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4A0" w:firstRow="1" w:lastRow="0" w:firstColumn="1" w:lastColumn="0" w:noHBand="0" w:noVBand="1"/>
      </w:tblPr>
      <w:tblGrid>
        <w:gridCol w:w="1098"/>
        <w:gridCol w:w="6012"/>
      </w:tblGrid>
      <w:tr w:rsidR="003B6C8F" w:rsidRPr="00EB16EC" w14:paraId="5665FAAE" w14:textId="77777777" w:rsidTr="00997C36">
        <w:trPr>
          <w:tblHeader/>
        </w:trPr>
        <w:tc>
          <w:tcPr>
            <w:tcW w:w="1098" w:type="dxa"/>
            <w:shd w:val="clear" w:color="auto" w:fill="auto"/>
          </w:tcPr>
          <w:p w14:paraId="4053791A" w14:textId="294A8007" w:rsidR="003B6C8F" w:rsidRPr="00EB16EC" w:rsidRDefault="003B6C8F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EB16EC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6012" w:type="dxa"/>
            <w:shd w:val="clear" w:color="auto" w:fill="auto"/>
          </w:tcPr>
          <w:p w14:paraId="5D59BAF4" w14:textId="77777777" w:rsidR="003B6C8F" w:rsidRPr="00EB16EC" w:rsidRDefault="003B6C8F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EB16EC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สารบัญ</w:t>
            </w:r>
          </w:p>
        </w:tc>
      </w:tr>
      <w:tr w:rsidR="00301C45" w:rsidRPr="00EB16EC" w14:paraId="41A4BD23" w14:textId="77777777" w:rsidTr="00997C36">
        <w:trPr>
          <w:tblHeader/>
        </w:trPr>
        <w:tc>
          <w:tcPr>
            <w:tcW w:w="1098" w:type="dxa"/>
            <w:shd w:val="clear" w:color="auto" w:fill="auto"/>
          </w:tcPr>
          <w:p w14:paraId="214ECF76" w14:textId="77777777" w:rsidR="00301C45" w:rsidRPr="00EB16EC" w:rsidRDefault="00301C45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012" w:type="dxa"/>
            <w:shd w:val="clear" w:color="auto" w:fill="auto"/>
          </w:tcPr>
          <w:p w14:paraId="6779AB12" w14:textId="77777777" w:rsidR="00301C45" w:rsidRPr="00EB16EC" w:rsidRDefault="00301C45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322FF8" w:rsidRPr="00EB16EC" w14:paraId="1EE19C8D" w14:textId="77777777" w:rsidTr="00997C36">
        <w:tc>
          <w:tcPr>
            <w:tcW w:w="1098" w:type="dxa"/>
            <w:shd w:val="clear" w:color="auto" w:fill="auto"/>
          </w:tcPr>
          <w:p w14:paraId="67F8BB42" w14:textId="77777777" w:rsidR="00322FF8" w:rsidRPr="00EB16EC" w:rsidRDefault="00322FF8" w:rsidP="00322FF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EB16EC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6012" w:type="dxa"/>
            <w:shd w:val="clear" w:color="auto" w:fill="auto"/>
          </w:tcPr>
          <w:p w14:paraId="4C34C11F" w14:textId="637A63C6" w:rsidR="00322FF8" w:rsidRPr="00EB16EC" w:rsidRDefault="00322FF8" w:rsidP="00322FF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เกณฑ์การจัดทำงบการเงิน</w:t>
            </w:r>
            <w:r w:rsidRPr="00EB16E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ระหว่างกาล</w:t>
            </w:r>
          </w:p>
        </w:tc>
      </w:tr>
      <w:tr w:rsidR="00322FF8" w:rsidRPr="00EB16EC" w14:paraId="27C17954" w14:textId="77777777" w:rsidTr="00997C36">
        <w:tc>
          <w:tcPr>
            <w:tcW w:w="1098" w:type="dxa"/>
            <w:shd w:val="clear" w:color="auto" w:fill="auto"/>
          </w:tcPr>
          <w:p w14:paraId="503FA257" w14:textId="77777777" w:rsidR="00322FF8" w:rsidRPr="00EB16EC" w:rsidRDefault="00322FF8" w:rsidP="00322FF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EB16E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6012" w:type="dxa"/>
            <w:shd w:val="clear" w:color="auto" w:fill="auto"/>
          </w:tcPr>
          <w:p w14:paraId="3443CAA2" w14:textId="6952998A" w:rsidR="00322FF8" w:rsidRPr="00EB16EC" w:rsidRDefault="00322FF8" w:rsidP="00322FF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การเปลี่ยนแปลงนโยบายการบัญชี</w:t>
            </w:r>
          </w:p>
        </w:tc>
      </w:tr>
      <w:tr w:rsidR="004C1180" w:rsidRPr="00EB16EC" w14:paraId="22268E8D" w14:textId="77777777" w:rsidTr="00997C36">
        <w:tc>
          <w:tcPr>
            <w:tcW w:w="1098" w:type="dxa"/>
            <w:shd w:val="clear" w:color="auto" w:fill="auto"/>
          </w:tcPr>
          <w:p w14:paraId="6460920B" w14:textId="0F3D179F" w:rsidR="004C1180" w:rsidRPr="00EB16EC" w:rsidRDefault="004C1180" w:rsidP="004C118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0A0DF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6012" w:type="dxa"/>
            <w:shd w:val="clear" w:color="auto" w:fill="auto"/>
          </w:tcPr>
          <w:p w14:paraId="67CF98D2" w14:textId="5EED9CAC" w:rsidR="004C1180" w:rsidRPr="004C1180" w:rsidRDefault="004C1180" w:rsidP="004C118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C118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ผลกระทบจ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า</w:t>
            </w:r>
            <w:r w:rsidRPr="004C118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กก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า</w:t>
            </w:r>
            <w:r w:rsidRPr="004C118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รแพร่ระบ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า</w:t>
            </w:r>
            <w:r w:rsidRPr="004C118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ดของโรคโควิด</w:t>
            </w:r>
            <w:r w:rsidRPr="004C1180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Pr="004C1180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19</w:t>
            </w:r>
            <w:r w:rsidRPr="004C118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4C1180" w:rsidRPr="00EB16EC" w14:paraId="32AEE7B6" w14:textId="77777777" w:rsidTr="00997C36">
        <w:tc>
          <w:tcPr>
            <w:tcW w:w="1098" w:type="dxa"/>
            <w:shd w:val="clear" w:color="auto" w:fill="auto"/>
          </w:tcPr>
          <w:p w14:paraId="44584223" w14:textId="1C90B8C2" w:rsidR="004C1180" w:rsidRPr="000A0DF0" w:rsidRDefault="004C1180" w:rsidP="004C118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0A0DF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6012" w:type="dxa"/>
            <w:shd w:val="clear" w:color="auto" w:fill="auto"/>
          </w:tcPr>
          <w:p w14:paraId="08EE2284" w14:textId="0F902D35" w:rsidR="004C1180" w:rsidRPr="000A0DF0" w:rsidRDefault="004C1180" w:rsidP="004C118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rtl/>
                <w:lang w:val="en-US" w:bidi="th-TH"/>
              </w:rPr>
            </w:pPr>
            <w:r w:rsidRPr="000A0D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4C1180" w:rsidRPr="00EB16EC" w14:paraId="551EE297" w14:textId="77777777" w:rsidTr="00997C36">
        <w:tc>
          <w:tcPr>
            <w:tcW w:w="1098" w:type="dxa"/>
            <w:shd w:val="clear" w:color="auto" w:fill="auto"/>
          </w:tcPr>
          <w:p w14:paraId="2A114D7A" w14:textId="3C61B0CD" w:rsidR="004C1180" w:rsidRPr="000A0DF0" w:rsidRDefault="004C1180" w:rsidP="004C118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0A0DF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6012" w:type="dxa"/>
            <w:shd w:val="clear" w:color="auto" w:fill="auto"/>
          </w:tcPr>
          <w:p w14:paraId="74D61CE1" w14:textId="2922F6D7" w:rsidR="004C1180" w:rsidRPr="000A0DF0" w:rsidRDefault="004C1180" w:rsidP="004C118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A0DF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ลูกหนี้หมุนเวียนอื่น</w:t>
            </w:r>
          </w:p>
        </w:tc>
      </w:tr>
      <w:tr w:rsidR="004C1180" w:rsidRPr="00EB16EC" w14:paraId="3766D7E8" w14:textId="77777777" w:rsidTr="00997C36">
        <w:tc>
          <w:tcPr>
            <w:tcW w:w="1098" w:type="dxa"/>
            <w:shd w:val="clear" w:color="auto" w:fill="auto"/>
          </w:tcPr>
          <w:p w14:paraId="1A214446" w14:textId="490E0ACE" w:rsidR="004C1180" w:rsidRPr="000A0DF0" w:rsidRDefault="004C1180" w:rsidP="004C118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0A0DF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6012" w:type="dxa"/>
            <w:shd w:val="clear" w:color="auto" w:fill="auto"/>
          </w:tcPr>
          <w:p w14:paraId="094501E8" w14:textId="3D644C81" w:rsidR="004C1180" w:rsidRPr="000A0DF0" w:rsidRDefault="004C1180" w:rsidP="004C118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A0D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อสังหาริมทรัพย์พัฒนาเพื่อขาย</w:t>
            </w:r>
          </w:p>
        </w:tc>
      </w:tr>
      <w:tr w:rsidR="004C1180" w:rsidRPr="00EB16EC" w14:paraId="18D30E1D" w14:textId="77777777" w:rsidTr="00997C36">
        <w:tc>
          <w:tcPr>
            <w:tcW w:w="1098" w:type="dxa"/>
            <w:shd w:val="clear" w:color="auto" w:fill="auto"/>
          </w:tcPr>
          <w:p w14:paraId="3C1329AC" w14:textId="251143EC" w:rsidR="004C1180" w:rsidRPr="000A0DF0" w:rsidRDefault="004C1180" w:rsidP="004C118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0A0DF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6012" w:type="dxa"/>
            <w:shd w:val="clear" w:color="auto" w:fill="auto"/>
          </w:tcPr>
          <w:p w14:paraId="46327583" w14:textId="4BD7C5C2" w:rsidR="004C1180" w:rsidRPr="000A0DF0" w:rsidRDefault="004C1180" w:rsidP="004C118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A0D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เงินลงทุนในบริษัทย่อย</w:t>
            </w:r>
            <w:r w:rsidRPr="000A0DF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และบริษัท</w:t>
            </w:r>
            <w:r w:rsidRPr="000A0D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ร่วม</w:t>
            </w:r>
          </w:p>
        </w:tc>
      </w:tr>
      <w:tr w:rsidR="004C1180" w:rsidRPr="00EB16EC" w14:paraId="20BBC84D" w14:textId="77777777" w:rsidTr="00997C36">
        <w:tc>
          <w:tcPr>
            <w:tcW w:w="1098" w:type="dxa"/>
            <w:shd w:val="clear" w:color="auto" w:fill="auto"/>
          </w:tcPr>
          <w:p w14:paraId="7AFC0F13" w14:textId="74AB2A90" w:rsidR="004C1180" w:rsidRPr="000A0DF0" w:rsidRDefault="004C1180" w:rsidP="004C118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0A0DF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6012" w:type="dxa"/>
            <w:shd w:val="clear" w:color="auto" w:fill="auto"/>
          </w:tcPr>
          <w:p w14:paraId="32DB4390" w14:textId="2FCA7599" w:rsidR="004C1180" w:rsidRPr="000A0DF0" w:rsidRDefault="004C1180" w:rsidP="004C118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A0D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อสังหาริมทรัพย์เพื่อการลงทุน</w:t>
            </w:r>
          </w:p>
        </w:tc>
      </w:tr>
      <w:tr w:rsidR="004C1180" w:rsidRPr="00EB16EC" w14:paraId="4541A924" w14:textId="77777777" w:rsidTr="00997C36">
        <w:tc>
          <w:tcPr>
            <w:tcW w:w="1098" w:type="dxa"/>
            <w:shd w:val="clear" w:color="auto" w:fill="auto"/>
          </w:tcPr>
          <w:p w14:paraId="585DDAE3" w14:textId="639EBF46" w:rsidR="004C1180" w:rsidRPr="000A0DF0" w:rsidRDefault="004C1180" w:rsidP="004C118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0A0DF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6012" w:type="dxa"/>
            <w:shd w:val="clear" w:color="auto" w:fill="auto"/>
          </w:tcPr>
          <w:p w14:paraId="23A327FC" w14:textId="050E4B6C" w:rsidR="004C1180" w:rsidRPr="000A0DF0" w:rsidRDefault="004C1180" w:rsidP="004C118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A0D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</w:p>
        </w:tc>
      </w:tr>
      <w:tr w:rsidR="004C1180" w:rsidRPr="00EB16EC" w14:paraId="6DCF5647" w14:textId="77777777" w:rsidTr="00997C36">
        <w:tc>
          <w:tcPr>
            <w:tcW w:w="1098" w:type="dxa"/>
            <w:shd w:val="clear" w:color="auto" w:fill="auto"/>
          </w:tcPr>
          <w:p w14:paraId="651AC2BB" w14:textId="555F1805" w:rsidR="004C1180" w:rsidRPr="000A0DF0" w:rsidRDefault="004C1180" w:rsidP="004C118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0A0DF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6012" w:type="dxa"/>
            <w:shd w:val="clear" w:color="auto" w:fill="auto"/>
          </w:tcPr>
          <w:p w14:paraId="4EAD6A2E" w14:textId="107023BD" w:rsidR="004C1180" w:rsidRPr="000A0DF0" w:rsidRDefault="004C1180" w:rsidP="004C118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A0D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สิทธิการเช่า</w:t>
            </w:r>
          </w:p>
        </w:tc>
      </w:tr>
      <w:tr w:rsidR="004C1180" w:rsidRPr="00EB16EC" w14:paraId="0988B5E2" w14:textId="77777777" w:rsidTr="00997C36">
        <w:tc>
          <w:tcPr>
            <w:tcW w:w="1098" w:type="dxa"/>
            <w:shd w:val="clear" w:color="auto" w:fill="auto"/>
          </w:tcPr>
          <w:p w14:paraId="5EFFF568" w14:textId="1C645B35" w:rsidR="004C1180" w:rsidRPr="000A0DF0" w:rsidRDefault="004C1180" w:rsidP="004C118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0A0DF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6012" w:type="dxa"/>
            <w:shd w:val="clear" w:color="auto" w:fill="auto"/>
          </w:tcPr>
          <w:p w14:paraId="1C7682E8" w14:textId="3917B14C" w:rsidR="004C1180" w:rsidRPr="000A0DF0" w:rsidRDefault="004C1180" w:rsidP="004C118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A0D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หุ้นกู้</w:t>
            </w:r>
          </w:p>
        </w:tc>
      </w:tr>
      <w:tr w:rsidR="004C1180" w:rsidRPr="00EB16EC" w14:paraId="21037F8B" w14:textId="77777777" w:rsidTr="00997C36">
        <w:tc>
          <w:tcPr>
            <w:tcW w:w="1098" w:type="dxa"/>
            <w:shd w:val="clear" w:color="auto" w:fill="auto"/>
          </w:tcPr>
          <w:p w14:paraId="5CB64A09" w14:textId="4D088FEB" w:rsidR="004C1180" w:rsidRPr="000A0DF0" w:rsidRDefault="004C1180" w:rsidP="004C118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0A0DF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6012" w:type="dxa"/>
            <w:shd w:val="clear" w:color="auto" w:fill="auto"/>
          </w:tcPr>
          <w:p w14:paraId="5843182E" w14:textId="5CF98DD2" w:rsidR="004C1180" w:rsidRPr="000A0DF0" w:rsidRDefault="004C1180" w:rsidP="004C118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A0D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ส่วนงานดำเนิ</w:t>
            </w:r>
            <w:r w:rsidRPr="000A0DF0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>นงานและการจำแนกรายได้</w:t>
            </w:r>
          </w:p>
        </w:tc>
      </w:tr>
      <w:tr w:rsidR="004C1180" w:rsidRPr="00EB16EC" w14:paraId="0DD94CB0" w14:textId="77777777" w:rsidTr="00997C36">
        <w:tc>
          <w:tcPr>
            <w:tcW w:w="1098" w:type="dxa"/>
            <w:shd w:val="clear" w:color="auto" w:fill="auto"/>
          </w:tcPr>
          <w:p w14:paraId="1E40C161" w14:textId="1D8FEF74" w:rsidR="004C1180" w:rsidRPr="000A0DF0" w:rsidRDefault="004C1180" w:rsidP="004C118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0A0DF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6012" w:type="dxa"/>
            <w:shd w:val="clear" w:color="auto" w:fill="auto"/>
          </w:tcPr>
          <w:p w14:paraId="35475D76" w14:textId="6CC289A1" w:rsidR="004C1180" w:rsidRPr="000A0DF0" w:rsidRDefault="004C1180" w:rsidP="004C118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A0DF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เงินปันผล</w:t>
            </w:r>
          </w:p>
        </w:tc>
      </w:tr>
      <w:tr w:rsidR="004C1180" w:rsidRPr="00EB16EC" w14:paraId="5A773E8C" w14:textId="77777777" w:rsidTr="00997C36">
        <w:tc>
          <w:tcPr>
            <w:tcW w:w="1098" w:type="dxa"/>
            <w:shd w:val="clear" w:color="auto" w:fill="auto"/>
          </w:tcPr>
          <w:p w14:paraId="645FC717" w14:textId="397D065A" w:rsidR="004C1180" w:rsidRPr="000A0DF0" w:rsidRDefault="004C1180" w:rsidP="004C118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0A0DF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6012" w:type="dxa"/>
            <w:shd w:val="clear" w:color="auto" w:fill="auto"/>
          </w:tcPr>
          <w:p w14:paraId="49659E50" w14:textId="7E26C53E" w:rsidR="004C1180" w:rsidRPr="000A0DF0" w:rsidRDefault="004C1180" w:rsidP="004C118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A0D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</w:tc>
      </w:tr>
      <w:tr w:rsidR="004C1180" w:rsidRPr="00EB16EC" w14:paraId="1109C893" w14:textId="77777777" w:rsidTr="00997C36">
        <w:tc>
          <w:tcPr>
            <w:tcW w:w="1098" w:type="dxa"/>
            <w:shd w:val="clear" w:color="auto" w:fill="auto"/>
          </w:tcPr>
          <w:p w14:paraId="2BA778BF" w14:textId="45F779FC" w:rsidR="004C1180" w:rsidRPr="000A0DF0" w:rsidRDefault="004C1180" w:rsidP="004C118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0A0DF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15</w:t>
            </w:r>
          </w:p>
        </w:tc>
        <w:tc>
          <w:tcPr>
            <w:tcW w:w="6012" w:type="dxa"/>
            <w:shd w:val="clear" w:color="auto" w:fill="auto"/>
          </w:tcPr>
          <w:p w14:paraId="52D002D7" w14:textId="3069E11F" w:rsidR="004C1180" w:rsidRPr="000A0DF0" w:rsidRDefault="004C1180" w:rsidP="004C118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A0D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ภาระผูกพันที่มีกับบุคคลหรือกิจการที่ไม่เกี่ยวข้องกัน</w:t>
            </w:r>
          </w:p>
        </w:tc>
      </w:tr>
      <w:tr w:rsidR="00903194" w:rsidRPr="00EB16EC" w14:paraId="2EBF2E34" w14:textId="77777777" w:rsidTr="00997C36">
        <w:tc>
          <w:tcPr>
            <w:tcW w:w="1098" w:type="dxa"/>
            <w:shd w:val="clear" w:color="auto" w:fill="auto"/>
          </w:tcPr>
          <w:p w14:paraId="3F607A68" w14:textId="6CC8769B" w:rsidR="00903194" w:rsidRPr="000A0DF0" w:rsidRDefault="00903194" w:rsidP="00903194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0A0DF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</w:t>
            </w:r>
            <w:r w:rsidR="004C118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6012" w:type="dxa"/>
            <w:shd w:val="clear" w:color="auto" w:fill="auto"/>
          </w:tcPr>
          <w:p w14:paraId="7344BACD" w14:textId="68EE3701" w:rsidR="00903194" w:rsidRPr="000A0DF0" w:rsidRDefault="00903194" w:rsidP="00903194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A0DF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การจัดประเภทรายการใหม่</w:t>
            </w:r>
          </w:p>
        </w:tc>
      </w:tr>
      <w:tr w:rsidR="00903194" w:rsidRPr="00EB16EC" w14:paraId="63D735F7" w14:textId="77777777" w:rsidTr="00997C36">
        <w:tc>
          <w:tcPr>
            <w:tcW w:w="1098" w:type="dxa"/>
            <w:shd w:val="clear" w:color="auto" w:fill="auto"/>
          </w:tcPr>
          <w:p w14:paraId="775C51BC" w14:textId="65DA09C5" w:rsidR="00903194" w:rsidRPr="000A0DF0" w:rsidRDefault="00903194" w:rsidP="00903194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012" w:type="dxa"/>
            <w:shd w:val="clear" w:color="auto" w:fill="auto"/>
          </w:tcPr>
          <w:p w14:paraId="2BB89920" w14:textId="63F31B3B" w:rsidR="00903194" w:rsidRPr="000A0DF0" w:rsidRDefault="00903194" w:rsidP="00903194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903194" w:rsidRPr="00EB16EC" w14:paraId="6D408BC2" w14:textId="77777777" w:rsidTr="00997C36">
        <w:tc>
          <w:tcPr>
            <w:tcW w:w="1098" w:type="dxa"/>
            <w:shd w:val="clear" w:color="auto" w:fill="auto"/>
          </w:tcPr>
          <w:p w14:paraId="523E40A9" w14:textId="55F3E01E" w:rsidR="00903194" w:rsidRPr="000A0DF0" w:rsidRDefault="00903194" w:rsidP="00903194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012" w:type="dxa"/>
            <w:shd w:val="clear" w:color="auto" w:fill="auto"/>
          </w:tcPr>
          <w:p w14:paraId="39437DDE" w14:textId="4BE61D03" w:rsidR="00903194" w:rsidRPr="000A0DF0" w:rsidRDefault="00903194" w:rsidP="00903194">
            <w:pPr>
              <w:pStyle w:val="index"/>
              <w:tabs>
                <w:tab w:val="clear" w:pos="1134"/>
              </w:tabs>
              <w:spacing w:after="0" w:line="240" w:lineRule="auto"/>
              <w:jc w:val="left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903194" w:rsidRPr="00EB16EC" w14:paraId="26514479" w14:textId="77777777" w:rsidTr="00997C36">
        <w:tc>
          <w:tcPr>
            <w:tcW w:w="1098" w:type="dxa"/>
            <w:shd w:val="clear" w:color="auto" w:fill="auto"/>
          </w:tcPr>
          <w:p w14:paraId="603E70B5" w14:textId="67E0BCB9" w:rsidR="00903194" w:rsidRPr="00EB16EC" w:rsidRDefault="00903194" w:rsidP="00903194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012" w:type="dxa"/>
            <w:shd w:val="clear" w:color="auto" w:fill="auto"/>
          </w:tcPr>
          <w:p w14:paraId="5676CADC" w14:textId="7B766417" w:rsidR="00903194" w:rsidRPr="00EB16EC" w:rsidRDefault="00903194" w:rsidP="00903194">
            <w:pPr>
              <w:pStyle w:val="index"/>
              <w:tabs>
                <w:tab w:val="clear" w:pos="1134"/>
                <w:tab w:val="num" w:pos="1080"/>
              </w:tabs>
              <w:spacing w:after="0" w:line="240" w:lineRule="auto"/>
              <w:jc w:val="left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903194" w:rsidRPr="00EB16EC" w14:paraId="6331E8CE" w14:textId="77777777" w:rsidTr="00997C36">
        <w:tc>
          <w:tcPr>
            <w:tcW w:w="1098" w:type="dxa"/>
            <w:shd w:val="clear" w:color="auto" w:fill="auto"/>
          </w:tcPr>
          <w:p w14:paraId="7C6EA12E" w14:textId="2467E854" w:rsidR="00903194" w:rsidRPr="00EB16EC" w:rsidRDefault="00903194" w:rsidP="00903194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012" w:type="dxa"/>
            <w:shd w:val="clear" w:color="auto" w:fill="auto"/>
          </w:tcPr>
          <w:p w14:paraId="3B2A5CAB" w14:textId="6C92C12B" w:rsidR="00903194" w:rsidRPr="00EB16EC" w:rsidRDefault="00903194" w:rsidP="00903194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903194" w:rsidRPr="00EB16EC" w14:paraId="50E4D11C" w14:textId="77777777" w:rsidTr="00997C36">
        <w:tc>
          <w:tcPr>
            <w:tcW w:w="1098" w:type="dxa"/>
            <w:shd w:val="clear" w:color="auto" w:fill="auto"/>
          </w:tcPr>
          <w:p w14:paraId="0CBD1B21" w14:textId="62F6F6E2" w:rsidR="00903194" w:rsidRPr="00EB16EC" w:rsidRDefault="00903194" w:rsidP="00903194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012" w:type="dxa"/>
            <w:shd w:val="clear" w:color="auto" w:fill="auto"/>
          </w:tcPr>
          <w:p w14:paraId="4DC670DE" w14:textId="5B8AA97A" w:rsidR="00903194" w:rsidRPr="00EB16EC" w:rsidRDefault="00903194" w:rsidP="00903194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903194" w:rsidRPr="00EB16EC" w14:paraId="019D545B" w14:textId="77777777" w:rsidTr="00997C36">
        <w:tc>
          <w:tcPr>
            <w:tcW w:w="1098" w:type="dxa"/>
            <w:shd w:val="clear" w:color="auto" w:fill="auto"/>
          </w:tcPr>
          <w:p w14:paraId="1F1254F8" w14:textId="02570666" w:rsidR="00903194" w:rsidRPr="00EB16EC" w:rsidRDefault="00903194" w:rsidP="00903194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012" w:type="dxa"/>
            <w:shd w:val="clear" w:color="auto" w:fill="auto"/>
          </w:tcPr>
          <w:p w14:paraId="1D5283F7" w14:textId="01F0EE4E" w:rsidR="00903194" w:rsidRPr="00EB16EC" w:rsidRDefault="00903194" w:rsidP="00903194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</w:tr>
    </w:tbl>
    <w:p w14:paraId="3696B369" w14:textId="77777777" w:rsidR="003B6C8F" w:rsidRPr="00EB16EC" w:rsidRDefault="003B6C8F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</w:p>
    <w:p w14:paraId="4E6DA48D" w14:textId="77777777" w:rsidR="003B14EA" w:rsidRPr="00EB16EC" w:rsidRDefault="003B14EA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5F4E9428" w14:textId="77777777" w:rsidR="003B14EA" w:rsidRPr="00EB16EC" w:rsidRDefault="003B14EA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6496A1B0" w14:textId="52BFA662" w:rsidR="0003521A" w:rsidRPr="00EB16EC" w:rsidRDefault="003B14EA" w:rsidP="0003521A">
      <w:pPr>
        <w:pStyle w:val="index"/>
        <w:tabs>
          <w:tab w:val="clear" w:pos="1134"/>
          <w:tab w:val="left" w:pos="1260"/>
        </w:tabs>
        <w:spacing w:after="0" w:line="240" w:lineRule="auto"/>
        <w:ind w:left="-7" w:firstLine="547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EB16EC">
        <w:rPr>
          <w:rFonts w:ascii="Angsana New" w:hAnsi="Angsana New" w:cs="Angsana New"/>
          <w:sz w:val="28"/>
          <w:szCs w:val="28"/>
        </w:rPr>
        <w:br w:type="page"/>
      </w:r>
      <w:r w:rsidR="0003521A" w:rsidRPr="00EB16EC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1C5D101" w14:textId="77777777" w:rsidR="0003521A" w:rsidRPr="00EB16EC" w:rsidRDefault="0003521A" w:rsidP="0003521A">
      <w:pPr>
        <w:ind w:left="540" w:right="-45"/>
        <w:rPr>
          <w:rFonts w:ascii="Angsana New" w:hAnsi="Angsana New"/>
          <w:sz w:val="28"/>
          <w:szCs w:val="28"/>
        </w:rPr>
      </w:pPr>
    </w:p>
    <w:p w14:paraId="1CEFD4B4" w14:textId="25BD5F31" w:rsidR="00A93C94" w:rsidRPr="00EB16EC" w:rsidRDefault="0003521A" w:rsidP="0003521A">
      <w:pPr>
        <w:pStyle w:val="index"/>
        <w:tabs>
          <w:tab w:val="clear" w:pos="1134"/>
          <w:tab w:val="left" w:pos="1260"/>
        </w:tabs>
        <w:spacing w:after="0" w:line="240" w:lineRule="auto"/>
        <w:ind w:left="-7" w:firstLine="547"/>
        <w:outlineLvl w:val="0"/>
        <w:rPr>
          <w:rFonts w:ascii="Angsana New" w:hAnsi="Angsana New" w:cs="Angsana New"/>
          <w:sz w:val="28"/>
          <w:szCs w:val="28"/>
          <w:lang w:val="en-US" w:bidi="th-TH"/>
        </w:rPr>
      </w:pPr>
      <w:r w:rsidRPr="00EB16EC">
        <w:rPr>
          <w:rFonts w:ascii="Angsana New" w:hAnsi="Angsana New" w:cs="Angsana New"/>
          <w:sz w:val="28"/>
          <w:szCs w:val="28"/>
          <w:cs/>
          <w:lang w:bidi="th-TH"/>
        </w:rPr>
        <w:t>งบ</w:t>
      </w:r>
      <w:r w:rsidRPr="00EB16EC">
        <w:rPr>
          <w:rFonts w:ascii="Angsana New" w:hAnsi="Angsana New" w:cs="Angsana New"/>
          <w:sz w:val="28"/>
          <w:szCs w:val="28"/>
          <w:cs/>
          <w:lang w:val="en-US" w:bidi="th-TH"/>
        </w:rPr>
        <w:t>การเงินระหว่างกาลนี้ได้รับอนุมัติให้ออกงบการเงินจากคณะกรรมการเมื่อ</w:t>
      </w:r>
      <w:r w:rsidR="0028121B" w:rsidRPr="00EB16EC">
        <w:rPr>
          <w:rFonts w:ascii="Angsana New" w:hAnsi="Angsana New" w:cs="Angsana New" w:hint="cs"/>
          <w:sz w:val="28"/>
          <w:szCs w:val="28"/>
          <w:cs/>
          <w:lang w:val="en-US" w:bidi="th-TH"/>
        </w:rPr>
        <w:t>วันที่</w:t>
      </w:r>
      <w:r w:rsidR="00363EB2" w:rsidRPr="00EB16EC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9108D3" w:rsidRPr="00EB16EC">
        <w:rPr>
          <w:rFonts w:ascii="Angsana New" w:hAnsi="Angsana New" w:cs="Angsana New"/>
          <w:sz w:val="28"/>
          <w:szCs w:val="28"/>
          <w:lang w:val="en-US" w:bidi="th-TH"/>
        </w:rPr>
        <w:t>10</w:t>
      </w:r>
      <w:r w:rsidR="002E5594" w:rsidRPr="00EB16EC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9108D3" w:rsidRPr="00EB16EC">
        <w:rPr>
          <w:rFonts w:ascii="Angsana New" w:hAnsi="Angsana New" w:cs="Angsana New" w:hint="cs"/>
          <w:sz w:val="28"/>
          <w:szCs w:val="28"/>
          <w:cs/>
          <w:lang w:val="en-US" w:bidi="th-TH"/>
        </w:rPr>
        <w:t>สิงหาคม</w:t>
      </w:r>
      <w:r w:rsidR="00E013AE" w:rsidRPr="00EB16EC">
        <w:rPr>
          <w:rFonts w:ascii="Angsana New" w:hAnsi="Angsana New" w:cs="Angsana New"/>
          <w:sz w:val="28"/>
          <w:szCs w:val="28"/>
          <w:lang w:val="en-US" w:bidi="th-TH"/>
        </w:rPr>
        <w:t xml:space="preserve"> 256</w:t>
      </w:r>
      <w:r w:rsidR="00F4585B" w:rsidRPr="00EB16EC">
        <w:rPr>
          <w:rFonts w:ascii="Angsana New" w:hAnsi="Angsana New" w:cs="Angsana New"/>
          <w:sz w:val="28"/>
          <w:szCs w:val="28"/>
          <w:lang w:val="en-US" w:bidi="th-TH"/>
        </w:rPr>
        <w:t>4</w:t>
      </w:r>
    </w:p>
    <w:p w14:paraId="37BFBFDB" w14:textId="77777777" w:rsidR="00A14CAB" w:rsidRPr="00EB16EC" w:rsidRDefault="00A14CAB" w:rsidP="006C665B">
      <w:pPr>
        <w:pStyle w:val="NoSpacing"/>
        <w:rPr>
          <w:rFonts w:ascii="Angsana New" w:hAnsi="Angsana New"/>
          <w:sz w:val="28"/>
          <w:szCs w:val="28"/>
        </w:rPr>
      </w:pPr>
    </w:p>
    <w:p w14:paraId="57604619" w14:textId="77777777" w:rsidR="003B14EA" w:rsidRPr="00EB16EC" w:rsidRDefault="00DC4150" w:rsidP="004B4285">
      <w:pPr>
        <w:numPr>
          <w:ilvl w:val="0"/>
          <w:numId w:val="4"/>
        </w:numPr>
        <w:spacing w:line="240" w:lineRule="auto"/>
        <w:ind w:left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B16EC">
        <w:rPr>
          <w:rFonts w:ascii="Angsana New" w:hAnsi="Angsana New"/>
          <w:b/>
          <w:bCs/>
          <w:sz w:val="28"/>
          <w:szCs w:val="28"/>
          <w:cs/>
          <w:lang w:val="th-TH"/>
        </w:rPr>
        <w:t>เกณฑ์การจัดทำงบการเงินระหว่างกาล</w:t>
      </w:r>
    </w:p>
    <w:p w14:paraId="236E0919" w14:textId="77777777" w:rsidR="004539E5" w:rsidRPr="00EB16EC" w:rsidRDefault="004539E5" w:rsidP="006C665B">
      <w:pPr>
        <w:pStyle w:val="NoSpacing"/>
        <w:rPr>
          <w:rFonts w:ascii="Angsana New" w:hAnsi="Angsana New"/>
          <w:sz w:val="28"/>
          <w:szCs w:val="28"/>
        </w:rPr>
      </w:pPr>
    </w:p>
    <w:p w14:paraId="20E4D418" w14:textId="605BEB85" w:rsidR="00BB58E1" w:rsidRPr="00EB16EC" w:rsidRDefault="00BB58E1" w:rsidP="00BB58E1">
      <w:pPr>
        <w:ind w:left="540" w:right="-45"/>
        <w:rPr>
          <w:rFonts w:ascii="Angsana New" w:hAnsi="Angsana New"/>
          <w:sz w:val="28"/>
          <w:szCs w:val="28"/>
        </w:rPr>
      </w:pPr>
      <w:r w:rsidRPr="00EB16EC">
        <w:rPr>
          <w:rFonts w:ascii="Angsana New" w:hAnsi="Angsana New" w:hint="cs"/>
          <w:sz w:val="28"/>
          <w:szCs w:val="28"/>
          <w:cs/>
        </w:rPr>
        <w:t>งบ</w:t>
      </w:r>
      <w:r w:rsidRPr="00EB16EC">
        <w:rPr>
          <w:rFonts w:ascii="Angsana New" w:hAnsi="Angsana New"/>
          <w:sz w:val="28"/>
          <w:szCs w:val="28"/>
          <w:cs/>
        </w:rPr>
        <w:t>การเงินระหว่างกาล</w:t>
      </w:r>
      <w:r w:rsidR="007E5EC1" w:rsidRPr="00EB16EC">
        <w:rPr>
          <w:rFonts w:ascii="Angsana New" w:hAnsi="Angsana New" w:hint="cs"/>
          <w:sz w:val="28"/>
          <w:szCs w:val="28"/>
          <w:cs/>
        </w:rPr>
        <w:t>แบบย่อ</w:t>
      </w:r>
      <w:r w:rsidRPr="00EB16EC">
        <w:rPr>
          <w:rFonts w:ascii="Angsana New" w:hAnsi="Angsana New"/>
          <w:sz w:val="28"/>
          <w:szCs w:val="28"/>
          <w:cs/>
        </w:rPr>
        <w:t>นี้</w:t>
      </w:r>
      <w:r w:rsidRPr="00EB16EC">
        <w:rPr>
          <w:rFonts w:ascii="Angsana New" w:hAnsi="Angsana New" w:hint="cs"/>
          <w:sz w:val="28"/>
          <w:szCs w:val="28"/>
          <w:cs/>
        </w:rPr>
        <w:t>นำเสนอรายการในงบการเงิน</w:t>
      </w:r>
      <w:r w:rsidRPr="00EB16EC">
        <w:rPr>
          <w:rFonts w:ascii="Angsana New" w:hAnsi="Angsana New"/>
          <w:sz w:val="28"/>
          <w:szCs w:val="28"/>
          <w:cs/>
        </w:rPr>
        <w:t>ในรูปแบบเดียวกับ</w:t>
      </w:r>
      <w:r w:rsidRPr="00EB16EC">
        <w:rPr>
          <w:rFonts w:ascii="Angsana New" w:hAnsi="Angsana New" w:hint="cs"/>
          <w:sz w:val="28"/>
          <w:szCs w:val="28"/>
          <w:cs/>
        </w:rPr>
        <w:t>งบการเงินประจำปี และ</w:t>
      </w:r>
      <w:r w:rsidRPr="00EB16EC">
        <w:rPr>
          <w:rFonts w:ascii="Angsana New" w:hAnsi="Angsana New"/>
          <w:sz w:val="28"/>
          <w:szCs w:val="28"/>
          <w:cs/>
        </w:rPr>
        <w:t>จัดทำ</w:t>
      </w:r>
      <w:r w:rsidRPr="00EB16EC">
        <w:rPr>
          <w:rFonts w:ascii="Angsana New" w:hAnsi="Angsana New" w:hint="cs"/>
          <w:sz w:val="28"/>
          <w:szCs w:val="28"/>
          <w:cs/>
        </w:rPr>
        <w:t>หมายเหตุประกอบงบการเงิน</w:t>
      </w:r>
      <w:r w:rsidRPr="00EB16EC">
        <w:rPr>
          <w:rFonts w:ascii="Angsana New" w:hAnsi="Angsana New"/>
          <w:sz w:val="28"/>
          <w:szCs w:val="28"/>
          <w:cs/>
        </w:rPr>
        <w:t>ระหว่างกาลในรูปแบบย่อ</w:t>
      </w:r>
      <w:r w:rsidR="000859EB" w:rsidRPr="00EB16EC">
        <w:rPr>
          <w:rFonts w:ascii="Angsana New" w:hAnsi="Angsana New" w:hint="cs"/>
          <w:sz w:val="28"/>
          <w:szCs w:val="28"/>
          <w:cs/>
        </w:rPr>
        <w:t xml:space="preserve"> (“งบการเงินระหว่างกาล”) </w:t>
      </w:r>
      <w:r w:rsidRPr="00EB16EC">
        <w:rPr>
          <w:rFonts w:ascii="Angsana New" w:hAnsi="Angsana New"/>
          <w:sz w:val="28"/>
          <w:szCs w:val="28"/>
          <w:cs/>
        </w:rPr>
        <w:t xml:space="preserve">ตามมาตรฐานการบัญชี ฉบับที่ </w:t>
      </w:r>
      <w:r w:rsidRPr="00EB16EC">
        <w:rPr>
          <w:rFonts w:ascii="Angsana New" w:hAnsi="Angsana New"/>
          <w:sz w:val="28"/>
          <w:szCs w:val="28"/>
        </w:rPr>
        <w:t xml:space="preserve">34 </w:t>
      </w:r>
      <w:r w:rsidRPr="00EB16EC">
        <w:rPr>
          <w:rFonts w:ascii="Angsana New" w:hAnsi="Angsana New"/>
          <w:sz w:val="28"/>
          <w:szCs w:val="28"/>
          <w:cs/>
        </w:rPr>
        <w:t xml:space="preserve">เรื่อง </w:t>
      </w:r>
      <w:r w:rsidRPr="00EB16EC">
        <w:rPr>
          <w:rFonts w:ascii="Angsana New" w:hAnsi="Angsana New" w:hint="cs"/>
          <w:i/>
          <w:iCs/>
          <w:sz w:val="28"/>
          <w:szCs w:val="28"/>
          <w:cs/>
        </w:rPr>
        <w:t>การรายงานทาง</w:t>
      </w:r>
      <w:r w:rsidRPr="00EB16EC">
        <w:rPr>
          <w:rFonts w:ascii="Angsana New" w:hAnsi="Angsana New"/>
          <w:i/>
          <w:iCs/>
          <w:sz w:val="28"/>
          <w:szCs w:val="28"/>
          <w:cs/>
        </w:rPr>
        <w:t>การเงินระหว่างกา</w:t>
      </w:r>
      <w:r w:rsidR="00C13C47" w:rsidRPr="00EB16EC">
        <w:rPr>
          <w:rFonts w:ascii="Angsana New" w:hAnsi="Angsana New" w:hint="cs"/>
          <w:i/>
          <w:iCs/>
          <w:sz w:val="28"/>
          <w:szCs w:val="28"/>
          <w:cs/>
        </w:rPr>
        <w:t xml:space="preserve">ล </w:t>
      </w:r>
      <w:r w:rsidRPr="00EB16EC">
        <w:rPr>
          <w:rFonts w:ascii="Angsana New" w:hAnsi="Angsan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Pr="00EB16EC">
        <w:rPr>
          <w:rFonts w:ascii="Angsana New" w:hAnsi="Angsana New" w:hint="cs"/>
          <w:color w:val="FF0000"/>
          <w:sz w:val="28"/>
          <w:szCs w:val="28"/>
          <w:cs/>
        </w:rPr>
        <w:t xml:space="preserve"> </w:t>
      </w:r>
      <w:r w:rsidRPr="00EB16EC">
        <w:rPr>
          <w:rFonts w:ascii="Angsana New" w:hAnsi="Angsana New"/>
          <w:sz w:val="28"/>
          <w:szCs w:val="28"/>
          <w:cs/>
        </w:rPr>
        <w:t>กฎระเบียบ</w:t>
      </w:r>
      <w:r w:rsidR="00A118E3" w:rsidRPr="00EB16EC">
        <w:rPr>
          <w:rFonts w:ascii="Angsana New" w:hAnsi="Angsana New"/>
          <w:sz w:val="28"/>
          <w:szCs w:val="28"/>
          <w:cs/>
        </w:rPr>
        <w:br/>
      </w:r>
      <w:r w:rsidRPr="00EB16EC">
        <w:rPr>
          <w:rFonts w:ascii="Angsana New" w:hAnsi="Angsana New"/>
          <w:sz w:val="28"/>
          <w:szCs w:val="28"/>
          <w:cs/>
        </w:rPr>
        <w:t>และประกาศคณะกรรมการกำกับหลักทรัพย์และตลาดหลักทรัพย์ที่เกี่ยวข้อง</w:t>
      </w:r>
      <w:r w:rsidRPr="00EB16EC">
        <w:rPr>
          <w:rFonts w:ascii="Angsana New" w:hAnsi="Angsana New"/>
          <w:sz w:val="28"/>
          <w:szCs w:val="28"/>
        </w:rPr>
        <w:t xml:space="preserve"> </w:t>
      </w:r>
      <w:r w:rsidR="00474157" w:rsidRPr="00EB16EC">
        <w:rPr>
          <w:rFonts w:ascii="Angsana New" w:hAnsi="Angsana New" w:hint="cs"/>
          <w:sz w:val="28"/>
          <w:szCs w:val="28"/>
          <w:cs/>
        </w:rPr>
        <w:t>โดย</w:t>
      </w:r>
      <w:r w:rsidR="00474157" w:rsidRPr="00EB16EC">
        <w:rPr>
          <w:rFonts w:ascii="Angsana New" w:hAnsi="Angsana New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FB6CD8">
        <w:rPr>
          <w:rFonts w:ascii="Angsana New" w:hAnsi="Angsana New"/>
          <w:sz w:val="28"/>
          <w:szCs w:val="28"/>
        </w:rPr>
        <w:t xml:space="preserve"> </w:t>
      </w:r>
      <w:r w:rsidR="00474157" w:rsidRPr="00EB16EC">
        <w:rPr>
          <w:rFonts w:ascii="Angsana New" w:hAnsi="Angsana New"/>
          <w:sz w:val="28"/>
          <w:szCs w:val="28"/>
          <w:cs/>
        </w:rPr>
        <w:t>ๆ เพื่อไม่ให้ซ้ำซ้อนกับข้อมูลที่ได้นำเสนอไปแล้วในงบการเงินประจำปี</w:t>
      </w:r>
      <w:r w:rsidR="00474157" w:rsidRPr="00EB16EC">
        <w:rPr>
          <w:rFonts w:ascii="Angsana New" w:hAnsi="Angsana New" w:hint="cs"/>
          <w:sz w:val="28"/>
          <w:szCs w:val="28"/>
          <w:cs/>
        </w:rPr>
        <w:t xml:space="preserve"> </w:t>
      </w:r>
      <w:r w:rsidR="00474157" w:rsidRPr="00EB16EC">
        <w:rPr>
          <w:rFonts w:ascii="Angsana New" w:hAnsi="Angsana New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</w:t>
      </w:r>
      <w:r w:rsidR="00474157" w:rsidRPr="00D04210">
        <w:rPr>
          <w:rFonts w:ascii="Angsana New" w:hAnsi="Angsana New"/>
          <w:sz w:val="28"/>
          <w:szCs w:val="28"/>
          <w:cs/>
        </w:rPr>
        <w:t>ษัทและบริษัทย่อยสำ</w:t>
      </w:r>
      <w:r w:rsidR="00474157" w:rsidRPr="00EB16EC">
        <w:rPr>
          <w:rFonts w:ascii="Angsana New" w:hAnsi="Angsana New"/>
          <w:sz w:val="28"/>
          <w:szCs w:val="28"/>
          <w:cs/>
        </w:rPr>
        <w:t>หรับปีสิ้นสุดวันที่</w:t>
      </w:r>
      <w:r w:rsidR="00474157" w:rsidRPr="00EB16EC">
        <w:rPr>
          <w:rFonts w:ascii="Angsana New" w:hAnsi="Angsana New"/>
          <w:sz w:val="28"/>
          <w:szCs w:val="28"/>
        </w:rPr>
        <w:t xml:space="preserve"> </w:t>
      </w:r>
      <w:r w:rsidR="00E25E8B">
        <w:rPr>
          <w:rFonts w:ascii="Angsana New" w:hAnsi="Angsana New"/>
          <w:sz w:val="28"/>
          <w:szCs w:val="28"/>
        </w:rPr>
        <w:br/>
      </w:r>
      <w:r w:rsidR="00474157" w:rsidRPr="00EB16EC">
        <w:rPr>
          <w:rFonts w:ascii="Angsana New" w:hAnsi="Angsana New"/>
          <w:sz w:val="28"/>
          <w:szCs w:val="28"/>
        </w:rPr>
        <w:t xml:space="preserve">30 </w:t>
      </w:r>
      <w:r w:rsidR="00474157" w:rsidRPr="00EB16EC">
        <w:rPr>
          <w:rFonts w:ascii="Angsana New" w:hAnsi="Angsana New" w:hint="cs"/>
          <w:sz w:val="28"/>
          <w:szCs w:val="28"/>
          <w:cs/>
        </w:rPr>
        <w:t>กันยายน</w:t>
      </w:r>
      <w:r w:rsidR="00474157" w:rsidRPr="00EB16EC">
        <w:rPr>
          <w:rFonts w:ascii="Angsana New" w:hAnsi="Angsana New"/>
          <w:sz w:val="28"/>
          <w:szCs w:val="28"/>
        </w:rPr>
        <w:t xml:space="preserve"> 2563</w:t>
      </w:r>
    </w:p>
    <w:p w14:paraId="4AA646FC" w14:textId="77777777" w:rsidR="004539E5" w:rsidRPr="00EB16EC" w:rsidRDefault="004539E5" w:rsidP="004539E5">
      <w:pPr>
        <w:pStyle w:val="NoSpacing"/>
        <w:rPr>
          <w:rFonts w:ascii="Angsana New" w:hAnsi="Angsana New"/>
          <w:sz w:val="28"/>
          <w:szCs w:val="28"/>
        </w:rPr>
      </w:pPr>
    </w:p>
    <w:p w14:paraId="678A1851" w14:textId="4681F625" w:rsidR="00E73176" w:rsidRPr="00EB16EC" w:rsidRDefault="00E73176" w:rsidP="00E73176">
      <w:pPr>
        <w:tabs>
          <w:tab w:val="left" w:pos="0"/>
          <w:tab w:val="left" w:pos="540"/>
          <w:tab w:val="left" w:pos="990"/>
        </w:tabs>
        <w:spacing w:line="240" w:lineRule="auto"/>
        <w:ind w:left="540" w:right="-43"/>
        <w:rPr>
          <w:rFonts w:ascii="Angsana New" w:hAnsi="Angsana New"/>
          <w:sz w:val="28"/>
          <w:szCs w:val="28"/>
          <w:shd w:val="clear" w:color="auto" w:fill="D9D9D9" w:themeFill="background1" w:themeFillShade="D9"/>
        </w:rPr>
      </w:pPr>
      <w:r w:rsidRPr="00EB16EC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EB16EC">
        <w:rPr>
          <w:rFonts w:ascii="Angsana New" w:hAnsi="Angsana New" w:hint="cs"/>
          <w:sz w:val="28"/>
          <w:szCs w:val="28"/>
          <w:cs/>
        </w:rPr>
        <w:t>ไว้</w:t>
      </w:r>
      <w:r w:rsidRPr="00EB16EC">
        <w:rPr>
          <w:rFonts w:ascii="Angsana New" w:hAnsi="Angsana New"/>
          <w:sz w:val="28"/>
          <w:szCs w:val="28"/>
          <w:cs/>
        </w:rPr>
        <w:t xml:space="preserve">ในงบการเงินสำหรับปีสิ้นสุดวันที่ </w:t>
      </w:r>
      <w:r w:rsidRPr="00EB16EC">
        <w:rPr>
          <w:rFonts w:ascii="Angsana New" w:hAnsi="Angsana New"/>
          <w:sz w:val="28"/>
          <w:szCs w:val="28"/>
        </w:rPr>
        <w:t>30</w:t>
      </w:r>
      <w:r w:rsidRPr="00EB16EC">
        <w:rPr>
          <w:rFonts w:ascii="Angsana New" w:hAnsi="Angsana New" w:hint="cs"/>
          <w:sz w:val="28"/>
          <w:szCs w:val="28"/>
          <w:cs/>
        </w:rPr>
        <w:t xml:space="preserve"> กันยายน</w:t>
      </w:r>
      <w:r w:rsidRPr="00EB16EC">
        <w:rPr>
          <w:rFonts w:ascii="Angsana New" w:hAnsi="Angsana New"/>
          <w:sz w:val="28"/>
          <w:szCs w:val="28"/>
          <w:cs/>
        </w:rPr>
        <w:t xml:space="preserve"> </w:t>
      </w:r>
      <w:r w:rsidRPr="00EB16EC">
        <w:rPr>
          <w:rFonts w:ascii="Angsana New" w:hAnsi="Angsana New"/>
          <w:sz w:val="28"/>
          <w:szCs w:val="28"/>
        </w:rPr>
        <w:t>2563</w:t>
      </w:r>
      <w:r w:rsidRPr="00EB16EC">
        <w:rPr>
          <w:rFonts w:ascii="Angsana New" w:hAnsi="Angsana New"/>
          <w:sz w:val="28"/>
          <w:szCs w:val="28"/>
          <w:cs/>
        </w:rPr>
        <w:t xml:space="preserve"> เว้นแต่</w:t>
      </w:r>
      <w:r w:rsidR="00A118E3" w:rsidRPr="00EB16EC">
        <w:rPr>
          <w:rFonts w:ascii="Angsana New" w:hAnsi="Angsana New"/>
          <w:sz w:val="28"/>
          <w:szCs w:val="28"/>
          <w:cs/>
        </w:rPr>
        <w:t xml:space="preserve">ที่ได้อธิบายไว้ในหมายเหตุข้อ </w:t>
      </w:r>
      <w:r w:rsidR="00F72A99" w:rsidRPr="00EB16EC">
        <w:rPr>
          <w:rFonts w:ascii="Angsana New" w:hAnsi="Angsana New"/>
          <w:sz w:val="28"/>
          <w:szCs w:val="28"/>
        </w:rPr>
        <w:t>2</w:t>
      </w:r>
      <w:r w:rsidR="002A7194" w:rsidRPr="00EB16EC">
        <w:rPr>
          <w:rFonts w:ascii="Angsana New" w:hAnsi="Angsana New"/>
          <w:sz w:val="28"/>
          <w:szCs w:val="28"/>
        </w:rPr>
        <w:t xml:space="preserve"> </w:t>
      </w:r>
    </w:p>
    <w:p w14:paraId="673FCB5F" w14:textId="1AF20BD8" w:rsidR="000A0BB1" w:rsidRPr="00EB16EC" w:rsidRDefault="000A0BB1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p w14:paraId="0AAC7CD2" w14:textId="3BF2A8BA" w:rsidR="002400B3" w:rsidRPr="00EB16EC" w:rsidRDefault="002400B3" w:rsidP="00E73176">
      <w:pPr>
        <w:numPr>
          <w:ilvl w:val="0"/>
          <w:numId w:val="4"/>
        </w:numPr>
        <w:spacing w:line="240" w:lineRule="auto"/>
        <w:ind w:left="540"/>
        <w:rPr>
          <w:rFonts w:ascii="Angsana New" w:hAnsi="Angsana New"/>
          <w:b/>
          <w:bCs/>
          <w:sz w:val="28"/>
          <w:szCs w:val="28"/>
          <w:lang w:val="th-TH"/>
        </w:rPr>
      </w:pPr>
      <w:r w:rsidRPr="00EB16EC">
        <w:rPr>
          <w:rFonts w:ascii="Angsana New" w:hAnsi="Angsana New" w:hint="cs"/>
          <w:b/>
          <w:bCs/>
          <w:sz w:val="28"/>
          <w:szCs w:val="28"/>
          <w:cs/>
          <w:lang w:val="th-TH"/>
        </w:rPr>
        <w:t>การ</w:t>
      </w:r>
      <w:r w:rsidR="008D4535" w:rsidRPr="00EB16EC">
        <w:rPr>
          <w:rFonts w:ascii="Angsana New" w:hAnsi="Angsana New" w:hint="cs"/>
          <w:b/>
          <w:bCs/>
          <w:sz w:val="28"/>
          <w:szCs w:val="28"/>
          <w:cs/>
          <w:lang w:val="th-TH"/>
        </w:rPr>
        <w:t>เปลี่ยนแปลงนโยบาย</w:t>
      </w:r>
      <w:r w:rsidR="00C944E8" w:rsidRPr="00EB16EC">
        <w:rPr>
          <w:rFonts w:ascii="Angsana New" w:hAnsi="Angsana New" w:hint="cs"/>
          <w:b/>
          <w:bCs/>
          <w:sz w:val="28"/>
          <w:szCs w:val="28"/>
          <w:cs/>
          <w:lang w:val="th-TH"/>
        </w:rPr>
        <w:t>การ</w:t>
      </w:r>
      <w:r w:rsidR="008D4535" w:rsidRPr="00EB16EC">
        <w:rPr>
          <w:rFonts w:ascii="Angsana New" w:hAnsi="Angsana New" w:hint="cs"/>
          <w:b/>
          <w:bCs/>
          <w:sz w:val="28"/>
          <w:szCs w:val="28"/>
          <w:cs/>
          <w:lang w:val="th-TH"/>
        </w:rPr>
        <w:t>บัญชี</w:t>
      </w:r>
    </w:p>
    <w:p w14:paraId="163D499A" w14:textId="77777777" w:rsidR="002400B3" w:rsidRPr="00EB16EC" w:rsidRDefault="002400B3" w:rsidP="002400B3">
      <w:pPr>
        <w:tabs>
          <w:tab w:val="left" w:pos="0"/>
          <w:tab w:val="left" w:pos="540"/>
          <w:tab w:val="left" w:pos="990"/>
        </w:tabs>
        <w:spacing w:line="240" w:lineRule="auto"/>
        <w:ind w:left="540" w:right="-43"/>
        <w:rPr>
          <w:rFonts w:ascii="Angsana New" w:hAnsi="Angsana New"/>
          <w:sz w:val="28"/>
          <w:szCs w:val="28"/>
        </w:rPr>
      </w:pPr>
    </w:p>
    <w:p w14:paraId="5FDB6795" w14:textId="658C2C1A" w:rsidR="00E52E24" w:rsidRPr="00EB16EC" w:rsidRDefault="00E52E24" w:rsidP="00E52E2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EB16EC">
        <w:rPr>
          <w:rFonts w:ascii="Angsana New" w:hAnsi="Angsana New"/>
          <w:sz w:val="28"/>
          <w:szCs w:val="28"/>
          <w:cs/>
        </w:rPr>
        <w:t xml:space="preserve">ตั้งแต่วันที่ </w:t>
      </w:r>
      <w:r w:rsidRPr="00EB16EC">
        <w:rPr>
          <w:rFonts w:ascii="Angsana New" w:hAnsi="Angsana New"/>
          <w:sz w:val="28"/>
          <w:szCs w:val="28"/>
        </w:rPr>
        <w:t xml:space="preserve">1 </w:t>
      </w:r>
      <w:r w:rsidRPr="00EB16EC">
        <w:rPr>
          <w:rFonts w:ascii="Angsana New" w:hAnsi="Angsana New" w:hint="cs"/>
          <w:sz w:val="28"/>
          <w:szCs w:val="28"/>
          <w:cs/>
        </w:rPr>
        <w:t>ตุลาคม</w:t>
      </w:r>
      <w:r w:rsidRPr="00EB16EC">
        <w:rPr>
          <w:rFonts w:ascii="Angsana New" w:hAnsi="Angsana New"/>
          <w:sz w:val="28"/>
          <w:szCs w:val="28"/>
          <w:cs/>
        </w:rPr>
        <w:t xml:space="preserve"> </w:t>
      </w:r>
      <w:r w:rsidRPr="00EB16EC">
        <w:rPr>
          <w:rFonts w:ascii="Angsana New" w:hAnsi="Angsana New"/>
          <w:sz w:val="28"/>
          <w:szCs w:val="28"/>
        </w:rPr>
        <w:t xml:space="preserve">2563 </w:t>
      </w:r>
      <w:r w:rsidRPr="00EB16EC">
        <w:rPr>
          <w:rFonts w:asciiTheme="majorBidi" w:eastAsia="Calibri" w:hAnsiTheme="majorBidi" w:cstheme="majorBidi"/>
          <w:sz w:val="28"/>
          <w:szCs w:val="28"/>
          <w:cs/>
          <w:lang w:val="en-GB"/>
        </w:rPr>
        <w:t>กลุ่มบริษัท</w:t>
      </w:r>
      <w:r w:rsidRPr="00EB16EC">
        <w:rPr>
          <w:rFonts w:ascii="Angsana New" w:hAnsi="Angsana New"/>
          <w:sz w:val="28"/>
          <w:szCs w:val="28"/>
          <w:cs/>
        </w:rPr>
        <w:t xml:space="preserve">ได้ถือปฏิบัติตามมาตรฐานการรายงานทางการเงินกลุ่มเครื่องมือทางการเงินและ </w:t>
      </w:r>
      <w:r w:rsidRPr="00EB16EC">
        <w:rPr>
          <w:rFonts w:ascii="Angsana New" w:hAnsi="Angsana New"/>
          <w:sz w:val="28"/>
          <w:szCs w:val="28"/>
        </w:rPr>
        <w:t xml:space="preserve">TFRS 16 </w:t>
      </w:r>
      <w:r w:rsidRPr="00EB16EC">
        <w:rPr>
          <w:rFonts w:ascii="Angsana New" w:hAnsi="Angsana New" w:hint="cs"/>
          <w:sz w:val="28"/>
          <w:szCs w:val="28"/>
          <w:cs/>
        </w:rPr>
        <w:t>เป็นครั้งแร</w:t>
      </w:r>
      <w:r w:rsidRPr="00EB16EC">
        <w:rPr>
          <w:rFonts w:ascii="Angsana New" w:hAnsi="Angsana New"/>
          <w:sz w:val="28"/>
          <w:szCs w:val="28"/>
          <w:cs/>
        </w:rPr>
        <w:t>ก ผลกระทบของส่วนของผู้ถือหุ้นจากการเปลี่ยนแปลงนโยบายการบัญชี มีดังนี้</w:t>
      </w:r>
    </w:p>
    <w:p w14:paraId="483D4D18" w14:textId="6CD26E39" w:rsidR="008D4535" w:rsidRPr="00EB16EC" w:rsidRDefault="008D4535" w:rsidP="008D4535">
      <w:pPr>
        <w:pStyle w:val="ListParagraph"/>
        <w:ind w:left="540"/>
        <w:rPr>
          <w:rFonts w:asciiTheme="majorBidi" w:hAnsiTheme="majorBidi" w:cstheme="majorBidi"/>
          <w:sz w:val="28"/>
          <w:szCs w:val="28"/>
        </w:rPr>
      </w:pPr>
      <w:r w:rsidRPr="00EB16EC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80"/>
        <w:gridCol w:w="180"/>
        <w:gridCol w:w="180"/>
        <w:gridCol w:w="1170"/>
        <w:gridCol w:w="180"/>
        <w:gridCol w:w="1440"/>
        <w:gridCol w:w="180"/>
        <w:gridCol w:w="1620"/>
      </w:tblGrid>
      <w:tr w:rsidR="00D237B6" w:rsidRPr="00EB16EC" w14:paraId="2EFF6382" w14:textId="77777777" w:rsidTr="009A085A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2971B4CF" w14:textId="77777777" w:rsidR="00D237B6" w:rsidRPr="00EB16EC" w:rsidRDefault="00D237B6" w:rsidP="00586916">
            <w:pPr>
              <w:spacing w:line="240" w:lineRule="auto"/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A3237F4" w14:textId="77777777" w:rsidR="00D237B6" w:rsidRPr="00EB16EC" w:rsidRDefault="00D237B6" w:rsidP="0058691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3993B72" w14:textId="77777777" w:rsidR="00D237B6" w:rsidRPr="00EB16EC" w:rsidRDefault="00D237B6" w:rsidP="00586916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88A59E8" w14:textId="77777777" w:rsidR="00D237B6" w:rsidRPr="00EB16EC" w:rsidRDefault="00D237B6" w:rsidP="0058691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A7FCCA" w14:textId="7448C96D" w:rsidR="00D237B6" w:rsidRPr="00EB16EC" w:rsidRDefault="00D237B6" w:rsidP="00586916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D998D41" w14:textId="77777777" w:rsidR="00D237B6" w:rsidRPr="00EB16EC" w:rsidRDefault="00D237B6" w:rsidP="00586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6CCAF1B" w14:textId="504CC27B" w:rsidR="00D237B6" w:rsidRPr="00EB16EC" w:rsidRDefault="00D237B6" w:rsidP="00586916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B16EC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5669D5D" w14:textId="77777777" w:rsidR="00D237B6" w:rsidRPr="00EB16EC" w:rsidRDefault="00D237B6" w:rsidP="0058691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29FF725" w14:textId="77777777" w:rsidR="00D237B6" w:rsidRPr="00EB16EC" w:rsidRDefault="00D237B6" w:rsidP="00586916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</w:t>
            </w:r>
          </w:p>
          <w:p w14:paraId="6CAFCAAE" w14:textId="4040022B" w:rsidR="00D237B6" w:rsidRPr="00EB16EC" w:rsidRDefault="00D237B6" w:rsidP="00586916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B16EC">
              <w:rPr>
                <w:rFonts w:ascii="Angsana New" w:hAnsi="Angsan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52E24" w:rsidRPr="00EB16EC" w14:paraId="6EAD1D68" w14:textId="77777777" w:rsidTr="009A085A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72D41133" w14:textId="77777777" w:rsidR="00E52E24" w:rsidRPr="00EB16EC" w:rsidRDefault="00E52E24" w:rsidP="00586916">
            <w:pPr>
              <w:spacing w:line="240" w:lineRule="auto"/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CA4CE95" w14:textId="77777777" w:rsidR="00E52E24" w:rsidRPr="00EB16EC" w:rsidRDefault="00E52E24" w:rsidP="0058691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996187F" w14:textId="76FF40B6" w:rsidR="00E52E24" w:rsidRPr="00EB16EC" w:rsidRDefault="00E52E24" w:rsidP="00586916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E36AF55" w14:textId="77777777" w:rsidR="00E52E24" w:rsidRPr="00EB16EC" w:rsidRDefault="00E52E24" w:rsidP="0058691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8CD747" w14:textId="276453C2" w:rsidR="00E52E24" w:rsidRPr="00EB16EC" w:rsidRDefault="00184151" w:rsidP="00586916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</w:tcPr>
          <w:p w14:paraId="702B5DF6" w14:textId="77777777" w:rsidR="00E52E24" w:rsidRPr="00EB16EC" w:rsidRDefault="00E52E24" w:rsidP="00586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AC095CA" w14:textId="40A095E2" w:rsidR="00E52E24" w:rsidRPr="00EB16EC" w:rsidRDefault="00D237B6" w:rsidP="00AB5590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593F34AF" w14:textId="77777777" w:rsidR="00E52E24" w:rsidRPr="00EB16EC" w:rsidRDefault="00E52E24" w:rsidP="0058691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DA8C57D" w14:textId="6BA2CB14" w:rsidR="00E52E24" w:rsidRPr="00EB16EC" w:rsidRDefault="00D237B6" w:rsidP="00AB5590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กำไรสะสม</w:t>
            </w:r>
          </w:p>
        </w:tc>
      </w:tr>
      <w:tr w:rsidR="00EE4123" w:rsidRPr="00EB16EC" w14:paraId="19FD532C" w14:textId="77777777" w:rsidTr="009A085A">
        <w:trPr>
          <w:cantSplit/>
          <w:trHeight w:val="20"/>
        </w:trPr>
        <w:tc>
          <w:tcPr>
            <w:tcW w:w="4050" w:type="dxa"/>
          </w:tcPr>
          <w:p w14:paraId="03DDF8ED" w14:textId="77777777" w:rsidR="00EE4123" w:rsidRPr="00EB16EC" w:rsidRDefault="00EE4123" w:rsidP="00EE4123">
            <w:pPr>
              <w:spacing w:line="240" w:lineRule="auto"/>
              <w:ind w:left="175" w:hanging="17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75A33EB6" w14:textId="0819B93A" w:rsidR="00EE4123" w:rsidRPr="00EB16EC" w:rsidRDefault="00EE4123" w:rsidP="00EE412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2A9C92D" w14:textId="77777777" w:rsidR="00EE4123" w:rsidRPr="00EB16EC" w:rsidRDefault="00EE4123" w:rsidP="00EE412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6977CF8" w14:textId="77777777" w:rsidR="00EE4123" w:rsidRPr="00EB16EC" w:rsidRDefault="00EE4123" w:rsidP="00EE4123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A203B8" w14:textId="297FBFB9" w:rsidR="00EE4123" w:rsidRPr="00EB16EC" w:rsidRDefault="00EE4123" w:rsidP="00EE41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E758A93" w14:textId="77777777" w:rsidR="00EE4123" w:rsidRPr="00EB16EC" w:rsidRDefault="00EE4123" w:rsidP="00EE412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0A09187E" w14:textId="10149132" w:rsidR="00EE4123" w:rsidRPr="00EB16EC" w:rsidRDefault="00EE4123" w:rsidP="00EE41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EE4123" w:rsidRPr="00EB16EC" w14:paraId="050F2208" w14:textId="77777777" w:rsidTr="009A085A">
        <w:trPr>
          <w:cantSplit/>
          <w:trHeight w:val="20"/>
        </w:trPr>
        <w:tc>
          <w:tcPr>
            <w:tcW w:w="4050" w:type="dxa"/>
          </w:tcPr>
          <w:p w14:paraId="5F8EA394" w14:textId="3D386895" w:rsidR="00EE4123" w:rsidRPr="00EB16EC" w:rsidRDefault="00EE4123" w:rsidP="00EE4123">
            <w:pPr>
              <w:spacing w:line="240" w:lineRule="auto"/>
              <w:ind w:left="175" w:hanging="175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B16EC">
              <w:rPr>
                <w:rFonts w:ascii="Angsana New" w:hAnsi="Angsana New"/>
                <w:sz w:val="28"/>
                <w:szCs w:val="28"/>
              </w:rPr>
              <w:t>30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  <w:r w:rsidRPr="00EB16EC">
              <w:rPr>
                <w:rFonts w:ascii="Angsana New" w:hAnsi="Angsana New"/>
                <w:sz w:val="28"/>
                <w:szCs w:val="28"/>
              </w:rPr>
              <w:t>2563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16E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>ตามที่รายงาน</w:t>
            </w:r>
          </w:p>
        </w:tc>
        <w:tc>
          <w:tcPr>
            <w:tcW w:w="180" w:type="dxa"/>
            <w:vAlign w:val="bottom"/>
          </w:tcPr>
          <w:p w14:paraId="7E264D96" w14:textId="77777777" w:rsidR="00EE4123" w:rsidRPr="00EB16EC" w:rsidRDefault="00EE4123" w:rsidP="00EE412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E7B781E" w14:textId="102D1321" w:rsidR="00EE4123" w:rsidRPr="00EB16EC" w:rsidRDefault="00EE4123" w:rsidP="00EE412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1BBDDDC" w14:textId="77777777" w:rsidR="00EE4123" w:rsidRPr="00EB16EC" w:rsidRDefault="00EE4123" w:rsidP="00EE4123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3AF4ED" w14:textId="39626E45" w:rsidR="00EE4123" w:rsidRPr="00EB16EC" w:rsidRDefault="00EE4123" w:rsidP="00EE412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3D2DDD3" w14:textId="77777777" w:rsidR="00EE4123" w:rsidRPr="00EB16EC" w:rsidRDefault="00EE4123" w:rsidP="00EE412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B94BB33" w14:textId="50306D97" w:rsidR="00EE4123" w:rsidRPr="00EB16EC" w:rsidRDefault="00EE4123" w:rsidP="00EE412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B16EC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EB16EC">
              <w:rPr>
                <w:rFonts w:ascii="Angsana New" w:hAnsi="Angsana New"/>
                <w:sz w:val="28"/>
                <w:szCs w:val="28"/>
                <w:lang w:val="en-US"/>
              </w:rPr>
              <w:t>,995.</w:t>
            </w:r>
            <w:r w:rsidR="00515D00" w:rsidRPr="00EB16EC">
              <w:rPr>
                <w:rFonts w:ascii="Angsana New" w:hAnsi="Angsana New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180" w:type="dxa"/>
            <w:vAlign w:val="bottom"/>
          </w:tcPr>
          <w:p w14:paraId="53DE5B4F" w14:textId="77777777" w:rsidR="00EE4123" w:rsidRPr="00EB16EC" w:rsidRDefault="00EE4123" w:rsidP="00EE412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461BFFE" w14:textId="66E15EED" w:rsidR="00EE4123" w:rsidRPr="00EB16EC" w:rsidRDefault="00EE4123" w:rsidP="00EE412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16EC">
              <w:rPr>
                <w:rFonts w:ascii="Angsana New" w:hAnsi="Angsana New"/>
                <w:sz w:val="28"/>
                <w:szCs w:val="28"/>
                <w:lang w:val="en-US" w:bidi="th-TH"/>
              </w:rPr>
              <w:t>2,017.56</w:t>
            </w:r>
          </w:p>
        </w:tc>
      </w:tr>
      <w:tr w:rsidR="00EE4123" w:rsidRPr="00EB16EC" w14:paraId="77ECAFC5" w14:textId="77777777" w:rsidTr="009A085A">
        <w:trPr>
          <w:cantSplit/>
          <w:trHeight w:val="254"/>
        </w:trPr>
        <w:tc>
          <w:tcPr>
            <w:tcW w:w="4050" w:type="dxa"/>
          </w:tcPr>
          <w:p w14:paraId="30994D92" w14:textId="3176F08E" w:rsidR="00EE4123" w:rsidRPr="00EB16EC" w:rsidRDefault="00EE4123" w:rsidP="00EE4123">
            <w:pPr>
              <w:spacing w:line="240" w:lineRule="auto"/>
              <w:ind w:left="175" w:right="8" w:hanging="175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B16E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เพิ่มขึ้</w:t>
            </w:r>
            <w:r w:rsidR="009A085A" w:rsidRPr="00EB16E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น</w:t>
            </w:r>
            <w:r w:rsidRPr="00EB16E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เนื่องจาก</w:t>
            </w:r>
          </w:p>
        </w:tc>
        <w:tc>
          <w:tcPr>
            <w:tcW w:w="180" w:type="dxa"/>
            <w:vAlign w:val="bottom"/>
          </w:tcPr>
          <w:p w14:paraId="0441AA84" w14:textId="77777777" w:rsidR="00EE4123" w:rsidRPr="00EB16EC" w:rsidRDefault="00EE4123" w:rsidP="00EE412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374093" w14:textId="77777777" w:rsidR="00EE4123" w:rsidRPr="00EB16EC" w:rsidRDefault="00EE4123" w:rsidP="00EE412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0B53133" w14:textId="77777777" w:rsidR="00EE4123" w:rsidRPr="00EB16EC" w:rsidRDefault="00EE4123" w:rsidP="00EE4123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2D5DA5" w14:textId="77777777" w:rsidR="00EE4123" w:rsidRPr="00EB16EC" w:rsidRDefault="00EE4123" w:rsidP="00EE412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16E8757" w14:textId="77777777" w:rsidR="00EE4123" w:rsidRPr="00EB16EC" w:rsidRDefault="00EE4123" w:rsidP="00EE412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84AECF3" w14:textId="77777777" w:rsidR="00EE4123" w:rsidRPr="00EB16EC" w:rsidRDefault="00EE4123" w:rsidP="00EE412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D70DFAD" w14:textId="77777777" w:rsidR="00EE4123" w:rsidRPr="00EB16EC" w:rsidRDefault="00EE4123" w:rsidP="00EE412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E41A892" w14:textId="77777777" w:rsidR="00EE4123" w:rsidRPr="00EB16EC" w:rsidRDefault="00EE4123" w:rsidP="00EE412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E4123" w:rsidRPr="00EB16EC" w14:paraId="51D4EFE5" w14:textId="77777777" w:rsidTr="009A085A">
        <w:trPr>
          <w:cantSplit/>
          <w:trHeight w:val="20"/>
        </w:trPr>
        <w:tc>
          <w:tcPr>
            <w:tcW w:w="4050" w:type="dxa"/>
          </w:tcPr>
          <w:p w14:paraId="269A33DA" w14:textId="30504FB3" w:rsidR="00EE4123" w:rsidRPr="00EB16EC" w:rsidRDefault="00EE4123" w:rsidP="009A085A">
            <w:pPr>
              <w:spacing w:line="240" w:lineRule="auto"/>
              <w:ind w:right="-80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การถือปฏิบัติตาม</w:t>
            </w:r>
            <w:r w:rsidRPr="00EB16EC">
              <w:rPr>
                <w:rFonts w:ascii="Angsana New" w:hAnsi="Angsana New"/>
                <w:sz w:val="28"/>
                <w:szCs w:val="28"/>
              </w:rPr>
              <w:t xml:space="preserve"> TFRS 16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378ED" w:rsidRPr="00EB16EC">
              <w:rPr>
                <w:rFonts w:ascii="Angsana New" w:hAnsi="Angsana New"/>
                <w:sz w:val="28"/>
                <w:szCs w:val="28"/>
              </w:rPr>
              <w:t>-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 สุทธิภาษีเงินได้</w:t>
            </w:r>
          </w:p>
        </w:tc>
        <w:tc>
          <w:tcPr>
            <w:tcW w:w="180" w:type="dxa"/>
            <w:vAlign w:val="bottom"/>
          </w:tcPr>
          <w:p w14:paraId="04C3FAA8" w14:textId="5DE3A77B" w:rsidR="00EE4123" w:rsidRPr="00EB16EC" w:rsidRDefault="00EE4123" w:rsidP="00EE412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73A4F1" w14:textId="18FD0C00" w:rsidR="00EE4123" w:rsidRPr="00EB16EC" w:rsidRDefault="00EE4123" w:rsidP="00EE412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8BAE4F" w14:textId="77777777" w:rsidR="00EE4123" w:rsidRPr="00EB16EC" w:rsidRDefault="00EE4123" w:rsidP="00EE4123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AAD0CE" w14:textId="5CF13E05" w:rsidR="00EE4123" w:rsidRPr="00EB16EC" w:rsidRDefault="00EE4123" w:rsidP="00EE41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ข</w:t>
            </w:r>
          </w:p>
        </w:tc>
        <w:tc>
          <w:tcPr>
            <w:tcW w:w="180" w:type="dxa"/>
            <w:vAlign w:val="bottom"/>
          </w:tcPr>
          <w:p w14:paraId="4119734F" w14:textId="77777777" w:rsidR="00EE4123" w:rsidRPr="00EB16EC" w:rsidRDefault="00EE4123" w:rsidP="00EE4123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8697CF0" w14:textId="6607E59D" w:rsidR="00EE4123" w:rsidRPr="00EB16EC" w:rsidRDefault="00EE4123" w:rsidP="00EE412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16EC">
              <w:rPr>
                <w:rFonts w:ascii="Angsana New" w:hAnsi="Angsana New"/>
                <w:sz w:val="28"/>
                <w:szCs w:val="28"/>
                <w:lang w:val="en-US" w:bidi="th-TH"/>
              </w:rPr>
              <w:t>810.69</w:t>
            </w:r>
          </w:p>
        </w:tc>
        <w:tc>
          <w:tcPr>
            <w:tcW w:w="180" w:type="dxa"/>
            <w:vAlign w:val="bottom"/>
          </w:tcPr>
          <w:p w14:paraId="51EAB17E" w14:textId="77777777" w:rsidR="00EE4123" w:rsidRPr="00EB16EC" w:rsidRDefault="00EE4123" w:rsidP="00EE4123">
            <w:pPr>
              <w:pStyle w:val="acctfourfigures"/>
              <w:tabs>
                <w:tab w:val="clear" w:pos="765"/>
                <w:tab w:val="decimal" w:pos="820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33A8125B" w14:textId="3A89FB89" w:rsidR="00EE4123" w:rsidRPr="00EB16EC" w:rsidRDefault="00EE4123" w:rsidP="00EE412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16E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D237B6" w:rsidRPr="00EB16EC" w14:paraId="38AB0E22" w14:textId="77777777" w:rsidTr="009A085A">
        <w:trPr>
          <w:cantSplit/>
          <w:trHeight w:val="20"/>
        </w:trPr>
        <w:tc>
          <w:tcPr>
            <w:tcW w:w="4050" w:type="dxa"/>
          </w:tcPr>
          <w:p w14:paraId="7103FEED" w14:textId="03720DAB" w:rsidR="00D237B6" w:rsidRPr="00EB16EC" w:rsidRDefault="00D237B6" w:rsidP="00D237B6">
            <w:pPr>
              <w:spacing w:line="240" w:lineRule="auto"/>
              <w:ind w:left="178" w:right="8" w:hanging="17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ตุลาคม </w: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2563 - </w: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80" w:type="dxa"/>
            <w:vAlign w:val="bottom"/>
          </w:tcPr>
          <w:p w14:paraId="4157C907" w14:textId="77777777" w:rsidR="00D237B6" w:rsidRPr="00EB16EC" w:rsidRDefault="00D237B6" w:rsidP="00D237B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FC7DFFE" w14:textId="356B51E8" w:rsidR="00D237B6" w:rsidRPr="00EB16EC" w:rsidRDefault="00D237B6" w:rsidP="00D237B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1E8F3EF" w14:textId="77777777" w:rsidR="00D237B6" w:rsidRPr="00EB16EC" w:rsidRDefault="00D237B6" w:rsidP="00D237B6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0E2D771" w14:textId="3EC20CA1" w:rsidR="00D237B6" w:rsidRPr="00EB16EC" w:rsidRDefault="00D237B6" w:rsidP="00D237B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96FC5B3" w14:textId="77777777" w:rsidR="00D237B6" w:rsidRPr="00EB16EC" w:rsidRDefault="00D237B6" w:rsidP="00D237B6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00079F" w14:textId="2DB1AFF5" w:rsidR="00D237B6" w:rsidRPr="00EB16EC" w:rsidRDefault="00D237B6" w:rsidP="00EE412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2,805.93</w:t>
            </w:r>
          </w:p>
        </w:tc>
        <w:tc>
          <w:tcPr>
            <w:tcW w:w="180" w:type="dxa"/>
            <w:vAlign w:val="bottom"/>
          </w:tcPr>
          <w:p w14:paraId="3C311CF4" w14:textId="77777777" w:rsidR="00D237B6" w:rsidRPr="00EB16EC" w:rsidRDefault="00D237B6" w:rsidP="00D237B6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308D57" w14:textId="036F4C6F" w:rsidR="00D237B6" w:rsidRPr="00EB16EC" w:rsidRDefault="00D237B6" w:rsidP="00EE412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2,017.56</w:t>
            </w:r>
          </w:p>
        </w:tc>
      </w:tr>
    </w:tbl>
    <w:p w14:paraId="72C37BBD" w14:textId="77777777" w:rsidR="008D4535" w:rsidRPr="00EB16EC" w:rsidRDefault="008D4535" w:rsidP="008D4535">
      <w:pPr>
        <w:ind w:left="540" w:right="-45"/>
        <w:rPr>
          <w:rFonts w:ascii="Angsana New" w:hAnsi="Angsana New"/>
          <w:sz w:val="28"/>
          <w:szCs w:val="28"/>
        </w:rPr>
      </w:pPr>
    </w:p>
    <w:p w14:paraId="04B02DC3" w14:textId="77777777" w:rsidR="002D6836" w:rsidRDefault="002D6836">
      <w:pPr>
        <w:spacing w:line="240" w:lineRule="auto"/>
        <w:jc w:val="left"/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</w:pPr>
      <w:r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br w:type="page"/>
      </w:r>
    </w:p>
    <w:p w14:paraId="08BF81D6" w14:textId="7653B769" w:rsidR="00DE2ED9" w:rsidRPr="00EB16EC" w:rsidRDefault="00DE2ED9" w:rsidP="00DE2ED9">
      <w:pPr>
        <w:pStyle w:val="ListParagraph"/>
        <w:numPr>
          <w:ilvl w:val="0"/>
          <w:numId w:val="33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900"/>
        <w:contextualSpacing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EB16EC"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lastRenderedPageBreak/>
        <w:t>มาตรฐานการรายงานทางการเงิน</w:t>
      </w:r>
      <w:r w:rsidRPr="00EB16EC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>กลุ่ม</w:t>
      </w:r>
      <w:r w:rsidRPr="00EB16EC"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t>เครื่องมือทางการเงิน</w:t>
      </w:r>
    </w:p>
    <w:p w14:paraId="645B894F" w14:textId="53B0D5BC" w:rsidR="008D4535" w:rsidRPr="00EB16EC" w:rsidRDefault="008D4535" w:rsidP="008D4535">
      <w:pPr>
        <w:ind w:left="540" w:right="-45"/>
        <w:rPr>
          <w:rFonts w:ascii="Angsana New" w:hAnsi="Angsana New"/>
          <w:sz w:val="28"/>
          <w:szCs w:val="28"/>
        </w:rPr>
      </w:pPr>
    </w:p>
    <w:p w14:paraId="74FA8815" w14:textId="77777777" w:rsidR="00C72010" w:rsidRPr="00EB16EC" w:rsidRDefault="00C72010" w:rsidP="00C72010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rPr>
          <w:rFonts w:ascii="Angsana New" w:hAnsi="Angsana New"/>
          <w:sz w:val="28"/>
          <w:szCs w:val="28"/>
        </w:rPr>
      </w:pPr>
      <w:r w:rsidRPr="00EB16EC">
        <w:rPr>
          <w:rFonts w:ascii="Angsana New" w:hAnsi="Angsana New"/>
          <w:sz w:val="28"/>
          <w:szCs w:val="28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EB16EC">
        <w:rPr>
          <w:rFonts w:ascii="Angsana New" w:hAnsi="Angsana New"/>
          <w:sz w:val="28"/>
          <w:szCs w:val="28"/>
        </w:rPr>
        <w:t xml:space="preserve"> </w:t>
      </w:r>
    </w:p>
    <w:p w14:paraId="4A43855D" w14:textId="77777777" w:rsidR="00C72010" w:rsidRPr="00EB16EC" w:rsidRDefault="00C72010" w:rsidP="00C72010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rPr>
          <w:rFonts w:ascii="Angsana New" w:hAnsi="Angsana New"/>
          <w:sz w:val="28"/>
          <w:szCs w:val="28"/>
        </w:rPr>
      </w:pPr>
    </w:p>
    <w:p w14:paraId="1B6024D1" w14:textId="200EBD25" w:rsidR="00C72010" w:rsidRPr="00EB16EC" w:rsidRDefault="00C72010" w:rsidP="008947A2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rPr>
          <w:rFonts w:ascii="Angsana New" w:hAnsi="Angsana New"/>
          <w:sz w:val="28"/>
          <w:szCs w:val="28"/>
        </w:rPr>
      </w:pPr>
      <w:r w:rsidRPr="00EB16EC">
        <w:rPr>
          <w:rFonts w:ascii="Angsana New" w:hAnsi="Angsana New"/>
          <w:sz w:val="28"/>
          <w:szCs w:val="28"/>
          <w:cs/>
        </w:rPr>
        <w:t>กลุ่มบริษัทประเมินผลกระทบจากการถือปฏิบัติตามมาตรฐานการรายงานทางการเงินกลุ่มเครื่องมือทางการเงินโดยใช้วิธีรับรู้ผลกระทบสะสม</w:t>
      </w:r>
      <w:r w:rsidR="008947A2" w:rsidRPr="00EB16EC">
        <w:rPr>
          <w:rFonts w:ascii="Angsana New" w:hAnsi="Angsana New"/>
          <w:sz w:val="28"/>
          <w:szCs w:val="28"/>
        </w:rPr>
        <w:t xml:space="preserve"> </w:t>
      </w:r>
      <w:r w:rsidR="008947A2" w:rsidRPr="00EB16EC">
        <w:rPr>
          <w:rFonts w:ascii="Angsana New" w:hAnsi="Angsana New"/>
          <w:sz w:val="28"/>
          <w:szCs w:val="28"/>
          <w:cs/>
        </w:rPr>
        <w:t xml:space="preserve">โดยผลกระทบตาม </w:t>
      </w:r>
      <w:r w:rsidR="008947A2" w:rsidRPr="00EB16EC">
        <w:rPr>
          <w:rFonts w:ascii="Angsana New" w:hAnsi="Angsana New"/>
          <w:sz w:val="28"/>
          <w:szCs w:val="28"/>
        </w:rPr>
        <w:t xml:space="preserve">TFRS 9 </w:t>
      </w:r>
      <w:r w:rsidR="008947A2" w:rsidRPr="00EB16EC">
        <w:rPr>
          <w:rFonts w:ascii="Angsana New" w:hAnsi="Angsana New"/>
          <w:sz w:val="28"/>
          <w:szCs w:val="28"/>
          <w:cs/>
        </w:rPr>
        <w:t>อนุพันธ์จะวัดมูลค่าด้วยมูลค่ายุติธรรมผ่านกำไรหรือขาดทุน</w:t>
      </w:r>
      <w:r w:rsidRPr="00EB16EC">
        <w:rPr>
          <w:rFonts w:ascii="Angsana New" w:hAnsi="Angsana New"/>
          <w:sz w:val="28"/>
          <w:szCs w:val="28"/>
          <w:cs/>
        </w:rPr>
        <w:t xml:space="preserve"> ซึ่งผลกระทบไม่มีสาระสำคัญต่อกำไรสะสม ณ วันที่ </w:t>
      </w:r>
      <w:r w:rsidRPr="00EB16EC">
        <w:rPr>
          <w:rFonts w:ascii="Angsana New" w:hAnsi="Angsana New"/>
          <w:sz w:val="28"/>
          <w:szCs w:val="28"/>
        </w:rPr>
        <w:t xml:space="preserve">1 </w:t>
      </w:r>
      <w:r w:rsidRPr="00EB16EC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Pr="00EB16EC">
        <w:rPr>
          <w:rFonts w:ascii="Angsana New" w:hAnsi="Angsana New"/>
          <w:sz w:val="28"/>
          <w:szCs w:val="28"/>
        </w:rPr>
        <w:t xml:space="preserve">2563 </w:t>
      </w:r>
      <w:r w:rsidRPr="00EB16EC">
        <w:rPr>
          <w:rFonts w:ascii="Angsana New" w:hAnsi="Angsana New"/>
          <w:sz w:val="28"/>
          <w:szCs w:val="28"/>
          <w:cs/>
        </w:rPr>
        <w:t xml:space="preserve">ดังนั้น กลุ่มบริษัทจึงไม่ได้ปรับปรุงกำไรสะสม ณ วันที่ </w:t>
      </w:r>
      <w:r w:rsidRPr="00EB16EC">
        <w:rPr>
          <w:rFonts w:ascii="Angsana New" w:hAnsi="Angsana New"/>
          <w:sz w:val="28"/>
          <w:szCs w:val="28"/>
        </w:rPr>
        <w:t xml:space="preserve">1 </w:t>
      </w:r>
      <w:r w:rsidRPr="00EB16EC">
        <w:rPr>
          <w:rFonts w:ascii="Angsana New" w:hAnsi="Angsana New" w:hint="cs"/>
          <w:sz w:val="28"/>
          <w:szCs w:val="28"/>
          <w:cs/>
        </w:rPr>
        <w:t>ตุลาคม</w:t>
      </w:r>
      <w:r w:rsidRPr="00EB16EC">
        <w:rPr>
          <w:rFonts w:ascii="Angsana New" w:hAnsi="Angsana New"/>
          <w:sz w:val="28"/>
          <w:szCs w:val="28"/>
          <w:cs/>
        </w:rPr>
        <w:t xml:space="preserve"> </w:t>
      </w:r>
      <w:r w:rsidRPr="00EB16EC">
        <w:rPr>
          <w:rFonts w:ascii="Angsana New" w:hAnsi="Angsana New"/>
          <w:sz w:val="28"/>
          <w:szCs w:val="28"/>
        </w:rPr>
        <w:t xml:space="preserve">2563 </w:t>
      </w:r>
      <w:r w:rsidRPr="00EB16EC">
        <w:rPr>
          <w:rFonts w:ascii="Angsana New" w:hAnsi="Angsana New"/>
          <w:sz w:val="28"/>
          <w:szCs w:val="28"/>
          <w:cs/>
        </w:rPr>
        <w:t xml:space="preserve">และไม่ปรับปรุงข้อมูลที่นำเสนอในปี </w:t>
      </w:r>
      <w:r w:rsidRPr="00EB16EC">
        <w:rPr>
          <w:rFonts w:ascii="Angsana New" w:hAnsi="Angsana New"/>
          <w:sz w:val="28"/>
          <w:szCs w:val="28"/>
        </w:rPr>
        <w:t>2563</w:t>
      </w:r>
    </w:p>
    <w:p w14:paraId="52712C35" w14:textId="77777777" w:rsidR="00C72010" w:rsidRPr="00EB16EC" w:rsidRDefault="00C72010" w:rsidP="00C72010">
      <w:pPr>
        <w:pStyle w:val="ListParagraph"/>
        <w:tabs>
          <w:tab w:val="left" w:pos="900"/>
          <w:tab w:val="left" w:pos="1260"/>
        </w:tabs>
        <w:autoSpaceDE w:val="0"/>
        <w:autoSpaceDN w:val="0"/>
        <w:adjustRightInd w:val="0"/>
        <w:spacing w:line="240" w:lineRule="auto"/>
        <w:ind w:left="900"/>
        <w:contextualSpacing/>
        <w:rPr>
          <w:rFonts w:ascii="Angsana New" w:hAnsi="Angsana New"/>
          <w:sz w:val="28"/>
          <w:szCs w:val="28"/>
        </w:rPr>
      </w:pPr>
    </w:p>
    <w:p w14:paraId="508722DE" w14:textId="0F5F66A0" w:rsidR="008E37FE" w:rsidRPr="00EB16EC" w:rsidRDefault="008E37FE" w:rsidP="008E37FE">
      <w:pPr>
        <w:pStyle w:val="ListParagraph"/>
        <w:numPr>
          <w:ilvl w:val="0"/>
          <w:numId w:val="33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900"/>
        <w:contextualSpacing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EB16EC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 xml:space="preserve">TFRS 16 </w:t>
      </w:r>
      <w:r w:rsidRPr="00EB16EC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>สัญญาเช่า</w:t>
      </w:r>
    </w:p>
    <w:p w14:paraId="6B517736" w14:textId="77777777" w:rsidR="008E37FE" w:rsidRPr="00EB16EC" w:rsidRDefault="008E37FE" w:rsidP="008E37FE">
      <w:pPr>
        <w:spacing w:line="240" w:lineRule="auto"/>
        <w:ind w:left="1260"/>
        <w:rPr>
          <w:rFonts w:ascii="Angsana New" w:hAnsi="Angsana New"/>
          <w:sz w:val="20"/>
          <w:szCs w:val="20"/>
        </w:rPr>
      </w:pPr>
    </w:p>
    <w:p w14:paraId="2F574748" w14:textId="289398E9" w:rsidR="008E37FE" w:rsidRPr="00EB16EC" w:rsidRDefault="008E37FE" w:rsidP="008E37FE">
      <w:pPr>
        <w:pStyle w:val="BodyText"/>
        <w:spacing w:after="0" w:line="240" w:lineRule="auto"/>
        <w:ind w:left="900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  <w:r w:rsidRPr="00EB16EC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Pr="00EB16EC">
        <w:rPr>
          <w:rFonts w:asciiTheme="majorBidi" w:hAnsiTheme="majorBidi" w:cstheme="majorBidi"/>
          <w:sz w:val="28"/>
          <w:szCs w:val="28"/>
        </w:rPr>
        <w:t xml:space="preserve">1 </w:t>
      </w:r>
      <w:r w:rsidRPr="00EB16EC">
        <w:rPr>
          <w:rFonts w:asciiTheme="majorBidi" w:hAnsiTheme="majorBidi" w:cstheme="majorBidi" w:hint="cs"/>
          <w:sz w:val="28"/>
          <w:szCs w:val="28"/>
          <w:cs/>
        </w:rPr>
        <w:t>ตุลาคม</w:t>
      </w:r>
      <w:r w:rsidRPr="00EB16E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B16EC">
        <w:rPr>
          <w:rFonts w:asciiTheme="majorBidi" w:hAnsiTheme="majorBidi" w:cstheme="majorBidi"/>
          <w:sz w:val="28"/>
          <w:szCs w:val="28"/>
        </w:rPr>
        <w:t xml:space="preserve">2563 </w:t>
      </w:r>
      <w:r w:rsidRPr="00EB16EC">
        <w:rPr>
          <w:rFonts w:asciiTheme="majorBidi" w:hAnsiTheme="majorBidi" w:cstheme="majorBidi"/>
          <w:sz w:val="28"/>
          <w:szCs w:val="28"/>
          <w:cs/>
        </w:rPr>
        <w:t xml:space="preserve">กลุ่มบริษัทถือปฏิบัติตาม </w:t>
      </w:r>
      <w:r w:rsidRPr="00EB16EC">
        <w:rPr>
          <w:rFonts w:asciiTheme="majorBidi" w:hAnsiTheme="majorBidi" w:cstheme="majorBidi"/>
          <w:sz w:val="28"/>
          <w:szCs w:val="28"/>
        </w:rPr>
        <w:t xml:space="preserve">TFRS 16 </w:t>
      </w:r>
      <w:r w:rsidRPr="00EB16EC">
        <w:rPr>
          <w:rFonts w:asciiTheme="majorBidi" w:hAnsiTheme="majorBidi" w:cstheme="majorBidi"/>
          <w:sz w:val="28"/>
          <w:szCs w:val="28"/>
          <w:cs/>
        </w:rPr>
        <w:t>เป็นครั้งแรก</w:t>
      </w:r>
      <w:r w:rsidRPr="00EB16EC">
        <w:rPr>
          <w:rFonts w:asciiTheme="majorBidi" w:hAnsiTheme="majorBidi" w:cstheme="majorBidi" w:hint="cs"/>
          <w:sz w:val="28"/>
          <w:szCs w:val="28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Pr="00EB16EC">
        <w:rPr>
          <w:rFonts w:asciiTheme="majorBidi" w:hAnsiTheme="majorBidi" w:cstheme="majorBidi"/>
          <w:sz w:val="28"/>
          <w:szCs w:val="28"/>
        </w:rPr>
        <w:t xml:space="preserve">17 </w:t>
      </w:r>
      <w:r w:rsidRPr="00EB16EC">
        <w:rPr>
          <w:rFonts w:asciiTheme="majorBidi" w:hAnsiTheme="majorBidi" w:cstheme="majorBidi" w:hint="cs"/>
          <w:sz w:val="28"/>
          <w:szCs w:val="28"/>
          <w:cs/>
        </w:rPr>
        <w:t xml:space="preserve">เรื่อง </w:t>
      </w:r>
      <w:r w:rsidRPr="00EB16EC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</w:t>
      </w:r>
      <w:r w:rsidRPr="00EB16E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B16EC">
        <w:rPr>
          <w:rFonts w:asciiTheme="majorBidi" w:hAnsiTheme="majorBidi" w:cstheme="majorBidi"/>
          <w:sz w:val="28"/>
          <w:szCs w:val="28"/>
        </w:rPr>
        <w:t xml:space="preserve">(TAS 17) </w:t>
      </w:r>
      <w:r w:rsidRPr="00EB16EC">
        <w:rPr>
          <w:rFonts w:asciiTheme="majorBidi" w:hAnsiTheme="majorBidi" w:cstheme="majorBidi" w:hint="cs"/>
          <w:sz w:val="28"/>
          <w:szCs w:val="28"/>
          <w:cs/>
        </w:rPr>
        <w:t xml:space="preserve">และการตีความมาตรฐานการรายงานทางการเงิน ฉบับที่ </w:t>
      </w:r>
      <w:r w:rsidRPr="00EB16EC">
        <w:rPr>
          <w:rFonts w:asciiTheme="majorBidi" w:hAnsiTheme="majorBidi" w:cstheme="majorBidi"/>
          <w:sz w:val="28"/>
          <w:szCs w:val="28"/>
        </w:rPr>
        <w:t xml:space="preserve">4 </w:t>
      </w:r>
      <w:r w:rsidRPr="00EB16EC">
        <w:rPr>
          <w:rFonts w:asciiTheme="majorBidi" w:hAnsiTheme="majorBidi" w:cstheme="majorBidi" w:hint="cs"/>
          <w:sz w:val="28"/>
          <w:szCs w:val="28"/>
          <w:cs/>
        </w:rPr>
        <w:t xml:space="preserve">เรื่อง </w:t>
      </w:r>
      <w:r w:rsidRPr="00EB16EC">
        <w:rPr>
          <w:rFonts w:asciiTheme="majorBidi" w:hAnsiTheme="majorBidi" w:cstheme="majorBidi"/>
          <w:i/>
          <w:iCs/>
          <w:sz w:val="28"/>
          <w:szCs w:val="28"/>
          <w:cs/>
        </w:rPr>
        <w:t>การประเมินว่าข้อตกลงประกอบด้วยสัญญาเช่า</w:t>
      </w:r>
      <w:r w:rsidRPr="00EB16EC">
        <w:rPr>
          <w:rFonts w:asciiTheme="majorBidi" w:hAnsiTheme="majorBidi" w:cstheme="majorBidi" w:hint="cs"/>
          <w:i/>
          <w:iCs/>
          <w:sz w:val="28"/>
          <w:szCs w:val="28"/>
          <w:cs/>
        </w:rPr>
        <w:t>หรือไม่</w:t>
      </w:r>
      <w:r w:rsidRPr="00EB16E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B16EC">
        <w:rPr>
          <w:rFonts w:asciiTheme="majorBidi" w:hAnsiTheme="majorBidi" w:cstheme="majorBidi"/>
          <w:sz w:val="28"/>
          <w:szCs w:val="28"/>
        </w:rPr>
        <w:t xml:space="preserve">(TFRIC 4) </w:t>
      </w:r>
      <w:r w:rsidRPr="00EB16EC">
        <w:rPr>
          <w:rFonts w:asciiTheme="majorBidi" w:hAnsiTheme="majorBidi" w:cstheme="majorBidi" w:hint="cs"/>
          <w:sz w:val="28"/>
          <w:szCs w:val="28"/>
          <w:cs/>
        </w:rPr>
        <w:t>ด้วย</w:t>
      </w:r>
      <w:r w:rsidRPr="00EB16EC">
        <w:rPr>
          <w:rFonts w:asciiTheme="majorBidi" w:hAnsiTheme="majorBidi" w:cstheme="majorBidi"/>
          <w:sz w:val="28"/>
          <w:szCs w:val="28"/>
          <w:cs/>
        </w:rPr>
        <w:t>วิธีปรับปรุงย้อนหลังโดยรับรู้ผลกระทบสะสม</w:t>
      </w:r>
      <w:r w:rsidRPr="00EB16E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B16EC">
        <w:rPr>
          <w:rFonts w:asciiTheme="majorBidi" w:hAnsiTheme="majorBidi" w:cstheme="majorBidi"/>
          <w:sz w:val="28"/>
          <w:szCs w:val="28"/>
        </w:rPr>
        <w:t>(Modified retrospective approach)</w:t>
      </w:r>
      <w:r w:rsidRPr="00EB16EC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25667F4" w14:textId="77777777" w:rsidR="008E37FE" w:rsidRPr="00EB16EC" w:rsidRDefault="008E37FE" w:rsidP="008E37FE">
      <w:pPr>
        <w:pStyle w:val="BodyText"/>
        <w:spacing w:after="0" w:line="240" w:lineRule="auto"/>
        <w:ind w:left="900"/>
        <w:rPr>
          <w:rFonts w:asciiTheme="majorBidi" w:hAnsiTheme="majorBidi" w:cstheme="majorBidi"/>
          <w:b/>
          <w:bCs/>
          <w:sz w:val="20"/>
          <w:szCs w:val="20"/>
        </w:rPr>
      </w:pPr>
    </w:p>
    <w:p w14:paraId="07DECA78" w14:textId="7C391036" w:rsidR="008E37FE" w:rsidRPr="00EB16EC" w:rsidRDefault="008E37FE" w:rsidP="008E37FE">
      <w:pPr>
        <w:pStyle w:val="ListParagraph"/>
        <w:autoSpaceDE w:val="0"/>
        <w:autoSpaceDN w:val="0"/>
        <w:adjustRightInd w:val="0"/>
        <w:spacing w:line="240" w:lineRule="auto"/>
        <w:ind w:left="900"/>
        <w:rPr>
          <w:rFonts w:asciiTheme="majorBidi" w:eastAsia="Calibri" w:hAnsiTheme="majorBidi" w:cstheme="majorBidi"/>
          <w:sz w:val="28"/>
          <w:szCs w:val="28"/>
        </w:rPr>
      </w:pPr>
      <w:r w:rsidRPr="00EB16EC">
        <w:rPr>
          <w:rFonts w:asciiTheme="majorBidi" w:eastAsia="Calibri" w:hAnsiTheme="majorBidi" w:cstheme="majorBidi"/>
          <w:sz w:val="28"/>
          <w:szCs w:val="28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EB16EC">
        <w:rPr>
          <w:rFonts w:asciiTheme="majorBidi" w:eastAsia="Calibri" w:hAnsiTheme="majorBidi" w:cstheme="majorBidi"/>
          <w:sz w:val="28"/>
          <w:szCs w:val="28"/>
        </w:rPr>
        <w:t xml:space="preserve"> TFRS</w:t>
      </w:r>
      <w:r w:rsidRPr="00EB16EC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EB16EC">
        <w:rPr>
          <w:rFonts w:asciiTheme="majorBidi" w:eastAsia="Calibri" w:hAnsiTheme="majorBidi" w:cstheme="majorBidi"/>
          <w:sz w:val="28"/>
          <w:szCs w:val="28"/>
        </w:rPr>
        <w:t xml:space="preserve">16 </w:t>
      </w:r>
      <w:r w:rsidRPr="00EB16EC">
        <w:rPr>
          <w:rFonts w:asciiTheme="majorBidi" w:eastAsia="Calibri" w:hAnsiTheme="majorBidi" w:cstheme="majorBidi"/>
          <w:sz w:val="28"/>
          <w:szCs w:val="28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</w:t>
      </w:r>
      <w:r w:rsidRPr="00EB16EC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Pr="00EB16EC">
        <w:rPr>
          <w:rFonts w:asciiTheme="majorBidi" w:eastAsia="Calibri" w:hAnsiTheme="majorBidi" w:cstheme="majorBidi"/>
          <w:sz w:val="28"/>
          <w:szCs w:val="28"/>
          <w:cs/>
        </w:rPr>
        <w:t>กลุ่มบริษัทจะปันส่วนสิ่งตอบแทนที่ต้องจ่าย</w:t>
      </w:r>
      <w:r w:rsidRPr="00EB16EC">
        <w:rPr>
          <w:rFonts w:asciiTheme="majorBidi" w:eastAsia="Calibri" w:hAnsiTheme="majorBidi" w:cstheme="majorBidi" w:hint="cs"/>
          <w:sz w:val="28"/>
          <w:szCs w:val="28"/>
          <w:cs/>
        </w:rPr>
        <w:t xml:space="preserve">ตามราคาขายที่เป็นเอกเทศ </w:t>
      </w:r>
      <w:r w:rsidRPr="00EB16EC">
        <w:rPr>
          <w:rFonts w:asciiTheme="majorBidi" w:eastAsia="Calibri" w:hAnsiTheme="majorBidi" w:cstheme="majorBidi"/>
          <w:sz w:val="28"/>
          <w:szCs w:val="28"/>
        </w:rPr>
        <w:t xml:space="preserve">(Transaction price) </w:t>
      </w:r>
      <w:r w:rsidRPr="00EB16EC">
        <w:rPr>
          <w:rFonts w:asciiTheme="majorBidi" w:eastAsia="Calibri" w:hAnsiTheme="majorBidi" w:cstheme="majorBidi" w:hint="cs"/>
          <w:sz w:val="28"/>
          <w:szCs w:val="28"/>
          <w:cs/>
        </w:rPr>
        <w:t xml:space="preserve">ณ </w:t>
      </w:r>
      <w:r w:rsidRPr="00EB16EC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EB16EC">
        <w:rPr>
          <w:rFonts w:asciiTheme="majorBidi" w:hAnsiTheme="majorBidi" w:cstheme="majorBidi"/>
          <w:sz w:val="28"/>
          <w:szCs w:val="28"/>
        </w:rPr>
        <w:t xml:space="preserve"> 1</w:t>
      </w:r>
      <w:r w:rsidR="00BB671D" w:rsidRPr="00EB16EC">
        <w:rPr>
          <w:rFonts w:asciiTheme="majorBidi" w:hAnsiTheme="majorBidi" w:cstheme="majorBidi"/>
          <w:sz w:val="28"/>
          <w:szCs w:val="28"/>
        </w:rPr>
        <w:t xml:space="preserve"> </w:t>
      </w:r>
      <w:r w:rsidRPr="00EB16EC">
        <w:rPr>
          <w:rFonts w:asciiTheme="majorBidi" w:hAnsiTheme="majorBidi" w:cstheme="majorBidi" w:hint="cs"/>
          <w:sz w:val="28"/>
          <w:szCs w:val="28"/>
          <w:cs/>
        </w:rPr>
        <w:t>ตุลาคม</w:t>
      </w:r>
      <w:r w:rsidRPr="00EB16E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B16EC">
        <w:rPr>
          <w:rFonts w:asciiTheme="majorBidi" w:hAnsiTheme="majorBidi" w:cstheme="majorBidi"/>
          <w:sz w:val="28"/>
          <w:szCs w:val="28"/>
        </w:rPr>
        <w:t>2563</w:t>
      </w:r>
      <w:r w:rsidRPr="00EB16EC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EB16EC">
        <w:rPr>
          <w:rFonts w:asciiTheme="majorBidi" w:eastAsia="Calibri" w:hAnsiTheme="majorBidi" w:cstheme="majorBidi"/>
          <w:sz w:val="28"/>
          <w:szCs w:val="28"/>
          <w:cs/>
        </w:rPr>
        <w:t>กลุ่มบริษัท</w:t>
      </w:r>
      <w:r w:rsidRPr="00EB16EC">
        <w:rPr>
          <w:rFonts w:asciiTheme="majorBidi" w:eastAsia="Calibri" w:hAnsiTheme="majorBidi" w:cstheme="majorBidi" w:hint="cs"/>
          <w:sz w:val="28"/>
          <w:szCs w:val="28"/>
          <w:cs/>
        </w:rPr>
        <w:t>และ</w:t>
      </w:r>
      <w:r w:rsidRPr="00EB16EC">
        <w:rPr>
          <w:rFonts w:asciiTheme="majorBidi" w:eastAsia="Calibri" w:hAnsiTheme="majorBidi" w:cstheme="majorBidi"/>
          <w:sz w:val="28"/>
          <w:szCs w:val="28"/>
          <w:cs/>
        </w:rPr>
        <w:t>บริษัทรับรู้สินทรัพย์สิทธิการใช้และหนี้สินตามสัญญาเช่า</w:t>
      </w:r>
      <w:r w:rsidRPr="00EB16EC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EB16EC">
        <w:rPr>
          <w:rFonts w:asciiTheme="majorBidi" w:eastAsia="Calibri" w:hAnsiTheme="majorBidi" w:cstheme="majorBidi"/>
          <w:sz w:val="28"/>
          <w:szCs w:val="28"/>
          <w:cs/>
        </w:rPr>
        <w:t>ส่งผลให้ลักษณะของค่าใช้จ่ายที่เกี่ยวข้องกับสัญญาเช่าดังกล่าวเปลี่ยนแปลงไป</w:t>
      </w:r>
      <w:r w:rsidR="00393832" w:rsidRPr="00EB16EC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EB16EC">
        <w:rPr>
          <w:rFonts w:asciiTheme="majorBidi" w:eastAsia="Calibri" w:hAnsiTheme="majorBidi" w:cstheme="majorBidi"/>
          <w:sz w:val="28"/>
          <w:szCs w:val="28"/>
          <w:cs/>
        </w:rPr>
        <w:t xml:space="preserve">โดยกลุ่มบริษัทรับรู้ค่าเสื่อมราคาของสินทรัพย์สิทธิการใช้และดอกเบี้ยจ่ายของหนี้สินตามสัญญาเช่า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090A145F" w14:textId="77777777" w:rsidR="008E37FE" w:rsidRPr="00EB16EC" w:rsidRDefault="008E37FE" w:rsidP="008E37FE">
      <w:pPr>
        <w:autoSpaceDE w:val="0"/>
        <w:autoSpaceDN w:val="0"/>
        <w:adjustRightInd w:val="0"/>
        <w:spacing w:line="240" w:lineRule="auto"/>
        <w:ind w:left="900"/>
        <w:rPr>
          <w:rFonts w:asciiTheme="majorBidi" w:hAnsiTheme="majorBidi" w:cstheme="majorBidi"/>
          <w:sz w:val="20"/>
          <w:szCs w:val="20"/>
        </w:rPr>
      </w:pPr>
    </w:p>
    <w:p w14:paraId="62BC2B85" w14:textId="342FEC2B" w:rsidR="008E37FE" w:rsidRPr="00EB16EC" w:rsidRDefault="008E37FE" w:rsidP="008E37FE">
      <w:pPr>
        <w:autoSpaceDE w:val="0"/>
        <w:autoSpaceDN w:val="0"/>
        <w:adjustRightInd w:val="0"/>
        <w:spacing w:line="240" w:lineRule="auto"/>
        <w:ind w:left="900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EB16EC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กลุ่มบริษัทให้เช่าช่วงสินทรัพย์บางรายการ</w:t>
      </w:r>
      <w:r w:rsidR="00BB671D" w:rsidRPr="00EB16E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EB16EC">
        <w:rPr>
          <w:rFonts w:asciiTheme="majorBidi" w:hAnsiTheme="majorBidi" w:cstheme="majorBidi"/>
          <w:color w:val="000000"/>
          <w:sz w:val="28"/>
          <w:szCs w:val="28"/>
          <w:cs/>
        </w:rPr>
        <w:t>ซึ่งเดิมสัญญาเช่าหลักและสัญญาเช่าช่วงถูกจัดประเภทเป็นสัญญาเช่าดำเนินงานและรับรู้รายได้ค่าเช่าและค่าเช่าจ่ายในกำไรหรือขาดทุน</w:t>
      </w:r>
      <w:r w:rsidRPr="00EB16EC">
        <w:rPr>
          <w:rFonts w:asciiTheme="majorBidi" w:eastAsia="Calibri" w:hAnsiTheme="majorBidi" w:cstheme="majorBidi"/>
          <w:sz w:val="28"/>
          <w:szCs w:val="28"/>
          <w:cs/>
        </w:rPr>
        <w:t xml:space="preserve">โดยวิธีเส้นตรงตลอดอายุสัญญาเช่า ตาม </w:t>
      </w:r>
      <w:r w:rsidRPr="00EB16EC">
        <w:rPr>
          <w:rFonts w:asciiTheme="majorBidi" w:eastAsia="Calibri" w:hAnsiTheme="majorBidi" w:cstheme="majorBidi"/>
          <w:sz w:val="28"/>
          <w:szCs w:val="28"/>
        </w:rPr>
        <w:t xml:space="preserve">TFRS 16 </w:t>
      </w:r>
      <w:r w:rsidRPr="00EB16EC">
        <w:rPr>
          <w:rFonts w:asciiTheme="majorBidi" w:eastAsia="Calibri" w:hAnsiTheme="majorBidi" w:cstheme="majorBidi"/>
          <w:sz w:val="28"/>
          <w:szCs w:val="28"/>
          <w:cs/>
        </w:rPr>
        <w:t>สินทรัพย์สิทธิการใช้ที่รับรู้ตามสัญญาเช่าหลักแสดงรายการเป็นอสังหาริมทรัพย์เพื่อการลงทุนและวัดมูลค่าด้วยวิธีราคาทุน กลุ่มบริษัท</w:t>
      </w:r>
      <w:r w:rsidRPr="00EB16E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ได้ทบทวนการจัดประเภทสัญญาให้เช่าช่วงโดยอ้างอิงจากสินทรัพย์สิทธิการใช้แทนสินทรัพย์อ้างอิง และได้จัดประเภทเป็นสัญญาเช่าเงินทุน ส่งผลให้มีการรับรู้ลูกหนี้สัญญาเช่าเงินทุน </w:t>
      </w:r>
    </w:p>
    <w:p w14:paraId="67DE7132" w14:textId="77777777" w:rsidR="008E37FE" w:rsidRPr="00EB16EC" w:rsidRDefault="008E37FE" w:rsidP="008E37FE">
      <w:pPr>
        <w:autoSpaceDE w:val="0"/>
        <w:autoSpaceDN w:val="0"/>
        <w:adjustRightInd w:val="0"/>
        <w:spacing w:line="240" w:lineRule="auto"/>
        <w:ind w:left="900"/>
        <w:rPr>
          <w:rFonts w:asciiTheme="majorBidi" w:eastAsia="Calibri" w:hAnsiTheme="majorBidi" w:cstheme="majorBidi"/>
          <w:sz w:val="28"/>
          <w:szCs w:val="28"/>
        </w:rPr>
      </w:pPr>
    </w:p>
    <w:p w14:paraId="01CBEDC5" w14:textId="4C72C2E1" w:rsidR="008E37FE" w:rsidRPr="00EB16EC" w:rsidRDefault="008E37FE" w:rsidP="008E37FE">
      <w:pPr>
        <w:autoSpaceDE w:val="0"/>
        <w:autoSpaceDN w:val="0"/>
        <w:adjustRightInd w:val="0"/>
        <w:spacing w:line="240" w:lineRule="auto"/>
        <w:ind w:left="900"/>
        <w:rPr>
          <w:rFonts w:asciiTheme="majorBidi" w:eastAsia="Calibri" w:hAnsiTheme="majorBidi" w:cstheme="majorBidi"/>
          <w:sz w:val="28"/>
          <w:szCs w:val="28"/>
        </w:rPr>
      </w:pPr>
      <w:r w:rsidRPr="00EB16EC">
        <w:rPr>
          <w:rFonts w:asciiTheme="majorBidi" w:eastAsia="Calibri" w:hAnsiTheme="majorBidi" w:cstheme="majorBidi"/>
          <w:sz w:val="28"/>
          <w:szCs w:val="28"/>
          <w:cs/>
        </w:rPr>
        <w:t xml:space="preserve">ในการปฏิบัติในช่วงเปลี่ยนแปลง กลุ่มบริษัทได้เลือกใช้ข้อยกเว้นต่อไปนี้ </w:t>
      </w:r>
    </w:p>
    <w:p w14:paraId="0D4F80A2" w14:textId="28CAA941" w:rsidR="008E37FE" w:rsidRPr="00EB16EC" w:rsidRDefault="008E37FE" w:rsidP="008E37FE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line="240" w:lineRule="auto"/>
        <w:ind w:left="1080" w:hanging="180"/>
        <w:contextualSpacing/>
        <w:rPr>
          <w:rFonts w:asciiTheme="majorBidi" w:eastAsia="Calibri" w:hAnsiTheme="majorBidi" w:cstheme="majorBidi"/>
          <w:sz w:val="28"/>
          <w:szCs w:val="28"/>
        </w:rPr>
      </w:pPr>
      <w:r w:rsidRPr="00EB16EC">
        <w:rPr>
          <w:rFonts w:asciiTheme="majorBidi" w:eastAsia="Calibri" w:hAnsiTheme="majorBidi" w:cstheme="majorBidi"/>
          <w:sz w:val="28"/>
          <w:szCs w:val="28"/>
          <w:cs/>
        </w:rPr>
        <w:t xml:space="preserve"> 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EB16EC">
        <w:rPr>
          <w:rFonts w:asciiTheme="majorBidi" w:eastAsia="Calibri" w:hAnsiTheme="majorBidi" w:cstheme="majorBidi"/>
          <w:sz w:val="28"/>
          <w:szCs w:val="28"/>
        </w:rPr>
        <w:t xml:space="preserve">12 </w:t>
      </w:r>
      <w:r w:rsidRPr="00EB16EC">
        <w:rPr>
          <w:rFonts w:asciiTheme="majorBidi" w:eastAsia="Calibri" w:hAnsiTheme="majorBidi" w:cstheme="majorBidi"/>
          <w:sz w:val="28"/>
          <w:szCs w:val="28"/>
          <w:cs/>
        </w:rPr>
        <w:t xml:space="preserve">เดือน </w:t>
      </w:r>
      <w:r w:rsidRPr="00EB16EC">
        <w:rPr>
          <w:rFonts w:asciiTheme="majorBidi" w:eastAsia="Calibri" w:hAnsiTheme="majorBidi" w:cstheme="majorBidi"/>
          <w:sz w:val="28"/>
          <w:szCs w:val="28"/>
        </w:rPr>
        <w:t xml:space="preserve"> </w:t>
      </w:r>
    </w:p>
    <w:p w14:paraId="3E067A8D" w14:textId="2A6C451E" w:rsidR="008E37FE" w:rsidRPr="00EB16EC" w:rsidRDefault="00A118E3" w:rsidP="008E37FE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line="240" w:lineRule="auto"/>
        <w:ind w:left="1080" w:hanging="180"/>
        <w:contextualSpacing/>
        <w:rPr>
          <w:rFonts w:asciiTheme="majorBidi" w:eastAsia="Calibri" w:hAnsiTheme="majorBidi" w:cstheme="majorBidi"/>
          <w:sz w:val="28"/>
          <w:szCs w:val="28"/>
        </w:rPr>
      </w:pPr>
      <w:r w:rsidRPr="00EB16EC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="00BB671D" w:rsidRPr="00EB16EC">
        <w:rPr>
          <w:rFonts w:asciiTheme="majorBidi" w:eastAsia="Calibri" w:hAnsiTheme="majorBidi" w:cstheme="majorBidi" w:hint="cs"/>
          <w:sz w:val="28"/>
          <w:szCs w:val="28"/>
          <w:cs/>
        </w:rPr>
        <w:t>ไม่รับรู้สินทรัพย์สิทธิการใช้และหนี้สินตามสัญญาเช่า ซึ่งสินทรัพย์อ้างอิงมีมูลค่าต่ำ</w:t>
      </w:r>
      <w:r w:rsidR="008E37FE" w:rsidRPr="00EB16EC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="008E37FE" w:rsidRPr="00EB16EC">
        <w:rPr>
          <w:rFonts w:asciiTheme="majorBidi" w:eastAsia="Calibri" w:hAnsiTheme="majorBidi" w:cstheme="majorBidi"/>
          <w:sz w:val="28"/>
          <w:szCs w:val="28"/>
        </w:rPr>
        <w:t xml:space="preserve"> </w:t>
      </w:r>
    </w:p>
    <w:p w14:paraId="199859CD" w14:textId="62FEBB53" w:rsidR="008E37FE" w:rsidRPr="00EB16EC" w:rsidRDefault="00A118E3" w:rsidP="008E37FE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line="240" w:lineRule="auto"/>
        <w:ind w:left="1080" w:hanging="180"/>
        <w:contextualSpacing/>
        <w:rPr>
          <w:rFonts w:asciiTheme="majorBidi" w:eastAsia="Calibri" w:hAnsiTheme="majorBidi" w:cstheme="majorBidi"/>
          <w:sz w:val="28"/>
          <w:szCs w:val="28"/>
        </w:rPr>
      </w:pPr>
      <w:r w:rsidRPr="00EB16EC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="008E37FE" w:rsidRPr="00EB16EC">
        <w:rPr>
          <w:rFonts w:asciiTheme="majorBidi" w:eastAsia="Calibri" w:hAnsiTheme="majorBidi" w:cstheme="majorBidi"/>
          <w:sz w:val="28"/>
          <w:szCs w:val="28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="008E37FE" w:rsidRPr="00EB16EC">
        <w:rPr>
          <w:rFonts w:asciiTheme="majorBidi" w:eastAsia="Calibri" w:hAnsiTheme="majorBidi" w:cstheme="majorBidi"/>
          <w:sz w:val="28"/>
          <w:szCs w:val="28"/>
        </w:rPr>
        <w:t xml:space="preserve"> </w:t>
      </w:r>
    </w:p>
    <w:tbl>
      <w:tblPr>
        <w:tblW w:w="876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900"/>
        <w:gridCol w:w="1364"/>
        <w:gridCol w:w="182"/>
        <w:gridCol w:w="1364"/>
      </w:tblGrid>
      <w:tr w:rsidR="00E24D84" w:rsidRPr="00EB16EC" w14:paraId="521F0B8A" w14:textId="77777777" w:rsidTr="00E24D84">
        <w:trPr>
          <w:cantSplit/>
          <w:trHeight w:val="20"/>
          <w:tblHeader/>
        </w:trPr>
        <w:tc>
          <w:tcPr>
            <w:tcW w:w="4950" w:type="dxa"/>
            <w:shd w:val="clear" w:color="auto" w:fill="auto"/>
            <w:vAlign w:val="bottom"/>
          </w:tcPr>
          <w:p w14:paraId="51DC4485" w14:textId="4D59F4E2" w:rsidR="00E24D84" w:rsidRPr="00EB16EC" w:rsidRDefault="00E24D84" w:rsidP="00586916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  <w:r w:rsidRPr="00EB16EC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ผลกระทบจากการ</w:t>
            </w:r>
            <w:r w:rsidRPr="00EB16EC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bidi="th-TH"/>
              </w:rPr>
              <w:t>ถือ</w:t>
            </w:r>
            <w:r w:rsidRPr="00EB16EC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>ปฏิบัติ</w:t>
            </w:r>
            <w:r w:rsidRPr="00EB16EC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bidi="th-TH"/>
              </w:rPr>
              <w:t>ตาม</w:t>
            </w:r>
            <w:r w:rsidRPr="00EB16EC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EB16E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TFRS 16</w:t>
            </w:r>
            <w:r w:rsidRPr="00EB16EC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5A4DF035" w14:textId="77777777" w:rsidR="00E24D84" w:rsidRPr="00EB16EC" w:rsidRDefault="00E24D84" w:rsidP="0058691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  <w:p w14:paraId="3CFA6169" w14:textId="151E6D52" w:rsidR="00E24D84" w:rsidRPr="00EB16EC" w:rsidRDefault="00184151" w:rsidP="0058691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EB16E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364" w:type="dxa"/>
            <w:vAlign w:val="bottom"/>
          </w:tcPr>
          <w:p w14:paraId="0A3D92B7" w14:textId="4055F73B" w:rsidR="00E24D84" w:rsidRPr="00EB16EC" w:rsidRDefault="00E24D84" w:rsidP="0058691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  <w:vAlign w:val="bottom"/>
          </w:tcPr>
          <w:p w14:paraId="77322C47" w14:textId="77777777" w:rsidR="00E24D84" w:rsidRPr="00EB16EC" w:rsidRDefault="00E24D84" w:rsidP="0058691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5AD989AA" w14:textId="77777777" w:rsidR="00E24D84" w:rsidRPr="00EB16EC" w:rsidRDefault="00E24D84" w:rsidP="0058691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EB16EC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668331EC" w14:textId="1E33F600" w:rsidR="00E24D84" w:rsidRPr="00EB16EC" w:rsidRDefault="00E24D84" w:rsidP="0058691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E24D84" w:rsidRPr="00EB16EC" w14:paraId="083D4D55" w14:textId="77777777" w:rsidTr="00E24D84">
        <w:trPr>
          <w:cantSplit/>
          <w:trHeight w:val="20"/>
          <w:tblHeader/>
        </w:trPr>
        <w:tc>
          <w:tcPr>
            <w:tcW w:w="4950" w:type="dxa"/>
          </w:tcPr>
          <w:p w14:paraId="0C0AA10D" w14:textId="77777777" w:rsidR="00E24D84" w:rsidRPr="00EB16EC" w:rsidRDefault="00E24D84" w:rsidP="00586916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8BB43B0" w14:textId="690237AA" w:rsidR="00E24D84" w:rsidRPr="00EB16EC" w:rsidRDefault="00E24D84" w:rsidP="005869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910" w:type="dxa"/>
            <w:gridSpan w:val="3"/>
          </w:tcPr>
          <w:p w14:paraId="0ED12320" w14:textId="6C77BDDA" w:rsidR="00E24D84" w:rsidRPr="00EB16EC" w:rsidRDefault="00E24D84" w:rsidP="005869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B16E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ล้าน</w:t>
            </w:r>
            <w:r w:rsidRPr="00EB16E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EB16E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24D84" w:rsidRPr="00EB16EC" w14:paraId="1F7AB8F8" w14:textId="77777777" w:rsidTr="00E24D84">
        <w:trPr>
          <w:cantSplit/>
          <w:trHeight w:val="20"/>
        </w:trPr>
        <w:tc>
          <w:tcPr>
            <w:tcW w:w="4950" w:type="dxa"/>
          </w:tcPr>
          <w:p w14:paraId="32CC6D07" w14:textId="63DC8C9A" w:rsidR="00E24D84" w:rsidRPr="00EB16EC" w:rsidRDefault="00E24D84" w:rsidP="00586916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B16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EB16E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ตุลาคม</w:t>
            </w:r>
            <w:r w:rsidRPr="00EB16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B16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00" w:type="dxa"/>
          </w:tcPr>
          <w:p w14:paraId="24FCE158" w14:textId="77777777" w:rsidR="00E24D84" w:rsidRPr="00EB16EC" w:rsidRDefault="00E24D84" w:rsidP="005869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910" w:type="dxa"/>
            <w:gridSpan w:val="3"/>
          </w:tcPr>
          <w:p w14:paraId="677F7364" w14:textId="53209B91" w:rsidR="00E24D84" w:rsidRPr="00EB16EC" w:rsidRDefault="00E24D84" w:rsidP="005869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E24D84" w:rsidRPr="00EB16EC" w14:paraId="032E00D5" w14:textId="77777777" w:rsidTr="00E24D84">
        <w:trPr>
          <w:cantSplit/>
          <w:trHeight w:val="20"/>
        </w:trPr>
        <w:tc>
          <w:tcPr>
            <w:tcW w:w="4950" w:type="dxa"/>
          </w:tcPr>
          <w:p w14:paraId="7D3C8B1C" w14:textId="2EA48E84" w:rsidR="00E24D84" w:rsidRPr="00EB16EC" w:rsidRDefault="00E24D84" w:rsidP="00FE7DF7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6E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ลูกหนี้สัญญาเช่าเงินทุนเพิ่มขึ้น</w:t>
            </w:r>
          </w:p>
        </w:tc>
        <w:tc>
          <w:tcPr>
            <w:tcW w:w="900" w:type="dxa"/>
          </w:tcPr>
          <w:p w14:paraId="69DDA4AF" w14:textId="77777777" w:rsidR="00E24D84" w:rsidRPr="00EB16EC" w:rsidRDefault="00E24D84" w:rsidP="00EC0AC8">
            <w:pPr>
              <w:pStyle w:val="acctfourfigures"/>
              <w:tabs>
                <w:tab w:val="clear" w:pos="765"/>
                <w:tab w:val="left" w:pos="372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16B1B307" w14:textId="145DB461" w:rsidR="00E24D84" w:rsidRPr="00EB16EC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310.98</w:t>
            </w:r>
          </w:p>
        </w:tc>
        <w:tc>
          <w:tcPr>
            <w:tcW w:w="182" w:type="dxa"/>
            <w:vAlign w:val="bottom"/>
          </w:tcPr>
          <w:p w14:paraId="3A2DBEC7" w14:textId="77777777" w:rsidR="00E24D84" w:rsidRPr="00EB16EC" w:rsidRDefault="00E24D84" w:rsidP="00275F0C">
            <w:pPr>
              <w:pStyle w:val="acctfourfigures"/>
              <w:tabs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07FCAAB8" w14:textId="3D3FC7D1" w:rsidR="00E24D84" w:rsidRPr="00EB16EC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6E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24D84" w:rsidRPr="00EB16EC" w14:paraId="0D50BAB6" w14:textId="77777777" w:rsidTr="00E24D84">
        <w:trPr>
          <w:cantSplit/>
          <w:trHeight w:val="20"/>
        </w:trPr>
        <w:tc>
          <w:tcPr>
            <w:tcW w:w="4950" w:type="dxa"/>
          </w:tcPr>
          <w:p w14:paraId="16E29065" w14:textId="79FC3517" w:rsidR="00E24D84" w:rsidRPr="00EB16EC" w:rsidRDefault="00E24D84" w:rsidP="00FE7DF7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6E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สินทรัพย์สิทธิการใช้เพิ่มขึ้น</w:t>
            </w:r>
          </w:p>
        </w:tc>
        <w:tc>
          <w:tcPr>
            <w:tcW w:w="900" w:type="dxa"/>
          </w:tcPr>
          <w:p w14:paraId="649BC3C3" w14:textId="7F81ADB3" w:rsidR="00E24D84" w:rsidRPr="00641243" w:rsidRDefault="00641243" w:rsidP="00E24D84">
            <w:pPr>
              <w:pStyle w:val="acctfourfigures"/>
              <w:tabs>
                <w:tab w:val="clear" w:pos="765"/>
                <w:tab w:val="decimal" w:pos="192"/>
              </w:tabs>
              <w:spacing w:line="240" w:lineRule="auto"/>
              <w:ind w:hanging="34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364" w:type="dxa"/>
            <w:vAlign w:val="bottom"/>
          </w:tcPr>
          <w:p w14:paraId="0CCA4232" w14:textId="6B34137A" w:rsidR="00E24D84" w:rsidRPr="00EB16EC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907BA" w:rsidRPr="00EB16E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B16E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8730B9" w:rsidRPr="00EB16EC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82" w:type="dxa"/>
            <w:vAlign w:val="bottom"/>
          </w:tcPr>
          <w:p w14:paraId="465A37EE" w14:textId="77777777" w:rsidR="00E24D84" w:rsidRPr="00EB16EC" w:rsidRDefault="00E24D84" w:rsidP="00275F0C">
            <w:pPr>
              <w:pStyle w:val="acctfourfigures"/>
              <w:tabs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0E206F0B" w14:textId="398E7D5A" w:rsidR="00E24D84" w:rsidRPr="00EB16EC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907BA" w:rsidRPr="00EB16E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B16E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2907BA" w:rsidRPr="00EB16EC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</w:tr>
      <w:tr w:rsidR="00E24D84" w:rsidRPr="00EB16EC" w14:paraId="0D1E8F24" w14:textId="77777777" w:rsidTr="00E24D84">
        <w:trPr>
          <w:cantSplit/>
          <w:trHeight w:val="20"/>
        </w:trPr>
        <w:tc>
          <w:tcPr>
            <w:tcW w:w="4950" w:type="dxa"/>
          </w:tcPr>
          <w:p w14:paraId="6D17970E" w14:textId="5B8DBD13" w:rsidR="00E24D84" w:rsidRPr="00EB16EC" w:rsidRDefault="00E24D84" w:rsidP="00FE7DF7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6E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EB16E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900" w:type="dxa"/>
          </w:tcPr>
          <w:p w14:paraId="33A07B66" w14:textId="506E8DE7" w:rsidR="00E24D84" w:rsidRPr="00EB16EC" w:rsidRDefault="00641243" w:rsidP="00E24D84">
            <w:pPr>
              <w:pStyle w:val="acctfourfigures"/>
              <w:tabs>
                <w:tab w:val="clear" w:pos="765"/>
                <w:tab w:val="decimal" w:pos="192"/>
              </w:tabs>
              <w:spacing w:line="240" w:lineRule="auto"/>
              <w:ind w:hanging="34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8</w:t>
            </w:r>
          </w:p>
        </w:tc>
        <w:tc>
          <w:tcPr>
            <w:tcW w:w="1364" w:type="dxa"/>
            <w:vAlign w:val="bottom"/>
          </w:tcPr>
          <w:p w14:paraId="3D0AE41B" w14:textId="46B1F212" w:rsidR="00E24D84" w:rsidRPr="00EB16EC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(1,488.70)</w:t>
            </w:r>
          </w:p>
        </w:tc>
        <w:tc>
          <w:tcPr>
            <w:tcW w:w="182" w:type="dxa"/>
            <w:vAlign w:val="bottom"/>
          </w:tcPr>
          <w:p w14:paraId="65DDA890" w14:textId="77777777" w:rsidR="00E24D84" w:rsidRPr="00EB16EC" w:rsidRDefault="00E24D84" w:rsidP="00275F0C">
            <w:pPr>
              <w:pStyle w:val="acctfourfigures"/>
              <w:tabs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03988478" w14:textId="1F515CF8" w:rsidR="00E24D84" w:rsidRPr="00EB16EC" w:rsidRDefault="00E24D84" w:rsidP="003B1EB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24D84" w:rsidRPr="00EB16EC" w14:paraId="30749F8F" w14:textId="77777777" w:rsidTr="00E24D84">
        <w:trPr>
          <w:cantSplit/>
          <w:trHeight w:val="20"/>
        </w:trPr>
        <w:tc>
          <w:tcPr>
            <w:tcW w:w="4950" w:type="dxa"/>
          </w:tcPr>
          <w:p w14:paraId="68661D9C" w14:textId="679B5658" w:rsidR="00E24D84" w:rsidRPr="00EB16EC" w:rsidRDefault="00E24D84" w:rsidP="00FE7DF7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6E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สิทธิการเช่าที่ดินลดลง</w:t>
            </w:r>
          </w:p>
        </w:tc>
        <w:tc>
          <w:tcPr>
            <w:tcW w:w="900" w:type="dxa"/>
          </w:tcPr>
          <w:p w14:paraId="6A03D2B5" w14:textId="6731667C" w:rsidR="00E24D84" w:rsidRPr="00EB16EC" w:rsidRDefault="00641243" w:rsidP="00E24D84">
            <w:pPr>
              <w:pStyle w:val="acctfourfigures"/>
              <w:tabs>
                <w:tab w:val="clear" w:pos="765"/>
                <w:tab w:val="decimal" w:pos="192"/>
              </w:tabs>
              <w:spacing w:line="240" w:lineRule="auto"/>
              <w:ind w:hanging="34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10</w:t>
            </w:r>
          </w:p>
        </w:tc>
        <w:tc>
          <w:tcPr>
            <w:tcW w:w="1364" w:type="dxa"/>
            <w:vAlign w:val="bottom"/>
          </w:tcPr>
          <w:p w14:paraId="308AD917" w14:textId="2EAAD03F" w:rsidR="00E24D84" w:rsidRPr="00EB16EC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(161.81)</w:t>
            </w:r>
          </w:p>
        </w:tc>
        <w:tc>
          <w:tcPr>
            <w:tcW w:w="182" w:type="dxa"/>
            <w:vAlign w:val="bottom"/>
          </w:tcPr>
          <w:p w14:paraId="59B72504" w14:textId="77777777" w:rsidR="00E24D84" w:rsidRPr="00EB16EC" w:rsidRDefault="00E24D84" w:rsidP="00275F0C">
            <w:pPr>
              <w:pStyle w:val="acctfourfigures"/>
              <w:tabs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6213E63D" w14:textId="0F6862D3" w:rsidR="00E24D84" w:rsidRPr="00EB16EC" w:rsidRDefault="00E24D84" w:rsidP="003B1EB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24D84" w:rsidRPr="00EB16EC" w14:paraId="37BADFF9" w14:textId="77777777" w:rsidTr="00E24D84">
        <w:trPr>
          <w:cantSplit/>
          <w:trHeight w:val="20"/>
        </w:trPr>
        <w:tc>
          <w:tcPr>
            <w:tcW w:w="4950" w:type="dxa"/>
          </w:tcPr>
          <w:p w14:paraId="4216BC50" w14:textId="067F12EE" w:rsidR="00E24D84" w:rsidRPr="00EB16EC" w:rsidRDefault="00E24D84" w:rsidP="00FE7DF7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6E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900" w:type="dxa"/>
          </w:tcPr>
          <w:p w14:paraId="26AE589D" w14:textId="77777777" w:rsidR="00E24D84" w:rsidRPr="00EB16EC" w:rsidRDefault="00E24D84" w:rsidP="00E24D84">
            <w:pPr>
              <w:pStyle w:val="acctfourfigures"/>
              <w:tabs>
                <w:tab w:val="clear" w:pos="765"/>
                <w:tab w:val="decimal" w:pos="192"/>
              </w:tabs>
              <w:spacing w:line="240" w:lineRule="auto"/>
              <w:ind w:hanging="34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64" w:type="dxa"/>
            <w:vAlign w:val="bottom"/>
          </w:tcPr>
          <w:p w14:paraId="7D432811" w14:textId="6077AEB5" w:rsidR="00E24D84" w:rsidRPr="00EB16EC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(5</w:t>
            </w:r>
            <w:r w:rsidR="002907BA" w:rsidRPr="00EB16EC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EB16E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2907BA" w:rsidRPr="00EB16E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730B9" w:rsidRPr="00EB16E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B16E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2" w:type="dxa"/>
            <w:vAlign w:val="bottom"/>
          </w:tcPr>
          <w:p w14:paraId="146520AB" w14:textId="77777777" w:rsidR="00E24D84" w:rsidRPr="00EB16EC" w:rsidRDefault="00E24D84" w:rsidP="00275F0C">
            <w:pPr>
              <w:pStyle w:val="acctfourfigures"/>
              <w:tabs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06A309C8" w14:textId="3F1D27D1" w:rsidR="00E24D84" w:rsidRPr="00EB16EC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907BA" w:rsidRPr="00EB16EC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EB16E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2907BA" w:rsidRPr="00EB16EC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Pr="00EB16E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24D84" w:rsidRPr="00EB16EC" w14:paraId="02244FE9" w14:textId="77777777" w:rsidTr="00E24D84">
        <w:trPr>
          <w:cantSplit/>
          <w:trHeight w:val="20"/>
        </w:trPr>
        <w:tc>
          <w:tcPr>
            <w:tcW w:w="4950" w:type="dxa"/>
          </w:tcPr>
          <w:p w14:paraId="172F34A4" w14:textId="01971440" w:rsidR="00E24D84" w:rsidRPr="00EB16EC" w:rsidRDefault="00E24D84" w:rsidP="00FE7DF7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รายได้สิทธิการเช่ารอการตัดบัญชีจากกิจการที่เกี่ยวข้องกันลดลง</w:t>
            </w:r>
          </w:p>
        </w:tc>
        <w:tc>
          <w:tcPr>
            <w:tcW w:w="900" w:type="dxa"/>
          </w:tcPr>
          <w:p w14:paraId="1980B212" w14:textId="3D0128B7" w:rsidR="00E24D84" w:rsidRPr="00EB16EC" w:rsidRDefault="00641243" w:rsidP="00EC0AC8">
            <w:pPr>
              <w:pStyle w:val="acctfourfigures"/>
              <w:tabs>
                <w:tab w:val="clear" w:pos="765"/>
                <w:tab w:val="decimal" w:pos="192"/>
              </w:tabs>
              <w:spacing w:line="240" w:lineRule="auto"/>
              <w:ind w:hanging="34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4</w:t>
            </w:r>
          </w:p>
        </w:tc>
        <w:tc>
          <w:tcPr>
            <w:tcW w:w="1364" w:type="dxa"/>
            <w:vAlign w:val="bottom"/>
          </w:tcPr>
          <w:p w14:paraId="0903419C" w14:textId="098A4B8A" w:rsidR="00E24D84" w:rsidRPr="00EB16EC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2,778.40</w:t>
            </w:r>
          </w:p>
        </w:tc>
        <w:tc>
          <w:tcPr>
            <w:tcW w:w="182" w:type="dxa"/>
            <w:vAlign w:val="bottom"/>
          </w:tcPr>
          <w:p w14:paraId="5CF8C2D4" w14:textId="77777777" w:rsidR="00E24D84" w:rsidRPr="00EB16EC" w:rsidRDefault="00E24D84" w:rsidP="00275F0C">
            <w:pPr>
              <w:pStyle w:val="acctfourfigures"/>
              <w:tabs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4E5731F4" w14:textId="52E182E7" w:rsidR="00E24D84" w:rsidRPr="00EB16EC" w:rsidRDefault="00E24D84" w:rsidP="003B1EB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6E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24D84" w:rsidRPr="00EB16EC" w14:paraId="52E8B5AE" w14:textId="77777777" w:rsidTr="00E24D84">
        <w:trPr>
          <w:cantSplit/>
          <w:trHeight w:val="20"/>
        </w:trPr>
        <w:tc>
          <w:tcPr>
            <w:tcW w:w="4950" w:type="dxa"/>
          </w:tcPr>
          <w:p w14:paraId="461A5132" w14:textId="786952AD" w:rsidR="00E24D84" w:rsidRPr="00EB16EC" w:rsidRDefault="00E24D84" w:rsidP="00FE7DF7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900" w:type="dxa"/>
          </w:tcPr>
          <w:p w14:paraId="10E033E3" w14:textId="77777777" w:rsidR="00E24D84" w:rsidRPr="00EB16EC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7AA9C3CE" w14:textId="793C1435" w:rsidR="00E24D84" w:rsidRPr="00EB16EC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(184.25)</w:t>
            </w:r>
          </w:p>
        </w:tc>
        <w:tc>
          <w:tcPr>
            <w:tcW w:w="182" w:type="dxa"/>
          </w:tcPr>
          <w:p w14:paraId="5DC9A21B" w14:textId="77777777" w:rsidR="00E24D84" w:rsidRPr="00EB16EC" w:rsidRDefault="00E24D84" w:rsidP="00275F0C">
            <w:pPr>
              <w:pStyle w:val="acctfourfigures"/>
              <w:tabs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1B5CD1C8" w14:textId="3067B9ED" w:rsidR="00E24D84" w:rsidRPr="00EB16EC" w:rsidRDefault="00E24D84" w:rsidP="003B1EB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6E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24D84" w:rsidRPr="00EB16EC" w14:paraId="667444D5" w14:textId="77777777" w:rsidTr="00E24D84">
        <w:trPr>
          <w:cantSplit/>
          <w:trHeight w:val="20"/>
        </w:trPr>
        <w:tc>
          <w:tcPr>
            <w:tcW w:w="4950" w:type="dxa"/>
          </w:tcPr>
          <w:p w14:paraId="448EADC0" w14:textId="3ACE61A9" w:rsidR="00E24D84" w:rsidRPr="00EB16EC" w:rsidRDefault="00E24D84" w:rsidP="00FE7DF7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EB16E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กำไรสะสมเพิ่มขึ้น</w:t>
            </w:r>
          </w:p>
        </w:tc>
        <w:tc>
          <w:tcPr>
            <w:tcW w:w="900" w:type="dxa"/>
          </w:tcPr>
          <w:p w14:paraId="3CDFF6C6" w14:textId="77777777" w:rsidR="00E24D84" w:rsidRPr="00EB16EC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30AC7AEA" w14:textId="04333E0C" w:rsidR="00E24D84" w:rsidRPr="00EB16EC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(810.69)</w:t>
            </w:r>
          </w:p>
        </w:tc>
        <w:tc>
          <w:tcPr>
            <w:tcW w:w="182" w:type="dxa"/>
          </w:tcPr>
          <w:p w14:paraId="63F42684" w14:textId="77777777" w:rsidR="00E24D84" w:rsidRPr="00EB16EC" w:rsidRDefault="00E24D84" w:rsidP="00275F0C">
            <w:pPr>
              <w:pStyle w:val="acctfourfigures"/>
              <w:tabs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2876890B" w14:textId="1654830E" w:rsidR="00E24D84" w:rsidRPr="00EB16EC" w:rsidRDefault="00E24D84" w:rsidP="003B1EB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6E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24D84" w:rsidRPr="00EB16EC" w14:paraId="27304A4B" w14:textId="77777777" w:rsidTr="00E24D84">
        <w:trPr>
          <w:cantSplit/>
          <w:trHeight w:val="20"/>
        </w:trPr>
        <w:tc>
          <w:tcPr>
            <w:tcW w:w="4950" w:type="dxa"/>
          </w:tcPr>
          <w:p w14:paraId="5BD55D5E" w14:textId="77777777" w:rsidR="00E24D84" w:rsidRPr="00EB16EC" w:rsidRDefault="00E24D84" w:rsidP="00FE7DF7">
            <w:pPr>
              <w:spacing w:line="240" w:lineRule="auto"/>
              <w:ind w:left="175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968FBDF" w14:textId="77777777" w:rsidR="00E24D84" w:rsidRPr="00EB16EC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BC281" w14:textId="770AEE68" w:rsidR="00E24D84" w:rsidRPr="00EB16EC" w:rsidRDefault="00E24D84" w:rsidP="00275F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7811A328" w14:textId="77777777" w:rsidR="00E24D84" w:rsidRPr="00EB16EC" w:rsidRDefault="00E24D84" w:rsidP="00275F0C">
            <w:pPr>
              <w:pStyle w:val="acctfourfigures"/>
              <w:tabs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AD1CA2" w14:textId="4820AE75" w:rsidR="00E24D84" w:rsidRPr="00EB16EC" w:rsidRDefault="00E24D84" w:rsidP="003B1EB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B16E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01B32D44" w14:textId="4A4458A4" w:rsidR="008E37FE" w:rsidRPr="00EB16EC" w:rsidRDefault="008E37FE" w:rsidP="007E3954">
      <w:pPr>
        <w:pStyle w:val="ListParagraph"/>
        <w:spacing w:line="240" w:lineRule="auto"/>
        <w:ind w:left="1267" w:right="-58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</w:p>
    <w:tbl>
      <w:tblPr>
        <w:tblW w:w="876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364"/>
        <w:gridCol w:w="183"/>
        <w:gridCol w:w="1363"/>
      </w:tblGrid>
      <w:tr w:rsidR="00E81514" w:rsidRPr="00EB16EC" w14:paraId="6D14F754" w14:textId="77777777" w:rsidTr="00E24D84">
        <w:trPr>
          <w:cantSplit/>
          <w:trHeight w:val="20"/>
          <w:tblHeader/>
        </w:trPr>
        <w:tc>
          <w:tcPr>
            <w:tcW w:w="5850" w:type="dxa"/>
            <w:shd w:val="clear" w:color="auto" w:fill="auto"/>
            <w:vAlign w:val="bottom"/>
          </w:tcPr>
          <w:p w14:paraId="496B6C38" w14:textId="6FF478C4" w:rsidR="00E81514" w:rsidRPr="00EB16EC" w:rsidRDefault="00E81514" w:rsidP="00E81514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EB16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การวัดมูลค่าหนี้สินตามสัญญาเช่า</w:t>
            </w:r>
            <w:r w:rsidRPr="00EB16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364" w:type="dxa"/>
            <w:vAlign w:val="bottom"/>
          </w:tcPr>
          <w:p w14:paraId="39236C06" w14:textId="394D4D42" w:rsidR="00E81514" w:rsidRPr="00EB16EC" w:rsidRDefault="00E81514" w:rsidP="00E81514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3" w:type="dxa"/>
            <w:vAlign w:val="bottom"/>
          </w:tcPr>
          <w:p w14:paraId="1EF3E731" w14:textId="77777777" w:rsidR="00E81514" w:rsidRPr="00EB16EC" w:rsidRDefault="00E81514" w:rsidP="00E8151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52F93943" w14:textId="77777777" w:rsidR="00E81514" w:rsidRPr="00EB16EC" w:rsidRDefault="00E81514" w:rsidP="00E81514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EB16EC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24B92032" w14:textId="3E16B1FB" w:rsidR="00E81514" w:rsidRPr="00EB16EC" w:rsidRDefault="00E81514" w:rsidP="00E81514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3E6F5C" w:rsidRPr="00EB16EC" w14:paraId="307DE9AB" w14:textId="77777777" w:rsidTr="00E24D84">
        <w:trPr>
          <w:cantSplit/>
          <w:trHeight w:val="20"/>
          <w:tblHeader/>
        </w:trPr>
        <w:tc>
          <w:tcPr>
            <w:tcW w:w="5850" w:type="dxa"/>
          </w:tcPr>
          <w:p w14:paraId="58613133" w14:textId="77777777" w:rsidR="003E6F5C" w:rsidRPr="00EB16EC" w:rsidRDefault="003E6F5C" w:rsidP="003E6F5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10" w:type="dxa"/>
            <w:gridSpan w:val="3"/>
          </w:tcPr>
          <w:p w14:paraId="23A949B8" w14:textId="63835A94" w:rsidR="003E6F5C" w:rsidRPr="00EB16EC" w:rsidRDefault="003E6F5C" w:rsidP="003E6F5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B16E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ล้าน</w:t>
            </w:r>
            <w:r w:rsidRPr="00EB16E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EB16E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E6F5C" w:rsidRPr="00EB16EC" w14:paraId="6FB97645" w14:textId="77777777" w:rsidTr="00E24D84">
        <w:trPr>
          <w:cantSplit/>
          <w:trHeight w:val="20"/>
        </w:trPr>
        <w:tc>
          <w:tcPr>
            <w:tcW w:w="5850" w:type="dxa"/>
            <w:vAlign w:val="bottom"/>
          </w:tcPr>
          <w:p w14:paraId="26AC4E88" w14:textId="6B3F7083" w:rsidR="003E6F5C" w:rsidRPr="00EB16EC" w:rsidRDefault="003E6F5C" w:rsidP="003E6F5C">
            <w:pPr>
              <w:spacing w:line="240" w:lineRule="auto"/>
              <w:ind w:left="175" w:right="95" w:hanging="16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EB16EC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ภาระผูกพันตามสัญญาเช่าดำเนินงาน</w:t>
            </w:r>
            <w:r w:rsidRPr="00EB16EC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และบริการอื่น</w:t>
            </w:r>
            <w:r w:rsidRPr="00EB16EC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ที่เปิดเผยไว้</w:t>
            </w:r>
          </w:p>
        </w:tc>
        <w:tc>
          <w:tcPr>
            <w:tcW w:w="1364" w:type="dxa"/>
            <w:vAlign w:val="bottom"/>
          </w:tcPr>
          <w:p w14:paraId="3B4D6C75" w14:textId="77777777" w:rsidR="003E6F5C" w:rsidRPr="00EB16EC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4468F0F" w14:textId="77777777" w:rsidR="003E6F5C" w:rsidRPr="00EB16EC" w:rsidRDefault="003E6F5C" w:rsidP="003E6F5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41EB0206" w14:textId="77777777" w:rsidR="003E6F5C" w:rsidRPr="00EB16EC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6F5C" w:rsidRPr="00EB16EC" w14:paraId="30A54107" w14:textId="77777777" w:rsidTr="00E24D84">
        <w:trPr>
          <w:cantSplit/>
          <w:trHeight w:val="20"/>
        </w:trPr>
        <w:tc>
          <w:tcPr>
            <w:tcW w:w="5850" w:type="dxa"/>
            <w:vAlign w:val="bottom"/>
          </w:tcPr>
          <w:p w14:paraId="697A0615" w14:textId="05FE7EF3" w:rsidR="003E6F5C" w:rsidRPr="00EB16EC" w:rsidRDefault="003E6F5C" w:rsidP="003E6F5C">
            <w:pPr>
              <w:spacing w:line="240" w:lineRule="auto"/>
              <w:ind w:left="175" w:right="95" w:firstLine="15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EB16EC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30 </w:t>
            </w:r>
            <w:r w:rsidRPr="00EB16EC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กันยายน </w:t>
            </w:r>
            <w:r w:rsidRPr="00EB16EC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2563</w:t>
            </w:r>
          </w:p>
        </w:tc>
        <w:tc>
          <w:tcPr>
            <w:tcW w:w="1364" w:type="dxa"/>
            <w:vAlign w:val="bottom"/>
          </w:tcPr>
          <w:p w14:paraId="09483FFB" w14:textId="285B378F" w:rsidR="003E6F5C" w:rsidRPr="00EB16EC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1,116.69</w:t>
            </w:r>
          </w:p>
        </w:tc>
        <w:tc>
          <w:tcPr>
            <w:tcW w:w="183" w:type="dxa"/>
            <w:vAlign w:val="bottom"/>
          </w:tcPr>
          <w:p w14:paraId="33CB2653" w14:textId="77777777" w:rsidR="003E6F5C" w:rsidRPr="00EB16EC" w:rsidRDefault="003E6F5C" w:rsidP="003E6F5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138A0317" w14:textId="7C8FA4E9" w:rsidR="003E6F5C" w:rsidRPr="00EB16EC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0.75</w:t>
            </w:r>
          </w:p>
        </w:tc>
      </w:tr>
      <w:tr w:rsidR="003E6F5C" w:rsidRPr="00EB16EC" w14:paraId="627121CF" w14:textId="77777777" w:rsidTr="00E24D84">
        <w:trPr>
          <w:cantSplit/>
          <w:trHeight w:val="20"/>
        </w:trPr>
        <w:tc>
          <w:tcPr>
            <w:tcW w:w="5850" w:type="dxa"/>
          </w:tcPr>
          <w:p w14:paraId="4CCAE608" w14:textId="419FCE78" w:rsidR="003E6F5C" w:rsidRPr="00EB16EC" w:rsidRDefault="003E6F5C" w:rsidP="003E6F5C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/>
                <w:sz w:val="28"/>
                <w:szCs w:val="28"/>
                <w:cs/>
              </w:rPr>
              <w:t>สัญญาที่พิจ</w:t>
            </w:r>
            <w:r w:rsidRPr="00EB16EC">
              <w:rPr>
                <w:rFonts w:asciiTheme="majorBidi" w:hAnsiTheme="majorBidi" w:hint="cs"/>
                <w:sz w:val="28"/>
                <w:szCs w:val="28"/>
                <w:cs/>
              </w:rPr>
              <w:t>า</w:t>
            </w:r>
            <w:r w:rsidRPr="00EB16EC">
              <w:rPr>
                <w:rFonts w:asciiTheme="majorBidi" w:hAnsiTheme="majorBidi"/>
                <w:sz w:val="28"/>
                <w:szCs w:val="28"/>
                <w:cs/>
              </w:rPr>
              <w:t>รณาเป็นสัญญาบริการ</w:t>
            </w:r>
          </w:p>
        </w:tc>
        <w:tc>
          <w:tcPr>
            <w:tcW w:w="1364" w:type="dxa"/>
            <w:vAlign w:val="bottom"/>
          </w:tcPr>
          <w:p w14:paraId="1EE7920E" w14:textId="7627E46C" w:rsidR="003E6F5C" w:rsidRPr="00EB16EC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(14.25)</w:t>
            </w:r>
          </w:p>
        </w:tc>
        <w:tc>
          <w:tcPr>
            <w:tcW w:w="183" w:type="dxa"/>
            <w:vAlign w:val="bottom"/>
          </w:tcPr>
          <w:p w14:paraId="34DAF210" w14:textId="77777777" w:rsidR="003E6F5C" w:rsidRPr="00EB16EC" w:rsidRDefault="003E6F5C" w:rsidP="003E6F5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4E851485" w14:textId="73730070" w:rsidR="003E6F5C" w:rsidRPr="00EB16EC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6F5C" w:rsidRPr="00EB16EC" w14:paraId="032654F6" w14:textId="77777777" w:rsidTr="00E24D84">
        <w:trPr>
          <w:cantSplit/>
          <w:trHeight w:val="20"/>
        </w:trPr>
        <w:tc>
          <w:tcPr>
            <w:tcW w:w="5850" w:type="dxa"/>
          </w:tcPr>
          <w:p w14:paraId="4EBC81CF" w14:textId="77777777" w:rsidR="003E6F5C" w:rsidRPr="00EB16EC" w:rsidRDefault="003E6F5C" w:rsidP="003E6F5C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64" w:type="dxa"/>
          </w:tcPr>
          <w:p w14:paraId="30CCBAFE" w14:textId="6FBD6D9E" w:rsidR="003E6F5C" w:rsidRPr="00EB16EC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(10.64)</w:t>
            </w:r>
          </w:p>
        </w:tc>
        <w:tc>
          <w:tcPr>
            <w:tcW w:w="183" w:type="dxa"/>
          </w:tcPr>
          <w:p w14:paraId="392E5F1E" w14:textId="77777777" w:rsidR="003E6F5C" w:rsidRPr="00EB16EC" w:rsidRDefault="003E6F5C" w:rsidP="003E6F5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4303C842" w14:textId="0F003C2B" w:rsidR="003E6F5C" w:rsidRPr="00EB16EC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(0.18)</w:t>
            </w:r>
          </w:p>
        </w:tc>
      </w:tr>
      <w:tr w:rsidR="003E6F5C" w:rsidRPr="00EB16EC" w14:paraId="4FDB427E" w14:textId="77777777" w:rsidTr="00E24D84">
        <w:trPr>
          <w:cantSplit/>
          <w:trHeight w:val="20"/>
        </w:trPr>
        <w:tc>
          <w:tcPr>
            <w:tcW w:w="5850" w:type="dxa"/>
          </w:tcPr>
          <w:p w14:paraId="6975655A" w14:textId="7E6C4652" w:rsidR="003E6F5C" w:rsidRPr="00EB16EC" w:rsidRDefault="003E6F5C" w:rsidP="003E6F5C">
            <w:pPr>
              <w:spacing w:line="240" w:lineRule="auto"/>
              <w:ind w:left="175" w:right="95" w:hanging="16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สิทธิเลือกขยายอายุสัญญาเช่าและสิทธิเลือกยกเลิกสัญญาเช่าที่มี</w:t>
            </w:r>
            <w:r w:rsidRPr="00EB16EC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EB16EC">
              <w:rPr>
                <w:rFonts w:asciiTheme="majorBidi" w:hAnsiTheme="majorBidi" w:cstheme="majorBidi" w:hint="cs"/>
                <w:sz w:val="28"/>
                <w:szCs w:val="28"/>
                <w:cs/>
              </w:rPr>
              <w:t>ค</w:t>
            </w:r>
            <w:r w:rsidRPr="00EB16EC">
              <w:rPr>
                <w:rFonts w:asciiTheme="majorBidi" w:hAnsiTheme="majorBidi" w:cstheme="majorBidi"/>
                <w:sz w:val="28"/>
                <w:szCs w:val="28"/>
                <w:cs/>
              </w:rPr>
              <w:t>วามแน่นอนอย่างสมเหตุสมผลว่าจะได้ใช้สิทธิ</w:t>
            </w:r>
          </w:p>
        </w:tc>
        <w:tc>
          <w:tcPr>
            <w:tcW w:w="1364" w:type="dxa"/>
            <w:vAlign w:val="bottom"/>
          </w:tcPr>
          <w:p w14:paraId="57BE2880" w14:textId="08914685" w:rsidR="003E6F5C" w:rsidRPr="00EB16EC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248D6" w:rsidRPr="00EB16E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2.66</w:t>
            </w:r>
          </w:p>
        </w:tc>
        <w:tc>
          <w:tcPr>
            <w:tcW w:w="183" w:type="dxa"/>
          </w:tcPr>
          <w:p w14:paraId="3524AB8A" w14:textId="77777777" w:rsidR="003E6F5C" w:rsidRPr="00EB16EC" w:rsidRDefault="003E6F5C" w:rsidP="003E6F5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5AD59C55" w14:textId="04B61607" w:rsidR="003E6F5C" w:rsidRPr="00EB16EC" w:rsidRDefault="003E6F5C" w:rsidP="003E6F5C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248D6" w:rsidRPr="00EB16E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2.00</w:t>
            </w:r>
          </w:p>
        </w:tc>
      </w:tr>
      <w:tr w:rsidR="003E6F5C" w:rsidRPr="00EB16EC" w14:paraId="2B57AD37" w14:textId="77777777" w:rsidTr="00E24D84">
        <w:trPr>
          <w:cantSplit/>
          <w:trHeight w:val="20"/>
        </w:trPr>
        <w:tc>
          <w:tcPr>
            <w:tcW w:w="5850" w:type="dxa"/>
          </w:tcPr>
          <w:p w14:paraId="6848538D" w14:textId="60E1BEF3" w:rsidR="003E6F5C" w:rsidRPr="00EB16EC" w:rsidRDefault="00A75398" w:rsidP="003E6F5C">
            <w:pPr>
              <w:spacing w:line="240" w:lineRule="auto"/>
              <w:ind w:left="175" w:right="9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6EC">
              <w:rPr>
                <w:rFonts w:asciiTheme="majorBidi" w:hAnsiTheme="majorBidi" w:hint="cs"/>
                <w:sz w:val="28"/>
                <w:szCs w:val="28"/>
                <w:cs/>
              </w:rPr>
              <w:t>สัญญาที่ยังไม่เริ่มมีผล</w:t>
            </w:r>
          </w:p>
        </w:tc>
        <w:tc>
          <w:tcPr>
            <w:tcW w:w="1364" w:type="dxa"/>
            <w:vAlign w:val="bottom"/>
          </w:tcPr>
          <w:p w14:paraId="39BA24C3" w14:textId="10D2A2D8" w:rsidR="003E6F5C" w:rsidRPr="00EB16EC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(369.21)</w:t>
            </w:r>
          </w:p>
        </w:tc>
        <w:tc>
          <w:tcPr>
            <w:tcW w:w="183" w:type="dxa"/>
          </w:tcPr>
          <w:p w14:paraId="35210CD4" w14:textId="77777777" w:rsidR="003E6F5C" w:rsidRPr="00EB16EC" w:rsidRDefault="003E6F5C" w:rsidP="003E6F5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4FF5FF80" w14:textId="09EAD701" w:rsidR="003E6F5C" w:rsidRPr="00EB16EC" w:rsidRDefault="003E6F5C" w:rsidP="003E6F5C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B16E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3E6F5C" w:rsidRPr="00EB16EC" w14:paraId="5A8BBE0A" w14:textId="77777777" w:rsidTr="00E24D84">
        <w:trPr>
          <w:cantSplit/>
          <w:trHeight w:val="20"/>
        </w:trPr>
        <w:tc>
          <w:tcPr>
            <w:tcW w:w="5850" w:type="dxa"/>
          </w:tcPr>
          <w:p w14:paraId="045A98EB" w14:textId="77777777" w:rsidR="003E6F5C" w:rsidRPr="00EB16EC" w:rsidRDefault="003E6F5C" w:rsidP="003E6F5C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22A9332F" w14:textId="553CA1E4" w:rsidR="003E6F5C" w:rsidRPr="00EB16EC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B16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C248D6" w:rsidRPr="00EB16E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65.25</w:t>
            </w:r>
          </w:p>
        </w:tc>
        <w:tc>
          <w:tcPr>
            <w:tcW w:w="183" w:type="dxa"/>
            <w:vAlign w:val="bottom"/>
          </w:tcPr>
          <w:p w14:paraId="501D544F" w14:textId="77777777" w:rsidR="003E6F5C" w:rsidRPr="00EB16EC" w:rsidRDefault="003E6F5C" w:rsidP="003E6F5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10384A6C" w14:textId="7A45F9B5" w:rsidR="003E6F5C" w:rsidRPr="00EB16EC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B16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C248D6" w:rsidRPr="00EB16E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2.57</w:t>
            </w:r>
          </w:p>
        </w:tc>
      </w:tr>
      <w:tr w:rsidR="003E6F5C" w:rsidRPr="00EB16EC" w14:paraId="03A4505A" w14:textId="77777777" w:rsidTr="00E24D84">
        <w:trPr>
          <w:cantSplit/>
          <w:trHeight w:val="20"/>
        </w:trPr>
        <w:tc>
          <w:tcPr>
            <w:tcW w:w="5850" w:type="dxa"/>
          </w:tcPr>
          <w:p w14:paraId="3E06774D" w14:textId="77777777" w:rsidR="003E6F5C" w:rsidRPr="00EB16EC" w:rsidRDefault="003E6F5C" w:rsidP="003E6F5C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มูลค่าปัจจุบันของค่าเช่าที่</w:t>
            </w:r>
            <w:r w:rsidRPr="00EB16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191B8D82" w14:textId="2699FFF4" w:rsidR="003E6F5C" w:rsidRPr="00EB16EC" w:rsidRDefault="003E6F5C" w:rsidP="003E6F5C">
            <w:pPr>
              <w:tabs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ณ วันที่ </w:t>
            </w:r>
            <w:r w:rsidRPr="00EB16E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B16E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ตุลาคม</w:t>
            </w:r>
            <w:r w:rsidRPr="00EB16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B16E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EB16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5110611C" w14:textId="55822F91" w:rsidR="003E6F5C" w:rsidRPr="00EB16EC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C248D6" w:rsidRPr="00EB16E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0.5</w:t>
            </w:r>
            <w:r w:rsidR="008730B9" w:rsidRPr="00EB16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83" w:type="dxa"/>
            <w:vAlign w:val="bottom"/>
          </w:tcPr>
          <w:p w14:paraId="7C6A4171" w14:textId="77777777" w:rsidR="003E6F5C" w:rsidRPr="00EB16EC" w:rsidRDefault="003E6F5C" w:rsidP="003E6F5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135D76D4" w14:textId="5C302341" w:rsidR="003E6F5C" w:rsidRPr="00EB16EC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248D6" w:rsidRPr="00EB16E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7.57</w:t>
            </w:r>
          </w:p>
        </w:tc>
      </w:tr>
      <w:tr w:rsidR="003E6F5C" w:rsidRPr="00EB16EC" w14:paraId="02E72167" w14:textId="77777777" w:rsidTr="00E24D84">
        <w:trPr>
          <w:cantSplit/>
          <w:trHeight w:val="20"/>
        </w:trPr>
        <w:tc>
          <w:tcPr>
            <w:tcW w:w="5850" w:type="dxa"/>
          </w:tcPr>
          <w:p w14:paraId="51AB3C0D" w14:textId="5334C1D8" w:rsidR="003E6F5C" w:rsidRPr="00EB16EC" w:rsidRDefault="003E6F5C" w:rsidP="003E6F5C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หนี้สินตามสัญญาเช่าการเงินที่รับรู้ ณ วันที่ </w:t>
            </w:r>
            <w:r w:rsidRPr="00EB16E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B16E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EB16E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64" w:type="dxa"/>
          </w:tcPr>
          <w:p w14:paraId="312B90C5" w14:textId="5F19363B" w:rsidR="003E6F5C" w:rsidRPr="00EB16EC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10.27</w:t>
            </w:r>
          </w:p>
        </w:tc>
        <w:tc>
          <w:tcPr>
            <w:tcW w:w="183" w:type="dxa"/>
          </w:tcPr>
          <w:p w14:paraId="6F5DAB6F" w14:textId="77777777" w:rsidR="003E6F5C" w:rsidRPr="00EB16EC" w:rsidRDefault="003E6F5C" w:rsidP="003E6F5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7786A14E" w14:textId="358E5C9B" w:rsidR="003E6F5C" w:rsidRPr="00EB16EC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5.08</w:t>
            </w:r>
          </w:p>
        </w:tc>
      </w:tr>
      <w:tr w:rsidR="003E6F5C" w:rsidRPr="00EB16EC" w14:paraId="33405C9D" w14:textId="77777777" w:rsidTr="00E24D84">
        <w:trPr>
          <w:cantSplit/>
          <w:trHeight w:val="20"/>
        </w:trPr>
        <w:tc>
          <w:tcPr>
            <w:tcW w:w="5850" w:type="dxa"/>
            <w:vAlign w:val="bottom"/>
          </w:tcPr>
          <w:p w14:paraId="77F92DD4" w14:textId="24DE2F6C" w:rsidR="003E6F5C" w:rsidRPr="00EB16EC" w:rsidRDefault="003E6F5C" w:rsidP="003E6F5C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Pr="00EB16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EB16E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ตุลาคม</w:t>
            </w:r>
            <w:r w:rsidRPr="00EB16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EB16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600DD0" w14:textId="1887C12F" w:rsidR="003E6F5C" w:rsidRPr="00EB16EC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B16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</w:t>
            </w:r>
            <w:r w:rsidR="00C248D6" w:rsidRPr="00EB16E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0.</w:t>
            </w:r>
            <w:r w:rsidR="008730B9" w:rsidRPr="00EB16E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79</w:t>
            </w:r>
          </w:p>
        </w:tc>
        <w:tc>
          <w:tcPr>
            <w:tcW w:w="183" w:type="dxa"/>
          </w:tcPr>
          <w:p w14:paraId="58FEAF6A" w14:textId="77777777" w:rsidR="003E6F5C" w:rsidRPr="00EB16EC" w:rsidRDefault="003E6F5C" w:rsidP="003E6F5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9C60F5" w14:textId="549372FE" w:rsidR="003E6F5C" w:rsidRPr="00EB16EC" w:rsidRDefault="003E6F5C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B16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C248D6" w:rsidRPr="00EB16E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2.65</w:t>
            </w:r>
          </w:p>
        </w:tc>
      </w:tr>
      <w:tr w:rsidR="003E6F5C" w:rsidRPr="00EB16EC" w14:paraId="51D87C3C" w14:textId="77777777" w:rsidTr="00E24D84">
        <w:trPr>
          <w:cantSplit/>
          <w:trHeight w:val="20"/>
        </w:trPr>
        <w:tc>
          <w:tcPr>
            <w:tcW w:w="5850" w:type="dxa"/>
            <w:vAlign w:val="bottom"/>
          </w:tcPr>
          <w:p w14:paraId="472DC30F" w14:textId="0AA91F7E" w:rsidR="003E6F5C" w:rsidRPr="00EB16EC" w:rsidRDefault="003E6F5C" w:rsidP="003E6F5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EB16E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16E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6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A0EFFD" w14:textId="45A4B3EA" w:rsidR="003E6F5C" w:rsidRPr="00EB16EC" w:rsidRDefault="00322496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3E6F5C" w:rsidRPr="00EB16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B16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  <w:r w:rsidR="003E6F5C" w:rsidRPr="00EB16E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3E6F5C" w:rsidRPr="00EB16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="003E6F5C" w:rsidRPr="00EB16E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3E6F5C" w:rsidRPr="00EB16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5.30</w:t>
            </w:r>
          </w:p>
        </w:tc>
        <w:tc>
          <w:tcPr>
            <w:tcW w:w="183" w:type="dxa"/>
          </w:tcPr>
          <w:p w14:paraId="56239912" w14:textId="77777777" w:rsidR="003E6F5C" w:rsidRPr="00EB16EC" w:rsidRDefault="003E6F5C" w:rsidP="003E6F5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EB4316A" w14:textId="473F8E28" w:rsidR="003E6F5C" w:rsidRPr="00EB16EC" w:rsidRDefault="00322496" w:rsidP="003E6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3E6F5C" w:rsidRPr="00EB16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.5</w:t>
            </w:r>
            <w:r w:rsidRPr="00EB16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3E6F5C" w:rsidRPr="00EB16E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3E6F5C" w:rsidRPr="00EB16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="003E6F5C" w:rsidRPr="00EB16E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EB16E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 w:rsidR="003E6F5C" w:rsidRPr="00EB16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B16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</w:p>
        </w:tc>
      </w:tr>
    </w:tbl>
    <w:p w14:paraId="0B58AC98" w14:textId="77777777" w:rsidR="008E37FE" w:rsidRPr="00EB16EC" w:rsidRDefault="008E37FE" w:rsidP="00E82FFE">
      <w:pPr>
        <w:rPr>
          <w:rFonts w:ascii="Angsana New" w:hAnsi="Angsana New"/>
          <w:sz w:val="28"/>
          <w:szCs w:val="28"/>
        </w:rPr>
      </w:pPr>
    </w:p>
    <w:p w14:paraId="324FA9A0" w14:textId="352B22F0" w:rsidR="004E3162" w:rsidRPr="00EB16EC" w:rsidRDefault="008E37FE" w:rsidP="004E3162">
      <w:pPr>
        <w:autoSpaceDE w:val="0"/>
        <w:autoSpaceDN w:val="0"/>
        <w:adjustRightInd w:val="0"/>
        <w:spacing w:line="240" w:lineRule="auto"/>
        <w:ind w:left="990"/>
        <w:rPr>
          <w:rFonts w:ascii="Angsana New" w:hAnsi="Angsana New"/>
          <w:sz w:val="28"/>
          <w:szCs w:val="28"/>
          <w:cs/>
        </w:rPr>
      </w:pPr>
      <w:r w:rsidRPr="00EB16EC">
        <w:rPr>
          <w:rFonts w:ascii="Angsana New" w:hAnsi="Angsana New"/>
          <w:sz w:val="28"/>
          <w:szCs w:val="28"/>
          <w:cs/>
        </w:rPr>
        <w:t>สินทรัพย์สิทธิการใช้และหนี้สินตามสัญญาเช่าข้างต้น</w:t>
      </w:r>
      <w:r w:rsidRPr="00EB16EC">
        <w:rPr>
          <w:rFonts w:ascii="Angsana New" w:hAnsi="Angsana New" w:hint="cs"/>
          <w:sz w:val="28"/>
          <w:szCs w:val="28"/>
          <w:cs/>
        </w:rPr>
        <w:t>แสดง</w:t>
      </w:r>
      <w:r w:rsidRPr="00EB16EC">
        <w:rPr>
          <w:rFonts w:ascii="Angsana New" w:hAnsi="Angsana New"/>
          <w:sz w:val="28"/>
          <w:szCs w:val="28"/>
          <w:cs/>
        </w:rPr>
        <w:t>เป็นส่วนหนึ่งของส่วน</w:t>
      </w:r>
      <w:r w:rsidR="00EB47B5" w:rsidRPr="00EB16EC">
        <w:rPr>
          <w:rFonts w:ascii="Angsana New" w:hAnsi="Angsana New" w:hint="cs"/>
          <w:sz w:val="28"/>
          <w:szCs w:val="28"/>
          <w:cs/>
        </w:rPr>
        <w:t>งาน</w:t>
      </w:r>
      <w:r w:rsidR="00EB47B5" w:rsidRPr="00EB16EC">
        <w:rPr>
          <w:rFonts w:ascii="Angsana New" w:hAnsi="Angsana New"/>
          <w:sz w:val="28"/>
          <w:szCs w:val="28"/>
          <w:cs/>
        </w:rPr>
        <w:t>ธุรกิจอสังหาริมทรัพย์เพื่อขาย</w:t>
      </w:r>
      <w:r w:rsidR="00EB47B5" w:rsidRPr="00EB16EC">
        <w:rPr>
          <w:rFonts w:ascii="Angsana New" w:hAnsi="Angsana New" w:hint="cs"/>
          <w:sz w:val="28"/>
          <w:szCs w:val="28"/>
          <w:cs/>
        </w:rPr>
        <w:t xml:space="preserve"> ส่วนงาน</w:t>
      </w:r>
      <w:r w:rsidR="00EB47B5" w:rsidRPr="00EB16EC">
        <w:rPr>
          <w:rFonts w:ascii="Angsana New" w:hAnsi="Angsana New"/>
          <w:sz w:val="28"/>
          <w:szCs w:val="28"/>
          <w:cs/>
        </w:rPr>
        <w:t>ธุรกิจอสังหาริมทรัพย์เพื่อให้เช่าและบริการ</w:t>
      </w:r>
      <w:r w:rsidR="00EB47B5" w:rsidRPr="00EB16EC">
        <w:rPr>
          <w:rFonts w:ascii="Angsana New" w:hAnsi="Angsana New" w:hint="cs"/>
          <w:sz w:val="28"/>
          <w:szCs w:val="28"/>
          <w:cs/>
        </w:rPr>
        <w:t xml:space="preserve"> ส่วนงาน</w:t>
      </w:r>
      <w:r w:rsidR="00EB47B5" w:rsidRPr="00EB16EC">
        <w:rPr>
          <w:rFonts w:ascii="Angsana New" w:hAnsi="Angsana New"/>
          <w:sz w:val="28"/>
          <w:szCs w:val="28"/>
          <w:cs/>
        </w:rPr>
        <w:t>ธุรกิจผลิตและขายสังกะสีอ๊อกไซด์ และเคมีภัณฑ์</w:t>
      </w:r>
      <w:r w:rsidR="00EB47B5" w:rsidRPr="00EB16EC">
        <w:rPr>
          <w:rFonts w:ascii="Angsana New" w:hAnsi="Angsana New" w:hint="cs"/>
          <w:sz w:val="28"/>
          <w:szCs w:val="28"/>
          <w:cs/>
        </w:rPr>
        <w:t xml:space="preserve"> และ</w:t>
      </w:r>
      <w:r w:rsidR="00EB47B5" w:rsidRPr="00EB16EC">
        <w:rPr>
          <w:rFonts w:ascii="Angsana New" w:hAnsi="Angsana New"/>
          <w:sz w:val="28"/>
          <w:szCs w:val="28"/>
          <w:cs/>
        </w:rPr>
        <w:t>ธุรกิจอื่น</w:t>
      </w:r>
      <w:r w:rsidR="00BB7615" w:rsidRPr="00EB16EC">
        <w:rPr>
          <w:rFonts w:ascii="Angsana New" w:hAnsi="Angsana New" w:hint="cs"/>
          <w:sz w:val="28"/>
          <w:szCs w:val="28"/>
          <w:cs/>
        </w:rPr>
        <w:t xml:space="preserve"> </w:t>
      </w:r>
      <w:r w:rsidR="00EB47B5" w:rsidRPr="00EB16EC">
        <w:rPr>
          <w:rFonts w:ascii="Angsana New" w:hAnsi="Angsana New"/>
          <w:sz w:val="28"/>
          <w:szCs w:val="28"/>
          <w:cs/>
        </w:rPr>
        <w:t>ๆ</w:t>
      </w:r>
      <w:r w:rsidR="004E3162" w:rsidRPr="00EB16EC">
        <w:rPr>
          <w:rFonts w:ascii="Angsana New" w:hAnsi="Angsana New"/>
          <w:sz w:val="28"/>
          <w:szCs w:val="28"/>
          <w:cs/>
        </w:rPr>
        <w:br w:type="page"/>
      </w:r>
    </w:p>
    <w:p w14:paraId="3215A58C" w14:textId="3780081E" w:rsidR="004C1180" w:rsidRDefault="004C1180" w:rsidP="001D67F5">
      <w:pPr>
        <w:numPr>
          <w:ilvl w:val="0"/>
          <w:numId w:val="4"/>
        </w:numPr>
        <w:tabs>
          <w:tab w:val="left" w:pos="540"/>
        </w:tabs>
        <w:spacing w:line="240" w:lineRule="auto"/>
        <w:ind w:left="540" w:right="-43"/>
        <w:rPr>
          <w:rFonts w:ascii="Angsana New" w:hAnsi="Angsana New"/>
          <w:bCs/>
          <w:sz w:val="28"/>
          <w:szCs w:val="28"/>
        </w:rPr>
      </w:pPr>
      <w:r w:rsidRPr="004C1180">
        <w:rPr>
          <w:rFonts w:ascii="Angsana New" w:hAnsi="Angsana New"/>
          <w:bCs/>
          <w:sz w:val="28"/>
          <w:szCs w:val="28"/>
          <w:cs/>
        </w:rPr>
        <w:lastRenderedPageBreak/>
        <w:t>ผลกระทบจากการแพร่ระบาดของโรคโควิด</w:t>
      </w:r>
      <w:r w:rsidR="009B679F" w:rsidRPr="009B679F">
        <w:rPr>
          <w:rFonts w:ascii="Angsana New" w:hAnsi="Angsana New"/>
          <w:b/>
          <w:sz w:val="28"/>
          <w:szCs w:val="28"/>
        </w:rPr>
        <w:t xml:space="preserve"> 19</w:t>
      </w:r>
    </w:p>
    <w:p w14:paraId="561D13F5" w14:textId="77777777" w:rsidR="004C1180" w:rsidRPr="00EB16EC" w:rsidRDefault="004C1180" w:rsidP="004C1180">
      <w:pPr>
        <w:pStyle w:val="NoSpacing"/>
        <w:rPr>
          <w:rFonts w:ascii="Angsana New" w:hAnsi="Angsana New"/>
          <w:sz w:val="22"/>
        </w:rPr>
      </w:pPr>
    </w:p>
    <w:p w14:paraId="26437409" w14:textId="636C08D9" w:rsidR="004C1180" w:rsidRPr="004C1180" w:rsidRDefault="004C1180" w:rsidP="004C1180">
      <w:pPr>
        <w:spacing w:after="240" w:line="240" w:lineRule="auto"/>
        <w:ind w:left="547"/>
        <w:rPr>
          <w:rFonts w:ascii="Angsana New" w:hAnsi="Angsana New"/>
          <w:sz w:val="28"/>
          <w:szCs w:val="28"/>
        </w:rPr>
      </w:pPr>
      <w:r w:rsidRPr="004C1180">
        <w:rPr>
          <w:rFonts w:ascii="Angsana New" w:hAnsi="Angsana New"/>
          <w:sz w:val="28"/>
          <w:szCs w:val="28"/>
          <w:cs/>
        </w:rPr>
        <w:t>ในช่วงต้นปี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2563</w:t>
      </w:r>
      <w:r w:rsidRPr="004C1180">
        <w:rPr>
          <w:rFonts w:ascii="Angsana New" w:hAnsi="Angsana New"/>
          <w:sz w:val="28"/>
          <w:szCs w:val="28"/>
          <w:cs/>
        </w:rPr>
        <w:t xml:space="preserve"> เกิดการแพร่ระบาดโรคโควิด</w:t>
      </w:r>
      <w:r w:rsidR="007F0827">
        <w:rPr>
          <w:rFonts w:ascii="Angsana New" w:hAnsi="Angsana New"/>
          <w:sz w:val="28"/>
          <w:szCs w:val="28"/>
        </w:rPr>
        <w:t xml:space="preserve"> 19 </w:t>
      </w:r>
      <w:r w:rsidRPr="004C1180">
        <w:rPr>
          <w:rFonts w:ascii="Angsana New" w:hAnsi="Angsana New"/>
          <w:sz w:val="28"/>
          <w:szCs w:val="28"/>
          <w:cs/>
        </w:rPr>
        <w:t>ท</w:t>
      </w:r>
      <w:r>
        <w:rPr>
          <w:rFonts w:ascii="Angsana New" w:hAnsi="Angsana New" w:hint="cs"/>
          <w:sz w:val="28"/>
          <w:szCs w:val="28"/>
          <w:cs/>
        </w:rPr>
        <w:t>ำ</w:t>
      </w:r>
      <w:r w:rsidRPr="004C1180">
        <w:rPr>
          <w:rFonts w:ascii="Angsana New" w:hAnsi="Angsana New"/>
          <w:sz w:val="28"/>
          <w:szCs w:val="28"/>
          <w:cs/>
        </w:rPr>
        <w:t>ให้ประเทศไทยและหลายประเทศได้ประกาศมาตรการป้องก</w:t>
      </w:r>
      <w:r>
        <w:rPr>
          <w:rFonts w:ascii="Angsana New" w:hAnsi="Angsana New" w:hint="cs"/>
          <w:sz w:val="28"/>
          <w:szCs w:val="28"/>
          <w:cs/>
        </w:rPr>
        <w:t>ัน</w:t>
      </w:r>
      <w:r w:rsidRPr="004C1180">
        <w:rPr>
          <w:rFonts w:ascii="Angsana New" w:hAnsi="Angsana New"/>
          <w:sz w:val="28"/>
          <w:szCs w:val="28"/>
          <w:cs/>
        </w:rPr>
        <w:t>หลายประการเพื่อป้องก</w:t>
      </w:r>
      <w:r>
        <w:rPr>
          <w:rFonts w:ascii="Angsana New" w:hAnsi="Angsana New" w:hint="cs"/>
          <w:sz w:val="28"/>
          <w:szCs w:val="28"/>
          <w:cs/>
        </w:rPr>
        <w:t>ัน</w:t>
      </w:r>
      <w:r w:rsidRPr="004C1180">
        <w:rPr>
          <w:rFonts w:ascii="Angsana New" w:hAnsi="Angsana New"/>
          <w:sz w:val="28"/>
          <w:szCs w:val="28"/>
          <w:cs/>
        </w:rPr>
        <w:t>การแพร่ระบาดของโรค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4C1180">
        <w:rPr>
          <w:rFonts w:ascii="Angsana New" w:hAnsi="Angsana New"/>
          <w:sz w:val="28"/>
          <w:szCs w:val="28"/>
          <w:cs/>
        </w:rPr>
        <w:t>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</w:t>
      </w:r>
      <w:r>
        <w:rPr>
          <w:rFonts w:ascii="Angsana New" w:hAnsi="Angsana New" w:hint="cs"/>
          <w:sz w:val="28"/>
          <w:szCs w:val="28"/>
          <w:cs/>
        </w:rPr>
        <w:t>ึ่</w:t>
      </w:r>
      <w:r w:rsidRPr="004C1180">
        <w:rPr>
          <w:rFonts w:ascii="Angsana New" w:hAnsi="Angsana New"/>
          <w:sz w:val="28"/>
          <w:szCs w:val="28"/>
          <w:cs/>
        </w:rPr>
        <w:t>งส่งผลกระทบอย่างมากต่อระบบเศรษฐกิจโลก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4C1180">
        <w:rPr>
          <w:rFonts w:ascii="Angsana New" w:hAnsi="Angsana New"/>
          <w:sz w:val="28"/>
          <w:szCs w:val="28"/>
          <w:cs/>
        </w:rPr>
        <w:t>การผลิตการกระจายสินค</w:t>
      </w:r>
      <w:r>
        <w:rPr>
          <w:rFonts w:ascii="Angsana New" w:hAnsi="Angsana New" w:hint="cs"/>
          <w:sz w:val="28"/>
          <w:szCs w:val="28"/>
          <w:cs/>
        </w:rPr>
        <w:t>้า</w:t>
      </w:r>
      <w:r w:rsidRPr="004C1180">
        <w:rPr>
          <w:rFonts w:ascii="Angsana New" w:hAnsi="Angsana New"/>
          <w:sz w:val="28"/>
          <w:szCs w:val="28"/>
          <w:cs/>
        </w:rPr>
        <w:t>ตลอดจนผลการด</w:t>
      </w:r>
      <w:r>
        <w:rPr>
          <w:rFonts w:ascii="Angsana New" w:hAnsi="Angsana New" w:hint="cs"/>
          <w:sz w:val="28"/>
          <w:szCs w:val="28"/>
          <w:cs/>
        </w:rPr>
        <w:t>ำ</w:t>
      </w:r>
      <w:r w:rsidRPr="004C1180">
        <w:rPr>
          <w:rFonts w:ascii="Angsana New" w:hAnsi="Angsana New"/>
          <w:sz w:val="28"/>
          <w:szCs w:val="28"/>
          <w:cs/>
        </w:rPr>
        <w:t>เนินงานของหลายกิจการในวงกว</w:t>
      </w:r>
      <w:r>
        <w:rPr>
          <w:rFonts w:ascii="Angsana New" w:hAnsi="Angsana New" w:hint="cs"/>
          <w:sz w:val="28"/>
          <w:szCs w:val="28"/>
          <w:cs/>
        </w:rPr>
        <w:t>้า</w:t>
      </w:r>
      <w:r w:rsidRPr="004C1180">
        <w:rPr>
          <w:rFonts w:ascii="Angsana New" w:hAnsi="Angsana New"/>
          <w:sz w:val="28"/>
          <w:szCs w:val="28"/>
          <w:cs/>
        </w:rPr>
        <w:t>ง ท</w:t>
      </w:r>
      <w:r>
        <w:rPr>
          <w:rFonts w:ascii="Angsana New" w:hAnsi="Angsana New" w:hint="cs"/>
          <w:sz w:val="28"/>
          <w:szCs w:val="28"/>
          <w:cs/>
        </w:rPr>
        <w:t>ั้ง</w:t>
      </w:r>
      <w:r w:rsidRPr="004C1180">
        <w:rPr>
          <w:rFonts w:ascii="Angsana New" w:hAnsi="Angsana New"/>
          <w:sz w:val="28"/>
          <w:szCs w:val="28"/>
          <w:cs/>
        </w:rPr>
        <w:t>น</w:t>
      </w:r>
      <w:r>
        <w:rPr>
          <w:rFonts w:ascii="Angsana New" w:hAnsi="Angsana New" w:hint="cs"/>
          <w:sz w:val="28"/>
          <w:szCs w:val="28"/>
          <w:cs/>
        </w:rPr>
        <w:t xml:space="preserve">ี้ </w:t>
      </w:r>
      <w:r w:rsidRPr="004C1180">
        <w:rPr>
          <w:rFonts w:ascii="Angsana New" w:hAnsi="Angsana New"/>
          <w:sz w:val="28"/>
          <w:szCs w:val="28"/>
          <w:cs/>
        </w:rPr>
        <w:t>ผู้บริหารมีการติดตามสถานการณ์ด</w:t>
      </w:r>
      <w:r>
        <w:rPr>
          <w:rFonts w:ascii="Angsana New" w:hAnsi="Angsana New" w:hint="cs"/>
          <w:sz w:val="28"/>
          <w:szCs w:val="28"/>
          <w:cs/>
        </w:rPr>
        <w:t>ัง</w:t>
      </w:r>
      <w:r w:rsidRPr="004C1180">
        <w:rPr>
          <w:rFonts w:ascii="Angsana New" w:hAnsi="Angsana New"/>
          <w:sz w:val="28"/>
          <w:szCs w:val="28"/>
          <w:cs/>
        </w:rPr>
        <w:t>กล่าวอย</w:t>
      </w:r>
      <w:r>
        <w:rPr>
          <w:rFonts w:ascii="Angsana New" w:hAnsi="Angsana New" w:hint="cs"/>
          <w:sz w:val="28"/>
          <w:szCs w:val="28"/>
          <w:cs/>
        </w:rPr>
        <w:t>่า</w:t>
      </w:r>
      <w:r w:rsidRPr="004C1180">
        <w:rPr>
          <w:rFonts w:ascii="Angsana New" w:hAnsi="Angsana New"/>
          <w:sz w:val="28"/>
          <w:szCs w:val="28"/>
          <w:cs/>
        </w:rPr>
        <w:t>งใกล</w:t>
      </w:r>
      <w:r>
        <w:rPr>
          <w:rFonts w:ascii="Angsana New" w:hAnsi="Angsana New" w:hint="cs"/>
          <w:sz w:val="28"/>
          <w:szCs w:val="28"/>
          <w:cs/>
        </w:rPr>
        <w:t>้</w:t>
      </w:r>
      <w:r w:rsidRPr="004C1180">
        <w:rPr>
          <w:rFonts w:ascii="Angsana New" w:hAnsi="Angsana New"/>
          <w:sz w:val="28"/>
          <w:szCs w:val="28"/>
          <w:cs/>
        </w:rPr>
        <w:t>ช</w:t>
      </w:r>
      <w:r>
        <w:rPr>
          <w:rFonts w:ascii="Angsana New" w:hAnsi="Angsana New" w:hint="cs"/>
          <w:sz w:val="28"/>
          <w:szCs w:val="28"/>
          <w:cs/>
        </w:rPr>
        <w:t>ิ</w:t>
      </w:r>
      <w:r w:rsidRPr="004C1180">
        <w:rPr>
          <w:rFonts w:ascii="Angsana New" w:hAnsi="Angsana New"/>
          <w:sz w:val="28"/>
          <w:szCs w:val="28"/>
          <w:cs/>
        </w:rPr>
        <w:t>ด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4C1180">
        <w:rPr>
          <w:rFonts w:ascii="Angsana New" w:hAnsi="Angsana New"/>
          <w:sz w:val="28"/>
          <w:szCs w:val="28"/>
          <w:cs/>
        </w:rPr>
        <w:t>ในการควบคุมให</w:t>
      </w:r>
      <w:r>
        <w:rPr>
          <w:rFonts w:ascii="Angsana New" w:hAnsi="Angsana New" w:hint="cs"/>
          <w:sz w:val="28"/>
          <w:szCs w:val="28"/>
          <w:cs/>
        </w:rPr>
        <w:t>้มี</w:t>
      </w:r>
      <w:r w:rsidRPr="004C1180">
        <w:rPr>
          <w:rFonts w:ascii="Angsana New" w:hAnsi="Angsana New"/>
          <w:sz w:val="28"/>
          <w:szCs w:val="28"/>
          <w:cs/>
        </w:rPr>
        <w:t>ผลกระทบต่อธุรกิจให</w:t>
      </w:r>
      <w:r>
        <w:rPr>
          <w:rFonts w:ascii="Angsana New" w:hAnsi="Angsana New" w:hint="cs"/>
          <w:sz w:val="28"/>
          <w:szCs w:val="28"/>
          <w:cs/>
        </w:rPr>
        <w:t>้น้อ</w:t>
      </w:r>
      <w:r w:rsidRPr="004C1180">
        <w:rPr>
          <w:rFonts w:ascii="Angsana New" w:hAnsi="Angsana New"/>
          <w:sz w:val="28"/>
          <w:szCs w:val="28"/>
          <w:cs/>
        </w:rPr>
        <w:t>ยที่สุดเท่าที่จะเป็นไปได้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4C1180">
        <w:rPr>
          <w:rFonts w:ascii="Angsana New" w:hAnsi="Angsana New"/>
          <w:sz w:val="28"/>
          <w:szCs w:val="28"/>
          <w:cs/>
        </w:rPr>
        <w:t>ท</w:t>
      </w:r>
      <w:r>
        <w:rPr>
          <w:rFonts w:ascii="Angsana New" w:hAnsi="Angsana New" w:hint="cs"/>
          <w:sz w:val="28"/>
          <w:szCs w:val="28"/>
          <w:cs/>
        </w:rPr>
        <w:t xml:space="preserve">ั้งนี้ </w:t>
      </w:r>
      <w:r w:rsidRPr="004C1180">
        <w:rPr>
          <w:rFonts w:ascii="Angsana New" w:hAnsi="Angsana New"/>
          <w:sz w:val="28"/>
          <w:szCs w:val="28"/>
          <w:cs/>
        </w:rPr>
        <w:t>ณ วันที่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30</w:t>
      </w:r>
      <w:r w:rsidRPr="004C1180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มิถุนายน</w:t>
      </w:r>
      <w:r w:rsidRPr="004C1180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2564</w:t>
      </w:r>
      <w:r w:rsidRPr="004C1180">
        <w:rPr>
          <w:rFonts w:ascii="Angsana New" w:hAnsi="Angsana New"/>
          <w:sz w:val="28"/>
          <w:szCs w:val="28"/>
          <w:cs/>
        </w:rPr>
        <w:t xml:space="preserve"> สถานการณ์ของการแพร่ระบาดด</w:t>
      </w:r>
      <w:r w:rsidR="00D63CC7">
        <w:rPr>
          <w:rFonts w:ascii="Angsana New" w:hAnsi="Angsana New" w:hint="cs"/>
          <w:sz w:val="28"/>
          <w:szCs w:val="28"/>
          <w:cs/>
        </w:rPr>
        <w:t>ัง</w:t>
      </w:r>
      <w:r w:rsidRPr="004C1180">
        <w:rPr>
          <w:rFonts w:ascii="Angsana New" w:hAnsi="Angsana New"/>
          <w:sz w:val="28"/>
          <w:szCs w:val="28"/>
          <w:cs/>
        </w:rPr>
        <w:t>กล่าวย</w:t>
      </w:r>
      <w:r>
        <w:rPr>
          <w:rFonts w:ascii="Angsana New" w:hAnsi="Angsana New" w:hint="cs"/>
          <w:sz w:val="28"/>
          <w:szCs w:val="28"/>
          <w:cs/>
        </w:rPr>
        <w:t>ัง</w:t>
      </w:r>
      <w:r w:rsidRPr="004C1180">
        <w:rPr>
          <w:rFonts w:ascii="Angsana New" w:hAnsi="Angsana New"/>
          <w:sz w:val="28"/>
          <w:szCs w:val="28"/>
          <w:cs/>
        </w:rPr>
        <w:t>ไม่สิ้นสุด ท</w:t>
      </w:r>
      <w:r>
        <w:rPr>
          <w:rFonts w:ascii="Angsana New" w:hAnsi="Angsana New" w:hint="cs"/>
          <w:sz w:val="28"/>
          <w:szCs w:val="28"/>
          <w:cs/>
        </w:rPr>
        <w:t>ำ</w:t>
      </w:r>
      <w:r w:rsidRPr="004C1180">
        <w:rPr>
          <w:rFonts w:ascii="Angsana New" w:hAnsi="Angsana New"/>
          <w:sz w:val="28"/>
          <w:szCs w:val="28"/>
          <w:cs/>
        </w:rPr>
        <w:t>ให้เกิดความไม่แน่นอนในการประมาณการผลกระทบที่คาดว</w:t>
      </w:r>
      <w:r>
        <w:rPr>
          <w:rFonts w:ascii="Angsana New" w:hAnsi="Angsana New" w:hint="cs"/>
          <w:sz w:val="28"/>
          <w:szCs w:val="28"/>
          <w:cs/>
        </w:rPr>
        <w:t>่า</w:t>
      </w:r>
      <w:r w:rsidRPr="004C1180">
        <w:rPr>
          <w:rFonts w:ascii="Angsana New" w:hAnsi="Angsana New"/>
          <w:sz w:val="28"/>
          <w:szCs w:val="28"/>
          <w:cs/>
        </w:rPr>
        <w:t>จะเกิดข</w:t>
      </w:r>
      <w:r w:rsidR="007F0827">
        <w:rPr>
          <w:rFonts w:ascii="Angsana New" w:hAnsi="Angsana New" w:hint="cs"/>
          <w:sz w:val="28"/>
          <w:szCs w:val="28"/>
          <w:cs/>
        </w:rPr>
        <w:t>ึ้</w:t>
      </w:r>
      <w:r w:rsidRPr="004C1180">
        <w:rPr>
          <w:rFonts w:ascii="Angsana New" w:hAnsi="Angsana New"/>
          <w:sz w:val="28"/>
          <w:szCs w:val="28"/>
          <w:cs/>
        </w:rPr>
        <w:t>น</w:t>
      </w:r>
    </w:p>
    <w:p w14:paraId="3519741D" w14:textId="120DAF95" w:rsidR="003B14EA" w:rsidRPr="00EB16EC" w:rsidRDefault="003B14EA" w:rsidP="001D67F5">
      <w:pPr>
        <w:numPr>
          <w:ilvl w:val="0"/>
          <w:numId w:val="4"/>
        </w:numPr>
        <w:tabs>
          <w:tab w:val="left" w:pos="540"/>
        </w:tabs>
        <w:spacing w:line="240" w:lineRule="auto"/>
        <w:ind w:left="540" w:right="-43"/>
        <w:rPr>
          <w:rFonts w:ascii="Angsana New" w:hAnsi="Angsana New"/>
          <w:bCs/>
          <w:sz w:val="28"/>
          <w:szCs w:val="28"/>
        </w:rPr>
      </w:pPr>
      <w:r w:rsidRPr="00EB16EC">
        <w:rPr>
          <w:rFonts w:ascii="Angsana New" w:hAnsi="Angsana New"/>
          <w:bCs/>
          <w:sz w:val="28"/>
          <w:szCs w:val="28"/>
          <w:cs/>
        </w:rPr>
        <w:t>บุคคลหรือกิจการที่เกี่ยวข้องกัน</w:t>
      </w:r>
      <w:r w:rsidR="002A3E96" w:rsidRPr="00EB16EC">
        <w:rPr>
          <w:rFonts w:ascii="Angsana New" w:hAnsi="Angsana New"/>
          <w:bCs/>
          <w:sz w:val="28"/>
          <w:szCs w:val="28"/>
          <w:cs/>
        </w:rPr>
        <w:t xml:space="preserve"> </w:t>
      </w:r>
    </w:p>
    <w:p w14:paraId="2C8845E4" w14:textId="77777777" w:rsidR="00ED2A04" w:rsidRPr="00EB16EC" w:rsidRDefault="00ED2A04" w:rsidP="00ED2A04">
      <w:pPr>
        <w:pStyle w:val="NoSpacing"/>
        <w:rPr>
          <w:rFonts w:ascii="Angsana New" w:hAnsi="Angsana New"/>
          <w:sz w:val="22"/>
        </w:rPr>
      </w:pPr>
    </w:p>
    <w:p w14:paraId="01C23E4F" w14:textId="0D43DDCF" w:rsidR="00364F63" w:rsidRPr="00EB16EC" w:rsidRDefault="00511D98" w:rsidP="001056D6">
      <w:pPr>
        <w:spacing w:after="240" w:line="240" w:lineRule="auto"/>
        <w:ind w:left="547"/>
        <w:rPr>
          <w:rFonts w:ascii="Angsana New" w:hAnsi="Angsana New"/>
          <w:b/>
          <w:sz w:val="28"/>
          <w:szCs w:val="28"/>
        </w:rPr>
      </w:pPr>
      <w:r w:rsidRPr="00EB16EC">
        <w:rPr>
          <w:rFonts w:ascii="Angsana New" w:hAnsi="Angsana New"/>
          <w:sz w:val="28"/>
          <w:szCs w:val="28"/>
          <w:cs/>
        </w:rPr>
        <w:t>ความสัมพันธ์ที่มีกับบริษัทร่วมและ</w:t>
      </w:r>
      <w:r w:rsidR="008C1635" w:rsidRPr="00EB16EC">
        <w:rPr>
          <w:rFonts w:ascii="Angsana New" w:hAnsi="Angsana New"/>
          <w:sz w:val="28"/>
          <w:szCs w:val="28"/>
          <w:cs/>
        </w:rPr>
        <w:t xml:space="preserve">บริษัทย่อย </w:t>
      </w:r>
      <w:r w:rsidR="00890868" w:rsidRPr="00EB16EC">
        <w:rPr>
          <w:rFonts w:ascii="Angsana New" w:hAnsi="Angsana New"/>
          <w:b/>
          <w:sz w:val="28"/>
          <w:szCs w:val="28"/>
          <w:cs/>
        </w:rPr>
        <w:t>ที่มีการเปลี่ยนแปลงอย่างมีสาระสำคัญ</w:t>
      </w:r>
      <w:r w:rsidRPr="00EB16EC">
        <w:rPr>
          <w:rFonts w:ascii="Angsana New" w:hAnsi="Angsana New"/>
          <w:sz w:val="28"/>
          <w:szCs w:val="28"/>
          <w:cs/>
        </w:rPr>
        <w:t>ได้เปิดเผยในหมายเหตุข้อ</w:t>
      </w:r>
      <w:r w:rsidRPr="00EB16EC">
        <w:rPr>
          <w:rFonts w:ascii="Angsana New" w:hAnsi="Angsana New"/>
          <w:sz w:val="28"/>
          <w:szCs w:val="28"/>
        </w:rPr>
        <w:t xml:space="preserve"> </w:t>
      </w:r>
      <w:r w:rsidR="00641243">
        <w:rPr>
          <w:rFonts w:ascii="Angsana New" w:hAnsi="Angsana New"/>
          <w:sz w:val="28"/>
          <w:szCs w:val="28"/>
        </w:rPr>
        <w:t>7</w:t>
      </w:r>
      <w:r w:rsidRPr="00EB16EC">
        <w:rPr>
          <w:rFonts w:ascii="Angsana New" w:hAnsi="Angsana New"/>
          <w:sz w:val="28"/>
          <w:szCs w:val="28"/>
          <w:cs/>
        </w:rPr>
        <w:t xml:space="preserve"> </w:t>
      </w:r>
      <w:r w:rsidRPr="00EB16EC">
        <w:rPr>
          <w:rFonts w:ascii="Angsana New" w:hAnsi="Angsana New" w:hint="cs"/>
          <w:b/>
          <w:sz w:val="28"/>
          <w:szCs w:val="28"/>
          <w:cs/>
        </w:rPr>
        <w:t>สำหรับ</w:t>
      </w:r>
      <w:r w:rsidRPr="00EB16EC">
        <w:rPr>
          <w:rFonts w:ascii="Angsana New" w:hAnsi="Angsana New"/>
          <w:b/>
          <w:sz w:val="28"/>
          <w:szCs w:val="28"/>
          <w:cs/>
        </w:rPr>
        <w:t>บุคคลหรือกิจการที่เกี่ยวข้องกันอื่นที่ความสัมพันธ์เปลี่ยนแปลงอย่างมีสาระสำคัญและ</w:t>
      </w:r>
      <w:r w:rsidRPr="00EB16EC">
        <w:rPr>
          <w:rFonts w:ascii="Angsana New" w:hAnsi="Angsana New"/>
          <w:sz w:val="28"/>
          <w:szCs w:val="28"/>
          <w:cs/>
        </w:rPr>
        <w:t>กลุ่มบริษัท</w:t>
      </w:r>
      <w:r w:rsidRPr="00EB16EC">
        <w:rPr>
          <w:rFonts w:ascii="Angsana New" w:hAnsi="Angsana New"/>
          <w:b/>
          <w:sz w:val="28"/>
          <w:szCs w:val="28"/>
          <w:cs/>
        </w:rPr>
        <w:t>มีรายการระหว่างกันที่มีนัยสำคัญในระหว่างงวดมีดังต่อไปนี้</w:t>
      </w:r>
    </w:p>
    <w:tbl>
      <w:tblPr>
        <w:tblW w:w="96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12"/>
        <w:gridCol w:w="1275"/>
        <w:gridCol w:w="3825"/>
      </w:tblGrid>
      <w:tr w:rsidR="0043277B" w:rsidRPr="00EB16EC" w14:paraId="3F4FFEA3" w14:textId="77777777" w:rsidTr="00B6777F">
        <w:trPr>
          <w:trHeight w:val="20"/>
          <w:tblHeader/>
        </w:trPr>
        <w:tc>
          <w:tcPr>
            <w:tcW w:w="4512" w:type="dxa"/>
            <w:hideMark/>
          </w:tcPr>
          <w:p w14:paraId="202A74E5" w14:textId="4A66866F" w:rsidR="0043277B" w:rsidRPr="00EB16EC" w:rsidRDefault="0043277B" w:rsidP="0043277B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EB16EC">
              <w:rPr>
                <w:rFonts w:ascii="Angsana New" w:hAnsi="Angsana New"/>
                <w:sz w:val="28"/>
                <w:szCs w:val="28"/>
              </w:rPr>
              <w:br w:type="page"/>
            </w:r>
            <w:r w:rsidRPr="00EB16EC">
              <w:rPr>
                <w:rFonts w:ascii="Angsana New" w:hAnsi="Angsana New"/>
                <w:sz w:val="28"/>
                <w:szCs w:val="28"/>
              </w:rPr>
              <w:br w:type="page"/>
            </w:r>
            <w:r w:rsidRPr="00EB16EC">
              <w:rPr>
                <w:rFonts w:ascii="Angsana New" w:hAnsi="Angsana New"/>
                <w:sz w:val="28"/>
                <w:szCs w:val="28"/>
              </w:rPr>
              <w:br w:type="page"/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EB16EC">
              <w:rPr>
                <w:rFonts w:ascii="Angsana New" w:hAnsi="Angsana New"/>
                <w:sz w:val="28"/>
                <w:szCs w:val="28"/>
              </w:rPr>
              <w:br w:type="page"/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75" w:type="dxa"/>
            <w:hideMark/>
          </w:tcPr>
          <w:p w14:paraId="17D336C6" w14:textId="5F1E42E8" w:rsidR="0043277B" w:rsidRPr="00EB16EC" w:rsidRDefault="0043277B" w:rsidP="0043277B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3825" w:type="dxa"/>
          </w:tcPr>
          <w:p w14:paraId="35816016" w14:textId="53220E58" w:rsidR="0043277B" w:rsidRPr="00EB16EC" w:rsidRDefault="0043277B" w:rsidP="000709ED">
            <w:pPr>
              <w:spacing w:line="240" w:lineRule="auto"/>
              <w:ind w:left="340" w:right="54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330CB" w:rsidRPr="00EB16EC" w14:paraId="437A32BA" w14:textId="77777777" w:rsidTr="00B6777F">
        <w:trPr>
          <w:trHeight w:val="20"/>
          <w:tblHeader/>
        </w:trPr>
        <w:tc>
          <w:tcPr>
            <w:tcW w:w="4512" w:type="dxa"/>
          </w:tcPr>
          <w:p w14:paraId="6776E8F4" w14:textId="347E1DD6" w:rsidR="009330CB" w:rsidRPr="00EB16EC" w:rsidRDefault="003B1EB0" w:rsidP="00364F63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="00C6767D" w:rsidRPr="00EB16EC">
              <w:rPr>
                <w:rFonts w:ascii="Angsana New" w:hAnsi="Angsana New"/>
                <w:sz w:val="28"/>
                <w:szCs w:val="28"/>
                <w:cs/>
              </w:rPr>
              <w:t>ช้างเบียร์ จำกัด</w:t>
            </w:r>
          </w:p>
        </w:tc>
        <w:tc>
          <w:tcPr>
            <w:tcW w:w="1275" w:type="dxa"/>
          </w:tcPr>
          <w:p w14:paraId="57D3CC54" w14:textId="6E651A9C" w:rsidR="009330CB" w:rsidRPr="00EB16EC" w:rsidRDefault="00C6767D" w:rsidP="00C555BE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825" w:type="dxa"/>
          </w:tcPr>
          <w:p w14:paraId="73529DBC" w14:textId="2CBD4BA8" w:rsidR="009330CB" w:rsidRPr="00EB16EC" w:rsidRDefault="009330CB" w:rsidP="00B6777F">
            <w:pPr>
              <w:tabs>
                <w:tab w:val="left" w:pos="3561"/>
              </w:tabs>
              <w:spacing w:line="240" w:lineRule="auto"/>
              <w:ind w:left="176" w:right="5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B6777F" w:rsidRPr="00EB16EC" w14:paraId="62504D1B" w14:textId="77777777" w:rsidTr="00B6777F">
        <w:trPr>
          <w:trHeight w:val="20"/>
          <w:tblHeader/>
        </w:trPr>
        <w:tc>
          <w:tcPr>
            <w:tcW w:w="4512" w:type="dxa"/>
          </w:tcPr>
          <w:p w14:paraId="49A79DBE" w14:textId="62699B35" w:rsidR="00B6777F" w:rsidRPr="00EB16EC" w:rsidRDefault="00B6777F" w:rsidP="00364F63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บริษัท เฟรเซอร์ส พร็อพเพอร์ตี้ โฮม (ประเทศไทย) จำกัด</w:t>
            </w:r>
          </w:p>
        </w:tc>
        <w:tc>
          <w:tcPr>
            <w:tcW w:w="1275" w:type="dxa"/>
          </w:tcPr>
          <w:p w14:paraId="3E5B5485" w14:textId="726EBE45" w:rsidR="00B6777F" w:rsidRPr="00EB16EC" w:rsidRDefault="00B6777F" w:rsidP="00C555BE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825" w:type="dxa"/>
          </w:tcPr>
          <w:p w14:paraId="50C64BA1" w14:textId="278A3D22" w:rsidR="00B6777F" w:rsidRPr="00EB16EC" w:rsidRDefault="00360881" w:rsidP="00755598">
            <w:pPr>
              <w:tabs>
                <w:tab w:val="left" w:pos="3561"/>
              </w:tabs>
              <w:spacing w:line="240" w:lineRule="auto"/>
              <w:ind w:left="176" w:right="5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B6777F" w:rsidRPr="00EB16EC" w14:paraId="326020FF" w14:textId="77777777" w:rsidTr="00B6777F">
        <w:trPr>
          <w:trHeight w:val="20"/>
          <w:tblHeader/>
        </w:trPr>
        <w:tc>
          <w:tcPr>
            <w:tcW w:w="4512" w:type="dxa"/>
          </w:tcPr>
          <w:p w14:paraId="5B74BB64" w14:textId="77777777" w:rsidR="00B6777F" w:rsidRPr="00EB16EC" w:rsidRDefault="00B6777F" w:rsidP="00364F63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เฟรเซอร์ส พร็อพเพอร์ตี้ อินดัสเทรียล รีท </w:t>
            </w:r>
          </w:p>
          <w:p w14:paraId="354201B1" w14:textId="15F957B9" w:rsidR="00B6777F" w:rsidRPr="00EB16EC" w:rsidRDefault="00B6777F" w:rsidP="00364F63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>แมนเนจเม้นท์ (ประเทศไทย) จำกัด</w:t>
            </w:r>
          </w:p>
        </w:tc>
        <w:tc>
          <w:tcPr>
            <w:tcW w:w="1275" w:type="dxa"/>
          </w:tcPr>
          <w:p w14:paraId="17AA7E72" w14:textId="77777777" w:rsidR="00B6777F" w:rsidRPr="00EB16EC" w:rsidRDefault="00B6777F" w:rsidP="00C555BE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047B712" w14:textId="16640F45" w:rsidR="00B6777F" w:rsidRPr="00EB16EC" w:rsidRDefault="00B6777F" w:rsidP="00C555BE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825" w:type="dxa"/>
          </w:tcPr>
          <w:p w14:paraId="3E80C44A" w14:textId="77777777" w:rsidR="00B6777F" w:rsidRPr="00EB16EC" w:rsidRDefault="00B6777F" w:rsidP="001B021B">
            <w:pPr>
              <w:tabs>
                <w:tab w:val="left" w:pos="3561"/>
              </w:tabs>
              <w:spacing w:line="240" w:lineRule="auto"/>
              <w:ind w:left="176" w:right="54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1A470A3A" w14:textId="6CF71B0E" w:rsidR="00B12B6C" w:rsidRPr="00EB16EC" w:rsidRDefault="00B12B6C" w:rsidP="001B021B">
            <w:pPr>
              <w:tabs>
                <w:tab w:val="left" w:pos="3561"/>
              </w:tabs>
              <w:spacing w:line="240" w:lineRule="auto"/>
              <w:ind w:left="176" w:right="5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B6777F" w:rsidRPr="00EB16EC" w14:paraId="53BFACF3" w14:textId="77777777" w:rsidTr="00B6777F">
        <w:trPr>
          <w:trHeight w:val="20"/>
          <w:tblHeader/>
        </w:trPr>
        <w:tc>
          <w:tcPr>
            <w:tcW w:w="4512" w:type="dxa"/>
          </w:tcPr>
          <w:p w14:paraId="3A2BDBBC" w14:textId="77777777" w:rsidR="00B6777F" w:rsidRPr="00EB16EC" w:rsidRDefault="00B6777F" w:rsidP="00364F63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เฟรเซอร์ส พร็อพเพอร์ตี้ อินดัสเทรียล </w:t>
            </w:r>
          </w:p>
          <w:p w14:paraId="3EA4F453" w14:textId="64E9EF00" w:rsidR="00B6777F" w:rsidRPr="00EB16EC" w:rsidRDefault="00B6777F" w:rsidP="00364F63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275" w:type="dxa"/>
          </w:tcPr>
          <w:p w14:paraId="5662B4B3" w14:textId="77777777" w:rsidR="00B6777F" w:rsidRPr="00EB16EC" w:rsidRDefault="00B6777F" w:rsidP="00C555BE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93DF675" w14:textId="02C18D9F" w:rsidR="00B6777F" w:rsidRPr="00EB16EC" w:rsidRDefault="00B6777F" w:rsidP="00C555BE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825" w:type="dxa"/>
          </w:tcPr>
          <w:p w14:paraId="4B889B4F" w14:textId="77777777" w:rsidR="00B6777F" w:rsidRPr="00EB16EC" w:rsidRDefault="00B6777F" w:rsidP="001B021B">
            <w:pPr>
              <w:tabs>
                <w:tab w:val="left" w:pos="3561"/>
              </w:tabs>
              <w:spacing w:line="240" w:lineRule="auto"/>
              <w:ind w:left="176" w:right="54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3924CC55" w14:textId="52BAF0ED" w:rsidR="00B12B6C" w:rsidRPr="00EB16EC" w:rsidRDefault="00B12B6C" w:rsidP="001B021B">
            <w:pPr>
              <w:tabs>
                <w:tab w:val="left" w:pos="3561"/>
              </w:tabs>
              <w:spacing w:line="240" w:lineRule="auto"/>
              <w:ind w:left="176" w:right="5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DA1C95" w:rsidRPr="00EB16EC" w14:paraId="0F28EF59" w14:textId="77777777" w:rsidTr="00B6777F">
        <w:trPr>
          <w:trHeight w:val="20"/>
          <w:tblHeader/>
        </w:trPr>
        <w:tc>
          <w:tcPr>
            <w:tcW w:w="4512" w:type="dxa"/>
          </w:tcPr>
          <w:p w14:paraId="65650DB3" w14:textId="54220A56" w:rsidR="00DA1C95" w:rsidRPr="00EB16EC" w:rsidRDefault="00DA1C95" w:rsidP="00DA1C95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บริษัท ภักดี</w:t>
            </w:r>
            <w:r w:rsidRPr="00EB16E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>ฮอสพิทาลิตี้ จำกัด</w:t>
            </w:r>
          </w:p>
        </w:tc>
        <w:tc>
          <w:tcPr>
            <w:tcW w:w="1275" w:type="dxa"/>
          </w:tcPr>
          <w:p w14:paraId="70CB7C6B" w14:textId="31863564" w:rsidR="00DA1C95" w:rsidRPr="00EB16EC" w:rsidRDefault="00DA1C95" w:rsidP="00C555BE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825" w:type="dxa"/>
          </w:tcPr>
          <w:p w14:paraId="49710065" w14:textId="14CA0B1D" w:rsidR="00DA1C95" w:rsidRPr="00EB16EC" w:rsidRDefault="00360881" w:rsidP="001B021B">
            <w:pPr>
              <w:tabs>
                <w:tab w:val="left" w:pos="3561"/>
              </w:tabs>
              <w:spacing w:line="240" w:lineRule="auto"/>
              <w:ind w:left="176" w:right="5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</w:tbl>
    <w:p w14:paraId="22A7D850" w14:textId="4C864CBD" w:rsidR="003B14EA" w:rsidRPr="00466C7D" w:rsidRDefault="003B14EA" w:rsidP="00CA629D">
      <w:pPr>
        <w:spacing w:after="240" w:line="240" w:lineRule="auto"/>
        <w:ind w:left="547"/>
        <w:rPr>
          <w:rFonts w:ascii="Angsana New" w:hAnsi="Angsana New"/>
          <w:sz w:val="6"/>
          <w:szCs w:val="6"/>
        </w:rPr>
      </w:pPr>
    </w:p>
    <w:tbl>
      <w:tblPr>
        <w:tblW w:w="9434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959"/>
        <w:gridCol w:w="898"/>
        <w:gridCol w:w="900"/>
        <w:gridCol w:w="277"/>
        <w:gridCol w:w="987"/>
        <w:gridCol w:w="279"/>
        <w:gridCol w:w="891"/>
        <w:gridCol w:w="255"/>
        <w:gridCol w:w="979"/>
        <w:gridCol w:w="9"/>
      </w:tblGrid>
      <w:tr w:rsidR="00EC3D31" w:rsidRPr="00EB16EC" w14:paraId="34AB1B80" w14:textId="77777777" w:rsidTr="006D7C78">
        <w:trPr>
          <w:gridAfter w:val="1"/>
          <w:wAfter w:w="5" w:type="pct"/>
        </w:trPr>
        <w:tc>
          <w:tcPr>
            <w:tcW w:w="2098" w:type="pct"/>
          </w:tcPr>
          <w:p w14:paraId="14EDBC97" w14:textId="525CCC65" w:rsidR="008C752B" w:rsidRPr="00EB16EC" w:rsidRDefault="00EC3D31" w:rsidP="008E4DD6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476" w:type="pct"/>
          </w:tcPr>
          <w:p w14:paraId="29BD0297" w14:textId="77777777" w:rsidR="008C752B" w:rsidRPr="00EB16EC" w:rsidRDefault="008C752B" w:rsidP="00DF55C5">
            <w:pPr>
              <w:pStyle w:val="BodyText"/>
              <w:tabs>
                <w:tab w:val="decimal" w:pos="708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7" w:type="pct"/>
            <w:gridSpan w:val="3"/>
          </w:tcPr>
          <w:p w14:paraId="42702193" w14:textId="63E02A20" w:rsidR="008C752B" w:rsidRPr="00EB16EC" w:rsidRDefault="008C752B" w:rsidP="00DF55C5">
            <w:pPr>
              <w:pStyle w:val="BodyText"/>
              <w:tabs>
                <w:tab w:val="decimal" w:pos="708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14:paraId="62C4E86E" w14:textId="77777777" w:rsidR="008C752B" w:rsidRPr="00EB16EC" w:rsidRDefault="008C752B" w:rsidP="00DF55C5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pct"/>
            <w:gridSpan w:val="3"/>
            <w:shd w:val="clear" w:color="auto" w:fill="auto"/>
          </w:tcPr>
          <w:p w14:paraId="674A9E63" w14:textId="472AC9F6" w:rsidR="008C752B" w:rsidRPr="00EB16EC" w:rsidRDefault="008C752B" w:rsidP="00DF55C5">
            <w:pPr>
              <w:pStyle w:val="BodyText"/>
              <w:tabs>
                <w:tab w:val="decimal" w:pos="874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3D31" w:rsidRPr="00EB16EC" w14:paraId="4834FE65" w14:textId="77777777" w:rsidTr="00EC3D31">
        <w:trPr>
          <w:gridAfter w:val="1"/>
          <w:wAfter w:w="5" w:type="pct"/>
        </w:trPr>
        <w:tc>
          <w:tcPr>
            <w:tcW w:w="2098" w:type="pct"/>
          </w:tcPr>
          <w:p w14:paraId="234AC7AE" w14:textId="48F4762F" w:rsidR="00B723CA" w:rsidRPr="00EB16EC" w:rsidRDefault="00DA212F" w:rsidP="00B723CA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EC3D31"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1E4A7D"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="00EC3D31"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</w:t>
            </w:r>
            <w:r w:rsidR="00B723CA"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181FE6"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181FE6"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76" w:type="pct"/>
          </w:tcPr>
          <w:p w14:paraId="0663E0BB" w14:textId="2F4D7FB8" w:rsidR="00B723CA" w:rsidRPr="00EB16EC" w:rsidRDefault="00B723CA" w:rsidP="00B723CA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7" w:type="pct"/>
          </w:tcPr>
          <w:p w14:paraId="06DB314F" w14:textId="2E2E985B" w:rsidR="00B723CA" w:rsidRPr="00EB16EC" w:rsidRDefault="00B723CA" w:rsidP="00EC3D31">
            <w:pPr>
              <w:pStyle w:val="BodyText"/>
              <w:tabs>
                <w:tab w:val="decimal" w:pos="438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EB16EC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7" w:type="pct"/>
          </w:tcPr>
          <w:p w14:paraId="21FF6809" w14:textId="77777777" w:rsidR="00B723CA" w:rsidRPr="00EB16EC" w:rsidRDefault="00B723CA" w:rsidP="00EC3D31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5E46EDEB" w14:textId="73AA65B9" w:rsidR="00B723CA" w:rsidRPr="00EB16EC" w:rsidRDefault="00B723CA" w:rsidP="00EC3D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EB16E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8" w:type="pct"/>
            <w:shd w:val="clear" w:color="auto" w:fill="auto"/>
          </w:tcPr>
          <w:p w14:paraId="6222499A" w14:textId="77777777" w:rsidR="00B723CA" w:rsidRPr="00EB16EC" w:rsidRDefault="00B723CA" w:rsidP="00EC3D31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586E951A" w14:textId="7B539FED" w:rsidR="00B723CA" w:rsidRPr="00EB16EC" w:rsidRDefault="00B723CA" w:rsidP="00EC3D31">
            <w:pPr>
              <w:pStyle w:val="BodyText"/>
              <w:tabs>
                <w:tab w:val="decimal" w:pos="492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EB16EC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5" w:type="pct"/>
            <w:shd w:val="clear" w:color="auto" w:fill="auto"/>
          </w:tcPr>
          <w:p w14:paraId="255ADF76" w14:textId="77777777" w:rsidR="00B723CA" w:rsidRPr="00EB16EC" w:rsidRDefault="00B723CA" w:rsidP="00EC3D31">
            <w:pPr>
              <w:pStyle w:val="NoSpacing"/>
              <w:tabs>
                <w:tab w:val="decimal" w:pos="49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2A3B839E" w14:textId="5E6FC858" w:rsidR="00B723CA" w:rsidRPr="00EB16EC" w:rsidRDefault="00B723CA" w:rsidP="00EC3D31">
            <w:pPr>
              <w:pStyle w:val="BodyText"/>
              <w:tabs>
                <w:tab w:val="decimal" w:pos="492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EB16E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EC3D31" w:rsidRPr="00EB16EC" w14:paraId="03C2A18F" w14:textId="77777777" w:rsidTr="006D7C78">
        <w:trPr>
          <w:gridAfter w:val="1"/>
          <w:wAfter w:w="5" w:type="pct"/>
        </w:trPr>
        <w:tc>
          <w:tcPr>
            <w:tcW w:w="2098" w:type="pct"/>
          </w:tcPr>
          <w:p w14:paraId="68B56064" w14:textId="77777777" w:rsidR="008C752B" w:rsidRPr="00EB16EC" w:rsidRDefault="008C752B" w:rsidP="00BF3563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6" w:type="pct"/>
          </w:tcPr>
          <w:p w14:paraId="667EB36D" w14:textId="77777777" w:rsidR="008C752B" w:rsidRPr="00EB16EC" w:rsidRDefault="008C752B" w:rsidP="00DF55C5">
            <w:pPr>
              <w:pStyle w:val="BodyText"/>
              <w:tabs>
                <w:tab w:val="decimal" w:pos="874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21" w:type="pct"/>
            <w:gridSpan w:val="7"/>
          </w:tcPr>
          <w:p w14:paraId="6B10EF8B" w14:textId="40B12253" w:rsidR="008C752B" w:rsidRPr="00EB16EC" w:rsidRDefault="008C752B" w:rsidP="00DF55C5">
            <w:pPr>
              <w:pStyle w:val="BodyText"/>
              <w:tabs>
                <w:tab w:val="decimal" w:pos="874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53C1B" w:rsidRPr="00EB16EC" w14:paraId="6A3CEA30" w14:textId="77777777" w:rsidTr="00EC3D31">
        <w:tc>
          <w:tcPr>
            <w:tcW w:w="2098" w:type="pct"/>
          </w:tcPr>
          <w:p w14:paraId="045DEE04" w14:textId="3ECF9F82" w:rsidR="00A53C1B" w:rsidRPr="00EB16EC" w:rsidRDefault="00A53C1B" w:rsidP="00A53C1B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EB16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ใหญ่</w:t>
            </w:r>
          </w:p>
        </w:tc>
        <w:tc>
          <w:tcPr>
            <w:tcW w:w="476" w:type="pct"/>
          </w:tcPr>
          <w:p w14:paraId="2280D4B0" w14:textId="77777777" w:rsidR="00A53C1B" w:rsidRPr="00EB16EC" w:rsidRDefault="00A53C1B" w:rsidP="00A53C1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436C377C" w14:textId="316B852B" w:rsidR="00A53C1B" w:rsidRPr="00EB16EC" w:rsidRDefault="00A53C1B" w:rsidP="00A53C1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299957D4" w14:textId="77777777" w:rsidR="00A53C1B" w:rsidRPr="00EB16EC" w:rsidRDefault="00A53C1B" w:rsidP="00A53C1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7ACB3A4D" w14:textId="2E8B4F3C" w:rsidR="00A53C1B" w:rsidRPr="00EB16EC" w:rsidRDefault="00A53C1B" w:rsidP="00A53C1B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61889774" w14:textId="77777777" w:rsidR="00A53C1B" w:rsidRPr="00EB16EC" w:rsidRDefault="00A53C1B" w:rsidP="00A53C1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5027242B" w14:textId="32096C45" w:rsidR="00A53C1B" w:rsidRPr="00EB16EC" w:rsidRDefault="00A53C1B" w:rsidP="00A53C1B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08A35619" w14:textId="77777777" w:rsidR="00A53C1B" w:rsidRPr="00EB16EC" w:rsidRDefault="00A53C1B" w:rsidP="00A53C1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7D2AB3B4" w14:textId="7AC9FD5A" w:rsidR="00A53C1B" w:rsidRPr="00EB16EC" w:rsidRDefault="00A53C1B" w:rsidP="00A53C1B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53C1B" w:rsidRPr="00EB16EC" w14:paraId="17187CC1" w14:textId="77777777" w:rsidTr="00EC3D31">
        <w:tc>
          <w:tcPr>
            <w:tcW w:w="2098" w:type="pct"/>
          </w:tcPr>
          <w:p w14:paraId="3DF11F8F" w14:textId="3E270E8D" w:rsidR="00A53C1B" w:rsidRPr="00EB16EC" w:rsidRDefault="00A53C1B" w:rsidP="00A53C1B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476" w:type="pct"/>
          </w:tcPr>
          <w:p w14:paraId="66548EE8" w14:textId="77777777" w:rsidR="00A53C1B" w:rsidRPr="00EB16EC" w:rsidRDefault="00A53C1B" w:rsidP="00A53C1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54FB51F1" w14:textId="519BEBA1" w:rsidR="00A53C1B" w:rsidRPr="00EB16EC" w:rsidRDefault="00B4112D" w:rsidP="00A53C1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2.40</w:t>
            </w:r>
          </w:p>
        </w:tc>
        <w:tc>
          <w:tcPr>
            <w:tcW w:w="147" w:type="pct"/>
          </w:tcPr>
          <w:p w14:paraId="48836776" w14:textId="77777777" w:rsidR="00A53C1B" w:rsidRPr="00EB16EC" w:rsidRDefault="00A53C1B" w:rsidP="00A53C1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7424FCB2" w14:textId="5EC6CE0C" w:rsidR="00A53C1B" w:rsidRPr="00EB16EC" w:rsidRDefault="00A53C1B" w:rsidP="00A53C1B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9FF28E8" w14:textId="77777777" w:rsidR="00A53C1B" w:rsidRPr="00EB16EC" w:rsidRDefault="00A53C1B" w:rsidP="00A53C1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5CD12A04" w14:textId="635D05F4" w:rsidR="00A53C1B" w:rsidRPr="00EB16EC" w:rsidRDefault="00B4112D" w:rsidP="00A53C1B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5F45BE35" w14:textId="77777777" w:rsidR="00A53C1B" w:rsidRPr="00EB16EC" w:rsidRDefault="00A53C1B" w:rsidP="00A53C1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119EE088" w14:textId="2ED8AEC6" w:rsidR="00A53C1B" w:rsidRPr="00EB16EC" w:rsidRDefault="00A53C1B" w:rsidP="00A53C1B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13EA6" w:rsidRPr="00EB16EC" w14:paraId="14DD432E" w14:textId="77777777" w:rsidTr="00EC3D31">
        <w:tc>
          <w:tcPr>
            <w:tcW w:w="2098" w:type="pct"/>
          </w:tcPr>
          <w:p w14:paraId="2176A632" w14:textId="16E53255" w:rsidR="00E13EA6" w:rsidRPr="00EB16EC" w:rsidRDefault="00E13EA6" w:rsidP="00E13EA6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476" w:type="pct"/>
          </w:tcPr>
          <w:p w14:paraId="5FD29AD6" w14:textId="77777777" w:rsidR="00E13EA6" w:rsidRPr="00EB16EC" w:rsidRDefault="00E13EA6" w:rsidP="00E13EA6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2D8AF94E" w14:textId="0D0706E4" w:rsidR="00E13EA6" w:rsidRPr="00EB16EC" w:rsidRDefault="00B4112D" w:rsidP="00E13EA6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0.09</w:t>
            </w:r>
          </w:p>
        </w:tc>
        <w:tc>
          <w:tcPr>
            <w:tcW w:w="147" w:type="pct"/>
          </w:tcPr>
          <w:p w14:paraId="478AFEF3" w14:textId="77777777" w:rsidR="00E13EA6" w:rsidRPr="00EB16EC" w:rsidRDefault="00E13EA6" w:rsidP="00E13EA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3A639368" w14:textId="453955F5" w:rsidR="00E13EA6" w:rsidRPr="00EB16EC" w:rsidRDefault="00FC4FDF" w:rsidP="00E13EA6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0.05</w:t>
            </w:r>
          </w:p>
        </w:tc>
        <w:tc>
          <w:tcPr>
            <w:tcW w:w="148" w:type="pct"/>
            <w:shd w:val="clear" w:color="auto" w:fill="auto"/>
          </w:tcPr>
          <w:p w14:paraId="191AE289" w14:textId="77777777" w:rsidR="00E13EA6" w:rsidRPr="00EB16EC" w:rsidRDefault="00E13EA6" w:rsidP="00E13EA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37716EDF" w14:textId="0C23713A" w:rsidR="00E13EA6" w:rsidRPr="00EB16EC" w:rsidRDefault="00B4112D" w:rsidP="00E13EA6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0.09</w:t>
            </w:r>
          </w:p>
        </w:tc>
        <w:tc>
          <w:tcPr>
            <w:tcW w:w="135" w:type="pct"/>
            <w:shd w:val="clear" w:color="auto" w:fill="auto"/>
          </w:tcPr>
          <w:p w14:paraId="15B73755" w14:textId="77777777" w:rsidR="00E13EA6" w:rsidRPr="00EB16EC" w:rsidRDefault="00E13EA6" w:rsidP="00E13EA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30D274F2" w14:textId="5CEDC08C" w:rsidR="00E13EA6" w:rsidRPr="00EB16EC" w:rsidRDefault="003671DE" w:rsidP="00E13EA6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0.05</w:t>
            </w:r>
          </w:p>
        </w:tc>
      </w:tr>
      <w:tr w:rsidR="00FC4FDF" w:rsidRPr="00EB16EC" w14:paraId="723DE205" w14:textId="77777777" w:rsidTr="00EC3D31">
        <w:tc>
          <w:tcPr>
            <w:tcW w:w="2098" w:type="pct"/>
          </w:tcPr>
          <w:p w14:paraId="6AFAA8E7" w14:textId="10F83848" w:rsidR="00FC4FDF" w:rsidRPr="00EB16EC" w:rsidRDefault="00FC4FDF" w:rsidP="00E13EA6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476" w:type="pct"/>
          </w:tcPr>
          <w:p w14:paraId="2D2E9916" w14:textId="77777777" w:rsidR="00FC4FDF" w:rsidRPr="00EB16EC" w:rsidRDefault="00FC4FDF" w:rsidP="00E13EA6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6FB39B82" w14:textId="251FD45F" w:rsidR="00FC4FDF" w:rsidRDefault="00FC4FDF" w:rsidP="00E13EA6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0.01</w:t>
            </w:r>
          </w:p>
        </w:tc>
        <w:tc>
          <w:tcPr>
            <w:tcW w:w="147" w:type="pct"/>
          </w:tcPr>
          <w:p w14:paraId="5861C51C" w14:textId="77777777" w:rsidR="00FC4FDF" w:rsidRPr="00EB16EC" w:rsidRDefault="00FC4FDF" w:rsidP="00E13EA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39D398D1" w14:textId="5122F842" w:rsidR="00FC4FDF" w:rsidRPr="00EB16EC" w:rsidRDefault="00FC4FDF" w:rsidP="00E13EA6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59A5502" w14:textId="77777777" w:rsidR="00FC4FDF" w:rsidRPr="00EB16EC" w:rsidRDefault="00FC4FDF" w:rsidP="00E13EA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0CBBE15B" w14:textId="1DF83F49" w:rsidR="00FC4FDF" w:rsidRDefault="00FC4FDF" w:rsidP="00E13EA6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0.01</w:t>
            </w:r>
          </w:p>
        </w:tc>
        <w:tc>
          <w:tcPr>
            <w:tcW w:w="135" w:type="pct"/>
            <w:shd w:val="clear" w:color="auto" w:fill="auto"/>
          </w:tcPr>
          <w:p w14:paraId="1EC1194E" w14:textId="77777777" w:rsidR="00FC4FDF" w:rsidRPr="00EB16EC" w:rsidRDefault="00FC4FDF" w:rsidP="00E13EA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70F4967B" w14:textId="57A087E5" w:rsidR="00FC4FDF" w:rsidRDefault="00FC4FDF" w:rsidP="00E13EA6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53C1B" w:rsidRPr="00EB16EC" w14:paraId="5B35111D" w14:textId="77777777" w:rsidTr="00EC3D31">
        <w:tc>
          <w:tcPr>
            <w:tcW w:w="2098" w:type="pct"/>
          </w:tcPr>
          <w:p w14:paraId="0766F855" w14:textId="77777777" w:rsidR="00A53C1B" w:rsidRPr="00AA04D2" w:rsidRDefault="00A53C1B" w:rsidP="00A53C1B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6" w:type="pct"/>
          </w:tcPr>
          <w:p w14:paraId="14518656" w14:textId="77777777" w:rsidR="00A53C1B" w:rsidRPr="00AA04D2" w:rsidRDefault="00A53C1B" w:rsidP="00A53C1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169B403A" w14:textId="77777777" w:rsidR="00A53C1B" w:rsidRPr="00AA04D2" w:rsidRDefault="00A53C1B" w:rsidP="00A53C1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5CFBA046" w14:textId="77777777" w:rsidR="00A53C1B" w:rsidRPr="00AA04D2" w:rsidRDefault="00A53C1B" w:rsidP="00A53C1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3C4087E7" w14:textId="77777777" w:rsidR="00A53C1B" w:rsidRPr="00AA04D2" w:rsidRDefault="00A53C1B" w:rsidP="00A53C1B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12AA8708" w14:textId="77777777" w:rsidR="00A53C1B" w:rsidRPr="00AA04D2" w:rsidRDefault="00A53C1B" w:rsidP="00A53C1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330AF6C7" w14:textId="77777777" w:rsidR="00A53C1B" w:rsidRPr="00AA04D2" w:rsidRDefault="00A53C1B" w:rsidP="00A53C1B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46AA04F6" w14:textId="77777777" w:rsidR="00A53C1B" w:rsidRPr="00AA04D2" w:rsidRDefault="00A53C1B" w:rsidP="00A53C1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038D34F3" w14:textId="77777777" w:rsidR="00A53C1B" w:rsidRPr="00AA04D2" w:rsidRDefault="00A53C1B" w:rsidP="00A53C1B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17D80" w:rsidRPr="00EB16EC" w14:paraId="76D63C68" w14:textId="77777777" w:rsidTr="00EC3D31">
        <w:tc>
          <w:tcPr>
            <w:tcW w:w="2098" w:type="pct"/>
          </w:tcPr>
          <w:p w14:paraId="1DDE6047" w14:textId="15902B2E" w:rsidR="00117D80" w:rsidRPr="00EB16EC" w:rsidRDefault="00117D80" w:rsidP="00117D80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76" w:type="pct"/>
          </w:tcPr>
          <w:p w14:paraId="772035FE" w14:textId="77777777" w:rsidR="00117D80" w:rsidRPr="00EB16EC" w:rsidRDefault="00117D80" w:rsidP="00117D80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29C445F0" w14:textId="77777777" w:rsidR="00117D80" w:rsidRPr="00EB16EC" w:rsidRDefault="00117D80" w:rsidP="00117D80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69BBDAFB" w14:textId="77777777" w:rsidR="00117D80" w:rsidRPr="00EB16EC" w:rsidRDefault="00117D80" w:rsidP="00117D8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66CCC45F" w14:textId="77777777" w:rsidR="00117D80" w:rsidRPr="00EB16EC" w:rsidRDefault="00117D80" w:rsidP="00117D80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58964DA5" w14:textId="77777777" w:rsidR="00117D80" w:rsidRPr="00EB16EC" w:rsidRDefault="00117D80" w:rsidP="00117D8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192DAAAE" w14:textId="77777777" w:rsidR="00117D80" w:rsidRPr="00EB16EC" w:rsidRDefault="00117D80" w:rsidP="00117D80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07F992BB" w14:textId="77777777" w:rsidR="00117D80" w:rsidRPr="00EB16EC" w:rsidRDefault="00117D80" w:rsidP="00117D8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0C7EC848" w14:textId="77777777" w:rsidR="00117D80" w:rsidRPr="00EB16EC" w:rsidRDefault="00117D80" w:rsidP="00117D80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17D80" w:rsidRPr="00EB16EC" w14:paraId="628270E9" w14:textId="77777777" w:rsidTr="00EC3D31">
        <w:tc>
          <w:tcPr>
            <w:tcW w:w="2098" w:type="pct"/>
          </w:tcPr>
          <w:p w14:paraId="60761FF7" w14:textId="5E6446A0" w:rsidR="00117D80" w:rsidRPr="00EB16EC" w:rsidRDefault="00117D80" w:rsidP="00117D80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476" w:type="pct"/>
          </w:tcPr>
          <w:p w14:paraId="2EB528D0" w14:textId="77777777" w:rsidR="00117D80" w:rsidRPr="00EB16EC" w:rsidRDefault="00117D80" w:rsidP="00117D80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76EB847B" w14:textId="58080D2F" w:rsidR="00117D80" w:rsidRPr="00EB16EC" w:rsidRDefault="00B4112D" w:rsidP="00117D80">
            <w:pPr>
              <w:pStyle w:val="BodyText"/>
              <w:tabs>
                <w:tab w:val="decimal" w:pos="43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446697B" w14:textId="77777777" w:rsidR="00117D80" w:rsidRPr="00EB16EC" w:rsidRDefault="00117D80" w:rsidP="00117D8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5C4964D4" w14:textId="6ED0E53B" w:rsidR="00117D80" w:rsidRPr="00EB16EC" w:rsidRDefault="00117D80" w:rsidP="00117D80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6AE0E5B" w14:textId="77777777" w:rsidR="00117D80" w:rsidRPr="00EB16EC" w:rsidRDefault="00117D80" w:rsidP="00117D8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5E697DC4" w14:textId="5B46BCB3" w:rsidR="00117D80" w:rsidRPr="00EB16EC" w:rsidRDefault="00B4112D" w:rsidP="00117D80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82.79</w:t>
            </w:r>
          </w:p>
        </w:tc>
        <w:tc>
          <w:tcPr>
            <w:tcW w:w="135" w:type="pct"/>
            <w:shd w:val="clear" w:color="auto" w:fill="auto"/>
          </w:tcPr>
          <w:p w14:paraId="100AB7B3" w14:textId="77777777" w:rsidR="00117D80" w:rsidRPr="00EB16EC" w:rsidRDefault="00117D80" w:rsidP="00117D8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06360C4C" w14:textId="68E94974" w:rsidR="00117D80" w:rsidRPr="00EB16EC" w:rsidRDefault="00117D80" w:rsidP="00117D80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96.64</w:t>
            </w:r>
          </w:p>
        </w:tc>
      </w:tr>
      <w:tr w:rsidR="00117D80" w:rsidRPr="00EB16EC" w14:paraId="35A14BAF" w14:textId="77777777" w:rsidTr="00EC3D31">
        <w:tc>
          <w:tcPr>
            <w:tcW w:w="2098" w:type="pct"/>
          </w:tcPr>
          <w:p w14:paraId="4132886A" w14:textId="47F64F14" w:rsidR="00117D80" w:rsidRPr="00EB16EC" w:rsidRDefault="00117D80" w:rsidP="00117D80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476" w:type="pct"/>
          </w:tcPr>
          <w:p w14:paraId="4AA82851" w14:textId="77777777" w:rsidR="00117D80" w:rsidRPr="00EB16EC" w:rsidRDefault="00117D80" w:rsidP="00117D80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301F9527" w14:textId="47EEB990" w:rsidR="00117D80" w:rsidRPr="00EB16EC" w:rsidRDefault="00B4112D" w:rsidP="00117D80">
            <w:pPr>
              <w:pStyle w:val="BodyText"/>
              <w:tabs>
                <w:tab w:val="decimal" w:pos="43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6A9B7F5" w14:textId="77777777" w:rsidR="00117D80" w:rsidRPr="00EB16EC" w:rsidRDefault="00117D80" w:rsidP="00117D8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78031415" w14:textId="5EF6F168" w:rsidR="00117D80" w:rsidRPr="00EB16EC" w:rsidRDefault="00117D80" w:rsidP="00117D80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92660EB" w14:textId="77777777" w:rsidR="00117D80" w:rsidRPr="00EB16EC" w:rsidRDefault="00117D80" w:rsidP="00117D8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4060D171" w14:textId="03FE0860" w:rsidR="00117D80" w:rsidRPr="00EB16EC" w:rsidRDefault="00B4112D" w:rsidP="00117D80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117.46</w:t>
            </w:r>
          </w:p>
        </w:tc>
        <w:tc>
          <w:tcPr>
            <w:tcW w:w="135" w:type="pct"/>
            <w:shd w:val="clear" w:color="auto" w:fill="auto"/>
          </w:tcPr>
          <w:p w14:paraId="5D4FAD1F" w14:textId="77777777" w:rsidR="00117D80" w:rsidRPr="00EB16EC" w:rsidRDefault="00117D80" w:rsidP="00117D8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54B16CA1" w14:textId="200BCC3F" w:rsidR="00117D80" w:rsidRPr="00EB16EC" w:rsidRDefault="00117D80" w:rsidP="00117D80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156.84</w:t>
            </w:r>
          </w:p>
        </w:tc>
      </w:tr>
      <w:tr w:rsidR="00117D80" w:rsidRPr="00EB16EC" w14:paraId="5AFF3D68" w14:textId="77777777" w:rsidTr="00EC3D31">
        <w:tc>
          <w:tcPr>
            <w:tcW w:w="2098" w:type="pct"/>
          </w:tcPr>
          <w:p w14:paraId="07E14155" w14:textId="4F447BC5" w:rsidR="00117D80" w:rsidRPr="00EB16EC" w:rsidRDefault="00117D80" w:rsidP="00117D80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476" w:type="pct"/>
          </w:tcPr>
          <w:p w14:paraId="67941BAA" w14:textId="77777777" w:rsidR="00117D80" w:rsidRPr="00EB16EC" w:rsidRDefault="00117D80" w:rsidP="00117D80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37F63508" w14:textId="2C519BF6" w:rsidR="00117D80" w:rsidRPr="00EB16EC" w:rsidRDefault="00B4112D" w:rsidP="00117D80">
            <w:pPr>
              <w:pStyle w:val="BodyText"/>
              <w:tabs>
                <w:tab w:val="decimal" w:pos="43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7B5D3970" w14:textId="77777777" w:rsidR="00117D80" w:rsidRPr="00EB16EC" w:rsidRDefault="00117D80" w:rsidP="00117D8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42716D1B" w14:textId="42980F0E" w:rsidR="00117D80" w:rsidRPr="00EB16EC" w:rsidRDefault="00117D80" w:rsidP="00117D80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473828C" w14:textId="77777777" w:rsidR="00117D80" w:rsidRPr="00EB16EC" w:rsidRDefault="00117D80" w:rsidP="00117D8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2E63F141" w14:textId="4B004995" w:rsidR="00117D80" w:rsidRPr="00EB16EC" w:rsidRDefault="00B4112D" w:rsidP="00117D80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169.55</w:t>
            </w:r>
          </w:p>
        </w:tc>
        <w:tc>
          <w:tcPr>
            <w:tcW w:w="135" w:type="pct"/>
            <w:shd w:val="clear" w:color="auto" w:fill="auto"/>
          </w:tcPr>
          <w:p w14:paraId="4B2B0D86" w14:textId="77777777" w:rsidR="00117D80" w:rsidRPr="00EB16EC" w:rsidRDefault="00117D80" w:rsidP="00117D8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4DB2AF63" w14:textId="7FA75976" w:rsidR="00117D80" w:rsidRPr="00EB16EC" w:rsidRDefault="00117D80" w:rsidP="00117D80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202.40</w:t>
            </w:r>
          </w:p>
        </w:tc>
      </w:tr>
      <w:tr w:rsidR="006972C9" w:rsidRPr="00EB16EC" w14:paraId="606209E6" w14:textId="77777777" w:rsidTr="006972C9">
        <w:tc>
          <w:tcPr>
            <w:tcW w:w="2098" w:type="pct"/>
          </w:tcPr>
          <w:p w14:paraId="097578A6" w14:textId="2084935C" w:rsidR="006972C9" w:rsidRPr="006972C9" w:rsidRDefault="006972C9" w:rsidP="006972C9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476" w:type="pct"/>
          </w:tcPr>
          <w:p w14:paraId="7AA22DCD" w14:textId="77777777" w:rsidR="006972C9" w:rsidRPr="006972C9" w:rsidRDefault="006972C9" w:rsidP="006972C9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7" w:type="pct"/>
            <w:gridSpan w:val="3"/>
          </w:tcPr>
          <w:p w14:paraId="3C73ABDA" w14:textId="08EA8D64" w:rsidR="006972C9" w:rsidRPr="006972C9" w:rsidRDefault="006972C9" w:rsidP="006972C9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6972C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14:paraId="3C94A5D5" w14:textId="77777777" w:rsidR="006972C9" w:rsidRPr="006972C9" w:rsidRDefault="006972C9" w:rsidP="006972C9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1" w:type="pct"/>
            <w:gridSpan w:val="4"/>
            <w:shd w:val="clear" w:color="auto" w:fill="auto"/>
          </w:tcPr>
          <w:p w14:paraId="13CDFCA5" w14:textId="11FC1F3A" w:rsidR="006972C9" w:rsidRPr="006972C9" w:rsidRDefault="006972C9" w:rsidP="006972C9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6972C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72C9" w:rsidRPr="00EB16EC" w14:paraId="5F96C67B" w14:textId="77777777" w:rsidTr="0014422E">
        <w:tc>
          <w:tcPr>
            <w:tcW w:w="2098" w:type="pct"/>
          </w:tcPr>
          <w:p w14:paraId="1582050B" w14:textId="3EFE664A" w:rsidR="006972C9" w:rsidRPr="006972C9" w:rsidRDefault="006972C9" w:rsidP="006972C9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972C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6972C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6972C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6972C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76" w:type="pct"/>
          </w:tcPr>
          <w:p w14:paraId="380827A0" w14:textId="596341D4" w:rsidR="006972C9" w:rsidRPr="006972C9" w:rsidRDefault="006972C9" w:rsidP="006972C9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477" w:type="pct"/>
          </w:tcPr>
          <w:p w14:paraId="2BE4FA8B" w14:textId="40A6F116" w:rsidR="006972C9" w:rsidRPr="006972C9" w:rsidRDefault="006972C9" w:rsidP="006972C9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72C9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6972C9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7" w:type="pct"/>
          </w:tcPr>
          <w:p w14:paraId="0A6C8309" w14:textId="77777777" w:rsidR="006972C9" w:rsidRPr="006972C9" w:rsidRDefault="006972C9" w:rsidP="006972C9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7FEBB041" w14:textId="5F7BA86A" w:rsidR="006972C9" w:rsidRPr="006972C9" w:rsidRDefault="006972C9" w:rsidP="006972C9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72C9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6972C9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8" w:type="pct"/>
            <w:shd w:val="clear" w:color="auto" w:fill="auto"/>
          </w:tcPr>
          <w:p w14:paraId="0FD5B277" w14:textId="77777777" w:rsidR="006972C9" w:rsidRPr="006972C9" w:rsidRDefault="006972C9" w:rsidP="006972C9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142C34A8" w14:textId="25F8D907" w:rsidR="006972C9" w:rsidRPr="006972C9" w:rsidRDefault="006972C9" w:rsidP="006972C9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72C9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6972C9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5" w:type="pct"/>
            <w:shd w:val="clear" w:color="auto" w:fill="auto"/>
          </w:tcPr>
          <w:p w14:paraId="7EECD80F" w14:textId="77777777" w:rsidR="006972C9" w:rsidRPr="006972C9" w:rsidRDefault="006972C9" w:rsidP="006972C9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5F29BF25" w14:textId="56AAB84F" w:rsidR="006972C9" w:rsidRPr="006972C9" w:rsidRDefault="006972C9" w:rsidP="006972C9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72C9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6972C9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6972C9" w:rsidRPr="00EB16EC" w14:paraId="20C10D12" w14:textId="77777777" w:rsidTr="006972C9">
        <w:tc>
          <w:tcPr>
            <w:tcW w:w="2098" w:type="pct"/>
          </w:tcPr>
          <w:p w14:paraId="2D25E4D9" w14:textId="77777777" w:rsidR="006972C9" w:rsidRPr="006972C9" w:rsidRDefault="006972C9" w:rsidP="006972C9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6" w:type="pct"/>
          </w:tcPr>
          <w:p w14:paraId="21C92BC8" w14:textId="77777777" w:rsidR="006972C9" w:rsidRPr="006972C9" w:rsidRDefault="006972C9" w:rsidP="006972C9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26" w:type="pct"/>
            <w:gridSpan w:val="8"/>
          </w:tcPr>
          <w:p w14:paraId="1E7244AB" w14:textId="1A25BA04" w:rsidR="006972C9" w:rsidRPr="006972C9" w:rsidRDefault="006972C9" w:rsidP="006972C9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6972C9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972C9" w:rsidRPr="00EB16EC" w14:paraId="26205870" w14:textId="77777777" w:rsidTr="006972C9">
        <w:tc>
          <w:tcPr>
            <w:tcW w:w="2098" w:type="pct"/>
          </w:tcPr>
          <w:p w14:paraId="597C69BC" w14:textId="2282C798" w:rsidR="006972C9" w:rsidRPr="006972C9" w:rsidRDefault="006972C9" w:rsidP="006972C9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  <w:r>
              <w:rPr>
                <w:rFonts w:ascii="Angsana New" w:hAnsi="Angsana New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972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6972C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ต่อ</w:t>
            </w:r>
            <w:r w:rsidRPr="006972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476" w:type="pct"/>
          </w:tcPr>
          <w:p w14:paraId="14F1334E" w14:textId="77777777" w:rsidR="006972C9" w:rsidRPr="006972C9" w:rsidRDefault="006972C9" w:rsidP="006972C9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26" w:type="pct"/>
            <w:gridSpan w:val="8"/>
          </w:tcPr>
          <w:p w14:paraId="044A014B" w14:textId="77777777" w:rsidR="006972C9" w:rsidRPr="006972C9" w:rsidRDefault="006972C9" w:rsidP="006972C9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6972C9" w:rsidRPr="00EB16EC" w14:paraId="619E32E3" w14:textId="77777777" w:rsidTr="0014422E">
        <w:tc>
          <w:tcPr>
            <w:tcW w:w="2098" w:type="pct"/>
          </w:tcPr>
          <w:p w14:paraId="0CE3B3D3" w14:textId="114D15AD" w:rsidR="006972C9" w:rsidRPr="00EB16EC" w:rsidRDefault="006972C9" w:rsidP="006972C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476" w:type="pct"/>
          </w:tcPr>
          <w:p w14:paraId="16764E7E" w14:textId="77777777" w:rsidR="006972C9" w:rsidRPr="00EB16EC" w:rsidRDefault="006972C9" w:rsidP="006972C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53ADEB06" w14:textId="51D8ED41" w:rsidR="006972C9" w:rsidRPr="00EB16EC" w:rsidRDefault="006972C9" w:rsidP="006972C9">
            <w:pPr>
              <w:pStyle w:val="BodyText"/>
              <w:tabs>
                <w:tab w:val="decimal" w:pos="43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21E284F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69FD4473" w14:textId="5E86519E" w:rsidR="006972C9" w:rsidRPr="00EB16EC" w:rsidRDefault="006972C9" w:rsidP="006972C9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437E33E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5F1597D7" w14:textId="6E4B5457" w:rsidR="006972C9" w:rsidRPr="00EB16EC" w:rsidRDefault="006972C9" w:rsidP="006972C9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0.20</w:t>
            </w:r>
          </w:p>
        </w:tc>
        <w:tc>
          <w:tcPr>
            <w:tcW w:w="135" w:type="pct"/>
            <w:shd w:val="clear" w:color="auto" w:fill="auto"/>
          </w:tcPr>
          <w:p w14:paraId="5A6EF689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6DF4C108" w14:textId="521FF622" w:rsidR="006972C9" w:rsidRPr="00EB16EC" w:rsidRDefault="006972C9" w:rsidP="006972C9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0.13</w:t>
            </w:r>
          </w:p>
        </w:tc>
      </w:tr>
      <w:tr w:rsidR="006972C9" w:rsidRPr="00EB16EC" w14:paraId="70EB2ADA" w14:textId="77777777" w:rsidTr="0014422E">
        <w:tc>
          <w:tcPr>
            <w:tcW w:w="2098" w:type="pct"/>
          </w:tcPr>
          <w:p w14:paraId="13D86236" w14:textId="2091D3BB" w:rsidR="006972C9" w:rsidRPr="00EB16EC" w:rsidRDefault="006972C9" w:rsidP="006972C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476" w:type="pct"/>
          </w:tcPr>
          <w:p w14:paraId="6F3C71FA" w14:textId="77777777" w:rsidR="006972C9" w:rsidRPr="00EB16EC" w:rsidRDefault="006972C9" w:rsidP="006972C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7CED8525" w14:textId="0A12BBFF" w:rsidR="006972C9" w:rsidRPr="00EB16EC" w:rsidRDefault="006972C9" w:rsidP="006972C9">
            <w:pPr>
              <w:pStyle w:val="BodyText"/>
              <w:tabs>
                <w:tab w:val="decimal" w:pos="43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F19CA10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5B6997C2" w14:textId="61F609D1" w:rsidR="006972C9" w:rsidRPr="00EB16EC" w:rsidRDefault="006972C9" w:rsidP="006972C9">
            <w:pPr>
              <w:pStyle w:val="BodyText"/>
              <w:tabs>
                <w:tab w:val="decimal" w:pos="523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CEFE668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1A672A6E" w14:textId="53A896E9" w:rsidR="006972C9" w:rsidRPr="00EB16EC" w:rsidRDefault="006972C9" w:rsidP="006972C9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0.58</w:t>
            </w:r>
          </w:p>
        </w:tc>
        <w:tc>
          <w:tcPr>
            <w:tcW w:w="135" w:type="pct"/>
            <w:shd w:val="clear" w:color="auto" w:fill="auto"/>
          </w:tcPr>
          <w:p w14:paraId="02D3812D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070F4C34" w14:textId="2F325057" w:rsidR="006972C9" w:rsidRPr="00EB16EC" w:rsidRDefault="006972C9" w:rsidP="006972C9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2.83</w:t>
            </w:r>
          </w:p>
        </w:tc>
      </w:tr>
      <w:tr w:rsidR="006972C9" w:rsidRPr="00EB16EC" w14:paraId="2B7BB293" w14:textId="77777777" w:rsidTr="0014422E">
        <w:tc>
          <w:tcPr>
            <w:tcW w:w="2098" w:type="pct"/>
          </w:tcPr>
          <w:p w14:paraId="384CFF8E" w14:textId="6671B50F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476" w:type="pct"/>
          </w:tcPr>
          <w:p w14:paraId="7CF4B3A3" w14:textId="77777777" w:rsidR="006972C9" w:rsidRPr="00EB16EC" w:rsidRDefault="006972C9" w:rsidP="006972C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529C783D" w14:textId="0BC2CFE6" w:rsidR="006972C9" w:rsidRPr="00EB16EC" w:rsidRDefault="006972C9" w:rsidP="006972C9">
            <w:pPr>
              <w:pStyle w:val="BodyText"/>
              <w:tabs>
                <w:tab w:val="decimal" w:pos="43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7BD9819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1F80CC0E" w14:textId="2F24AFEB" w:rsidR="006972C9" w:rsidRPr="00EB16EC" w:rsidRDefault="006972C9" w:rsidP="006972C9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B20E7D0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  <w:vAlign w:val="bottom"/>
          </w:tcPr>
          <w:p w14:paraId="2869EF48" w14:textId="7C259740" w:rsidR="006972C9" w:rsidRPr="00EB16EC" w:rsidRDefault="006972C9" w:rsidP="006972C9">
            <w:pPr>
              <w:pStyle w:val="BodyText"/>
              <w:tabs>
                <w:tab w:val="decimal" w:pos="411"/>
              </w:tabs>
              <w:spacing w:after="0" w:line="240" w:lineRule="auto"/>
              <w:ind w:right="27"/>
              <w:jc w:val="left"/>
            </w:pPr>
            <w:r w:rsidRPr="0014422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030D5309" w14:textId="77777777" w:rsidR="006972C9" w:rsidRPr="00EB16EC" w:rsidRDefault="006972C9" w:rsidP="006972C9">
            <w:pPr>
              <w:pStyle w:val="NoSpacing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31372463" w14:textId="271D1336" w:rsidR="006972C9" w:rsidRPr="00EB16EC" w:rsidRDefault="006972C9" w:rsidP="006972C9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0.02</w:t>
            </w:r>
          </w:p>
        </w:tc>
      </w:tr>
      <w:tr w:rsidR="006972C9" w:rsidRPr="00EB16EC" w14:paraId="1C5DAA39" w14:textId="77777777" w:rsidTr="0014422E">
        <w:tc>
          <w:tcPr>
            <w:tcW w:w="2098" w:type="pct"/>
          </w:tcPr>
          <w:p w14:paraId="08D7D45E" w14:textId="157470E5" w:rsidR="006972C9" w:rsidRPr="00EB16EC" w:rsidRDefault="006972C9" w:rsidP="006972C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476" w:type="pct"/>
          </w:tcPr>
          <w:p w14:paraId="5AFAC2FC" w14:textId="77777777" w:rsidR="006972C9" w:rsidRPr="00EB16EC" w:rsidRDefault="006972C9" w:rsidP="006972C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61171729" w14:textId="4BAE6F1D" w:rsidR="006972C9" w:rsidRPr="00EB16EC" w:rsidRDefault="006972C9" w:rsidP="006972C9">
            <w:pPr>
              <w:pStyle w:val="BodyText"/>
              <w:tabs>
                <w:tab w:val="decimal" w:pos="43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DE06306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3443C2EF" w14:textId="36E37496" w:rsidR="006972C9" w:rsidRPr="00EB16EC" w:rsidRDefault="006972C9" w:rsidP="006972C9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69A17ED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0094B56B" w14:textId="174DE4EF" w:rsidR="006972C9" w:rsidRPr="00EB16EC" w:rsidRDefault="006972C9" w:rsidP="006972C9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0.73</w:t>
            </w:r>
          </w:p>
        </w:tc>
        <w:tc>
          <w:tcPr>
            <w:tcW w:w="135" w:type="pct"/>
            <w:shd w:val="clear" w:color="auto" w:fill="auto"/>
          </w:tcPr>
          <w:p w14:paraId="640086F0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03458075" w14:textId="2176CBDF" w:rsidR="006972C9" w:rsidRPr="00EB16EC" w:rsidRDefault="006972C9" w:rsidP="006972C9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0.70</w:t>
            </w:r>
          </w:p>
        </w:tc>
      </w:tr>
      <w:tr w:rsidR="006972C9" w:rsidRPr="00EB16EC" w14:paraId="24FD995E" w14:textId="77777777" w:rsidTr="0014422E">
        <w:tc>
          <w:tcPr>
            <w:tcW w:w="2098" w:type="pct"/>
          </w:tcPr>
          <w:p w14:paraId="7199B690" w14:textId="163B1AA9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476" w:type="pct"/>
          </w:tcPr>
          <w:p w14:paraId="30FDA302" w14:textId="77777777" w:rsidR="006972C9" w:rsidRPr="00EB16EC" w:rsidRDefault="006972C9" w:rsidP="006972C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0D633E66" w14:textId="747A7C77" w:rsidR="006972C9" w:rsidRDefault="006972C9" w:rsidP="006972C9">
            <w:pPr>
              <w:pStyle w:val="BodyText"/>
              <w:tabs>
                <w:tab w:val="decimal" w:pos="43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35D8B26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26AFFE35" w14:textId="1A05CE7B" w:rsidR="006972C9" w:rsidRPr="00EB16EC" w:rsidRDefault="006972C9" w:rsidP="006972C9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8B80315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565B0F93" w14:textId="6BCEF1DD" w:rsidR="006972C9" w:rsidRDefault="006972C9" w:rsidP="006972C9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0.01</w:t>
            </w:r>
          </w:p>
        </w:tc>
        <w:tc>
          <w:tcPr>
            <w:tcW w:w="135" w:type="pct"/>
            <w:shd w:val="clear" w:color="auto" w:fill="auto"/>
          </w:tcPr>
          <w:p w14:paraId="7E715729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5D29BB26" w14:textId="7D21996D" w:rsidR="006972C9" w:rsidRPr="00EB16EC" w:rsidRDefault="006972C9" w:rsidP="006972C9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0.97</w:t>
            </w:r>
          </w:p>
        </w:tc>
      </w:tr>
      <w:tr w:rsidR="006972C9" w:rsidRPr="00EB16EC" w14:paraId="7CAC0E48" w14:textId="77777777" w:rsidTr="0014422E">
        <w:tc>
          <w:tcPr>
            <w:tcW w:w="2098" w:type="pct"/>
          </w:tcPr>
          <w:p w14:paraId="3486143C" w14:textId="0D07EB6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476" w:type="pct"/>
          </w:tcPr>
          <w:p w14:paraId="16C30FA6" w14:textId="77777777" w:rsidR="006972C9" w:rsidRPr="00EB16EC" w:rsidRDefault="006972C9" w:rsidP="006972C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543C2294" w14:textId="03DE8B30" w:rsidR="006972C9" w:rsidRDefault="006972C9" w:rsidP="006972C9">
            <w:pPr>
              <w:pStyle w:val="BodyText"/>
              <w:tabs>
                <w:tab w:val="decimal" w:pos="43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207685A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113AFD58" w14:textId="0B8E6FD5" w:rsidR="006972C9" w:rsidRPr="00EB16EC" w:rsidRDefault="006972C9" w:rsidP="006972C9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F15D8BC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24286DE1" w14:textId="7264E51D" w:rsidR="006972C9" w:rsidRDefault="006972C9" w:rsidP="006972C9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5.32</w:t>
            </w:r>
          </w:p>
        </w:tc>
        <w:tc>
          <w:tcPr>
            <w:tcW w:w="135" w:type="pct"/>
            <w:shd w:val="clear" w:color="auto" w:fill="auto"/>
          </w:tcPr>
          <w:p w14:paraId="3E0C1273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702CAB14" w14:textId="23B68638" w:rsidR="006972C9" w:rsidRPr="00EB16EC" w:rsidRDefault="006972C9" w:rsidP="006972C9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14.33</w:t>
            </w:r>
          </w:p>
        </w:tc>
      </w:tr>
      <w:tr w:rsidR="006972C9" w:rsidRPr="00EB16EC" w14:paraId="16EAED59" w14:textId="77777777" w:rsidTr="0014422E">
        <w:tc>
          <w:tcPr>
            <w:tcW w:w="2098" w:type="pct"/>
          </w:tcPr>
          <w:p w14:paraId="20E1089C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6" w:type="pct"/>
          </w:tcPr>
          <w:p w14:paraId="74141EE9" w14:textId="77777777" w:rsidR="006972C9" w:rsidRPr="00EB16EC" w:rsidRDefault="006972C9" w:rsidP="006972C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42F2D378" w14:textId="77777777" w:rsidR="006972C9" w:rsidRDefault="006972C9" w:rsidP="006972C9">
            <w:pPr>
              <w:pStyle w:val="BodyText"/>
              <w:tabs>
                <w:tab w:val="decimal" w:pos="43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8A78220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4D37F62B" w14:textId="77777777" w:rsidR="006972C9" w:rsidRPr="00EB16EC" w:rsidRDefault="006972C9" w:rsidP="006972C9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76EBA2DD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48D3F0EB" w14:textId="77777777" w:rsidR="006972C9" w:rsidRDefault="006972C9" w:rsidP="006972C9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05CE524C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5737E8CD" w14:textId="77777777" w:rsidR="006972C9" w:rsidRPr="00EB16EC" w:rsidRDefault="006972C9" w:rsidP="006972C9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72C9" w:rsidRPr="00EB16EC" w14:paraId="519BAC87" w14:textId="77777777" w:rsidTr="00EC3D31">
        <w:tc>
          <w:tcPr>
            <w:tcW w:w="2098" w:type="pct"/>
          </w:tcPr>
          <w:p w14:paraId="7CB6620B" w14:textId="1AE59A9F" w:rsidR="006972C9" w:rsidRPr="00EB16EC" w:rsidRDefault="006972C9" w:rsidP="006972C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476" w:type="pct"/>
          </w:tcPr>
          <w:p w14:paraId="7BDC4B5C" w14:textId="77777777" w:rsidR="006972C9" w:rsidRPr="00EB16EC" w:rsidRDefault="006972C9" w:rsidP="006972C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4D4402EE" w14:textId="77777777" w:rsidR="006972C9" w:rsidRPr="00EB16EC" w:rsidRDefault="006972C9" w:rsidP="006972C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45313DB3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0D18E2AF" w14:textId="77777777" w:rsidR="006972C9" w:rsidRPr="00EB16EC" w:rsidRDefault="006972C9" w:rsidP="006972C9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0EBD0135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03E4197C" w14:textId="77777777" w:rsidR="006972C9" w:rsidRPr="00EB16EC" w:rsidRDefault="006972C9" w:rsidP="006972C9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60B26B9C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37D7170A" w14:textId="77777777" w:rsidR="006972C9" w:rsidRPr="00EB16EC" w:rsidRDefault="006972C9" w:rsidP="006972C9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72C9" w:rsidRPr="00EB16EC" w14:paraId="0D6450D1" w14:textId="77777777" w:rsidTr="00EC3D31">
        <w:tc>
          <w:tcPr>
            <w:tcW w:w="2098" w:type="pct"/>
          </w:tcPr>
          <w:p w14:paraId="5C36A556" w14:textId="7569860C" w:rsidR="006972C9" w:rsidRPr="00EB16EC" w:rsidRDefault="006972C9" w:rsidP="006972C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476" w:type="pct"/>
          </w:tcPr>
          <w:p w14:paraId="3771BC78" w14:textId="77777777" w:rsidR="006972C9" w:rsidRPr="00EB16EC" w:rsidRDefault="006972C9" w:rsidP="006972C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21581479" w14:textId="54143BD9" w:rsidR="006972C9" w:rsidRPr="00EB16EC" w:rsidRDefault="006972C9" w:rsidP="006972C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0.30</w:t>
            </w:r>
          </w:p>
        </w:tc>
        <w:tc>
          <w:tcPr>
            <w:tcW w:w="147" w:type="pct"/>
          </w:tcPr>
          <w:p w14:paraId="4B16275E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2BF130F1" w14:textId="18C9B1D2" w:rsidR="006972C9" w:rsidRPr="00EB16EC" w:rsidRDefault="006972C9" w:rsidP="006972C9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4.13</w:t>
            </w:r>
          </w:p>
        </w:tc>
        <w:tc>
          <w:tcPr>
            <w:tcW w:w="148" w:type="pct"/>
            <w:shd w:val="clear" w:color="auto" w:fill="auto"/>
          </w:tcPr>
          <w:p w14:paraId="5EEF67B0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2169B87C" w14:textId="5A9AC010" w:rsidR="006972C9" w:rsidRPr="00EB16EC" w:rsidRDefault="006972C9" w:rsidP="006972C9">
            <w:pPr>
              <w:pStyle w:val="BodyText"/>
              <w:tabs>
                <w:tab w:val="decimal" w:pos="411"/>
              </w:tabs>
              <w:spacing w:after="0" w:line="240" w:lineRule="auto"/>
              <w:ind w:right="27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6FD735F3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2E3DA15E" w14:textId="05012E5B" w:rsidR="006972C9" w:rsidRPr="00EB16EC" w:rsidRDefault="006972C9" w:rsidP="006972C9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6972C9" w:rsidRPr="00EB16EC" w14:paraId="2F61BB80" w14:textId="77777777" w:rsidTr="00EC3D31">
        <w:tc>
          <w:tcPr>
            <w:tcW w:w="2098" w:type="pct"/>
          </w:tcPr>
          <w:p w14:paraId="5C7D2835" w14:textId="6C4874B7" w:rsidR="006972C9" w:rsidRPr="00EB16EC" w:rsidRDefault="006972C9" w:rsidP="006972C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476" w:type="pct"/>
          </w:tcPr>
          <w:p w14:paraId="487C61A1" w14:textId="77777777" w:rsidR="006972C9" w:rsidRPr="00EB16EC" w:rsidRDefault="006972C9" w:rsidP="006972C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66BA384D" w14:textId="1E2F47FC" w:rsidR="006972C9" w:rsidRPr="00EB16EC" w:rsidRDefault="006972C9" w:rsidP="006972C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23.47</w:t>
            </w:r>
          </w:p>
        </w:tc>
        <w:tc>
          <w:tcPr>
            <w:tcW w:w="147" w:type="pct"/>
          </w:tcPr>
          <w:p w14:paraId="110EC182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7E226267" w14:textId="106A6211" w:rsidR="006972C9" w:rsidRPr="00EB16EC" w:rsidRDefault="006972C9" w:rsidP="006972C9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37.56</w:t>
            </w:r>
          </w:p>
        </w:tc>
        <w:tc>
          <w:tcPr>
            <w:tcW w:w="148" w:type="pct"/>
            <w:shd w:val="clear" w:color="auto" w:fill="auto"/>
          </w:tcPr>
          <w:p w14:paraId="082602E1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35493626" w14:textId="7DC6FB3A" w:rsidR="006972C9" w:rsidRPr="00EB16EC" w:rsidRDefault="006972C9" w:rsidP="006972C9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54AF236C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5DEEDB59" w14:textId="195C0FD5" w:rsidR="006972C9" w:rsidRPr="00EB16EC" w:rsidRDefault="006972C9" w:rsidP="006972C9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6972C9" w:rsidRPr="00EB16EC" w14:paraId="39BD9B32" w14:textId="77777777" w:rsidTr="00EC3D31">
        <w:tc>
          <w:tcPr>
            <w:tcW w:w="2098" w:type="pct"/>
          </w:tcPr>
          <w:p w14:paraId="6B5056A4" w14:textId="581FB87D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476" w:type="pct"/>
          </w:tcPr>
          <w:p w14:paraId="0418C220" w14:textId="77777777" w:rsidR="006972C9" w:rsidRPr="00EB16EC" w:rsidRDefault="006972C9" w:rsidP="006972C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44DBF282" w14:textId="0573115A" w:rsidR="006972C9" w:rsidRPr="00EB16EC" w:rsidRDefault="006972C9" w:rsidP="006972C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2.43</w:t>
            </w:r>
          </w:p>
        </w:tc>
        <w:tc>
          <w:tcPr>
            <w:tcW w:w="147" w:type="pct"/>
          </w:tcPr>
          <w:p w14:paraId="44F3377F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41A4EDE9" w14:textId="5C40F30D" w:rsidR="006972C9" w:rsidRPr="00EB16EC" w:rsidRDefault="006972C9" w:rsidP="006972C9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F47D743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321A1A74" w14:textId="55A0E2F8" w:rsidR="006972C9" w:rsidRPr="00EB16EC" w:rsidRDefault="006972C9" w:rsidP="006972C9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2E75AA62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73164E0F" w14:textId="3BAE4CE0" w:rsidR="006972C9" w:rsidRPr="00EB16EC" w:rsidRDefault="006972C9" w:rsidP="006972C9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6972C9" w:rsidRPr="007B0B57" w14:paraId="47B2B77A" w14:textId="77777777" w:rsidTr="00EC3D31">
        <w:tc>
          <w:tcPr>
            <w:tcW w:w="2098" w:type="pct"/>
          </w:tcPr>
          <w:p w14:paraId="72790793" w14:textId="77777777" w:rsidR="006972C9" w:rsidRPr="005C2579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6" w:type="pct"/>
          </w:tcPr>
          <w:p w14:paraId="28249A06" w14:textId="77777777" w:rsidR="006972C9" w:rsidRPr="005C2579" w:rsidRDefault="006972C9" w:rsidP="006972C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1F35A954" w14:textId="77777777" w:rsidR="006972C9" w:rsidRPr="005C2579" w:rsidRDefault="006972C9" w:rsidP="006972C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68ADCA7D" w14:textId="77777777" w:rsidR="006972C9" w:rsidRPr="005C2579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6E3E087B" w14:textId="77777777" w:rsidR="006972C9" w:rsidRPr="005C2579" w:rsidRDefault="006972C9" w:rsidP="006972C9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5CD8462D" w14:textId="77777777" w:rsidR="006972C9" w:rsidRPr="005C2579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700910F9" w14:textId="77777777" w:rsidR="006972C9" w:rsidRPr="005C2579" w:rsidRDefault="006972C9" w:rsidP="006972C9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26DD1E7D" w14:textId="77777777" w:rsidR="006972C9" w:rsidRPr="005C2579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0BE768F8" w14:textId="77777777" w:rsidR="006972C9" w:rsidRPr="005C2579" w:rsidRDefault="006972C9" w:rsidP="006972C9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972C9" w:rsidRPr="00EB16EC" w14:paraId="59581177" w14:textId="77777777" w:rsidTr="00EC3D31">
        <w:tc>
          <w:tcPr>
            <w:tcW w:w="2098" w:type="pct"/>
          </w:tcPr>
          <w:p w14:paraId="2EE00D7C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476" w:type="pct"/>
          </w:tcPr>
          <w:p w14:paraId="64722530" w14:textId="77777777" w:rsidR="006972C9" w:rsidRPr="00EB16EC" w:rsidRDefault="006972C9" w:rsidP="006972C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0A0985CC" w14:textId="77777777" w:rsidR="006972C9" w:rsidRPr="00EB16EC" w:rsidRDefault="006972C9" w:rsidP="006972C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2A5E910B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08EF13BD" w14:textId="77777777" w:rsidR="006972C9" w:rsidRPr="00EB16EC" w:rsidRDefault="006972C9" w:rsidP="006972C9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56D4EABD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413E2D86" w14:textId="77777777" w:rsidR="006972C9" w:rsidRPr="00EB16EC" w:rsidRDefault="006972C9" w:rsidP="006972C9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096557DB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0FE82ECC" w14:textId="77777777" w:rsidR="006972C9" w:rsidRPr="00EB16EC" w:rsidRDefault="006972C9" w:rsidP="006972C9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72C9" w:rsidRPr="00EB16EC" w14:paraId="23031E5C" w14:textId="77777777" w:rsidTr="00EC3D31">
        <w:tc>
          <w:tcPr>
            <w:tcW w:w="2098" w:type="pct"/>
          </w:tcPr>
          <w:p w14:paraId="22A2D567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476" w:type="pct"/>
          </w:tcPr>
          <w:p w14:paraId="5BE19BB8" w14:textId="77777777" w:rsidR="006972C9" w:rsidRPr="00EB16EC" w:rsidRDefault="006972C9" w:rsidP="006972C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77" w:type="pct"/>
          </w:tcPr>
          <w:p w14:paraId="791FD0BC" w14:textId="28A96E1E" w:rsidR="006972C9" w:rsidRPr="00EB16EC" w:rsidRDefault="006972C9" w:rsidP="006972C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42.80</w:t>
            </w:r>
          </w:p>
        </w:tc>
        <w:tc>
          <w:tcPr>
            <w:tcW w:w="147" w:type="pct"/>
          </w:tcPr>
          <w:p w14:paraId="5497B5E8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5B2A57A0" w14:textId="4B3D6CC6" w:rsidR="006972C9" w:rsidRPr="00EB16EC" w:rsidRDefault="006972C9" w:rsidP="006972C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EB16EC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148" w:type="pct"/>
            <w:shd w:val="clear" w:color="auto" w:fill="auto"/>
          </w:tcPr>
          <w:p w14:paraId="027086DF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31F2C226" w14:textId="2A6D6C3C" w:rsidR="006972C9" w:rsidRPr="00EB16EC" w:rsidRDefault="006972C9" w:rsidP="006972C9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490EFAEE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5EBD661C" w14:textId="435FC194" w:rsidR="006972C9" w:rsidRPr="00EB16EC" w:rsidRDefault="006972C9" w:rsidP="006972C9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72C9" w:rsidRPr="00EB16EC" w14:paraId="2303F96D" w14:textId="77777777" w:rsidTr="00EC3D31">
        <w:tc>
          <w:tcPr>
            <w:tcW w:w="2098" w:type="pct"/>
          </w:tcPr>
          <w:p w14:paraId="49B06F43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476" w:type="pct"/>
          </w:tcPr>
          <w:p w14:paraId="10A92DE4" w14:textId="77777777" w:rsidR="006972C9" w:rsidRPr="00EB16EC" w:rsidRDefault="006972C9" w:rsidP="006972C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4552416B" w14:textId="4B440DF3" w:rsidR="006972C9" w:rsidRPr="00EB16EC" w:rsidRDefault="006972C9" w:rsidP="006972C9">
            <w:pPr>
              <w:pStyle w:val="BodyText"/>
              <w:tabs>
                <w:tab w:val="decimal" w:pos="43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7FA48B8C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668A665A" w14:textId="49BC573F" w:rsidR="006972C9" w:rsidRPr="00EB16EC" w:rsidRDefault="006972C9" w:rsidP="006972C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116.93</w:t>
            </w:r>
          </w:p>
        </w:tc>
        <w:tc>
          <w:tcPr>
            <w:tcW w:w="148" w:type="pct"/>
            <w:shd w:val="clear" w:color="auto" w:fill="auto"/>
          </w:tcPr>
          <w:p w14:paraId="66858B7F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2C456A32" w14:textId="42DDF8A9" w:rsidR="006972C9" w:rsidRPr="00EB16EC" w:rsidRDefault="006972C9" w:rsidP="006972C9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7E07B895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094123B8" w14:textId="2EA56B8E" w:rsidR="006972C9" w:rsidRPr="00EB16EC" w:rsidRDefault="006972C9" w:rsidP="006972C9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72C9" w:rsidRPr="00EB16EC" w14:paraId="0853F98D" w14:textId="77777777" w:rsidTr="00EC3D31">
        <w:tc>
          <w:tcPr>
            <w:tcW w:w="2098" w:type="pct"/>
          </w:tcPr>
          <w:p w14:paraId="6A848B2F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476" w:type="pct"/>
          </w:tcPr>
          <w:p w14:paraId="79DC79F0" w14:textId="77777777" w:rsidR="006972C9" w:rsidRPr="00EB16EC" w:rsidRDefault="006972C9" w:rsidP="006972C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77" w:type="pct"/>
          </w:tcPr>
          <w:p w14:paraId="1A3EF3A9" w14:textId="4B335E83" w:rsidR="006972C9" w:rsidRPr="00EB16EC" w:rsidRDefault="006972C9" w:rsidP="006972C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4.92</w:t>
            </w:r>
          </w:p>
        </w:tc>
        <w:tc>
          <w:tcPr>
            <w:tcW w:w="147" w:type="pct"/>
          </w:tcPr>
          <w:p w14:paraId="7C165D74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010C1ACA" w14:textId="40FF1E6F" w:rsidR="006972C9" w:rsidRPr="00EB16EC" w:rsidRDefault="006972C9" w:rsidP="006972C9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5.39</w:t>
            </w:r>
          </w:p>
        </w:tc>
        <w:tc>
          <w:tcPr>
            <w:tcW w:w="148" w:type="pct"/>
            <w:shd w:val="clear" w:color="auto" w:fill="auto"/>
          </w:tcPr>
          <w:p w14:paraId="486C5D5F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0046E2E1" w14:textId="1AAB1FA7" w:rsidR="006972C9" w:rsidRPr="00EB16EC" w:rsidRDefault="006972C9" w:rsidP="006972C9">
            <w:pPr>
              <w:pStyle w:val="BodyText"/>
              <w:tabs>
                <w:tab w:val="decimal" w:pos="588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4.92</w:t>
            </w:r>
          </w:p>
        </w:tc>
        <w:tc>
          <w:tcPr>
            <w:tcW w:w="135" w:type="pct"/>
            <w:shd w:val="clear" w:color="auto" w:fill="auto"/>
          </w:tcPr>
          <w:p w14:paraId="3A7A76C1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072A999E" w14:textId="5A31BA05" w:rsidR="006972C9" w:rsidRPr="00EB16EC" w:rsidRDefault="006972C9" w:rsidP="006972C9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5.39</w:t>
            </w:r>
          </w:p>
        </w:tc>
      </w:tr>
      <w:tr w:rsidR="006972C9" w:rsidRPr="00EB16EC" w14:paraId="1972B42F" w14:textId="77777777" w:rsidTr="00EC3D31">
        <w:tc>
          <w:tcPr>
            <w:tcW w:w="2098" w:type="pct"/>
          </w:tcPr>
          <w:p w14:paraId="18993DB6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รายได้ค่าธรรมเนียมการจัดการกองทรัสต์</w:t>
            </w:r>
          </w:p>
        </w:tc>
        <w:tc>
          <w:tcPr>
            <w:tcW w:w="476" w:type="pct"/>
          </w:tcPr>
          <w:p w14:paraId="49E13E64" w14:textId="77777777" w:rsidR="006972C9" w:rsidRPr="00EB16EC" w:rsidRDefault="006972C9" w:rsidP="006972C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612362E9" w14:textId="3AE028EA" w:rsidR="006972C9" w:rsidRPr="00EB16EC" w:rsidRDefault="006972C9" w:rsidP="006972C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3.14</w:t>
            </w:r>
          </w:p>
        </w:tc>
        <w:tc>
          <w:tcPr>
            <w:tcW w:w="147" w:type="pct"/>
          </w:tcPr>
          <w:p w14:paraId="259663A8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1579E3CC" w14:textId="1F595E9D" w:rsidR="006972C9" w:rsidRPr="00EB16EC" w:rsidRDefault="006972C9" w:rsidP="006972C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13.86</w:t>
            </w:r>
          </w:p>
        </w:tc>
        <w:tc>
          <w:tcPr>
            <w:tcW w:w="148" w:type="pct"/>
            <w:shd w:val="clear" w:color="auto" w:fill="auto"/>
          </w:tcPr>
          <w:p w14:paraId="0024D2B1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  <w:shd w:val="clear" w:color="auto" w:fill="auto"/>
          </w:tcPr>
          <w:p w14:paraId="1FB39204" w14:textId="3CABEA76" w:rsidR="006972C9" w:rsidRPr="00EB16EC" w:rsidRDefault="006972C9" w:rsidP="006972C9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46F56265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4ECC94BB" w14:textId="6A676F11" w:rsidR="006972C9" w:rsidRPr="00EB16EC" w:rsidRDefault="006972C9" w:rsidP="006972C9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72C9" w:rsidRPr="00EB16EC" w14:paraId="6DB05D0A" w14:textId="77777777" w:rsidTr="00EC3D31">
        <w:tc>
          <w:tcPr>
            <w:tcW w:w="2098" w:type="pct"/>
          </w:tcPr>
          <w:p w14:paraId="60773847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476" w:type="pct"/>
          </w:tcPr>
          <w:p w14:paraId="58B6E764" w14:textId="5CDBB1C3" w:rsidR="006972C9" w:rsidRPr="00EB16EC" w:rsidRDefault="00641243" w:rsidP="006972C9">
            <w:pPr>
              <w:pStyle w:val="BodyText"/>
              <w:tabs>
                <w:tab w:val="decimal" w:pos="162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 w:cs="Angsana New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477" w:type="pct"/>
          </w:tcPr>
          <w:p w14:paraId="7BD7BADF" w14:textId="0956F7AA" w:rsidR="006972C9" w:rsidRPr="00EB16EC" w:rsidRDefault="006972C9" w:rsidP="006972C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18.63</w:t>
            </w:r>
          </w:p>
        </w:tc>
        <w:tc>
          <w:tcPr>
            <w:tcW w:w="147" w:type="pct"/>
          </w:tcPr>
          <w:p w14:paraId="1E28EB29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22D237F9" w14:textId="23C5CB66" w:rsidR="006972C9" w:rsidRPr="00EB16EC" w:rsidRDefault="006972C9" w:rsidP="006972C9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75BA0825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</w:tcPr>
          <w:p w14:paraId="7CD77896" w14:textId="7473EC50" w:rsidR="006972C9" w:rsidRPr="00EB16EC" w:rsidRDefault="006972C9" w:rsidP="006972C9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21.97</w:t>
            </w:r>
          </w:p>
        </w:tc>
        <w:tc>
          <w:tcPr>
            <w:tcW w:w="135" w:type="pct"/>
          </w:tcPr>
          <w:p w14:paraId="713A0A26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</w:tcPr>
          <w:p w14:paraId="5AA45727" w14:textId="1D1CDE42" w:rsidR="006972C9" w:rsidRPr="00EB16EC" w:rsidRDefault="006972C9" w:rsidP="006972C9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72C9" w:rsidRPr="00EB16EC" w14:paraId="1F282DF9" w14:textId="77777777" w:rsidTr="00EC3D31">
        <w:tc>
          <w:tcPr>
            <w:tcW w:w="2098" w:type="pct"/>
          </w:tcPr>
          <w:p w14:paraId="21EE3BBA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476" w:type="pct"/>
          </w:tcPr>
          <w:p w14:paraId="4B76020C" w14:textId="77777777" w:rsidR="006972C9" w:rsidRPr="00EB16EC" w:rsidRDefault="006972C9" w:rsidP="006972C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09395809" w14:textId="7B113771" w:rsidR="006972C9" w:rsidRPr="00EB16EC" w:rsidRDefault="006972C9" w:rsidP="006972C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0.06</w:t>
            </w:r>
          </w:p>
        </w:tc>
        <w:tc>
          <w:tcPr>
            <w:tcW w:w="147" w:type="pct"/>
          </w:tcPr>
          <w:p w14:paraId="77F3044B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40F8A5D6" w14:textId="53FFD518" w:rsidR="006972C9" w:rsidRPr="00EB16EC" w:rsidRDefault="006972C9" w:rsidP="006972C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0.19</w:t>
            </w:r>
          </w:p>
        </w:tc>
        <w:tc>
          <w:tcPr>
            <w:tcW w:w="148" w:type="pct"/>
          </w:tcPr>
          <w:p w14:paraId="1DFECE7F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</w:tcPr>
          <w:p w14:paraId="5344AA1D" w14:textId="3856189B" w:rsidR="006972C9" w:rsidRPr="00EB16EC" w:rsidRDefault="006972C9" w:rsidP="006972C9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0.06</w:t>
            </w:r>
          </w:p>
        </w:tc>
        <w:tc>
          <w:tcPr>
            <w:tcW w:w="135" w:type="pct"/>
          </w:tcPr>
          <w:p w14:paraId="0C3EFB6C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</w:tcPr>
          <w:p w14:paraId="67400C63" w14:textId="2E4E32F5" w:rsidR="006972C9" w:rsidRPr="00EB16EC" w:rsidRDefault="006972C9" w:rsidP="006972C9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0.07</w:t>
            </w:r>
          </w:p>
        </w:tc>
      </w:tr>
      <w:tr w:rsidR="006972C9" w:rsidRPr="00EB16EC" w14:paraId="0C966DEB" w14:textId="77777777" w:rsidTr="00EC3D31">
        <w:tc>
          <w:tcPr>
            <w:tcW w:w="2098" w:type="pct"/>
          </w:tcPr>
          <w:p w14:paraId="26D25037" w14:textId="5E146728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476" w:type="pct"/>
          </w:tcPr>
          <w:p w14:paraId="6D5C1BFA" w14:textId="77777777" w:rsidR="006972C9" w:rsidRPr="00EB16EC" w:rsidRDefault="006972C9" w:rsidP="006972C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01AA4966" w14:textId="352613F6" w:rsidR="006972C9" w:rsidRPr="00EB16EC" w:rsidRDefault="006972C9" w:rsidP="006972C9">
            <w:pPr>
              <w:pStyle w:val="BodyText"/>
              <w:tabs>
                <w:tab w:val="decimal" w:pos="603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9.22</w:t>
            </w:r>
          </w:p>
        </w:tc>
        <w:tc>
          <w:tcPr>
            <w:tcW w:w="147" w:type="pct"/>
          </w:tcPr>
          <w:p w14:paraId="7CCE8007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191292AB" w14:textId="3B7F57C7" w:rsidR="006972C9" w:rsidRPr="00EB16EC" w:rsidRDefault="006972C9" w:rsidP="006972C9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78916E61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</w:tcPr>
          <w:p w14:paraId="7E446B48" w14:textId="59FABB10" w:rsidR="006972C9" w:rsidRPr="00EB16EC" w:rsidRDefault="006972C9" w:rsidP="006972C9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21D4A6AA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</w:tcPr>
          <w:p w14:paraId="760A84D2" w14:textId="1F574E67" w:rsidR="006972C9" w:rsidRPr="00EB16EC" w:rsidRDefault="006972C9" w:rsidP="006972C9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72C9" w:rsidRPr="00EB16EC" w14:paraId="07717A0A" w14:textId="77777777" w:rsidTr="00EC3D31">
        <w:tc>
          <w:tcPr>
            <w:tcW w:w="2098" w:type="pct"/>
          </w:tcPr>
          <w:p w14:paraId="63787489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476" w:type="pct"/>
          </w:tcPr>
          <w:p w14:paraId="1F1B85C3" w14:textId="77777777" w:rsidR="006972C9" w:rsidRPr="00EB16EC" w:rsidRDefault="006972C9" w:rsidP="006972C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7DE74315" w14:textId="3165F9CA" w:rsidR="006972C9" w:rsidRPr="00EB16EC" w:rsidRDefault="006972C9" w:rsidP="006972C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4.71</w:t>
            </w:r>
          </w:p>
        </w:tc>
        <w:tc>
          <w:tcPr>
            <w:tcW w:w="147" w:type="pct"/>
          </w:tcPr>
          <w:p w14:paraId="2C057424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68455820" w14:textId="1B1157AC" w:rsidR="006972C9" w:rsidRPr="00EB16EC" w:rsidRDefault="006972C9" w:rsidP="006972C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1.58</w:t>
            </w:r>
          </w:p>
        </w:tc>
        <w:tc>
          <w:tcPr>
            <w:tcW w:w="148" w:type="pct"/>
          </w:tcPr>
          <w:p w14:paraId="4752B5AA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</w:tcPr>
          <w:p w14:paraId="4B102621" w14:textId="02E73CF8" w:rsidR="006972C9" w:rsidRPr="00EB16EC" w:rsidRDefault="006972C9" w:rsidP="006972C9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4593A4FE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</w:tcPr>
          <w:p w14:paraId="4C2D786B" w14:textId="5C3FE4C6" w:rsidR="006972C9" w:rsidRPr="00EB16EC" w:rsidRDefault="006972C9" w:rsidP="006972C9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72C9" w:rsidRPr="00EB16EC" w14:paraId="36EB406E" w14:textId="77777777" w:rsidTr="00EC3D31">
        <w:tc>
          <w:tcPr>
            <w:tcW w:w="2098" w:type="pct"/>
          </w:tcPr>
          <w:p w14:paraId="27638AF4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476" w:type="pct"/>
          </w:tcPr>
          <w:p w14:paraId="30D68AC2" w14:textId="77777777" w:rsidR="006972C9" w:rsidRPr="00EB16EC" w:rsidRDefault="006972C9" w:rsidP="006972C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3195FF55" w14:textId="302C8131" w:rsidR="006972C9" w:rsidRPr="00EB16EC" w:rsidRDefault="006972C9" w:rsidP="006972C9">
            <w:pPr>
              <w:pStyle w:val="BodyText"/>
              <w:tabs>
                <w:tab w:val="decimal" w:pos="43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27124F6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29A3DD57" w14:textId="035D2E4A" w:rsidR="006972C9" w:rsidRPr="00EB16EC" w:rsidRDefault="006972C9" w:rsidP="006972C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0.07</w:t>
            </w:r>
          </w:p>
        </w:tc>
        <w:tc>
          <w:tcPr>
            <w:tcW w:w="148" w:type="pct"/>
          </w:tcPr>
          <w:p w14:paraId="0E6F22A2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</w:tcPr>
          <w:p w14:paraId="58905407" w14:textId="7C1A95A3" w:rsidR="006972C9" w:rsidRPr="00EB16EC" w:rsidRDefault="006972C9" w:rsidP="006972C9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33F46CB5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</w:tcPr>
          <w:p w14:paraId="42FB1F44" w14:textId="1A386C5B" w:rsidR="006972C9" w:rsidRPr="00EB16EC" w:rsidRDefault="006972C9" w:rsidP="006972C9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72C9" w:rsidRPr="00EB16EC" w14:paraId="6F4E8B9E" w14:textId="77777777" w:rsidTr="00EC3D31">
        <w:tc>
          <w:tcPr>
            <w:tcW w:w="2098" w:type="pct"/>
          </w:tcPr>
          <w:p w14:paraId="7A1395CC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ค่าบริการระบบอิเล็กโทรนิกส์เมล</w:t>
            </w:r>
          </w:p>
        </w:tc>
        <w:tc>
          <w:tcPr>
            <w:tcW w:w="476" w:type="pct"/>
          </w:tcPr>
          <w:p w14:paraId="5C66AB25" w14:textId="77777777" w:rsidR="006972C9" w:rsidRPr="00EB16EC" w:rsidRDefault="006972C9" w:rsidP="006972C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69C083FA" w14:textId="15C2A78B" w:rsidR="006972C9" w:rsidRPr="00EB16EC" w:rsidRDefault="006972C9" w:rsidP="006972C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11.62</w:t>
            </w:r>
          </w:p>
        </w:tc>
        <w:tc>
          <w:tcPr>
            <w:tcW w:w="147" w:type="pct"/>
          </w:tcPr>
          <w:p w14:paraId="19941059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6043E9D7" w14:textId="28C58754" w:rsidR="006972C9" w:rsidRPr="00EB16EC" w:rsidRDefault="006972C9" w:rsidP="006972C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10.71</w:t>
            </w:r>
          </w:p>
        </w:tc>
        <w:tc>
          <w:tcPr>
            <w:tcW w:w="148" w:type="pct"/>
          </w:tcPr>
          <w:p w14:paraId="286ED032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</w:tcPr>
          <w:p w14:paraId="3E35E801" w14:textId="7B01AC11" w:rsidR="006972C9" w:rsidRPr="00EB16EC" w:rsidRDefault="006972C9" w:rsidP="006972C9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4.84</w:t>
            </w:r>
          </w:p>
        </w:tc>
        <w:tc>
          <w:tcPr>
            <w:tcW w:w="135" w:type="pct"/>
          </w:tcPr>
          <w:p w14:paraId="35124009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</w:tcPr>
          <w:p w14:paraId="182F72A9" w14:textId="01A18C2B" w:rsidR="006972C9" w:rsidRPr="00EB16EC" w:rsidRDefault="006972C9" w:rsidP="006972C9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5.00</w:t>
            </w:r>
          </w:p>
        </w:tc>
      </w:tr>
      <w:tr w:rsidR="006972C9" w:rsidRPr="00EB16EC" w14:paraId="1F7CC89A" w14:textId="77777777" w:rsidTr="00EC3D31">
        <w:tc>
          <w:tcPr>
            <w:tcW w:w="2098" w:type="pct"/>
          </w:tcPr>
          <w:p w14:paraId="334F1E84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ค่าธรรมเนียมการจัดการ</w:t>
            </w:r>
          </w:p>
        </w:tc>
        <w:tc>
          <w:tcPr>
            <w:tcW w:w="476" w:type="pct"/>
          </w:tcPr>
          <w:p w14:paraId="7D527A00" w14:textId="77777777" w:rsidR="006972C9" w:rsidRPr="00EB16EC" w:rsidRDefault="006972C9" w:rsidP="006972C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601F6036" w14:textId="1D74BC01" w:rsidR="006972C9" w:rsidRPr="00EB16EC" w:rsidRDefault="006972C9" w:rsidP="006972C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0.26</w:t>
            </w:r>
          </w:p>
        </w:tc>
        <w:tc>
          <w:tcPr>
            <w:tcW w:w="147" w:type="pct"/>
          </w:tcPr>
          <w:p w14:paraId="2EBAEE88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545D94FF" w14:textId="3CE56F11" w:rsidR="006972C9" w:rsidRPr="00EB16EC" w:rsidRDefault="006972C9" w:rsidP="006972C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0.76</w:t>
            </w:r>
          </w:p>
        </w:tc>
        <w:tc>
          <w:tcPr>
            <w:tcW w:w="148" w:type="pct"/>
          </w:tcPr>
          <w:p w14:paraId="2529E051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</w:tcPr>
          <w:p w14:paraId="528F498F" w14:textId="0A32F606" w:rsidR="006972C9" w:rsidRPr="00EB16EC" w:rsidRDefault="006972C9" w:rsidP="006972C9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5E05CD63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</w:tcPr>
          <w:p w14:paraId="1FA53206" w14:textId="2D8B0E6F" w:rsidR="006972C9" w:rsidRPr="00EB16EC" w:rsidRDefault="006972C9" w:rsidP="006972C9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6972C9" w:rsidRPr="00EB16EC" w14:paraId="16D1455B" w14:textId="77777777" w:rsidTr="00EC3D31">
        <w:tc>
          <w:tcPr>
            <w:tcW w:w="2098" w:type="pct"/>
          </w:tcPr>
          <w:p w14:paraId="11288D2C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476" w:type="pct"/>
          </w:tcPr>
          <w:p w14:paraId="5BBC8090" w14:textId="77777777" w:rsidR="006972C9" w:rsidRPr="00EB16EC" w:rsidRDefault="006972C9" w:rsidP="006972C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699CFB43" w14:textId="70F07D25" w:rsidR="006972C9" w:rsidRPr="00EB16EC" w:rsidRDefault="006972C9" w:rsidP="006972C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21.86</w:t>
            </w:r>
          </w:p>
        </w:tc>
        <w:tc>
          <w:tcPr>
            <w:tcW w:w="147" w:type="pct"/>
          </w:tcPr>
          <w:p w14:paraId="46602935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7219B75C" w14:textId="48E2B8F1" w:rsidR="006972C9" w:rsidRPr="00EB16EC" w:rsidRDefault="006972C9" w:rsidP="006972C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22.54</w:t>
            </w:r>
          </w:p>
        </w:tc>
        <w:tc>
          <w:tcPr>
            <w:tcW w:w="148" w:type="pct"/>
          </w:tcPr>
          <w:p w14:paraId="5F9C2DD8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</w:tcPr>
          <w:p w14:paraId="0597A731" w14:textId="5F139977" w:rsidR="006972C9" w:rsidRPr="00EB16EC" w:rsidRDefault="006972C9" w:rsidP="006972C9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21.86</w:t>
            </w:r>
          </w:p>
        </w:tc>
        <w:tc>
          <w:tcPr>
            <w:tcW w:w="135" w:type="pct"/>
          </w:tcPr>
          <w:p w14:paraId="25F5AF9C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</w:tcPr>
          <w:p w14:paraId="5D5EBEF9" w14:textId="4AB596BC" w:rsidR="006972C9" w:rsidRPr="00EB16EC" w:rsidRDefault="006972C9" w:rsidP="006972C9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21.91</w:t>
            </w:r>
          </w:p>
        </w:tc>
      </w:tr>
      <w:tr w:rsidR="006972C9" w:rsidRPr="00EB16EC" w14:paraId="222661B5" w14:textId="77777777" w:rsidTr="00EC3D31">
        <w:tc>
          <w:tcPr>
            <w:tcW w:w="2098" w:type="pct"/>
          </w:tcPr>
          <w:p w14:paraId="755E60F0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476" w:type="pct"/>
          </w:tcPr>
          <w:p w14:paraId="40B9CFD3" w14:textId="77777777" w:rsidR="006972C9" w:rsidRPr="00EB16EC" w:rsidRDefault="006972C9" w:rsidP="006972C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33669636" w14:textId="5EC92F71" w:rsidR="006972C9" w:rsidRPr="00EB16EC" w:rsidRDefault="006972C9" w:rsidP="006972C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0.25</w:t>
            </w:r>
          </w:p>
        </w:tc>
        <w:tc>
          <w:tcPr>
            <w:tcW w:w="147" w:type="pct"/>
          </w:tcPr>
          <w:p w14:paraId="019D772E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10F1BFDC" w14:textId="3CDDC041" w:rsidR="006972C9" w:rsidRPr="00EB16EC" w:rsidRDefault="006972C9" w:rsidP="006972C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1.50</w:t>
            </w:r>
          </w:p>
        </w:tc>
        <w:tc>
          <w:tcPr>
            <w:tcW w:w="148" w:type="pct"/>
          </w:tcPr>
          <w:p w14:paraId="255A0B7B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</w:tcPr>
          <w:p w14:paraId="0A772146" w14:textId="16996F5D" w:rsidR="006972C9" w:rsidRPr="00EB16EC" w:rsidRDefault="006972C9" w:rsidP="006972C9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0.08</w:t>
            </w:r>
          </w:p>
        </w:tc>
        <w:tc>
          <w:tcPr>
            <w:tcW w:w="135" w:type="pct"/>
          </w:tcPr>
          <w:p w14:paraId="17444360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</w:tcPr>
          <w:p w14:paraId="30D979E7" w14:textId="33648A8B" w:rsidR="006972C9" w:rsidRPr="00EB16EC" w:rsidRDefault="006972C9" w:rsidP="006972C9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1.00</w:t>
            </w:r>
          </w:p>
        </w:tc>
      </w:tr>
      <w:tr w:rsidR="006972C9" w:rsidRPr="00EB16EC" w14:paraId="20867D90" w14:textId="77777777" w:rsidTr="00EC3D31">
        <w:tc>
          <w:tcPr>
            <w:tcW w:w="2098" w:type="pct"/>
          </w:tcPr>
          <w:p w14:paraId="357F233A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476" w:type="pct"/>
          </w:tcPr>
          <w:p w14:paraId="69772852" w14:textId="77777777" w:rsidR="006972C9" w:rsidRPr="00EB16EC" w:rsidRDefault="006972C9" w:rsidP="006972C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1B52B572" w14:textId="4E414413" w:rsidR="006972C9" w:rsidRPr="00EB16EC" w:rsidRDefault="006972C9" w:rsidP="006972C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14.21</w:t>
            </w:r>
          </w:p>
        </w:tc>
        <w:tc>
          <w:tcPr>
            <w:tcW w:w="147" w:type="pct"/>
          </w:tcPr>
          <w:p w14:paraId="4F07A038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729A5AF5" w14:textId="22255B20" w:rsidR="006972C9" w:rsidRPr="00EB16EC" w:rsidRDefault="006972C9" w:rsidP="006972C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21.98</w:t>
            </w:r>
          </w:p>
        </w:tc>
        <w:tc>
          <w:tcPr>
            <w:tcW w:w="148" w:type="pct"/>
          </w:tcPr>
          <w:p w14:paraId="26A0684F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</w:tcPr>
          <w:p w14:paraId="72CE698D" w14:textId="448DA70A" w:rsidR="006972C9" w:rsidRPr="00EB16EC" w:rsidRDefault="006972C9" w:rsidP="006972C9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3.07</w:t>
            </w:r>
          </w:p>
        </w:tc>
        <w:tc>
          <w:tcPr>
            <w:tcW w:w="135" w:type="pct"/>
          </w:tcPr>
          <w:p w14:paraId="73B431AB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</w:tcPr>
          <w:p w14:paraId="62E2593E" w14:textId="3323C95E" w:rsidR="006972C9" w:rsidRPr="00EB16EC" w:rsidRDefault="006972C9" w:rsidP="006972C9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4.15</w:t>
            </w:r>
          </w:p>
        </w:tc>
      </w:tr>
      <w:tr w:rsidR="006972C9" w:rsidRPr="00EB16EC" w14:paraId="7671D152" w14:textId="77777777" w:rsidTr="00EC3D31">
        <w:tc>
          <w:tcPr>
            <w:tcW w:w="2098" w:type="pct"/>
          </w:tcPr>
          <w:p w14:paraId="628BAF37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476" w:type="pct"/>
          </w:tcPr>
          <w:p w14:paraId="23CDA9C6" w14:textId="77777777" w:rsidR="006972C9" w:rsidRPr="00EB16EC" w:rsidRDefault="006972C9" w:rsidP="006972C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23F6CDC6" w14:textId="02925E15" w:rsidR="006972C9" w:rsidRPr="00EB16EC" w:rsidRDefault="006972C9" w:rsidP="006972C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1.35</w:t>
            </w:r>
          </w:p>
        </w:tc>
        <w:tc>
          <w:tcPr>
            <w:tcW w:w="147" w:type="pct"/>
          </w:tcPr>
          <w:p w14:paraId="4E40EB49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2B8F3EDD" w14:textId="0E25A87B" w:rsidR="006972C9" w:rsidRPr="00EB16EC" w:rsidRDefault="006972C9" w:rsidP="006972C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0.54</w:t>
            </w:r>
          </w:p>
        </w:tc>
        <w:tc>
          <w:tcPr>
            <w:tcW w:w="148" w:type="pct"/>
          </w:tcPr>
          <w:p w14:paraId="316B7AFA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" w:type="pct"/>
          </w:tcPr>
          <w:p w14:paraId="0359A8BC" w14:textId="6FBB0410" w:rsidR="006972C9" w:rsidRPr="00EB16EC" w:rsidRDefault="006972C9" w:rsidP="006972C9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0.92</w:t>
            </w:r>
          </w:p>
        </w:tc>
        <w:tc>
          <w:tcPr>
            <w:tcW w:w="135" w:type="pct"/>
          </w:tcPr>
          <w:p w14:paraId="21AAD498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gridSpan w:val="2"/>
          </w:tcPr>
          <w:p w14:paraId="31AA89B6" w14:textId="7EF0F0F0" w:rsidR="006972C9" w:rsidRPr="00EB16EC" w:rsidRDefault="006972C9" w:rsidP="006972C9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0.12</w:t>
            </w:r>
          </w:p>
        </w:tc>
      </w:tr>
    </w:tbl>
    <w:p w14:paraId="0DC679D5" w14:textId="77777777" w:rsidR="006972C9" w:rsidRDefault="006972C9">
      <w:r>
        <w:br w:type="page"/>
      </w:r>
    </w:p>
    <w:tbl>
      <w:tblPr>
        <w:tblW w:w="9451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956"/>
        <w:gridCol w:w="905"/>
        <w:gridCol w:w="902"/>
        <w:gridCol w:w="270"/>
        <w:gridCol w:w="8"/>
        <w:gridCol w:w="981"/>
        <w:gridCol w:w="6"/>
        <w:gridCol w:w="263"/>
        <w:gridCol w:w="15"/>
        <w:gridCol w:w="892"/>
        <w:gridCol w:w="255"/>
        <w:gridCol w:w="11"/>
        <w:gridCol w:w="987"/>
      </w:tblGrid>
      <w:tr w:rsidR="006972C9" w:rsidRPr="00EB16EC" w14:paraId="29EE5AFE" w14:textId="77777777" w:rsidTr="00F92AB1">
        <w:tc>
          <w:tcPr>
            <w:tcW w:w="2093" w:type="pct"/>
          </w:tcPr>
          <w:p w14:paraId="5E3713BC" w14:textId="6E2D36BA" w:rsidR="006972C9" w:rsidRPr="005C2579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479" w:type="pct"/>
          </w:tcPr>
          <w:p w14:paraId="01FCEA71" w14:textId="77777777" w:rsidR="006972C9" w:rsidRPr="005C2579" w:rsidRDefault="006972C9" w:rsidP="006972C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6" w:type="pct"/>
            <w:gridSpan w:val="5"/>
          </w:tcPr>
          <w:p w14:paraId="1A7F04FD" w14:textId="05CF8659" w:rsidR="006972C9" w:rsidRPr="005C2579" w:rsidRDefault="006972C9" w:rsidP="006972C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72C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  <w:gridSpan w:val="2"/>
          </w:tcPr>
          <w:p w14:paraId="15EF2C4A" w14:textId="77777777" w:rsidR="006972C9" w:rsidRPr="005C2579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pct"/>
            <w:gridSpan w:val="4"/>
          </w:tcPr>
          <w:p w14:paraId="220B6354" w14:textId="7D9B1A07" w:rsidR="006972C9" w:rsidRPr="005C2579" w:rsidRDefault="006972C9" w:rsidP="006972C9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72C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72C9" w:rsidRPr="00EB16EC" w14:paraId="2AE4E6CF" w14:textId="77777777" w:rsidTr="00F92AB1">
        <w:tc>
          <w:tcPr>
            <w:tcW w:w="2093" w:type="pct"/>
          </w:tcPr>
          <w:p w14:paraId="0276B227" w14:textId="5799681E" w:rsidR="006972C9" w:rsidRPr="005C2579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6972C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6972C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6972C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6972C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79" w:type="pct"/>
          </w:tcPr>
          <w:p w14:paraId="1E9D2B28" w14:textId="77777777" w:rsidR="006972C9" w:rsidRPr="005C2579" w:rsidRDefault="006972C9" w:rsidP="006972C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0E8D5EB9" w14:textId="66399C1C" w:rsidR="006972C9" w:rsidRPr="005C2579" w:rsidRDefault="006972C9" w:rsidP="006972C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972C9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6972C9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7" w:type="pct"/>
            <w:gridSpan w:val="2"/>
          </w:tcPr>
          <w:p w14:paraId="6077AABC" w14:textId="77777777" w:rsidR="006972C9" w:rsidRPr="005C2579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" w:type="pct"/>
            <w:gridSpan w:val="2"/>
          </w:tcPr>
          <w:p w14:paraId="69DDCBBB" w14:textId="4B26C676" w:rsidR="006972C9" w:rsidRPr="005C2579" w:rsidRDefault="006972C9" w:rsidP="006972C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72C9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6972C9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7" w:type="pct"/>
            <w:gridSpan w:val="2"/>
          </w:tcPr>
          <w:p w14:paraId="7CDDB22D" w14:textId="77777777" w:rsidR="006972C9" w:rsidRPr="005C2579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1" w:type="pct"/>
          </w:tcPr>
          <w:p w14:paraId="6009621B" w14:textId="299887CB" w:rsidR="006972C9" w:rsidRPr="005C2579" w:rsidRDefault="006972C9" w:rsidP="006972C9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6972C9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6972C9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5" w:type="pct"/>
          </w:tcPr>
          <w:p w14:paraId="63058617" w14:textId="77777777" w:rsidR="006972C9" w:rsidRPr="005C2579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  <w:gridSpan w:val="2"/>
          </w:tcPr>
          <w:p w14:paraId="65F609DA" w14:textId="5B9E31F0" w:rsidR="006972C9" w:rsidRPr="005C2579" w:rsidRDefault="006972C9" w:rsidP="006972C9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72C9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6972C9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6972C9" w:rsidRPr="00EB16EC" w14:paraId="05447FA6" w14:textId="77777777" w:rsidTr="00F92AB1">
        <w:tc>
          <w:tcPr>
            <w:tcW w:w="2093" w:type="pct"/>
          </w:tcPr>
          <w:p w14:paraId="0E01A8C7" w14:textId="31A7CF3F" w:rsidR="006972C9" w:rsidRPr="005C2579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9" w:type="pct"/>
          </w:tcPr>
          <w:p w14:paraId="70B48287" w14:textId="77777777" w:rsidR="006972C9" w:rsidRPr="005C2579" w:rsidRDefault="006972C9" w:rsidP="006972C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5" w:type="pct"/>
            <w:gridSpan w:val="11"/>
          </w:tcPr>
          <w:p w14:paraId="44D0471A" w14:textId="24E211E1" w:rsidR="006972C9" w:rsidRPr="005C2579" w:rsidRDefault="006972C9" w:rsidP="006972C9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72C9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972C9" w:rsidRPr="00EB16EC" w14:paraId="7BAEE7AC" w14:textId="77777777" w:rsidTr="00F92AB1">
        <w:tc>
          <w:tcPr>
            <w:tcW w:w="2093" w:type="pct"/>
          </w:tcPr>
          <w:p w14:paraId="7CB213B2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บุคคลที่</w: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479" w:type="pct"/>
          </w:tcPr>
          <w:p w14:paraId="56AA822F" w14:textId="77777777" w:rsidR="006972C9" w:rsidRPr="00EB16EC" w:rsidRDefault="006972C9" w:rsidP="006972C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77" w:type="pct"/>
          </w:tcPr>
          <w:p w14:paraId="66511BEA" w14:textId="77777777" w:rsidR="006972C9" w:rsidRPr="00EB16EC" w:rsidRDefault="006972C9" w:rsidP="006972C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  <w:gridSpan w:val="2"/>
          </w:tcPr>
          <w:p w14:paraId="50A8CDDA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" w:type="pct"/>
            <w:gridSpan w:val="2"/>
          </w:tcPr>
          <w:p w14:paraId="76EE08F9" w14:textId="77777777" w:rsidR="006972C9" w:rsidRPr="00EB16EC" w:rsidRDefault="006972C9" w:rsidP="006972C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  <w:gridSpan w:val="2"/>
          </w:tcPr>
          <w:p w14:paraId="24DB1E10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1" w:type="pct"/>
          </w:tcPr>
          <w:p w14:paraId="051D0AFB" w14:textId="77777777" w:rsidR="006972C9" w:rsidRPr="00EB16EC" w:rsidRDefault="006972C9" w:rsidP="006972C9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" w:type="pct"/>
          </w:tcPr>
          <w:p w14:paraId="463AF761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  <w:gridSpan w:val="2"/>
          </w:tcPr>
          <w:p w14:paraId="5F3126EB" w14:textId="77777777" w:rsidR="006972C9" w:rsidRPr="00EB16EC" w:rsidRDefault="006972C9" w:rsidP="006972C9">
            <w:pPr>
              <w:pStyle w:val="BodyText"/>
              <w:tabs>
                <w:tab w:val="decimal" w:pos="54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972C9" w:rsidRPr="00EB16EC" w14:paraId="763F8735" w14:textId="77777777" w:rsidTr="00F92AB1">
        <w:tc>
          <w:tcPr>
            <w:tcW w:w="2093" w:type="pct"/>
          </w:tcPr>
          <w:p w14:paraId="7B60EAB3" w14:textId="46692B57" w:rsidR="006972C9" w:rsidRPr="00EB16EC" w:rsidRDefault="006972C9" w:rsidP="006972C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479" w:type="pct"/>
          </w:tcPr>
          <w:p w14:paraId="5018C20C" w14:textId="77777777" w:rsidR="006972C9" w:rsidRPr="00EB16EC" w:rsidRDefault="006972C9" w:rsidP="006972C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77" w:type="pct"/>
          </w:tcPr>
          <w:p w14:paraId="60D92B49" w14:textId="459E3362" w:rsidR="006972C9" w:rsidRPr="00EB16EC" w:rsidRDefault="006972C9" w:rsidP="006972C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0.54</w:t>
            </w:r>
          </w:p>
        </w:tc>
        <w:tc>
          <w:tcPr>
            <w:tcW w:w="147" w:type="pct"/>
            <w:gridSpan w:val="2"/>
          </w:tcPr>
          <w:p w14:paraId="065E8310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" w:type="pct"/>
            <w:gridSpan w:val="2"/>
          </w:tcPr>
          <w:p w14:paraId="72D6B3BB" w14:textId="01632258" w:rsidR="006972C9" w:rsidRPr="00EB16EC" w:rsidRDefault="006972C9" w:rsidP="006972C9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  <w:gridSpan w:val="2"/>
          </w:tcPr>
          <w:p w14:paraId="31BA129B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1" w:type="pct"/>
          </w:tcPr>
          <w:p w14:paraId="4A689FF2" w14:textId="44300A92" w:rsidR="006972C9" w:rsidRPr="00EB16EC" w:rsidRDefault="006972C9" w:rsidP="006972C9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2ACCE660" w14:textId="77777777" w:rsidR="006972C9" w:rsidRPr="00EB16EC" w:rsidRDefault="006972C9" w:rsidP="006972C9">
            <w:pPr>
              <w:pStyle w:val="NoSpacing"/>
              <w:tabs>
                <w:tab w:val="decimal" w:pos="41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  <w:gridSpan w:val="2"/>
          </w:tcPr>
          <w:p w14:paraId="11AEB417" w14:textId="6E32E696" w:rsidR="006972C9" w:rsidRPr="00EB16EC" w:rsidRDefault="006972C9" w:rsidP="006972C9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72C9" w:rsidRPr="00EB16EC" w14:paraId="6863F679" w14:textId="77777777" w:rsidTr="00F92AB1">
        <w:tc>
          <w:tcPr>
            <w:tcW w:w="2093" w:type="pct"/>
          </w:tcPr>
          <w:p w14:paraId="7FFABDAC" w14:textId="0116DA2B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479" w:type="pct"/>
          </w:tcPr>
          <w:p w14:paraId="514B69FE" w14:textId="77777777" w:rsidR="006972C9" w:rsidRPr="00EB16EC" w:rsidRDefault="006972C9" w:rsidP="006972C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552E0E83" w14:textId="11FC7224" w:rsidR="006972C9" w:rsidRPr="00EB16EC" w:rsidRDefault="006972C9" w:rsidP="006972C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5.34</w:t>
            </w:r>
          </w:p>
        </w:tc>
        <w:tc>
          <w:tcPr>
            <w:tcW w:w="147" w:type="pct"/>
            <w:gridSpan w:val="2"/>
          </w:tcPr>
          <w:p w14:paraId="62EF9E3D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" w:type="pct"/>
            <w:gridSpan w:val="2"/>
          </w:tcPr>
          <w:p w14:paraId="1D968485" w14:textId="31C507DF" w:rsidR="006972C9" w:rsidRPr="00EB16EC" w:rsidRDefault="006972C9" w:rsidP="006972C9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  <w:gridSpan w:val="2"/>
          </w:tcPr>
          <w:p w14:paraId="3266AD8C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1" w:type="pct"/>
          </w:tcPr>
          <w:p w14:paraId="281C956C" w14:textId="02124CB3" w:rsidR="006972C9" w:rsidRPr="00EB16EC" w:rsidRDefault="006972C9" w:rsidP="006972C9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6B9D2799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  <w:gridSpan w:val="2"/>
          </w:tcPr>
          <w:p w14:paraId="070510D9" w14:textId="1ABB3DD6" w:rsidR="006972C9" w:rsidRPr="00EB16EC" w:rsidRDefault="006972C9" w:rsidP="006972C9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72C9" w:rsidRPr="00EB16EC" w14:paraId="26D0E7F4" w14:textId="77777777" w:rsidTr="00F92AB1">
        <w:tc>
          <w:tcPr>
            <w:tcW w:w="2093" w:type="pct"/>
          </w:tcPr>
          <w:p w14:paraId="5DF36F26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479" w:type="pct"/>
          </w:tcPr>
          <w:p w14:paraId="5EFBF3EC" w14:textId="77777777" w:rsidR="006972C9" w:rsidRPr="00EB16EC" w:rsidRDefault="006972C9" w:rsidP="006972C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02C98CE4" w14:textId="1CB39729" w:rsidR="006972C9" w:rsidRPr="00EB16EC" w:rsidRDefault="006972C9" w:rsidP="006972C9">
            <w:pPr>
              <w:pStyle w:val="BodyText"/>
              <w:tabs>
                <w:tab w:val="decimal" w:pos="43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  <w:gridSpan w:val="2"/>
          </w:tcPr>
          <w:p w14:paraId="092EA660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" w:type="pct"/>
            <w:gridSpan w:val="2"/>
          </w:tcPr>
          <w:p w14:paraId="5DB17669" w14:textId="05C7A1E0" w:rsidR="006972C9" w:rsidRPr="00EB16EC" w:rsidRDefault="006972C9" w:rsidP="006972C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0.65</w:t>
            </w:r>
          </w:p>
        </w:tc>
        <w:tc>
          <w:tcPr>
            <w:tcW w:w="147" w:type="pct"/>
            <w:gridSpan w:val="2"/>
          </w:tcPr>
          <w:p w14:paraId="7C187A31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1" w:type="pct"/>
          </w:tcPr>
          <w:p w14:paraId="52149579" w14:textId="1315285A" w:rsidR="006972C9" w:rsidRPr="00EB16EC" w:rsidRDefault="006972C9" w:rsidP="006972C9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7AB71D8B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  <w:gridSpan w:val="2"/>
          </w:tcPr>
          <w:p w14:paraId="5DF54E7D" w14:textId="4B35C751" w:rsidR="006972C9" w:rsidRPr="00EB16EC" w:rsidRDefault="006972C9" w:rsidP="006972C9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972C9" w:rsidRPr="00EB16EC" w14:paraId="4C1A8C18" w14:textId="77777777" w:rsidTr="00F92AB1">
        <w:tc>
          <w:tcPr>
            <w:tcW w:w="2093" w:type="pct"/>
          </w:tcPr>
          <w:p w14:paraId="375F4D9D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479" w:type="pct"/>
          </w:tcPr>
          <w:p w14:paraId="5E314EEF" w14:textId="77777777" w:rsidR="006972C9" w:rsidRPr="00EB16EC" w:rsidRDefault="006972C9" w:rsidP="006972C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24AE0AEE" w14:textId="30BACFB2" w:rsidR="006972C9" w:rsidRPr="00EB16EC" w:rsidRDefault="006972C9" w:rsidP="006972C9">
            <w:pPr>
              <w:pStyle w:val="BodyText"/>
              <w:tabs>
                <w:tab w:val="decimal" w:pos="43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  <w:gridSpan w:val="2"/>
          </w:tcPr>
          <w:p w14:paraId="43E619B6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" w:type="pct"/>
            <w:gridSpan w:val="2"/>
          </w:tcPr>
          <w:p w14:paraId="6D753F5E" w14:textId="5699B44A" w:rsidR="006972C9" w:rsidRPr="00EB16EC" w:rsidRDefault="006972C9" w:rsidP="006972C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0.02</w:t>
            </w:r>
          </w:p>
        </w:tc>
        <w:tc>
          <w:tcPr>
            <w:tcW w:w="147" w:type="pct"/>
            <w:gridSpan w:val="2"/>
          </w:tcPr>
          <w:p w14:paraId="460CFAB3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1" w:type="pct"/>
          </w:tcPr>
          <w:p w14:paraId="7AFA811C" w14:textId="2DB9B674" w:rsidR="006972C9" w:rsidRPr="00EB16EC" w:rsidRDefault="006972C9" w:rsidP="006972C9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77381870" w14:textId="77777777" w:rsidR="006972C9" w:rsidRPr="00EB16EC" w:rsidRDefault="006972C9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  <w:gridSpan w:val="2"/>
          </w:tcPr>
          <w:p w14:paraId="3E0E77E6" w14:textId="692C57EC" w:rsidR="006972C9" w:rsidRPr="00EB16EC" w:rsidRDefault="006972C9" w:rsidP="006972C9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92AB1" w:rsidRPr="00EB16EC" w14:paraId="5979BA70" w14:textId="77777777" w:rsidTr="00F92AB1">
        <w:tc>
          <w:tcPr>
            <w:tcW w:w="2093" w:type="pct"/>
          </w:tcPr>
          <w:p w14:paraId="3235A31B" w14:textId="77777777" w:rsidR="00F92AB1" w:rsidRPr="00EB16EC" w:rsidRDefault="00F92AB1" w:rsidP="006972C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9" w:type="pct"/>
          </w:tcPr>
          <w:p w14:paraId="4EBF148E" w14:textId="77777777" w:rsidR="00F92AB1" w:rsidRPr="00EB16EC" w:rsidRDefault="00F92AB1" w:rsidP="006972C9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</w:tcPr>
          <w:p w14:paraId="13846BF2" w14:textId="77777777" w:rsidR="00F92AB1" w:rsidRDefault="00F92AB1" w:rsidP="006972C9">
            <w:pPr>
              <w:pStyle w:val="BodyText"/>
              <w:tabs>
                <w:tab w:val="decimal" w:pos="43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14:paraId="5A2DED04" w14:textId="77777777" w:rsidR="00F92AB1" w:rsidRPr="00EB16EC" w:rsidRDefault="00F92AB1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" w:type="pct"/>
            <w:gridSpan w:val="2"/>
          </w:tcPr>
          <w:p w14:paraId="2EEAA4F2" w14:textId="77777777" w:rsidR="00F92AB1" w:rsidRPr="00EB16EC" w:rsidRDefault="00F92AB1" w:rsidP="006972C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14:paraId="7AC6A05E" w14:textId="77777777" w:rsidR="00F92AB1" w:rsidRPr="00EB16EC" w:rsidRDefault="00F92AB1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1" w:type="pct"/>
          </w:tcPr>
          <w:p w14:paraId="310328CA" w14:textId="77777777" w:rsidR="00F92AB1" w:rsidRDefault="00F92AB1" w:rsidP="006972C9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6140A3EC" w14:textId="77777777" w:rsidR="00F92AB1" w:rsidRPr="00EB16EC" w:rsidRDefault="00F92AB1" w:rsidP="006972C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  <w:gridSpan w:val="2"/>
          </w:tcPr>
          <w:p w14:paraId="07DD8D13" w14:textId="77777777" w:rsidR="00F92AB1" w:rsidRPr="00EB16EC" w:rsidRDefault="00F92AB1" w:rsidP="006972C9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92AB1" w:rsidRPr="00EB16EC" w14:paraId="0DD428D1" w14:textId="77777777" w:rsidTr="00F92AB1">
        <w:tc>
          <w:tcPr>
            <w:tcW w:w="2093" w:type="pct"/>
          </w:tcPr>
          <w:p w14:paraId="32CEC7D6" w14:textId="77777777" w:rsidR="007B0B57" w:rsidRPr="00EB16EC" w:rsidRDefault="007B0B57" w:rsidP="007B0B57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479" w:type="pct"/>
          </w:tcPr>
          <w:p w14:paraId="41D520C7" w14:textId="77777777" w:rsidR="007B0B57" w:rsidRPr="00EB16EC" w:rsidRDefault="007B0B57" w:rsidP="007B0B57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6" w:type="pct"/>
          </w:tcPr>
          <w:p w14:paraId="285754F0" w14:textId="77777777" w:rsidR="007B0B57" w:rsidRPr="00EB16EC" w:rsidRDefault="007B0B57" w:rsidP="007B0B57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396246DE" w14:textId="77777777" w:rsidR="007B0B57" w:rsidRPr="00EB16EC" w:rsidRDefault="007B0B57" w:rsidP="007B0B5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gridSpan w:val="2"/>
            <w:shd w:val="clear" w:color="auto" w:fill="auto"/>
          </w:tcPr>
          <w:p w14:paraId="0A4577A9" w14:textId="77777777" w:rsidR="007B0B57" w:rsidRPr="00EB16EC" w:rsidRDefault="007B0B57" w:rsidP="007B0B5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260C4D09" w14:textId="77777777" w:rsidR="007B0B57" w:rsidRPr="00EB16EC" w:rsidRDefault="007B0B57" w:rsidP="007B0B5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shd w:val="clear" w:color="auto" w:fill="auto"/>
          </w:tcPr>
          <w:p w14:paraId="40F4266A" w14:textId="77777777" w:rsidR="007B0B57" w:rsidRPr="00EB16EC" w:rsidRDefault="007B0B57" w:rsidP="007B0B57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717289AB" w14:textId="77777777" w:rsidR="007B0B57" w:rsidRPr="00EB16EC" w:rsidRDefault="007B0B57" w:rsidP="007B0B5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52186B2B" w14:textId="77777777" w:rsidR="007B0B57" w:rsidRPr="00EB16EC" w:rsidRDefault="007B0B57" w:rsidP="007B0B57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92AB1" w:rsidRPr="00EB16EC" w14:paraId="7B29E4E1" w14:textId="77777777" w:rsidTr="00F92AB1">
        <w:tc>
          <w:tcPr>
            <w:tcW w:w="2093" w:type="pct"/>
          </w:tcPr>
          <w:p w14:paraId="1F2E8563" w14:textId="77777777" w:rsidR="007B0B57" w:rsidRPr="00EB16EC" w:rsidRDefault="007B0B57" w:rsidP="007B0B5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479" w:type="pct"/>
          </w:tcPr>
          <w:p w14:paraId="56BFE7ED" w14:textId="77777777" w:rsidR="007B0B57" w:rsidRPr="00EB16EC" w:rsidRDefault="007B0B57" w:rsidP="007B0B57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6" w:type="pct"/>
          </w:tcPr>
          <w:p w14:paraId="1B315B72" w14:textId="77777777" w:rsidR="007B0B57" w:rsidRPr="00EB16EC" w:rsidRDefault="007B0B57" w:rsidP="00597AA1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6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4F8DF0EA" w14:textId="77777777" w:rsidR="007B0B57" w:rsidRPr="00EB16EC" w:rsidRDefault="007B0B57" w:rsidP="007B0B5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gridSpan w:val="2"/>
            <w:shd w:val="clear" w:color="auto" w:fill="auto"/>
          </w:tcPr>
          <w:p w14:paraId="13602C4F" w14:textId="77777777" w:rsidR="007B0B57" w:rsidRPr="00EB16EC" w:rsidRDefault="007B0B57" w:rsidP="007B0B5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6B908A5E" w14:textId="77777777" w:rsidR="007B0B57" w:rsidRPr="00EB16EC" w:rsidRDefault="007B0B57" w:rsidP="007B0B5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shd w:val="clear" w:color="auto" w:fill="auto"/>
          </w:tcPr>
          <w:p w14:paraId="231936C8" w14:textId="77777777" w:rsidR="007B0B57" w:rsidRPr="00EB16EC" w:rsidRDefault="007B0B57" w:rsidP="007B0B57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1957493C" w14:textId="77777777" w:rsidR="007B0B57" w:rsidRPr="00EB16EC" w:rsidRDefault="007B0B57" w:rsidP="007B0B5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44A14D93" w14:textId="77777777" w:rsidR="007B0B57" w:rsidRPr="00EB16EC" w:rsidRDefault="007B0B57" w:rsidP="00AD2EE3">
            <w:pPr>
              <w:pStyle w:val="BodyText"/>
              <w:tabs>
                <w:tab w:val="decimal" w:pos="543"/>
                <w:tab w:val="left" w:pos="780"/>
                <w:tab w:val="left" w:pos="89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92AB1" w:rsidRPr="00EB16EC" w14:paraId="40420723" w14:textId="77777777" w:rsidTr="00F92AB1">
        <w:trPr>
          <w:trHeight w:val="299"/>
        </w:trPr>
        <w:tc>
          <w:tcPr>
            <w:tcW w:w="2093" w:type="pct"/>
          </w:tcPr>
          <w:p w14:paraId="113E7BD6" w14:textId="77777777" w:rsidR="007B0B57" w:rsidRPr="00EB16EC" w:rsidRDefault="007B0B57" w:rsidP="007B0B57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479" w:type="pct"/>
          </w:tcPr>
          <w:p w14:paraId="25216A08" w14:textId="77777777" w:rsidR="007B0B57" w:rsidRPr="00EB16EC" w:rsidRDefault="007B0B57" w:rsidP="007B0B57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6" w:type="pct"/>
          </w:tcPr>
          <w:p w14:paraId="0DED6B9B" w14:textId="21EC0AFD" w:rsidR="007B0B57" w:rsidRPr="00EB16EC" w:rsidRDefault="007B0B57" w:rsidP="007B0B57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56.69</w:t>
            </w:r>
          </w:p>
        </w:tc>
        <w:tc>
          <w:tcPr>
            <w:tcW w:w="143" w:type="pct"/>
          </w:tcPr>
          <w:p w14:paraId="6845E3B6" w14:textId="77777777" w:rsidR="007B0B57" w:rsidRPr="00EB16EC" w:rsidRDefault="007B0B57" w:rsidP="007B0B5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gridSpan w:val="2"/>
            <w:shd w:val="clear" w:color="auto" w:fill="auto"/>
          </w:tcPr>
          <w:p w14:paraId="5C3DA51E" w14:textId="23A9703C" w:rsidR="007B0B57" w:rsidRPr="00EB16EC" w:rsidRDefault="007B0B57" w:rsidP="00F92AB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69.27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43F44E3C" w14:textId="77777777" w:rsidR="007B0B57" w:rsidRPr="00EB16EC" w:rsidRDefault="007B0B57" w:rsidP="007B0B5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shd w:val="clear" w:color="auto" w:fill="auto"/>
          </w:tcPr>
          <w:p w14:paraId="0E6A2193" w14:textId="1623B553" w:rsidR="007B0B57" w:rsidRPr="00EB16EC" w:rsidRDefault="007B0B57" w:rsidP="007B0B57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25.72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1896CCB6" w14:textId="77777777" w:rsidR="007B0B57" w:rsidRPr="00EB16EC" w:rsidRDefault="007B0B57" w:rsidP="007B0B5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shd w:val="clear" w:color="auto" w:fill="auto"/>
          </w:tcPr>
          <w:p w14:paraId="6C382075" w14:textId="74ACE3D5" w:rsidR="007B0B57" w:rsidRPr="00EB16EC" w:rsidRDefault="007B0B57" w:rsidP="00AD2EE3">
            <w:pPr>
              <w:pStyle w:val="BodyText"/>
              <w:tabs>
                <w:tab w:val="decimal" w:pos="62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33.80</w:t>
            </w:r>
          </w:p>
        </w:tc>
      </w:tr>
      <w:tr w:rsidR="00F92AB1" w:rsidRPr="00EB16EC" w14:paraId="0B284B28" w14:textId="77777777" w:rsidTr="00F92AB1">
        <w:tc>
          <w:tcPr>
            <w:tcW w:w="2093" w:type="pct"/>
          </w:tcPr>
          <w:p w14:paraId="4018B370" w14:textId="77777777" w:rsidR="007B0B57" w:rsidRPr="00EB16EC" w:rsidRDefault="007B0B57" w:rsidP="007B0B57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ผลประโยชน์ระยะยาว</w:t>
            </w:r>
          </w:p>
        </w:tc>
        <w:tc>
          <w:tcPr>
            <w:tcW w:w="479" w:type="pct"/>
          </w:tcPr>
          <w:p w14:paraId="0EA8B4D8" w14:textId="77777777" w:rsidR="007B0B57" w:rsidRPr="00EB16EC" w:rsidRDefault="007B0B57" w:rsidP="007B0B57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792E7E2F" w14:textId="3A75C395" w:rsidR="007B0B57" w:rsidRPr="00EB16EC" w:rsidRDefault="007B0B57" w:rsidP="007B0B57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5.32</w:t>
            </w:r>
          </w:p>
        </w:tc>
        <w:tc>
          <w:tcPr>
            <w:tcW w:w="143" w:type="pct"/>
          </w:tcPr>
          <w:p w14:paraId="07ABC85D" w14:textId="77777777" w:rsidR="007B0B57" w:rsidRPr="00EB16EC" w:rsidRDefault="007B0B57" w:rsidP="007B0B5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3251DA" w14:textId="36438218" w:rsidR="007B0B57" w:rsidRPr="00EB16EC" w:rsidRDefault="007B0B57" w:rsidP="007B0B5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4.00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797B0FA1" w14:textId="77777777" w:rsidR="007B0B57" w:rsidRPr="00EB16EC" w:rsidRDefault="007B0B57" w:rsidP="007B0B5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1381DD" w14:textId="76AA1190" w:rsidR="007B0B57" w:rsidRPr="00EB16EC" w:rsidRDefault="007B0B57" w:rsidP="007B0B57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2.19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64699DD3" w14:textId="77777777" w:rsidR="007B0B57" w:rsidRPr="00EB16EC" w:rsidRDefault="007B0B57" w:rsidP="007B0B5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</w:tcPr>
          <w:p w14:paraId="42D89DBE" w14:textId="27AD5732" w:rsidR="007B0B57" w:rsidRPr="00EB16EC" w:rsidRDefault="007B0B57" w:rsidP="00AD2EE3">
            <w:pPr>
              <w:pStyle w:val="BodyText"/>
              <w:tabs>
                <w:tab w:val="decimal" w:pos="62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2.34</w:t>
            </w:r>
          </w:p>
        </w:tc>
      </w:tr>
      <w:tr w:rsidR="00F92AB1" w:rsidRPr="00EB16EC" w14:paraId="1FE13730" w14:textId="77777777" w:rsidTr="00F92AB1">
        <w:tc>
          <w:tcPr>
            <w:tcW w:w="2093" w:type="pct"/>
          </w:tcPr>
          <w:p w14:paraId="23D7FBCC" w14:textId="77777777" w:rsidR="007B0B57" w:rsidRPr="00EB16EC" w:rsidRDefault="007B0B57" w:rsidP="007B0B5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479" w:type="pct"/>
          </w:tcPr>
          <w:p w14:paraId="2FE398C7" w14:textId="77777777" w:rsidR="007B0B57" w:rsidRPr="00EB16EC" w:rsidRDefault="007B0B57" w:rsidP="007B0B57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double" w:sz="4" w:space="0" w:color="auto"/>
            </w:tcBorders>
          </w:tcPr>
          <w:p w14:paraId="4968D1B3" w14:textId="5EF7E2CE" w:rsidR="007B0B57" w:rsidRPr="00EB16EC" w:rsidRDefault="007B0B57" w:rsidP="007B0B57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62.01</w:t>
            </w:r>
          </w:p>
        </w:tc>
        <w:tc>
          <w:tcPr>
            <w:tcW w:w="143" w:type="pct"/>
          </w:tcPr>
          <w:p w14:paraId="55419DD6" w14:textId="77777777" w:rsidR="007B0B57" w:rsidRPr="00EB16EC" w:rsidRDefault="007B0B57" w:rsidP="007B0B57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510477" w14:textId="56E29375" w:rsidR="007B0B57" w:rsidRPr="00EB16EC" w:rsidRDefault="007B0B57" w:rsidP="007B0B5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73.27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2C252E63" w14:textId="77777777" w:rsidR="007B0B57" w:rsidRPr="00EB16EC" w:rsidRDefault="007B0B57" w:rsidP="007B0B57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7147AF" w14:textId="0A0A274D" w:rsidR="007B0B57" w:rsidRPr="00EB16EC" w:rsidRDefault="007B0B57" w:rsidP="007B0B57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27.91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79D7D57E" w14:textId="77777777" w:rsidR="007B0B57" w:rsidRPr="00EB16EC" w:rsidRDefault="007B0B57" w:rsidP="007B0B57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264991" w14:textId="3FF6D389" w:rsidR="007B0B57" w:rsidRPr="00EB16EC" w:rsidRDefault="007B0B57" w:rsidP="00AD2EE3">
            <w:pPr>
              <w:pStyle w:val="BodyText"/>
              <w:tabs>
                <w:tab w:val="decimal" w:pos="62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36.14</w:t>
            </w:r>
          </w:p>
        </w:tc>
      </w:tr>
    </w:tbl>
    <w:p w14:paraId="6529CA44" w14:textId="29966DE9" w:rsidR="00156CE5" w:rsidRPr="00EB16EC" w:rsidRDefault="00156CE5">
      <w:pPr>
        <w:spacing w:line="240" w:lineRule="auto"/>
        <w:jc w:val="left"/>
        <w:rPr>
          <w:rFonts w:ascii="Angsana New" w:hAnsi="Angsana New"/>
          <w:sz w:val="20"/>
          <w:szCs w:val="20"/>
          <w:cs/>
        </w:rPr>
      </w:pPr>
    </w:p>
    <w:p w14:paraId="727D4E14" w14:textId="012F65D6" w:rsidR="00703D51" w:rsidRPr="00EB16EC" w:rsidRDefault="00703D51" w:rsidP="00703D51">
      <w:pPr>
        <w:ind w:left="540" w:right="-45"/>
        <w:rPr>
          <w:rFonts w:ascii="Angsana New" w:hAnsi="Angsana New"/>
          <w:sz w:val="28"/>
          <w:szCs w:val="28"/>
        </w:rPr>
      </w:pPr>
      <w:r w:rsidRPr="00EB16EC">
        <w:rPr>
          <w:rFonts w:ascii="Angsana New" w:hAnsi="Angsana New"/>
          <w:sz w:val="28"/>
          <w:szCs w:val="28"/>
          <w:cs/>
        </w:rPr>
        <w:t>ยอดคงเหลือกับบุคคลหรือกิจการที่เกี่ยวข้องกัน</w:t>
      </w:r>
      <w:r w:rsidRPr="00EB16EC">
        <w:rPr>
          <w:rFonts w:ascii="Angsana New" w:hAnsi="Angsana New"/>
          <w:sz w:val="28"/>
          <w:szCs w:val="28"/>
        </w:rPr>
        <w:t xml:space="preserve"> </w:t>
      </w:r>
      <w:r w:rsidRPr="00EB16EC">
        <w:rPr>
          <w:rFonts w:ascii="Angsana New" w:hAnsi="Angsana New"/>
          <w:sz w:val="28"/>
          <w:szCs w:val="28"/>
          <w:cs/>
        </w:rPr>
        <w:t xml:space="preserve">ณ วันที่ </w:t>
      </w:r>
      <w:r w:rsidR="00430002" w:rsidRPr="00EB16EC">
        <w:rPr>
          <w:rFonts w:ascii="Angsana New" w:hAnsi="Angsana New"/>
          <w:sz w:val="28"/>
          <w:szCs w:val="28"/>
        </w:rPr>
        <w:t>3</w:t>
      </w:r>
      <w:r w:rsidR="000C2FD6" w:rsidRPr="00EB16EC">
        <w:rPr>
          <w:rFonts w:ascii="Angsana New" w:hAnsi="Angsana New"/>
          <w:sz w:val="28"/>
          <w:szCs w:val="28"/>
        </w:rPr>
        <w:t xml:space="preserve">0 </w:t>
      </w:r>
      <w:r w:rsidR="000C2FD6" w:rsidRPr="00EB16EC">
        <w:rPr>
          <w:rFonts w:ascii="Angsana New" w:hAnsi="Angsana New" w:hint="cs"/>
          <w:sz w:val="28"/>
          <w:szCs w:val="28"/>
          <w:cs/>
        </w:rPr>
        <w:t>มิถุนายน</w:t>
      </w:r>
      <w:r w:rsidR="00C42606" w:rsidRPr="00EB16EC">
        <w:rPr>
          <w:rFonts w:ascii="Angsana New" w:hAnsi="Angsana New"/>
          <w:sz w:val="28"/>
          <w:szCs w:val="28"/>
          <w:cs/>
        </w:rPr>
        <w:t xml:space="preserve"> </w:t>
      </w:r>
      <w:r w:rsidR="00C42606" w:rsidRPr="00EB16EC">
        <w:rPr>
          <w:rFonts w:ascii="Angsana New" w:hAnsi="Angsana New"/>
          <w:sz w:val="28"/>
          <w:szCs w:val="28"/>
        </w:rPr>
        <w:t>256</w:t>
      </w:r>
      <w:r w:rsidR="00D76B06" w:rsidRPr="00EB16EC">
        <w:rPr>
          <w:rFonts w:ascii="Angsana New" w:hAnsi="Angsana New"/>
          <w:sz w:val="28"/>
          <w:szCs w:val="28"/>
        </w:rPr>
        <w:t>4</w:t>
      </w:r>
      <w:r w:rsidR="00C42606" w:rsidRPr="00EB16EC">
        <w:rPr>
          <w:rFonts w:ascii="Angsana New" w:hAnsi="Angsana New"/>
          <w:sz w:val="28"/>
          <w:szCs w:val="28"/>
        </w:rPr>
        <w:t xml:space="preserve"> </w:t>
      </w:r>
      <w:r w:rsidR="00C42606" w:rsidRPr="00EB16EC">
        <w:rPr>
          <w:rFonts w:ascii="Angsana New" w:hAnsi="Angsana New"/>
          <w:sz w:val="28"/>
          <w:szCs w:val="28"/>
          <w:cs/>
        </w:rPr>
        <w:t xml:space="preserve">และ </w:t>
      </w:r>
      <w:r w:rsidR="00C42606" w:rsidRPr="00EB16EC">
        <w:rPr>
          <w:rFonts w:ascii="Angsana New" w:hAnsi="Angsana New"/>
          <w:sz w:val="28"/>
          <w:szCs w:val="28"/>
        </w:rPr>
        <w:t>30</w:t>
      </w:r>
      <w:r w:rsidRPr="00EB16EC">
        <w:rPr>
          <w:rFonts w:ascii="Angsana New" w:hAnsi="Angsana New"/>
          <w:sz w:val="28"/>
          <w:szCs w:val="28"/>
          <w:cs/>
        </w:rPr>
        <w:t xml:space="preserve"> กันยายน </w:t>
      </w:r>
      <w:r w:rsidR="007A7184" w:rsidRPr="00EB16EC">
        <w:rPr>
          <w:rFonts w:ascii="Angsana New" w:hAnsi="Angsana New"/>
          <w:sz w:val="28"/>
          <w:szCs w:val="28"/>
        </w:rPr>
        <w:t>256</w:t>
      </w:r>
      <w:r w:rsidR="002B54DB" w:rsidRPr="00EB16EC">
        <w:rPr>
          <w:rFonts w:ascii="Angsana New" w:hAnsi="Angsana New"/>
          <w:sz w:val="28"/>
          <w:szCs w:val="28"/>
        </w:rPr>
        <w:t>3</w:t>
      </w:r>
      <w:r w:rsidRPr="00EB16EC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4C2954F1" w14:textId="77777777" w:rsidR="00715C33" w:rsidRPr="00EB16EC" w:rsidRDefault="00715C33" w:rsidP="00703D51">
      <w:pPr>
        <w:ind w:left="540" w:right="-45"/>
        <w:rPr>
          <w:rFonts w:ascii="Angsana New" w:hAnsi="Angsana New"/>
          <w:sz w:val="20"/>
          <w:szCs w:val="20"/>
        </w:rPr>
      </w:pPr>
    </w:p>
    <w:tbl>
      <w:tblPr>
        <w:tblW w:w="98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170"/>
        <w:gridCol w:w="269"/>
        <w:gridCol w:w="1174"/>
        <w:gridCol w:w="277"/>
        <w:gridCol w:w="1170"/>
        <w:gridCol w:w="269"/>
        <w:gridCol w:w="1256"/>
      </w:tblGrid>
      <w:tr w:rsidR="00EA592E" w:rsidRPr="00EB16EC" w14:paraId="4F2860C1" w14:textId="77777777" w:rsidTr="00C460CD">
        <w:trPr>
          <w:tblHeader/>
        </w:trPr>
        <w:tc>
          <w:tcPr>
            <w:tcW w:w="2155" w:type="pct"/>
          </w:tcPr>
          <w:p w14:paraId="68AC8F2B" w14:textId="77777777" w:rsidR="00EA592E" w:rsidRPr="00EB16EC" w:rsidRDefault="00EA592E" w:rsidP="00C42606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1" w:type="pct"/>
            <w:gridSpan w:val="3"/>
          </w:tcPr>
          <w:p w14:paraId="3EFD5ADC" w14:textId="77777777" w:rsidR="00EA592E" w:rsidRPr="00EB16EC" w:rsidRDefault="00EA592E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18937587" w14:textId="77777777" w:rsidR="00EA592E" w:rsidRPr="00EB16EC" w:rsidRDefault="00EA592E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pct"/>
            <w:gridSpan w:val="3"/>
          </w:tcPr>
          <w:p w14:paraId="6C107A15" w14:textId="77777777" w:rsidR="00EA592E" w:rsidRPr="00EB16EC" w:rsidRDefault="00EA592E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5AD2" w:rsidRPr="00EB16EC" w14:paraId="462B42FF" w14:textId="77777777" w:rsidTr="00C460CD">
        <w:trPr>
          <w:tblHeader/>
        </w:trPr>
        <w:tc>
          <w:tcPr>
            <w:tcW w:w="2155" w:type="pct"/>
          </w:tcPr>
          <w:p w14:paraId="5B149FF5" w14:textId="77777777" w:rsidR="00C42606" w:rsidRPr="00EB16EC" w:rsidRDefault="00C42606" w:rsidP="00C42606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6" w:type="pct"/>
          </w:tcPr>
          <w:p w14:paraId="41495DA9" w14:textId="5B10D240" w:rsidR="00C42606" w:rsidRPr="00EB16EC" w:rsidRDefault="00C42606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E100EE" w:rsidRPr="00EB16EC"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  <w:r w:rsidR="00E100EE"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7" w:type="pct"/>
          </w:tcPr>
          <w:p w14:paraId="369AE633" w14:textId="77777777" w:rsidR="00C42606" w:rsidRPr="00EB16EC" w:rsidRDefault="00C42606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6F7E0924" w14:textId="77777777" w:rsidR="00C42606" w:rsidRPr="00EB16EC" w:rsidRDefault="00C42606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EB16EC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1" w:type="pct"/>
          </w:tcPr>
          <w:p w14:paraId="5131A961" w14:textId="77777777" w:rsidR="00C42606" w:rsidRPr="00EB16EC" w:rsidRDefault="00C42606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793BDF74" w14:textId="42FB6BB5" w:rsidR="00C42606" w:rsidRPr="00EB16EC" w:rsidRDefault="00E100EE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7" w:type="pct"/>
          </w:tcPr>
          <w:p w14:paraId="08F85097" w14:textId="77777777" w:rsidR="00C42606" w:rsidRPr="00EB16EC" w:rsidRDefault="00C42606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3938769D" w14:textId="77777777" w:rsidR="00C42606" w:rsidRPr="00EB16EC" w:rsidRDefault="00C42606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EB16EC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485AD2" w:rsidRPr="00EB16EC" w14:paraId="0E69F634" w14:textId="77777777" w:rsidTr="00C460CD">
        <w:trPr>
          <w:tblHeader/>
        </w:trPr>
        <w:tc>
          <w:tcPr>
            <w:tcW w:w="2155" w:type="pct"/>
          </w:tcPr>
          <w:p w14:paraId="04B601F0" w14:textId="77777777" w:rsidR="00C42606" w:rsidRPr="00EB16EC" w:rsidRDefault="00C42606" w:rsidP="00C42606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6" w:type="pct"/>
          </w:tcPr>
          <w:p w14:paraId="55750ABC" w14:textId="573B110B" w:rsidR="00C42606" w:rsidRPr="00EB16EC" w:rsidRDefault="006859A1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443137" w:rsidRPr="00EB16EC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7" w:type="pct"/>
          </w:tcPr>
          <w:p w14:paraId="0629B122" w14:textId="77777777" w:rsidR="00C42606" w:rsidRPr="00EB16EC" w:rsidRDefault="00C42606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087D08DF" w14:textId="19945CA0" w:rsidR="00C42606" w:rsidRPr="00EB16EC" w:rsidRDefault="006859A1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653193" w:rsidRPr="00EB16E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1" w:type="pct"/>
          </w:tcPr>
          <w:p w14:paraId="3FCA0A3C" w14:textId="77777777" w:rsidR="00C42606" w:rsidRPr="00EB16EC" w:rsidRDefault="00C42606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44F7749E" w14:textId="5F26F4AE" w:rsidR="00C42606" w:rsidRPr="00EB16EC" w:rsidRDefault="006859A1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443137" w:rsidRPr="00EB16EC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7" w:type="pct"/>
          </w:tcPr>
          <w:p w14:paraId="64419C8D" w14:textId="77777777" w:rsidR="00C42606" w:rsidRPr="00EB16EC" w:rsidRDefault="00C42606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441FAE2E" w14:textId="29E921FE" w:rsidR="00C42606" w:rsidRPr="00EB16EC" w:rsidRDefault="006859A1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653193" w:rsidRPr="00EB16E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C42606" w:rsidRPr="00EB16EC" w14:paraId="5A130ED0" w14:textId="77777777" w:rsidTr="00C460CD">
        <w:trPr>
          <w:tblHeader/>
        </w:trPr>
        <w:tc>
          <w:tcPr>
            <w:tcW w:w="2155" w:type="pct"/>
          </w:tcPr>
          <w:p w14:paraId="1216D40D" w14:textId="77777777" w:rsidR="00C42606" w:rsidRPr="00EB16EC" w:rsidRDefault="00C42606" w:rsidP="00C42606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5" w:type="pct"/>
            <w:gridSpan w:val="7"/>
          </w:tcPr>
          <w:p w14:paraId="10D1C22E" w14:textId="77777777" w:rsidR="00C42606" w:rsidRPr="00EB16EC" w:rsidRDefault="00C42606" w:rsidP="00C426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85AD2" w:rsidRPr="00EB16EC" w14:paraId="4AA7C4B8" w14:textId="77777777" w:rsidTr="00C460CD">
        <w:tc>
          <w:tcPr>
            <w:tcW w:w="2155" w:type="pct"/>
          </w:tcPr>
          <w:p w14:paraId="282C32EE" w14:textId="77777777" w:rsidR="00C42606" w:rsidRPr="00EB16EC" w:rsidRDefault="00C42606" w:rsidP="00C42606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96" w:type="pct"/>
          </w:tcPr>
          <w:p w14:paraId="42AAA77B" w14:textId="77777777" w:rsidR="00C42606" w:rsidRPr="00EB16EC" w:rsidRDefault="00C42606" w:rsidP="00597AA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27E7FD6A" w14:textId="77777777" w:rsidR="00C42606" w:rsidRPr="00EB16EC" w:rsidRDefault="00C42606" w:rsidP="00C4260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09F19C49" w14:textId="77777777" w:rsidR="00C42606" w:rsidRPr="00EB16EC" w:rsidRDefault="00C42606" w:rsidP="00597AA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150548A8" w14:textId="77777777" w:rsidR="00C42606" w:rsidRPr="00EB16EC" w:rsidRDefault="00C42606" w:rsidP="00C4260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06C107FC" w14:textId="77777777" w:rsidR="00C42606" w:rsidRPr="00EB16EC" w:rsidRDefault="00C42606" w:rsidP="00597AA1">
            <w:pPr>
              <w:pStyle w:val="BodyText"/>
              <w:tabs>
                <w:tab w:val="decimal" w:pos="600"/>
              </w:tabs>
              <w:spacing w:after="0" w:line="240" w:lineRule="auto"/>
              <w:ind w:left="-115" w:right="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365C15CE" w14:textId="77777777" w:rsidR="00C42606" w:rsidRPr="00EB16EC" w:rsidRDefault="00C42606" w:rsidP="00C4260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05BD4FB7" w14:textId="77777777" w:rsidR="00C42606" w:rsidRPr="00EB16EC" w:rsidRDefault="00C42606" w:rsidP="00C42606">
            <w:pPr>
              <w:pStyle w:val="BodyText"/>
              <w:tabs>
                <w:tab w:val="decimal" w:pos="522"/>
              </w:tabs>
              <w:spacing w:after="0" w:line="240" w:lineRule="auto"/>
              <w:ind w:left="-115" w:right="1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A4A76" w:rsidRPr="00EB16EC" w14:paraId="40BF41B3" w14:textId="77777777" w:rsidTr="00C460CD">
        <w:tc>
          <w:tcPr>
            <w:tcW w:w="2155" w:type="pct"/>
          </w:tcPr>
          <w:p w14:paraId="7D2D9DFF" w14:textId="6599CC0F" w:rsidR="00DA4A76" w:rsidRPr="00EB16EC" w:rsidRDefault="00DA4A76" w:rsidP="00AB44C4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96" w:type="pct"/>
            <w:shd w:val="clear" w:color="auto" w:fill="auto"/>
          </w:tcPr>
          <w:p w14:paraId="5A132949" w14:textId="35977F03" w:rsidR="00DA4A76" w:rsidRPr="00EB16EC" w:rsidRDefault="00320877" w:rsidP="00597AA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18.66</w:t>
            </w:r>
          </w:p>
        </w:tc>
        <w:tc>
          <w:tcPr>
            <w:tcW w:w="137" w:type="pct"/>
          </w:tcPr>
          <w:p w14:paraId="2C23B3DB" w14:textId="77777777" w:rsidR="00DA4A76" w:rsidRPr="00EB16EC" w:rsidRDefault="00DA4A76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</w:tcPr>
          <w:p w14:paraId="70B7A655" w14:textId="7C00D99C" w:rsidR="00DA4A76" w:rsidRPr="00EB16EC" w:rsidRDefault="00DA4A76" w:rsidP="00597AA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31.72</w:t>
            </w:r>
          </w:p>
        </w:tc>
        <w:tc>
          <w:tcPr>
            <w:tcW w:w="141" w:type="pct"/>
          </w:tcPr>
          <w:p w14:paraId="5074F98C" w14:textId="77777777" w:rsidR="00DA4A76" w:rsidRPr="00EB16EC" w:rsidRDefault="00DA4A76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329654A4" w14:textId="4366CFE5" w:rsidR="00DA4A76" w:rsidRPr="00EB16EC" w:rsidRDefault="00320877" w:rsidP="00597AA1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4C39D6D1" w14:textId="77777777" w:rsidR="00DA4A76" w:rsidRPr="00EB16EC" w:rsidRDefault="00DA4A76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</w:tcPr>
          <w:p w14:paraId="61F2F574" w14:textId="06B0860F" w:rsidR="00DA4A76" w:rsidRPr="00EB16EC" w:rsidRDefault="00DA4A76" w:rsidP="00342F65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  <w:tr w:rsidR="00485AD2" w:rsidRPr="00EB16EC" w14:paraId="319C3016" w14:textId="77777777" w:rsidTr="00C460CD">
        <w:tc>
          <w:tcPr>
            <w:tcW w:w="2155" w:type="pct"/>
          </w:tcPr>
          <w:p w14:paraId="3143222E" w14:textId="77777777" w:rsidR="00AB44C4" w:rsidRPr="00EB16EC" w:rsidRDefault="00AB44C4" w:rsidP="00AB44C4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7783024B" w14:textId="77777777" w:rsidR="00AB44C4" w:rsidRPr="00EB16EC" w:rsidRDefault="00AB44C4" w:rsidP="00597AA1">
            <w:pPr>
              <w:pStyle w:val="NoSpacing"/>
              <w:tabs>
                <w:tab w:val="decimal" w:pos="61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77FBF14D" w14:textId="77777777" w:rsidR="00AB44C4" w:rsidRPr="00EB16EC" w:rsidRDefault="00AB44C4" w:rsidP="00AB44C4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17651322" w14:textId="77777777" w:rsidR="00AB44C4" w:rsidRPr="00EB16EC" w:rsidRDefault="00AB44C4" w:rsidP="00597AA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1B9BB215" w14:textId="77777777" w:rsidR="00AB44C4" w:rsidRPr="00EB16EC" w:rsidRDefault="00AB44C4" w:rsidP="00AB44C4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3F0B81FB" w14:textId="77777777" w:rsidR="00AB44C4" w:rsidRPr="00EB16EC" w:rsidRDefault="00AB44C4" w:rsidP="00597AA1">
            <w:pPr>
              <w:pStyle w:val="NoSpacing"/>
              <w:tabs>
                <w:tab w:val="decimal" w:pos="600"/>
              </w:tabs>
              <w:spacing w:line="240" w:lineRule="auto"/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3786566C" w14:textId="77777777" w:rsidR="00AB44C4" w:rsidRPr="00EB16EC" w:rsidRDefault="00AB44C4" w:rsidP="00AB44C4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14:paraId="37AE37B7" w14:textId="77777777" w:rsidR="00AB44C4" w:rsidRPr="00EB16EC" w:rsidRDefault="00AB44C4" w:rsidP="00AB44C4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5AD2" w:rsidRPr="00EB16EC" w14:paraId="04BF3473" w14:textId="77777777" w:rsidTr="00C460CD">
        <w:tc>
          <w:tcPr>
            <w:tcW w:w="2155" w:type="pct"/>
          </w:tcPr>
          <w:p w14:paraId="4FED9635" w14:textId="59624B16" w:rsidR="00AB44C4" w:rsidRPr="00EB16EC" w:rsidRDefault="00AB44C4" w:rsidP="00AB44C4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รายได้ค้างรับ</w:t>
            </w:r>
            <w:r w:rsidR="001912A1"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(</w:t>
            </w:r>
            <w:r w:rsidR="001912A1"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แสดงเป็นส่วนหนึ่งของลูกหนี้การค้า)</w:t>
            </w:r>
          </w:p>
        </w:tc>
        <w:tc>
          <w:tcPr>
            <w:tcW w:w="596" w:type="pct"/>
          </w:tcPr>
          <w:p w14:paraId="68A83D67" w14:textId="77777777" w:rsidR="00AB44C4" w:rsidRPr="00EB16EC" w:rsidRDefault="00AB44C4" w:rsidP="00597AA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19488391" w14:textId="77777777" w:rsidR="00AB44C4" w:rsidRPr="00EB16EC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0DEC21C7" w14:textId="77777777" w:rsidR="00AB44C4" w:rsidRPr="00EB16EC" w:rsidRDefault="00AB44C4" w:rsidP="00597AA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36D88970" w14:textId="77777777" w:rsidR="00AB44C4" w:rsidRPr="00EB16EC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2C1D65BB" w14:textId="77777777" w:rsidR="00AB44C4" w:rsidRPr="00EB16EC" w:rsidRDefault="00AB44C4" w:rsidP="00597AA1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7ED47AD1" w14:textId="77777777" w:rsidR="00AB44C4" w:rsidRPr="00EB16EC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3878937F" w14:textId="77777777" w:rsidR="00AB44C4" w:rsidRPr="00EB16EC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85AD2" w:rsidRPr="00EB16EC" w14:paraId="3F2C12B8" w14:textId="77777777" w:rsidTr="00C460CD">
        <w:tc>
          <w:tcPr>
            <w:tcW w:w="2155" w:type="pct"/>
          </w:tcPr>
          <w:p w14:paraId="7DB47B83" w14:textId="4EA0C0AC" w:rsidR="00AB44C4" w:rsidRPr="00EB16EC" w:rsidRDefault="00C52BDB" w:rsidP="00AB44C4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96" w:type="pct"/>
            <w:tcBorders>
              <w:bottom w:val="double" w:sz="4" w:space="0" w:color="auto"/>
            </w:tcBorders>
            <w:shd w:val="clear" w:color="auto" w:fill="auto"/>
          </w:tcPr>
          <w:p w14:paraId="0FF35D76" w14:textId="7E560F1C" w:rsidR="00AB44C4" w:rsidRPr="00EB16EC" w:rsidRDefault="00D42D40" w:rsidP="00597AA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2.47</w:t>
            </w:r>
          </w:p>
        </w:tc>
        <w:tc>
          <w:tcPr>
            <w:tcW w:w="137" w:type="pct"/>
          </w:tcPr>
          <w:p w14:paraId="0655231B" w14:textId="77777777" w:rsidR="00AB44C4" w:rsidRPr="00EB16EC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0B306EDF" w14:textId="59ECE6B1" w:rsidR="00AB44C4" w:rsidRPr="00EB16EC" w:rsidRDefault="00653193" w:rsidP="00597AA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2.23</w:t>
            </w:r>
          </w:p>
        </w:tc>
        <w:tc>
          <w:tcPr>
            <w:tcW w:w="141" w:type="pct"/>
          </w:tcPr>
          <w:p w14:paraId="5C1A0CFE" w14:textId="77777777" w:rsidR="00AB44C4" w:rsidRPr="00EB16EC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6E715E03" w14:textId="5A426BF7" w:rsidR="00AB44C4" w:rsidRPr="00EB16EC" w:rsidRDefault="00320877" w:rsidP="00597AA1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0E308EF5" w14:textId="77777777" w:rsidR="00AB44C4" w:rsidRPr="00EB16EC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14:paraId="77E8F5D6" w14:textId="77777777" w:rsidR="00AB44C4" w:rsidRPr="00EB16EC" w:rsidRDefault="00AB44C4" w:rsidP="00342F65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  <w:tr w:rsidR="00485AD2" w:rsidRPr="00EB16EC" w14:paraId="2E35DF6A" w14:textId="77777777" w:rsidTr="00C460CD">
        <w:tc>
          <w:tcPr>
            <w:tcW w:w="2155" w:type="pct"/>
          </w:tcPr>
          <w:p w14:paraId="18D6FFFA" w14:textId="77777777" w:rsidR="00AB44C4" w:rsidRPr="00EB16EC" w:rsidRDefault="00AB44C4" w:rsidP="00AB44C4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6" w:type="pct"/>
          </w:tcPr>
          <w:p w14:paraId="0B26D937" w14:textId="77777777" w:rsidR="00AB44C4" w:rsidRPr="00EB16EC" w:rsidRDefault="00AB44C4" w:rsidP="00597AA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6C67B9B7" w14:textId="77777777" w:rsidR="00AB44C4" w:rsidRPr="00EB16EC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624C9E29" w14:textId="77777777" w:rsidR="00AB44C4" w:rsidRPr="00EB16EC" w:rsidRDefault="00AB44C4" w:rsidP="00597AA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305C6E53" w14:textId="77777777" w:rsidR="00AB44C4" w:rsidRPr="00EB16EC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6501416A" w14:textId="77777777" w:rsidR="00AB44C4" w:rsidRPr="00EB16EC" w:rsidRDefault="00AB44C4" w:rsidP="00597AA1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7C37627C" w14:textId="77777777" w:rsidR="00AB44C4" w:rsidRPr="00EB16EC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73CA2D39" w14:textId="77777777" w:rsidR="00AB44C4" w:rsidRPr="00EB16EC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85AD2" w:rsidRPr="00EB16EC" w14:paraId="095FCEAB" w14:textId="77777777" w:rsidTr="00C460CD">
        <w:tc>
          <w:tcPr>
            <w:tcW w:w="2155" w:type="pct"/>
          </w:tcPr>
          <w:p w14:paraId="63C8BB26" w14:textId="0BFDF2BB" w:rsidR="00AB44C4" w:rsidRPr="00EB16EC" w:rsidRDefault="00AB44C4" w:rsidP="00AB44C4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="001A53A3"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96" w:type="pct"/>
          </w:tcPr>
          <w:p w14:paraId="26C0923F" w14:textId="77777777" w:rsidR="00AB44C4" w:rsidRPr="00EB16EC" w:rsidRDefault="00AB44C4" w:rsidP="00597AA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44B754E0" w14:textId="77777777" w:rsidR="00AB44C4" w:rsidRPr="00EB16EC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483FF4FC" w14:textId="77777777" w:rsidR="00AB44C4" w:rsidRPr="00EB16EC" w:rsidRDefault="00AB44C4" w:rsidP="00597AA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58A638B1" w14:textId="77777777" w:rsidR="00AB44C4" w:rsidRPr="00EB16EC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7BD9D3A3" w14:textId="77777777" w:rsidR="00AB44C4" w:rsidRPr="00EB16EC" w:rsidRDefault="00AB44C4" w:rsidP="00597AA1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6E98FF49" w14:textId="77777777" w:rsidR="00AB44C4" w:rsidRPr="00EB16EC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7E868316" w14:textId="77777777" w:rsidR="00AB44C4" w:rsidRPr="00EB16EC" w:rsidRDefault="00AB44C4" w:rsidP="00AB44C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85AD2" w:rsidRPr="00EB16EC" w14:paraId="04EB6A1B" w14:textId="77777777" w:rsidTr="00C460CD">
        <w:tc>
          <w:tcPr>
            <w:tcW w:w="2155" w:type="pct"/>
          </w:tcPr>
          <w:p w14:paraId="3B882A59" w14:textId="77777777" w:rsidR="00653193" w:rsidRPr="00EB16EC" w:rsidRDefault="00653193" w:rsidP="00653193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6" w:type="pct"/>
          </w:tcPr>
          <w:p w14:paraId="71CD62F5" w14:textId="5DC84B2B" w:rsidR="00653193" w:rsidRPr="00EB16EC" w:rsidRDefault="00320877" w:rsidP="00597AA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6F5A4DE8" w14:textId="77777777" w:rsidR="00653193" w:rsidRPr="00EB16EC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766BB5B0" w14:textId="53269755" w:rsidR="00653193" w:rsidRPr="00EB16EC" w:rsidRDefault="00653193" w:rsidP="00597AA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1D261D3F" w14:textId="77777777" w:rsidR="00653193" w:rsidRPr="00EB16EC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5A3CBA8C" w14:textId="45FE751F" w:rsidR="00653193" w:rsidRPr="00EB16EC" w:rsidRDefault="00320877" w:rsidP="00597AA1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0.14</w:t>
            </w:r>
          </w:p>
        </w:tc>
        <w:tc>
          <w:tcPr>
            <w:tcW w:w="137" w:type="pct"/>
          </w:tcPr>
          <w:p w14:paraId="66CD83B2" w14:textId="77777777" w:rsidR="00653193" w:rsidRPr="00EB16EC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754220A6" w14:textId="2F0A42EA" w:rsidR="00653193" w:rsidRPr="00EB16EC" w:rsidRDefault="00653193" w:rsidP="0065319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56.54</w:t>
            </w:r>
          </w:p>
        </w:tc>
      </w:tr>
      <w:tr w:rsidR="00485AD2" w:rsidRPr="00EB16EC" w14:paraId="60C77201" w14:textId="77777777" w:rsidTr="00C460CD">
        <w:tc>
          <w:tcPr>
            <w:tcW w:w="2155" w:type="pct"/>
          </w:tcPr>
          <w:p w14:paraId="56525391" w14:textId="77777777" w:rsidR="00653193" w:rsidRPr="00EB16EC" w:rsidRDefault="00653193" w:rsidP="00653193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6" w:type="pct"/>
          </w:tcPr>
          <w:p w14:paraId="2F5CBFA3" w14:textId="67F8A309" w:rsidR="00653193" w:rsidRPr="00EB16EC" w:rsidRDefault="00320877" w:rsidP="00597AA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1430A184" w14:textId="77777777" w:rsidR="00653193" w:rsidRPr="00EB16EC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28B0FB81" w14:textId="325990AB" w:rsidR="00653193" w:rsidRPr="00EB16EC" w:rsidRDefault="00653193" w:rsidP="00597AA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1.13</w:t>
            </w:r>
          </w:p>
        </w:tc>
        <w:tc>
          <w:tcPr>
            <w:tcW w:w="141" w:type="pct"/>
          </w:tcPr>
          <w:p w14:paraId="28AD4055" w14:textId="77777777" w:rsidR="00653193" w:rsidRPr="00EB16EC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1989C6C3" w14:textId="4DDFF922" w:rsidR="00653193" w:rsidRPr="00EB16EC" w:rsidRDefault="00320877" w:rsidP="00597AA1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559ADE10" w14:textId="77777777" w:rsidR="00653193" w:rsidRPr="00EB16EC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3145E0A2" w14:textId="543C56FE" w:rsidR="00653193" w:rsidRPr="00EB16EC" w:rsidRDefault="00653193" w:rsidP="00342F65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85AD2" w:rsidRPr="00EB16EC" w14:paraId="48316113" w14:textId="77777777" w:rsidTr="00C460CD">
        <w:tc>
          <w:tcPr>
            <w:tcW w:w="2155" w:type="pct"/>
          </w:tcPr>
          <w:p w14:paraId="5E6D7152" w14:textId="77777777" w:rsidR="00653193" w:rsidRPr="00EB16EC" w:rsidRDefault="00653193" w:rsidP="00653193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27A13247" w14:textId="56FD4FA0" w:rsidR="00653193" w:rsidRPr="00EB16EC" w:rsidRDefault="00320877" w:rsidP="00597AA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3.6</w:t>
            </w:r>
            <w:r w:rsidR="00367A6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37" w:type="pct"/>
          </w:tcPr>
          <w:p w14:paraId="6E129F50" w14:textId="77777777" w:rsidR="00653193" w:rsidRPr="00EB16EC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5B76B1E1" w14:textId="440EC7B2" w:rsidR="00653193" w:rsidRPr="00EB16EC" w:rsidRDefault="00653193" w:rsidP="00597AA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5.24</w:t>
            </w:r>
          </w:p>
        </w:tc>
        <w:tc>
          <w:tcPr>
            <w:tcW w:w="141" w:type="pct"/>
          </w:tcPr>
          <w:p w14:paraId="7392DB47" w14:textId="77777777" w:rsidR="00653193" w:rsidRPr="00EB16EC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63F32B20" w14:textId="6C109C9B" w:rsidR="00653193" w:rsidRPr="00EB16EC" w:rsidRDefault="00320877" w:rsidP="00597AA1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0.94</w:t>
            </w:r>
          </w:p>
        </w:tc>
        <w:tc>
          <w:tcPr>
            <w:tcW w:w="137" w:type="pct"/>
          </w:tcPr>
          <w:p w14:paraId="02CA600B" w14:textId="77777777" w:rsidR="00653193" w:rsidRPr="00EB16EC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28D32B50" w14:textId="63D37616" w:rsidR="00653193" w:rsidRPr="00EB16EC" w:rsidRDefault="00653193" w:rsidP="0065319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2.39</w:t>
            </w:r>
          </w:p>
        </w:tc>
      </w:tr>
      <w:tr w:rsidR="00485AD2" w:rsidRPr="00EB16EC" w14:paraId="002A963E" w14:textId="77777777" w:rsidTr="00C460CD">
        <w:tc>
          <w:tcPr>
            <w:tcW w:w="2155" w:type="pct"/>
          </w:tcPr>
          <w:p w14:paraId="2965EB8C" w14:textId="77777777" w:rsidR="00653193" w:rsidRPr="00EB16EC" w:rsidRDefault="00653193" w:rsidP="00653193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460A24F0" w14:textId="5CFB5837" w:rsidR="00653193" w:rsidRPr="00EB16EC" w:rsidRDefault="00320877" w:rsidP="00597AA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3.6</w:t>
            </w:r>
            <w:r w:rsidR="00367A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7" w:type="pct"/>
          </w:tcPr>
          <w:p w14:paraId="0E37E52E" w14:textId="77777777" w:rsidR="00653193" w:rsidRPr="00EB16EC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115FCEF6" w14:textId="29B6BE96" w:rsidR="00653193" w:rsidRPr="00EB16EC" w:rsidRDefault="00653193" w:rsidP="00597AA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6.37</w:t>
            </w:r>
          </w:p>
        </w:tc>
        <w:tc>
          <w:tcPr>
            <w:tcW w:w="141" w:type="pct"/>
          </w:tcPr>
          <w:p w14:paraId="23935E27" w14:textId="77777777" w:rsidR="00653193" w:rsidRPr="00EB16EC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678FCD24" w14:textId="322A53E0" w:rsidR="00653193" w:rsidRPr="00EB16EC" w:rsidRDefault="00320877" w:rsidP="00597AA1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1.08</w:t>
            </w:r>
          </w:p>
        </w:tc>
        <w:tc>
          <w:tcPr>
            <w:tcW w:w="137" w:type="pct"/>
          </w:tcPr>
          <w:p w14:paraId="12BDC927" w14:textId="77777777" w:rsidR="00653193" w:rsidRPr="00EB16EC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15DAA64D" w14:textId="5FE44615" w:rsidR="00653193" w:rsidRPr="00EB16EC" w:rsidRDefault="00653193" w:rsidP="0065319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</w:rPr>
              <w:t>58.93</w:t>
            </w:r>
          </w:p>
        </w:tc>
      </w:tr>
      <w:tr w:rsidR="00485AD2" w:rsidRPr="00EB16EC" w14:paraId="2B299619" w14:textId="77777777" w:rsidTr="00C460CD">
        <w:tc>
          <w:tcPr>
            <w:tcW w:w="2155" w:type="pct"/>
          </w:tcPr>
          <w:p w14:paraId="7CD279D3" w14:textId="3FEB9D59" w:rsidR="00653193" w:rsidRPr="00EB16EC" w:rsidRDefault="007165D1" w:rsidP="0008549D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EB16EC">
              <w:rPr>
                <w:rFonts w:ascii="Angsana New" w:hAnsi="Angsana New" w:hint="cs"/>
                <w:i/>
                <w:iCs/>
                <w:sz w:val="32"/>
                <w:szCs w:val="32"/>
                <w:cs/>
              </w:rPr>
              <w:t xml:space="preserve"> </w:t>
            </w:r>
            <w:r w:rsidR="00BB3003" w:rsidRPr="00EB16EC">
              <w:rPr>
                <w:rFonts w:asciiTheme="majorBidi" w:hAnsiTheme="majorBidi" w:hint="cs"/>
                <w:sz w:val="28"/>
                <w:szCs w:val="28"/>
                <w:cs/>
              </w:rPr>
              <w:t>ค่าเผื่อผลขาดทุน</w:t>
            </w:r>
            <w:r w:rsidR="009C4000" w:rsidRPr="00EB16EC">
              <w:rPr>
                <w:rFonts w:asciiTheme="majorBidi" w:hAnsiTheme="majorBidi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3198816D" w14:textId="419727A4" w:rsidR="00470824" w:rsidRPr="00EB16EC" w:rsidRDefault="00320877" w:rsidP="00597AA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42A9F882" w14:textId="77777777" w:rsidR="00653193" w:rsidRPr="00EB16EC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0DAF58C3" w14:textId="141D4C74" w:rsidR="00653193" w:rsidRPr="00EB16EC" w:rsidRDefault="00653193" w:rsidP="00597AA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(1.13)</w:t>
            </w:r>
          </w:p>
        </w:tc>
        <w:tc>
          <w:tcPr>
            <w:tcW w:w="141" w:type="pct"/>
          </w:tcPr>
          <w:p w14:paraId="1AECF9E6" w14:textId="77777777" w:rsidR="00653193" w:rsidRPr="00EB16EC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103BA3DB" w14:textId="1CE0881A" w:rsidR="00EA772C" w:rsidRPr="00EB16EC" w:rsidRDefault="00320877" w:rsidP="00597AA1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5B09BDFB" w14:textId="77777777" w:rsidR="00653193" w:rsidRPr="00EB16EC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1FCA3395" w14:textId="2254D864" w:rsidR="00653193" w:rsidRPr="00EB16EC" w:rsidRDefault="00653193" w:rsidP="0065319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85AD2" w:rsidRPr="00EB16EC" w14:paraId="02EE9E0F" w14:textId="77777777" w:rsidTr="00C460CD">
        <w:tc>
          <w:tcPr>
            <w:tcW w:w="2155" w:type="pct"/>
          </w:tcPr>
          <w:p w14:paraId="7570150B" w14:textId="77777777" w:rsidR="00653193" w:rsidRPr="00EB16EC" w:rsidRDefault="00653193" w:rsidP="00653193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67E450A3" w14:textId="4D78927C" w:rsidR="00653193" w:rsidRPr="00EB16EC" w:rsidRDefault="00320877" w:rsidP="00597AA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3.6</w:t>
            </w:r>
            <w:r w:rsidR="00367A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7" w:type="pct"/>
          </w:tcPr>
          <w:p w14:paraId="3CF670FB" w14:textId="77777777" w:rsidR="00653193" w:rsidRPr="00EB16EC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55591903" w14:textId="0F3FFC47" w:rsidR="00653193" w:rsidRPr="00EB16EC" w:rsidRDefault="00653193" w:rsidP="00597AA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</w:rPr>
              <w:t>5.24</w:t>
            </w:r>
          </w:p>
        </w:tc>
        <w:tc>
          <w:tcPr>
            <w:tcW w:w="141" w:type="pct"/>
          </w:tcPr>
          <w:p w14:paraId="56215B09" w14:textId="77777777" w:rsidR="00653193" w:rsidRPr="00EB16EC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8AE4508" w14:textId="1A13FB88" w:rsidR="00653193" w:rsidRPr="00EB16EC" w:rsidRDefault="00320877" w:rsidP="00597AA1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1.08</w:t>
            </w:r>
          </w:p>
        </w:tc>
        <w:tc>
          <w:tcPr>
            <w:tcW w:w="137" w:type="pct"/>
          </w:tcPr>
          <w:p w14:paraId="309B18CD" w14:textId="77777777" w:rsidR="00653193" w:rsidRPr="00EB16EC" w:rsidRDefault="00653193" w:rsidP="006531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49134298" w14:textId="7B882717" w:rsidR="00653193" w:rsidRPr="00EB16EC" w:rsidRDefault="00653193" w:rsidP="0065319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</w:rPr>
              <w:t>58.93</w:t>
            </w:r>
          </w:p>
        </w:tc>
      </w:tr>
    </w:tbl>
    <w:p w14:paraId="291116B7" w14:textId="77777777" w:rsidR="00CE6BB0" w:rsidRDefault="00CE6BB0">
      <w:pPr>
        <w:rPr>
          <w:cs/>
        </w:rPr>
      </w:pPr>
      <w:r>
        <w:br w:type="page"/>
      </w:r>
    </w:p>
    <w:tbl>
      <w:tblPr>
        <w:tblW w:w="98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170"/>
        <w:gridCol w:w="269"/>
        <w:gridCol w:w="1174"/>
        <w:gridCol w:w="277"/>
        <w:gridCol w:w="1170"/>
        <w:gridCol w:w="269"/>
        <w:gridCol w:w="1256"/>
      </w:tblGrid>
      <w:tr w:rsidR="009F0438" w:rsidRPr="00EB16EC" w14:paraId="554F95C0" w14:textId="77777777" w:rsidTr="009F0438">
        <w:trPr>
          <w:tblHeader/>
        </w:trPr>
        <w:tc>
          <w:tcPr>
            <w:tcW w:w="2155" w:type="pct"/>
          </w:tcPr>
          <w:p w14:paraId="02A3072B" w14:textId="1097C299" w:rsidR="009F0438" w:rsidRPr="00EB16EC" w:rsidRDefault="009F0438" w:rsidP="009F043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1" w:type="pct"/>
            <w:gridSpan w:val="3"/>
          </w:tcPr>
          <w:p w14:paraId="4356BF62" w14:textId="77777777" w:rsidR="009F0438" w:rsidRPr="00EB16EC" w:rsidRDefault="009F0438" w:rsidP="009F043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71F8E65F" w14:textId="77777777" w:rsidR="009F0438" w:rsidRPr="00EB16EC" w:rsidRDefault="009F0438" w:rsidP="009F043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pct"/>
            <w:gridSpan w:val="3"/>
          </w:tcPr>
          <w:p w14:paraId="74AABE33" w14:textId="77777777" w:rsidR="009F0438" w:rsidRPr="00EB16EC" w:rsidRDefault="009F0438" w:rsidP="009F043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0438" w:rsidRPr="00EB16EC" w14:paraId="08A1FAAC" w14:textId="77777777" w:rsidTr="009F0438">
        <w:trPr>
          <w:tblHeader/>
        </w:trPr>
        <w:tc>
          <w:tcPr>
            <w:tcW w:w="2155" w:type="pct"/>
          </w:tcPr>
          <w:p w14:paraId="6930BDE4" w14:textId="77777777" w:rsidR="009F0438" w:rsidRPr="00EB16EC" w:rsidRDefault="009F0438" w:rsidP="009F043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6" w:type="pct"/>
          </w:tcPr>
          <w:p w14:paraId="0DF1B730" w14:textId="77777777" w:rsidR="009F0438" w:rsidRPr="00EB16EC" w:rsidRDefault="009F0438" w:rsidP="009F043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7" w:type="pct"/>
          </w:tcPr>
          <w:p w14:paraId="0D0D5A5F" w14:textId="77777777" w:rsidR="009F0438" w:rsidRPr="00EB16EC" w:rsidRDefault="009F0438" w:rsidP="009F043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5450AF40" w14:textId="77777777" w:rsidR="009F0438" w:rsidRPr="00EB16EC" w:rsidRDefault="009F0438" w:rsidP="009F043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EB16EC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1" w:type="pct"/>
          </w:tcPr>
          <w:p w14:paraId="366001B1" w14:textId="77777777" w:rsidR="009F0438" w:rsidRPr="00EB16EC" w:rsidRDefault="009F0438" w:rsidP="009F043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1C2DBC2B" w14:textId="77777777" w:rsidR="009F0438" w:rsidRPr="00EB16EC" w:rsidRDefault="009F0438" w:rsidP="009F043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7" w:type="pct"/>
          </w:tcPr>
          <w:p w14:paraId="2198816F" w14:textId="77777777" w:rsidR="009F0438" w:rsidRPr="00EB16EC" w:rsidRDefault="009F0438" w:rsidP="009F043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72AA418F" w14:textId="77777777" w:rsidR="009F0438" w:rsidRPr="00EB16EC" w:rsidRDefault="009F0438" w:rsidP="009F043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EB16EC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9F0438" w:rsidRPr="00EB16EC" w14:paraId="6A431BED" w14:textId="77777777" w:rsidTr="009F0438">
        <w:trPr>
          <w:tblHeader/>
        </w:trPr>
        <w:tc>
          <w:tcPr>
            <w:tcW w:w="2155" w:type="pct"/>
          </w:tcPr>
          <w:p w14:paraId="491A455E" w14:textId="77777777" w:rsidR="009F0438" w:rsidRPr="00EB16EC" w:rsidRDefault="009F0438" w:rsidP="009F043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6" w:type="pct"/>
          </w:tcPr>
          <w:p w14:paraId="0FE3F96C" w14:textId="77777777" w:rsidR="009F0438" w:rsidRPr="00EB16EC" w:rsidRDefault="009F0438" w:rsidP="009F043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EB16EC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7" w:type="pct"/>
          </w:tcPr>
          <w:p w14:paraId="37E468A5" w14:textId="77777777" w:rsidR="009F0438" w:rsidRPr="00EB16EC" w:rsidRDefault="009F0438" w:rsidP="009F043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508F5590" w14:textId="77777777" w:rsidR="009F0438" w:rsidRPr="00EB16EC" w:rsidRDefault="009F0438" w:rsidP="009F043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EB16E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1" w:type="pct"/>
          </w:tcPr>
          <w:p w14:paraId="25D24410" w14:textId="77777777" w:rsidR="009F0438" w:rsidRPr="00EB16EC" w:rsidRDefault="009F0438" w:rsidP="009F043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0E89EFFC" w14:textId="77777777" w:rsidR="009F0438" w:rsidRPr="00EB16EC" w:rsidRDefault="009F0438" w:rsidP="009F043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EB16EC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7" w:type="pct"/>
          </w:tcPr>
          <w:p w14:paraId="5CC845AD" w14:textId="77777777" w:rsidR="009F0438" w:rsidRPr="00EB16EC" w:rsidRDefault="009F0438" w:rsidP="009F043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0A25E15B" w14:textId="77777777" w:rsidR="009F0438" w:rsidRPr="00EB16EC" w:rsidRDefault="009F0438" w:rsidP="009F043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EB16E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9F0438" w:rsidRPr="00EB16EC" w14:paraId="480DBBFC" w14:textId="77777777" w:rsidTr="009F0438">
        <w:trPr>
          <w:tblHeader/>
        </w:trPr>
        <w:tc>
          <w:tcPr>
            <w:tcW w:w="2155" w:type="pct"/>
          </w:tcPr>
          <w:p w14:paraId="2B9331F5" w14:textId="77777777" w:rsidR="009F0438" w:rsidRPr="00EB16EC" w:rsidRDefault="009F0438" w:rsidP="009F043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5" w:type="pct"/>
            <w:gridSpan w:val="7"/>
          </w:tcPr>
          <w:p w14:paraId="48F05C32" w14:textId="77777777" w:rsidR="009F0438" w:rsidRPr="00EB16EC" w:rsidRDefault="009F0438" w:rsidP="009F043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F0438" w:rsidRPr="00EB16EC" w14:paraId="32242A4C" w14:textId="77777777" w:rsidTr="009F0438">
        <w:tc>
          <w:tcPr>
            <w:tcW w:w="2155" w:type="pct"/>
          </w:tcPr>
          <w:p w14:paraId="51F199DF" w14:textId="28A927CB" w:rsidR="009F0438" w:rsidRPr="00EB16EC" w:rsidRDefault="009F0438" w:rsidP="009F0438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  <w:r w:rsidR="00045054" w:rsidRPr="00EB16E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ระยะสั้น</w:t>
            </w:r>
            <w:r w:rsidR="009D6654" w:rsidRPr="00EB16E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596" w:type="pct"/>
          </w:tcPr>
          <w:p w14:paraId="3CA8EC5C" w14:textId="77777777" w:rsidR="009F0438" w:rsidRPr="00EB16EC" w:rsidRDefault="009F0438" w:rsidP="008B1265">
            <w:pPr>
              <w:pStyle w:val="BodyText"/>
              <w:tabs>
                <w:tab w:val="decimal" w:pos="522"/>
                <w:tab w:val="left" w:pos="79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378051ED" w14:textId="77777777" w:rsidR="009F0438" w:rsidRPr="00EB16EC" w:rsidRDefault="009F0438" w:rsidP="009F043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50D3B608" w14:textId="77777777" w:rsidR="009F0438" w:rsidRPr="00EB16EC" w:rsidRDefault="009F0438" w:rsidP="009F043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64FB2EF0" w14:textId="77777777" w:rsidR="009F0438" w:rsidRPr="00EB16EC" w:rsidRDefault="009F0438" w:rsidP="009F043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1344ABD2" w14:textId="77777777" w:rsidR="009F0438" w:rsidRPr="00EB16EC" w:rsidRDefault="009F0438" w:rsidP="008B1265">
            <w:pPr>
              <w:pStyle w:val="BodyText"/>
              <w:tabs>
                <w:tab w:val="decimal" w:pos="522"/>
                <w:tab w:val="left" w:pos="690"/>
              </w:tabs>
              <w:spacing w:after="0" w:line="240" w:lineRule="auto"/>
              <w:ind w:left="-115" w:right="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4C8049B7" w14:textId="77777777" w:rsidR="009F0438" w:rsidRPr="00EB16EC" w:rsidRDefault="009F0438" w:rsidP="009F043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7098D4AF" w14:textId="77777777" w:rsidR="009F0438" w:rsidRPr="00EB16EC" w:rsidRDefault="009F0438" w:rsidP="009F0438">
            <w:pPr>
              <w:pStyle w:val="BodyText"/>
              <w:tabs>
                <w:tab w:val="decimal" w:pos="522"/>
              </w:tabs>
              <w:spacing w:after="0" w:line="240" w:lineRule="auto"/>
              <w:ind w:left="-115" w:right="1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F0438" w:rsidRPr="00EB16EC" w14:paraId="7673FB4F" w14:textId="77777777" w:rsidTr="009F0438">
        <w:tc>
          <w:tcPr>
            <w:tcW w:w="2155" w:type="pct"/>
          </w:tcPr>
          <w:p w14:paraId="30776EAA" w14:textId="2290B044" w:rsidR="009F0438" w:rsidRPr="00EB16EC" w:rsidRDefault="009F0438" w:rsidP="009F0438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6" w:type="pct"/>
            <w:shd w:val="clear" w:color="auto" w:fill="auto"/>
          </w:tcPr>
          <w:p w14:paraId="70DD4D6A" w14:textId="522454A8" w:rsidR="009F0438" w:rsidRPr="00EB16EC" w:rsidRDefault="00320877" w:rsidP="009F0438">
            <w:pPr>
              <w:pStyle w:val="BodyText"/>
              <w:tabs>
                <w:tab w:val="decimal" w:pos="507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74EFDDA8" w14:textId="77777777" w:rsidR="009F0438" w:rsidRPr="00EB16EC" w:rsidRDefault="009F0438" w:rsidP="009F043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31176381" w14:textId="65791805" w:rsidR="009F0438" w:rsidRPr="00EB16EC" w:rsidRDefault="009F0438" w:rsidP="009F0438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69510DDF" w14:textId="77777777" w:rsidR="009F0438" w:rsidRPr="00EB16EC" w:rsidRDefault="009F0438" w:rsidP="009F043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658E2530" w14:textId="68F3BD11" w:rsidR="009F0438" w:rsidRPr="00EB16EC" w:rsidRDefault="00320877" w:rsidP="009F043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6,623.00</w:t>
            </w:r>
          </w:p>
        </w:tc>
        <w:tc>
          <w:tcPr>
            <w:tcW w:w="137" w:type="pct"/>
          </w:tcPr>
          <w:p w14:paraId="193581F9" w14:textId="77777777" w:rsidR="009F0438" w:rsidRPr="00EB16EC" w:rsidRDefault="009F0438" w:rsidP="009F043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34C7F7A3" w14:textId="626E4A86" w:rsidR="009F0438" w:rsidRPr="00EB16EC" w:rsidRDefault="00CF4D87" w:rsidP="009F043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6,915.87</w:t>
            </w:r>
          </w:p>
        </w:tc>
      </w:tr>
      <w:tr w:rsidR="009F0438" w:rsidRPr="00EB16EC" w14:paraId="14A60694" w14:textId="77777777" w:rsidTr="0043009D">
        <w:tc>
          <w:tcPr>
            <w:tcW w:w="2155" w:type="pct"/>
          </w:tcPr>
          <w:p w14:paraId="7FDFC1C2" w14:textId="169B44C8" w:rsidR="009F0438" w:rsidRPr="00EB16EC" w:rsidRDefault="009F0438" w:rsidP="009F0438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46193406" w14:textId="4388706D" w:rsidR="009F0438" w:rsidRPr="00442E9B" w:rsidRDefault="00320877" w:rsidP="009F0438">
            <w:pPr>
              <w:pStyle w:val="BodyText"/>
              <w:tabs>
                <w:tab w:val="decimal" w:pos="507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28"/>
                <w:szCs w:val="28"/>
              </w:rPr>
            </w:pPr>
            <w:r w:rsidRPr="00442E9B">
              <w:rPr>
                <w:rFonts w:ascii="Angsana New" w:hAnsi="Angsana New" w:cs="Angsana New"/>
                <w:sz w:val="28"/>
                <w:szCs w:val="28"/>
              </w:rPr>
              <w:t>8.92</w:t>
            </w:r>
          </w:p>
        </w:tc>
        <w:tc>
          <w:tcPr>
            <w:tcW w:w="137" w:type="pct"/>
          </w:tcPr>
          <w:p w14:paraId="4FEDB075" w14:textId="77777777" w:rsidR="009F0438" w:rsidRPr="00EB16EC" w:rsidRDefault="009F0438" w:rsidP="009F043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C975005" w14:textId="0F416C94" w:rsidR="009F0438" w:rsidRPr="00EB16EC" w:rsidRDefault="009D6654" w:rsidP="009D6654">
            <w:pPr>
              <w:pStyle w:val="BodyText"/>
              <w:tabs>
                <w:tab w:val="decimal" w:pos="530"/>
              </w:tabs>
              <w:spacing w:after="0" w:line="240" w:lineRule="auto"/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10.03</w:t>
            </w:r>
          </w:p>
        </w:tc>
        <w:tc>
          <w:tcPr>
            <w:tcW w:w="141" w:type="pct"/>
          </w:tcPr>
          <w:p w14:paraId="03E5AFA7" w14:textId="77777777" w:rsidR="009F0438" w:rsidRPr="00EB16EC" w:rsidRDefault="009F0438" w:rsidP="009F043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1D90596F" w14:textId="4E2D59CB" w:rsidR="009F0438" w:rsidRPr="00442E9B" w:rsidRDefault="00320877" w:rsidP="009F043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42E9B">
              <w:rPr>
                <w:rFonts w:ascii="Angsana New" w:hAnsi="Angsana New" w:cs="Angsana New"/>
                <w:sz w:val="28"/>
                <w:szCs w:val="28"/>
              </w:rPr>
              <w:t>8.92</w:t>
            </w:r>
          </w:p>
        </w:tc>
        <w:tc>
          <w:tcPr>
            <w:tcW w:w="137" w:type="pct"/>
          </w:tcPr>
          <w:p w14:paraId="45C3C0E7" w14:textId="77777777" w:rsidR="009F0438" w:rsidRPr="00EB16EC" w:rsidRDefault="009F0438" w:rsidP="009F043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01CC45FF" w14:textId="64C7321F" w:rsidR="009F0438" w:rsidRPr="00EB16EC" w:rsidRDefault="00CF4D87" w:rsidP="009F043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8.92</w:t>
            </w:r>
          </w:p>
        </w:tc>
      </w:tr>
      <w:tr w:rsidR="00CF4D87" w:rsidRPr="00EB16EC" w14:paraId="16EB5A7C" w14:textId="77777777" w:rsidTr="0043009D">
        <w:tc>
          <w:tcPr>
            <w:tcW w:w="2155" w:type="pct"/>
          </w:tcPr>
          <w:p w14:paraId="0B98CD33" w14:textId="77777777" w:rsidR="00CF4D87" w:rsidRPr="00EB16EC" w:rsidRDefault="00CF4D87" w:rsidP="00CF4D87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</w:tcPr>
          <w:p w14:paraId="0004C88A" w14:textId="3285A350" w:rsidR="00CF4D87" w:rsidRPr="00EB16EC" w:rsidRDefault="00320877" w:rsidP="00CF4D87">
            <w:pPr>
              <w:pStyle w:val="BodyText"/>
              <w:tabs>
                <w:tab w:val="decimal" w:pos="507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8.92</w:t>
            </w:r>
          </w:p>
        </w:tc>
        <w:tc>
          <w:tcPr>
            <w:tcW w:w="137" w:type="pct"/>
          </w:tcPr>
          <w:p w14:paraId="528E13A6" w14:textId="77777777" w:rsidR="00CF4D87" w:rsidRPr="00EB16EC" w:rsidRDefault="00CF4D87" w:rsidP="00CF4D8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2F94A604" w14:textId="0E3E857F" w:rsidR="00CF4D87" w:rsidRPr="00EB16EC" w:rsidRDefault="00CF4D87" w:rsidP="00CF4D8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10.03</w:t>
            </w:r>
          </w:p>
        </w:tc>
        <w:tc>
          <w:tcPr>
            <w:tcW w:w="141" w:type="pct"/>
          </w:tcPr>
          <w:p w14:paraId="74B1BF91" w14:textId="77777777" w:rsidR="00CF4D87" w:rsidRPr="00EB16EC" w:rsidRDefault="00CF4D87" w:rsidP="00CF4D8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620F0EE4" w14:textId="26699BDF" w:rsidR="00CF4D87" w:rsidRPr="00EB16EC" w:rsidRDefault="00320877" w:rsidP="00CF4D8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6,631.92</w:t>
            </w:r>
          </w:p>
        </w:tc>
        <w:tc>
          <w:tcPr>
            <w:tcW w:w="137" w:type="pct"/>
          </w:tcPr>
          <w:p w14:paraId="76BB2C59" w14:textId="77777777" w:rsidR="00CF4D87" w:rsidRPr="00EB16EC" w:rsidRDefault="00CF4D87" w:rsidP="00CF4D8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05A14547" w14:textId="6670EE46" w:rsidR="00CF4D87" w:rsidRPr="00EB16EC" w:rsidRDefault="00CF4D87" w:rsidP="00CF4D87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6,924.79</w:t>
            </w:r>
          </w:p>
        </w:tc>
      </w:tr>
      <w:tr w:rsidR="00CF4D87" w:rsidRPr="00EB16EC" w14:paraId="16E4D584" w14:textId="77777777" w:rsidTr="0043009D">
        <w:tc>
          <w:tcPr>
            <w:tcW w:w="2155" w:type="pct"/>
          </w:tcPr>
          <w:p w14:paraId="7E792C9D" w14:textId="36B063E6" w:rsidR="00CF4D87" w:rsidRPr="00EB16EC" w:rsidRDefault="00CF4D87" w:rsidP="00CF4D87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B16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B16EC">
              <w:rPr>
                <w:rFonts w:asciiTheme="majorBidi" w:hAnsiTheme="maj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09B16DF6" w14:textId="3A705D87" w:rsidR="00CF4D87" w:rsidRPr="00442E9B" w:rsidRDefault="00320877" w:rsidP="00CF4D87">
            <w:pPr>
              <w:pStyle w:val="BodyText"/>
              <w:tabs>
                <w:tab w:val="decimal" w:pos="507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28"/>
                <w:szCs w:val="28"/>
              </w:rPr>
            </w:pPr>
            <w:r w:rsidRPr="00442E9B">
              <w:rPr>
                <w:rFonts w:ascii="Angsana New" w:hAnsi="Angsana New" w:cs="Angsana New"/>
                <w:sz w:val="28"/>
                <w:szCs w:val="28"/>
              </w:rPr>
              <w:t>(8.92)</w:t>
            </w:r>
          </w:p>
        </w:tc>
        <w:tc>
          <w:tcPr>
            <w:tcW w:w="137" w:type="pct"/>
          </w:tcPr>
          <w:p w14:paraId="76D431A2" w14:textId="77777777" w:rsidR="00CF4D87" w:rsidRPr="00EB16EC" w:rsidRDefault="00CF4D87" w:rsidP="00CF4D8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458107B1" w14:textId="3DFA7D23" w:rsidR="00CF4D87" w:rsidRPr="00EB16EC" w:rsidRDefault="00CF4D87" w:rsidP="00CF4D8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(10.03)</w:t>
            </w:r>
          </w:p>
        </w:tc>
        <w:tc>
          <w:tcPr>
            <w:tcW w:w="141" w:type="pct"/>
          </w:tcPr>
          <w:p w14:paraId="0210E440" w14:textId="77777777" w:rsidR="00CF4D87" w:rsidRPr="00EB16EC" w:rsidRDefault="00CF4D87" w:rsidP="00CF4D8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5D1121A6" w14:textId="56421DDD" w:rsidR="00CF4D87" w:rsidRPr="00442E9B" w:rsidRDefault="00320877" w:rsidP="00CF4D8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42E9B">
              <w:rPr>
                <w:rFonts w:ascii="Angsana New" w:hAnsi="Angsana New" w:cs="Angsana New"/>
                <w:sz w:val="28"/>
                <w:szCs w:val="28"/>
              </w:rPr>
              <w:t>(8.92)</w:t>
            </w:r>
          </w:p>
        </w:tc>
        <w:tc>
          <w:tcPr>
            <w:tcW w:w="137" w:type="pct"/>
          </w:tcPr>
          <w:p w14:paraId="7544B233" w14:textId="77777777" w:rsidR="00CF4D87" w:rsidRPr="00EB16EC" w:rsidRDefault="00CF4D87" w:rsidP="00CF4D8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677537A6" w14:textId="580E693F" w:rsidR="00CF4D87" w:rsidRPr="00EB16EC" w:rsidRDefault="00CF4D87" w:rsidP="00CF4D87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(8.92)</w:t>
            </w:r>
          </w:p>
        </w:tc>
      </w:tr>
      <w:tr w:rsidR="00CF4D87" w:rsidRPr="00EB16EC" w14:paraId="7EFB1185" w14:textId="77777777" w:rsidTr="0043009D">
        <w:tc>
          <w:tcPr>
            <w:tcW w:w="2155" w:type="pct"/>
          </w:tcPr>
          <w:p w14:paraId="0B787EF7" w14:textId="27F54519" w:rsidR="00CF4D87" w:rsidRPr="00EB16EC" w:rsidRDefault="00CF4D87" w:rsidP="00CF4D87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AB7F75" w14:textId="03C0DC9D" w:rsidR="00CF4D87" w:rsidRPr="00EB16EC" w:rsidRDefault="00320877" w:rsidP="00CF4D87">
            <w:pPr>
              <w:pStyle w:val="BodyText"/>
              <w:tabs>
                <w:tab w:val="decimal" w:pos="507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5645680C" w14:textId="77777777" w:rsidR="00CF4D87" w:rsidRPr="00EB16EC" w:rsidRDefault="00CF4D87" w:rsidP="00CF4D8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3FB56535" w14:textId="4D9F7D82" w:rsidR="00CF4D87" w:rsidRPr="00EB16EC" w:rsidRDefault="00CF4D87" w:rsidP="00CF4D87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2CF87BB8" w14:textId="77777777" w:rsidR="00CF4D87" w:rsidRPr="00EB16EC" w:rsidRDefault="00CF4D87" w:rsidP="00CF4D8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3AF1709" w14:textId="17DFE9F3" w:rsidR="00CF4D87" w:rsidRPr="00EB16EC" w:rsidRDefault="00320877" w:rsidP="00CF4D8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6,623.00</w:t>
            </w:r>
          </w:p>
        </w:tc>
        <w:tc>
          <w:tcPr>
            <w:tcW w:w="137" w:type="pct"/>
          </w:tcPr>
          <w:p w14:paraId="7F13A243" w14:textId="77777777" w:rsidR="00CF4D87" w:rsidRPr="00EB16EC" w:rsidRDefault="00CF4D87" w:rsidP="00CF4D87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2F44D70E" w14:textId="7F130B0F" w:rsidR="00CF4D87" w:rsidRPr="00EB16EC" w:rsidRDefault="00CF4D87" w:rsidP="00CF4D87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6,915.87</w:t>
            </w:r>
          </w:p>
        </w:tc>
      </w:tr>
      <w:tr w:rsidR="00AD40CF" w:rsidRPr="00EB16EC" w14:paraId="3DD03012" w14:textId="77777777" w:rsidTr="00597AA1">
        <w:tc>
          <w:tcPr>
            <w:tcW w:w="2155" w:type="pct"/>
          </w:tcPr>
          <w:p w14:paraId="2AE43C41" w14:textId="77777777" w:rsidR="00AD40CF" w:rsidRPr="00EB16EC" w:rsidRDefault="00AD40CF" w:rsidP="00597AA1">
            <w:pPr>
              <w:spacing w:line="240" w:lineRule="auto"/>
              <w:ind w:left="66" w:right="-202" w:hanging="66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6" w:type="pct"/>
          </w:tcPr>
          <w:p w14:paraId="10E85897" w14:textId="77777777" w:rsidR="00AD40CF" w:rsidRPr="00EB16EC" w:rsidRDefault="00AD40CF" w:rsidP="00597AA1">
            <w:pPr>
              <w:pStyle w:val="BodyText"/>
              <w:tabs>
                <w:tab w:val="decimal" w:pos="627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3C9B5D91" w14:textId="77777777" w:rsidR="00AD40CF" w:rsidRPr="00EB16EC" w:rsidRDefault="00AD40CF" w:rsidP="00597AA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</w:tcPr>
          <w:p w14:paraId="2F614CCF" w14:textId="77777777" w:rsidR="00AD40CF" w:rsidRPr="00EB16EC" w:rsidRDefault="00AD40CF" w:rsidP="00597AA1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42CC5F77" w14:textId="77777777" w:rsidR="00AD40CF" w:rsidRPr="00EB16EC" w:rsidRDefault="00AD40CF" w:rsidP="00597AA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35772FE6" w14:textId="77777777" w:rsidR="00AD40CF" w:rsidRPr="00EB16EC" w:rsidRDefault="00AD40CF" w:rsidP="00597AA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387551F6" w14:textId="77777777" w:rsidR="00AD40CF" w:rsidRPr="00EB16EC" w:rsidRDefault="00AD40CF" w:rsidP="00597AA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</w:tcPr>
          <w:p w14:paraId="07D6282E" w14:textId="77777777" w:rsidR="00AD40CF" w:rsidRPr="00EB16EC" w:rsidRDefault="00AD40CF" w:rsidP="00597AA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D40CF" w:rsidRPr="00EB16EC" w14:paraId="44ADD70D" w14:textId="77777777" w:rsidTr="00597AA1">
        <w:tc>
          <w:tcPr>
            <w:tcW w:w="2155" w:type="pct"/>
          </w:tcPr>
          <w:p w14:paraId="62F28211" w14:textId="77777777" w:rsidR="00AD40CF" w:rsidRPr="00EB16EC" w:rsidRDefault="00AD40CF" w:rsidP="00597AA1">
            <w:pPr>
              <w:spacing w:line="240" w:lineRule="auto"/>
              <w:ind w:left="66" w:right="-202" w:hanging="6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เงินล่วงหน้าค่าก่อสร้าง</w:t>
            </w:r>
            <w:r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</w:t>
            </w: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สังหาริมทรัพย์พัฒนา</w:t>
            </w:r>
            <w:r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เพื่อขาย</w:t>
            </w:r>
          </w:p>
        </w:tc>
        <w:tc>
          <w:tcPr>
            <w:tcW w:w="596" w:type="pct"/>
          </w:tcPr>
          <w:p w14:paraId="0C74BE24" w14:textId="77777777" w:rsidR="00AD40CF" w:rsidRPr="00EB16EC" w:rsidRDefault="00AD40CF" w:rsidP="00597AA1">
            <w:pPr>
              <w:pStyle w:val="BodyText"/>
              <w:tabs>
                <w:tab w:val="decimal" w:pos="627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75AF1722" w14:textId="77777777" w:rsidR="00AD40CF" w:rsidRPr="00EB16EC" w:rsidRDefault="00AD40CF" w:rsidP="00597AA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</w:tcPr>
          <w:p w14:paraId="59176C0F" w14:textId="77777777" w:rsidR="00AD40CF" w:rsidRPr="00EB16EC" w:rsidRDefault="00AD40CF" w:rsidP="00597AA1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72996D43" w14:textId="77777777" w:rsidR="00AD40CF" w:rsidRPr="00EB16EC" w:rsidRDefault="00AD40CF" w:rsidP="00597AA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0301A02D" w14:textId="77777777" w:rsidR="00AD40CF" w:rsidRPr="00EB16EC" w:rsidRDefault="00AD40CF" w:rsidP="00597AA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706A8323" w14:textId="77777777" w:rsidR="00AD40CF" w:rsidRPr="00EB16EC" w:rsidRDefault="00AD40CF" w:rsidP="00597AA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</w:tcPr>
          <w:p w14:paraId="4135B6AD" w14:textId="77777777" w:rsidR="00AD40CF" w:rsidRPr="00EB16EC" w:rsidRDefault="00AD40CF" w:rsidP="00597AA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D40CF" w:rsidRPr="00EB16EC" w14:paraId="06BCF776" w14:textId="77777777" w:rsidTr="00597AA1">
        <w:tc>
          <w:tcPr>
            <w:tcW w:w="2155" w:type="pct"/>
          </w:tcPr>
          <w:p w14:paraId="5C1FDD25" w14:textId="77777777" w:rsidR="00AD40CF" w:rsidRPr="00EB16EC" w:rsidRDefault="00AD40CF" w:rsidP="00597AA1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6" w:type="pct"/>
            <w:tcBorders>
              <w:bottom w:val="double" w:sz="4" w:space="0" w:color="auto"/>
            </w:tcBorders>
            <w:shd w:val="clear" w:color="auto" w:fill="auto"/>
          </w:tcPr>
          <w:p w14:paraId="4D73C2F6" w14:textId="77777777" w:rsidR="00AD40CF" w:rsidRPr="00EB16EC" w:rsidRDefault="00AD40CF" w:rsidP="00597AA1">
            <w:pPr>
              <w:pStyle w:val="BodyText"/>
              <w:tabs>
                <w:tab w:val="decimal" w:pos="507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2.82</w:t>
            </w:r>
          </w:p>
        </w:tc>
        <w:tc>
          <w:tcPr>
            <w:tcW w:w="137" w:type="pct"/>
          </w:tcPr>
          <w:p w14:paraId="6D0B2E22" w14:textId="77777777" w:rsidR="00AD40CF" w:rsidRPr="00EB16EC" w:rsidRDefault="00AD40CF" w:rsidP="00597AA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60F5B53A" w14:textId="77777777" w:rsidR="00AD40CF" w:rsidRPr="00EB16EC" w:rsidRDefault="00AD40CF" w:rsidP="00597AA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2.82</w:t>
            </w:r>
          </w:p>
        </w:tc>
        <w:tc>
          <w:tcPr>
            <w:tcW w:w="141" w:type="pct"/>
          </w:tcPr>
          <w:p w14:paraId="4D365B0B" w14:textId="77777777" w:rsidR="00AD40CF" w:rsidRPr="00EB16EC" w:rsidRDefault="00AD40CF" w:rsidP="00597AA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394FA131" w14:textId="77777777" w:rsidR="00AD40CF" w:rsidRPr="00EB16EC" w:rsidRDefault="00AD40CF" w:rsidP="00597AA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3EE7B9BB" w14:textId="77777777" w:rsidR="00AD40CF" w:rsidRPr="00EB16EC" w:rsidRDefault="00AD40CF" w:rsidP="00597AA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14:paraId="5ACD081C" w14:textId="77777777" w:rsidR="00AD40CF" w:rsidRPr="00EB16EC" w:rsidRDefault="00AD40CF" w:rsidP="00597AA1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  <w:tr w:rsidR="00AD40CF" w:rsidRPr="00EB16EC" w14:paraId="4AC3D761" w14:textId="77777777" w:rsidTr="00597AA1">
        <w:tc>
          <w:tcPr>
            <w:tcW w:w="2155" w:type="pct"/>
          </w:tcPr>
          <w:p w14:paraId="1A6E22D1" w14:textId="77777777" w:rsidR="00AD40CF" w:rsidRPr="00EB16EC" w:rsidRDefault="00AD40CF" w:rsidP="00597AA1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shd w:val="clear" w:color="auto" w:fill="auto"/>
          </w:tcPr>
          <w:p w14:paraId="0E3A6134" w14:textId="77777777" w:rsidR="00AD40CF" w:rsidRPr="00EB16EC" w:rsidRDefault="00AD40CF" w:rsidP="00597AA1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14:paraId="70AFC0FC" w14:textId="77777777" w:rsidR="00AD40CF" w:rsidRPr="00EB16EC" w:rsidRDefault="00AD40CF" w:rsidP="00597AA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218B6D1F" w14:textId="77777777" w:rsidR="00AD40CF" w:rsidRPr="00EB16EC" w:rsidRDefault="00AD40CF" w:rsidP="00597AA1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</w:tcPr>
          <w:p w14:paraId="7CE6158D" w14:textId="77777777" w:rsidR="00AD40CF" w:rsidRPr="00EB16EC" w:rsidRDefault="00AD40CF" w:rsidP="00597AA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21D5B384" w14:textId="77777777" w:rsidR="00AD40CF" w:rsidRPr="00EB16EC" w:rsidRDefault="00AD40CF" w:rsidP="00597AA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14:paraId="1E549B02" w14:textId="77777777" w:rsidR="00AD40CF" w:rsidRPr="00EB16EC" w:rsidRDefault="00AD40CF" w:rsidP="00597AA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14:paraId="2ECB5D37" w14:textId="77777777" w:rsidR="00AD40CF" w:rsidRPr="00EB16EC" w:rsidRDefault="00AD40CF" w:rsidP="00597AA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AD40CF" w:rsidRPr="00EB16EC" w14:paraId="4DDD9134" w14:textId="77777777" w:rsidTr="00597AA1">
        <w:tc>
          <w:tcPr>
            <w:tcW w:w="2155" w:type="pct"/>
          </w:tcPr>
          <w:p w14:paraId="562A7A41" w14:textId="77777777" w:rsidR="00AD40CF" w:rsidRPr="00EB16EC" w:rsidRDefault="00AD40CF" w:rsidP="00597AA1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เงินมัดจำค่าเช่าและค่าบริการ</w:t>
            </w:r>
          </w:p>
        </w:tc>
        <w:tc>
          <w:tcPr>
            <w:tcW w:w="596" w:type="pct"/>
          </w:tcPr>
          <w:p w14:paraId="36A0FD89" w14:textId="77777777" w:rsidR="00AD40CF" w:rsidRPr="00EB16EC" w:rsidRDefault="00AD40CF" w:rsidP="00597AA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592B3627" w14:textId="77777777" w:rsidR="00AD40CF" w:rsidRPr="00EB16EC" w:rsidRDefault="00AD40CF" w:rsidP="00597AA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69C957A6" w14:textId="77777777" w:rsidR="00AD40CF" w:rsidRPr="00EB16EC" w:rsidRDefault="00AD40CF" w:rsidP="00597AA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6C346134" w14:textId="77777777" w:rsidR="00AD40CF" w:rsidRPr="00EB16EC" w:rsidRDefault="00AD40CF" w:rsidP="00597AA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3082094B" w14:textId="77777777" w:rsidR="00AD40CF" w:rsidRPr="00EB16EC" w:rsidRDefault="00AD40CF" w:rsidP="00597AA1">
            <w:pPr>
              <w:pStyle w:val="BodyText"/>
              <w:tabs>
                <w:tab w:val="decimal" w:pos="522"/>
              </w:tabs>
              <w:spacing w:after="0" w:line="240" w:lineRule="auto"/>
              <w:ind w:left="-115" w:right="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07AB5066" w14:textId="77777777" w:rsidR="00AD40CF" w:rsidRPr="00EB16EC" w:rsidRDefault="00AD40CF" w:rsidP="00597AA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52381DD7" w14:textId="77777777" w:rsidR="00AD40CF" w:rsidRPr="00EB16EC" w:rsidRDefault="00AD40CF" w:rsidP="00597AA1">
            <w:pPr>
              <w:pStyle w:val="BodyText"/>
              <w:tabs>
                <w:tab w:val="decimal" w:pos="522"/>
              </w:tabs>
              <w:spacing w:after="0" w:line="240" w:lineRule="auto"/>
              <w:ind w:left="-115" w:right="1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D40CF" w:rsidRPr="00EB16EC" w14:paraId="519AD709" w14:textId="77777777" w:rsidTr="00597AA1">
        <w:tc>
          <w:tcPr>
            <w:tcW w:w="2155" w:type="pct"/>
          </w:tcPr>
          <w:p w14:paraId="48185866" w14:textId="77777777" w:rsidR="00AD40CF" w:rsidRPr="00EB16EC" w:rsidRDefault="00AD40CF" w:rsidP="00597AA1">
            <w:pPr>
              <w:spacing w:line="240" w:lineRule="auto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69041918" w14:textId="77777777" w:rsidR="00AD40CF" w:rsidRPr="00EB16EC" w:rsidRDefault="00AD40CF" w:rsidP="00597AA1">
            <w:pPr>
              <w:pStyle w:val="BodyText"/>
              <w:tabs>
                <w:tab w:val="decimal" w:pos="510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5.97</w:t>
            </w:r>
          </w:p>
        </w:tc>
        <w:tc>
          <w:tcPr>
            <w:tcW w:w="137" w:type="pct"/>
          </w:tcPr>
          <w:p w14:paraId="5D4397F7" w14:textId="77777777" w:rsidR="00AD40CF" w:rsidRPr="00EB16EC" w:rsidRDefault="00AD40CF" w:rsidP="00597AA1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0529CE4D" w14:textId="77777777" w:rsidR="00AD40CF" w:rsidRPr="00EB16EC" w:rsidRDefault="00AD40CF" w:rsidP="00597AA1">
            <w:pPr>
              <w:pStyle w:val="BodyText"/>
              <w:tabs>
                <w:tab w:val="decimal" w:pos="51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7.00</w:t>
            </w:r>
          </w:p>
        </w:tc>
        <w:tc>
          <w:tcPr>
            <w:tcW w:w="141" w:type="pct"/>
          </w:tcPr>
          <w:p w14:paraId="2FDC2535" w14:textId="77777777" w:rsidR="00AD40CF" w:rsidRPr="00EB16EC" w:rsidRDefault="00AD40CF" w:rsidP="00597AA1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2B8C35CD" w14:textId="77777777" w:rsidR="00AD40CF" w:rsidRPr="00EB16EC" w:rsidRDefault="00AD40CF" w:rsidP="00597AA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5.97</w:t>
            </w:r>
          </w:p>
        </w:tc>
        <w:tc>
          <w:tcPr>
            <w:tcW w:w="137" w:type="pct"/>
          </w:tcPr>
          <w:p w14:paraId="3CF8C141" w14:textId="77777777" w:rsidR="00AD40CF" w:rsidRPr="00EB16EC" w:rsidRDefault="00AD40CF" w:rsidP="00597AA1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14:paraId="2E1AB4E7" w14:textId="77777777" w:rsidR="00AD40CF" w:rsidRPr="00EB16EC" w:rsidRDefault="00AD40CF" w:rsidP="00597AA1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7.00</w:t>
            </w:r>
          </w:p>
        </w:tc>
      </w:tr>
      <w:tr w:rsidR="00AD40CF" w:rsidRPr="00EB16EC" w14:paraId="0C8B1A6B" w14:textId="77777777" w:rsidTr="00597AA1">
        <w:tc>
          <w:tcPr>
            <w:tcW w:w="2155" w:type="pct"/>
          </w:tcPr>
          <w:p w14:paraId="3C385B4C" w14:textId="77777777" w:rsidR="00AD40CF" w:rsidRPr="00EB16EC" w:rsidRDefault="00AD40CF" w:rsidP="00597AA1">
            <w:pPr>
              <w:spacing w:line="240" w:lineRule="auto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59134315" w14:textId="77777777" w:rsidR="00AD40CF" w:rsidRPr="00EB16EC" w:rsidRDefault="00AD40CF" w:rsidP="00597AA1">
            <w:pPr>
              <w:pStyle w:val="BodyText"/>
              <w:tabs>
                <w:tab w:val="decimal" w:pos="610"/>
              </w:tabs>
              <w:spacing w:after="0" w:line="380" w:lineRule="exact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14:paraId="5301599D" w14:textId="77777777" w:rsidR="00AD40CF" w:rsidRPr="00EB16EC" w:rsidRDefault="00AD40CF" w:rsidP="00597AA1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75D7C5D5" w14:textId="77777777" w:rsidR="00AD40CF" w:rsidRPr="00EB16EC" w:rsidRDefault="00AD40CF" w:rsidP="00597AA1">
            <w:pPr>
              <w:pStyle w:val="BodyText"/>
              <w:tabs>
                <w:tab w:val="decimal" w:pos="5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</w:tcPr>
          <w:p w14:paraId="71CD687F" w14:textId="77777777" w:rsidR="00AD40CF" w:rsidRPr="00EB16EC" w:rsidRDefault="00AD40CF" w:rsidP="00597AA1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702ED488" w14:textId="77777777" w:rsidR="00AD40CF" w:rsidRPr="00EB16EC" w:rsidRDefault="00AD40CF" w:rsidP="00597AA1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14:paraId="4F9C641C" w14:textId="77777777" w:rsidR="00AD40CF" w:rsidRPr="00EB16EC" w:rsidRDefault="00AD40CF" w:rsidP="00597AA1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14:paraId="3DB96601" w14:textId="77777777" w:rsidR="00AD40CF" w:rsidRPr="00EB16EC" w:rsidRDefault="00AD40CF" w:rsidP="00597AA1">
            <w:pPr>
              <w:pStyle w:val="BodyText"/>
              <w:tabs>
                <w:tab w:val="decimal" w:pos="55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AD40CF" w:rsidRPr="00EB16EC" w14:paraId="17E4044D" w14:textId="77777777" w:rsidTr="00597AA1">
        <w:tc>
          <w:tcPr>
            <w:tcW w:w="2155" w:type="pct"/>
          </w:tcPr>
          <w:p w14:paraId="4F813D7B" w14:textId="77777777" w:rsidR="00AD40CF" w:rsidRPr="00EB16EC" w:rsidRDefault="00AD40CF" w:rsidP="00597AA1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เงินมัดจำ</w:t>
            </w:r>
            <w:r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96" w:type="pct"/>
          </w:tcPr>
          <w:p w14:paraId="2C2083E2" w14:textId="77777777" w:rsidR="00AD40CF" w:rsidRPr="00EB16EC" w:rsidRDefault="00AD40CF" w:rsidP="00597AA1">
            <w:pPr>
              <w:pStyle w:val="BodyText"/>
              <w:tabs>
                <w:tab w:val="decimal" w:pos="610"/>
              </w:tabs>
              <w:spacing w:after="0" w:line="380" w:lineRule="exact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14:paraId="767033AA" w14:textId="77777777" w:rsidR="00AD40CF" w:rsidRPr="00EB16EC" w:rsidRDefault="00AD40CF" w:rsidP="00597AA1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</w:tcPr>
          <w:p w14:paraId="497AF44C" w14:textId="77777777" w:rsidR="00AD40CF" w:rsidRPr="00EB16EC" w:rsidRDefault="00AD40CF" w:rsidP="00597AA1">
            <w:pPr>
              <w:pStyle w:val="BodyText"/>
              <w:tabs>
                <w:tab w:val="decimal" w:pos="4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</w:tcPr>
          <w:p w14:paraId="0CFAE50C" w14:textId="77777777" w:rsidR="00AD40CF" w:rsidRPr="00EB16EC" w:rsidRDefault="00AD40CF" w:rsidP="00597AA1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1031C43F" w14:textId="77777777" w:rsidR="00AD40CF" w:rsidRPr="00EB16EC" w:rsidRDefault="00AD40CF" w:rsidP="00597AA1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14:paraId="604251EB" w14:textId="77777777" w:rsidR="00AD40CF" w:rsidRPr="00EB16EC" w:rsidRDefault="00AD40CF" w:rsidP="00597AA1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</w:tcPr>
          <w:p w14:paraId="6B4D8494" w14:textId="77777777" w:rsidR="00AD40CF" w:rsidRPr="00EB16EC" w:rsidRDefault="00AD40CF" w:rsidP="00597AA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AD40CF" w:rsidRPr="00EB16EC" w14:paraId="14B2C44F" w14:textId="77777777" w:rsidTr="00597AA1">
        <w:tc>
          <w:tcPr>
            <w:tcW w:w="2155" w:type="pct"/>
          </w:tcPr>
          <w:p w14:paraId="2185AC0E" w14:textId="77777777" w:rsidR="00AD40CF" w:rsidRPr="00EB16EC" w:rsidRDefault="00AD40CF" w:rsidP="00597AA1">
            <w:pPr>
              <w:spacing w:line="240" w:lineRule="auto"/>
              <w:ind w:right="-3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202663C3" w14:textId="77777777" w:rsidR="00AD40CF" w:rsidRPr="00EB16EC" w:rsidRDefault="00AD40CF" w:rsidP="00597AA1">
            <w:pPr>
              <w:pStyle w:val="BodyText"/>
              <w:tabs>
                <w:tab w:val="decimal" w:pos="510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0.04</w:t>
            </w:r>
          </w:p>
        </w:tc>
        <w:tc>
          <w:tcPr>
            <w:tcW w:w="137" w:type="pct"/>
          </w:tcPr>
          <w:p w14:paraId="7BCDFF09" w14:textId="77777777" w:rsidR="00AD40CF" w:rsidRPr="00EB16EC" w:rsidRDefault="00AD40CF" w:rsidP="00597AA1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28BDFC40" w14:textId="77777777" w:rsidR="00AD40CF" w:rsidRPr="00EB16EC" w:rsidRDefault="00AD40CF" w:rsidP="00597AA1">
            <w:pPr>
              <w:pStyle w:val="BodyText"/>
              <w:tabs>
                <w:tab w:val="decimal" w:pos="51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</w:t>
            </w:r>
            <w:r w:rsidRPr="00EB16E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17</w:t>
            </w:r>
          </w:p>
        </w:tc>
        <w:tc>
          <w:tcPr>
            <w:tcW w:w="141" w:type="pct"/>
          </w:tcPr>
          <w:p w14:paraId="1B82E005" w14:textId="77777777" w:rsidR="00AD40CF" w:rsidRPr="00EB16EC" w:rsidRDefault="00AD40CF" w:rsidP="00597AA1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06D8DF36" w14:textId="77777777" w:rsidR="00AD40CF" w:rsidRPr="00EB16EC" w:rsidRDefault="00AD40CF" w:rsidP="00597AA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48F7C15B" w14:textId="77777777" w:rsidR="00AD40CF" w:rsidRPr="00EB16EC" w:rsidRDefault="00AD40CF" w:rsidP="00597AA1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14:paraId="63C19660" w14:textId="77777777" w:rsidR="00AD40CF" w:rsidRPr="00EB16EC" w:rsidRDefault="00AD40CF" w:rsidP="00597AA1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274DF5D6" w14:textId="77777777" w:rsidR="00AD40CF" w:rsidRPr="00AD40CF" w:rsidRDefault="00AD40CF">
      <w:pPr>
        <w:rPr>
          <w:sz w:val="28"/>
          <w:szCs w:val="28"/>
        </w:rPr>
      </w:pPr>
    </w:p>
    <w:tbl>
      <w:tblPr>
        <w:tblW w:w="97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1126"/>
        <w:gridCol w:w="313"/>
        <w:gridCol w:w="1189"/>
        <w:gridCol w:w="278"/>
        <w:gridCol w:w="1161"/>
        <w:gridCol w:w="270"/>
        <w:gridCol w:w="1224"/>
      </w:tblGrid>
      <w:tr w:rsidR="009D6654" w:rsidRPr="00EB16EC" w14:paraId="490087DF" w14:textId="77777777" w:rsidTr="002A1F25">
        <w:trPr>
          <w:tblHeader/>
        </w:trPr>
        <w:tc>
          <w:tcPr>
            <w:tcW w:w="2160" w:type="pct"/>
          </w:tcPr>
          <w:p w14:paraId="7250E76E" w14:textId="30172CB0" w:rsidR="009D6654" w:rsidRPr="00EB16EC" w:rsidRDefault="00331737" w:rsidP="009D665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(</w:t>
            </w:r>
            <w:r w:rsidR="00AD40D6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กลับรายการ</w:t>
            </w:r>
            <w: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)</w:t>
            </w:r>
            <w:r w:rsidR="00CE4F23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D6654" w:rsidRPr="00EB16E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="009D6654"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42" w:type="pct"/>
            <w:gridSpan w:val="3"/>
            <w:shd w:val="clear" w:color="auto" w:fill="auto"/>
          </w:tcPr>
          <w:p w14:paraId="24CB60B9" w14:textId="77777777" w:rsidR="009D6654" w:rsidRPr="00EB16EC" w:rsidRDefault="009D6654" w:rsidP="009D665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pct"/>
            <w:shd w:val="clear" w:color="auto" w:fill="auto"/>
          </w:tcPr>
          <w:p w14:paraId="294A5321" w14:textId="77777777" w:rsidR="009D6654" w:rsidRPr="00EB16EC" w:rsidRDefault="009D6654" w:rsidP="009D665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6" w:type="pct"/>
            <w:gridSpan w:val="3"/>
            <w:shd w:val="clear" w:color="auto" w:fill="auto"/>
          </w:tcPr>
          <w:p w14:paraId="2363DC20" w14:textId="77777777" w:rsidR="009D6654" w:rsidRPr="00EB16EC" w:rsidRDefault="009D6654" w:rsidP="009D665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6654" w:rsidRPr="00EB16EC" w14:paraId="143AC6EF" w14:textId="77777777" w:rsidTr="002A1F25">
        <w:trPr>
          <w:tblHeader/>
        </w:trPr>
        <w:tc>
          <w:tcPr>
            <w:tcW w:w="2160" w:type="pct"/>
          </w:tcPr>
          <w:p w14:paraId="34696475" w14:textId="7981E5D5" w:rsidR="009D6654" w:rsidRPr="00EB16EC" w:rsidRDefault="009D6654" w:rsidP="009D665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 30 มิถุนายน</w:t>
            </w:r>
          </w:p>
        </w:tc>
        <w:tc>
          <w:tcPr>
            <w:tcW w:w="575" w:type="pct"/>
            <w:shd w:val="clear" w:color="auto" w:fill="auto"/>
          </w:tcPr>
          <w:p w14:paraId="4A3FAC4D" w14:textId="7AF28F4B" w:rsidR="009D6654" w:rsidRPr="00EB16EC" w:rsidRDefault="009D6654" w:rsidP="009D665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EB16EC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60" w:type="pct"/>
            <w:shd w:val="clear" w:color="auto" w:fill="auto"/>
          </w:tcPr>
          <w:p w14:paraId="07C1F0F9" w14:textId="77777777" w:rsidR="009D6654" w:rsidRPr="00EB16EC" w:rsidRDefault="009D6654" w:rsidP="009D665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3646429F" w14:textId="5822278E" w:rsidR="009D6654" w:rsidRPr="00EB16EC" w:rsidRDefault="009D6654" w:rsidP="009D665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EB16E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2" w:type="pct"/>
            <w:shd w:val="clear" w:color="auto" w:fill="auto"/>
          </w:tcPr>
          <w:p w14:paraId="40769026" w14:textId="77777777" w:rsidR="009D6654" w:rsidRPr="00EB16EC" w:rsidRDefault="009D6654" w:rsidP="009D665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1F84D919" w14:textId="67713A50" w:rsidR="009D6654" w:rsidRPr="00EB16EC" w:rsidRDefault="009D6654" w:rsidP="009D665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EB16EC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8" w:type="pct"/>
            <w:shd w:val="clear" w:color="auto" w:fill="auto"/>
          </w:tcPr>
          <w:p w14:paraId="46895F03" w14:textId="77777777" w:rsidR="009D6654" w:rsidRPr="00EB16EC" w:rsidRDefault="009D6654" w:rsidP="009D665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1F0EC225" w14:textId="39B74BD2" w:rsidR="009D6654" w:rsidRPr="00EB16EC" w:rsidRDefault="009D6654" w:rsidP="009D665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EB16E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9D6654" w:rsidRPr="00EB16EC" w14:paraId="723A061B" w14:textId="77777777" w:rsidTr="008B35B8">
        <w:trPr>
          <w:tblHeader/>
        </w:trPr>
        <w:tc>
          <w:tcPr>
            <w:tcW w:w="2160" w:type="pct"/>
          </w:tcPr>
          <w:p w14:paraId="2DEE68DC" w14:textId="77777777" w:rsidR="009D6654" w:rsidRPr="00EB16EC" w:rsidRDefault="009D6654" w:rsidP="009D665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0" w:type="pct"/>
            <w:gridSpan w:val="7"/>
          </w:tcPr>
          <w:p w14:paraId="2E3995F1" w14:textId="77777777" w:rsidR="009D6654" w:rsidRPr="00EB16EC" w:rsidRDefault="009D6654" w:rsidP="009D665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D6654" w:rsidRPr="00EB16EC" w14:paraId="45040190" w14:textId="77777777" w:rsidTr="008B35B8">
        <w:tc>
          <w:tcPr>
            <w:tcW w:w="2160" w:type="pct"/>
          </w:tcPr>
          <w:p w14:paraId="3709258E" w14:textId="19AF7A93" w:rsidR="009D6654" w:rsidRPr="00EB16EC" w:rsidRDefault="009D6654" w:rsidP="009D6654">
            <w:pPr>
              <w:spacing w:line="240" w:lineRule="auto"/>
              <w:ind w:left="-24"/>
              <w:rPr>
                <w:rFonts w:asciiTheme="majorBidi" w:hAnsiTheme="majorBidi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575" w:type="pct"/>
            <w:shd w:val="clear" w:color="auto" w:fill="auto"/>
          </w:tcPr>
          <w:p w14:paraId="6B52023B" w14:textId="029C1D74" w:rsidR="009D6654" w:rsidRPr="00EB16EC" w:rsidRDefault="00331737" w:rsidP="009D6654">
            <w:pPr>
              <w:pStyle w:val="BodyText"/>
              <w:tabs>
                <w:tab w:val="decimal" w:pos="507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D40D6">
              <w:rPr>
                <w:rFonts w:ascii="Angsana New" w:hAnsi="Angsana New" w:cs="Angsana New"/>
                <w:sz w:val="28"/>
                <w:szCs w:val="28"/>
              </w:rPr>
              <w:t>1.13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60" w:type="pct"/>
          </w:tcPr>
          <w:p w14:paraId="442C948F" w14:textId="77777777" w:rsidR="009D6654" w:rsidRPr="00EB16EC" w:rsidRDefault="009D6654" w:rsidP="009D6654">
            <w:pPr>
              <w:pStyle w:val="BodyText"/>
              <w:tabs>
                <w:tab w:val="decimal" w:pos="52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075977A0" w14:textId="7ACB7B4B" w:rsidR="009D6654" w:rsidRPr="00EB16EC" w:rsidRDefault="009D6654" w:rsidP="009D665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0.02</w:t>
            </w:r>
          </w:p>
        </w:tc>
        <w:tc>
          <w:tcPr>
            <w:tcW w:w="142" w:type="pct"/>
          </w:tcPr>
          <w:p w14:paraId="0E4EF950" w14:textId="77777777" w:rsidR="009D6654" w:rsidRPr="00EB16EC" w:rsidRDefault="009D6654" w:rsidP="009D6654">
            <w:pPr>
              <w:pStyle w:val="BodyText"/>
              <w:tabs>
                <w:tab w:val="decimal" w:pos="52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11D7F3D4" w14:textId="13F8C165" w:rsidR="009D6654" w:rsidRPr="00EB16EC" w:rsidRDefault="00E851E7" w:rsidP="009D665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24B1C5CA" w14:textId="77777777" w:rsidR="009D6654" w:rsidRPr="00EB16EC" w:rsidRDefault="009D6654" w:rsidP="009D6654">
            <w:pPr>
              <w:pStyle w:val="BodyText"/>
              <w:tabs>
                <w:tab w:val="decimal" w:pos="52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3D24BA18" w14:textId="6B45D55E" w:rsidR="009D6654" w:rsidRPr="00EB16EC" w:rsidRDefault="009D6654" w:rsidP="009D6654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D6654" w:rsidRPr="00EB16EC" w14:paraId="06F421CC" w14:textId="77777777" w:rsidTr="008B35B8">
        <w:tc>
          <w:tcPr>
            <w:tcW w:w="2160" w:type="pct"/>
          </w:tcPr>
          <w:p w14:paraId="79D48070" w14:textId="17BFCCD2" w:rsidR="009D6654" w:rsidRPr="00EB16EC" w:rsidRDefault="00344FA1" w:rsidP="009D6654">
            <w:pPr>
              <w:spacing w:line="240" w:lineRule="auto"/>
              <w:ind w:left="-24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  <w:r w:rsidRPr="00EB16E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ระยะสั้นและดอกเบี้ยค้างรับ</w:t>
            </w:r>
          </w:p>
        </w:tc>
        <w:tc>
          <w:tcPr>
            <w:tcW w:w="575" w:type="pct"/>
            <w:shd w:val="clear" w:color="auto" w:fill="auto"/>
          </w:tcPr>
          <w:p w14:paraId="685033E8" w14:textId="048522FE" w:rsidR="009D6654" w:rsidRPr="00EB16EC" w:rsidRDefault="00331737" w:rsidP="009D6654">
            <w:pPr>
              <w:pStyle w:val="BodyText"/>
              <w:tabs>
                <w:tab w:val="decimal" w:pos="507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D40D6">
              <w:rPr>
                <w:rFonts w:ascii="Angsana New" w:hAnsi="Angsana New" w:cs="Angsana New"/>
                <w:sz w:val="28"/>
                <w:szCs w:val="28"/>
              </w:rPr>
              <w:t>1.11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60" w:type="pct"/>
          </w:tcPr>
          <w:p w14:paraId="67E448C9" w14:textId="77777777" w:rsidR="009D6654" w:rsidRPr="00EB16EC" w:rsidRDefault="009D6654" w:rsidP="009D6654">
            <w:pPr>
              <w:pStyle w:val="BodyText"/>
              <w:tabs>
                <w:tab w:val="decimal" w:pos="52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3BC92A60" w14:textId="567411DF" w:rsidR="009D6654" w:rsidRPr="00EB16EC" w:rsidRDefault="00176DB7" w:rsidP="009D665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2F6B792C" w14:textId="77777777" w:rsidR="009D6654" w:rsidRPr="00EB16EC" w:rsidRDefault="009D6654" w:rsidP="009D6654">
            <w:pPr>
              <w:pStyle w:val="BodyText"/>
              <w:tabs>
                <w:tab w:val="decimal" w:pos="52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49144DB9" w14:textId="491FFA0F" w:rsidR="009D6654" w:rsidRPr="00EB16EC" w:rsidRDefault="00E851E7" w:rsidP="009D665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2AF689A6" w14:textId="77777777" w:rsidR="009D6654" w:rsidRPr="00EB16EC" w:rsidRDefault="009D6654" w:rsidP="009D6654">
            <w:pPr>
              <w:pStyle w:val="BodyText"/>
              <w:tabs>
                <w:tab w:val="decimal" w:pos="52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4F0B7E2B" w14:textId="3DDE7A8B" w:rsidR="009D6654" w:rsidRPr="00EB16EC" w:rsidRDefault="00176DB7" w:rsidP="009D6654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42CC414B" w14:textId="3F940418" w:rsidR="00CB2544" w:rsidRPr="00EB16EC" w:rsidRDefault="00CB2544"/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3"/>
        <w:gridCol w:w="1150"/>
        <w:gridCol w:w="277"/>
        <w:gridCol w:w="6"/>
        <w:gridCol w:w="1085"/>
        <w:gridCol w:w="98"/>
        <w:gridCol w:w="265"/>
        <w:gridCol w:w="16"/>
        <w:gridCol w:w="1154"/>
        <w:gridCol w:w="24"/>
        <w:gridCol w:w="237"/>
        <w:gridCol w:w="10"/>
        <w:gridCol w:w="1265"/>
      </w:tblGrid>
      <w:tr w:rsidR="00684E9F" w:rsidRPr="00EB16EC" w14:paraId="66908968" w14:textId="77777777" w:rsidTr="00961463">
        <w:trPr>
          <w:tblHeader/>
        </w:trPr>
        <w:tc>
          <w:tcPr>
            <w:tcW w:w="2153" w:type="pct"/>
          </w:tcPr>
          <w:p w14:paraId="2AD5A41B" w14:textId="2BD446F9" w:rsidR="00684E9F" w:rsidRPr="00EB16EC" w:rsidRDefault="00831E71" w:rsidP="00D16544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684E9F" w:rsidRPr="00EB16EC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684E9F"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 w:type="page"/>
            </w:r>
            <w:r w:rsidR="00684E9F" w:rsidRPr="00EB16EC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684E9F" w:rsidRPr="00EB16EC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684E9F" w:rsidRPr="00EB16EC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684E9F" w:rsidRPr="00EB16EC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684E9F" w:rsidRPr="00EB16EC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333" w:type="pct"/>
            <w:gridSpan w:val="5"/>
          </w:tcPr>
          <w:p w14:paraId="610578BF" w14:textId="77777777" w:rsidR="00684E9F" w:rsidRPr="00EB16EC" w:rsidRDefault="00684E9F" w:rsidP="00D16544">
            <w:pPr>
              <w:pStyle w:val="BodyText"/>
              <w:spacing w:after="0" w:line="240" w:lineRule="auto"/>
              <w:ind w:left="-101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  <w:gridSpan w:val="2"/>
          </w:tcPr>
          <w:p w14:paraId="29F62888" w14:textId="77777777" w:rsidR="00684E9F" w:rsidRPr="00EB16EC" w:rsidRDefault="00684E9F" w:rsidP="00D16544">
            <w:pPr>
              <w:pStyle w:val="BodyText"/>
              <w:spacing w:after="0" w:line="240" w:lineRule="auto"/>
              <w:ind w:left="-101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0" w:type="pct"/>
            <w:gridSpan w:val="5"/>
          </w:tcPr>
          <w:p w14:paraId="637DA785" w14:textId="77777777" w:rsidR="00684E9F" w:rsidRPr="00EB16EC" w:rsidRDefault="00684E9F" w:rsidP="00D16544">
            <w:pPr>
              <w:pStyle w:val="BodyText"/>
              <w:spacing w:after="0" w:line="240" w:lineRule="auto"/>
              <w:ind w:left="-101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1463" w:rsidRPr="00EB16EC" w14:paraId="59BE8867" w14:textId="77777777" w:rsidTr="00961463">
        <w:trPr>
          <w:tblHeader/>
        </w:trPr>
        <w:tc>
          <w:tcPr>
            <w:tcW w:w="2153" w:type="pct"/>
          </w:tcPr>
          <w:p w14:paraId="51F450CB" w14:textId="77777777" w:rsidR="00C62B18" w:rsidRPr="00EB16EC" w:rsidRDefault="00C62B18" w:rsidP="00C62B18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6" w:type="pct"/>
          </w:tcPr>
          <w:p w14:paraId="24CC58CF" w14:textId="114E38A5" w:rsidR="00C62B18" w:rsidRPr="00EB16EC" w:rsidRDefault="00C62B18" w:rsidP="00C62B1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3A7E29" w:rsidRPr="00EB16EC"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  <w:r w:rsidR="003A7E29"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" w:type="pct"/>
            <w:gridSpan w:val="2"/>
          </w:tcPr>
          <w:p w14:paraId="4E77C79A" w14:textId="77777777" w:rsidR="00C62B18" w:rsidRPr="00EB16EC" w:rsidRDefault="00C62B18" w:rsidP="00C62B1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" w:type="pct"/>
            <w:gridSpan w:val="2"/>
          </w:tcPr>
          <w:p w14:paraId="643146F2" w14:textId="77777777" w:rsidR="00C62B18" w:rsidRPr="00EB16EC" w:rsidRDefault="00C62B18" w:rsidP="00C62B1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EB16EC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3" w:type="pct"/>
            <w:gridSpan w:val="2"/>
          </w:tcPr>
          <w:p w14:paraId="517B903F" w14:textId="77777777" w:rsidR="00C62B18" w:rsidRPr="00EB16EC" w:rsidRDefault="00C62B18" w:rsidP="00C62B1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0C59B507" w14:textId="18BAE500" w:rsidR="00C62B18" w:rsidRPr="00EB16EC" w:rsidRDefault="001951BF" w:rsidP="00C62B1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8" w:type="pct"/>
            <w:gridSpan w:val="3"/>
          </w:tcPr>
          <w:p w14:paraId="688295D9" w14:textId="77777777" w:rsidR="00C62B18" w:rsidRPr="00EB16EC" w:rsidRDefault="00C62B18" w:rsidP="00C62B1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4" w:type="pct"/>
          </w:tcPr>
          <w:p w14:paraId="74BB8A88" w14:textId="77777777" w:rsidR="00C62B18" w:rsidRPr="00EB16EC" w:rsidRDefault="00C62B18" w:rsidP="00C62B1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EB16EC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961463" w:rsidRPr="00EB16EC" w14:paraId="49BB4B10" w14:textId="77777777" w:rsidTr="00961463">
        <w:trPr>
          <w:tblHeader/>
        </w:trPr>
        <w:tc>
          <w:tcPr>
            <w:tcW w:w="2153" w:type="pct"/>
          </w:tcPr>
          <w:p w14:paraId="7D83C123" w14:textId="77777777" w:rsidR="00C62B18" w:rsidRPr="00EB16EC" w:rsidRDefault="00C62B18" w:rsidP="00C62B18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6" w:type="pct"/>
          </w:tcPr>
          <w:p w14:paraId="4295673B" w14:textId="05AEE468" w:rsidR="00C62B18" w:rsidRPr="00EB16EC" w:rsidRDefault="00C62B18" w:rsidP="00C62B1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EB16EC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4" w:type="pct"/>
            <w:gridSpan w:val="2"/>
          </w:tcPr>
          <w:p w14:paraId="78A624A9" w14:textId="77777777" w:rsidR="00C62B18" w:rsidRPr="00EB16EC" w:rsidRDefault="00C62B18" w:rsidP="00C62B1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" w:type="pct"/>
            <w:gridSpan w:val="2"/>
          </w:tcPr>
          <w:p w14:paraId="18D96C9F" w14:textId="4801B142" w:rsidR="00C62B18" w:rsidRPr="00EB16EC" w:rsidRDefault="00C62B18" w:rsidP="00C62B1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EB16E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3" w:type="pct"/>
            <w:gridSpan w:val="2"/>
          </w:tcPr>
          <w:p w14:paraId="6828C1BD" w14:textId="77777777" w:rsidR="00C62B18" w:rsidRPr="00EB16EC" w:rsidRDefault="00C62B18" w:rsidP="00C62B1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7E9D4F6A" w14:textId="747322B4" w:rsidR="00C62B18" w:rsidRPr="00EB16EC" w:rsidRDefault="00C62B18" w:rsidP="00C62B1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EB16EC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8" w:type="pct"/>
            <w:gridSpan w:val="3"/>
          </w:tcPr>
          <w:p w14:paraId="73FC9AF4" w14:textId="77777777" w:rsidR="00C62B18" w:rsidRPr="00EB16EC" w:rsidRDefault="00C62B18" w:rsidP="00C62B1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4" w:type="pct"/>
          </w:tcPr>
          <w:p w14:paraId="3CD16FD0" w14:textId="1A281C34" w:rsidR="00C62B18" w:rsidRPr="00EB16EC" w:rsidRDefault="00C62B18" w:rsidP="00DA459B">
            <w:pPr>
              <w:pStyle w:val="BodyText"/>
              <w:spacing w:after="0" w:line="240" w:lineRule="auto"/>
              <w:ind w:left="-108" w:right="-1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EB16E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DA5593" w:rsidRPr="00EB16EC" w14:paraId="09BBA986" w14:textId="77777777" w:rsidTr="00961463">
        <w:trPr>
          <w:tblHeader/>
        </w:trPr>
        <w:tc>
          <w:tcPr>
            <w:tcW w:w="2153" w:type="pct"/>
          </w:tcPr>
          <w:p w14:paraId="313B901C" w14:textId="77777777" w:rsidR="00DA5593" w:rsidRPr="00EB16EC" w:rsidRDefault="00DA5593" w:rsidP="00DA5593">
            <w:pPr>
              <w:pStyle w:val="BodyText"/>
              <w:spacing w:after="0"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7" w:type="pct"/>
            <w:gridSpan w:val="12"/>
          </w:tcPr>
          <w:p w14:paraId="55146035" w14:textId="77777777" w:rsidR="00DA5593" w:rsidRPr="00EB16EC" w:rsidRDefault="00DA5593" w:rsidP="00DA5593">
            <w:pPr>
              <w:pStyle w:val="BodyText"/>
              <w:spacing w:after="0" w:line="240" w:lineRule="auto"/>
              <w:ind w:left="-101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61463" w:rsidRPr="00EB16EC" w14:paraId="6F575969" w14:textId="77777777" w:rsidTr="00961463">
        <w:tc>
          <w:tcPr>
            <w:tcW w:w="2153" w:type="pct"/>
          </w:tcPr>
          <w:p w14:paraId="7F632C1A" w14:textId="77777777" w:rsidR="00DA5593" w:rsidRPr="00EB16EC" w:rsidRDefault="00DA5593" w:rsidP="00DA5593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86" w:type="pct"/>
          </w:tcPr>
          <w:p w14:paraId="1A9FEB04" w14:textId="77777777" w:rsidR="00DA5593" w:rsidRPr="00EB16EC" w:rsidRDefault="00DA5593" w:rsidP="00DA459B">
            <w:pPr>
              <w:pStyle w:val="BodyText"/>
              <w:tabs>
                <w:tab w:val="decimal" w:pos="530"/>
                <w:tab w:val="left" w:pos="792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  <w:gridSpan w:val="2"/>
          </w:tcPr>
          <w:p w14:paraId="0407BED1" w14:textId="77777777" w:rsidR="00DA5593" w:rsidRPr="00EB16EC" w:rsidRDefault="00DA5593" w:rsidP="00DA559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" w:type="pct"/>
            <w:gridSpan w:val="2"/>
            <w:shd w:val="clear" w:color="auto" w:fill="auto"/>
          </w:tcPr>
          <w:p w14:paraId="382FFA8B" w14:textId="77777777" w:rsidR="00DA5593" w:rsidRPr="00EB16EC" w:rsidRDefault="00DA5593" w:rsidP="00DA459B">
            <w:pPr>
              <w:pStyle w:val="BodyText"/>
              <w:tabs>
                <w:tab w:val="decimal" w:pos="530"/>
                <w:tab w:val="left" w:pos="78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23AB7D31" w14:textId="77777777" w:rsidR="00DA5593" w:rsidRPr="00EB16EC" w:rsidRDefault="00DA5593" w:rsidP="00DA559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04EE7A5A" w14:textId="77777777" w:rsidR="00DA5593" w:rsidRPr="00EB16EC" w:rsidRDefault="00DA5593" w:rsidP="00DA459B">
            <w:pPr>
              <w:pStyle w:val="BodyText"/>
              <w:tabs>
                <w:tab w:val="decimal" w:pos="530"/>
                <w:tab w:val="left" w:pos="78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" w:type="pct"/>
            <w:gridSpan w:val="3"/>
            <w:shd w:val="clear" w:color="auto" w:fill="auto"/>
          </w:tcPr>
          <w:p w14:paraId="4BD86EFD" w14:textId="77777777" w:rsidR="00DA5593" w:rsidRPr="00EB16EC" w:rsidRDefault="00DA5593" w:rsidP="00DA5593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4" w:type="pct"/>
            <w:shd w:val="clear" w:color="auto" w:fill="auto"/>
          </w:tcPr>
          <w:p w14:paraId="4926C4C3" w14:textId="77777777" w:rsidR="00DA5593" w:rsidRPr="00EB16EC" w:rsidRDefault="00DA5593" w:rsidP="00DA459B">
            <w:pPr>
              <w:pStyle w:val="BodyText"/>
              <w:tabs>
                <w:tab w:val="decimal" w:pos="530"/>
                <w:tab w:val="left" w:pos="612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61463" w:rsidRPr="00EB16EC" w14:paraId="7BC1F08D" w14:textId="77777777" w:rsidTr="00961463">
        <w:tc>
          <w:tcPr>
            <w:tcW w:w="2153" w:type="pct"/>
          </w:tcPr>
          <w:p w14:paraId="050DF28E" w14:textId="77777777" w:rsidR="00A55AAD" w:rsidRPr="00EB16EC" w:rsidRDefault="00A55AAD" w:rsidP="00A55AAD">
            <w:pPr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6" w:type="pct"/>
          </w:tcPr>
          <w:p w14:paraId="031EEA29" w14:textId="178A8CC2" w:rsidR="00A55AAD" w:rsidRPr="00EB16EC" w:rsidRDefault="00DC1BE7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2.58</w:t>
            </w:r>
          </w:p>
        </w:tc>
        <w:tc>
          <w:tcPr>
            <w:tcW w:w="144" w:type="pct"/>
            <w:gridSpan w:val="2"/>
          </w:tcPr>
          <w:p w14:paraId="5409DFB0" w14:textId="77777777" w:rsidR="00A55AAD" w:rsidRPr="00EB16EC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" w:type="pct"/>
            <w:gridSpan w:val="2"/>
            <w:shd w:val="clear" w:color="auto" w:fill="auto"/>
          </w:tcPr>
          <w:p w14:paraId="19D75702" w14:textId="600F5AA1" w:rsidR="00A55AAD" w:rsidRPr="00EB16EC" w:rsidRDefault="00A55AAD" w:rsidP="00A55AAD">
            <w:pPr>
              <w:pStyle w:val="BodyText"/>
              <w:tabs>
                <w:tab w:val="decimal" w:pos="540"/>
              </w:tabs>
              <w:spacing w:after="0" w:line="240" w:lineRule="auto"/>
              <w:ind w:left="-105" w:right="-168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3.08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753199B3" w14:textId="77777777" w:rsidR="00A55AAD" w:rsidRPr="00EB16EC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0AE26E27" w14:textId="2DF209AD" w:rsidR="00A55AAD" w:rsidRPr="00EB16EC" w:rsidRDefault="00DC1BE7" w:rsidP="00A55AAD">
            <w:pPr>
              <w:pStyle w:val="BodyText"/>
              <w:tabs>
                <w:tab w:val="decimal" w:pos="53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" w:type="pct"/>
            <w:gridSpan w:val="3"/>
            <w:shd w:val="clear" w:color="auto" w:fill="auto"/>
          </w:tcPr>
          <w:p w14:paraId="2BA8870A" w14:textId="77777777" w:rsidR="00A55AAD" w:rsidRPr="00EB16EC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4" w:type="pct"/>
            <w:shd w:val="clear" w:color="auto" w:fill="auto"/>
          </w:tcPr>
          <w:p w14:paraId="7B515F4C" w14:textId="61DF6188" w:rsidR="00A55AAD" w:rsidRPr="00EB16EC" w:rsidRDefault="00A55AAD" w:rsidP="00DA459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961463" w:rsidRPr="00EB16EC" w14:paraId="2CD1F0D7" w14:textId="77777777" w:rsidTr="00961463">
        <w:tc>
          <w:tcPr>
            <w:tcW w:w="2153" w:type="pct"/>
          </w:tcPr>
          <w:p w14:paraId="5A363A7F" w14:textId="77777777" w:rsidR="00A55AAD" w:rsidRPr="00EB16EC" w:rsidRDefault="00A55AAD" w:rsidP="00A55AAD">
            <w:pPr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D6EFBEA" w14:textId="6A1E2290" w:rsidR="00A55AAD" w:rsidRPr="00EB16EC" w:rsidRDefault="00DC1BE7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0.10</w:t>
            </w:r>
          </w:p>
        </w:tc>
        <w:tc>
          <w:tcPr>
            <w:tcW w:w="144" w:type="pct"/>
            <w:gridSpan w:val="2"/>
          </w:tcPr>
          <w:p w14:paraId="55C341C8" w14:textId="77777777" w:rsidR="00A55AAD" w:rsidRPr="00EB16EC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BF8693" w14:textId="4814C428" w:rsidR="00A55AAD" w:rsidRPr="00EB16EC" w:rsidRDefault="00A55AAD" w:rsidP="00A55AAD">
            <w:pPr>
              <w:pStyle w:val="BodyText"/>
              <w:tabs>
                <w:tab w:val="decimal" w:pos="540"/>
              </w:tabs>
              <w:spacing w:after="0" w:line="240" w:lineRule="auto"/>
              <w:ind w:left="-105" w:right="-168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0.27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549A84FA" w14:textId="77777777" w:rsidR="00A55AAD" w:rsidRPr="00EB16EC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46EC40EA" w14:textId="396A0BD6" w:rsidR="00A55AAD" w:rsidRPr="00EB16EC" w:rsidRDefault="00DC1BE7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" w:type="pct"/>
            <w:gridSpan w:val="3"/>
            <w:shd w:val="clear" w:color="auto" w:fill="auto"/>
          </w:tcPr>
          <w:p w14:paraId="70831F88" w14:textId="77777777" w:rsidR="00A55AAD" w:rsidRPr="00EB16EC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715D8C08" w14:textId="51AD7FE3" w:rsidR="00A55AAD" w:rsidRPr="00EB16EC" w:rsidRDefault="00A55AAD" w:rsidP="00DA459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961463" w:rsidRPr="00EB16EC" w14:paraId="025D6AF4" w14:textId="77777777" w:rsidTr="00961463">
        <w:tc>
          <w:tcPr>
            <w:tcW w:w="2153" w:type="pct"/>
          </w:tcPr>
          <w:p w14:paraId="0D112B2B" w14:textId="77777777" w:rsidR="00A55AAD" w:rsidRPr="00EB16EC" w:rsidRDefault="00A55AAD" w:rsidP="00A55AAD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000000"/>
            </w:tcBorders>
          </w:tcPr>
          <w:p w14:paraId="66B1D9E6" w14:textId="1F87075A" w:rsidR="00A55AAD" w:rsidRPr="00EB16EC" w:rsidRDefault="00DC1BE7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2.68</w:t>
            </w:r>
          </w:p>
        </w:tc>
        <w:tc>
          <w:tcPr>
            <w:tcW w:w="144" w:type="pct"/>
            <w:gridSpan w:val="2"/>
          </w:tcPr>
          <w:p w14:paraId="50013F1F" w14:textId="77777777" w:rsidR="00A55AAD" w:rsidRPr="00EB16EC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F57AF" w14:textId="5FB5FB0F" w:rsidR="00A55AAD" w:rsidRPr="00EB16EC" w:rsidRDefault="00A55AAD" w:rsidP="00A55AAD">
            <w:pPr>
              <w:pStyle w:val="BodyText"/>
              <w:tabs>
                <w:tab w:val="decimal" w:pos="540"/>
              </w:tabs>
              <w:spacing w:after="0" w:line="240" w:lineRule="auto"/>
              <w:ind w:left="-105" w:right="-168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3.35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4533C318" w14:textId="77777777" w:rsidR="00A55AAD" w:rsidRPr="00EB16EC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6DD0467C" w14:textId="3454F05A" w:rsidR="00A55AAD" w:rsidRPr="00EB16EC" w:rsidRDefault="00DC1BE7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8" w:type="pct"/>
            <w:gridSpan w:val="3"/>
            <w:shd w:val="clear" w:color="auto" w:fill="auto"/>
          </w:tcPr>
          <w:p w14:paraId="6A2CE9EC" w14:textId="77777777" w:rsidR="00A55AAD" w:rsidRPr="00EB16EC" w:rsidRDefault="00A55AAD" w:rsidP="00A55AA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5816EBB5" w14:textId="08100D5F" w:rsidR="00A55AAD" w:rsidRPr="00DA459B" w:rsidRDefault="00A55AAD" w:rsidP="00DA459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A459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961463" w:rsidRPr="00EB16EC" w14:paraId="6056B8BB" w14:textId="77777777" w:rsidTr="00961463">
        <w:trPr>
          <w:trHeight w:val="80"/>
        </w:trPr>
        <w:tc>
          <w:tcPr>
            <w:tcW w:w="2153" w:type="pct"/>
          </w:tcPr>
          <w:p w14:paraId="4AE5EF56" w14:textId="15BC9183" w:rsidR="001F688A" w:rsidRPr="00EB16EC" w:rsidRDefault="001F688A" w:rsidP="001F688A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86" w:type="pct"/>
          </w:tcPr>
          <w:p w14:paraId="721BA0F0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28FA0A34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6" w:type="pct"/>
            <w:gridSpan w:val="2"/>
            <w:shd w:val="clear" w:color="auto" w:fill="auto"/>
          </w:tcPr>
          <w:p w14:paraId="1B663FD7" w14:textId="77777777" w:rsidR="001F688A" w:rsidRPr="00EB16EC" w:rsidRDefault="001F688A" w:rsidP="001F688A">
            <w:pPr>
              <w:pStyle w:val="BodyText"/>
              <w:tabs>
                <w:tab w:val="decimal" w:pos="550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14:paraId="3CABD181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3"/>
            <w:shd w:val="clear" w:color="auto" w:fill="auto"/>
          </w:tcPr>
          <w:p w14:paraId="269116C2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" w:type="pct"/>
            <w:shd w:val="clear" w:color="auto" w:fill="auto"/>
          </w:tcPr>
          <w:p w14:paraId="2722E29A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shd w:val="clear" w:color="auto" w:fill="auto"/>
          </w:tcPr>
          <w:p w14:paraId="005BE46C" w14:textId="77777777" w:rsidR="001F688A" w:rsidRPr="00EB16EC" w:rsidRDefault="001F688A" w:rsidP="0096146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7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1463" w:rsidRPr="00EB16EC" w14:paraId="0827A934" w14:textId="77777777" w:rsidTr="00961463">
        <w:trPr>
          <w:trHeight w:val="80"/>
        </w:trPr>
        <w:tc>
          <w:tcPr>
            <w:tcW w:w="2153" w:type="pct"/>
          </w:tcPr>
          <w:p w14:paraId="4997D711" w14:textId="7E270FED" w:rsidR="001F688A" w:rsidRPr="00EB16EC" w:rsidRDefault="001F688A" w:rsidP="001F688A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586" w:type="pct"/>
          </w:tcPr>
          <w:p w14:paraId="61228F2D" w14:textId="1C46E739" w:rsidR="001F688A" w:rsidRPr="00EB16EC" w:rsidRDefault="00DC1BE7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05DB8FB0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6" w:type="pct"/>
            <w:gridSpan w:val="2"/>
            <w:shd w:val="clear" w:color="auto" w:fill="auto"/>
          </w:tcPr>
          <w:p w14:paraId="5323FA59" w14:textId="3B9ADFEC" w:rsidR="001F688A" w:rsidRPr="00EB16EC" w:rsidRDefault="001F688A" w:rsidP="001F688A">
            <w:pPr>
              <w:pStyle w:val="BodyText"/>
              <w:tabs>
                <w:tab w:val="decimal" w:pos="550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5" w:type="pct"/>
            <w:gridSpan w:val="2"/>
            <w:shd w:val="clear" w:color="auto" w:fill="auto"/>
          </w:tcPr>
          <w:p w14:paraId="26481701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3"/>
            <w:shd w:val="clear" w:color="auto" w:fill="auto"/>
          </w:tcPr>
          <w:p w14:paraId="36A73FB4" w14:textId="2ADFD54F" w:rsidR="001F688A" w:rsidRPr="00EB16EC" w:rsidRDefault="00DC1BE7" w:rsidP="00961463">
            <w:pPr>
              <w:pStyle w:val="BodyText"/>
              <w:tabs>
                <w:tab w:val="decimal" w:pos="61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2.34</w:t>
            </w:r>
          </w:p>
        </w:tc>
        <w:tc>
          <w:tcPr>
            <w:tcW w:w="121" w:type="pct"/>
            <w:shd w:val="clear" w:color="auto" w:fill="auto"/>
          </w:tcPr>
          <w:p w14:paraId="4943BB06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shd w:val="clear" w:color="auto" w:fill="auto"/>
          </w:tcPr>
          <w:p w14:paraId="466ABED4" w14:textId="3F8D3F12" w:rsidR="001F688A" w:rsidRPr="00EB16EC" w:rsidRDefault="001F688A" w:rsidP="00961463">
            <w:pPr>
              <w:pStyle w:val="BodyText"/>
              <w:tabs>
                <w:tab w:val="decimal" w:pos="714"/>
              </w:tabs>
              <w:spacing w:after="0" w:line="240" w:lineRule="auto"/>
              <w:ind w:left="-105" w:right="-174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27.46</w:t>
            </w:r>
          </w:p>
        </w:tc>
      </w:tr>
      <w:tr w:rsidR="00961463" w:rsidRPr="00EB16EC" w14:paraId="5160147B" w14:textId="77777777" w:rsidTr="00961463">
        <w:trPr>
          <w:trHeight w:val="80"/>
        </w:trPr>
        <w:tc>
          <w:tcPr>
            <w:tcW w:w="2153" w:type="pct"/>
          </w:tcPr>
          <w:p w14:paraId="6395F99D" w14:textId="28B96351" w:rsidR="001F688A" w:rsidRPr="00EB16EC" w:rsidRDefault="001F688A" w:rsidP="001F688A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586" w:type="pct"/>
          </w:tcPr>
          <w:p w14:paraId="0B95EE87" w14:textId="05E09298" w:rsidR="001F688A" w:rsidRPr="00EB16EC" w:rsidRDefault="00DC1BE7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0.29</w:t>
            </w:r>
          </w:p>
        </w:tc>
        <w:tc>
          <w:tcPr>
            <w:tcW w:w="141" w:type="pct"/>
          </w:tcPr>
          <w:p w14:paraId="11EC7980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6" w:type="pct"/>
            <w:gridSpan w:val="2"/>
            <w:shd w:val="clear" w:color="auto" w:fill="auto"/>
          </w:tcPr>
          <w:p w14:paraId="37FDEFC7" w14:textId="6B23E2BB" w:rsidR="001F688A" w:rsidRPr="00EB16EC" w:rsidRDefault="001F688A" w:rsidP="001F688A">
            <w:pPr>
              <w:pStyle w:val="BodyText"/>
              <w:tabs>
                <w:tab w:val="decimal" w:pos="550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5" w:type="pct"/>
            <w:gridSpan w:val="2"/>
            <w:shd w:val="clear" w:color="auto" w:fill="auto"/>
          </w:tcPr>
          <w:p w14:paraId="23E47BB0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3"/>
            <w:shd w:val="clear" w:color="auto" w:fill="auto"/>
          </w:tcPr>
          <w:p w14:paraId="0F69D2FA" w14:textId="6806F115" w:rsidR="001F688A" w:rsidRPr="00EB16EC" w:rsidRDefault="00DC1BE7" w:rsidP="00961463">
            <w:pPr>
              <w:pStyle w:val="BodyText"/>
              <w:tabs>
                <w:tab w:val="decimal" w:pos="61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" w:type="pct"/>
            <w:shd w:val="clear" w:color="auto" w:fill="auto"/>
          </w:tcPr>
          <w:p w14:paraId="69CF7199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shd w:val="clear" w:color="auto" w:fill="auto"/>
          </w:tcPr>
          <w:p w14:paraId="5645DDF0" w14:textId="5ABE04A3" w:rsidR="001F688A" w:rsidRPr="00EB16EC" w:rsidRDefault="001F688A" w:rsidP="00961463">
            <w:pPr>
              <w:pStyle w:val="BodyText"/>
              <w:tabs>
                <w:tab w:val="decimal" w:pos="714"/>
              </w:tabs>
              <w:spacing w:after="0" w:line="240" w:lineRule="auto"/>
              <w:ind w:left="-105" w:right="-174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961463" w:rsidRPr="00EB16EC" w14:paraId="0194E8BF" w14:textId="77777777" w:rsidTr="00961463">
        <w:trPr>
          <w:trHeight w:val="80"/>
        </w:trPr>
        <w:tc>
          <w:tcPr>
            <w:tcW w:w="2153" w:type="pct"/>
          </w:tcPr>
          <w:p w14:paraId="03F190DA" w14:textId="46C4BFD9" w:rsidR="001F688A" w:rsidRPr="00EB16EC" w:rsidRDefault="001F688A" w:rsidP="001F688A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</w:tcPr>
          <w:p w14:paraId="654E9C3D" w14:textId="4FE74EB2" w:rsidR="001F688A" w:rsidRPr="00EB16EC" w:rsidRDefault="00DC1BE7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2.</w:t>
            </w:r>
            <w:r w:rsidR="00FC4FDF">
              <w:rPr>
                <w:rFonts w:ascii="Angsana New" w:hAnsi="Angsana New" w:cs="Angsana New"/>
                <w:sz w:val="28"/>
                <w:szCs w:val="28"/>
              </w:rPr>
              <w:t>82</w:t>
            </w:r>
          </w:p>
        </w:tc>
        <w:tc>
          <w:tcPr>
            <w:tcW w:w="141" w:type="pct"/>
          </w:tcPr>
          <w:p w14:paraId="13CCC4F8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6" w:type="pct"/>
            <w:gridSpan w:val="2"/>
            <w:shd w:val="clear" w:color="auto" w:fill="auto"/>
          </w:tcPr>
          <w:p w14:paraId="31AD091B" w14:textId="0500D17C" w:rsidR="001F688A" w:rsidRPr="00EB16EC" w:rsidRDefault="001F688A" w:rsidP="001F688A">
            <w:pPr>
              <w:pStyle w:val="BodyText"/>
              <w:tabs>
                <w:tab w:val="decimal" w:pos="550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3.43</w:t>
            </w:r>
          </w:p>
        </w:tc>
        <w:tc>
          <w:tcPr>
            <w:tcW w:w="185" w:type="pct"/>
            <w:gridSpan w:val="2"/>
            <w:shd w:val="clear" w:color="auto" w:fill="auto"/>
          </w:tcPr>
          <w:p w14:paraId="56430E53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3"/>
            <w:shd w:val="clear" w:color="auto" w:fill="auto"/>
          </w:tcPr>
          <w:p w14:paraId="658964DC" w14:textId="4ED3D990" w:rsidR="001F688A" w:rsidRPr="00EB16EC" w:rsidRDefault="00DC1BE7" w:rsidP="00961463">
            <w:pPr>
              <w:pStyle w:val="BodyText"/>
              <w:tabs>
                <w:tab w:val="decimal" w:pos="61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0.83</w:t>
            </w:r>
          </w:p>
        </w:tc>
        <w:tc>
          <w:tcPr>
            <w:tcW w:w="121" w:type="pct"/>
            <w:shd w:val="clear" w:color="auto" w:fill="auto"/>
          </w:tcPr>
          <w:p w14:paraId="62EF3C8A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shd w:val="clear" w:color="auto" w:fill="auto"/>
          </w:tcPr>
          <w:p w14:paraId="0EF25433" w14:textId="0B7139DF" w:rsidR="001F688A" w:rsidRPr="00EB16EC" w:rsidRDefault="001F688A" w:rsidP="00961463">
            <w:pPr>
              <w:pStyle w:val="BodyText"/>
              <w:tabs>
                <w:tab w:val="decimal" w:pos="714"/>
              </w:tabs>
              <w:spacing w:after="0" w:line="240" w:lineRule="auto"/>
              <w:ind w:left="-105" w:right="-174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1.24</w:t>
            </w:r>
          </w:p>
        </w:tc>
      </w:tr>
      <w:tr w:rsidR="00961463" w:rsidRPr="00EB16EC" w14:paraId="4F92E584" w14:textId="77777777" w:rsidTr="00961463">
        <w:trPr>
          <w:trHeight w:val="80"/>
        </w:trPr>
        <w:tc>
          <w:tcPr>
            <w:tcW w:w="2153" w:type="pct"/>
          </w:tcPr>
          <w:p w14:paraId="7BD5D072" w14:textId="77777777" w:rsidR="001F688A" w:rsidRPr="00EB16EC" w:rsidRDefault="001F688A" w:rsidP="001F688A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54AA99ED" w14:textId="245910CB" w:rsidR="001F688A" w:rsidRPr="00EB16EC" w:rsidRDefault="00DC1BE7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3.</w:t>
            </w:r>
            <w:r w:rsidR="00FC4FDF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41" w:type="pct"/>
          </w:tcPr>
          <w:p w14:paraId="2FE00452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1294DB" w14:textId="68E437A4" w:rsidR="001F688A" w:rsidRPr="00EB16EC" w:rsidRDefault="001F688A" w:rsidP="001F688A">
            <w:pPr>
              <w:pStyle w:val="BodyText"/>
              <w:tabs>
                <w:tab w:val="decimal" w:pos="550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3.43</w:t>
            </w:r>
          </w:p>
        </w:tc>
        <w:tc>
          <w:tcPr>
            <w:tcW w:w="185" w:type="pct"/>
            <w:gridSpan w:val="2"/>
            <w:shd w:val="clear" w:color="auto" w:fill="auto"/>
          </w:tcPr>
          <w:p w14:paraId="23E571F2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512955" w14:textId="35DDE27F" w:rsidR="001F688A" w:rsidRPr="00EB16EC" w:rsidRDefault="00DC1BE7" w:rsidP="00961463">
            <w:pPr>
              <w:pStyle w:val="BodyText"/>
              <w:tabs>
                <w:tab w:val="decimal" w:pos="61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3.17</w:t>
            </w:r>
          </w:p>
        </w:tc>
        <w:tc>
          <w:tcPr>
            <w:tcW w:w="121" w:type="pct"/>
            <w:shd w:val="clear" w:color="auto" w:fill="auto"/>
          </w:tcPr>
          <w:p w14:paraId="28AB623E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4BF7C" w14:textId="1E3BAB70" w:rsidR="001F688A" w:rsidRPr="00EB16EC" w:rsidRDefault="001F688A" w:rsidP="00961463">
            <w:pPr>
              <w:pStyle w:val="BodyText"/>
              <w:tabs>
                <w:tab w:val="decimal" w:pos="714"/>
              </w:tabs>
              <w:spacing w:after="0" w:line="240" w:lineRule="auto"/>
              <w:ind w:left="-105"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</w:rPr>
              <w:t>28.70</w:t>
            </w:r>
          </w:p>
        </w:tc>
      </w:tr>
      <w:tr w:rsidR="00961463" w:rsidRPr="00EB16EC" w14:paraId="71496EF2" w14:textId="77777777" w:rsidTr="00961463">
        <w:trPr>
          <w:trHeight w:val="80"/>
        </w:trPr>
        <w:tc>
          <w:tcPr>
            <w:tcW w:w="2153" w:type="pct"/>
          </w:tcPr>
          <w:p w14:paraId="4A49CC2C" w14:textId="77777777" w:rsidR="001F688A" w:rsidRPr="00EB16EC" w:rsidRDefault="001F688A" w:rsidP="001F688A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86" w:type="pct"/>
          </w:tcPr>
          <w:p w14:paraId="0C2A8C1B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pct"/>
          </w:tcPr>
          <w:p w14:paraId="574D8C4C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6" w:type="pct"/>
            <w:gridSpan w:val="2"/>
            <w:shd w:val="clear" w:color="auto" w:fill="auto"/>
          </w:tcPr>
          <w:p w14:paraId="550C2B0E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14:paraId="4EDCA40F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8" w:type="pct"/>
            <w:gridSpan w:val="3"/>
            <w:shd w:val="clear" w:color="auto" w:fill="auto"/>
          </w:tcPr>
          <w:p w14:paraId="018EA37A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" w:type="pct"/>
            <w:shd w:val="clear" w:color="auto" w:fill="auto"/>
          </w:tcPr>
          <w:p w14:paraId="5822327F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50" w:type="pct"/>
            <w:gridSpan w:val="2"/>
            <w:shd w:val="clear" w:color="auto" w:fill="auto"/>
          </w:tcPr>
          <w:p w14:paraId="32F80E4D" w14:textId="77777777" w:rsidR="001F688A" w:rsidRPr="00EB16EC" w:rsidRDefault="001F688A" w:rsidP="0096146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74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61463" w:rsidRPr="00EB16EC" w14:paraId="4DBBA29D" w14:textId="77777777" w:rsidTr="00961463">
        <w:trPr>
          <w:trHeight w:val="80"/>
        </w:trPr>
        <w:tc>
          <w:tcPr>
            <w:tcW w:w="2153" w:type="pct"/>
          </w:tcPr>
          <w:p w14:paraId="5F6AF18D" w14:textId="77777777" w:rsidR="001F688A" w:rsidRPr="00EB16EC" w:rsidRDefault="001F688A" w:rsidP="001F688A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586" w:type="pct"/>
          </w:tcPr>
          <w:p w14:paraId="24C18B49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300939ED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6" w:type="pct"/>
            <w:gridSpan w:val="2"/>
            <w:shd w:val="clear" w:color="auto" w:fill="auto"/>
          </w:tcPr>
          <w:p w14:paraId="6CFFFABC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14:paraId="3342DCA2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8" w:type="pct"/>
            <w:gridSpan w:val="3"/>
            <w:shd w:val="clear" w:color="auto" w:fill="auto"/>
          </w:tcPr>
          <w:p w14:paraId="271700B4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" w:type="pct"/>
            <w:shd w:val="clear" w:color="auto" w:fill="auto"/>
          </w:tcPr>
          <w:p w14:paraId="3882C8AA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shd w:val="clear" w:color="auto" w:fill="auto"/>
          </w:tcPr>
          <w:p w14:paraId="0C590258" w14:textId="77777777" w:rsidR="001F688A" w:rsidRPr="00EB16EC" w:rsidRDefault="001F688A" w:rsidP="0096146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61463" w:rsidRPr="00EB16EC" w14:paraId="30697155" w14:textId="77777777" w:rsidTr="00961463">
        <w:trPr>
          <w:trHeight w:val="80"/>
        </w:trPr>
        <w:tc>
          <w:tcPr>
            <w:tcW w:w="2153" w:type="pct"/>
          </w:tcPr>
          <w:p w14:paraId="1B8F8D09" w14:textId="65B40242" w:rsidR="001F688A" w:rsidRPr="00EB16EC" w:rsidRDefault="001F688A" w:rsidP="001F688A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</w:tcPr>
          <w:p w14:paraId="6D225960" w14:textId="601E5C8F" w:rsidR="001F688A" w:rsidRPr="00EB16EC" w:rsidRDefault="00DC1BE7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0.03</w:t>
            </w:r>
          </w:p>
        </w:tc>
        <w:tc>
          <w:tcPr>
            <w:tcW w:w="141" w:type="pct"/>
          </w:tcPr>
          <w:p w14:paraId="59CBA02D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6" w:type="pct"/>
            <w:gridSpan w:val="2"/>
            <w:shd w:val="clear" w:color="auto" w:fill="auto"/>
          </w:tcPr>
          <w:p w14:paraId="73CCB231" w14:textId="1057DE15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0.03</w:t>
            </w:r>
          </w:p>
        </w:tc>
        <w:tc>
          <w:tcPr>
            <w:tcW w:w="185" w:type="pct"/>
            <w:gridSpan w:val="2"/>
            <w:shd w:val="clear" w:color="auto" w:fill="auto"/>
          </w:tcPr>
          <w:p w14:paraId="0EDCE575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8" w:type="pct"/>
            <w:gridSpan w:val="3"/>
            <w:shd w:val="clear" w:color="auto" w:fill="auto"/>
          </w:tcPr>
          <w:p w14:paraId="4B5B8375" w14:textId="7C58C759" w:rsidR="001F688A" w:rsidRPr="00EB16EC" w:rsidRDefault="00DC1BE7" w:rsidP="00961463">
            <w:pPr>
              <w:pStyle w:val="BodyText"/>
              <w:tabs>
                <w:tab w:val="decimal" w:pos="61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" w:type="pct"/>
            <w:shd w:val="clear" w:color="auto" w:fill="auto"/>
          </w:tcPr>
          <w:p w14:paraId="10CF0410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shd w:val="clear" w:color="auto" w:fill="auto"/>
          </w:tcPr>
          <w:p w14:paraId="70DB8425" w14:textId="23221B7F" w:rsidR="001F688A" w:rsidRPr="00961463" w:rsidRDefault="001F688A" w:rsidP="00961463">
            <w:pPr>
              <w:pStyle w:val="BodyText"/>
              <w:tabs>
                <w:tab w:val="decimal" w:pos="714"/>
              </w:tabs>
              <w:spacing w:after="0" w:line="240" w:lineRule="auto"/>
              <w:ind w:left="-105" w:right="-174"/>
              <w:rPr>
                <w:rFonts w:ascii="Angsana New" w:hAnsi="Angsana New" w:cs="Angsana New"/>
                <w:sz w:val="28"/>
                <w:szCs w:val="28"/>
              </w:rPr>
            </w:pPr>
            <w:r w:rsidRPr="0096146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61463" w:rsidRPr="00EB16EC" w14:paraId="2C41ABAD" w14:textId="77777777" w:rsidTr="00961463">
        <w:trPr>
          <w:trHeight w:val="80"/>
        </w:trPr>
        <w:tc>
          <w:tcPr>
            <w:tcW w:w="2153" w:type="pct"/>
          </w:tcPr>
          <w:p w14:paraId="6631E963" w14:textId="10FD2C8E" w:rsidR="001F688A" w:rsidRPr="00EB16EC" w:rsidRDefault="001F688A" w:rsidP="001F688A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3D358B4" w14:textId="154E28C2" w:rsidR="001F688A" w:rsidRPr="00EB16EC" w:rsidRDefault="00DC1BE7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21.85</w:t>
            </w:r>
          </w:p>
        </w:tc>
        <w:tc>
          <w:tcPr>
            <w:tcW w:w="141" w:type="pct"/>
          </w:tcPr>
          <w:p w14:paraId="7DFEADC8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5DBAEF" w14:textId="194B4BB0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16.71</w:t>
            </w:r>
          </w:p>
        </w:tc>
        <w:tc>
          <w:tcPr>
            <w:tcW w:w="185" w:type="pct"/>
            <w:gridSpan w:val="2"/>
            <w:shd w:val="clear" w:color="auto" w:fill="auto"/>
          </w:tcPr>
          <w:p w14:paraId="5CD91E3E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6A0BF0" w14:textId="74E4A85A" w:rsidR="001F688A" w:rsidRPr="00EB16EC" w:rsidRDefault="00DC1BE7" w:rsidP="00961463">
            <w:pPr>
              <w:pStyle w:val="BodyText"/>
              <w:tabs>
                <w:tab w:val="decimal" w:pos="61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" w:type="pct"/>
            <w:shd w:val="clear" w:color="auto" w:fill="auto"/>
          </w:tcPr>
          <w:p w14:paraId="4F58C0BE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E7089A" w14:textId="30FE8BBE" w:rsidR="001F688A" w:rsidRPr="00EB16EC" w:rsidRDefault="001F688A" w:rsidP="00961463">
            <w:pPr>
              <w:pStyle w:val="BodyText"/>
              <w:tabs>
                <w:tab w:val="decimal" w:pos="714"/>
              </w:tabs>
              <w:spacing w:after="0" w:line="240" w:lineRule="auto"/>
              <w:ind w:left="-105" w:right="-174"/>
              <w:rPr>
                <w:rFonts w:ascii="Angsana New" w:hAnsi="Angsana New" w:cs="Angsana New"/>
                <w:sz w:val="28"/>
                <w:szCs w:val="28"/>
              </w:rPr>
            </w:pPr>
            <w:r w:rsidRPr="0096146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61463" w:rsidRPr="00EB16EC" w14:paraId="6B23ECCB" w14:textId="77777777" w:rsidTr="00961463">
        <w:trPr>
          <w:trHeight w:val="80"/>
        </w:trPr>
        <w:tc>
          <w:tcPr>
            <w:tcW w:w="2153" w:type="pct"/>
          </w:tcPr>
          <w:p w14:paraId="6E63DA5F" w14:textId="77777777" w:rsidR="001F688A" w:rsidRPr="00EB16EC" w:rsidRDefault="001F688A" w:rsidP="001F688A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07BD5624" w14:textId="2686379C" w:rsidR="001F688A" w:rsidRPr="00EB16EC" w:rsidRDefault="00DC1BE7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21.88</w:t>
            </w:r>
          </w:p>
        </w:tc>
        <w:tc>
          <w:tcPr>
            <w:tcW w:w="141" w:type="pct"/>
          </w:tcPr>
          <w:p w14:paraId="059E5EA6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1C94B" w14:textId="70673500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16.7</w:t>
            </w: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5" w:type="pct"/>
            <w:gridSpan w:val="2"/>
            <w:shd w:val="clear" w:color="auto" w:fill="auto"/>
          </w:tcPr>
          <w:p w14:paraId="04B40490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FB247" w14:textId="031B6AD4" w:rsidR="001F688A" w:rsidRPr="00961463" w:rsidRDefault="00DC1BE7" w:rsidP="00961463">
            <w:pPr>
              <w:pStyle w:val="BodyText"/>
              <w:tabs>
                <w:tab w:val="decimal" w:pos="61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1463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1" w:type="pct"/>
            <w:shd w:val="clear" w:color="auto" w:fill="auto"/>
          </w:tcPr>
          <w:p w14:paraId="2006F67B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2A985C" w14:textId="6095C11E" w:rsidR="001F688A" w:rsidRPr="00961463" w:rsidRDefault="001F688A" w:rsidP="00961463">
            <w:pPr>
              <w:pStyle w:val="BodyText"/>
              <w:tabs>
                <w:tab w:val="decimal" w:pos="714"/>
              </w:tabs>
              <w:spacing w:after="0" w:line="240" w:lineRule="auto"/>
              <w:ind w:left="-105"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1463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  <w:tr w:rsidR="00961463" w:rsidRPr="00EB16EC" w14:paraId="58DA13A3" w14:textId="77777777" w:rsidTr="00961463">
        <w:trPr>
          <w:trHeight w:val="80"/>
        </w:trPr>
        <w:tc>
          <w:tcPr>
            <w:tcW w:w="2153" w:type="pct"/>
          </w:tcPr>
          <w:p w14:paraId="5C400CBF" w14:textId="77777777" w:rsidR="001F688A" w:rsidRPr="00EB16EC" w:rsidRDefault="001F688A" w:rsidP="001F688A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2035F5E6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</w:tcPr>
          <w:p w14:paraId="51272B5B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6B721BD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14:paraId="1A964E24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134085EF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" w:type="pct"/>
            <w:shd w:val="clear" w:color="auto" w:fill="auto"/>
          </w:tcPr>
          <w:p w14:paraId="2D5EE6E9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CCD3E41" w14:textId="77777777" w:rsidR="001F688A" w:rsidRPr="00EB16EC" w:rsidRDefault="001F688A" w:rsidP="0096146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61463" w:rsidRPr="00EB16EC" w14:paraId="122A2C76" w14:textId="77777777" w:rsidTr="00961463">
        <w:trPr>
          <w:trHeight w:val="80"/>
        </w:trPr>
        <w:tc>
          <w:tcPr>
            <w:tcW w:w="2153" w:type="pct"/>
          </w:tcPr>
          <w:p w14:paraId="2624BB44" w14:textId="77777777" w:rsidR="00961463" w:rsidRDefault="001F688A" w:rsidP="001F688A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ส่วนของหนี้สินตามสัญญาเช่าที่ถึง</w:t>
            </w:r>
          </w:p>
          <w:p w14:paraId="41302DC1" w14:textId="6E505B50" w:rsidR="001F688A" w:rsidRPr="00EB16EC" w:rsidRDefault="00961463" w:rsidP="001F688A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</w:t>
            </w:r>
            <w:r w:rsidR="001F688A"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586" w:type="pct"/>
            <w:shd w:val="clear" w:color="auto" w:fill="auto"/>
          </w:tcPr>
          <w:p w14:paraId="70582146" w14:textId="288F37C5" w:rsidR="001F688A" w:rsidRPr="00EB16EC" w:rsidRDefault="001F688A" w:rsidP="001F688A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0001644F" w14:textId="77777777" w:rsidR="001F688A" w:rsidRPr="00EB16EC" w:rsidRDefault="001F688A" w:rsidP="001F688A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6" w:type="pct"/>
            <w:gridSpan w:val="2"/>
            <w:shd w:val="clear" w:color="auto" w:fill="auto"/>
          </w:tcPr>
          <w:p w14:paraId="5071D123" w14:textId="25D2F1B3" w:rsidR="001F688A" w:rsidRPr="00EB16EC" w:rsidRDefault="001F688A" w:rsidP="001F688A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14:paraId="39710C86" w14:textId="77777777" w:rsidR="001F688A" w:rsidRPr="00EB16EC" w:rsidRDefault="001F688A" w:rsidP="001F688A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8" w:type="pct"/>
            <w:gridSpan w:val="3"/>
            <w:shd w:val="clear" w:color="auto" w:fill="auto"/>
          </w:tcPr>
          <w:p w14:paraId="40FA4C18" w14:textId="3ECEFD29" w:rsidR="001F688A" w:rsidRPr="00EB16EC" w:rsidRDefault="001F688A" w:rsidP="001F688A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" w:type="pct"/>
            <w:shd w:val="clear" w:color="auto" w:fill="auto"/>
          </w:tcPr>
          <w:p w14:paraId="5D45FF45" w14:textId="77777777" w:rsidR="001F688A" w:rsidRPr="00EB16EC" w:rsidRDefault="001F688A" w:rsidP="001F688A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shd w:val="clear" w:color="auto" w:fill="auto"/>
          </w:tcPr>
          <w:p w14:paraId="615EF000" w14:textId="30015963" w:rsidR="001F688A" w:rsidRPr="00EB16EC" w:rsidRDefault="001F688A" w:rsidP="00961463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61463" w:rsidRPr="00EB16EC" w14:paraId="33238269" w14:textId="77777777" w:rsidTr="00961463">
        <w:trPr>
          <w:trHeight w:val="80"/>
        </w:trPr>
        <w:tc>
          <w:tcPr>
            <w:tcW w:w="2153" w:type="pct"/>
          </w:tcPr>
          <w:p w14:paraId="499AB6C8" w14:textId="12345D3C" w:rsidR="001F688A" w:rsidRPr="00EB16EC" w:rsidRDefault="001F688A" w:rsidP="001F688A">
            <w:pPr>
              <w:spacing w:line="38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4F62EACD" w14:textId="3D9ED651" w:rsidR="001F688A" w:rsidRPr="00EB16EC" w:rsidRDefault="00DC1BE7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16.17</w:t>
            </w:r>
          </w:p>
        </w:tc>
        <w:tc>
          <w:tcPr>
            <w:tcW w:w="141" w:type="pct"/>
          </w:tcPr>
          <w:p w14:paraId="20D693A4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6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2EAB3E5" w14:textId="644B5F9E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2.54</w:t>
            </w:r>
          </w:p>
        </w:tc>
        <w:tc>
          <w:tcPr>
            <w:tcW w:w="185" w:type="pct"/>
            <w:gridSpan w:val="2"/>
            <w:shd w:val="clear" w:color="auto" w:fill="auto"/>
          </w:tcPr>
          <w:p w14:paraId="610456AB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E7DCF56" w14:textId="65AD41CB" w:rsidR="001F688A" w:rsidRPr="00EB16EC" w:rsidRDefault="00DC1BE7" w:rsidP="00961463">
            <w:pPr>
              <w:pStyle w:val="BodyText"/>
              <w:tabs>
                <w:tab w:val="decimal" w:pos="61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14.23</w:t>
            </w:r>
          </w:p>
        </w:tc>
        <w:tc>
          <w:tcPr>
            <w:tcW w:w="121" w:type="pct"/>
            <w:shd w:val="clear" w:color="auto" w:fill="auto"/>
          </w:tcPr>
          <w:p w14:paraId="3B8801B1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BB5A90F" w14:textId="6076224F" w:rsidR="001F688A" w:rsidRPr="00EB16EC" w:rsidRDefault="001F688A" w:rsidP="00961463">
            <w:pPr>
              <w:pStyle w:val="BodyText"/>
              <w:tabs>
                <w:tab w:val="decimal" w:pos="714"/>
              </w:tabs>
              <w:spacing w:after="0" w:line="240" w:lineRule="auto"/>
              <w:ind w:left="-105"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1.55</w:t>
            </w:r>
          </w:p>
        </w:tc>
      </w:tr>
      <w:tr w:rsidR="00961463" w:rsidRPr="00EB16EC" w14:paraId="36857910" w14:textId="77777777" w:rsidTr="00961463">
        <w:trPr>
          <w:trHeight w:val="80"/>
        </w:trPr>
        <w:tc>
          <w:tcPr>
            <w:tcW w:w="2153" w:type="pct"/>
          </w:tcPr>
          <w:p w14:paraId="744EC797" w14:textId="77777777" w:rsidR="001F688A" w:rsidRPr="00EB16EC" w:rsidRDefault="001F688A" w:rsidP="001F688A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0D4BD6B5" w14:textId="77777777" w:rsidR="001F688A" w:rsidRPr="00EB16EC" w:rsidRDefault="001F688A" w:rsidP="001F688A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31789221" w14:textId="77777777" w:rsidR="001F688A" w:rsidRPr="00EB16EC" w:rsidRDefault="001F688A" w:rsidP="001F688A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6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98AD48D" w14:textId="77777777" w:rsidR="001F688A" w:rsidRPr="00EB16EC" w:rsidRDefault="001F688A" w:rsidP="001F688A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14:paraId="5E0919E2" w14:textId="77777777" w:rsidR="001F688A" w:rsidRPr="00EB16EC" w:rsidRDefault="001F688A" w:rsidP="001F688A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8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1E32EC43" w14:textId="77777777" w:rsidR="001F688A" w:rsidRPr="00EB16EC" w:rsidRDefault="001F688A" w:rsidP="001F688A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" w:type="pct"/>
            <w:shd w:val="clear" w:color="auto" w:fill="auto"/>
          </w:tcPr>
          <w:p w14:paraId="229E952B" w14:textId="77777777" w:rsidR="001F688A" w:rsidRPr="00EB16EC" w:rsidRDefault="001F688A" w:rsidP="001F688A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38CD4965" w14:textId="77777777" w:rsidR="001F688A" w:rsidRPr="00EB16EC" w:rsidRDefault="001F688A" w:rsidP="0096146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61463" w:rsidRPr="00EB16EC" w14:paraId="3D0A1283" w14:textId="77777777" w:rsidTr="00961463">
        <w:trPr>
          <w:trHeight w:val="80"/>
        </w:trPr>
        <w:tc>
          <w:tcPr>
            <w:tcW w:w="2153" w:type="pct"/>
          </w:tcPr>
          <w:p w14:paraId="39823EB1" w14:textId="0CF48DCA" w:rsidR="001F688A" w:rsidRPr="00EB16EC" w:rsidRDefault="001F688A" w:rsidP="001F688A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86" w:type="pct"/>
          </w:tcPr>
          <w:p w14:paraId="54ABEB02" w14:textId="77777777" w:rsidR="001F688A" w:rsidRPr="00EB16EC" w:rsidRDefault="001F688A" w:rsidP="001F688A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62639C58" w14:textId="77777777" w:rsidR="001F688A" w:rsidRPr="00EB16EC" w:rsidRDefault="001F688A" w:rsidP="001F688A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6" w:type="pct"/>
            <w:gridSpan w:val="2"/>
            <w:shd w:val="clear" w:color="auto" w:fill="auto"/>
          </w:tcPr>
          <w:p w14:paraId="2271B609" w14:textId="77777777" w:rsidR="001F688A" w:rsidRPr="00EB16EC" w:rsidRDefault="001F688A" w:rsidP="001F688A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14:paraId="7F61377B" w14:textId="77777777" w:rsidR="001F688A" w:rsidRPr="00EB16EC" w:rsidRDefault="001F688A" w:rsidP="001F688A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8" w:type="pct"/>
            <w:gridSpan w:val="3"/>
            <w:shd w:val="clear" w:color="auto" w:fill="auto"/>
          </w:tcPr>
          <w:p w14:paraId="4F9A5D13" w14:textId="77777777" w:rsidR="001F688A" w:rsidRPr="00EB16EC" w:rsidRDefault="001F688A" w:rsidP="001F688A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" w:type="pct"/>
            <w:shd w:val="clear" w:color="auto" w:fill="auto"/>
          </w:tcPr>
          <w:p w14:paraId="6FF17140" w14:textId="77777777" w:rsidR="001F688A" w:rsidRPr="00EB16EC" w:rsidRDefault="001F688A" w:rsidP="001F688A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shd w:val="clear" w:color="auto" w:fill="auto"/>
          </w:tcPr>
          <w:p w14:paraId="1C928BCE" w14:textId="77777777" w:rsidR="001F688A" w:rsidRPr="00EB16EC" w:rsidRDefault="001F688A" w:rsidP="0096146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61463" w:rsidRPr="00EB16EC" w14:paraId="4534763E" w14:textId="77777777" w:rsidTr="00961463">
        <w:trPr>
          <w:trHeight w:val="80"/>
        </w:trPr>
        <w:tc>
          <w:tcPr>
            <w:tcW w:w="2153" w:type="pct"/>
          </w:tcPr>
          <w:p w14:paraId="5EE8E4BF" w14:textId="447924D8" w:rsidR="001F688A" w:rsidRPr="00EB16EC" w:rsidRDefault="001F688A" w:rsidP="001F688A">
            <w:pPr>
              <w:spacing w:line="38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279C58FE" w14:textId="4A6ECE55" w:rsidR="001F688A" w:rsidRPr="00EB16EC" w:rsidRDefault="00DC1BE7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20.07</w:t>
            </w:r>
          </w:p>
        </w:tc>
        <w:tc>
          <w:tcPr>
            <w:tcW w:w="141" w:type="pct"/>
          </w:tcPr>
          <w:p w14:paraId="340EC770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6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605F23F" w14:textId="3AA021FE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6.62</w:t>
            </w:r>
          </w:p>
        </w:tc>
        <w:tc>
          <w:tcPr>
            <w:tcW w:w="185" w:type="pct"/>
            <w:gridSpan w:val="2"/>
            <w:shd w:val="clear" w:color="auto" w:fill="auto"/>
          </w:tcPr>
          <w:p w14:paraId="1D2B3D92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EE5C5FC" w14:textId="4B3A2FFF" w:rsidR="001F688A" w:rsidRPr="00EB16EC" w:rsidRDefault="00DC1BE7" w:rsidP="00961463">
            <w:pPr>
              <w:pStyle w:val="BodyText"/>
              <w:tabs>
                <w:tab w:val="decimal" w:pos="61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14.92</w:t>
            </w:r>
          </w:p>
        </w:tc>
        <w:tc>
          <w:tcPr>
            <w:tcW w:w="121" w:type="pct"/>
            <w:shd w:val="clear" w:color="auto" w:fill="auto"/>
          </w:tcPr>
          <w:p w14:paraId="6FE91402" w14:textId="77777777" w:rsidR="001F688A" w:rsidRPr="00EB16EC" w:rsidRDefault="001F688A" w:rsidP="001F688A">
            <w:pPr>
              <w:pStyle w:val="BodyText"/>
              <w:tabs>
                <w:tab w:val="decimal" w:pos="53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BB18B28" w14:textId="2F0F1BB3" w:rsidR="001F688A" w:rsidRPr="00EB16EC" w:rsidRDefault="001F688A" w:rsidP="00961463">
            <w:pPr>
              <w:pStyle w:val="BodyText"/>
              <w:tabs>
                <w:tab w:val="decimal" w:pos="714"/>
              </w:tabs>
              <w:spacing w:after="0" w:line="240" w:lineRule="auto"/>
              <w:ind w:left="-105"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3.53</w:t>
            </w:r>
          </w:p>
        </w:tc>
      </w:tr>
      <w:tr w:rsidR="00961463" w:rsidRPr="00EB16EC" w14:paraId="0E0C49C1" w14:textId="77777777" w:rsidTr="00961463">
        <w:trPr>
          <w:trHeight w:val="80"/>
        </w:trPr>
        <w:tc>
          <w:tcPr>
            <w:tcW w:w="2153" w:type="pct"/>
          </w:tcPr>
          <w:p w14:paraId="64A13622" w14:textId="77777777" w:rsidR="00CC6002" w:rsidRPr="00EB16EC" w:rsidRDefault="00CC6002" w:rsidP="001F688A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17A6A134" w14:textId="77777777" w:rsidR="00CC6002" w:rsidRPr="00EB16EC" w:rsidRDefault="00CC6002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</w:tcPr>
          <w:p w14:paraId="6E82FC1D" w14:textId="77777777" w:rsidR="00CC6002" w:rsidRPr="00EB16EC" w:rsidRDefault="00CC6002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6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320ED587" w14:textId="77777777" w:rsidR="00CC6002" w:rsidRPr="00EB16EC" w:rsidRDefault="00CC6002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14:paraId="7E227295" w14:textId="77777777" w:rsidR="00CC6002" w:rsidRPr="00EB16EC" w:rsidRDefault="00CC6002" w:rsidP="001F688A">
            <w:pPr>
              <w:pStyle w:val="BodyText"/>
              <w:tabs>
                <w:tab w:val="decimal" w:pos="53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0A92B678" w14:textId="77777777" w:rsidR="00CC6002" w:rsidRPr="00EB16EC" w:rsidRDefault="00CC6002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" w:type="pct"/>
            <w:shd w:val="clear" w:color="auto" w:fill="auto"/>
          </w:tcPr>
          <w:p w14:paraId="396EC248" w14:textId="77777777" w:rsidR="00CC6002" w:rsidRPr="00EB16EC" w:rsidRDefault="00CC6002" w:rsidP="001F688A">
            <w:pPr>
              <w:pStyle w:val="BodyText"/>
              <w:tabs>
                <w:tab w:val="decimal" w:pos="53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69200FD5" w14:textId="77777777" w:rsidR="00CC6002" w:rsidRPr="00EB16EC" w:rsidRDefault="00CC6002" w:rsidP="0096146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7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961463" w:rsidRPr="00EB16EC" w14:paraId="37246B66" w14:textId="77777777" w:rsidTr="00961463">
        <w:trPr>
          <w:trHeight w:val="80"/>
        </w:trPr>
        <w:tc>
          <w:tcPr>
            <w:tcW w:w="2153" w:type="pct"/>
          </w:tcPr>
          <w:p w14:paraId="476D0CAE" w14:textId="6E5E9C8A" w:rsidR="00CC6002" w:rsidRPr="00EB16EC" w:rsidRDefault="00CC6002" w:rsidP="001F688A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586" w:type="pct"/>
          </w:tcPr>
          <w:p w14:paraId="3D8C4B13" w14:textId="77777777" w:rsidR="00CC6002" w:rsidRPr="00EB16EC" w:rsidRDefault="00CC6002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</w:tcPr>
          <w:p w14:paraId="4A28E5E7" w14:textId="77777777" w:rsidR="00CC6002" w:rsidRPr="00EB16EC" w:rsidRDefault="00CC6002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6" w:type="pct"/>
            <w:gridSpan w:val="2"/>
            <w:shd w:val="clear" w:color="auto" w:fill="auto"/>
          </w:tcPr>
          <w:p w14:paraId="1E08AC22" w14:textId="77777777" w:rsidR="00CC6002" w:rsidRPr="00EB16EC" w:rsidRDefault="00CC6002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14:paraId="4DC04654" w14:textId="77777777" w:rsidR="00CC6002" w:rsidRPr="00EB16EC" w:rsidRDefault="00CC6002" w:rsidP="001F688A">
            <w:pPr>
              <w:pStyle w:val="BodyText"/>
              <w:tabs>
                <w:tab w:val="decimal" w:pos="53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3"/>
            <w:shd w:val="clear" w:color="auto" w:fill="auto"/>
          </w:tcPr>
          <w:p w14:paraId="6456E446" w14:textId="77777777" w:rsidR="00CC6002" w:rsidRPr="00EB16EC" w:rsidRDefault="00CC6002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" w:type="pct"/>
            <w:shd w:val="clear" w:color="auto" w:fill="auto"/>
          </w:tcPr>
          <w:p w14:paraId="74803083" w14:textId="77777777" w:rsidR="00CC6002" w:rsidRPr="00EB16EC" w:rsidRDefault="00CC6002" w:rsidP="001F688A">
            <w:pPr>
              <w:pStyle w:val="BodyText"/>
              <w:tabs>
                <w:tab w:val="decimal" w:pos="53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shd w:val="clear" w:color="auto" w:fill="auto"/>
          </w:tcPr>
          <w:p w14:paraId="74D1FEAF" w14:textId="77777777" w:rsidR="00CC6002" w:rsidRPr="00EB16EC" w:rsidRDefault="00CC6002" w:rsidP="0096146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7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961463" w:rsidRPr="00EB16EC" w14:paraId="53778C5E" w14:textId="77777777" w:rsidTr="00961463">
        <w:trPr>
          <w:trHeight w:val="80"/>
        </w:trPr>
        <w:tc>
          <w:tcPr>
            <w:tcW w:w="2153" w:type="pct"/>
          </w:tcPr>
          <w:p w14:paraId="0E52304E" w14:textId="2322287C" w:rsidR="00C36C3E" w:rsidRDefault="00C36C3E" w:rsidP="00C36C3E">
            <w:pPr>
              <w:spacing w:line="38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0213E0DA" w14:textId="5C0BF605" w:rsidR="00C36C3E" w:rsidRPr="00C36C3E" w:rsidRDefault="00C36C3E" w:rsidP="00C36C3E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C36C3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4FA5CDBB" w14:textId="77777777" w:rsidR="00C36C3E" w:rsidRPr="00C36C3E" w:rsidRDefault="00C36C3E" w:rsidP="00C36C3E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6" w:type="pct"/>
            <w:gridSpan w:val="2"/>
            <w:shd w:val="clear" w:color="auto" w:fill="auto"/>
          </w:tcPr>
          <w:p w14:paraId="26D2642A" w14:textId="3F5D47BB" w:rsidR="00C36C3E" w:rsidRPr="00C36C3E" w:rsidRDefault="00C36C3E" w:rsidP="00C36C3E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C36C3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5" w:type="pct"/>
            <w:gridSpan w:val="2"/>
            <w:shd w:val="clear" w:color="auto" w:fill="auto"/>
          </w:tcPr>
          <w:p w14:paraId="705978F2" w14:textId="77777777" w:rsidR="00C36C3E" w:rsidRPr="00C36C3E" w:rsidRDefault="00C36C3E" w:rsidP="00C36C3E">
            <w:pPr>
              <w:pStyle w:val="BodyText"/>
              <w:tabs>
                <w:tab w:val="decimal" w:pos="53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8" w:type="pct"/>
            <w:gridSpan w:val="3"/>
            <w:shd w:val="clear" w:color="auto" w:fill="auto"/>
          </w:tcPr>
          <w:p w14:paraId="3381C603" w14:textId="03FE7414" w:rsidR="00C36C3E" w:rsidRPr="00C36C3E" w:rsidRDefault="00C36C3E" w:rsidP="00961463">
            <w:pPr>
              <w:pStyle w:val="BodyText"/>
              <w:tabs>
                <w:tab w:val="decimal" w:pos="61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C36C3E">
              <w:rPr>
                <w:rFonts w:ascii="Angsana New" w:hAnsi="Angsana New" w:cs="Angsana New"/>
                <w:sz w:val="28"/>
                <w:szCs w:val="28"/>
              </w:rPr>
              <w:t>1,218.40</w:t>
            </w:r>
          </w:p>
        </w:tc>
        <w:tc>
          <w:tcPr>
            <w:tcW w:w="121" w:type="pct"/>
            <w:shd w:val="clear" w:color="auto" w:fill="auto"/>
          </w:tcPr>
          <w:p w14:paraId="149642B9" w14:textId="77777777" w:rsidR="00C36C3E" w:rsidRPr="00C36C3E" w:rsidRDefault="00C36C3E" w:rsidP="00C36C3E">
            <w:pPr>
              <w:pStyle w:val="BodyText"/>
              <w:tabs>
                <w:tab w:val="decimal" w:pos="53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shd w:val="clear" w:color="auto" w:fill="auto"/>
          </w:tcPr>
          <w:p w14:paraId="638A80AE" w14:textId="53B7E43A" w:rsidR="00C36C3E" w:rsidRPr="00C36C3E" w:rsidRDefault="00C36C3E" w:rsidP="00961463">
            <w:pPr>
              <w:pStyle w:val="BodyText"/>
              <w:tabs>
                <w:tab w:val="decimal" w:pos="714"/>
              </w:tabs>
              <w:spacing w:after="0" w:line="240" w:lineRule="auto"/>
              <w:ind w:left="-105" w:right="-174"/>
              <w:rPr>
                <w:rFonts w:ascii="Angsana New" w:hAnsi="Angsana New"/>
                <w:sz w:val="28"/>
                <w:szCs w:val="28"/>
              </w:rPr>
            </w:pPr>
            <w:r w:rsidRPr="00C36C3E">
              <w:rPr>
                <w:rFonts w:ascii="Angsana New" w:hAnsi="Angsana New"/>
                <w:sz w:val="28"/>
                <w:szCs w:val="28"/>
              </w:rPr>
              <w:t>1,657.80</w:t>
            </w:r>
          </w:p>
        </w:tc>
      </w:tr>
      <w:tr w:rsidR="00961463" w:rsidRPr="00EB16EC" w14:paraId="31A794A3" w14:textId="77777777" w:rsidTr="00961463">
        <w:trPr>
          <w:trHeight w:val="80"/>
        </w:trPr>
        <w:tc>
          <w:tcPr>
            <w:tcW w:w="2153" w:type="pct"/>
          </w:tcPr>
          <w:p w14:paraId="2C50E756" w14:textId="466CC15A" w:rsidR="00C36C3E" w:rsidRDefault="00C36C3E" w:rsidP="00C36C3E">
            <w:pPr>
              <w:spacing w:line="38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36C7AB61" w14:textId="099CFE43" w:rsidR="00C36C3E" w:rsidRPr="00C36C3E" w:rsidRDefault="00C36C3E" w:rsidP="00C36C3E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C36C3E">
              <w:rPr>
                <w:rFonts w:ascii="Angsana New" w:hAnsi="Angsana New" w:cs="Angsana New"/>
                <w:sz w:val="28"/>
                <w:szCs w:val="28"/>
              </w:rPr>
              <w:t>0.50</w:t>
            </w:r>
          </w:p>
        </w:tc>
        <w:tc>
          <w:tcPr>
            <w:tcW w:w="141" w:type="pct"/>
          </w:tcPr>
          <w:p w14:paraId="2506799D" w14:textId="77777777" w:rsidR="00C36C3E" w:rsidRPr="00C36C3E" w:rsidRDefault="00C36C3E" w:rsidP="00C36C3E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74398E" w14:textId="78959856" w:rsidR="00C36C3E" w:rsidRPr="00C36C3E" w:rsidRDefault="00C36C3E" w:rsidP="00C36C3E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C36C3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5" w:type="pct"/>
            <w:gridSpan w:val="2"/>
            <w:shd w:val="clear" w:color="auto" w:fill="auto"/>
          </w:tcPr>
          <w:p w14:paraId="79D0B4EE" w14:textId="77777777" w:rsidR="00C36C3E" w:rsidRPr="00C36C3E" w:rsidRDefault="00C36C3E" w:rsidP="00C36C3E">
            <w:pPr>
              <w:pStyle w:val="BodyText"/>
              <w:tabs>
                <w:tab w:val="decimal" w:pos="53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B9FF14" w14:textId="41FAE260" w:rsidR="00C36C3E" w:rsidRPr="00C36C3E" w:rsidRDefault="00C36C3E" w:rsidP="00961463">
            <w:pPr>
              <w:pStyle w:val="BodyText"/>
              <w:tabs>
                <w:tab w:val="decimal" w:pos="61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C36C3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" w:type="pct"/>
            <w:shd w:val="clear" w:color="auto" w:fill="auto"/>
          </w:tcPr>
          <w:p w14:paraId="387B7C68" w14:textId="77777777" w:rsidR="00C36C3E" w:rsidRPr="00C36C3E" w:rsidRDefault="00C36C3E" w:rsidP="00C36C3E">
            <w:pPr>
              <w:pStyle w:val="BodyText"/>
              <w:tabs>
                <w:tab w:val="decimal" w:pos="53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6068F6" w14:textId="50CB41CF" w:rsidR="00C36C3E" w:rsidRPr="00C36C3E" w:rsidRDefault="00C36C3E" w:rsidP="00961463">
            <w:pPr>
              <w:pStyle w:val="BodyText"/>
              <w:tabs>
                <w:tab w:val="decimal" w:pos="714"/>
              </w:tabs>
              <w:spacing w:after="0" w:line="240" w:lineRule="auto"/>
              <w:ind w:left="-105" w:right="-174"/>
              <w:rPr>
                <w:rFonts w:ascii="Angsana New" w:hAnsi="Angsana New"/>
                <w:sz w:val="28"/>
                <w:szCs w:val="28"/>
              </w:rPr>
            </w:pPr>
            <w:r w:rsidRPr="0096146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61463" w:rsidRPr="00EB16EC" w14:paraId="1777750C" w14:textId="77777777" w:rsidTr="00961463">
        <w:trPr>
          <w:trHeight w:val="80"/>
        </w:trPr>
        <w:tc>
          <w:tcPr>
            <w:tcW w:w="2153" w:type="pct"/>
          </w:tcPr>
          <w:p w14:paraId="4B3C15B7" w14:textId="7077D3D1" w:rsidR="00CC6002" w:rsidRPr="00EB16EC" w:rsidRDefault="00CC6002" w:rsidP="001F688A">
            <w:pPr>
              <w:spacing w:line="380" w:lineRule="exact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5B19D988" w14:textId="0A68D291" w:rsidR="00CC6002" w:rsidRPr="00EB16EC" w:rsidRDefault="00DC1BE7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0.50</w:t>
            </w:r>
          </w:p>
        </w:tc>
        <w:tc>
          <w:tcPr>
            <w:tcW w:w="141" w:type="pct"/>
          </w:tcPr>
          <w:p w14:paraId="09BB1E43" w14:textId="77777777" w:rsidR="00CC6002" w:rsidRPr="00EB16EC" w:rsidRDefault="00CC6002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849A5F" w14:textId="08036060" w:rsidR="00CC6002" w:rsidRPr="00EB16EC" w:rsidRDefault="00E25137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5" w:type="pct"/>
            <w:gridSpan w:val="2"/>
            <w:shd w:val="clear" w:color="auto" w:fill="auto"/>
          </w:tcPr>
          <w:p w14:paraId="7C232AE4" w14:textId="77777777" w:rsidR="00CC6002" w:rsidRPr="00EB16EC" w:rsidRDefault="00CC6002" w:rsidP="001F688A">
            <w:pPr>
              <w:pStyle w:val="BodyText"/>
              <w:tabs>
                <w:tab w:val="decimal" w:pos="53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315ABF" w14:textId="7788C143" w:rsidR="00CC6002" w:rsidRPr="00961463" w:rsidRDefault="00DC1BE7" w:rsidP="00961463">
            <w:pPr>
              <w:pStyle w:val="BodyText"/>
              <w:tabs>
                <w:tab w:val="decimal" w:pos="61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6146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1,218.40</w:t>
            </w:r>
          </w:p>
        </w:tc>
        <w:tc>
          <w:tcPr>
            <w:tcW w:w="121" w:type="pct"/>
            <w:shd w:val="clear" w:color="auto" w:fill="auto"/>
          </w:tcPr>
          <w:p w14:paraId="3C733D36" w14:textId="77777777" w:rsidR="00CC6002" w:rsidRPr="00EB16EC" w:rsidRDefault="00CC6002" w:rsidP="001F688A">
            <w:pPr>
              <w:pStyle w:val="BodyText"/>
              <w:tabs>
                <w:tab w:val="decimal" w:pos="53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0002C8" w14:textId="20021511" w:rsidR="00CC6002" w:rsidRPr="00961463" w:rsidRDefault="00816700" w:rsidP="00961463">
            <w:pPr>
              <w:pStyle w:val="BodyText"/>
              <w:tabs>
                <w:tab w:val="decimal" w:pos="714"/>
              </w:tabs>
              <w:spacing w:after="0" w:line="240" w:lineRule="auto"/>
              <w:ind w:left="-105" w:right="-1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61463">
              <w:rPr>
                <w:rFonts w:ascii="Angsana New" w:hAnsi="Angsana New"/>
                <w:b/>
                <w:bCs/>
                <w:sz w:val="28"/>
                <w:szCs w:val="28"/>
              </w:rPr>
              <w:t>1,657.80</w:t>
            </w:r>
          </w:p>
        </w:tc>
      </w:tr>
      <w:tr w:rsidR="00961463" w:rsidRPr="00EB16EC" w14:paraId="13A8641A" w14:textId="77777777" w:rsidTr="00961463">
        <w:trPr>
          <w:trHeight w:val="80"/>
        </w:trPr>
        <w:tc>
          <w:tcPr>
            <w:tcW w:w="2153" w:type="pct"/>
          </w:tcPr>
          <w:p w14:paraId="79F1524D" w14:textId="77777777" w:rsidR="00CC6002" w:rsidRPr="00EB16EC" w:rsidRDefault="00CC6002" w:rsidP="001F688A">
            <w:pPr>
              <w:spacing w:line="380" w:lineRule="exact"/>
              <w:ind w:right="-19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39EF5380" w14:textId="77777777" w:rsidR="00CC6002" w:rsidRPr="00EB16EC" w:rsidRDefault="00CC6002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</w:tcPr>
          <w:p w14:paraId="2D633556" w14:textId="77777777" w:rsidR="00CC6002" w:rsidRPr="00EB16EC" w:rsidRDefault="00CC6002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6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201E3EE" w14:textId="77777777" w:rsidR="00CC6002" w:rsidRPr="00EB16EC" w:rsidRDefault="00CC6002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14:paraId="2D920A70" w14:textId="77777777" w:rsidR="00CC6002" w:rsidRPr="00EB16EC" w:rsidRDefault="00CC6002" w:rsidP="001F688A">
            <w:pPr>
              <w:pStyle w:val="BodyText"/>
              <w:tabs>
                <w:tab w:val="decimal" w:pos="53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56A73085" w14:textId="77777777" w:rsidR="00CC6002" w:rsidRPr="00EB16EC" w:rsidRDefault="00CC6002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" w:type="pct"/>
            <w:shd w:val="clear" w:color="auto" w:fill="auto"/>
          </w:tcPr>
          <w:p w14:paraId="66FD433E" w14:textId="77777777" w:rsidR="00CC6002" w:rsidRPr="00EB16EC" w:rsidRDefault="00CC6002" w:rsidP="001F688A">
            <w:pPr>
              <w:pStyle w:val="BodyText"/>
              <w:tabs>
                <w:tab w:val="decimal" w:pos="53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1D099511" w14:textId="77777777" w:rsidR="00CC6002" w:rsidRPr="00EB16EC" w:rsidRDefault="00CC6002" w:rsidP="0096146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7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961463" w:rsidRPr="00EB16EC" w14:paraId="3B44D7D4" w14:textId="77777777" w:rsidTr="00961463">
        <w:trPr>
          <w:trHeight w:val="80"/>
        </w:trPr>
        <w:tc>
          <w:tcPr>
            <w:tcW w:w="2153" w:type="pct"/>
          </w:tcPr>
          <w:p w14:paraId="2C2746F9" w14:textId="326F55D3" w:rsidR="00CC6002" w:rsidRPr="00EB16EC" w:rsidRDefault="00CC6002" w:rsidP="001F688A">
            <w:pPr>
              <w:spacing w:line="380" w:lineRule="exact"/>
              <w:ind w:right="-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16E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586" w:type="pct"/>
          </w:tcPr>
          <w:p w14:paraId="79DA95D2" w14:textId="77777777" w:rsidR="00CC6002" w:rsidRPr="00EB16EC" w:rsidRDefault="00CC6002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</w:tcPr>
          <w:p w14:paraId="51B2918C" w14:textId="77777777" w:rsidR="00CC6002" w:rsidRPr="00EB16EC" w:rsidRDefault="00CC6002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6" w:type="pct"/>
            <w:gridSpan w:val="2"/>
            <w:shd w:val="clear" w:color="auto" w:fill="auto"/>
          </w:tcPr>
          <w:p w14:paraId="4A86963A" w14:textId="77777777" w:rsidR="00CC6002" w:rsidRPr="00EB16EC" w:rsidRDefault="00CC6002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14:paraId="283E1E44" w14:textId="77777777" w:rsidR="00CC6002" w:rsidRPr="00EB16EC" w:rsidRDefault="00CC6002" w:rsidP="001F688A">
            <w:pPr>
              <w:pStyle w:val="BodyText"/>
              <w:tabs>
                <w:tab w:val="decimal" w:pos="53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3"/>
            <w:shd w:val="clear" w:color="auto" w:fill="auto"/>
          </w:tcPr>
          <w:p w14:paraId="721BDF75" w14:textId="77777777" w:rsidR="00CC6002" w:rsidRPr="00EB16EC" w:rsidRDefault="00CC6002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" w:type="pct"/>
            <w:shd w:val="clear" w:color="auto" w:fill="auto"/>
          </w:tcPr>
          <w:p w14:paraId="325873A8" w14:textId="77777777" w:rsidR="00CC6002" w:rsidRPr="00EB16EC" w:rsidRDefault="00CC6002" w:rsidP="001F688A">
            <w:pPr>
              <w:pStyle w:val="BodyText"/>
              <w:tabs>
                <w:tab w:val="decimal" w:pos="53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shd w:val="clear" w:color="auto" w:fill="auto"/>
          </w:tcPr>
          <w:p w14:paraId="0659BA18" w14:textId="77777777" w:rsidR="00CC6002" w:rsidRPr="00EB16EC" w:rsidRDefault="00CC6002" w:rsidP="00961463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7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961463" w:rsidRPr="00EB16EC" w14:paraId="53632EAF" w14:textId="77777777" w:rsidTr="00961463">
        <w:trPr>
          <w:trHeight w:val="80"/>
        </w:trPr>
        <w:tc>
          <w:tcPr>
            <w:tcW w:w="2153" w:type="pct"/>
          </w:tcPr>
          <w:p w14:paraId="7FF93543" w14:textId="54FA9A81" w:rsidR="00CC6002" w:rsidRPr="00EB16EC" w:rsidRDefault="00CC6002" w:rsidP="001F688A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167D5955" w14:textId="7262A9C3" w:rsidR="00CC6002" w:rsidRPr="00EB16EC" w:rsidRDefault="00DC1BE7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61D8CD72" w14:textId="77777777" w:rsidR="00CC6002" w:rsidRPr="00EB16EC" w:rsidRDefault="00CC6002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6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54E77C3" w14:textId="049505B7" w:rsidR="00CC6002" w:rsidRPr="00EB16EC" w:rsidRDefault="00E25137" w:rsidP="001F688A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5" w:type="pct"/>
            <w:gridSpan w:val="2"/>
            <w:shd w:val="clear" w:color="auto" w:fill="auto"/>
          </w:tcPr>
          <w:p w14:paraId="3E555C84" w14:textId="77777777" w:rsidR="00CC6002" w:rsidRPr="00EB16EC" w:rsidRDefault="00CC6002" w:rsidP="001F688A">
            <w:pPr>
              <w:pStyle w:val="BodyText"/>
              <w:tabs>
                <w:tab w:val="decimal" w:pos="53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BCB0446" w14:textId="4E179AAB" w:rsidR="00CC6002" w:rsidRPr="00EB16EC" w:rsidRDefault="00DC1BE7" w:rsidP="00961463">
            <w:pPr>
              <w:pStyle w:val="BodyText"/>
              <w:tabs>
                <w:tab w:val="decimal" w:pos="61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1" w:type="pct"/>
            <w:shd w:val="clear" w:color="auto" w:fill="auto"/>
          </w:tcPr>
          <w:p w14:paraId="666FE6D7" w14:textId="77777777" w:rsidR="00CC6002" w:rsidRPr="00EB16EC" w:rsidRDefault="00CC6002" w:rsidP="001F688A">
            <w:pPr>
              <w:pStyle w:val="BodyText"/>
              <w:tabs>
                <w:tab w:val="decimal" w:pos="530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DF7B838" w14:textId="6F855A63" w:rsidR="00CC6002" w:rsidRPr="00EB16EC" w:rsidRDefault="00816700" w:rsidP="00961463">
            <w:pPr>
              <w:pStyle w:val="BodyText"/>
              <w:tabs>
                <w:tab w:val="decimal" w:pos="714"/>
              </w:tabs>
              <w:spacing w:after="0" w:line="240" w:lineRule="auto"/>
              <w:ind w:left="-105" w:right="-17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</w:rPr>
              <w:t>5.00</w:t>
            </w:r>
          </w:p>
        </w:tc>
      </w:tr>
    </w:tbl>
    <w:p w14:paraId="41AC5730" w14:textId="77777777" w:rsidR="005C4CB2" w:rsidRPr="00EB16EC" w:rsidRDefault="005C4CB2" w:rsidP="00437A44">
      <w:pPr>
        <w:ind w:left="540"/>
        <w:rPr>
          <w:rFonts w:ascii="Angsana New" w:hAnsi="Angsana New"/>
          <w:sz w:val="28"/>
          <w:szCs w:val="28"/>
        </w:rPr>
      </w:pPr>
    </w:p>
    <w:p w14:paraId="02BED356" w14:textId="77777777" w:rsidR="001B4448" w:rsidRDefault="001B4448">
      <w:r>
        <w:br w:type="page"/>
      </w:r>
    </w:p>
    <w:tbl>
      <w:tblPr>
        <w:tblW w:w="927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839"/>
        <w:gridCol w:w="1085"/>
        <w:gridCol w:w="271"/>
        <w:gridCol w:w="1080"/>
      </w:tblGrid>
      <w:tr w:rsidR="00424BF6" w:rsidRPr="00EB16EC" w14:paraId="26A648D9" w14:textId="77777777" w:rsidTr="00424BF6">
        <w:trPr>
          <w:tblHeader/>
        </w:trPr>
        <w:tc>
          <w:tcPr>
            <w:tcW w:w="3687" w:type="pct"/>
          </w:tcPr>
          <w:p w14:paraId="0F58F8BB" w14:textId="4C66119F" w:rsidR="00424BF6" w:rsidRPr="00EB16EC" w:rsidRDefault="00424BF6" w:rsidP="009E6212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br w:type="page"/>
            </w: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br w:type="page"/>
            </w:r>
          </w:p>
        </w:tc>
        <w:tc>
          <w:tcPr>
            <w:tcW w:w="1313" w:type="pct"/>
            <w:gridSpan w:val="3"/>
          </w:tcPr>
          <w:p w14:paraId="634AD6A7" w14:textId="77777777" w:rsidR="00424BF6" w:rsidRPr="00EB16EC" w:rsidRDefault="00424BF6" w:rsidP="009E621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24BF6" w:rsidRPr="00EB16EC" w14:paraId="4A96F046" w14:textId="77777777" w:rsidTr="00424BF6">
        <w:trPr>
          <w:tblHeader/>
        </w:trPr>
        <w:tc>
          <w:tcPr>
            <w:tcW w:w="3687" w:type="pct"/>
          </w:tcPr>
          <w:p w14:paraId="54456866" w14:textId="77777777" w:rsidR="00424BF6" w:rsidRPr="00EB16EC" w:rsidRDefault="00424BF6" w:rsidP="002750A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05C2FA68" w14:textId="28951883" w:rsidR="00424BF6" w:rsidRPr="00EB16EC" w:rsidRDefault="00424BF6" w:rsidP="002750A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5147B1" w:rsidRPr="00EB16EC"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  <w:r w:rsidR="005147B1"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6" w:type="pct"/>
          </w:tcPr>
          <w:p w14:paraId="240D2A18" w14:textId="77777777" w:rsidR="00424BF6" w:rsidRPr="00EB16EC" w:rsidRDefault="00424BF6" w:rsidP="002750A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2814AB0B" w14:textId="77777777" w:rsidR="00424BF6" w:rsidRPr="00EB16EC" w:rsidRDefault="00424BF6" w:rsidP="002750A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EB16EC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424BF6" w:rsidRPr="00EB16EC" w14:paraId="48904479" w14:textId="77777777" w:rsidTr="00424BF6">
        <w:trPr>
          <w:tblHeader/>
        </w:trPr>
        <w:tc>
          <w:tcPr>
            <w:tcW w:w="3687" w:type="pct"/>
          </w:tcPr>
          <w:p w14:paraId="1B8C8699" w14:textId="77777777" w:rsidR="00424BF6" w:rsidRPr="00EB16EC" w:rsidRDefault="00424BF6" w:rsidP="002750A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791454E6" w14:textId="68C82B4D" w:rsidR="00424BF6" w:rsidRPr="00EB16EC" w:rsidRDefault="00424BF6" w:rsidP="002750A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EB16EC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6" w:type="pct"/>
          </w:tcPr>
          <w:p w14:paraId="1C09FA09" w14:textId="77777777" w:rsidR="00424BF6" w:rsidRPr="00EB16EC" w:rsidRDefault="00424BF6" w:rsidP="002750A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45C9F61F" w14:textId="77777777" w:rsidR="00424BF6" w:rsidRPr="00EB16EC" w:rsidRDefault="00424BF6" w:rsidP="002750A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EB16E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424BF6" w:rsidRPr="00EB16EC" w14:paraId="07A1FB10" w14:textId="77777777" w:rsidTr="00424BF6">
        <w:trPr>
          <w:tblHeader/>
        </w:trPr>
        <w:tc>
          <w:tcPr>
            <w:tcW w:w="3687" w:type="pct"/>
          </w:tcPr>
          <w:p w14:paraId="2D7B7A7D" w14:textId="77777777" w:rsidR="00424BF6" w:rsidRPr="00EB16EC" w:rsidRDefault="00424BF6" w:rsidP="002750A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pct"/>
            <w:gridSpan w:val="3"/>
          </w:tcPr>
          <w:p w14:paraId="7E242897" w14:textId="70D143F0" w:rsidR="00424BF6" w:rsidRPr="00EB16EC" w:rsidRDefault="00424BF6" w:rsidP="002750A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24BF6" w:rsidRPr="00EB16EC" w14:paraId="4627311C" w14:textId="77777777" w:rsidTr="00424BF6">
        <w:tc>
          <w:tcPr>
            <w:tcW w:w="3687" w:type="pct"/>
          </w:tcPr>
          <w:p w14:paraId="44638EB2" w14:textId="77777777" w:rsidR="00424BF6" w:rsidRPr="00EB16EC" w:rsidRDefault="00424BF6" w:rsidP="009E6212">
            <w:pPr>
              <w:spacing w:line="240" w:lineRule="auto"/>
              <w:ind w:left="144" w:right="-177" w:hanging="6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รายได้สิทธิการเช่ารอตัดบัญชีจากกิจการที่เกี่ยวข้องกัน</w:t>
            </w:r>
          </w:p>
        </w:tc>
        <w:tc>
          <w:tcPr>
            <w:tcW w:w="585" w:type="pct"/>
          </w:tcPr>
          <w:p w14:paraId="3A661E14" w14:textId="77777777" w:rsidR="00424BF6" w:rsidRPr="00EB16EC" w:rsidRDefault="00424BF6" w:rsidP="009E6212">
            <w:pPr>
              <w:pStyle w:val="BodyText"/>
              <w:tabs>
                <w:tab w:val="decimal" w:pos="516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7A9CAFD1" w14:textId="77777777" w:rsidR="00424BF6" w:rsidRPr="00EB16EC" w:rsidRDefault="00424BF6" w:rsidP="009E6212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6811DADC" w14:textId="77777777" w:rsidR="00424BF6" w:rsidRPr="00EB16EC" w:rsidRDefault="00424BF6" w:rsidP="009E6212">
            <w:pPr>
              <w:pStyle w:val="BodyText"/>
              <w:tabs>
                <w:tab w:val="decimal" w:pos="516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24BF6" w:rsidRPr="00EB16EC" w14:paraId="25772FBD" w14:textId="77777777" w:rsidTr="00424BF6">
        <w:tc>
          <w:tcPr>
            <w:tcW w:w="3687" w:type="pct"/>
          </w:tcPr>
          <w:p w14:paraId="6893E91E" w14:textId="77777777" w:rsidR="00424BF6" w:rsidRPr="00EB16EC" w:rsidRDefault="00424BF6" w:rsidP="009E6212">
            <w:pPr>
              <w:spacing w:line="240" w:lineRule="auto"/>
              <w:ind w:left="144" w:hanging="5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ส่วนที่</w:t>
            </w:r>
            <w:r w:rsidRPr="00EB16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จะรับรู้</w: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585" w:type="pct"/>
          </w:tcPr>
          <w:p w14:paraId="0D631DF6" w14:textId="77777777" w:rsidR="00424BF6" w:rsidRPr="00EB16EC" w:rsidRDefault="00424BF6" w:rsidP="009E6212">
            <w:pPr>
              <w:pStyle w:val="BodyText"/>
              <w:tabs>
                <w:tab w:val="decimal" w:pos="516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2E8115B9" w14:textId="77777777" w:rsidR="00424BF6" w:rsidRPr="00EB16EC" w:rsidRDefault="00424BF6" w:rsidP="009E6212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292B2C41" w14:textId="77777777" w:rsidR="00424BF6" w:rsidRPr="00EB16EC" w:rsidRDefault="00424BF6" w:rsidP="009E6212">
            <w:pPr>
              <w:pStyle w:val="BodyText"/>
              <w:tabs>
                <w:tab w:val="decimal" w:pos="794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24BF6" w:rsidRPr="00EB16EC" w14:paraId="70B31195" w14:textId="77777777" w:rsidTr="00424BF6">
        <w:tc>
          <w:tcPr>
            <w:tcW w:w="3687" w:type="pct"/>
          </w:tcPr>
          <w:p w14:paraId="686F1D8E" w14:textId="77777777" w:rsidR="00424BF6" w:rsidRPr="00EB16EC" w:rsidRDefault="00424BF6" w:rsidP="00E34E98">
            <w:pPr>
              <w:spacing w:line="240" w:lineRule="auto"/>
              <w:ind w:left="144" w:hanging="5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5" w:type="pct"/>
          </w:tcPr>
          <w:p w14:paraId="09CDBDC3" w14:textId="1D7B9355" w:rsidR="00424BF6" w:rsidRPr="00EB16EC" w:rsidRDefault="00424BF6" w:rsidP="00E34E98">
            <w:pPr>
              <w:pStyle w:val="BodyText"/>
              <w:tabs>
                <w:tab w:val="decimal" w:pos="612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34F587E8" w14:textId="77777777" w:rsidR="00424BF6" w:rsidRPr="00EB16EC" w:rsidRDefault="00424BF6" w:rsidP="00E34E98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4A6B8D3F" w14:textId="77777777" w:rsidR="00424BF6" w:rsidRPr="00EB16EC" w:rsidRDefault="00424BF6" w:rsidP="00E34E98">
            <w:pPr>
              <w:pStyle w:val="BodyText"/>
              <w:tabs>
                <w:tab w:val="decimal" w:pos="612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133.02</w:t>
            </w:r>
          </w:p>
        </w:tc>
      </w:tr>
      <w:tr w:rsidR="00424BF6" w:rsidRPr="00EB16EC" w14:paraId="6B5A949A" w14:textId="77777777" w:rsidTr="00424BF6">
        <w:tc>
          <w:tcPr>
            <w:tcW w:w="3687" w:type="pct"/>
          </w:tcPr>
          <w:p w14:paraId="20B662B0" w14:textId="77777777" w:rsidR="00424BF6" w:rsidRPr="00EB16EC" w:rsidRDefault="00424BF6" w:rsidP="00E34E98">
            <w:pPr>
              <w:spacing w:line="240" w:lineRule="auto"/>
              <w:ind w:left="144" w:hanging="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ส่วนที่จะรับรู้หลังจากหนึ่งปี</w:t>
            </w:r>
          </w:p>
        </w:tc>
        <w:tc>
          <w:tcPr>
            <w:tcW w:w="585" w:type="pct"/>
          </w:tcPr>
          <w:p w14:paraId="0FF4C099" w14:textId="77777777" w:rsidR="00424BF6" w:rsidRPr="00EB16EC" w:rsidRDefault="00424BF6" w:rsidP="00E34E98">
            <w:pPr>
              <w:pStyle w:val="BodyText"/>
              <w:tabs>
                <w:tab w:val="decimal" w:pos="794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3B8D6C13" w14:textId="77777777" w:rsidR="00424BF6" w:rsidRPr="00EB16EC" w:rsidRDefault="00424BF6" w:rsidP="00E34E98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3B77DB1C" w14:textId="77777777" w:rsidR="00424BF6" w:rsidRPr="00EB16EC" w:rsidRDefault="00424BF6" w:rsidP="00E34E98">
            <w:pPr>
              <w:pStyle w:val="BodyText"/>
              <w:tabs>
                <w:tab w:val="decimal" w:pos="612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24BF6" w:rsidRPr="00EB16EC" w14:paraId="38B3D02B" w14:textId="77777777" w:rsidTr="00424BF6">
        <w:tc>
          <w:tcPr>
            <w:tcW w:w="3687" w:type="pct"/>
          </w:tcPr>
          <w:p w14:paraId="0D03B99E" w14:textId="77777777" w:rsidR="00424BF6" w:rsidRPr="00EB16EC" w:rsidRDefault="00424BF6" w:rsidP="00E34E98">
            <w:pPr>
              <w:spacing w:line="240" w:lineRule="auto"/>
              <w:ind w:firstLine="9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2F4A036" w14:textId="28CFD662" w:rsidR="00424BF6" w:rsidRPr="00EB16EC" w:rsidRDefault="00424BF6" w:rsidP="00E34E98">
            <w:pPr>
              <w:pStyle w:val="BodyText"/>
              <w:tabs>
                <w:tab w:val="decimal" w:pos="612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5DB33233" w14:textId="77777777" w:rsidR="00424BF6" w:rsidRPr="00EB16EC" w:rsidRDefault="00424BF6" w:rsidP="00E34E98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E99AEA9" w14:textId="77777777" w:rsidR="00424BF6" w:rsidRPr="00EB16EC" w:rsidRDefault="00424BF6" w:rsidP="00E34E98">
            <w:pPr>
              <w:pStyle w:val="BodyText"/>
              <w:tabs>
                <w:tab w:val="decimal" w:pos="612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2,645.38</w:t>
            </w:r>
          </w:p>
        </w:tc>
      </w:tr>
      <w:tr w:rsidR="00424BF6" w:rsidRPr="00EB16EC" w14:paraId="0B26681F" w14:textId="77777777" w:rsidTr="00424BF6">
        <w:tc>
          <w:tcPr>
            <w:tcW w:w="3687" w:type="pct"/>
          </w:tcPr>
          <w:p w14:paraId="6545E666" w14:textId="77777777" w:rsidR="00424BF6" w:rsidRPr="00EB16EC" w:rsidRDefault="00424BF6" w:rsidP="00E34E98">
            <w:pPr>
              <w:spacing w:line="240" w:lineRule="auto"/>
              <w:ind w:right="-198" w:firstLine="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5A4BCA8" w14:textId="48603169" w:rsidR="00424BF6" w:rsidRPr="00EB16EC" w:rsidRDefault="00424BF6" w:rsidP="00E34E98">
            <w:pPr>
              <w:pStyle w:val="BodyText"/>
              <w:tabs>
                <w:tab w:val="decimal" w:pos="612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5BE65E8F" w14:textId="77777777" w:rsidR="00424BF6" w:rsidRPr="00EB16EC" w:rsidRDefault="00424BF6" w:rsidP="00E34E98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FC67283" w14:textId="77777777" w:rsidR="00424BF6" w:rsidRPr="00EB16EC" w:rsidRDefault="00424BF6" w:rsidP="00E34E98">
            <w:pPr>
              <w:pStyle w:val="BodyText"/>
              <w:tabs>
                <w:tab w:val="decimal" w:pos="612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2,778.40</w:t>
            </w:r>
          </w:p>
        </w:tc>
      </w:tr>
    </w:tbl>
    <w:p w14:paraId="5859FD58" w14:textId="77777777" w:rsidR="00061EF0" w:rsidRPr="00EB16EC" w:rsidRDefault="00061EF0" w:rsidP="00916502">
      <w:pPr>
        <w:spacing w:line="240" w:lineRule="auto"/>
        <w:ind w:left="450"/>
        <w:rPr>
          <w:rFonts w:ascii="Angsana New" w:hAnsi="Angsana New"/>
          <w:sz w:val="20"/>
          <w:szCs w:val="20"/>
          <w:cs/>
        </w:rPr>
      </w:pPr>
    </w:p>
    <w:tbl>
      <w:tblPr>
        <w:tblW w:w="928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850"/>
        <w:gridCol w:w="989"/>
        <w:gridCol w:w="1086"/>
        <w:gridCol w:w="275"/>
        <w:gridCol w:w="1082"/>
      </w:tblGrid>
      <w:tr w:rsidR="00424BF6" w:rsidRPr="00EB16EC" w14:paraId="6BD085A7" w14:textId="77777777" w:rsidTr="007978B4">
        <w:trPr>
          <w:tblHeader/>
        </w:trPr>
        <w:tc>
          <w:tcPr>
            <w:tcW w:w="3151" w:type="pct"/>
          </w:tcPr>
          <w:p w14:paraId="157038A0" w14:textId="77777777" w:rsidR="00424BF6" w:rsidRPr="00EB16EC" w:rsidRDefault="00424BF6" w:rsidP="006C3A0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br w:type="page"/>
            </w: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br w:type="page"/>
            </w:r>
          </w:p>
        </w:tc>
        <w:tc>
          <w:tcPr>
            <w:tcW w:w="533" w:type="pct"/>
          </w:tcPr>
          <w:p w14:paraId="6FFDD3A1" w14:textId="4DE26315" w:rsidR="00424BF6" w:rsidRPr="00EB16EC" w:rsidRDefault="00654FA8" w:rsidP="006C3A0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16" w:type="pct"/>
            <w:gridSpan w:val="3"/>
          </w:tcPr>
          <w:p w14:paraId="0D391C88" w14:textId="4F399B0B" w:rsidR="00424BF6" w:rsidRPr="00EB16EC" w:rsidRDefault="00424BF6" w:rsidP="006C3A0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24BF6" w:rsidRPr="00EB16EC" w14:paraId="26E9AAB5" w14:textId="77777777" w:rsidTr="007978B4">
        <w:tc>
          <w:tcPr>
            <w:tcW w:w="3151" w:type="pct"/>
          </w:tcPr>
          <w:p w14:paraId="228C412E" w14:textId="77777777" w:rsidR="00424BF6" w:rsidRPr="00EB16EC" w:rsidRDefault="00424BF6" w:rsidP="008B1265">
            <w:pPr>
              <w:spacing w:line="240" w:lineRule="auto"/>
              <w:ind w:left="72" w:right="-177" w:hanging="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</w:tcPr>
          <w:p w14:paraId="79AD4525" w14:textId="3C9226AC" w:rsidR="00424BF6" w:rsidRPr="00EB16EC" w:rsidRDefault="00424BF6" w:rsidP="007978B4">
            <w:pPr>
              <w:pStyle w:val="BodyText"/>
              <w:tabs>
                <w:tab w:val="decimal" w:pos="426"/>
              </w:tabs>
              <w:spacing w:after="0" w:line="240" w:lineRule="auto"/>
              <w:ind w:left="-105" w:right="-16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6" w:type="pct"/>
            <w:gridSpan w:val="3"/>
          </w:tcPr>
          <w:p w14:paraId="5D2E6099" w14:textId="64827D13" w:rsidR="00424BF6" w:rsidRPr="00EB16EC" w:rsidRDefault="00424BF6" w:rsidP="00571E6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24BF6" w:rsidRPr="00EB16EC" w14:paraId="1295F01C" w14:textId="77777777" w:rsidTr="007978B4">
        <w:tc>
          <w:tcPr>
            <w:tcW w:w="3151" w:type="pct"/>
          </w:tcPr>
          <w:p w14:paraId="2DD3B58B" w14:textId="3DDF9E98" w:rsidR="00424BF6" w:rsidRPr="00EB16EC" w:rsidRDefault="00424BF6" w:rsidP="002011A8">
            <w:pPr>
              <w:spacing w:line="240" w:lineRule="auto"/>
              <w:ind w:left="144" w:right="-177" w:hanging="6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รายได้สิทธิการเช่ารอตัดบัญชีจากกิจการที่เกี่ยวข้องกัน</w:t>
            </w:r>
          </w:p>
        </w:tc>
        <w:tc>
          <w:tcPr>
            <w:tcW w:w="533" w:type="pct"/>
          </w:tcPr>
          <w:p w14:paraId="2DE86778" w14:textId="77777777" w:rsidR="00424BF6" w:rsidRPr="00EB16EC" w:rsidRDefault="00424BF6" w:rsidP="00733E02">
            <w:pPr>
              <w:pStyle w:val="BodyText"/>
              <w:tabs>
                <w:tab w:val="decimal" w:pos="516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47D6357E" w14:textId="77777777" w:rsidR="00424BF6" w:rsidRPr="00EB16EC" w:rsidRDefault="00424BF6" w:rsidP="00733E02">
            <w:pPr>
              <w:pStyle w:val="BodyText"/>
              <w:tabs>
                <w:tab w:val="decimal" w:pos="516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7FCF06E0" w14:textId="77777777" w:rsidR="00424BF6" w:rsidRPr="00EB16EC" w:rsidRDefault="00424BF6" w:rsidP="00733E02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4447B2FD" w14:textId="77777777" w:rsidR="00424BF6" w:rsidRPr="00EB16EC" w:rsidRDefault="00424BF6" w:rsidP="00733E02">
            <w:pPr>
              <w:pStyle w:val="BodyText"/>
              <w:tabs>
                <w:tab w:val="decimal" w:pos="516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24BF6" w:rsidRPr="00EB16EC" w14:paraId="685036E7" w14:textId="77777777" w:rsidTr="007978B4">
        <w:tc>
          <w:tcPr>
            <w:tcW w:w="3151" w:type="pct"/>
          </w:tcPr>
          <w:p w14:paraId="6FF03003" w14:textId="055B212D" w:rsidR="00424BF6" w:rsidRPr="00EB16EC" w:rsidRDefault="00424BF6" w:rsidP="00733E02">
            <w:pPr>
              <w:spacing w:line="240" w:lineRule="auto"/>
              <w:ind w:left="144" w:hanging="51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B16EC">
              <w:rPr>
                <w:rFonts w:ascii="Angsana New" w:hAnsi="Angsana New"/>
                <w:sz w:val="28"/>
                <w:szCs w:val="28"/>
              </w:rPr>
              <w:t>1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 ตุลาคม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54FA8" w:rsidRPr="00EB16EC">
              <w:rPr>
                <w:rFonts w:ascii="Angsana New" w:hAnsi="Angsana New"/>
                <w:sz w:val="28"/>
                <w:szCs w:val="28"/>
              </w:rPr>
              <w:t>2563</w:t>
            </w:r>
            <w:r w:rsidR="00217B6D" w:rsidRPr="00EB16E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54FA8" w:rsidRPr="00EB16EC">
              <w:rPr>
                <w:rFonts w:ascii="Angsana New" w:hAnsi="Angsana New"/>
                <w:sz w:val="28"/>
                <w:szCs w:val="28"/>
              </w:rPr>
              <w:t>/</w:t>
            </w:r>
            <w:r w:rsidR="00217B6D" w:rsidRPr="00EB16E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54FA8" w:rsidRPr="00EB16E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533" w:type="pct"/>
          </w:tcPr>
          <w:p w14:paraId="2B5D9F4A" w14:textId="77777777" w:rsidR="00424BF6" w:rsidRPr="00EB16EC" w:rsidRDefault="00424BF6" w:rsidP="00733E02">
            <w:pPr>
              <w:pStyle w:val="BodyText"/>
              <w:tabs>
                <w:tab w:val="decimal" w:pos="618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6C6ED2CE" w14:textId="68EEC738" w:rsidR="00424BF6" w:rsidRPr="00EB16EC" w:rsidRDefault="00424BF6" w:rsidP="00733E02">
            <w:pPr>
              <w:pStyle w:val="BodyText"/>
              <w:tabs>
                <w:tab w:val="decimal" w:pos="618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2,778.40</w:t>
            </w:r>
          </w:p>
        </w:tc>
        <w:tc>
          <w:tcPr>
            <w:tcW w:w="148" w:type="pct"/>
          </w:tcPr>
          <w:p w14:paraId="729A2271" w14:textId="77777777" w:rsidR="00424BF6" w:rsidRPr="00EB16EC" w:rsidRDefault="00424BF6" w:rsidP="00733E02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1E2841C3" w14:textId="666AAF0B" w:rsidR="00424BF6" w:rsidRPr="00EB16EC" w:rsidRDefault="00424BF6" w:rsidP="00733E02">
            <w:pPr>
              <w:pStyle w:val="BodyText"/>
              <w:tabs>
                <w:tab w:val="decimal" w:pos="612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2,</w:t>
            </w:r>
            <w:r w:rsidRPr="00EB16EC">
              <w:rPr>
                <w:rFonts w:ascii="Angsana New" w:hAnsi="Angsana New" w:cs="Angsana New"/>
                <w:sz w:val="28"/>
                <w:szCs w:val="28"/>
              </w:rPr>
              <w:t>915</w:t>
            </w:r>
            <w:r w:rsidRPr="00EB16EC">
              <w:rPr>
                <w:rFonts w:ascii="Angsana New" w:hAnsi="Angsana New"/>
                <w:sz w:val="28"/>
                <w:szCs w:val="28"/>
              </w:rPr>
              <w:t>.65</w:t>
            </w:r>
          </w:p>
        </w:tc>
      </w:tr>
      <w:tr w:rsidR="00424BF6" w:rsidRPr="00EB16EC" w14:paraId="0C53BC5D" w14:textId="77777777" w:rsidTr="007978B4">
        <w:tc>
          <w:tcPr>
            <w:tcW w:w="3151" w:type="pct"/>
          </w:tcPr>
          <w:p w14:paraId="09DC181F" w14:textId="5DE01161" w:rsidR="00424BF6" w:rsidRPr="00EB16EC" w:rsidRDefault="00424BF6" w:rsidP="00733E02">
            <w:pPr>
              <w:spacing w:line="240" w:lineRule="auto"/>
              <w:ind w:left="144" w:hanging="51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 xml:space="preserve">ผลกระทบจากการถือปฏิบัติตาม </w:t>
            </w:r>
            <w:r w:rsidRPr="00EB16EC">
              <w:rPr>
                <w:rFonts w:ascii="Angsana New" w:hAnsi="Angsana New"/>
                <w:sz w:val="28"/>
                <w:szCs w:val="28"/>
              </w:rPr>
              <w:t>TFRS 16</w:t>
            </w:r>
          </w:p>
        </w:tc>
        <w:tc>
          <w:tcPr>
            <w:tcW w:w="533" w:type="pct"/>
          </w:tcPr>
          <w:p w14:paraId="48C1FB86" w14:textId="2E96D568" w:rsidR="00424BF6" w:rsidRPr="00EB16EC" w:rsidRDefault="004B219B" w:rsidP="00733E02">
            <w:pPr>
              <w:pStyle w:val="BodyText"/>
              <w:tabs>
                <w:tab w:val="decimal" w:pos="-101"/>
              </w:tabs>
              <w:spacing w:after="0" w:line="240" w:lineRule="auto"/>
              <w:ind w:left="-101" w:right="-17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585" w:type="pct"/>
          </w:tcPr>
          <w:p w14:paraId="5B9606B2" w14:textId="41B49B98" w:rsidR="00424BF6" w:rsidRPr="00EB16EC" w:rsidRDefault="00424BF6" w:rsidP="00733E02">
            <w:pPr>
              <w:pStyle w:val="BodyText"/>
              <w:tabs>
                <w:tab w:val="decimal" w:pos="612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(2,778.40)</w:t>
            </w:r>
          </w:p>
        </w:tc>
        <w:tc>
          <w:tcPr>
            <w:tcW w:w="148" w:type="pct"/>
          </w:tcPr>
          <w:p w14:paraId="258BC5AA" w14:textId="77777777" w:rsidR="00424BF6" w:rsidRPr="00EB16EC" w:rsidRDefault="00424BF6" w:rsidP="00733E02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7E2ACCEB" w14:textId="5CD61011" w:rsidR="00424BF6" w:rsidRPr="00EB16EC" w:rsidRDefault="00424BF6" w:rsidP="00733E02">
            <w:pPr>
              <w:pStyle w:val="BodyText"/>
              <w:tabs>
                <w:tab w:val="decimal" w:pos="612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24BF6" w:rsidRPr="00EB16EC" w14:paraId="310B3505" w14:textId="77777777" w:rsidTr="007978B4">
        <w:tc>
          <w:tcPr>
            <w:tcW w:w="3151" w:type="pct"/>
          </w:tcPr>
          <w:p w14:paraId="575F20CD" w14:textId="0FA89DE6" w:rsidR="00424BF6" w:rsidRPr="00EB16EC" w:rsidRDefault="00424BF6" w:rsidP="00733E02">
            <w:pPr>
              <w:spacing w:line="240" w:lineRule="auto"/>
              <w:ind w:left="144" w:hanging="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รับรู้รายได้ในระหว่าง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533" w:type="pct"/>
          </w:tcPr>
          <w:p w14:paraId="729B64EB" w14:textId="77777777" w:rsidR="00424BF6" w:rsidRPr="00EB16EC" w:rsidRDefault="00424BF6" w:rsidP="00733E02">
            <w:pPr>
              <w:pStyle w:val="BodyText"/>
              <w:tabs>
                <w:tab w:val="decimal" w:pos="618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5" w:type="pct"/>
          </w:tcPr>
          <w:p w14:paraId="777A40B2" w14:textId="54DB0D55" w:rsidR="00424BF6" w:rsidRPr="00EB16EC" w:rsidRDefault="00424BF6" w:rsidP="00733E02">
            <w:pPr>
              <w:pStyle w:val="BodyText"/>
              <w:tabs>
                <w:tab w:val="decimal" w:pos="618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" w:type="pct"/>
          </w:tcPr>
          <w:p w14:paraId="2810DFE8" w14:textId="77777777" w:rsidR="00424BF6" w:rsidRPr="00EB16EC" w:rsidRDefault="00424BF6" w:rsidP="00733E02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2A6A88D8" w14:textId="1A7A1791" w:rsidR="00424BF6" w:rsidRPr="00EB16EC" w:rsidRDefault="00424BF6" w:rsidP="00733E02">
            <w:pPr>
              <w:pStyle w:val="BodyText"/>
              <w:tabs>
                <w:tab w:val="decimal" w:pos="612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87ABD" w:rsidRPr="00EB16EC">
              <w:rPr>
                <w:rFonts w:ascii="Angsana New" w:hAnsi="Angsana New" w:cs="Angsana New"/>
                <w:sz w:val="28"/>
                <w:szCs w:val="28"/>
              </w:rPr>
              <w:t>116.93</w:t>
            </w:r>
            <w:r w:rsidRPr="00EB16E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87ABD" w:rsidRPr="00EB16EC" w14:paraId="314276F0" w14:textId="77777777" w:rsidTr="007978B4">
        <w:tc>
          <w:tcPr>
            <w:tcW w:w="3151" w:type="pct"/>
          </w:tcPr>
          <w:p w14:paraId="21CC0A26" w14:textId="42BAD7EC" w:rsidR="00987ABD" w:rsidRPr="00EB16EC" w:rsidRDefault="00987ABD" w:rsidP="00987ABD">
            <w:pPr>
              <w:spacing w:line="240" w:lineRule="auto"/>
              <w:ind w:left="72"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EB16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</w:rPr>
              <w:t>2564 / 2563</w:t>
            </w:r>
          </w:p>
        </w:tc>
        <w:tc>
          <w:tcPr>
            <w:tcW w:w="533" w:type="pct"/>
          </w:tcPr>
          <w:p w14:paraId="75C00B79" w14:textId="77777777" w:rsidR="00987ABD" w:rsidRPr="00EB16EC" w:rsidRDefault="00987ABD" w:rsidP="00987ABD">
            <w:pPr>
              <w:pStyle w:val="BodyText"/>
              <w:tabs>
                <w:tab w:val="decimal" w:pos="612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BAE21F5" w14:textId="4E7B92EA" w:rsidR="00987ABD" w:rsidRPr="00EB16EC" w:rsidRDefault="00987ABD" w:rsidP="00987ABD">
            <w:pPr>
              <w:pStyle w:val="BodyText"/>
              <w:tabs>
                <w:tab w:val="decimal" w:pos="612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8" w:type="pct"/>
          </w:tcPr>
          <w:p w14:paraId="525978CA" w14:textId="77777777" w:rsidR="00987ABD" w:rsidRPr="00EB16EC" w:rsidRDefault="00987ABD" w:rsidP="00987ABD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D7BAD7B" w14:textId="0F460764" w:rsidR="00987ABD" w:rsidRPr="00EB16EC" w:rsidRDefault="00987ABD" w:rsidP="00987ABD">
            <w:pPr>
              <w:pStyle w:val="BodyText"/>
              <w:tabs>
                <w:tab w:val="decimal" w:pos="612"/>
              </w:tabs>
              <w:spacing w:after="0" w:line="240" w:lineRule="auto"/>
              <w:ind w:left="-101" w:right="-17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2,798.72</w:t>
            </w:r>
          </w:p>
        </w:tc>
      </w:tr>
    </w:tbl>
    <w:p w14:paraId="5DD9A8BB" w14:textId="77777777" w:rsidR="000828F0" w:rsidRPr="00EB16EC" w:rsidRDefault="000828F0" w:rsidP="00695F50">
      <w:pPr>
        <w:pStyle w:val="NoSpacing"/>
        <w:rPr>
          <w:rFonts w:ascii="Angsana New" w:hAnsi="Angsana New"/>
          <w:szCs w:val="18"/>
        </w:rPr>
      </w:pPr>
    </w:p>
    <w:p w14:paraId="022AFC15" w14:textId="4B352B8D" w:rsidR="008A6E1C" w:rsidRPr="00EB16EC" w:rsidRDefault="008A6E1C" w:rsidP="00E65979">
      <w:pPr>
        <w:pStyle w:val="BodyText"/>
        <w:tabs>
          <w:tab w:val="left" w:pos="720"/>
        </w:tabs>
        <w:spacing w:after="0"/>
        <w:ind w:left="540" w:right="-45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EB16EC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สัญญาสำคัญ</w:t>
      </w:r>
      <w:r w:rsidR="00D60F76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กับกิจการที่เกี่ยวข้องกัน</w:t>
      </w:r>
      <w:r w:rsidRPr="00EB16EC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ที่</w:t>
      </w:r>
      <w:r w:rsidRPr="00EB16EC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มีการเปลี่ยนแปลงอย่างมีสาระสำคัญในระหว่างงวด</w:t>
      </w:r>
      <w:r w:rsidR="00D214A5" w:rsidRPr="00EB16EC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เก้า</w:t>
      </w:r>
      <w:r w:rsidRPr="00EB16EC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 xml:space="preserve">เดือนสิ้นสุดวันที่ </w:t>
      </w:r>
      <w:r w:rsidRPr="00EB16EC">
        <w:rPr>
          <w:rFonts w:ascii="Angsana New" w:hAnsi="Angsana New" w:cs="Angsana New"/>
          <w:b/>
          <w:bCs/>
          <w:i/>
          <w:iCs/>
          <w:sz w:val="28"/>
          <w:szCs w:val="28"/>
        </w:rPr>
        <w:t>3</w:t>
      </w:r>
      <w:r w:rsidR="00D214A5" w:rsidRPr="00EB16EC">
        <w:rPr>
          <w:rFonts w:ascii="Angsana New" w:hAnsi="Angsana New" w:cs="Angsana New"/>
          <w:b/>
          <w:bCs/>
          <w:i/>
          <w:iCs/>
          <w:sz w:val="28"/>
          <w:szCs w:val="28"/>
        </w:rPr>
        <w:t xml:space="preserve">0 </w:t>
      </w:r>
      <w:r w:rsidR="00D214A5" w:rsidRPr="00EB16EC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มิถุนายน</w:t>
      </w:r>
      <w:r w:rsidR="00E7645A" w:rsidRPr="00EB16EC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 xml:space="preserve"> </w:t>
      </w:r>
      <w:r w:rsidR="00847BB3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 xml:space="preserve"> </w:t>
      </w:r>
      <w:r w:rsidR="00E7645A" w:rsidRPr="00EB16EC">
        <w:rPr>
          <w:rFonts w:ascii="Angsana New" w:hAnsi="Angsana New" w:cs="Angsana New"/>
          <w:b/>
          <w:bCs/>
          <w:i/>
          <w:iCs/>
          <w:sz w:val="28"/>
          <w:szCs w:val="28"/>
        </w:rPr>
        <w:t>2564</w:t>
      </w:r>
      <w:r w:rsidRPr="00EB16EC">
        <w:rPr>
          <w:rFonts w:ascii="Angsana New" w:hAnsi="Angsana New" w:cs="Angsana New"/>
          <w:b/>
          <w:bCs/>
          <w:i/>
          <w:iCs/>
          <w:sz w:val="28"/>
          <w:szCs w:val="28"/>
        </w:rPr>
        <w:t xml:space="preserve"> </w:t>
      </w:r>
      <w:r w:rsidRPr="00EB16EC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มีดังต่อไปนี้</w:t>
      </w:r>
      <w:r w:rsidRPr="00EB16EC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 xml:space="preserve">  </w:t>
      </w:r>
    </w:p>
    <w:p w14:paraId="4615658E" w14:textId="77777777" w:rsidR="00695F50" w:rsidRPr="00EB16EC" w:rsidRDefault="00695F50" w:rsidP="008A6E1C">
      <w:pPr>
        <w:pStyle w:val="BodyText"/>
        <w:tabs>
          <w:tab w:val="left" w:pos="720"/>
        </w:tabs>
        <w:spacing w:after="0"/>
        <w:ind w:left="540" w:right="-45"/>
        <w:rPr>
          <w:rFonts w:ascii="Angsana New" w:hAnsi="Angsana New"/>
          <w:sz w:val="20"/>
          <w:szCs w:val="20"/>
        </w:rPr>
      </w:pPr>
    </w:p>
    <w:p w14:paraId="19C1D835" w14:textId="1DF60675" w:rsidR="00ED04E8" w:rsidRPr="00EB16EC" w:rsidRDefault="00B82844" w:rsidP="004C3A85">
      <w:pPr>
        <w:pStyle w:val="BodyText"/>
        <w:numPr>
          <w:ilvl w:val="1"/>
          <w:numId w:val="29"/>
        </w:numPr>
        <w:tabs>
          <w:tab w:val="left" w:pos="540"/>
        </w:tabs>
        <w:spacing w:after="0"/>
        <w:ind w:left="540" w:right="-45" w:hanging="540"/>
        <w:rPr>
          <w:rFonts w:ascii="Angsana New" w:hAnsi="Angsana New" w:cs="Angsana New"/>
          <w:snapToGrid w:val="0"/>
          <w:sz w:val="28"/>
          <w:szCs w:val="28"/>
          <w:lang w:eastAsia="th-TH"/>
        </w:rPr>
      </w:pPr>
      <w:r w:rsidRPr="00EB16EC">
        <w:rPr>
          <w:rFonts w:ascii="Angsana New" w:hAnsi="Angsana New" w:cs="Angsana New"/>
          <w:snapToGrid w:val="0"/>
          <w:sz w:val="28"/>
          <w:szCs w:val="28"/>
          <w:cs/>
          <w:lang w:eastAsia="th-TH"/>
        </w:rPr>
        <w:t>บริษัท</w:t>
      </w:r>
      <w:r w:rsidR="00D12BE7" w:rsidRPr="00EB16EC">
        <w:rPr>
          <w:rFonts w:ascii="Angsana New" w:hAnsi="Angsana New" w:cs="Angsana New" w:hint="cs"/>
          <w:snapToGrid w:val="0"/>
          <w:sz w:val="28"/>
          <w:szCs w:val="28"/>
          <w:cs/>
          <w:lang w:eastAsia="th-TH"/>
        </w:rPr>
        <w:t>ย่อยของบริษัทได้ทำสัญญาจ้างบริหารงานและควบคุมงานก่อสร้างกับบริษัทร่วมแห่งหนึ่ง โดยมีกำหนดระยะเวลาและค่าบริการเป็นราคาที่ตกลงกันตามสัญญา</w:t>
      </w:r>
    </w:p>
    <w:p w14:paraId="2D27F10D" w14:textId="77777777" w:rsidR="00D44D52" w:rsidRPr="00EB16EC" w:rsidRDefault="00D44D52" w:rsidP="00D44D52">
      <w:pPr>
        <w:pStyle w:val="BodyText"/>
        <w:tabs>
          <w:tab w:val="left" w:pos="540"/>
        </w:tabs>
        <w:spacing w:after="0"/>
        <w:ind w:right="-45"/>
        <w:rPr>
          <w:rFonts w:ascii="Angsana New" w:hAnsi="Angsana New" w:cs="Angsana New"/>
          <w:snapToGrid w:val="0"/>
          <w:sz w:val="20"/>
          <w:szCs w:val="20"/>
          <w:lang w:eastAsia="th-TH"/>
        </w:rPr>
      </w:pPr>
    </w:p>
    <w:p w14:paraId="6F058511" w14:textId="1567D348" w:rsidR="00B82844" w:rsidRPr="00EB16EC" w:rsidRDefault="00B82844" w:rsidP="00B82844">
      <w:pPr>
        <w:pStyle w:val="BodyText"/>
        <w:numPr>
          <w:ilvl w:val="1"/>
          <w:numId w:val="29"/>
        </w:numPr>
        <w:tabs>
          <w:tab w:val="left" w:pos="540"/>
        </w:tabs>
        <w:spacing w:after="0"/>
        <w:ind w:left="540" w:right="-45" w:hanging="540"/>
        <w:rPr>
          <w:rFonts w:ascii="Angsana New" w:hAnsi="Angsana New"/>
          <w:sz w:val="28"/>
          <w:szCs w:val="28"/>
        </w:rPr>
      </w:pPr>
      <w:r w:rsidRPr="00EB16EC">
        <w:rPr>
          <w:rFonts w:ascii="Angsana New" w:hAnsi="Angsana New" w:cs="Angsana New"/>
          <w:sz w:val="28"/>
          <w:szCs w:val="28"/>
          <w:cs/>
        </w:rPr>
        <w:t>บริษัทย่อยของบริษัทได้ทำสัญญาให้บริการที่ปรึกษากับบริษัท</w:t>
      </w:r>
      <w:r w:rsidR="00D12BE7" w:rsidRPr="00EB16EC">
        <w:rPr>
          <w:rFonts w:ascii="Angsana New" w:hAnsi="Angsana New" w:cs="Angsana New" w:hint="cs"/>
          <w:sz w:val="28"/>
          <w:szCs w:val="28"/>
          <w:cs/>
        </w:rPr>
        <w:t>ใหญ่ บริษัทร่วมแห่งหนึ่ง และบริษัทที่เกี่ยวข้องกันสองแห่ง</w:t>
      </w:r>
      <w:r w:rsidRPr="00EB16EC">
        <w:rPr>
          <w:rFonts w:ascii="Angsana New" w:hAnsi="Angsana New" w:cs="Angsana New"/>
          <w:sz w:val="28"/>
          <w:szCs w:val="28"/>
          <w:cs/>
        </w:rPr>
        <w:t xml:space="preserve"> โดยมีกำหนดระยะเวลาและค่าบริการเป็นราคาที่ตกลงกันตามสัญญา</w:t>
      </w:r>
    </w:p>
    <w:p w14:paraId="122BF181" w14:textId="230FF065" w:rsidR="000F3E7D" w:rsidRPr="00EB16EC" w:rsidRDefault="000F3E7D">
      <w:pPr>
        <w:spacing w:line="240" w:lineRule="auto"/>
        <w:jc w:val="left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128FBF64" w14:textId="5161D94C" w:rsidR="00C46D1C" w:rsidRPr="00EB16EC" w:rsidRDefault="00C46D1C" w:rsidP="00C46D1C">
      <w:pPr>
        <w:spacing w:line="240" w:lineRule="auto"/>
        <w:ind w:left="540" w:right="-27"/>
        <w:rPr>
          <w:rFonts w:ascii="Angsana New" w:hAnsi="Angsana New"/>
          <w:b/>
          <w:bCs/>
          <w:i/>
          <w:iCs/>
          <w:sz w:val="28"/>
          <w:szCs w:val="28"/>
        </w:rPr>
      </w:pPr>
      <w:r w:rsidRPr="00EB16EC">
        <w:rPr>
          <w:rFonts w:ascii="Angsana New" w:hAnsi="Angsana New"/>
          <w:b/>
          <w:bCs/>
          <w:i/>
          <w:iCs/>
          <w:sz w:val="28"/>
          <w:szCs w:val="28"/>
          <w:cs/>
        </w:rPr>
        <w:t>หนี้สินที่อาจเกิดขึ้นกับกิจการที่เกี่ยวข้องกัน</w:t>
      </w:r>
    </w:p>
    <w:p w14:paraId="2FAE22B1" w14:textId="77777777" w:rsidR="00C46D1C" w:rsidRPr="00EB16EC" w:rsidRDefault="00C46D1C" w:rsidP="0008695A">
      <w:pPr>
        <w:pStyle w:val="NoSpacing"/>
        <w:rPr>
          <w:rFonts w:ascii="Angsana New" w:hAnsi="Angsana New"/>
          <w:sz w:val="20"/>
          <w:szCs w:val="20"/>
        </w:rPr>
      </w:pPr>
    </w:p>
    <w:p w14:paraId="46759F17" w14:textId="5AB33A0D" w:rsidR="00C46D1C" w:rsidRDefault="00C46D1C" w:rsidP="00C46D1C">
      <w:pPr>
        <w:widowControl w:val="0"/>
        <w:spacing w:line="240" w:lineRule="auto"/>
        <w:ind w:left="547" w:right="14" w:hanging="547"/>
        <w:rPr>
          <w:rFonts w:ascii="Angsana New" w:hAnsi="Angsana New"/>
          <w:snapToGrid w:val="0"/>
          <w:sz w:val="28"/>
          <w:szCs w:val="28"/>
          <w:lang w:eastAsia="th-TH"/>
        </w:rPr>
      </w:pPr>
      <w:r w:rsidRPr="00EB16EC">
        <w:rPr>
          <w:rFonts w:ascii="Angsana New" w:hAnsi="Angsana New"/>
          <w:snapToGrid w:val="0"/>
          <w:sz w:val="28"/>
          <w:szCs w:val="28"/>
          <w:lang w:eastAsia="th-TH"/>
        </w:rPr>
        <w:tab/>
      </w:r>
      <w:r w:rsidRPr="00EB16EC">
        <w:rPr>
          <w:rFonts w:ascii="Angsana New" w:hAnsi="Angsana New"/>
          <w:snapToGrid w:val="0"/>
          <w:sz w:val="28"/>
          <w:szCs w:val="28"/>
          <w:cs/>
          <w:lang w:eastAsia="th-TH"/>
        </w:rPr>
        <w:t>ณ วันที่</w:t>
      </w:r>
      <w:r w:rsidRPr="00EB16EC">
        <w:rPr>
          <w:rFonts w:ascii="Angsana New" w:hAnsi="Angsana New"/>
          <w:sz w:val="28"/>
          <w:szCs w:val="28"/>
        </w:rPr>
        <w:t xml:space="preserve"> 3</w:t>
      </w:r>
      <w:r w:rsidR="00943934" w:rsidRPr="00EB16EC">
        <w:rPr>
          <w:rFonts w:ascii="Angsana New" w:hAnsi="Angsana New"/>
          <w:sz w:val="28"/>
          <w:szCs w:val="28"/>
        </w:rPr>
        <w:t xml:space="preserve">0 </w:t>
      </w:r>
      <w:r w:rsidR="00943934" w:rsidRPr="00EB16EC">
        <w:rPr>
          <w:rFonts w:ascii="Angsana New" w:hAnsi="Angsana New" w:hint="cs"/>
          <w:sz w:val="28"/>
          <w:szCs w:val="28"/>
          <w:cs/>
        </w:rPr>
        <w:t>มิถุนายน</w:t>
      </w:r>
      <w:r w:rsidR="00D369FF" w:rsidRPr="00EB16EC">
        <w:rPr>
          <w:rFonts w:ascii="Angsana New" w:hAnsi="Angsana New" w:hint="cs"/>
          <w:sz w:val="28"/>
          <w:szCs w:val="28"/>
          <w:cs/>
        </w:rPr>
        <w:t xml:space="preserve"> </w:t>
      </w:r>
      <w:r w:rsidR="00D369FF" w:rsidRPr="00EB16EC">
        <w:rPr>
          <w:rFonts w:ascii="Angsana New" w:hAnsi="Angsana New"/>
          <w:sz w:val="28"/>
          <w:szCs w:val="28"/>
        </w:rPr>
        <w:t>2564</w:t>
      </w:r>
      <w:r w:rsidRPr="00EB16EC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หนี้สินที่อาจเกิดขึ้นจากการที่บริษัทได้ค้ำประกันหนี้สินของบริษัทย่อยที่มีต่อสถาบันการเงิน </w:t>
      </w:r>
      <w:r w:rsidR="008B1265">
        <w:rPr>
          <w:rFonts w:ascii="Angsana New" w:hAnsi="Angsana New"/>
          <w:snapToGrid w:val="0"/>
          <w:sz w:val="28"/>
          <w:szCs w:val="28"/>
          <w:lang w:eastAsia="th-TH"/>
        </w:rPr>
        <w:br/>
      </w:r>
      <w:r w:rsidRPr="00EB16EC">
        <w:rPr>
          <w:rFonts w:ascii="Angsana New" w:hAnsi="Angsana New"/>
          <w:snapToGrid w:val="0"/>
          <w:sz w:val="28"/>
          <w:szCs w:val="28"/>
          <w:cs/>
          <w:lang w:eastAsia="th-TH"/>
        </w:rPr>
        <w:t>มีดังนี้</w:t>
      </w: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1"/>
        <w:gridCol w:w="1800"/>
        <w:gridCol w:w="270"/>
        <w:gridCol w:w="1980"/>
      </w:tblGrid>
      <w:tr w:rsidR="00C46D1C" w:rsidRPr="00EB16EC" w14:paraId="09007E01" w14:textId="77777777" w:rsidTr="00295584">
        <w:tc>
          <w:tcPr>
            <w:tcW w:w="5121" w:type="dxa"/>
          </w:tcPr>
          <w:p w14:paraId="2640F49D" w14:textId="77777777" w:rsidR="00C46D1C" w:rsidRPr="00EB16EC" w:rsidRDefault="00181A03" w:rsidP="00837A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br w:type="page"/>
            </w:r>
            <w:r w:rsidR="00C46D1C" w:rsidRPr="00EB16E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24F4E51B" w14:textId="77777777" w:rsidR="00C46D1C" w:rsidRPr="00EB16EC" w:rsidRDefault="00C46D1C" w:rsidP="00837A96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16E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วงเงินค้ำประกัน</w:t>
            </w:r>
          </w:p>
        </w:tc>
        <w:tc>
          <w:tcPr>
            <w:tcW w:w="270" w:type="dxa"/>
          </w:tcPr>
          <w:p w14:paraId="62060DE1" w14:textId="77777777" w:rsidR="00C46D1C" w:rsidRPr="00EB16EC" w:rsidRDefault="00C46D1C" w:rsidP="00837A96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D4F5F1C" w14:textId="77777777" w:rsidR="00C46D1C" w:rsidRPr="00EB16EC" w:rsidRDefault="00C46D1C" w:rsidP="00837A96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16E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วงเงินที่บริษัทย่อยใช้ไป</w:t>
            </w:r>
          </w:p>
        </w:tc>
      </w:tr>
      <w:tr w:rsidR="00C46D1C" w:rsidRPr="00EB16EC" w14:paraId="09B840C9" w14:textId="77777777" w:rsidTr="00295584">
        <w:tc>
          <w:tcPr>
            <w:tcW w:w="5121" w:type="dxa"/>
          </w:tcPr>
          <w:p w14:paraId="72EEB51E" w14:textId="77777777" w:rsidR="00C46D1C" w:rsidRPr="00EB16EC" w:rsidRDefault="00C46D1C" w:rsidP="00837A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4AA7280C" w14:textId="77777777" w:rsidR="00C46D1C" w:rsidRPr="00EB16EC" w:rsidRDefault="00C46D1C" w:rsidP="00837A96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EB16EC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AB44C4" w:rsidRPr="00EB16EC" w14:paraId="09CD68E9" w14:textId="77777777" w:rsidTr="00295584">
        <w:tc>
          <w:tcPr>
            <w:tcW w:w="5121" w:type="dxa"/>
          </w:tcPr>
          <w:p w14:paraId="7C9A0C1F" w14:textId="77777777" w:rsidR="00AB44C4" w:rsidRPr="00EB16EC" w:rsidRDefault="00AB44C4" w:rsidP="00AB44C4">
            <w:pPr>
              <w:autoSpaceDE w:val="0"/>
              <w:autoSpaceDN w:val="0"/>
              <w:adjustRightInd w:val="0"/>
              <w:spacing w:line="240" w:lineRule="auto"/>
              <w:ind w:left="972" w:hanging="972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บริษัท ฟอร์เวิร์ด ซิสเต็ม จำกัด</w:t>
            </w:r>
          </w:p>
        </w:tc>
        <w:tc>
          <w:tcPr>
            <w:tcW w:w="1800" w:type="dxa"/>
          </w:tcPr>
          <w:p w14:paraId="3CD00ECD" w14:textId="715E0192" w:rsidR="00AB44C4" w:rsidRPr="00EB16EC" w:rsidRDefault="00D0231F" w:rsidP="00AB44C4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60.73</w:t>
            </w:r>
          </w:p>
        </w:tc>
        <w:tc>
          <w:tcPr>
            <w:tcW w:w="270" w:type="dxa"/>
          </w:tcPr>
          <w:p w14:paraId="14D4ACF6" w14:textId="77777777" w:rsidR="00AB44C4" w:rsidRPr="00EB16EC" w:rsidRDefault="00AB44C4" w:rsidP="00AB44C4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DFC0EB7" w14:textId="5381E275" w:rsidR="00AB44C4" w:rsidRPr="00EB16EC" w:rsidRDefault="00D0231F" w:rsidP="00AB44C4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5.99</w:t>
            </w:r>
          </w:p>
        </w:tc>
      </w:tr>
      <w:tr w:rsidR="00AB44C4" w:rsidRPr="00EB16EC" w14:paraId="551E8D33" w14:textId="77777777" w:rsidTr="00295584">
        <w:tc>
          <w:tcPr>
            <w:tcW w:w="5121" w:type="dxa"/>
          </w:tcPr>
          <w:p w14:paraId="283E71BC" w14:textId="77777777" w:rsidR="00AB44C4" w:rsidRPr="00EB16EC" w:rsidRDefault="00AB44C4" w:rsidP="00AB44C4">
            <w:pPr>
              <w:autoSpaceDE w:val="0"/>
              <w:autoSpaceDN w:val="0"/>
              <w:adjustRightInd w:val="0"/>
              <w:spacing w:line="240" w:lineRule="auto"/>
              <w:ind w:left="972" w:hanging="972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บริษัท ไทย-ไลซาท จำกัด</w:t>
            </w:r>
          </w:p>
        </w:tc>
        <w:tc>
          <w:tcPr>
            <w:tcW w:w="1800" w:type="dxa"/>
          </w:tcPr>
          <w:p w14:paraId="7E9E10E2" w14:textId="5B0C0143" w:rsidR="00AB44C4" w:rsidRPr="00EB16EC" w:rsidRDefault="00D0231F" w:rsidP="00AB44C4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1,664.44</w:t>
            </w:r>
          </w:p>
        </w:tc>
        <w:tc>
          <w:tcPr>
            <w:tcW w:w="270" w:type="dxa"/>
          </w:tcPr>
          <w:p w14:paraId="10FABB45" w14:textId="77777777" w:rsidR="00AB44C4" w:rsidRPr="00EB16EC" w:rsidRDefault="00AB44C4" w:rsidP="00AB44C4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DEF01A2" w14:textId="4BB51267" w:rsidR="00AB44C4" w:rsidRPr="00EB16EC" w:rsidRDefault="00D0231F" w:rsidP="00AB44C4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43.28</w:t>
            </w:r>
          </w:p>
        </w:tc>
      </w:tr>
    </w:tbl>
    <w:p w14:paraId="35A2C69D" w14:textId="77777777" w:rsidR="004C3576" w:rsidRPr="00EB16EC" w:rsidRDefault="004C3576" w:rsidP="004C3576">
      <w:pPr>
        <w:tabs>
          <w:tab w:val="left" w:pos="0"/>
          <w:tab w:val="left" w:pos="540"/>
          <w:tab w:val="left" w:pos="990"/>
          <w:tab w:val="left" w:pos="8100"/>
        </w:tabs>
        <w:spacing w:after="240" w:line="240" w:lineRule="auto"/>
        <w:ind w:left="540" w:right="-43"/>
        <w:rPr>
          <w:rFonts w:ascii="Angsana New" w:hAnsi="Angsana New"/>
          <w:b/>
          <w:bCs/>
          <w:sz w:val="16"/>
          <w:szCs w:val="16"/>
        </w:rPr>
      </w:pPr>
    </w:p>
    <w:p w14:paraId="29E00298" w14:textId="5945439C" w:rsidR="00B73C49" w:rsidRPr="00EB16EC" w:rsidRDefault="00B73C49" w:rsidP="001B75CA">
      <w:pPr>
        <w:numPr>
          <w:ilvl w:val="0"/>
          <w:numId w:val="4"/>
        </w:numPr>
        <w:tabs>
          <w:tab w:val="left" w:pos="0"/>
          <w:tab w:val="left" w:pos="540"/>
          <w:tab w:val="left" w:pos="990"/>
          <w:tab w:val="left" w:pos="8100"/>
        </w:tabs>
        <w:spacing w:after="240" w:line="240" w:lineRule="auto"/>
        <w:ind w:left="540" w:right="-43"/>
        <w:rPr>
          <w:rFonts w:ascii="Angsana New" w:hAnsi="Angsana New"/>
          <w:sz w:val="24"/>
          <w:szCs w:val="24"/>
        </w:rPr>
      </w:pPr>
      <w:r w:rsidRPr="00EB16EC">
        <w:rPr>
          <w:rFonts w:ascii="Angsana New" w:hAnsi="Angsana New" w:hint="cs"/>
          <w:bCs/>
          <w:sz w:val="28"/>
          <w:szCs w:val="28"/>
          <w:cs/>
        </w:rPr>
        <w:t>ลูกหนี้หมุนเวียนอื่น</w:t>
      </w: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0"/>
        <w:gridCol w:w="1062"/>
        <w:gridCol w:w="273"/>
        <w:gridCol w:w="1093"/>
        <w:gridCol w:w="266"/>
        <w:gridCol w:w="15"/>
        <w:gridCol w:w="1077"/>
        <w:gridCol w:w="15"/>
        <w:gridCol w:w="229"/>
        <w:gridCol w:w="15"/>
        <w:gridCol w:w="1078"/>
      </w:tblGrid>
      <w:tr w:rsidR="00B73C49" w:rsidRPr="00EB16EC" w14:paraId="4FFDED1B" w14:textId="77777777" w:rsidTr="00B73C49">
        <w:trPr>
          <w:trHeight w:val="433"/>
        </w:trPr>
        <w:tc>
          <w:tcPr>
            <w:tcW w:w="2226" w:type="pct"/>
          </w:tcPr>
          <w:p w14:paraId="1E5F5E64" w14:textId="77777777" w:rsidR="00B73C49" w:rsidRPr="00EB16EC" w:rsidRDefault="00B73C49" w:rsidP="000A33E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5" w:type="pct"/>
            <w:gridSpan w:val="3"/>
          </w:tcPr>
          <w:p w14:paraId="4BB4EF0E" w14:textId="77777777" w:rsidR="00B73C49" w:rsidRPr="00EB16EC" w:rsidRDefault="00B73C49" w:rsidP="000A33E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pct"/>
            <w:gridSpan w:val="2"/>
          </w:tcPr>
          <w:p w14:paraId="7743C5EC" w14:textId="77777777" w:rsidR="00B73C49" w:rsidRPr="00EB16EC" w:rsidRDefault="00B73C49" w:rsidP="000A33E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pct"/>
            <w:gridSpan w:val="5"/>
          </w:tcPr>
          <w:p w14:paraId="7E0CE6C4" w14:textId="77777777" w:rsidR="00B73C49" w:rsidRPr="00EB16EC" w:rsidRDefault="00B73C49" w:rsidP="000A33E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AF60FA" w:rsidRPr="00EB16EC" w14:paraId="7476B45A" w14:textId="77777777" w:rsidTr="00B816E0">
        <w:trPr>
          <w:trHeight w:val="417"/>
        </w:trPr>
        <w:tc>
          <w:tcPr>
            <w:tcW w:w="2226" w:type="pct"/>
          </w:tcPr>
          <w:p w14:paraId="5B7E010B" w14:textId="77777777" w:rsidR="00AF60FA" w:rsidRPr="00EB16EC" w:rsidRDefault="00AF60FA" w:rsidP="00AF60F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0BFAF3D7" w14:textId="71E346D1" w:rsidR="00AF60FA" w:rsidRPr="00EB16EC" w:rsidRDefault="00A223DF" w:rsidP="00A223D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 w:val="0"/>
                <w:sz w:val="28"/>
                <w:szCs w:val="28"/>
                <w:lang w:bidi="th-TH"/>
              </w:rPr>
              <w:t>3</w:t>
            </w:r>
            <w:r w:rsidRPr="00EB16EC"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  <w:t>0</w:t>
            </w:r>
            <w:r w:rsidRPr="00EB16EC">
              <w:rPr>
                <w:rFonts w:ascii="Angsana New" w:hAnsi="Angsana New"/>
                <w:b w:val="0"/>
                <w:sz w:val="28"/>
                <w:szCs w:val="28"/>
                <w:lang w:bidi="th-TH"/>
              </w:rPr>
              <w:t xml:space="preserve"> </w:t>
            </w:r>
            <w:r w:rsidRPr="00EB16EC">
              <w:rPr>
                <w:rFonts w:ascii="Angsana New" w:hAnsi="Angsana New" w:hint="cs"/>
                <w:b w:val="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48" w:type="pct"/>
          </w:tcPr>
          <w:p w14:paraId="356947B6" w14:textId="77777777" w:rsidR="00AF60FA" w:rsidRPr="00EB16EC" w:rsidRDefault="00AF60FA" w:rsidP="00AF60FA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592" w:type="pct"/>
          </w:tcPr>
          <w:p w14:paraId="22F0EB55" w14:textId="77777777" w:rsidR="00AF60FA" w:rsidRPr="00EB16EC" w:rsidRDefault="00AF60FA" w:rsidP="00AF60F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Cs/>
                <w:sz w:val="28"/>
                <w:szCs w:val="28"/>
              </w:rPr>
              <w:t xml:space="preserve">30 </w:t>
            </w:r>
            <w:r w:rsidRPr="00EB16EC"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2" w:type="pct"/>
            <w:gridSpan w:val="2"/>
          </w:tcPr>
          <w:p w14:paraId="0F80EA08" w14:textId="77777777" w:rsidR="00AF60FA" w:rsidRPr="00EB16EC" w:rsidRDefault="00AF60FA" w:rsidP="00AF60F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5F9EF9B0" w14:textId="593B3218" w:rsidR="00AF60FA" w:rsidRPr="00EB16EC" w:rsidRDefault="00A223DF" w:rsidP="00AF60FA">
            <w:pPr>
              <w:spacing w:line="240" w:lineRule="auto"/>
              <w:ind w:left="-148" w:right="-12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B16EC">
              <w:rPr>
                <w:rFonts w:ascii="Angsana New" w:hAnsi="Angsana New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2" w:type="pct"/>
            <w:gridSpan w:val="2"/>
          </w:tcPr>
          <w:p w14:paraId="70DDCB65" w14:textId="77777777" w:rsidR="00AF60FA" w:rsidRPr="00EB16EC" w:rsidRDefault="00AF60FA" w:rsidP="00AF60FA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14:paraId="07D0E891" w14:textId="77777777" w:rsidR="00AF60FA" w:rsidRPr="00EB16EC" w:rsidRDefault="00AF60FA" w:rsidP="00AF60F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Cs/>
                <w:sz w:val="28"/>
                <w:szCs w:val="28"/>
              </w:rPr>
              <w:t xml:space="preserve">30 </w:t>
            </w:r>
            <w:r w:rsidRPr="00EB16EC"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กันยายน</w:t>
            </w:r>
          </w:p>
        </w:tc>
      </w:tr>
      <w:tr w:rsidR="00AF60FA" w:rsidRPr="00EB16EC" w14:paraId="5631CA67" w14:textId="77777777" w:rsidTr="00B816E0">
        <w:trPr>
          <w:trHeight w:val="417"/>
        </w:trPr>
        <w:tc>
          <w:tcPr>
            <w:tcW w:w="2226" w:type="pct"/>
          </w:tcPr>
          <w:p w14:paraId="08F1CAF3" w14:textId="77777777" w:rsidR="00AF60FA" w:rsidRPr="00EB16EC" w:rsidRDefault="00AF60FA" w:rsidP="00AF60F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3F036F45" w14:textId="284A4834" w:rsidR="00AF60FA" w:rsidRPr="00EB16EC" w:rsidRDefault="00AF60FA" w:rsidP="00AF60FA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148" w:type="pct"/>
          </w:tcPr>
          <w:p w14:paraId="01D07D3E" w14:textId="77777777" w:rsidR="00AF60FA" w:rsidRPr="00EB16EC" w:rsidRDefault="00AF60FA" w:rsidP="00AF60FA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36615877" w14:textId="77777777" w:rsidR="00AF60FA" w:rsidRPr="00EB16EC" w:rsidRDefault="00AF60FA" w:rsidP="00AF60F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152" w:type="pct"/>
            <w:gridSpan w:val="2"/>
          </w:tcPr>
          <w:p w14:paraId="4F8B95C3" w14:textId="77777777" w:rsidR="00AF60FA" w:rsidRPr="00EB16EC" w:rsidRDefault="00AF60FA" w:rsidP="00AF60F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38FD4417" w14:textId="38BDA146" w:rsidR="00AF60FA" w:rsidRPr="00EB16EC" w:rsidRDefault="00AF60FA" w:rsidP="00AF60FA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132" w:type="pct"/>
            <w:gridSpan w:val="2"/>
          </w:tcPr>
          <w:p w14:paraId="6729EF8F" w14:textId="77777777" w:rsidR="00AF60FA" w:rsidRPr="00EB16EC" w:rsidRDefault="00AF60FA" w:rsidP="00AF60FA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84" w:type="pct"/>
          </w:tcPr>
          <w:p w14:paraId="4ED82C8C" w14:textId="77777777" w:rsidR="00AF60FA" w:rsidRPr="00EB16EC" w:rsidRDefault="00AF60FA" w:rsidP="00AF60F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</w:tr>
      <w:tr w:rsidR="00B73C49" w:rsidRPr="00EB16EC" w14:paraId="42B0D610" w14:textId="77777777" w:rsidTr="00B73C49">
        <w:trPr>
          <w:trHeight w:val="417"/>
        </w:trPr>
        <w:tc>
          <w:tcPr>
            <w:tcW w:w="2226" w:type="pct"/>
          </w:tcPr>
          <w:p w14:paraId="4F2EBF90" w14:textId="77777777" w:rsidR="00B73C49" w:rsidRPr="00EB16EC" w:rsidRDefault="00B73C49" w:rsidP="000A33E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4" w:type="pct"/>
            <w:gridSpan w:val="10"/>
          </w:tcPr>
          <w:p w14:paraId="4F77D19A" w14:textId="77777777" w:rsidR="00B73C49" w:rsidRPr="00EB16EC" w:rsidRDefault="00B73C49" w:rsidP="000A33E1">
            <w:pPr>
              <w:pStyle w:val="acctfourfigures"/>
              <w:tabs>
                <w:tab w:val="clear" w:pos="765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B16EC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FE3DE1" w:rsidRPr="00EB16EC" w14:paraId="2BAF0EBE" w14:textId="77777777" w:rsidTr="00B816E0">
        <w:trPr>
          <w:trHeight w:val="433"/>
        </w:trPr>
        <w:tc>
          <w:tcPr>
            <w:tcW w:w="2226" w:type="pct"/>
          </w:tcPr>
          <w:p w14:paraId="15110AD8" w14:textId="290CC4F4" w:rsidR="00FE3DE1" w:rsidRPr="00EB16EC" w:rsidRDefault="00FE3DE1" w:rsidP="00FE3DE1">
            <w:pPr>
              <w:pStyle w:val="NoSpacing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B16EC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ลูกหนี้หมุนเวียนอื่น</w:t>
            </w:r>
          </w:p>
        </w:tc>
        <w:tc>
          <w:tcPr>
            <w:tcW w:w="575" w:type="pct"/>
          </w:tcPr>
          <w:p w14:paraId="49D9AA94" w14:textId="79B3AEB4" w:rsidR="00FE3DE1" w:rsidRPr="00EB16EC" w:rsidRDefault="00FE3DE1" w:rsidP="00FE3DE1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20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EB16EC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  <w:tc>
          <w:tcPr>
            <w:tcW w:w="148" w:type="pct"/>
          </w:tcPr>
          <w:p w14:paraId="3E71CCC1" w14:textId="77777777" w:rsidR="00FE3DE1" w:rsidRPr="00EB16EC" w:rsidRDefault="00FE3DE1" w:rsidP="00FE3DE1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92" w:type="pct"/>
          </w:tcPr>
          <w:p w14:paraId="2EC8CB8D" w14:textId="28A42C7C" w:rsidR="00FE3DE1" w:rsidRPr="00EB16EC" w:rsidRDefault="00FE3DE1" w:rsidP="00FE3DE1">
            <w:pPr>
              <w:pStyle w:val="BodyText"/>
              <w:tabs>
                <w:tab w:val="decimal" w:pos="480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207.51</w:t>
            </w:r>
          </w:p>
        </w:tc>
        <w:tc>
          <w:tcPr>
            <w:tcW w:w="144" w:type="pct"/>
          </w:tcPr>
          <w:p w14:paraId="6835A5FB" w14:textId="77777777" w:rsidR="00FE3DE1" w:rsidRPr="00EB16EC" w:rsidRDefault="00FE3DE1" w:rsidP="00FE3DE1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91" w:type="pct"/>
            <w:gridSpan w:val="2"/>
          </w:tcPr>
          <w:p w14:paraId="6D2D6C24" w14:textId="537473F9" w:rsidR="00FE3DE1" w:rsidRPr="00EB16EC" w:rsidRDefault="00FE3DE1" w:rsidP="00FE3DE1">
            <w:pPr>
              <w:pStyle w:val="BodyText"/>
              <w:tabs>
                <w:tab w:val="decimal" w:pos="480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19.16</w:t>
            </w:r>
          </w:p>
        </w:tc>
        <w:tc>
          <w:tcPr>
            <w:tcW w:w="132" w:type="pct"/>
            <w:gridSpan w:val="2"/>
          </w:tcPr>
          <w:p w14:paraId="029A98BE" w14:textId="77777777" w:rsidR="00FE3DE1" w:rsidRPr="00EB16EC" w:rsidRDefault="00FE3DE1" w:rsidP="00FE3DE1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92" w:type="pct"/>
            <w:gridSpan w:val="2"/>
          </w:tcPr>
          <w:p w14:paraId="7FE267A5" w14:textId="375A60C2" w:rsidR="00FE3DE1" w:rsidRPr="00EB16EC" w:rsidRDefault="00FE3DE1" w:rsidP="00FE3DE1">
            <w:pPr>
              <w:pStyle w:val="BodyText"/>
              <w:tabs>
                <w:tab w:val="decimal" w:pos="48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EB16EC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40.73</w:t>
            </w:r>
          </w:p>
        </w:tc>
      </w:tr>
      <w:tr w:rsidR="00FE3DE1" w:rsidRPr="00EB16EC" w14:paraId="163E97CA" w14:textId="77777777" w:rsidTr="005A04DF">
        <w:trPr>
          <w:trHeight w:val="433"/>
        </w:trPr>
        <w:tc>
          <w:tcPr>
            <w:tcW w:w="2226" w:type="pct"/>
          </w:tcPr>
          <w:p w14:paraId="75D56BDB" w14:textId="65843E7D" w:rsidR="00FE3DE1" w:rsidRPr="00EB16EC" w:rsidRDefault="00FE3DE1" w:rsidP="00FE3DE1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1797B2C9" w14:textId="51829F26" w:rsidR="00FE3DE1" w:rsidRPr="00EB16EC" w:rsidRDefault="00FE3DE1" w:rsidP="00FE3DE1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EB16EC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02</w:t>
            </w:r>
            <w:r w:rsidRPr="00EB16E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" w:type="pct"/>
          </w:tcPr>
          <w:p w14:paraId="31B2972C" w14:textId="77777777" w:rsidR="00FE3DE1" w:rsidRPr="00EB16EC" w:rsidRDefault="00FE3DE1" w:rsidP="00FE3DE1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2B5E37C5" w14:textId="2954D882" w:rsidR="00FE3DE1" w:rsidRPr="00EB16EC" w:rsidRDefault="00FE3DE1" w:rsidP="00FE3DE1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(157.15)</w:t>
            </w:r>
          </w:p>
        </w:tc>
        <w:tc>
          <w:tcPr>
            <w:tcW w:w="144" w:type="pct"/>
          </w:tcPr>
          <w:p w14:paraId="588E50AA" w14:textId="77777777" w:rsidR="00FE3DE1" w:rsidRPr="00EB16EC" w:rsidRDefault="00FE3DE1" w:rsidP="00FE3DE1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14:paraId="66B96A43" w14:textId="09E4E261" w:rsidR="00FE3DE1" w:rsidRPr="00EB16EC" w:rsidRDefault="00FE3DE1" w:rsidP="00FE3DE1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(6.02)</w:t>
            </w:r>
          </w:p>
        </w:tc>
        <w:tc>
          <w:tcPr>
            <w:tcW w:w="132" w:type="pct"/>
            <w:gridSpan w:val="2"/>
          </w:tcPr>
          <w:p w14:paraId="722E8ABE" w14:textId="77777777" w:rsidR="00FE3DE1" w:rsidRPr="00EB16EC" w:rsidRDefault="00FE3DE1" w:rsidP="00FE3DE1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7E8D8545" w14:textId="1A6712A2" w:rsidR="00FE3DE1" w:rsidRPr="00EB16EC" w:rsidRDefault="00FE3DE1" w:rsidP="00FE3DE1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(6.02)</w:t>
            </w:r>
          </w:p>
        </w:tc>
      </w:tr>
      <w:tr w:rsidR="00FE3DE1" w:rsidRPr="00EB16EC" w14:paraId="4B457416" w14:textId="77777777" w:rsidTr="005A04DF">
        <w:trPr>
          <w:trHeight w:val="433"/>
        </w:trPr>
        <w:tc>
          <w:tcPr>
            <w:tcW w:w="2226" w:type="pct"/>
          </w:tcPr>
          <w:p w14:paraId="7A51CD43" w14:textId="638EDE23" w:rsidR="00FE3DE1" w:rsidRPr="00EB16EC" w:rsidRDefault="00FE3DE1" w:rsidP="00FE3DE1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2F3C7BFA" w14:textId="3958C1B8" w:rsidR="00FE3DE1" w:rsidRPr="00EB16EC" w:rsidRDefault="00E77F41" w:rsidP="00FE3DE1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203</w:t>
            </w:r>
            <w:r w:rsidR="00FE3DE1" w:rsidRPr="00EB16EC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148" w:type="pct"/>
          </w:tcPr>
          <w:p w14:paraId="3E6CEA61" w14:textId="77777777" w:rsidR="00FE3DE1" w:rsidRPr="00EB16EC" w:rsidRDefault="00FE3DE1" w:rsidP="00FE3DE1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73686CCB" w14:textId="27A2163F" w:rsidR="00FE3DE1" w:rsidRPr="00EB16EC" w:rsidRDefault="00FE3DE1" w:rsidP="00FE3DE1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50.36</w:t>
            </w:r>
          </w:p>
        </w:tc>
        <w:tc>
          <w:tcPr>
            <w:tcW w:w="144" w:type="pct"/>
          </w:tcPr>
          <w:p w14:paraId="0822949F" w14:textId="77777777" w:rsidR="00FE3DE1" w:rsidRPr="00EB16EC" w:rsidRDefault="00FE3DE1" w:rsidP="00FE3DE1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AC4864" w14:textId="4380A78D" w:rsidR="00FE3DE1" w:rsidRPr="00EB16EC" w:rsidRDefault="00FE3DE1" w:rsidP="00FE3DE1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13.14</w:t>
            </w:r>
          </w:p>
        </w:tc>
        <w:tc>
          <w:tcPr>
            <w:tcW w:w="132" w:type="pct"/>
            <w:gridSpan w:val="2"/>
          </w:tcPr>
          <w:p w14:paraId="3961F9BF" w14:textId="77777777" w:rsidR="00FE3DE1" w:rsidRPr="00EB16EC" w:rsidRDefault="00FE3DE1" w:rsidP="00FE3DE1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B6F0EB" w14:textId="6CDDABEF" w:rsidR="00FE3DE1" w:rsidRPr="00EB16EC" w:rsidRDefault="00FE3DE1" w:rsidP="00FE3DE1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34.71</w:t>
            </w:r>
          </w:p>
        </w:tc>
      </w:tr>
      <w:tr w:rsidR="001B75CA" w:rsidRPr="00EB16EC" w14:paraId="162E5E72" w14:textId="77777777" w:rsidTr="007A21F0">
        <w:trPr>
          <w:trHeight w:val="341"/>
        </w:trPr>
        <w:tc>
          <w:tcPr>
            <w:tcW w:w="2226" w:type="pct"/>
          </w:tcPr>
          <w:p w14:paraId="42834EA0" w14:textId="278DC26F" w:rsidR="001B75CA" w:rsidRPr="00EB16EC" w:rsidRDefault="001B75CA" w:rsidP="001B75CA">
            <w:pPr>
              <w:pStyle w:val="NoSpacing"/>
              <w:rPr>
                <w:rFonts w:ascii="Angsana New" w:hAnsi="Angsana New"/>
                <w:snapToGrid w:val="0"/>
                <w:szCs w:val="18"/>
                <w:cs/>
                <w:lang w:eastAsia="th-TH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426C39C6" w14:textId="05945BAD" w:rsidR="001B75CA" w:rsidRPr="00EB16EC" w:rsidRDefault="001B75CA" w:rsidP="001B75CA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theme="minorBidi"/>
                <w:b/>
                <w:bCs/>
                <w:cs/>
              </w:rPr>
            </w:pPr>
          </w:p>
        </w:tc>
        <w:tc>
          <w:tcPr>
            <w:tcW w:w="148" w:type="pct"/>
          </w:tcPr>
          <w:p w14:paraId="4CF13F1D" w14:textId="77777777" w:rsidR="001B75CA" w:rsidRPr="00EB16EC" w:rsidRDefault="001B75C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5E0F21BC" w14:textId="199BB5A6" w:rsidR="001B75CA" w:rsidRPr="00EB16EC" w:rsidRDefault="001B75CA" w:rsidP="0003554B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" w:type="pct"/>
          </w:tcPr>
          <w:p w14:paraId="058E2036" w14:textId="77777777" w:rsidR="001B75CA" w:rsidRPr="00EB16EC" w:rsidRDefault="001B75C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</w:rPr>
            </w:pPr>
          </w:p>
        </w:tc>
        <w:tc>
          <w:tcPr>
            <w:tcW w:w="591" w:type="pct"/>
            <w:gridSpan w:val="2"/>
            <w:tcBorders>
              <w:top w:val="double" w:sz="4" w:space="0" w:color="auto"/>
            </w:tcBorders>
          </w:tcPr>
          <w:p w14:paraId="38767536" w14:textId="08755DCA" w:rsidR="001B75CA" w:rsidRPr="00EB16EC" w:rsidRDefault="001B75CA" w:rsidP="001B75C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2" w:type="pct"/>
            <w:gridSpan w:val="2"/>
          </w:tcPr>
          <w:p w14:paraId="337B57EF" w14:textId="77777777" w:rsidR="001B75CA" w:rsidRPr="00EB16EC" w:rsidRDefault="001B75C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1DE931F6" w14:textId="467B6F9B" w:rsidR="001B75CA" w:rsidRPr="00EB16EC" w:rsidRDefault="001B75CA" w:rsidP="001B75C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</w:rPr>
            </w:pPr>
          </w:p>
        </w:tc>
      </w:tr>
      <w:tr w:rsidR="0000634A" w:rsidRPr="00EB16EC" w14:paraId="493BD6DE" w14:textId="77777777" w:rsidTr="00D54906">
        <w:trPr>
          <w:trHeight w:val="433"/>
        </w:trPr>
        <w:tc>
          <w:tcPr>
            <w:tcW w:w="2226" w:type="pct"/>
          </w:tcPr>
          <w:p w14:paraId="602BAD19" w14:textId="77777777" w:rsidR="0000634A" w:rsidRPr="00EB16EC" w:rsidRDefault="0000634A" w:rsidP="00D5490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5" w:type="pct"/>
            <w:gridSpan w:val="3"/>
          </w:tcPr>
          <w:p w14:paraId="069C7E5D" w14:textId="77777777" w:rsidR="0000634A" w:rsidRPr="00EB16EC" w:rsidRDefault="0000634A" w:rsidP="00D549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pct"/>
            <w:gridSpan w:val="2"/>
          </w:tcPr>
          <w:p w14:paraId="3CA866F0" w14:textId="77777777" w:rsidR="0000634A" w:rsidRPr="00EB16EC" w:rsidRDefault="0000634A" w:rsidP="00D549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pct"/>
            <w:gridSpan w:val="5"/>
          </w:tcPr>
          <w:p w14:paraId="2381E506" w14:textId="77777777" w:rsidR="0000634A" w:rsidRPr="00EB16EC" w:rsidRDefault="0000634A" w:rsidP="00D5490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932835" w:rsidRPr="00EB16EC" w14:paraId="57796D95" w14:textId="77777777" w:rsidTr="00B816E0">
        <w:trPr>
          <w:trHeight w:val="433"/>
        </w:trPr>
        <w:tc>
          <w:tcPr>
            <w:tcW w:w="2226" w:type="pct"/>
          </w:tcPr>
          <w:p w14:paraId="22A362E0" w14:textId="77777777" w:rsidR="00932835" w:rsidRPr="00EB16EC" w:rsidRDefault="00932835" w:rsidP="00932835">
            <w:pPr>
              <w:pStyle w:val="NoSpacing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75" w:type="pct"/>
          </w:tcPr>
          <w:p w14:paraId="7114E837" w14:textId="05B2DDF1" w:rsidR="00932835" w:rsidRPr="00EB16EC" w:rsidRDefault="00932835" w:rsidP="00932835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148" w:type="pct"/>
          </w:tcPr>
          <w:p w14:paraId="4A1D72B3" w14:textId="77777777" w:rsidR="00932835" w:rsidRPr="00EB16EC" w:rsidRDefault="00932835" w:rsidP="00932835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66C62C72" w14:textId="2400D4DF" w:rsidR="00932835" w:rsidRPr="00EB16EC" w:rsidRDefault="00932835" w:rsidP="00932835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144" w:type="pct"/>
          </w:tcPr>
          <w:p w14:paraId="5BA3EF13" w14:textId="77777777" w:rsidR="00932835" w:rsidRPr="00EB16EC" w:rsidRDefault="00932835" w:rsidP="00932835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3B1787B1" w14:textId="6E06E761" w:rsidR="00932835" w:rsidRPr="00EB16EC" w:rsidRDefault="00932835" w:rsidP="00932835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132" w:type="pct"/>
            <w:gridSpan w:val="2"/>
          </w:tcPr>
          <w:p w14:paraId="10BD5856" w14:textId="77777777" w:rsidR="00932835" w:rsidRPr="00EB16EC" w:rsidRDefault="00932835" w:rsidP="00932835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4AF29636" w14:textId="5C3A8986" w:rsidR="00932835" w:rsidRPr="00EB16EC" w:rsidRDefault="00932835" w:rsidP="00932835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</w:tr>
      <w:tr w:rsidR="001B75CA" w:rsidRPr="00EB16EC" w14:paraId="742EAD37" w14:textId="77777777" w:rsidTr="00FC4FDF">
        <w:trPr>
          <w:trHeight w:val="433"/>
        </w:trPr>
        <w:tc>
          <w:tcPr>
            <w:tcW w:w="2226" w:type="pct"/>
          </w:tcPr>
          <w:p w14:paraId="04AB5D31" w14:textId="77777777" w:rsidR="001B75CA" w:rsidRPr="00EB16EC" w:rsidRDefault="001B75CA" w:rsidP="001B75CA">
            <w:pPr>
              <w:pStyle w:val="NoSpacing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74" w:type="pct"/>
            <w:gridSpan w:val="10"/>
          </w:tcPr>
          <w:p w14:paraId="3286B085" w14:textId="448FE01A" w:rsidR="001B75CA" w:rsidRPr="00EB16EC" w:rsidRDefault="001B75CA" w:rsidP="001B75C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B75CA" w:rsidRPr="00EB16EC" w14:paraId="5CA5FF1E" w14:textId="77777777" w:rsidTr="003B6B9A">
        <w:trPr>
          <w:trHeight w:val="433"/>
        </w:trPr>
        <w:tc>
          <w:tcPr>
            <w:tcW w:w="2226" w:type="pct"/>
          </w:tcPr>
          <w:p w14:paraId="723E20F4" w14:textId="4C2E05B9" w:rsidR="001B75CA" w:rsidRPr="00EB16EC" w:rsidRDefault="001B75CA" w:rsidP="00F36F42">
            <w:pPr>
              <w:pStyle w:val="NoSpacing"/>
              <w:tabs>
                <w:tab w:val="left" w:pos="324"/>
              </w:tabs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B16EC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กลับรายการผลขาดทุน</w:t>
            </w:r>
            <w:r w:rsidR="00201B5C" w:rsidRPr="00EB16EC">
              <w:rPr>
                <w:rFonts w:ascii="Angsana New" w:hAnsi="Angsana New" w:hint="cs"/>
                <w:sz w:val="28"/>
                <w:szCs w:val="28"/>
                <w:cs/>
              </w:rPr>
              <w:t>ด้านเครดิตที่คาดว่า</w:t>
            </w:r>
            <w:r w:rsidR="00E14294" w:rsidRPr="00E14294">
              <w:rPr>
                <w:rFonts w:ascii="Angsana New" w:hAnsi="Angsana New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575" w:type="pct"/>
          </w:tcPr>
          <w:p w14:paraId="54831E56" w14:textId="77777777" w:rsidR="001B75CA" w:rsidRPr="00EB16EC" w:rsidRDefault="001B75CA" w:rsidP="008B5B5A">
            <w:pPr>
              <w:pStyle w:val="BodyText"/>
              <w:tabs>
                <w:tab w:val="decimal" w:pos="732"/>
              </w:tabs>
              <w:spacing w:after="0" w:line="240" w:lineRule="auto"/>
              <w:ind w:left="-109" w:right="-130"/>
              <w:rPr>
                <w:rFonts w:ascii="Angsana New" w:hAnsi="Angsana New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452FA016" w14:textId="77777777" w:rsidR="001B75CA" w:rsidRPr="00EB16EC" w:rsidRDefault="001B75C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4F1D3379" w14:textId="77777777" w:rsidR="001B75CA" w:rsidRPr="00EB16EC" w:rsidRDefault="001B75CA" w:rsidP="001B75CA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2E4C8DBD" w14:textId="77777777" w:rsidR="001B75CA" w:rsidRPr="00EB16EC" w:rsidRDefault="001B75C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49E64AE6" w14:textId="77777777" w:rsidR="001B75CA" w:rsidRPr="00EB16EC" w:rsidRDefault="001B75CA" w:rsidP="001B75C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gridSpan w:val="2"/>
          </w:tcPr>
          <w:p w14:paraId="22D43F16" w14:textId="77777777" w:rsidR="001B75CA" w:rsidRPr="00EB16EC" w:rsidRDefault="001B75C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4384E730" w14:textId="77777777" w:rsidR="001B75CA" w:rsidRPr="00EB16EC" w:rsidRDefault="001B75CA" w:rsidP="001B75C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3B6B9A" w:rsidRPr="00EB16EC" w14:paraId="7C640492" w14:textId="77777777" w:rsidTr="007F5113">
        <w:trPr>
          <w:trHeight w:val="299"/>
        </w:trPr>
        <w:tc>
          <w:tcPr>
            <w:tcW w:w="2226" w:type="pct"/>
          </w:tcPr>
          <w:p w14:paraId="48A0D5DB" w14:textId="067B4B53" w:rsidR="003B6B9A" w:rsidRPr="00EB16EC" w:rsidRDefault="003B6B9A" w:rsidP="00F36F42">
            <w:pPr>
              <w:pStyle w:val="NoSpacing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F4F9C">
              <w:rPr>
                <w:rFonts w:ascii="Angsana New" w:hAnsi="Angsana New" w:hint="cs"/>
                <w:snapToGrid w:val="0"/>
                <w:spacing w:val="-10"/>
                <w:sz w:val="28"/>
                <w:szCs w:val="28"/>
                <w:cs/>
                <w:lang w:eastAsia="th-TH"/>
              </w:rPr>
              <w:t xml:space="preserve"> </w:t>
            </w:r>
            <w:r w:rsidRPr="00AF4F9C">
              <w:rPr>
                <w:rFonts w:ascii="Angsana New" w:hAnsi="Angsana New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</w:t>
            </w:r>
            <w:r w:rsidR="00EC2420">
              <w:rPr>
                <w:rFonts w:ascii="Angsana New" w:hAnsi="Angsana New"/>
                <w:snapToGrid w:val="0"/>
                <w:spacing w:val="-6"/>
                <w:sz w:val="28"/>
                <w:szCs w:val="28"/>
                <w:lang w:eastAsia="th-TH"/>
              </w:rPr>
              <w:t xml:space="preserve">  </w:t>
            </w:r>
            <w:r w:rsidR="00F36F42">
              <w:rPr>
                <w:rFonts w:ascii="Angsana New" w:hAnsi="Angsana New"/>
                <w:snapToGrid w:val="0"/>
                <w:spacing w:val="-6"/>
                <w:sz w:val="28"/>
                <w:szCs w:val="28"/>
                <w:lang w:eastAsia="th-TH"/>
              </w:rPr>
              <w:t xml:space="preserve"> </w:t>
            </w:r>
            <w:r w:rsidRPr="00AF4F9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สำหรับ</w:t>
            </w:r>
            <w:r w:rsidRPr="00AF4F9C">
              <w:rPr>
                <w:rFonts w:ascii="Angsana New" w:hAnsi="Angsana New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งวดเก้าเดือนสิ้นสุดวันที่ </w:t>
            </w:r>
            <w:r w:rsidRPr="00AF4F9C">
              <w:rPr>
                <w:rFonts w:ascii="Angsana New" w:hAnsi="Angsana New"/>
                <w:snapToGrid w:val="0"/>
                <w:spacing w:val="-6"/>
                <w:sz w:val="28"/>
                <w:szCs w:val="28"/>
                <w:lang w:eastAsia="th-TH"/>
              </w:rPr>
              <w:t xml:space="preserve">30 </w:t>
            </w:r>
            <w:r w:rsidRPr="00AF4F9C">
              <w:rPr>
                <w:rFonts w:ascii="Angsana New" w:hAnsi="Angsana New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>มิถุนายน</w:t>
            </w: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14:paraId="5D390B33" w14:textId="73DC23B7" w:rsidR="003B6B9A" w:rsidRPr="003B6B9A" w:rsidRDefault="003B6B9A" w:rsidP="003B6B9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theme="minorBidi"/>
                <w:sz w:val="28"/>
                <w:szCs w:val="28"/>
                <w:cs/>
              </w:rPr>
            </w:pPr>
            <w:r>
              <w:rPr>
                <w:rFonts w:ascii="Angsana New" w:hAnsi="Angsana New" w:cstheme="minorBidi"/>
                <w:sz w:val="28"/>
                <w:szCs w:val="28"/>
              </w:rPr>
              <w:t>(151.</w:t>
            </w:r>
            <w:r w:rsidRPr="003B6B9A">
              <w:rPr>
                <w:rFonts w:ascii="Angsana New" w:hAnsi="Angsana New"/>
                <w:sz w:val="28"/>
                <w:szCs w:val="28"/>
              </w:rPr>
              <w:t>13</w:t>
            </w:r>
            <w:r>
              <w:rPr>
                <w:rFonts w:ascii="Angsana New" w:hAnsi="Angsana New" w:cstheme="minorBidi"/>
                <w:sz w:val="28"/>
                <w:szCs w:val="28"/>
              </w:rPr>
              <w:t>)</w:t>
            </w:r>
          </w:p>
        </w:tc>
        <w:tc>
          <w:tcPr>
            <w:tcW w:w="148" w:type="pct"/>
          </w:tcPr>
          <w:p w14:paraId="706F78CB" w14:textId="77777777" w:rsidR="003B6B9A" w:rsidRPr="003B6B9A" w:rsidRDefault="003B6B9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7F79F8B5" w14:textId="1FDBC10F" w:rsidR="003B6B9A" w:rsidRPr="003B6B9A" w:rsidRDefault="003B6B9A" w:rsidP="003B6B9A">
            <w:pPr>
              <w:pStyle w:val="BodyText"/>
              <w:tabs>
                <w:tab w:val="decimal" w:pos="480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0547266D" w14:textId="77777777" w:rsidR="003B6B9A" w:rsidRPr="003B6B9A" w:rsidRDefault="003B6B9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  <w:tcBorders>
              <w:bottom w:val="double" w:sz="4" w:space="0" w:color="auto"/>
            </w:tcBorders>
          </w:tcPr>
          <w:p w14:paraId="1599E204" w14:textId="4C8A1060" w:rsidR="003B6B9A" w:rsidRPr="003B6B9A" w:rsidRDefault="003B6B9A" w:rsidP="001B75C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" w:type="pct"/>
            <w:gridSpan w:val="2"/>
          </w:tcPr>
          <w:p w14:paraId="4B8072B1" w14:textId="77777777" w:rsidR="003B6B9A" w:rsidRPr="003B6B9A" w:rsidRDefault="003B6B9A" w:rsidP="001B75CA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19BCD5D5" w14:textId="67A307FE" w:rsidR="003B6B9A" w:rsidRPr="003B6B9A" w:rsidRDefault="003B6B9A" w:rsidP="001B75C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10837655" w14:textId="77777777" w:rsidR="00B73C49" w:rsidRPr="00EB16EC" w:rsidRDefault="00B73C49" w:rsidP="00B73C49">
      <w:pPr>
        <w:tabs>
          <w:tab w:val="left" w:pos="0"/>
          <w:tab w:val="left" w:pos="540"/>
          <w:tab w:val="left" w:pos="990"/>
        </w:tabs>
        <w:spacing w:after="240" w:line="240" w:lineRule="auto"/>
        <w:ind w:right="-43"/>
        <w:rPr>
          <w:rFonts w:ascii="Angsana New" w:hAnsi="Angsana New"/>
          <w:sz w:val="12"/>
          <w:szCs w:val="12"/>
        </w:rPr>
      </w:pPr>
    </w:p>
    <w:p w14:paraId="60013467" w14:textId="3D2D1277" w:rsidR="00497851" w:rsidRPr="00EB16EC" w:rsidRDefault="007A27DA" w:rsidP="00491DB4">
      <w:pPr>
        <w:numPr>
          <w:ilvl w:val="0"/>
          <w:numId w:val="4"/>
        </w:numPr>
        <w:tabs>
          <w:tab w:val="left" w:pos="0"/>
          <w:tab w:val="left" w:pos="540"/>
          <w:tab w:val="left" w:pos="990"/>
        </w:tabs>
        <w:spacing w:after="240" w:line="240" w:lineRule="auto"/>
        <w:ind w:left="540" w:right="-43"/>
        <w:rPr>
          <w:rFonts w:ascii="Angsana New" w:hAnsi="Angsana New"/>
          <w:sz w:val="24"/>
          <w:szCs w:val="24"/>
        </w:rPr>
      </w:pPr>
      <w:r w:rsidRPr="00EB16EC">
        <w:rPr>
          <w:rFonts w:ascii="Angsana New" w:hAnsi="Angsana New" w:hint="cs"/>
          <w:bCs/>
          <w:sz w:val="28"/>
          <w:szCs w:val="28"/>
          <w:cs/>
        </w:rPr>
        <w:t>อสังหาริมทรัพย์พัฒนาเพื่อขาย</w:t>
      </w:r>
    </w:p>
    <w:tbl>
      <w:tblPr>
        <w:tblW w:w="92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1"/>
        <w:gridCol w:w="1000"/>
        <w:gridCol w:w="1333"/>
        <w:gridCol w:w="260"/>
        <w:gridCol w:w="1301"/>
      </w:tblGrid>
      <w:tr w:rsidR="00D80F29" w:rsidRPr="00EB16EC" w14:paraId="5F76ADF6" w14:textId="77777777" w:rsidTr="00295584">
        <w:trPr>
          <w:trHeight w:val="422"/>
        </w:trPr>
        <w:tc>
          <w:tcPr>
            <w:tcW w:w="2905" w:type="pct"/>
          </w:tcPr>
          <w:p w14:paraId="294444F0" w14:textId="77777777" w:rsidR="00D80F29" w:rsidRPr="00EB16EC" w:rsidRDefault="00D80F29" w:rsidP="006C3A0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0" w:name="_Hlk30096289"/>
          </w:p>
        </w:tc>
        <w:tc>
          <w:tcPr>
            <w:tcW w:w="538" w:type="pct"/>
          </w:tcPr>
          <w:p w14:paraId="3B1565C8" w14:textId="77777777" w:rsidR="00D80F29" w:rsidRPr="00EB16EC" w:rsidRDefault="00D80F29" w:rsidP="006C3A01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7" w:type="pct"/>
            <w:gridSpan w:val="3"/>
          </w:tcPr>
          <w:p w14:paraId="3EEE8525" w14:textId="77777777" w:rsidR="00D80F29" w:rsidRPr="00EB16EC" w:rsidRDefault="00D80F29" w:rsidP="006C3A0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80F29" w:rsidRPr="00EB16EC" w14:paraId="27EE0422" w14:textId="77777777" w:rsidTr="00295584">
        <w:trPr>
          <w:trHeight w:val="407"/>
        </w:trPr>
        <w:tc>
          <w:tcPr>
            <w:tcW w:w="2905" w:type="pct"/>
          </w:tcPr>
          <w:p w14:paraId="66FCA82E" w14:textId="77777777" w:rsidR="00D80F29" w:rsidRPr="00EB16EC" w:rsidRDefault="00D80F29" w:rsidP="00D80F2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</w:tcPr>
          <w:p w14:paraId="05CCE98C" w14:textId="77777777" w:rsidR="00D80F29" w:rsidRPr="00EB16EC" w:rsidRDefault="00D80F29" w:rsidP="00D80F29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7" w:type="pct"/>
          </w:tcPr>
          <w:p w14:paraId="21284480" w14:textId="7D1D2402" w:rsidR="00D80F29" w:rsidRPr="00EB16EC" w:rsidRDefault="00700AC6" w:rsidP="00D80F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B0375" w:rsidRPr="00EB16EC">
              <w:rPr>
                <w:rFonts w:ascii="Angsana New" w:hAnsi="Angsana New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0" w:type="pct"/>
          </w:tcPr>
          <w:p w14:paraId="20D8B586" w14:textId="77777777" w:rsidR="00D80F29" w:rsidRPr="00EB16EC" w:rsidRDefault="00D80F29" w:rsidP="00D80F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0" w:type="pct"/>
          </w:tcPr>
          <w:p w14:paraId="34B8930C" w14:textId="77777777" w:rsidR="00D80F29" w:rsidRPr="00EB16EC" w:rsidRDefault="00284905" w:rsidP="00D80F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D80F29" w:rsidRPr="00EB16EC" w14:paraId="4F7BEF89" w14:textId="77777777" w:rsidTr="00295584">
        <w:trPr>
          <w:trHeight w:val="407"/>
        </w:trPr>
        <w:tc>
          <w:tcPr>
            <w:tcW w:w="2905" w:type="pct"/>
          </w:tcPr>
          <w:p w14:paraId="71215ED8" w14:textId="77777777" w:rsidR="00D80F29" w:rsidRPr="00EB16EC" w:rsidRDefault="00D80F29" w:rsidP="00D80F2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</w:tcPr>
          <w:p w14:paraId="28408426" w14:textId="77777777" w:rsidR="00D80F29" w:rsidRPr="00EB16EC" w:rsidRDefault="00D80F29" w:rsidP="00D80F29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17" w:type="pct"/>
          </w:tcPr>
          <w:p w14:paraId="4E1A6D10" w14:textId="3A563615" w:rsidR="00D80F29" w:rsidRPr="00EB16EC" w:rsidRDefault="0055086C" w:rsidP="00D80F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0C5567" w:rsidRPr="00EB16EC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0" w:type="pct"/>
          </w:tcPr>
          <w:p w14:paraId="66D6CEAF" w14:textId="77777777" w:rsidR="00D80F29" w:rsidRPr="00EB16EC" w:rsidRDefault="00D80F29" w:rsidP="00D80F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0" w:type="pct"/>
          </w:tcPr>
          <w:p w14:paraId="59C4018A" w14:textId="25EF4395" w:rsidR="00D80F29" w:rsidRPr="00EB16EC" w:rsidRDefault="0055086C" w:rsidP="00D80F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7A27DA" w:rsidRPr="00EB16E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bookmarkEnd w:id="0"/>
      <w:tr w:rsidR="00D80F29" w:rsidRPr="00EB16EC" w14:paraId="77D10C02" w14:textId="77777777" w:rsidTr="00295584">
        <w:trPr>
          <w:trHeight w:val="407"/>
        </w:trPr>
        <w:tc>
          <w:tcPr>
            <w:tcW w:w="2905" w:type="pct"/>
          </w:tcPr>
          <w:p w14:paraId="60A143E4" w14:textId="77777777" w:rsidR="00D80F29" w:rsidRPr="00EB16EC" w:rsidRDefault="00D80F29" w:rsidP="00D80F29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8" w:type="pct"/>
          </w:tcPr>
          <w:p w14:paraId="25B67BF7" w14:textId="77777777" w:rsidR="00D80F29" w:rsidRPr="00EB16EC" w:rsidRDefault="00D80F29" w:rsidP="00D80F29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7" w:type="pct"/>
            <w:gridSpan w:val="3"/>
          </w:tcPr>
          <w:p w14:paraId="64BE690D" w14:textId="77777777" w:rsidR="00D80F29" w:rsidRPr="00EB16EC" w:rsidRDefault="00D80F29" w:rsidP="00D80F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65451" w:rsidRPr="00EB16EC" w14:paraId="4B5980FA" w14:textId="77777777" w:rsidTr="00295584">
        <w:trPr>
          <w:trHeight w:val="407"/>
        </w:trPr>
        <w:tc>
          <w:tcPr>
            <w:tcW w:w="2905" w:type="pct"/>
          </w:tcPr>
          <w:p w14:paraId="680A437C" w14:textId="1A7D8733" w:rsidR="00865451" w:rsidRPr="00EB16EC" w:rsidRDefault="00865451" w:rsidP="0086545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ที่พัฒนาแล้ว</w:t>
            </w:r>
          </w:p>
        </w:tc>
        <w:tc>
          <w:tcPr>
            <w:tcW w:w="538" w:type="pct"/>
          </w:tcPr>
          <w:p w14:paraId="6CCBE2BB" w14:textId="77777777" w:rsidR="00865451" w:rsidRPr="00EB16EC" w:rsidRDefault="00865451" w:rsidP="00865451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7" w:type="pct"/>
          </w:tcPr>
          <w:p w14:paraId="64C61558" w14:textId="249E5FF4" w:rsidR="00865451" w:rsidRPr="00EB16EC" w:rsidRDefault="001C1609" w:rsidP="0086545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2,808.26</w:t>
            </w:r>
          </w:p>
        </w:tc>
        <w:tc>
          <w:tcPr>
            <w:tcW w:w="140" w:type="pct"/>
          </w:tcPr>
          <w:p w14:paraId="1E2DC316" w14:textId="77777777" w:rsidR="00865451" w:rsidRPr="00EB16EC" w:rsidRDefault="00865451" w:rsidP="00865451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</w:tcPr>
          <w:p w14:paraId="5CA1EEF8" w14:textId="274F06EB" w:rsidR="00865451" w:rsidRPr="00EB16EC" w:rsidRDefault="00865451" w:rsidP="0086545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16EC">
              <w:rPr>
                <w:rFonts w:ascii="Angsana New" w:hAnsi="Angsana New"/>
                <w:sz w:val="28"/>
                <w:szCs w:val="28"/>
                <w:lang w:val="en-US" w:bidi="th-TH"/>
              </w:rPr>
              <w:t>2,973.57</w:t>
            </w:r>
          </w:p>
        </w:tc>
      </w:tr>
      <w:tr w:rsidR="00865451" w:rsidRPr="00EB16EC" w14:paraId="56779B91" w14:textId="77777777" w:rsidTr="00295584">
        <w:trPr>
          <w:trHeight w:val="407"/>
        </w:trPr>
        <w:tc>
          <w:tcPr>
            <w:tcW w:w="2905" w:type="pct"/>
          </w:tcPr>
          <w:p w14:paraId="1086EB12" w14:textId="47F3212F" w:rsidR="00865451" w:rsidRPr="00EB16EC" w:rsidRDefault="00865451" w:rsidP="0086545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อสังหาริมทรัพย์ระหว่างพัฒนา</w:t>
            </w:r>
          </w:p>
        </w:tc>
        <w:tc>
          <w:tcPr>
            <w:tcW w:w="538" w:type="pct"/>
          </w:tcPr>
          <w:p w14:paraId="22F4DCB2" w14:textId="77777777" w:rsidR="00865451" w:rsidRPr="00EB16EC" w:rsidRDefault="00865451" w:rsidP="00865451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7" w:type="pct"/>
          </w:tcPr>
          <w:p w14:paraId="26C35343" w14:textId="59402892" w:rsidR="00865451" w:rsidRPr="00EB16EC" w:rsidRDefault="001C1609" w:rsidP="0086545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7,876.70</w:t>
            </w:r>
          </w:p>
        </w:tc>
        <w:tc>
          <w:tcPr>
            <w:tcW w:w="140" w:type="pct"/>
          </w:tcPr>
          <w:p w14:paraId="2E5DE677" w14:textId="77777777" w:rsidR="00865451" w:rsidRPr="00EB16EC" w:rsidRDefault="00865451" w:rsidP="00865451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</w:tcPr>
          <w:p w14:paraId="635F34C0" w14:textId="3C6A3D44" w:rsidR="00865451" w:rsidRPr="00EB16EC" w:rsidRDefault="00865451" w:rsidP="0086545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16EC">
              <w:rPr>
                <w:rFonts w:ascii="Angsana New" w:hAnsi="Angsana New"/>
                <w:sz w:val="28"/>
                <w:szCs w:val="28"/>
                <w:lang w:val="en-US" w:bidi="th-TH"/>
              </w:rPr>
              <w:t>6,944.93</w:t>
            </w:r>
          </w:p>
        </w:tc>
      </w:tr>
      <w:tr w:rsidR="00865451" w:rsidRPr="00EB16EC" w14:paraId="79C4E341" w14:textId="77777777" w:rsidTr="00295584">
        <w:trPr>
          <w:trHeight w:val="407"/>
        </w:trPr>
        <w:tc>
          <w:tcPr>
            <w:tcW w:w="2905" w:type="pct"/>
          </w:tcPr>
          <w:p w14:paraId="21777901" w14:textId="77777777" w:rsidR="00865451" w:rsidRPr="00EB16EC" w:rsidRDefault="00865451" w:rsidP="00865451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8" w:type="pct"/>
          </w:tcPr>
          <w:p w14:paraId="7F69E158" w14:textId="77777777" w:rsidR="00865451" w:rsidRPr="00EB16EC" w:rsidRDefault="00865451" w:rsidP="00865451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1BF6DFD6" w14:textId="45FA2C31" w:rsidR="00865451" w:rsidRPr="00EB16EC" w:rsidRDefault="001C1609" w:rsidP="0086545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10,684.96</w:t>
            </w:r>
          </w:p>
        </w:tc>
        <w:tc>
          <w:tcPr>
            <w:tcW w:w="140" w:type="pct"/>
          </w:tcPr>
          <w:p w14:paraId="68F5D9C0" w14:textId="77777777" w:rsidR="00865451" w:rsidRPr="00EB16EC" w:rsidRDefault="00865451" w:rsidP="0086545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3AAF7FC1" w14:textId="52BE9D5C" w:rsidR="00865451" w:rsidRPr="00EB16EC" w:rsidRDefault="00865451" w:rsidP="0086545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fldChar w:fldCharType="begin"/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instrText xml:space="preserve"> =SUM(ABOVE) </w:instrTex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fldChar w:fldCharType="separate"/>
            </w:r>
            <w:r w:rsidRPr="00EB16EC">
              <w:rPr>
                <w:rFonts w:ascii="Angsana New" w:hAnsi="Angsana New"/>
                <w:b/>
                <w:bCs/>
                <w:noProof/>
                <w:sz w:val="28"/>
                <w:szCs w:val="28"/>
                <w:lang w:val="en-US" w:bidi="th-TH"/>
              </w:rPr>
              <w:t>9,918.5</w: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fldChar w:fldCharType="end"/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</w:tr>
      <w:tr w:rsidR="00865451" w:rsidRPr="00EB16EC" w14:paraId="0730AB14" w14:textId="77777777" w:rsidTr="00295584">
        <w:trPr>
          <w:trHeight w:val="70"/>
        </w:trPr>
        <w:tc>
          <w:tcPr>
            <w:tcW w:w="2905" w:type="pct"/>
          </w:tcPr>
          <w:p w14:paraId="114F3425" w14:textId="3CB84CB4" w:rsidR="00865451" w:rsidRPr="00EB16EC" w:rsidRDefault="00865451" w:rsidP="00865451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EB16E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>ค่าเผื่อการลดมูลค่า</w:t>
            </w:r>
          </w:p>
        </w:tc>
        <w:tc>
          <w:tcPr>
            <w:tcW w:w="538" w:type="pct"/>
          </w:tcPr>
          <w:p w14:paraId="269028EA" w14:textId="77777777" w:rsidR="00865451" w:rsidRPr="00EB16EC" w:rsidRDefault="00865451" w:rsidP="00865451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037E58B3" w14:textId="081BF7CF" w:rsidR="00865451" w:rsidRPr="00EB16EC" w:rsidRDefault="001C1609" w:rsidP="00865451">
            <w:pPr>
              <w:pStyle w:val="eightpt4ptspaceafter"/>
              <w:tabs>
                <w:tab w:val="decimal" w:pos="60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(1.04)</w:t>
            </w:r>
          </w:p>
        </w:tc>
        <w:tc>
          <w:tcPr>
            <w:tcW w:w="140" w:type="pct"/>
          </w:tcPr>
          <w:p w14:paraId="211D8DA4" w14:textId="77777777" w:rsidR="00865451" w:rsidRPr="00EB16EC" w:rsidRDefault="00865451" w:rsidP="0086545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05CF926A" w14:textId="40794A9E" w:rsidR="00865451" w:rsidRPr="00EB16EC" w:rsidRDefault="00865451" w:rsidP="00865451">
            <w:pPr>
              <w:pStyle w:val="eightpt4ptspaceafter"/>
              <w:tabs>
                <w:tab w:val="decimal" w:pos="54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16EC">
              <w:rPr>
                <w:rFonts w:ascii="Angsana New" w:hAnsi="Angsana New"/>
                <w:sz w:val="28"/>
                <w:szCs w:val="28"/>
                <w:lang w:val="en-US" w:bidi="th-TH"/>
              </w:rPr>
              <w:t>(9.37)</w:t>
            </w:r>
          </w:p>
        </w:tc>
      </w:tr>
      <w:tr w:rsidR="00865451" w:rsidRPr="00EB16EC" w14:paraId="690D38CF" w14:textId="77777777" w:rsidTr="00295584">
        <w:trPr>
          <w:trHeight w:val="407"/>
        </w:trPr>
        <w:tc>
          <w:tcPr>
            <w:tcW w:w="2905" w:type="pct"/>
          </w:tcPr>
          <w:p w14:paraId="711FC513" w14:textId="77777777" w:rsidR="00865451" w:rsidRPr="00EB16EC" w:rsidRDefault="00865451" w:rsidP="00865451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38" w:type="pct"/>
          </w:tcPr>
          <w:p w14:paraId="6AD86D8D" w14:textId="77777777" w:rsidR="00865451" w:rsidRPr="00EB16EC" w:rsidRDefault="00865451" w:rsidP="00865451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17" w:type="pct"/>
            <w:tcBorders>
              <w:top w:val="single" w:sz="4" w:space="0" w:color="auto"/>
              <w:bottom w:val="double" w:sz="4" w:space="0" w:color="auto"/>
            </w:tcBorders>
          </w:tcPr>
          <w:p w14:paraId="0BEF999C" w14:textId="30A031C2" w:rsidR="00865451" w:rsidRPr="00EB16EC" w:rsidRDefault="001C1609" w:rsidP="0086545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10,683.92</w:t>
            </w:r>
          </w:p>
        </w:tc>
        <w:tc>
          <w:tcPr>
            <w:tcW w:w="140" w:type="pct"/>
          </w:tcPr>
          <w:p w14:paraId="01E4B1FE" w14:textId="77777777" w:rsidR="00865451" w:rsidRPr="00EB16EC" w:rsidRDefault="00865451" w:rsidP="0086545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3D8D1937" w14:textId="45E5C7F3" w:rsidR="00865451" w:rsidRPr="00EB16EC" w:rsidRDefault="00865451" w:rsidP="0086545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9,909.13</w:t>
            </w:r>
          </w:p>
        </w:tc>
      </w:tr>
      <w:tr w:rsidR="00CC1CF6" w:rsidRPr="00EB16EC" w14:paraId="528C2A0A" w14:textId="77777777" w:rsidTr="00CC1CF6">
        <w:trPr>
          <w:trHeight w:val="197"/>
        </w:trPr>
        <w:tc>
          <w:tcPr>
            <w:tcW w:w="2905" w:type="pct"/>
          </w:tcPr>
          <w:p w14:paraId="4804DEBE" w14:textId="77777777" w:rsidR="00CC1CF6" w:rsidRPr="00EB16EC" w:rsidRDefault="00CC1CF6" w:rsidP="00865451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8" w:type="pct"/>
          </w:tcPr>
          <w:p w14:paraId="7DE2097E" w14:textId="77777777" w:rsidR="00CC1CF6" w:rsidRPr="00EB16EC" w:rsidRDefault="00CC1CF6" w:rsidP="00865451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717" w:type="pct"/>
          </w:tcPr>
          <w:p w14:paraId="63932B3F" w14:textId="77777777" w:rsidR="00CC1CF6" w:rsidRPr="00EB16EC" w:rsidRDefault="00CC1CF6" w:rsidP="008654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0" w:type="pct"/>
          </w:tcPr>
          <w:p w14:paraId="1FEEEF1F" w14:textId="77777777" w:rsidR="00CC1CF6" w:rsidRPr="00EB16EC" w:rsidRDefault="00CC1CF6" w:rsidP="008654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0" w:type="pct"/>
          </w:tcPr>
          <w:p w14:paraId="2C584CEF" w14:textId="77777777" w:rsidR="00CC1CF6" w:rsidRPr="00EB16EC" w:rsidRDefault="00CC1CF6" w:rsidP="008654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6713A411" w14:textId="243B2794" w:rsidR="007B0B57" w:rsidRDefault="007B0B57">
      <w:pPr>
        <w:rPr>
          <w:cs/>
        </w:rPr>
      </w:pPr>
    </w:p>
    <w:p w14:paraId="0C6A0DB5" w14:textId="77777777" w:rsidR="007B0B57" w:rsidRDefault="007B0B57">
      <w:pPr>
        <w:spacing w:line="240" w:lineRule="auto"/>
        <w:jc w:val="left"/>
        <w:rPr>
          <w:cs/>
        </w:rPr>
      </w:pPr>
      <w:r>
        <w:rPr>
          <w:cs/>
        </w:rPr>
        <w:br w:type="page"/>
      </w:r>
    </w:p>
    <w:tbl>
      <w:tblPr>
        <w:tblW w:w="92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1"/>
        <w:gridCol w:w="1000"/>
        <w:gridCol w:w="1333"/>
        <w:gridCol w:w="260"/>
        <w:gridCol w:w="1301"/>
      </w:tblGrid>
      <w:tr w:rsidR="000E4A8F" w:rsidRPr="00EB16EC" w14:paraId="6679E618" w14:textId="77777777" w:rsidTr="000E4A8F">
        <w:trPr>
          <w:trHeight w:val="407"/>
        </w:trPr>
        <w:tc>
          <w:tcPr>
            <w:tcW w:w="2905" w:type="pct"/>
          </w:tcPr>
          <w:p w14:paraId="33F2603F" w14:textId="77777777" w:rsidR="000E4A8F" w:rsidRPr="00EB16EC" w:rsidRDefault="000E4A8F" w:rsidP="0086545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</w:tcPr>
          <w:p w14:paraId="74632734" w14:textId="77777777" w:rsidR="000E4A8F" w:rsidRPr="00EB16EC" w:rsidRDefault="000E4A8F" w:rsidP="00865451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57" w:type="pct"/>
            <w:gridSpan w:val="3"/>
          </w:tcPr>
          <w:p w14:paraId="69CC8792" w14:textId="66D0A7BA" w:rsidR="000E4A8F" w:rsidRPr="00EB16EC" w:rsidRDefault="000E4A8F" w:rsidP="008654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65451" w:rsidRPr="00EB16EC" w14:paraId="43EE0E0E" w14:textId="77777777" w:rsidTr="009202D1">
        <w:trPr>
          <w:trHeight w:val="407"/>
        </w:trPr>
        <w:tc>
          <w:tcPr>
            <w:tcW w:w="2905" w:type="pct"/>
          </w:tcPr>
          <w:p w14:paraId="3250E634" w14:textId="0ADD4E5B" w:rsidR="00865451" w:rsidRPr="00EB16EC" w:rsidRDefault="00865451" w:rsidP="0086545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</w:tcPr>
          <w:p w14:paraId="649C2577" w14:textId="77777777" w:rsidR="00865451" w:rsidRPr="00EB16EC" w:rsidRDefault="00865451" w:rsidP="00865451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17" w:type="pct"/>
          </w:tcPr>
          <w:p w14:paraId="5556387F" w14:textId="093EA320" w:rsidR="00865451" w:rsidRPr="00EB16EC" w:rsidRDefault="00865451" w:rsidP="008654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EB16EC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0" w:type="pct"/>
          </w:tcPr>
          <w:p w14:paraId="67C23A0C" w14:textId="77777777" w:rsidR="00865451" w:rsidRPr="00EB16EC" w:rsidRDefault="00865451" w:rsidP="008654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0" w:type="pct"/>
          </w:tcPr>
          <w:p w14:paraId="2139DD5D" w14:textId="5EF95472" w:rsidR="00865451" w:rsidRPr="00EB16EC" w:rsidRDefault="00865451" w:rsidP="008654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D24B41" w:rsidRPr="00EB16EC" w14:paraId="73F50810" w14:textId="77777777" w:rsidTr="00D24B41">
        <w:trPr>
          <w:trHeight w:val="407"/>
        </w:trPr>
        <w:tc>
          <w:tcPr>
            <w:tcW w:w="2905" w:type="pct"/>
          </w:tcPr>
          <w:p w14:paraId="4660B85B" w14:textId="77777777" w:rsidR="00D24B41" w:rsidRPr="00EB16EC" w:rsidRDefault="00D24B41" w:rsidP="0086545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</w:tcPr>
          <w:p w14:paraId="078D56D9" w14:textId="77777777" w:rsidR="00D24B41" w:rsidRPr="00EB16EC" w:rsidRDefault="00D24B41" w:rsidP="00865451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57" w:type="pct"/>
            <w:gridSpan w:val="3"/>
          </w:tcPr>
          <w:p w14:paraId="7D95B95C" w14:textId="5F4EFED2" w:rsidR="00D24B41" w:rsidRPr="00EB16EC" w:rsidRDefault="00D24B41" w:rsidP="008654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3668D" w:rsidRPr="00EB16EC" w14:paraId="302DFF4F" w14:textId="77777777" w:rsidTr="00F335C4">
        <w:trPr>
          <w:trHeight w:val="407"/>
        </w:trPr>
        <w:tc>
          <w:tcPr>
            <w:tcW w:w="2905" w:type="pct"/>
          </w:tcPr>
          <w:p w14:paraId="178B0B9F" w14:textId="777DF88A" w:rsidR="0043668D" w:rsidRPr="00EB16EC" w:rsidRDefault="0043668D" w:rsidP="0043668D">
            <w:pPr>
              <w:pStyle w:val="BodyText"/>
              <w:tabs>
                <w:tab w:val="left" w:pos="72"/>
                <w:tab w:val="left" w:pos="720"/>
              </w:tabs>
              <w:spacing w:after="0"/>
              <w:ind w:left="162" w:right="-11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  <w:cs/>
              </w:rPr>
              <w:t>ต้นทุนการกู้ยืมที่รวมเป็นส่วนหนึ่งข</w:t>
            </w: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องอสังหาริมทรัพย์พัฒนาเพื่อขาย</w:t>
            </w:r>
          </w:p>
          <w:p w14:paraId="4C498D6F" w14:textId="09459502" w:rsidR="0043668D" w:rsidRPr="00EB16EC" w:rsidRDefault="0043668D" w:rsidP="0043668D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 xml:space="preserve">เก้าเดือนสิ้นสุดวันที่ </w:t>
            </w:r>
            <w:r w:rsidRPr="00EB16E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38" w:type="pct"/>
          </w:tcPr>
          <w:p w14:paraId="3CC3AE6C" w14:textId="77777777" w:rsidR="0043668D" w:rsidRPr="00EB16EC" w:rsidRDefault="0043668D" w:rsidP="0043668D">
            <w:pPr>
              <w:pStyle w:val="BodyText"/>
              <w:spacing w:after="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717" w:type="pct"/>
            <w:tcBorders>
              <w:bottom w:val="double" w:sz="4" w:space="0" w:color="auto"/>
            </w:tcBorders>
          </w:tcPr>
          <w:p w14:paraId="5A64139D" w14:textId="77777777" w:rsidR="0043668D" w:rsidRDefault="0043668D" w:rsidP="0043668D">
            <w:pPr>
              <w:pStyle w:val="eightpt4ptspaceafter"/>
              <w:tabs>
                <w:tab w:val="left" w:pos="1023"/>
                <w:tab w:val="left" w:pos="1062"/>
              </w:tabs>
              <w:spacing w:after="0" w:line="240" w:lineRule="auto"/>
              <w:ind w:left="342" w:right="72" w:hanging="9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A072992" w14:textId="111DB6EE" w:rsidR="001C1609" w:rsidRPr="00EB16EC" w:rsidRDefault="000E374F" w:rsidP="0043668D">
            <w:pPr>
              <w:pStyle w:val="eightpt4ptspaceafter"/>
              <w:tabs>
                <w:tab w:val="left" w:pos="1023"/>
                <w:tab w:val="left" w:pos="1062"/>
              </w:tabs>
              <w:spacing w:after="0" w:line="240" w:lineRule="auto"/>
              <w:ind w:left="342" w:right="72" w:hanging="9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70</w:t>
            </w:r>
            <w:r w:rsidR="001C1609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58</w:t>
            </w:r>
          </w:p>
        </w:tc>
        <w:tc>
          <w:tcPr>
            <w:tcW w:w="140" w:type="pct"/>
          </w:tcPr>
          <w:p w14:paraId="3FD292B1" w14:textId="77777777" w:rsidR="0043668D" w:rsidRPr="00EB16EC" w:rsidRDefault="0043668D" w:rsidP="0043668D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bottom w:val="double" w:sz="4" w:space="0" w:color="auto"/>
            </w:tcBorders>
          </w:tcPr>
          <w:p w14:paraId="56667115" w14:textId="77777777" w:rsidR="0043668D" w:rsidRPr="00EB16EC" w:rsidRDefault="0043668D" w:rsidP="0043668D">
            <w:pPr>
              <w:pStyle w:val="eightpt4ptspaceafter"/>
              <w:tabs>
                <w:tab w:val="decimal" w:pos="890"/>
              </w:tabs>
              <w:spacing w:after="0" w:line="240" w:lineRule="auto"/>
              <w:ind w:right="72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FB364C7" w14:textId="330D16CF" w:rsidR="0043668D" w:rsidRPr="00EB16EC" w:rsidRDefault="0043668D" w:rsidP="0043668D">
            <w:pPr>
              <w:pStyle w:val="eightpt4ptspaceafter"/>
              <w:tabs>
                <w:tab w:val="left" w:pos="1023"/>
                <w:tab w:val="left" w:pos="1062"/>
              </w:tabs>
              <w:spacing w:after="0" w:line="240" w:lineRule="auto"/>
              <w:ind w:left="342" w:right="72" w:hanging="9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16EC">
              <w:rPr>
                <w:rFonts w:ascii="Angsana New" w:hAnsi="Angsana New"/>
                <w:sz w:val="28"/>
                <w:szCs w:val="28"/>
                <w:lang w:val="en-US" w:bidi="th-TH"/>
              </w:rPr>
              <w:t>43.96</w:t>
            </w:r>
          </w:p>
        </w:tc>
      </w:tr>
      <w:tr w:rsidR="0043668D" w:rsidRPr="00EB16EC" w14:paraId="5658CEA6" w14:textId="77777777" w:rsidTr="00295584">
        <w:trPr>
          <w:trHeight w:val="407"/>
        </w:trPr>
        <w:tc>
          <w:tcPr>
            <w:tcW w:w="2905" w:type="pct"/>
          </w:tcPr>
          <w:p w14:paraId="6FA84B72" w14:textId="356881C7" w:rsidR="0043668D" w:rsidRPr="00EB16EC" w:rsidRDefault="0043668D" w:rsidP="0043668D">
            <w:pPr>
              <w:tabs>
                <w:tab w:val="left" w:pos="72"/>
              </w:tabs>
              <w:ind w:left="72" w:hanging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อัตราดอกเบี้ยของต้นทุนเงินกู้ยืม </w:t>
            </w:r>
            <w:r w:rsidRPr="00EB16E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538" w:type="pct"/>
          </w:tcPr>
          <w:p w14:paraId="266334C6" w14:textId="77777777" w:rsidR="0043668D" w:rsidRPr="00EB16EC" w:rsidRDefault="0043668D" w:rsidP="0043668D">
            <w:pPr>
              <w:pStyle w:val="BodyText"/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7" w:type="pct"/>
            <w:tcBorders>
              <w:top w:val="double" w:sz="4" w:space="0" w:color="auto"/>
              <w:bottom w:val="double" w:sz="4" w:space="0" w:color="auto"/>
            </w:tcBorders>
          </w:tcPr>
          <w:p w14:paraId="39E502C6" w14:textId="47963FFE" w:rsidR="001C1609" w:rsidRDefault="001C1609" w:rsidP="001C1609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="008D6491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3.15 -MLR - 1.85</w:t>
            </w:r>
          </w:p>
          <w:p w14:paraId="46EC5A2F" w14:textId="21A82DDD" w:rsidR="0043668D" w:rsidRPr="00EB16EC" w:rsidRDefault="001C1609" w:rsidP="001C1609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2.25 - 3.85</w:t>
            </w:r>
          </w:p>
        </w:tc>
        <w:tc>
          <w:tcPr>
            <w:tcW w:w="140" w:type="pct"/>
          </w:tcPr>
          <w:p w14:paraId="744C9723" w14:textId="77777777" w:rsidR="0043668D" w:rsidRPr="00EB16EC" w:rsidRDefault="0043668D" w:rsidP="0043668D">
            <w:pPr>
              <w:tabs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double" w:sz="4" w:space="0" w:color="auto"/>
              <w:bottom w:val="double" w:sz="4" w:space="0" w:color="auto"/>
            </w:tcBorders>
          </w:tcPr>
          <w:p w14:paraId="24C50402" w14:textId="77777777" w:rsidR="0043668D" w:rsidRPr="00EB16EC" w:rsidRDefault="0043668D" w:rsidP="0043668D">
            <w:pPr>
              <w:tabs>
                <w:tab w:val="decimal" w:pos="350"/>
              </w:tabs>
              <w:ind w:left="-90" w:right="-104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353775ED" w14:textId="77777777" w:rsidR="0043668D" w:rsidRPr="00EB16EC" w:rsidRDefault="0043668D" w:rsidP="0043668D">
            <w:pPr>
              <w:tabs>
                <w:tab w:val="decimal" w:pos="350"/>
              </w:tabs>
              <w:ind w:left="-90" w:right="-104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26CB0A59" w14:textId="2BB3DD97" w:rsidR="0043668D" w:rsidRPr="00EB16EC" w:rsidRDefault="0043668D" w:rsidP="0043668D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2.32 - 3.85</w:t>
            </w:r>
          </w:p>
        </w:tc>
      </w:tr>
    </w:tbl>
    <w:p w14:paraId="24C40642" w14:textId="3C54061D" w:rsidR="00CC1CF6" w:rsidRPr="00EB16EC" w:rsidRDefault="00CC1CF6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</w:p>
    <w:p w14:paraId="68A035C0" w14:textId="774A90AF" w:rsidR="00960964" w:rsidRPr="00EB16EC" w:rsidRDefault="00960964" w:rsidP="00960964">
      <w:pPr>
        <w:spacing w:line="240" w:lineRule="auto"/>
        <w:ind w:left="540" w:right="63"/>
        <w:rPr>
          <w:rFonts w:ascii="Angsana New" w:hAnsi="Angsana New"/>
          <w:sz w:val="28"/>
          <w:szCs w:val="28"/>
          <w:cs/>
        </w:rPr>
      </w:pPr>
      <w:r w:rsidRPr="00EB16EC">
        <w:rPr>
          <w:rFonts w:ascii="Angsana New" w:hAnsi="Angsana New"/>
          <w:sz w:val="28"/>
          <w:szCs w:val="28"/>
          <w:cs/>
        </w:rPr>
        <w:t>อสังหาริมทรัพย์พัฒนาเพื่อขาย</w:t>
      </w:r>
      <w:r w:rsidRPr="00EB16EC">
        <w:rPr>
          <w:rFonts w:ascii="Angsana New" w:hAnsi="Angsana New" w:hint="cs"/>
          <w:sz w:val="28"/>
          <w:szCs w:val="28"/>
          <w:cs/>
        </w:rPr>
        <w:t>ประกอบด้วย</w:t>
      </w:r>
      <w:r w:rsidRPr="00EB16EC">
        <w:rPr>
          <w:rFonts w:ascii="Angsana New" w:hAnsi="Angsana New"/>
          <w:sz w:val="28"/>
          <w:szCs w:val="28"/>
          <w:cs/>
        </w:rPr>
        <w:t>อสังหาริมทรัพย์</w:t>
      </w:r>
      <w:r w:rsidRPr="00EB16EC">
        <w:rPr>
          <w:rFonts w:ascii="Angsana New" w:hAnsi="Angsana New" w:hint="cs"/>
          <w:sz w:val="28"/>
          <w:szCs w:val="28"/>
          <w:cs/>
        </w:rPr>
        <w:t>ที่พัฒนาแล้ว</w:t>
      </w:r>
      <w:r w:rsidRPr="00EB16EC">
        <w:rPr>
          <w:rFonts w:ascii="Angsana New" w:hAnsi="Angsana New"/>
          <w:sz w:val="28"/>
          <w:szCs w:val="28"/>
        </w:rPr>
        <w:t xml:space="preserve"> </w:t>
      </w:r>
      <w:r w:rsidR="001C1609">
        <w:rPr>
          <w:rFonts w:ascii="Angsana New" w:hAnsi="Angsana New"/>
          <w:sz w:val="28"/>
          <w:szCs w:val="28"/>
        </w:rPr>
        <w:t>6</w:t>
      </w:r>
      <w:r w:rsidRPr="00EB16EC">
        <w:rPr>
          <w:rFonts w:ascii="Angsana New" w:hAnsi="Angsana New"/>
          <w:sz w:val="28"/>
          <w:szCs w:val="28"/>
        </w:rPr>
        <w:t xml:space="preserve"> </w:t>
      </w:r>
      <w:r w:rsidRPr="00EB16EC">
        <w:rPr>
          <w:rFonts w:ascii="Angsana New" w:hAnsi="Angsana New"/>
          <w:sz w:val="28"/>
          <w:szCs w:val="28"/>
          <w:cs/>
        </w:rPr>
        <w:t>โครงการ และ</w:t>
      </w:r>
      <w:r w:rsidRPr="00EB16EC">
        <w:rPr>
          <w:rFonts w:ascii="Angsana New" w:hAnsi="Angsana New" w:hint="cs"/>
          <w:sz w:val="28"/>
          <w:szCs w:val="28"/>
          <w:cs/>
        </w:rPr>
        <w:t>อสังหาริมทรัพย์ระหว่างพัฒนา</w:t>
      </w:r>
    </w:p>
    <w:p w14:paraId="653AFC9C" w14:textId="77777777" w:rsidR="00960964" w:rsidRPr="00EB16EC" w:rsidRDefault="00960964" w:rsidP="00960964">
      <w:pPr>
        <w:spacing w:line="240" w:lineRule="auto"/>
        <w:ind w:left="540" w:right="63"/>
        <w:rPr>
          <w:rFonts w:ascii="Angsana New" w:hAnsi="Angsana New"/>
          <w:sz w:val="28"/>
          <w:szCs w:val="28"/>
        </w:rPr>
      </w:pPr>
    </w:p>
    <w:p w14:paraId="11B5C9D2" w14:textId="0AAB80CB" w:rsidR="00802D8E" w:rsidRPr="00EB16EC" w:rsidRDefault="00802D8E" w:rsidP="00802D8E">
      <w:pPr>
        <w:spacing w:line="240" w:lineRule="auto"/>
        <w:ind w:left="540" w:right="63"/>
        <w:rPr>
          <w:rFonts w:ascii="Angsana New" w:hAnsi="Angsana New"/>
          <w:sz w:val="28"/>
          <w:szCs w:val="28"/>
        </w:rPr>
      </w:pPr>
      <w:r w:rsidRPr="00EB16EC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EB16EC">
        <w:rPr>
          <w:rFonts w:ascii="Angsana New" w:hAnsi="Angsana New"/>
          <w:sz w:val="28"/>
          <w:szCs w:val="28"/>
        </w:rPr>
        <w:t>3</w:t>
      </w:r>
      <w:r w:rsidR="006D7D73" w:rsidRPr="00EB16EC">
        <w:rPr>
          <w:rFonts w:ascii="Angsana New" w:hAnsi="Angsana New"/>
          <w:sz w:val="28"/>
          <w:szCs w:val="28"/>
        </w:rPr>
        <w:t xml:space="preserve">0 </w:t>
      </w:r>
      <w:r w:rsidR="006D7D73" w:rsidRPr="00EB16EC">
        <w:rPr>
          <w:rFonts w:ascii="Angsana New" w:hAnsi="Angsana New" w:hint="cs"/>
          <w:sz w:val="28"/>
          <w:szCs w:val="28"/>
          <w:cs/>
        </w:rPr>
        <w:t>มิถุนายน</w:t>
      </w:r>
      <w:r w:rsidR="002C1F1F" w:rsidRPr="00EB16EC">
        <w:rPr>
          <w:rFonts w:ascii="Angsana New" w:hAnsi="Angsana New" w:hint="cs"/>
          <w:sz w:val="28"/>
          <w:szCs w:val="28"/>
          <w:cs/>
        </w:rPr>
        <w:t xml:space="preserve"> </w:t>
      </w:r>
      <w:r w:rsidR="002C1F1F" w:rsidRPr="00EB16EC">
        <w:rPr>
          <w:rFonts w:ascii="Angsana New" w:hAnsi="Angsana New"/>
          <w:sz w:val="28"/>
          <w:szCs w:val="28"/>
        </w:rPr>
        <w:t>2564</w:t>
      </w:r>
      <w:r w:rsidRPr="00EB16EC">
        <w:rPr>
          <w:rFonts w:ascii="Angsana New" w:hAnsi="Angsana New"/>
          <w:sz w:val="28"/>
          <w:szCs w:val="28"/>
          <w:cs/>
        </w:rPr>
        <w:t xml:space="preserve"> อสังหาริมทรัพย์ระหว่างพัฒนาของกลุ่มบริษัท</w:t>
      </w:r>
      <w:r w:rsidRPr="00EB16EC">
        <w:rPr>
          <w:rFonts w:ascii="Angsana New" w:hAnsi="Angsana New" w:hint="cs"/>
          <w:sz w:val="28"/>
          <w:szCs w:val="28"/>
          <w:cs/>
        </w:rPr>
        <w:t xml:space="preserve"> </w:t>
      </w:r>
      <w:r w:rsidRPr="00EB16EC">
        <w:rPr>
          <w:rFonts w:ascii="Angsana New" w:hAnsi="Angsana New"/>
          <w:sz w:val="28"/>
          <w:szCs w:val="28"/>
          <w:cs/>
        </w:rPr>
        <w:t xml:space="preserve">จำนวน </w:t>
      </w:r>
      <w:r w:rsidR="001C1609">
        <w:rPr>
          <w:rFonts w:ascii="Angsana New" w:hAnsi="Angsana New"/>
          <w:sz w:val="28"/>
          <w:szCs w:val="28"/>
        </w:rPr>
        <w:t>3,495.04</w:t>
      </w:r>
      <w:r w:rsidR="006D7D73" w:rsidRPr="00EB16EC">
        <w:rPr>
          <w:rFonts w:ascii="Angsana New" w:hAnsi="Angsana New"/>
          <w:sz w:val="28"/>
          <w:szCs w:val="28"/>
        </w:rPr>
        <w:t xml:space="preserve"> </w:t>
      </w:r>
      <w:r w:rsidRPr="00EB16EC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EB16EC">
        <w:rPr>
          <w:rFonts w:ascii="Angsana New" w:hAnsi="Angsana New"/>
          <w:i/>
          <w:iCs/>
          <w:sz w:val="28"/>
          <w:szCs w:val="28"/>
          <w:cs/>
        </w:rPr>
        <w:t>(</w:t>
      </w:r>
      <w:r w:rsidRPr="00EB16EC">
        <w:rPr>
          <w:rFonts w:ascii="Angsana New" w:hAnsi="Angsana New"/>
          <w:i/>
          <w:iCs/>
          <w:sz w:val="28"/>
          <w:szCs w:val="28"/>
        </w:rPr>
        <w:t>30</w:t>
      </w:r>
      <w:r w:rsidRPr="00EB16EC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EB16EC">
        <w:rPr>
          <w:rFonts w:ascii="Angsana New" w:hAnsi="Angsana New" w:hint="cs"/>
          <w:i/>
          <w:iCs/>
          <w:sz w:val="28"/>
          <w:szCs w:val="28"/>
          <w:cs/>
        </w:rPr>
        <w:t>กันยายน</w:t>
      </w:r>
      <w:r w:rsidRPr="00EB16EC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EB16EC">
        <w:rPr>
          <w:rFonts w:ascii="Angsana New" w:hAnsi="Angsana New"/>
          <w:i/>
          <w:iCs/>
          <w:sz w:val="28"/>
          <w:szCs w:val="28"/>
        </w:rPr>
        <w:t>2563: 6,</w:t>
      </w:r>
      <w:r w:rsidR="00865451" w:rsidRPr="00EB16EC">
        <w:rPr>
          <w:rFonts w:ascii="Angsana New" w:hAnsi="Angsana New"/>
          <w:i/>
          <w:iCs/>
          <w:sz w:val="28"/>
          <w:szCs w:val="28"/>
        </w:rPr>
        <w:t>212</w:t>
      </w:r>
      <w:r w:rsidRPr="00EB16EC">
        <w:rPr>
          <w:rFonts w:ascii="Angsana New" w:hAnsi="Angsana New"/>
          <w:i/>
          <w:iCs/>
          <w:sz w:val="28"/>
          <w:szCs w:val="28"/>
        </w:rPr>
        <w:t>.</w:t>
      </w:r>
      <w:r w:rsidR="00865451" w:rsidRPr="00EB16EC">
        <w:rPr>
          <w:rFonts w:ascii="Angsana New" w:hAnsi="Angsana New"/>
          <w:i/>
          <w:iCs/>
          <w:sz w:val="28"/>
          <w:szCs w:val="28"/>
        </w:rPr>
        <w:t>16</w:t>
      </w:r>
      <w:r w:rsidRPr="00EB16EC">
        <w:rPr>
          <w:rFonts w:ascii="Angsana New" w:hAnsi="Angsana New"/>
          <w:i/>
          <w:iCs/>
          <w:sz w:val="28"/>
          <w:szCs w:val="28"/>
        </w:rPr>
        <w:t xml:space="preserve"> </w:t>
      </w:r>
      <w:r w:rsidRPr="00EB16EC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EB16EC">
        <w:rPr>
          <w:rFonts w:ascii="Angsana New" w:hAnsi="Angsana New"/>
          <w:sz w:val="28"/>
          <w:szCs w:val="28"/>
          <w:cs/>
        </w:rPr>
        <w:t xml:space="preserve"> คาดว่าจะพัฒนา</w:t>
      </w:r>
      <w:r w:rsidRPr="00EB16EC">
        <w:rPr>
          <w:rFonts w:ascii="Angsana New" w:hAnsi="Angsana New" w:hint="cs"/>
          <w:sz w:val="28"/>
          <w:szCs w:val="28"/>
          <w:cs/>
        </w:rPr>
        <w:t>สำเร็จในระยะเวลาเกินกว่า</w:t>
      </w:r>
      <w:r w:rsidRPr="00EB16EC">
        <w:rPr>
          <w:rFonts w:ascii="Angsana New" w:hAnsi="Angsana New"/>
          <w:sz w:val="28"/>
          <w:szCs w:val="28"/>
          <w:cs/>
        </w:rPr>
        <w:t xml:space="preserve"> </w:t>
      </w:r>
      <w:r w:rsidRPr="00EB16EC">
        <w:rPr>
          <w:rFonts w:ascii="Angsana New" w:hAnsi="Angsana New"/>
          <w:sz w:val="28"/>
          <w:szCs w:val="28"/>
        </w:rPr>
        <w:t>1</w:t>
      </w:r>
      <w:r w:rsidRPr="00EB16EC">
        <w:rPr>
          <w:rFonts w:ascii="Angsana New" w:hAnsi="Angsana New"/>
          <w:sz w:val="28"/>
          <w:szCs w:val="28"/>
          <w:cs/>
        </w:rPr>
        <w:t xml:space="preserve"> ปีนับจากรอบระยะเวลารายงาน</w:t>
      </w:r>
    </w:p>
    <w:p w14:paraId="325BCA9C" w14:textId="05EED902" w:rsidR="00B93EC2" w:rsidRPr="00EB16EC" w:rsidRDefault="00B93EC2">
      <w:pPr>
        <w:spacing w:line="240" w:lineRule="auto"/>
        <w:jc w:val="left"/>
        <w:rPr>
          <w:rFonts w:ascii="Angsana New" w:hAnsi="Angsana New"/>
          <w:i/>
          <w:iCs/>
          <w:sz w:val="28"/>
          <w:szCs w:val="28"/>
          <w:cs/>
        </w:rPr>
      </w:pPr>
    </w:p>
    <w:p w14:paraId="325F9AF4" w14:textId="5FD2BAF9" w:rsidR="00B90FB7" w:rsidRPr="00EB16EC" w:rsidRDefault="00F544C4" w:rsidP="006538D7">
      <w:pPr>
        <w:spacing w:line="240" w:lineRule="auto"/>
        <w:ind w:left="540" w:right="63"/>
        <w:rPr>
          <w:rFonts w:ascii="Angsana New" w:hAnsi="Angsana New"/>
          <w:i/>
          <w:iCs/>
          <w:sz w:val="28"/>
          <w:szCs w:val="28"/>
        </w:rPr>
      </w:pPr>
      <w:r w:rsidRPr="00EB16EC">
        <w:rPr>
          <w:rFonts w:ascii="Angsana New" w:hAnsi="Angsana New" w:hint="cs"/>
          <w:i/>
          <w:iCs/>
          <w:sz w:val="28"/>
          <w:szCs w:val="28"/>
          <w:cs/>
        </w:rPr>
        <w:t>สินทรัพย์ที่ใช้เป็นหลัก</w:t>
      </w:r>
      <w:r w:rsidR="00B90FB7" w:rsidRPr="00EB16EC">
        <w:rPr>
          <w:rFonts w:ascii="Angsana New" w:hAnsi="Angsana New"/>
          <w:i/>
          <w:iCs/>
          <w:sz w:val="28"/>
          <w:szCs w:val="28"/>
          <w:cs/>
        </w:rPr>
        <w:t>ประกัน</w:t>
      </w:r>
    </w:p>
    <w:p w14:paraId="076ECDA6" w14:textId="77777777" w:rsidR="00CC1CF6" w:rsidRPr="00EB16EC" w:rsidRDefault="00CC1CF6" w:rsidP="006538D7">
      <w:pPr>
        <w:spacing w:line="240" w:lineRule="auto"/>
        <w:ind w:left="540" w:right="63"/>
        <w:rPr>
          <w:rFonts w:ascii="Angsana New" w:hAnsi="Angsana New"/>
          <w:i/>
          <w:iCs/>
          <w:sz w:val="28"/>
          <w:szCs w:val="28"/>
        </w:rPr>
      </w:pPr>
    </w:p>
    <w:p w14:paraId="5F136DCA" w14:textId="77777777" w:rsidR="006368E0" w:rsidRPr="00EB16EC" w:rsidRDefault="00960964" w:rsidP="00960964">
      <w:pPr>
        <w:spacing w:line="240" w:lineRule="auto"/>
        <w:ind w:left="540" w:right="63"/>
        <w:rPr>
          <w:rFonts w:ascii="Angsana New" w:hAnsi="Angsana New"/>
          <w:spacing w:val="-2"/>
          <w:sz w:val="28"/>
          <w:szCs w:val="28"/>
        </w:rPr>
      </w:pPr>
      <w:r w:rsidRPr="00EB16EC">
        <w:rPr>
          <w:rFonts w:ascii="Angsana New" w:hAnsi="Angsana New"/>
          <w:sz w:val="28"/>
          <w:szCs w:val="28"/>
          <w:cs/>
        </w:rPr>
        <w:t>บริษัทย่อยได้นำที่ดินพร้อมสิ่งปลูกสร้างส่วนใหญ่ และสิ่งปลูกสร้างที่จะมีในภายหน้าไปจดจำนองเพื่อใช้เป็นหลักประกันเงิน</w:t>
      </w:r>
      <w:r w:rsidRPr="00EB16EC">
        <w:rPr>
          <w:rFonts w:ascii="Angsana New" w:hAnsi="Angsana New"/>
          <w:spacing w:val="-2"/>
          <w:sz w:val="28"/>
          <w:szCs w:val="28"/>
          <w:cs/>
        </w:rPr>
        <w:t>กู้ยืม</w:t>
      </w:r>
      <w:r w:rsidRPr="00EB16EC">
        <w:rPr>
          <w:rFonts w:ascii="Angsana New" w:hAnsi="Angsana New" w:hint="cs"/>
          <w:spacing w:val="-2"/>
          <w:sz w:val="28"/>
          <w:szCs w:val="28"/>
          <w:cs/>
        </w:rPr>
        <w:t>จากสถาบันการเงิน</w:t>
      </w:r>
      <w:r w:rsidRPr="00EB16EC">
        <w:rPr>
          <w:rFonts w:ascii="Angsana New" w:hAnsi="Angsana New"/>
          <w:spacing w:val="-2"/>
          <w:sz w:val="28"/>
          <w:szCs w:val="28"/>
          <w:cs/>
        </w:rPr>
        <w:t>ของบริษัทย่อย</w:t>
      </w:r>
      <w:r w:rsidR="002B5F36" w:rsidRPr="00EB16EC">
        <w:rPr>
          <w:rFonts w:ascii="Angsana New" w:hAnsi="Angsana New"/>
          <w:spacing w:val="-2"/>
          <w:sz w:val="28"/>
          <w:szCs w:val="28"/>
        </w:rPr>
        <w:t xml:space="preserve"> </w:t>
      </w:r>
    </w:p>
    <w:p w14:paraId="2E6E524C" w14:textId="77777777" w:rsidR="00FF4E58" w:rsidRPr="00EB16EC" w:rsidRDefault="00FF4E58" w:rsidP="00960964">
      <w:pPr>
        <w:spacing w:line="240" w:lineRule="auto"/>
        <w:ind w:left="540" w:right="63"/>
        <w:rPr>
          <w:rFonts w:ascii="Angsana New" w:hAnsi="Angsana New"/>
          <w:sz w:val="28"/>
          <w:szCs w:val="28"/>
        </w:rPr>
      </w:pPr>
    </w:p>
    <w:p w14:paraId="5957F983" w14:textId="4978424D" w:rsidR="00FF4E58" w:rsidRPr="00EB16EC" w:rsidRDefault="00FF4E58" w:rsidP="00FF4E58">
      <w:pPr>
        <w:numPr>
          <w:ilvl w:val="0"/>
          <w:numId w:val="4"/>
        </w:numPr>
        <w:tabs>
          <w:tab w:val="left" w:pos="0"/>
          <w:tab w:val="left" w:pos="540"/>
          <w:tab w:val="left" w:pos="990"/>
        </w:tabs>
        <w:spacing w:after="240" w:line="240" w:lineRule="auto"/>
        <w:ind w:left="540" w:right="-43"/>
        <w:rPr>
          <w:rFonts w:ascii="Angsana New" w:hAnsi="Angsana New"/>
          <w:sz w:val="24"/>
          <w:szCs w:val="24"/>
        </w:rPr>
      </w:pPr>
      <w:r w:rsidRPr="00EB16EC">
        <w:rPr>
          <w:rFonts w:ascii="Angsana New" w:hAnsi="Angsana New" w:hint="cs"/>
          <w:bCs/>
          <w:sz w:val="28"/>
          <w:szCs w:val="28"/>
          <w:cs/>
        </w:rPr>
        <w:t>เงินลงทุนในบริษัทย่อยและบริษัทร่วม</w:t>
      </w:r>
    </w:p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805"/>
        <w:gridCol w:w="237"/>
        <w:gridCol w:w="1223"/>
        <w:gridCol w:w="236"/>
        <w:gridCol w:w="1227"/>
      </w:tblGrid>
      <w:tr w:rsidR="008A261F" w:rsidRPr="00EB16EC" w14:paraId="578B9F68" w14:textId="77777777" w:rsidTr="002878B9">
        <w:trPr>
          <w:tblHeader/>
        </w:trPr>
        <w:tc>
          <w:tcPr>
            <w:tcW w:w="5400" w:type="dxa"/>
            <w:vAlign w:val="bottom"/>
          </w:tcPr>
          <w:p w14:paraId="0089ACE6" w14:textId="77777777" w:rsidR="008A261F" w:rsidRPr="00EB16EC" w:rsidRDefault="008A261F" w:rsidP="00A831D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B16E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  <w:p w14:paraId="3CBAB199" w14:textId="2BB33B17" w:rsidR="008A261F" w:rsidRPr="00EB16EC" w:rsidRDefault="008A261F" w:rsidP="00A831D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EB16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EB16E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EB16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EB16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30 </w:t>
            </w:r>
            <w:r w:rsidRPr="00EB16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EB16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  <w:r w:rsidRPr="00EB16EC">
              <w:rPr>
                <w:rFonts w:asciiTheme="majorBidi" w:eastAsia="Calibr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  <w:vAlign w:val="bottom"/>
          </w:tcPr>
          <w:p w14:paraId="613BFD58" w14:textId="57F9C47B" w:rsidR="008A261F" w:rsidRPr="00EB16EC" w:rsidRDefault="008A261F" w:rsidP="00A831D4">
            <w:pPr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5572F834" w14:textId="77777777" w:rsidR="008A261F" w:rsidRPr="00EB16EC" w:rsidRDefault="008A261F" w:rsidP="00A831D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36A8B78F" w14:textId="00BC3813" w:rsidR="008A261F" w:rsidRPr="00EB16EC" w:rsidRDefault="008A261F" w:rsidP="00A831D4">
            <w:pPr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196CC88" w14:textId="77777777" w:rsidR="008A261F" w:rsidRPr="00EB16EC" w:rsidRDefault="008A261F" w:rsidP="00A831D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7" w:type="dxa"/>
            <w:vAlign w:val="center"/>
          </w:tcPr>
          <w:p w14:paraId="1131403F" w14:textId="77777777" w:rsidR="008A261F" w:rsidRPr="00EB16EC" w:rsidRDefault="008A261F" w:rsidP="00A831D4">
            <w:pPr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</w:p>
          <w:p w14:paraId="297A6544" w14:textId="7D8F8E30" w:rsidR="008A261F" w:rsidRPr="00EB16EC" w:rsidRDefault="008A261F" w:rsidP="00A831D4">
            <w:pPr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7B0B57" w:rsidRPr="00EB16EC" w14:paraId="0C889CD0" w14:textId="77777777" w:rsidTr="002878B9">
        <w:tc>
          <w:tcPr>
            <w:tcW w:w="5400" w:type="dxa"/>
            <w:shd w:val="clear" w:color="auto" w:fill="auto"/>
            <w:vAlign w:val="bottom"/>
          </w:tcPr>
          <w:p w14:paraId="48A79DA1" w14:textId="77777777" w:rsidR="007B0B57" w:rsidRPr="00CB0515" w:rsidRDefault="007B0B57" w:rsidP="00A831D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5" w:type="dxa"/>
          </w:tcPr>
          <w:p w14:paraId="6156F816" w14:textId="77777777" w:rsidR="007B0B57" w:rsidRPr="00EB16EC" w:rsidRDefault="007B0B57" w:rsidP="00A831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0785296" w14:textId="77777777" w:rsidR="007B0B57" w:rsidRPr="00EB16EC" w:rsidRDefault="007B0B57" w:rsidP="00A831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0305223B" w14:textId="77777777" w:rsidR="007B0B57" w:rsidRPr="008B3151" w:rsidRDefault="007B0B57" w:rsidP="008B315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76FEEDD3" w14:textId="77777777" w:rsidR="007B0B57" w:rsidRPr="00EB16EC" w:rsidRDefault="007B0B57" w:rsidP="00A831D4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7" w:type="dxa"/>
          </w:tcPr>
          <w:p w14:paraId="2CF6A0EE" w14:textId="115C0945" w:rsidR="007B0B57" w:rsidRPr="00EB16EC" w:rsidRDefault="007B0B57" w:rsidP="007B0B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8A261F" w:rsidRPr="00EB16EC" w14:paraId="2D6B4DF7" w14:textId="77777777" w:rsidTr="002878B9">
        <w:tc>
          <w:tcPr>
            <w:tcW w:w="5400" w:type="dxa"/>
            <w:shd w:val="clear" w:color="auto" w:fill="auto"/>
            <w:vAlign w:val="bottom"/>
          </w:tcPr>
          <w:p w14:paraId="6E70DA81" w14:textId="77777777" w:rsidR="008A261F" w:rsidRPr="00CB0515" w:rsidRDefault="008A261F" w:rsidP="00A831D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5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05" w:type="dxa"/>
          </w:tcPr>
          <w:p w14:paraId="7A7B71A2" w14:textId="77777777" w:rsidR="008A261F" w:rsidRPr="00EB16EC" w:rsidRDefault="008A261F" w:rsidP="00A831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CC34DE8" w14:textId="77777777" w:rsidR="008A261F" w:rsidRPr="00EB16EC" w:rsidRDefault="008A261F" w:rsidP="00A831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1B90B971" w14:textId="77777777" w:rsidR="008A261F" w:rsidRPr="008B3151" w:rsidRDefault="008A261F" w:rsidP="008B315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1A26D6C8" w14:textId="77777777" w:rsidR="008A261F" w:rsidRPr="00EB16EC" w:rsidRDefault="008A261F" w:rsidP="00A831D4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7" w:type="dxa"/>
          </w:tcPr>
          <w:p w14:paraId="5F0A6902" w14:textId="77777777" w:rsidR="008A261F" w:rsidRPr="00EB16EC" w:rsidRDefault="008A261F" w:rsidP="00A831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261F" w:rsidRPr="00EB16EC" w14:paraId="68A23E3F" w14:textId="77777777" w:rsidTr="002878B9">
        <w:tc>
          <w:tcPr>
            <w:tcW w:w="5400" w:type="dxa"/>
            <w:shd w:val="clear" w:color="auto" w:fill="auto"/>
            <w:vAlign w:val="bottom"/>
          </w:tcPr>
          <w:p w14:paraId="66503C17" w14:textId="4BD2ED2F" w:rsidR="00A568BD" w:rsidRPr="00A568BD" w:rsidRDefault="008A261F" w:rsidP="00A831D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9A0E6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เพิ่มทุนในบริษัท</w:t>
            </w:r>
            <w:r w:rsidR="0051633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E242B2" w:rsidRPr="00EB16E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ยูนิเวนเจอร์ บีจีพี จำกัด</w:t>
            </w:r>
          </w:p>
        </w:tc>
        <w:tc>
          <w:tcPr>
            <w:tcW w:w="805" w:type="dxa"/>
          </w:tcPr>
          <w:p w14:paraId="2F1E2B74" w14:textId="23F3793A" w:rsidR="008A261F" w:rsidRPr="009B109E" w:rsidRDefault="008A261F" w:rsidP="009B109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</w:tcPr>
          <w:p w14:paraId="3375C69A" w14:textId="77777777" w:rsidR="008A261F" w:rsidRPr="00EB16EC" w:rsidRDefault="008A261F" w:rsidP="00A831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4850C408" w14:textId="04B4EF7D" w:rsidR="008A261F" w:rsidRPr="00F049E5" w:rsidRDefault="008A261F" w:rsidP="008B315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D7D48B0" w14:textId="77777777" w:rsidR="008A261F" w:rsidRPr="00EB16EC" w:rsidRDefault="008A261F" w:rsidP="00A831D4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2A5A635A" w14:textId="234033F3" w:rsidR="008A261F" w:rsidRPr="00E242B2" w:rsidRDefault="00E242B2" w:rsidP="00A831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25.00</w:t>
            </w:r>
          </w:p>
        </w:tc>
      </w:tr>
      <w:tr w:rsidR="00A568BD" w:rsidRPr="00EB16EC" w14:paraId="455F5F10" w14:textId="77777777" w:rsidTr="002878B9">
        <w:tc>
          <w:tcPr>
            <w:tcW w:w="5400" w:type="dxa"/>
            <w:shd w:val="clear" w:color="auto" w:fill="auto"/>
            <w:vAlign w:val="bottom"/>
          </w:tcPr>
          <w:p w14:paraId="03189A40" w14:textId="75E1FFC9" w:rsidR="00A568BD" w:rsidRPr="00CB0515" w:rsidRDefault="00A568BD" w:rsidP="00A831D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0E6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เพิ่มทุนในบริษัท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ยูนิ</w:t>
            </w:r>
            <w:r w:rsidR="00C33E0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วนเจอร์ แอสเซท แมเนจเม้นท์ </w:t>
            </w:r>
            <w:r w:rsidRPr="00EB16E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805" w:type="dxa"/>
          </w:tcPr>
          <w:p w14:paraId="61E239BA" w14:textId="77777777" w:rsidR="00A568BD" w:rsidRPr="00EB16EC" w:rsidRDefault="00A568BD" w:rsidP="00A831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ECD826B" w14:textId="77777777" w:rsidR="00A568BD" w:rsidRPr="00EB16EC" w:rsidRDefault="00A568BD" w:rsidP="00A831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6D111849" w14:textId="2C54336D" w:rsidR="00A568BD" w:rsidRPr="008B3151" w:rsidRDefault="00A568BD" w:rsidP="008B315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43DDAB6B" w14:textId="77777777" w:rsidR="00A568BD" w:rsidRPr="00EB16EC" w:rsidRDefault="00A568BD" w:rsidP="00A831D4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7" w:type="dxa"/>
          </w:tcPr>
          <w:p w14:paraId="2A060E4D" w14:textId="692484CC" w:rsidR="00A568BD" w:rsidRPr="00EB16EC" w:rsidRDefault="00A568BD" w:rsidP="00A831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7.69</w:t>
            </w:r>
          </w:p>
        </w:tc>
      </w:tr>
      <w:tr w:rsidR="002878B9" w:rsidRPr="00EB16EC" w14:paraId="75DA8BE5" w14:textId="77777777" w:rsidTr="002878B9">
        <w:tc>
          <w:tcPr>
            <w:tcW w:w="5400" w:type="dxa"/>
            <w:shd w:val="clear" w:color="auto" w:fill="auto"/>
            <w:vAlign w:val="bottom"/>
          </w:tcPr>
          <w:p w14:paraId="7D2FA788" w14:textId="7E090631" w:rsidR="002878B9" w:rsidRPr="000E374F" w:rsidRDefault="002878B9" w:rsidP="002878B9">
            <w:pPr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9A0E69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ซื้อเงินลงทุนในบริษัท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คอลเลคทีฟ จำกัด</w:t>
            </w:r>
          </w:p>
        </w:tc>
        <w:tc>
          <w:tcPr>
            <w:tcW w:w="805" w:type="dxa"/>
          </w:tcPr>
          <w:p w14:paraId="283AF6BB" w14:textId="77777777" w:rsidR="002878B9" w:rsidRPr="00EB16EC" w:rsidRDefault="002878B9" w:rsidP="002878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7918342E" w14:textId="77777777" w:rsidR="002878B9" w:rsidRPr="00EB16EC" w:rsidRDefault="002878B9" w:rsidP="002878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3096B728" w14:textId="3545AC19" w:rsidR="002878B9" w:rsidRPr="008B3151" w:rsidRDefault="002878B9" w:rsidP="002878B9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20FD497B" w14:textId="77777777" w:rsidR="002878B9" w:rsidRPr="00EB16EC" w:rsidRDefault="002878B9" w:rsidP="002878B9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7" w:type="dxa"/>
          </w:tcPr>
          <w:p w14:paraId="2FF8C642" w14:textId="0CC2E02F" w:rsidR="002878B9" w:rsidRDefault="002878B9" w:rsidP="002878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0.02</w:t>
            </w:r>
          </w:p>
        </w:tc>
      </w:tr>
      <w:tr w:rsidR="002878B9" w:rsidRPr="00EB16EC" w14:paraId="53DA3599" w14:textId="77777777" w:rsidTr="002878B9">
        <w:tc>
          <w:tcPr>
            <w:tcW w:w="5400" w:type="dxa"/>
            <w:shd w:val="clear" w:color="auto" w:fill="auto"/>
            <w:vAlign w:val="bottom"/>
          </w:tcPr>
          <w:p w14:paraId="39BBE42A" w14:textId="6ADBA231" w:rsidR="002878B9" w:rsidRPr="009A0E69" w:rsidRDefault="002878B9" w:rsidP="002878B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374F">
              <w:rPr>
                <w:rFonts w:asciiTheme="majorBidi" w:hAnsiTheme="majorBidi"/>
                <w:sz w:val="28"/>
                <w:szCs w:val="28"/>
                <w:cs/>
              </w:rPr>
              <w:t>ขายเงินลงทุนในบริษัท ยูนิเวนเจอร์ รีท แมเนจเม้นท์ จำกัด</w:t>
            </w:r>
          </w:p>
        </w:tc>
        <w:tc>
          <w:tcPr>
            <w:tcW w:w="805" w:type="dxa"/>
          </w:tcPr>
          <w:p w14:paraId="782CFE6A" w14:textId="77777777" w:rsidR="002878B9" w:rsidRPr="00EB16EC" w:rsidRDefault="002878B9" w:rsidP="002878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71291C92" w14:textId="77777777" w:rsidR="002878B9" w:rsidRPr="00EB16EC" w:rsidRDefault="002878B9" w:rsidP="002878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5139F4D0" w14:textId="4CE80A35" w:rsidR="002878B9" w:rsidRPr="008B3151" w:rsidRDefault="002878B9" w:rsidP="002878B9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3771BF6E" w14:textId="77777777" w:rsidR="002878B9" w:rsidRPr="00EB16EC" w:rsidRDefault="002878B9" w:rsidP="002878B9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7" w:type="dxa"/>
          </w:tcPr>
          <w:p w14:paraId="21C9C012" w14:textId="17A868E4" w:rsidR="002878B9" w:rsidRDefault="002878B9" w:rsidP="002878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(10.00)</w:t>
            </w:r>
          </w:p>
        </w:tc>
      </w:tr>
      <w:tr w:rsidR="002878B9" w:rsidRPr="00EB16EC" w14:paraId="4D1F7AEC" w14:textId="77777777" w:rsidTr="002878B9">
        <w:tc>
          <w:tcPr>
            <w:tcW w:w="5400" w:type="dxa"/>
            <w:shd w:val="clear" w:color="auto" w:fill="auto"/>
            <w:vAlign w:val="bottom"/>
          </w:tcPr>
          <w:p w14:paraId="4809ACA6" w14:textId="77777777" w:rsidR="002878B9" w:rsidRPr="00CB0515" w:rsidRDefault="002878B9" w:rsidP="002878B9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05" w:type="dxa"/>
          </w:tcPr>
          <w:p w14:paraId="363144D5" w14:textId="77777777" w:rsidR="002878B9" w:rsidRPr="00AE1D91" w:rsidRDefault="002878B9" w:rsidP="002878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7" w:type="dxa"/>
          </w:tcPr>
          <w:p w14:paraId="1B2A61C5" w14:textId="77777777" w:rsidR="002878B9" w:rsidRPr="00AE1D91" w:rsidRDefault="002878B9" w:rsidP="002878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23" w:type="dxa"/>
            <w:vAlign w:val="bottom"/>
          </w:tcPr>
          <w:p w14:paraId="43F5737F" w14:textId="77777777" w:rsidR="002878B9" w:rsidRPr="00AE1D91" w:rsidRDefault="002878B9" w:rsidP="002878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A5C9A11" w14:textId="77777777" w:rsidR="002878B9" w:rsidRPr="00AE1D91" w:rsidRDefault="002878B9" w:rsidP="002878B9">
            <w:pPr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27" w:type="dxa"/>
            <w:vAlign w:val="bottom"/>
          </w:tcPr>
          <w:p w14:paraId="0D8F4A3B" w14:textId="77777777" w:rsidR="002878B9" w:rsidRPr="00AE1D91" w:rsidRDefault="002878B9" w:rsidP="002878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</w:tr>
      <w:tr w:rsidR="002878B9" w:rsidRPr="00EB16EC" w14:paraId="69BA2343" w14:textId="77777777" w:rsidTr="002878B9">
        <w:tc>
          <w:tcPr>
            <w:tcW w:w="5400" w:type="dxa"/>
            <w:shd w:val="clear" w:color="auto" w:fill="auto"/>
            <w:vAlign w:val="bottom"/>
          </w:tcPr>
          <w:p w14:paraId="7FD345EC" w14:textId="77777777" w:rsidR="002878B9" w:rsidRPr="00CB0515" w:rsidRDefault="002878B9" w:rsidP="002878B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5" w:type="dxa"/>
          </w:tcPr>
          <w:p w14:paraId="672E74C7" w14:textId="77777777" w:rsidR="002878B9" w:rsidRPr="00EB16EC" w:rsidRDefault="002878B9" w:rsidP="002878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7C42F4D8" w14:textId="77777777" w:rsidR="002878B9" w:rsidRPr="00EB16EC" w:rsidRDefault="002878B9" w:rsidP="002878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2FB7FAA8" w14:textId="77777777" w:rsidR="002878B9" w:rsidRPr="00EB16EC" w:rsidRDefault="002878B9" w:rsidP="002878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017BFFF" w14:textId="77777777" w:rsidR="002878B9" w:rsidRPr="00EB16EC" w:rsidRDefault="002878B9" w:rsidP="002878B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6A2D5F9E" w14:textId="77777777" w:rsidR="002878B9" w:rsidRPr="00EB16EC" w:rsidRDefault="002878B9" w:rsidP="002878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</w:tr>
    </w:tbl>
    <w:p w14:paraId="68A9EE74" w14:textId="77777777" w:rsidR="00A52E8E" w:rsidRDefault="00A52E8E" w:rsidP="00A52E8E">
      <w:pPr>
        <w:ind w:right="-25"/>
        <w:rPr>
          <w:rFonts w:ascii="Angsana New" w:hAnsi="Angsana New"/>
          <w:spacing w:val="-4"/>
          <w:sz w:val="28"/>
          <w:szCs w:val="28"/>
        </w:rPr>
      </w:pPr>
    </w:p>
    <w:p w14:paraId="6A05EF5A" w14:textId="77777777" w:rsidR="007B0B57" w:rsidRDefault="007B0B57">
      <w:r>
        <w:br w:type="page"/>
      </w:r>
    </w:p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805"/>
        <w:gridCol w:w="237"/>
        <w:gridCol w:w="1223"/>
        <w:gridCol w:w="236"/>
        <w:gridCol w:w="1227"/>
      </w:tblGrid>
      <w:tr w:rsidR="002878B9" w:rsidRPr="00EB16EC" w14:paraId="576F4E0D" w14:textId="77777777" w:rsidTr="002878B9">
        <w:trPr>
          <w:tblHeader/>
        </w:trPr>
        <w:tc>
          <w:tcPr>
            <w:tcW w:w="5400" w:type="dxa"/>
            <w:vAlign w:val="bottom"/>
          </w:tcPr>
          <w:p w14:paraId="328E095C" w14:textId="7890E74A" w:rsidR="002878B9" w:rsidRPr="00EB16EC" w:rsidRDefault="002878B9" w:rsidP="002878B9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B16E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  <w:p w14:paraId="0E09E052" w14:textId="77777777" w:rsidR="002878B9" w:rsidRPr="00EB16EC" w:rsidRDefault="002878B9" w:rsidP="002878B9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EB16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EB16E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EB16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EB16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30 </w:t>
            </w:r>
            <w:r w:rsidRPr="00EB16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EB16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  <w:r w:rsidRPr="00EB16EC">
              <w:rPr>
                <w:rFonts w:asciiTheme="majorBidi" w:eastAsia="Calibr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  <w:vAlign w:val="bottom"/>
          </w:tcPr>
          <w:p w14:paraId="2BEF71B9" w14:textId="54409313" w:rsidR="002878B9" w:rsidRPr="00EB16EC" w:rsidRDefault="002878B9" w:rsidP="002878B9">
            <w:pPr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1BEA8812" w14:textId="77777777" w:rsidR="002878B9" w:rsidRPr="00EB16EC" w:rsidRDefault="002878B9" w:rsidP="002878B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0F72E76B" w14:textId="3556911A" w:rsidR="002878B9" w:rsidRPr="00EB16EC" w:rsidRDefault="002878B9" w:rsidP="002878B9">
            <w:pPr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624B549" w14:textId="77777777" w:rsidR="002878B9" w:rsidRPr="00EB16EC" w:rsidRDefault="002878B9" w:rsidP="002878B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64BD850C" w14:textId="7C3AF388" w:rsidR="002878B9" w:rsidRPr="00EB16EC" w:rsidRDefault="002878B9" w:rsidP="002878B9">
            <w:pPr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878B9" w:rsidRPr="00EB16EC" w14:paraId="414E04BF" w14:textId="77777777" w:rsidTr="002878B9">
        <w:tc>
          <w:tcPr>
            <w:tcW w:w="5400" w:type="dxa"/>
            <w:shd w:val="clear" w:color="auto" w:fill="auto"/>
            <w:vAlign w:val="bottom"/>
          </w:tcPr>
          <w:p w14:paraId="33351506" w14:textId="77777777" w:rsidR="002878B9" w:rsidRPr="00EB16EC" w:rsidRDefault="002878B9" w:rsidP="002878B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5" w:type="dxa"/>
          </w:tcPr>
          <w:p w14:paraId="16744CDE" w14:textId="77777777" w:rsidR="002878B9" w:rsidRPr="00EB16EC" w:rsidRDefault="002878B9" w:rsidP="002878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6B59148" w14:textId="77777777" w:rsidR="002878B9" w:rsidRPr="00EB16EC" w:rsidRDefault="002878B9" w:rsidP="002878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7E932635" w14:textId="55095CC6" w:rsidR="002878B9" w:rsidRPr="00EB16EC" w:rsidRDefault="002878B9" w:rsidP="002878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2DC227" w14:textId="77777777" w:rsidR="002878B9" w:rsidRPr="00EB16EC" w:rsidRDefault="002878B9" w:rsidP="002878B9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7" w:type="dxa"/>
          </w:tcPr>
          <w:p w14:paraId="5C4DA692" w14:textId="7C9DA83B" w:rsidR="002878B9" w:rsidRPr="00EB16EC" w:rsidRDefault="002878B9" w:rsidP="007B0B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2878B9" w:rsidRPr="00EB16EC" w14:paraId="5429DAE7" w14:textId="77777777" w:rsidTr="002878B9">
        <w:tc>
          <w:tcPr>
            <w:tcW w:w="5400" w:type="dxa"/>
            <w:shd w:val="clear" w:color="auto" w:fill="auto"/>
            <w:vAlign w:val="bottom"/>
          </w:tcPr>
          <w:p w14:paraId="43A6738F" w14:textId="6A41784F" w:rsidR="002878B9" w:rsidRPr="00CB0515" w:rsidRDefault="002878B9" w:rsidP="002878B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05" w:type="dxa"/>
          </w:tcPr>
          <w:p w14:paraId="63AC147B" w14:textId="77777777" w:rsidR="002878B9" w:rsidRPr="00EB16EC" w:rsidRDefault="002878B9" w:rsidP="002878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5B9AA339" w14:textId="77777777" w:rsidR="002878B9" w:rsidRPr="00EB16EC" w:rsidRDefault="002878B9" w:rsidP="002878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5674BB2A" w14:textId="77777777" w:rsidR="002878B9" w:rsidRPr="00EB16EC" w:rsidRDefault="002878B9" w:rsidP="002878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73D24F4" w14:textId="77777777" w:rsidR="002878B9" w:rsidRPr="00EB16EC" w:rsidRDefault="002878B9" w:rsidP="002878B9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497F5CC6" w14:textId="77777777" w:rsidR="002878B9" w:rsidRPr="00EB16EC" w:rsidRDefault="002878B9" w:rsidP="002878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78B9" w:rsidRPr="009A0E69" w14:paraId="0FE1B3DA" w14:textId="77777777" w:rsidTr="002878B9">
        <w:tc>
          <w:tcPr>
            <w:tcW w:w="5400" w:type="dxa"/>
            <w:shd w:val="clear" w:color="auto" w:fill="auto"/>
            <w:vAlign w:val="bottom"/>
          </w:tcPr>
          <w:p w14:paraId="64BFA5B5" w14:textId="6D828AE4" w:rsidR="002878B9" w:rsidRPr="009A0E69" w:rsidRDefault="002878B9" w:rsidP="002878B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  <w:cs/>
              </w:rPr>
              <w:t>ขายเงินลงทุนในบริษัท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C0542C">
              <w:rPr>
                <w:rFonts w:asciiTheme="majorBidi" w:hAnsiTheme="majorBidi"/>
                <w:sz w:val="28"/>
                <w:szCs w:val="28"/>
                <w:cs/>
              </w:rPr>
              <w:t>สโตนเฮ้นจ์ อินเตอร์ จ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ำ</w:t>
            </w:r>
            <w:r w:rsidRPr="00C0542C">
              <w:rPr>
                <w:rFonts w:asciiTheme="majorBidi" w:hAnsiTheme="majorBidi"/>
                <w:sz w:val="28"/>
                <w:szCs w:val="28"/>
                <w:cs/>
              </w:rPr>
              <w:t>กัด (มหาชน)</w:t>
            </w:r>
          </w:p>
        </w:tc>
        <w:tc>
          <w:tcPr>
            <w:tcW w:w="805" w:type="dxa"/>
          </w:tcPr>
          <w:p w14:paraId="27451022" w14:textId="77777777" w:rsidR="002878B9" w:rsidRPr="009B109E" w:rsidRDefault="002878B9" w:rsidP="002878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1F88BA1A" w14:textId="77777777" w:rsidR="002878B9" w:rsidRPr="00EB16EC" w:rsidRDefault="002878B9" w:rsidP="002878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5B583170" w14:textId="6338F8F6" w:rsidR="002878B9" w:rsidRPr="00EB16EC" w:rsidRDefault="002878B9" w:rsidP="002878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616D8627" w14:textId="77777777" w:rsidR="002878B9" w:rsidRPr="00EB16EC" w:rsidRDefault="002878B9" w:rsidP="002878B9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7" w:type="dxa"/>
          </w:tcPr>
          <w:p w14:paraId="2ACFB286" w14:textId="7B7FCEA2" w:rsidR="002878B9" w:rsidRPr="009A0E69" w:rsidRDefault="00C66878" w:rsidP="002878B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878B9" w:rsidRPr="00823F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20621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8</w:t>
            </w:r>
            <w:r w:rsidR="002878B9" w:rsidRPr="00823F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20621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759AF1F1" w14:textId="77777777" w:rsidR="00A52E8E" w:rsidRDefault="00A52E8E" w:rsidP="00A52E8E">
      <w:pPr>
        <w:ind w:right="-25"/>
        <w:rPr>
          <w:rFonts w:ascii="Angsana New" w:hAnsi="Angsana New"/>
          <w:spacing w:val="-4"/>
          <w:sz w:val="28"/>
          <w:szCs w:val="28"/>
        </w:rPr>
      </w:pPr>
    </w:p>
    <w:p w14:paraId="2CD1A18E" w14:textId="0D686244" w:rsidR="00EE4BB9" w:rsidRPr="00EB16EC" w:rsidRDefault="00EE4BB9" w:rsidP="00EE4BB9">
      <w:pPr>
        <w:ind w:left="540" w:right="-25"/>
        <w:rPr>
          <w:rFonts w:ascii="Angsana New" w:hAnsi="Angsana New"/>
          <w:spacing w:val="-4"/>
          <w:sz w:val="28"/>
          <w:szCs w:val="28"/>
        </w:rPr>
      </w:pPr>
      <w:r w:rsidRPr="00EB16EC">
        <w:rPr>
          <w:rFonts w:ascii="Angsana New" w:hAnsi="Angsana New"/>
          <w:spacing w:val="-4"/>
          <w:sz w:val="28"/>
          <w:szCs w:val="28"/>
          <w:cs/>
        </w:rPr>
        <w:t xml:space="preserve">ในการประชุมวิสามัญผู้ถือหุ้นครั้งที่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1/2564 </w:t>
      </w:r>
      <w:r w:rsidRPr="00EB16EC">
        <w:rPr>
          <w:rFonts w:ascii="Angsana New" w:hAnsi="Angsana New"/>
          <w:spacing w:val="-4"/>
          <w:sz w:val="28"/>
          <w:szCs w:val="28"/>
          <w:cs/>
        </w:rPr>
        <w:t xml:space="preserve">ของบริษัท เอสโก้ เวนเจอร์ จำกัด เมื่อวันที่ </w:t>
      </w:r>
      <w:r w:rsidRPr="00EB16EC">
        <w:rPr>
          <w:rFonts w:ascii="Angsana New" w:hAnsi="Angsana New"/>
          <w:spacing w:val="-4"/>
          <w:sz w:val="28"/>
          <w:szCs w:val="28"/>
        </w:rPr>
        <w:t>4</w:t>
      </w:r>
      <w:r w:rsidRPr="00EB16EC">
        <w:rPr>
          <w:rFonts w:ascii="Angsana New" w:hAnsi="Angsana New"/>
          <w:spacing w:val="-4"/>
          <w:sz w:val="28"/>
          <w:szCs w:val="28"/>
          <w:cs/>
        </w:rPr>
        <w:t xml:space="preserve"> กุมภาพันธ์ </w:t>
      </w:r>
      <w:r w:rsidRPr="00EB16EC">
        <w:rPr>
          <w:rFonts w:ascii="Angsana New" w:eastAsia="Batang" w:hAnsi="Angsana New"/>
          <w:sz w:val="28"/>
          <w:szCs w:val="28"/>
        </w:rPr>
        <w:t xml:space="preserve">2564 </w:t>
      </w:r>
      <w:r w:rsidRPr="00EB16EC">
        <w:rPr>
          <w:rFonts w:ascii="Angsana New" w:hAnsi="Angsana New"/>
          <w:spacing w:val="-4"/>
          <w:sz w:val="28"/>
          <w:szCs w:val="28"/>
          <w:cs/>
        </w:rPr>
        <w:t>ผู้ถือหุ้นมีมติอนุม</w:t>
      </w:r>
      <w:r w:rsidRPr="00EB16EC">
        <w:rPr>
          <w:rFonts w:ascii="Angsana New" w:hAnsi="Angsana New" w:hint="cs"/>
          <w:spacing w:val="-4"/>
          <w:sz w:val="28"/>
          <w:szCs w:val="28"/>
          <w:cs/>
        </w:rPr>
        <w:t>ั</w:t>
      </w:r>
      <w:r w:rsidRPr="00EB16EC">
        <w:rPr>
          <w:rFonts w:ascii="Angsana New" w:hAnsi="Angsana New"/>
          <w:spacing w:val="-4"/>
          <w:sz w:val="28"/>
          <w:szCs w:val="28"/>
          <w:cs/>
        </w:rPr>
        <w:t xml:space="preserve">ติลดทุนจดทะเบียนของบริษัทเพื่อชดเชยผลขาดทุนสะสม โดยลดทุนจดทะเบียนจำนวน </w:t>
      </w:r>
      <w:r w:rsidRPr="00EB16EC">
        <w:rPr>
          <w:rFonts w:ascii="Angsana New" w:hAnsi="Angsana New"/>
          <w:spacing w:val="-4"/>
          <w:sz w:val="28"/>
          <w:szCs w:val="28"/>
        </w:rPr>
        <w:t>37.50</w:t>
      </w:r>
      <w:r w:rsidRPr="00EB16EC">
        <w:rPr>
          <w:rFonts w:ascii="Angsana New" w:hAnsi="Angsana New"/>
          <w:spacing w:val="-4"/>
          <w:sz w:val="28"/>
          <w:szCs w:val="28"/>
          <w:cs/>
        </w:rPr>
        <w:t xml:space="preserve"> ล้านบาท จากทุนจดทะเบียนเดิม </w:t>
      </w:r>
      <w:r w:rsidRPr="00EB16EC">
        <w:rPr>
          <w:rFonts w:ascii="Angsana New" w:hAnsi="Angsana New"/>
          <w:spacing w:val="-4"/>
          <w:sz w:val="28"/>
          <w:szCs w:val="28"/>
        </w:rPr>
        <w:t>50.00</w:t>
      </w:r>
      <w:r w:rsidRPr="00EB16EC">
        <w:rPr>
          <w:rFonts w:ascii="Angsana New" w:hAnsi="Angsana New"/>
          <w:spacing w:val="-4"/>
          <w:sz w:val="28"/>
          <w:szCs w:val="28"/>
          <w:cs/>
        </w:rPr>
        <w:t xml:space="preserve"> ล้านบาท เป็นทุนจดทะเบียนใหม่จำนวน </w:t>
      </w:r>
      <w:r w:rsidRPr="00EB16EC">
        <w:rPr>
          <w:rFonts w:ascii="Angsana New" w:hAnsi="Angsana New"/>
          <w:spacing w:val="-4"/>
          <w:sz w:val="28"/>
          <w:szCs w:val="28"/>
        </w:rPr>
        <w:t>12.50</w:t>
      </w:r>
      <w:r w:rsidRPr="00EB16EC">
        <w:rPr>
          <w:rFonts w:ascii="Angsana New" w:hAnsi="Angsana New"/>
          <w:spacing w:val="-4"/>
          <w:sz w:val="28"/>
          <w:szCs w:val="28"/>
          <w:cs/>
        </w:rPr>
        <w:t xml:space="preserve"> ล้านบาท มีมูลค่าที่ตราไว้หุ้นละ </w:t>
      </w:r>
      <w:r w:rsidRPr="00EB16EC">
        <w:rPr>
          <w:rFonts w:ascii="Angsana New" w:hAnsi="Angsana New"/>
          <w:spacing w:val="-4"/>
          <w:sz w:val="28"/>
          <w:szCs w:val="28"/>
        </w:rPr>
        <w:t>10</w:t>
      </w:r>
      <w:r w:rsidRPr="00EB16EC">
        <w:rPr>
          <w:rFonts w:ascii="Angsana New" w:hAnsi="Angsana New"/>
          <w:spacing w:val="-4"/>
          <w:sz w:val="28"/>
          <w:szCs w:val="28"/>
          <w:cs/>
        </w:rPr>
        <w:t xml:space="preserve"> บาท บริษัทย่อยดังกล่าวได้ดำเนินการจดทะเบียนลดทุนกับกรมพัฒนาธุรกิจการค้า กระทรวงพาณิชย์แล้วเมื่อวันที่ </w:t>
      </w:r>
      <w:r w:rsidRPr="00EB16EC">
        <w:rPr>
          <w:rFonts w:ascii="Angsana New" w:hAnsi="Angsana New"/>
          <w:spacing w:val="-4"/>
          <w:sz w:val="28"/>
          <w:szCs w:val="28"/>
        </w:rPr>
        <w:t>11</w:t>
      </w:r>
      <w:r w:rsidRPr="00EB16EC">
        <w:rPr>
          <w:rFonts w:ascii="Angsana New" w:hAnsi="Angsana New"/>
          <w:spacing w:val="-4"/>
          <w:sz w:val="28"/>
          <w:szCs w:val="28"/>
          <w:cs/>
        </w:rPr>
        <w:t xml:space="preserve"> มีนาคม </w:t>
      </w:r>
      <w:r w:rsidRPr="00EB16EC">
        <w:rPr>
          <w:rFonts w:ascii="Angsana New" w:eastAsia="Batang" w:hAnsi="Angsana New"/>
          <w:sz w:val="28"/>
          <w:szCs w:val="28"/>
        </w:rPr>
        <w:t>2564</w:t>
      </w:r>
    </w:p>
    <w:p w14:paraId="012FA061" w14:textId="77777777" w:rsidR="00EE4BB9" w:rsidRPr="00EB16EC" w:rsidRDefault="00EE4BB9" w:rsidP="00EE4BB9">
      <w:pPr>
        <w:ind w:left="540" w:right="-25"/>
        <w:rPr>
          <w:rFonts w:ascii="Angsana New" w:hAnsi="Angsana New"/>
          <w:spacing w:val="-4"/>
          <w:sz w:val="24"/>
          <w:szCs w:val="24"/>
        </w:rPr>
      </w:pPr>
      <w:r w:rsidRPr="00EB16EC">
        <w:rPr>
          <w:rFonts w:ascii="Angsana New" w:hAnsi="Angsana New"/>
          <w:spacing w:val="-4"/>
          <w:sz w:val="28"/>
          <w:szCs w:val="28"/>
        </w:rPr>
        <w:t> </w:t>
      </w:r>
    </w:p>
    <w:p w14:paraId="1B2849E9" w14:textId="77777777" w:rsidR="00EE4BB9" w:rsidRPr="00EB16EC" w:rsidRDefault="00EE4BB9" w:rsidP="0020621F">
      <w:pPr>
        <w:shd w:val="clear" w:color="auto" w:fill="FFFFFF"/>
        <w:spacing w:line="240" w:lineRule="auto"/>
        <w:ind w:left="547"/>
        <w:rPr>
          <w:rFonts w:ascii="Angsana New" w:hAnsi="Angsana New"/>
          <w:spacing w:val="-4"/>
          <w:sz w:val="28"/>
          <w:szCs w:val="28"/>
        </w:rPr>
      </w:pPr>
      <w:r w:rsidRPr="00EB16EC">
        <w:rPr>
          <w:rFonts w:ascii="Angsana New" w:hAnsi="Angsana New"/>
          <w:spacing w:val="-4"/>
          <w:sz w:val="28"/>
          <w:szCs w:val="28"/>
          <w:cs/>
        </w:rPr>
        <w:t xml:space="preserve">ในการประชุมวิสามัญผู้ถือหุ้นครั้งที่ </w:t>
      </w:r>
      <w:r w:rsidRPr="00EB16EC">
        <w:rPr>
          <w:rFonts w:ascii="Angsana New" w:hAnsi="Angsana New"/>
          <w:spacing w:val="-4"/>
          <w:sz w:val="28"/>
          <w:szCs w:val="28"/>
        </w:rPr>
        <w:t>1/2564</w:t>
      </w:r>
      <w:r w:rsidRPr="00EB16EC">
        <w:rPr>
          <w:rFonts w:ascii="Angsana New" w:hAnsi="Angsana New"/>
          <w:spacing w:val="-4"/>
          <w:sz w:val="28"/>
          <w:szCs w:val="28"/>
          <w:cs/>
        </w:rPr>
        <w:t xml:space="preserve"> ของบริษัท แกรนด์ ยู ลิฟวิ่ง จำกัด เมื่อวันที่ </w:t>
      </w:r>
      <w:r w:rsidRPr="00EB16EC">
        <w:rPr>
          <w:rFonts w:ascii="Angsana New" w:hAnsi="Angsana New"/>
          <w:spacing w:val="-4"/>
          <w:sz w:val="28"/>
          <w:szCs w:val="28"/>
        </w:rPr>
        <w:t>4</w:t>
      </w:r>
      <w:r w:rsidRPr="00EB16EC">
        <w:rPr>
          <w:rFonts w:ascii="Angsana New" w:hAnsi="Angsana New"/>
          <w:spacing w:val="-4"/>
          <w:sz w:val="28"/>
          <w:szCs w:val="28"/>
          <w:cs/>
        </w:rPr>
        <w:t xml:space="preserve"> กุมภาพันธ์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2564 </w:t>
      </w:r>
      <w:r w:rsidRPr="00EB16EC">
        <w:rPr>
          <w:rFonts w:ascii="Angsana New" w:hAnsi="Angsana New"/>
          <w:spacing w:val="-4"/>
          <w:sz w:val="28"/>
          <w:szCs w:val="28"/>
          <w:cs/>
        </w:rPr>
        <w:t>ผู้ถือหุ้นมีมติอนุม</w:t>
      </w:r>
      <w:r w:rsidRPr="00EB16EC">
        <w:rPr>
          <w:rFonts w:ascii="Angsana New" w:hAnsi="Angsana New" w:hint="cs"/>
          <w:spacing w:val="-4"/>
          <w:sz w:val="28"/>
          <w:szCs w:val="28"/>
          <w:cs/>
        </w:rPr>
        <w:t>ัติ</w:t>
      </w:r>
      <w:r w:rsidRPr="00EB16EC">
        <w:rPr>
          <w:rFonts w:ascii="Angsana New" w:hAnsi="Angsana New"/>
          <w:spacing w:val="-4"/>
          <w:sz w:val="28"/>
          <w:szCs w:val="28"/>
          <w:cs/>
        </w:rPr>
        <w:t xml:space="preserve">ลดทุนจดทะเบียนของบริษัท โดยลดทุนจดทะเบียนจำนวน </w:t>
      </w:r>
      <w:r w:rsidRPr="00EB16EC">
        <w:rPr>
          <w:rFonts w:ascii="Angsana New" w:hAnsi="Angsana New"/>
          <w:spacing w:val="-4"/>
          <w:sz w:val="28"/>
          <w:szCs w:val="28"/>
        </w:rPr>
        <w:t>180.05</w:t>
      </w:r>
      <w:r w:rsidRPr="00EB16EC">
        <w:rPr>
          <w:rFonts w:ascii="Angsana New" w:hAnsi="Angsana New"/>
          <w:spacing w:val="-4"/>
          <w:sz w:val="28"/>
          <w:szCs w:val="28"/>
          <w:cs/>
        </w:rPr>
        <w:t xml:space="preserve"> ล้านบาท จากทุนจดทะเบียนเดิม </w:t>
      </w:r>
      <w:r w:rsidRPr="00EB16EC">
        <w:rPr>
          <w:rFonts w:ascii="Angsana New" w:hAnsi="Angsana New"/>
          <w:spacing w:val="-4"/>
          <w:sz w:val="28"/>
          <w:szCs w:val="28"/>
        </w:rPr>
        <w:t>244.05</w:t>
      </w:r>
      <w:r w:rsidRPr="00EB16EC">
        <w:rPr>
          <w:rFonts w:ascii="Angsana New" w:hAnsi="Angsana New"/>
          <w:spacing w:val="-4"/>
          <w:sz w:val="28"/>
          <w:szCs w:val="28"/>
          <w:cs/>
        </w:rPr>
        <w:t xml:space="preserve"> ล้านบาท เป็นทุนจดทะเบียนใหม่จำนวน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64.00 </w:t>
      </w:r>
      <w:r w:rsidRPr="00EB16EC">
        <w:rPr>
          <w:rFonts w:ascii="Angsana New" w:hAnsi="Angsana New"/>
          <w:spacing w:val="-4"/>
          <w:sz w:val="28"/>
          <w:szCs w:val="28"/>
          <w:cs/>
        </w:rPr>
        <w:t xml:space="preserve">ล้านบาท มีมูลค่าที่ตราไว้หุ้นละ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10 </w:t>
      </w:r>
      <w:r w:rsidRPr="00EB16EC">
        <w:rPr>
          <w:rFonts w:ascii="Angsana New" w:hAnsi="Angsana New"/>
          <w:spacing w:val="-4"/>
          <w:sz w:val="28"/>
          <w:szCs w:val="28"/>
          <w:cs/>
        </w:rPr>
        <w:t xml:space="preserve">บาท บริษัทย่อยดังกล่าวได้ดำเนินการจดทะเบียนลดทุนกับกรมพัฒนาธุรกิจการค้า กระทรวงพาณิชย์แล้วเมื่อวันที่ </w:t>
      </w:r>
      <w:r w:rsidRPr="00EB16EC">
        <w:rPr>
          <w:rFonts w:ascii="Angsana New" w:hAnsi="Angsana New"/>
          <w:spacing w:val="-4"/>
          <w:sz w:val="28"/>
          <w:szCs w:val="28"/>
        </w:rPr>
        <w:t>11</w:t>
      </w:r>
      <w:r w:rsidRPr="00EB16EC">
        <w:rPr>
          <w:rFonts w:ascii="Angsana New" w:hAnsi="Angsana New"/>
          <w:spacing w:val="-4"/>
          <w:sz w:val="28"/>
          <w:szCs w:val="28"/>
          <w:cs/>
        </w:rPr>
        <w:t xml:space="preserve"> มีนาคม </w:t>
      </w:r>
      <w:r w:rsidRPr="00EB16EC">
        <w:rPr>
          <w:rFonts w:ascii="Angsana New" w:hAnsi="Angsana New"/>
          <w:spacing w:val="-4"/>
          <w:sz w:val="28"/>
          <w:szCs w:val="28"/>
        </w:rPr>
        <w:t>2564</w:t>
      </w:r>
    </w:p>
    <w:p w14:paraId="04780B7D" w14:textId="77777777" w:rsidR="00697865" w:rsidRPr="00AA6DE0" w:rsidRDefault="00697865" w:rsidP="00AA6DE0">
      <w:pPr>
        <w:tabs>
          <w:tab w:val="left" w:pos="450"/>
          <w:tab w:val="left" w:pos="540"/>
        </w:tabs>
        <w:spacing w:line="240" w:lineRule="auto"/>
        <w:ind w:right="-43"/>
        <w:rPr>
          <w:rFonts w:ascii="Angsana New" w:hAnsi="Angsana New"/>
          <w:spacing w:val="-4"/>
          <w:sz w:val="28"/>
          <w:szCs w:val="28"/>
        </w:rPr>
      </w:pPr>
    </w:p>
    <w:p w14:paraId="1577AC81" w14:textId="7DB0CAE9" w:rsidR="00EE4BB9" w:rsidRPr="00EB16EC" w:rsidRDefault="00EE4BB9" w:rsidP="00EE4BB9">
      <w:pPr>
        <w:pStyle w:val="ListParagraph"/>
        <w:spacing w:line="240" w:lineRule="auto"/>
        <w:ind w:left="547" w:right="-45"/>
        <w:rPr>
          <w:rFonts w:ascii="Angsana New" w:hAnsi="Angsana New"/>
          <w:spacing w:val="-4"/>
          <w:sz w:val="28"/>
          <w:szCs w:val="28"/>
        </w:rPr>
      </w:pPr>
      <w:r w:rsidRPr="00EB16EC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1 </w:t>
      </w:r>
      <w:r w:rsidRPr="00EB16EC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2563 </w:t>
      </w:r>
      <w:r w:rsidRPr="00EB16EC">
        <w:rPr>
          <w:rFonts w:ascii="Angsana New" w:hAnsi="Angsana New"/>
          <w:spacing w:val="-4"/>
          <w:sz w:val="28"/>
          <w:szCs w:val="28"/>
          <w:cs/>
        </w:rPr>
        <w:t>บริษัทได้จำหน่ายเงินลงทุนทั้งหมดในบริษัท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 </w:t>
      </w:r>
      <w:r w:rsidRPr="00EB16EC">
        <w:rPr>
          <w:rFonts w:ascii="Angsana New" w:hAnsi="Angsana New"/>
          <w:spacing w:val="-4"/>
          <w:sz w:val="28"/>
          <w:szCs w:val="28"/>
          <w:cs/>
        </w:rPr>
        <w:t>ยูนิเวนเจอร์ รีท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 </w:t>
      </w:r>
      <w:r w:rsidRPr="00EB16EC">
        <w:rPr>
          <w:rFonts w:ascii="Angsana New" w:hAnsi="Angsana New"/>
          <w:spacing w:val="-4"/>
          <w:sz w:val="28"/>
          <w:szCs w:val="28"/>
          <w:cs/>
        </w:rPr>
        <w:t xml:space="preserve">แมเนจเม้นท์ จำกัด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(“UVRM”) </w:t>
      </w:r>
      <w:r w:rsidRPr="00EB16EC">
        <w:rPr>
          <w:rFonts w:ascii="Angsana New" w:hAnsi="Angsana New"/>
          <w:spacing w:val="-4"/>
          <w:sz w:val="28"/>
          <w:szCs w:val="28"/>
          <w:cs/>
        </w:rPr>
        <w:t>ซึ่งคิ</w:t>
      </w:r>
      <w:r w:rsidR="008C23A7">
        <w:rPr>
          <w:rFonts w:ascii="Angsana New" w:hAnsi="Angsana New" w:hint="cs"/>
          <w:spacing w:val="-4"/>
          <w:sz w:val="28"/>
          <w:szCs w:val="28"/>
          <w:cs/>
        </w:rPr>
        <w:t>ด</w:t>
      </w:r>
      <w:r w:rsidRPr="00EB16EC">
        <w:rPr>
          <w:rFonts w:ascii="Angsana New" w:hAnsi="Angsana New"/>
          <w:spacing w:val="-4"/>
          <w:sz w:val="28"/>
          <w:szCs w:val="28"/>
          <w:cs/>
        </w:rPr>
        <w:t>เป็นร้อยละ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 100 </w:t>
      </w:r>
      <w:r w:rsidRPr="00EB16EC">
        <w:rPr>
          <w:rFonts w:ascii="Angsana New" w:hAnsi="Angsana New"/>
          <w:spacing w:val="-4"/>
          <w:sz w:val="28"/>
          <w:szCs w:val="28"/>
          <w:cs/>
        </w:rPr>
        <w:t xml:space="preserve">ของหุ้นที่ออกและจำหน่ายแล้วทั้งหมดของ </w:t>
      </w:r>
      <w:r w:rsidRPr="00EB16EC">
        <w:rPr>
          <w:rFonts w:ascii="Angsana New" w:hAnsi="Angsana New"/>
          <w:spacing w:val="-4"/>
          <w:sz w:val="28"/>
          <w:szCs w:val="28"/>
        </w:rPr>
        <w:t>UVRM</w:t>
      </w:r>
      <w:r w:rsidRPr="00EB16EC">
        <w:rPr>
          <w:rFonts w:ascii="Angsana New" w:hAnsi="Angsana New"/>
          <w:spacing w:val="-4"/>
          <w:sz w:val="28"/>
          <w:szCs w:val="28"/>
          <w:cs/>
        </w:rPr>
        <w:t xml:space="preserve"> เป็นจำนวนเงินทั้งสิ้น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32 </w:t>
      </w:r>
      <w:r w:rsidRPr="00EB16EC">
        <w:rPr>
          <w:rFonts w:ascii="Angsana New" w:hAnsi="Angsana New"/>
          <w:spacing w:val="-4"/>
          <w:sz w:val="28"/>
          <w:szCs w:val="28"/>
          <w:cs/>
        </w:rPr>
        <w:t xml:space="preserve">ล้านบาท ส่งผลให้กลุ่มบริษัทสูญเสียอำนาจการควบคุมใน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UVRM </w:t>
      </w:r>
      <w:r w:rsidRPr="00EB16EC">
        <w:rPr>
          <w:rFonts w:ascii="Angsana New" w:hAnsi="Angsana New"/>
          <w:spacing w:val="-4"/>
          <w:sz w:val="28"/>
          <w:szCs w:val="28"/>
          <w:cs/>
        </w:rPr>
        <w:t xml:space="preserve">และตัดรายการสินทรัพย์และหนี้สินทั้งหมดของ </w:t>
      </w:r>
      <w:r w:rsidRPr="00EB16EC">
        <w:rPr>
          <w:rFonts w:ascii="Angsana New" w:hAnsi="Angsana New"/>
          <w:spacing w:val="-4"/>
          <w:sz w:val="28"/>
          <w:szCs w:val="28"/>
        </w:rPr>
        <w:t>UVRM</w:t>
      </w:r>
      <w:r w:rsidRPr="00EB16EC">
        <w:rPr>
          <w:rFonts w:ascii="Angsana New" w:hAnsi="Angsana New"/>
          <w:spacing w:val="-4"/>
          <w:sz w:val="28"/>
          <w:szCs w:val="28"/>
          <w:cs/>
        </w:rPr>
        <w:t xml:space="preserve"> กลุ่มบริษัทรับรู้กำไรจากการขายเป็นจำนวน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18.63 </w:t>
      </w:r>
      <w:r w:rsidRPr="00EB16EC">
        <w:rPr>
          <w:rFonts w:ascii="Angsana New" w:hAnsi="Angsana New"/>
          <w:spacing w:val="-4"/>
          <w:sz w:val="28"/>
          <w:szCs w:val="28"/>
          <w:cs/>
        </w:rPr>
        <w:t xml:space="preserve">ล้านบาทในงบกำไรขาดทุนเบ็ดเสร็จรวม และ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21.97 </w:t>
      </w:r>
      <w:r w:rsidRPr="00EB16EC">
        <w:rPr>
          <w:rFonts w:ascii="Angsana New" w:hAnsi="Angsana New"/>
          <w:spacing w:val="-4"/>
          <w:sz w:val="28"/>
          <w:szCs w:val="28"/>
          <w:cs/>
        </w:rPr>
        <w:t>ล้านบาทในงบกำไรขาดทุนเบ็ดเสร็จเฉพาะกิจการ</w:t>
      </w:r>
    </w:p>
    <w:p w14:paraId="2B219C78" w14:textId="77777777" w:rsidR="00EE4BB9" w:rsidRPr="00AA6DE0" w:rsidRDefault="00EE4BB9" w:rsidP="00EE4BB9">
      <w:pPr>
        <w:tabs>
          <w:tab w:val="left" w:pos="450"/>
          <w:tab w:val="left" w:pos="540"/>
        </w:tabs>
        <w:spacing w:line="240" w:lineRule="auto"/>
        <w:ind w:right="-43"/>
        <w:rPr>
          <w:rFonts w:ascii="Angsana New" w:hAnsi="Angsana New"/>
          <w:b/>
          <w:sz w:val="28"/>
          <w:szCs w:val="28"/>
          <w:cs/>
        </w:rPr>
      </w:pPr>
    </w:p>
    <w:p w14:paraId="49B12B29" w14:textId="011CEB36" w:rsidR="00EE4BB9" w:rsidRDefault="00EE4BB9" w:rsidP="00EE4BB9">
      <w:pPr>
        <w:tabs>
          <w:tab w:val="left" w:pos="540"/>
        </w:tabs>
        <w:ind w:left="540" w:right="-122"/>
        <w:rPr>
          <w:rFonts w:ascii="Angsana New" w:hAnsi="Angsana New"/>
          <w:spacing w:val="-4"/>
          <w:sz w:val="28"/>
          <w:szCs w:val="28"/>
        </w:rPr>
      </w:pPr>
      <w:r w:rsidRPr="00EB16EC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12 </w:t>
      </w:r>
      <w:r w:rsidRPr="00EB16EC">
        <w:rPr>
          <w:rFonts w:ascii="Angsana New" w:hAnsi="Angsana New" w:hint="cs"/>
          <w:spacing w:val="-4"/>
          <w:sz w:val="28"/>
          <w:szCs w:val="28"/>
          <w:cs/>
        </w:rPr>
        <w:t xml:space="preserve">มกราคม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2564 </w:t>
      </w:r>
      <w:r w:rsidRPr="00EB16EC">
        <w:rPr>
          <w:rFonts w:ascii="Angsana New" w:hAnsi="Angsana New" w:hint="cs"/>
          <w:spacing w:val="-4"/>
          <w:sz w:val="28"/>
          <w:szCs w:val="28"/>
          <w:cs/>
        </w:rPr>
        <w:t>ที่ประชุมวิสามัญผู้ถือหุ้นของบริษัท ยูนิเวนเจอร์ บีจีพี จำกัด (</w:t>
      </w:r>
      <w:r w:rsidRPr="00EB16EC">
        <w:rPr>
          <w:rFonts w:ascii="Angsana New" w:hAnsi="Angsana New"/>
          <w:spacing w:val="-4"/>
          <w:sz w:val="28"/>
          <w:szCs w:val="28"/>
        </w:rPr>
        <w:t>“UVBGP</w:t>
      </w:r>
      <w:r w:rsidRPr="008C23A7">
        <w:rPr>
          <w:rFonts w:ascii="Angsana New" w:hAnsi="Angsana New"/>
          <w:spacing w:val="-4"/>
          <w:sz w:val="28"/>
          <w:szCs w:val="28"/>
        </w:rPr>
        <w:t xml:space="preserve">”) </w:t>
      </w:r>
      <w:r w:rsidRPr="008C23A7">
        <w:rPr>
          <w:rFonts w:ascii="Angsana New" w:hAnsi="Angsana New" w:hint="cs"/>
          <w:spacing w:val="-4"/>
          <w:sz w:val="28"/>
          <w:szCs w:val="28"/>
          <w:cs/>
        </w:rPr>
        <w:t>ซึ่งเป็</w:t>
      </w:r>
      <w:r w:rsidR="008C23A7" w:rsidRPr="008C23A7">
        <w:rPr>
          <w:rFonts w:ascii="Angsana New" w:hAnsi="Angsana New" w:hint="cs"/>
          <w:spacing w:val="-4"/>
          <w:sz w:val="28"/>
          <w:szCs w:val="28"/>
          <w:cs/>
        </w:rPr>
        <w:t>น</w:t>
      </w:r>
      <w:r w:rsidRPr="008C23A7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Pr="00EB16EC">
        <w:rPr>
          <w:rFonts w:ascii="Angsana New" w:hAnsi="Angsana New" w:hint="cs"/>
          <w:spacing w:val="-4"/>
          <w:sz w:val="28"/>
          <w:szCs w:val="28"/>
          <w:cs/>
        </w:rPr>
        <w:t>ย่อยของบริษัทได้มีมติอนุมัติเพิ่มทุนจดทะเบียนจากเดิม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 2.50 </w:t>
      </w:r>
      <w:r w:rsidRPr="00EB16EC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(250,000 </w:t>
      </w:r>
      <w:r w:rsidRPr="00EB16EC">
        <w:rPr>
          <w:rFonts w:ascii="Angsana New" w:hAnsi="Angsana New" w:hint="cs"/>
          <w:spacing w:val="-4"/>
          <w:sz w:val="28"/>
          <w:szCs w:val="28"/>
          <w:cs/>
        </w:rPr>
        <w:t xml:space="preserve">หุ้น มูลค่าหุ้นละ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10 </w:t>
      </w:r>
      <w:r w:rsidRPr="00EB16EC">
        <w:rPr>
          <w:rFonts w:ascii="Angsana New" w:hAnsi="Angsana New" w:hint="cs"/>
          <w:spacing w:val="-4"/>
          <w:sz w:val="28"/>
          <w:szCs w:val="28"/>
          <w:cs/>
        </w:rPr>
        <w:t xml:space="preserve">บาท) เป็น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50 </w:t>
      </w:r>
      <w:r w:rsidRPr="00EB16EC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(5,000,000 </w:t>
      </w:r>
      <w:r w:rsidRPr="00EB16EC">
        <w:rPr>
          <w:rFonts w:ascii="Angsana New" w:hAnsi="Angsana New" w:hint="cs"/>
          <w:spacing w:val="-4"/>
          <w:sz w:val="28"/>
          <w:szCs w:val="28"/>
          <w:cs/>
        </w:rPr>
        <w:t xml:space="preserve">หุ้น มูลค่าหุ้นละ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10 </w:t>
      </w:r>
      <w:r w:rsidRPr="00EB16EC">
        <w:rPr>
          <w:rFonts w:ascii="Angsana New" w:hAnsi="Angsana New" w:hint="cs"/>
          <w:spacing w:val="-4"/>
          <w:sz w:val="28"/>
          <w:szCs w:val="28"/>
          <w:cs/>
        </w:rPr>
        <w:t>บาท)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 </w:t>
      </w:r>
      <w:r w:rsidRPr="00EB16EC">
        <w:rPr>
          <w:rFonts w:ascii="Angsana New" w:hAnsi="Angsana New" w:hint="cs"/>
          <w:spacing w:val="-4"/>
          <w:sz w:val="28"/>
          <w:szCs w:val="28"/>
          <w:cs/>
        </w:rPr>
        <w:t xml:space="preserve">โดยบริษัทสละสิทธิ์จองซื้อหุ้นสามัญเพิ่มทุนใน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UVBGP </w:t>
      </w:r>
      <w:r w:rsidRPr="00EB16EC">
        <w:rPr>
          <w:rFonts w:ascii="Angsana New" w:hAnsi="Angsana New" w:hint="cs"/>
          <w:spacing w:val="-4"/>
          <w:sz w:val="28"/>
          <w:szCs w:val="28"/>
          <w:cs/>
        </w:rPr>
        <w:t xml:space="preserve">จำนวน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2,250,000 </w:t>
      </w:r>
      <w:r w:rsidRPr="00EB16EC">
        <w:rPr>
          <w:rFonts w:ascii="Angsana New" w:hAnsi="Angsana New" w:hint="cs"/>
          <w:spacing w:val="-4"/>
          <w:sz w:val="28"/>
          <w:szCs w:val="28"/>
          <w:cs/>
        </w:rPr>
        <w:t xml:space="preserve">หุ้น มูลค่าหุ้นละ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10 </w:t>
      </w:r>
      <w:r w:rsidRPr="00EB16EC">
        <w:rPr>
          <w:rFonts w:ascii="Angsana New" w:hAnsi="Angsana New" w:hint="cs"/>
          <w:spacing w:val="-4"/>
          <w:sz w:val="28"/>
          <w:szCs w:val="28"/>
          <w:cs/>
        </w:rPr>
        <w:t xml:space="preserve">บาท เป็นจำนวนเงินทั้งสิ้น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22.50 </w:t>
      </w:r>
      <w:r w:rsidRPr="00EB16EC">
        <w:rPr>
          <w:rFonts w:ascii="Angsana New" w:hAnsi="Angsana New" w:hint="cs"/>
          <w:spacing w:val="-4"/>
          <w:sz w:val="28"/>
          <w:szCs w:val="28"/>
          <w:cs/>
        </w:rPr>
        <w:t>ล้านบาทให้แก่ผู้ร่วมทุน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 </w:t>
      </w:r>
      <w:r w:rsidRPr="00EB16EC">
        <w:rPr>
          <w:rFonts w:ascii="Angsana New" w:hAnsi="Angsana New" w:hint="cs"/>
          <w:spacing w:val="-4"/>
          <w:sz w:val="28"/>
          <w:szCs w:val="28"/>
          <w:cs/>
        </w:rPr>
        <w:t xml:space="preserve">ภายหลังการเพิ่มทุนบริษัทและผู้ร่วมทุนจะถือหุ้นใน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UVBGP </w:t>
      </w:r>
      <w:r w:rsidRPr="00EB16EC">
        <w:rPr>
          <w:rFonts w:ascii="Angsana New" w:hAnsi="Angsana New" w:hint="cs"/>
          <w:spacing w:val="-4"/>
          <w:sz w:val="28"/>
          <w:szCs w:val="28"/>
          <w:cs/>
        </w:rPr>
        <w:t xml:space="preserve">ในสัดส่วนร้อยละ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55 </w:t>
      </w:r>
      <w:r w:rsidRPr="00EB16EC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Pr="00EB16EC">
        <w:rPr>
          <w:rFonts w:ascii="Angsana New" w:hAnsi="Angsana New"/>
          <w:spacing w:val="-4"/>
          <w:sz w:val="28"/>
          <w:szCs w:val="28"/>
        </w:rPr>
        <w:t xml:space="preserve">45 </w:t>
      </w:r>
      <w:r w:rsidRPr="00EB16EC">
        <w:rPr>
          <w:rFonts w:ascii="Angsana New" w:hAnsi="Angsana New" w:hint="cs"/>
          <w:spacing w:val="-4"/>
          <w:sz w:val="28"/>
          <w:szCs w:val="28"/>
          <w:cs/>
        </w:rPr>
        <w:t xml:space="preserve">ตามลำดับ การเปลี่ยนแปลงสัดส่วนการถือหุ้นดังกล่าวไม่ทำให้บริษัทสูญเสียอำนาจการควบคุมใน </w:t>
      </w:r>
      <w:r w:rsidRPr="00EB16EC">
        <w:rPr>
          <w:rFonts w:ascii="Angsana New" w:hAnsi="Angsana New"/>
          <w:spacing w:val="-4"/>
          <w:sz w:val="28"/>
          <w:szCs w:val="28"/>
        </w:rPr>
        <w:t>UVBGP</w:t>
      </w:r>
    </w:p>
    <w:p w14:paraId="33207353" w14:textId="7EF4FD48" w:rsidR="009C47D9" w:rsidRDefault="009C47D9" w:rsidP="00EE4BB9">
      <w:pPr>
        <w:tabs>
          <w:tab w:val="left" w:pos="540"/>
        </w:tabs>
        <w:ind w:left="540" w:right="-122"/>
        <w:rPr>
          <w:rFonts w:ascii="Angsana New" w:hAnsi="Angsana New"/>
          <w:spacing w:val="-4"/>
          <w:sz w:val="28"/>
          <w:szCs w:val="28"/>
        </w:rPr>
      </w:pPr>
    </w:p>
    <w:p w14:paraId="133C759F" w14:textId="300255C8" w:rsidR="00C85E6C" w:rsidRPr="00EB16EC" w:rsidRDefault="00697865" w:rsidP="00C0542C">
      <w:pPr>
        <w:tabs>
          <w:tab w:val="left" w:pos="540"/>
        </w:tabs>
        <w:ind w:left="540" w:right="-122"/>
        <w:rPr>
          <w:rFonts w:ascii="Angsana New" w:hAnsi="Angsana New"/>
          <w:spacing w:val="-4"/>
          <w:sz w:val="28"/>
          <w:szCs w:val="28"/>
        </w:rPr>
      </w:pPr>
      <w:r>
        <w:rPr>
          <w:rFonts w:ascii="Angsana New" w:hAnsi="Angsana New"/>
          <w:spacing w:val="-4"/>
          <w:sz w:val="28"/>
          <w:szCs w:val="28"/>
          <w:cs/>
        </w:rPr>
        <w:br w:type="page"/>
      </w:r>
      <w:r w:rsidR="00C85E6C" w:rsidRPr="00EB16EC">
        <w:rPr>
          <w:rFonts w:ascii="Angsana New" w:hAnsi="Angsana New"/>
          <w:spacing w:val="-4"/>
          <w:sz w:val="28"/>
          <w:szCs w:val="28"/>
          <w:cs/>
        </w:rPr>
        <w:t>กลุ่มบริษัทไม่มีเงินลงทุนใน</w:t>
      </w:r>
      <w:r w:rsidR="00C85E6C" w:rsidRPr="00EB16EC">
        <w:rPr>
          <w:rFonts w:ascii="Angsana New" w:hAnsi="Angsana New" w:hint="cs"/>
          <w:spacing w:val="-4"/>
          <w:sz w:val="28"/>
          <w:szCs w:val="28"/>
          <w:cs/>
        </w:rPr>
        <w:t>บริษัทร่</w:t>
      </w:r>
      <w:r w:rsidR="00C85E6C" w:rsidRPr="00EB16EC">
        <w:rPr>
          <w:rFonts w:ascii="Angsana New" w:hAnsi="Angsana New"/>
          <w:spacing w:val="-4"/>
          <w:sz w:val="28"/>
          <w:szCs w:val="28"/>
          <w:cs/>
        </w:rPr>
        <w:t>ว</w:t>
      </w:r>
      <w:r w:rsidR="00C85E6C" w:rsidRPr="00EB16EC">
        <w:rPr>
          <w:rFonts w:ascii="Angsana New" w:hAnsi="Angsana New" w:hint="cs"/>
          <w:spacing w:val="-4"/>
          <w:sz w:val="28"/>
          <w:szCs w:val="28"/>
          <w:cs/>
        </w:rPr>
        <w:t>ม</w:t>
      </w:r>
      <w:r w:rsidR="00C85E6C" w:rsidRPr="00EB16EC">
        <w:rPr>
          <w:rFonts w:ascii="Angsana New" w:hAnsi="Angsana New"/>
          <w:spacing w:val="-4"/>
          <w:sz w:val="28"/>
          <w:szCs w:val="28"/>
          <w:cs/>
        </w:rPr>
        <w:t>ซึ่งจดทะเบียนในตลาดหลักทรัพย์ ดังนั้นจึงไม่มีราคาที่เปิดเผยต่อสาธารณชน ยกเว้น</w:t>
      </w:r>
      <w:r w:rsidR="00C85E6C" w:rsidRPr="00EB16EC">
        <w:rPr>
          <w:rFonts w:ascii="Angsana New" w:hAnsi="Angsana New"/>
          <w:spacing w:val="-4"/>
          <w:sz w:val="28"/>
          <w:szCs w:val="28"/>
        </w:rPr>
        <w:t xml:space="preserve"> </w:t>
      </w:r>
      <w:r w:rsidR="00C85E6C" w:rsidRPr="00EB16EC">
        <w:rPr>
          <w:rFonts w:ascii="Angsana New" w:hAnsi="Angsana New" w:hint="cs"/>
          <w:spacing w:val="-4"/>
          <w:sz w:val="28"/>
          <w:szCs w:val="28"/>
          <w:cs/>
        </w:rPr>
        <w:t>บริษัท สโตนเฮ้นจ์ อินเตอร์ จำกัด (มหาชน) ซึ่งเป็นบริษัทที่จดทะเบียนในตลาดหลักทรัพย์แห่งประเทศไทย</w:t>
      </w:r>
      <w:r w:rsidR="00377CD9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625D37">
        <w:rPr>
          <w:rFonts w:ascii="Angsana New" w:hAnsi="Angsana New" w:hint="cs"/>
          <w:spacing w:val="-4"/>
          <w:sz w:val="28"/>
          <w:szCs w:val="28"/>
          <w:cs/>
        </w:rPr>
        <w:t>โดย</w:t>
      </w:r>
      <w:r w:rsidR="00C85E6C" w:rsidRPr="00EB16EC">
        <w:rPr>
          <w:rFonts w:ascii="Angsana New" w:hAnsi="Angsana New" w:hint="cs"/>
          <w:spacing w:val="-4"/>
          <w:sz w:val="28"/>
          <w:szCs w:val="28"/>
          <w:cs/>
        </w:rPr>
        <w:t xml:space="preserve"> ณ วันที่ </w:t>
      </w:r>
      <w:r w:rsidR="005F1717" w:rsidRPr="00EB16EC">
        <w:rPr>
          <w:rFonts w:ascii="Angsana New" w:hAnsi="Angsana New"/>
          <w:spacing w:val="-4"/>
          <w:sz w:val="28"/>
          <w:szCs w:val="28"/>
          <w:cs/>
        </w:rPr>
        <w:br/>
      </w:r>
      <w:r w:rsidR="00C85E6C" w:rsidRPr="00EB16EC">
        <w:rPr>
          <w:rFonts w:ascii="Angsana New" w:hAnsi="Angsana New"/>
          <w:spacing w:val="-4"/>
          <w:sz w:val="28"/>
          <w:szCs w:val="28"/>
        </w:rPr>
        <w:t>3</w:t>
      </w:r>
      <w:r w:rsidR="00B12F04" w:rsidRPr="00EB16EC">
        <w:rPr>
          <w:rFonts w:ascii="Angsana New" w:hAnsi="Angsana New"/>
          <w:spacing w:val="-4"/>
          <w:sz w:val="28"/>
          <w:szCs w:val="28"/>
        </w:rPr>
        <w:t xml:space="preserve">0 </w:t>
      </w:r>
      <w:r w:rsidR="00B12F04" w:rsidRPr="00EB16EC">
        <w:rPr>
          <w:rFonts w:ascii="Angsana New" w:hAnsi="Angsana New" w:hint="cs"/>
          <w:spacing w:val="-4"/>
          <w:sz w:val="28"/>
          <w:szCs w:val="28"/>
          <w:cs/>
        </w:rPr>
        <w:t>มิถุนายน</w:t>
      </w:r>
      <w:r w:rsidR="007A7127" w:rsidRPr="00EB16E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7A7127" w:rsidRPr="00EB16EC">
        <w:rPr>
          <w:rFonts w:ascii="Angsana New" w:hAnsi="Angsana New"/>
          <w:spacing w:val="-4"/>
          <w:sz w:val="28"/>
          <w:szCs w:val="28"/>
        </w:rPr>
        <w:t>2564</w:t>
      </w:r>
      <w:r w:rsidR="00C85E6C" w:rsidRPr="00EB16EC">
        <w:rPr>
          <w:rFonts w:ascii="Angsana New" w:hAnsi="Angsana New" w:hint="cs"/>
          <w:spacing w:val="-4"/>
          <w:sz w:val="28"/>
          <w:szCs w:val="28"/>
          <w:cs/>
        </w:rPr>
        <w:t xml:space="preserve"> มีราคาปิดต่อหน่วยอยู่ที่ </w:t>
      </w:r>
      <w:r w:rsidR="009645C2">
        <w:rPr>
          <w:rFonts w:ascii="Angsana New" w:hAnsi="Angsana New"/>
          <w:spacing w:val="-4"/>
          <w:sz w:val="28"/>
          <w:szCs w:val="28"/>
        </w:rPr>
        <w:t>7.35</w:t>
      </w:r>
      <w:r w:rsidR="008D4F0F" w:rsidRPr="00EB16EC">
        <w:rPr>
          <w:rFonts w:ascii="Angsana New" w:hAnsi="Angsana New"/>
          <w:spacing w:val="-4"/>
          <w:sz w:val="28"/>
          <w:szCs w:val="28"/>
        </w:rPr>
        <w:t xml:space="preserve"> </w:t>
      </w:r>
      <w:r w:rsidR="00C85E6C" w:rsidRPr="00EB16EC">
        <w:rPr>
          <w:rFonts w:ascii="Angsana New" w:hAnsi="Angsana New" w:hint="cs"/>
          <w:spacing w:val="-4"/>
          <w:sz w:val="28"/>
          <w:szCs w:val="28"/>
          <w:cs/>
        </w:rPr>
        <w:t>บาท</w:t>
      </w:r>
      <w:r w:rsidR="00C85E6C" w:rsidRPr="00EB16EC">
        <w:rPr>
          <w:rFonts w:ascii="Angsana New" w:hAnsi="Angsana New"/>
          <w:spacing w:val="-4"/>
          <w:sz w:val="28"/>
          <w:szCs w:val="28"/>
        </w:rPr>
        <w:t xml:space="preserve"> </w:t>
      </w:r>
      <w:r w:rsidR="00C85E6C" w:rsidRPr="00EB16EC">
        <w:rPr>
          <w:rFonts w:ascii="Angsana New" w:hAnsi="Angsana New"/>
          <w:i/>
          <w:iCs/>
          <w:spacing w:val="-4"/>
          <w:sz w:val="28"/>
          <w:szCs w:val="28"/>
        </w:rPr>
        <w:t xml:space="preserve">(30 </w:t>
      </w:r>
      <w:r w:rsidR="00C85E6C" w:rsidRPr="00EB16EC">
        <w:rPr>
          <w:rFonts w:ascii="Angsana New" w:hAnsi="Angsana New" w:hint="cs"/>
          <w:i/>
          <w:iCs/>
          <w:spacing w:val="-4"/>
          <w:sz w:val="28"/>
          <w:szCs w:val="28"/>
          <w:cs/>
        </w:rPr>
        <w:t xml:space="preserve">กันยายน </w:t>
      </w:r>
      <w:r w:rsidR="00C85E6C" w:rsidRPr="00EB16EC">
        <w:rPr>
          <w:rFonts w:ascii="Angsana New" w:hAnsi="Angsana New"/>
          <w:i/>
          <w:iCs/>
          <w:spacing w:val="-4"/>
          <w:sz w:val="28"/>
          <w:szCs w:val="28"/>
        </w:rPr>
        <w:t xml:space="preserve">2563: 7.05 </w:t>
      </w:r>
      <w:r w:rsidR="00C85E6C" w:rsidRPr="00EB16EC">
        <w:rPr>
          <w:rFonts w:ascii="Angsana New" w:hAnsi="Angsana New" w:hint="cs"/>
          <w:i/>
          <w:iCs/>
          <w:spacing w:val="-4"/>
          <w:sz w:val="28"/>
          <w:szCs w:val="28"/>
          <w:cs/>
        </w:rPr>
        <w:t>บาท)</w:t>
      </w:r>
      <w:r w:rsidR="00C85E6C" w:rsidRPr="00EB16EC">
        <w:rPr>
          <w:rFonts w:ascii="Angsana New" w:hAnsi="Angsana New" w:hint="cs"/>
          <w:spacing w:val="-4"/>
          <w:sz w:val="28"/>
          <w:szCs w:val="28"/>
          <w:cs/>
        </w:rPr>
        <w:t xml:space="preserve"> มูลค่ายุติธรรมของเงินลงทุนในบริษัท </w:t>
      </w:r>
      <w:r w:rsidR="006F2B8B" w:rsidRPr="00EB16EC">
        <w:rPr>
          <w:rFonts w:ascii="Angsana New" w:hAnsi="Angsana New"/>
          <w:spacing w:val="-4"/>
          <w:sz w:val="28"/>
          <w:szCs w:val="28"/>
        </w:rPr>
        <w:br/>
      </w:r>
      <w:r w:rsidR="00C85E6C" w:rsidRPr="00EB16EC">
        <w:rPr>
          <w:rFonts w:ascii="Angsana New" w:hAnsi="Angsana New" w:hint="cs"/>
          <w:spacing w:val="-4"/>
          <w:sz w:val="28"/>
          <w:szCs w:val="28"/>
          <w:cs/>
        </w:rPr>
        <w:t>สโตนเฮ้นจ์ อินเตอร์ จำกัด (มหาชน) เท่ากับ</w:t>
      </w:r>
      <w:r w:rsidR="009645C2">
        <w:rPr>
          <w:rFonts w:ascii="Angsana New" w:hAnsi="Angsana New"/>
          <w:spacing w:val="-4"/>
          <w:sz w:val="28"/>
          <w:szCs w:val="28"/>
        </w:rPr>
        <w:t xml:space="preserve"> 514.50 </w:t>
      </w:r>
      <w:r w:rsidR="00C85E6C" w:rsidRPr="00EB16EC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="00C85E6C" w:rsidRPr="00EB16EC">
        <w:rPr>
          <w:rFonts w:ascii="Angsana New" w:hAnsi="Angsana New"/>
          <w:i/>
          <w:iCs/>
          <w:spacing w:val="-4"/>
          <w:sz w:val="28"/>
          <w:szCs w:val="28"/>
        </w:rPr>
        <w:t xml:space="preserve"> </w:t>
      </w:r>
      <w:r w:rsidR="00C85E6C" w:rsidRPr="00EB16EC">
        <w:rPr>
          <w:rFonts w:ascii="Angsana New" w:hAnsi="Angsana New" w:hint="cs"/>
          <w:i/>
          <w:iCs/>
          <w:spacing w:val="-4"/>
          <w:sz w:val="28"/>
          <w:szCs w:val="28"/>
          <w:cs/>
        </w:rPr>
        <w:t>(</w:t>
      </w:r>
      <w:r w:rsidR="00C85E6C" w:rsidRPr="00EB16EC">
        <w:rPr>
          <w:rFonts w:ascii="Angsana New" w:hAnsi="Angsana New"/>
          <w:i/>
          <w:iCs/>
          <w:spacing w:val="-4"/>
          <w:sz w:val="28"/>
          <w:szCs w:val="28"/>
        </w:rPr>
        <w:t xml:space="preserve">30 </w:t>
      </w:r>
      <w:r w:rsidR="00C85E6C" w:rsidRPr="00EB16EC">
        <w:rPr>
          <w:rFonts w:ascii="Angsana New" w:hAnsi="Angsana New" w:hint="cs"/>
          <w:i/>
          <w:iCs/>
          <w:spacing w:val="-4"/>
          <w:sz w:val="28"/>
          <w:szCs w:val="28"/>
          <w:cs/>
        </w:rPr>
        <w:t xml:space="preserve">กันยายน </w:t>
      </w:r>
      <w:r w:rsidR="00C85E6C" w:rsidRPr="00EB16EC">
        <w:rPr>
          <w:rFonts w:ascii="Angsana New" w:hAnsi="Angsana New"/>
          <w:i/>
          <w:iCs/>
          <w:spacing w:val="-4"/>
          <w:sz w:val="28"/>
          <w:szCs w:val="28"/>
        </w:rPr>
        <w:t xml:space="preserve">2563: 552.43 </w:t>
      </w:r>
      <w:r w:rsidR="00C85E6C" w:rsidRPr="00EB16EC">
        <w:rPr>
          <w:rFonts w:ascii="Angsana New" w:hAnsi="Angsana New" w:hint="cs"/>
          <w:i/>
          <w:iCs/>
          <w:spacing w:val="-4"/>
          <w:sz w:val="28"/>
          <w:szCs w:val="28"/>
          <w:cs/>
        </w:rPr>
        <w:t>ล้านบาท)</w:t>
      </w:r>
    </w:p>
    <w:p w14:paraId="08095E0A" w14:textId="4D727467" w:rsidR="00C85E6C" w:rsidRPr="00EB16EC" w:rsidRDefault="00C85E6C" w:rsidP="00C47A19">
      <w:pPr>
        <w:tabs>
          <w:tab w:val="left" w:pos="540"/>
        </w:tabs>
        <w:ind w:left="540" w:right="-122"/>
        <w:rPr>
          <w:rFonts w:ascii="Angsana New" w:hAnsi="Angsana New"/>
          <w:sz w:val="28"/>
          <w:szCs w:val="28"/>
        </w:rPr>
      </w:pPr>
    </w:p>
    <w:p w14:paraId="7CB26D68" w14:textId="39BEEE04" w:rsidR="00446448" w:rsidRPr="00EB16EC" w:rsidRDefault="00325395" w:rsidP="008E609E">
      <w:pPr>
        <w:tabs>
          <w:tab w:val="left" w:pos="540"/>
        </w:tabs>
        <w:ind w:left="540" w:right="-122"/>
        <w:rPr>
          <w:rFonts w:ascii="Angsana New" w:hAnsi="Angsana New"/>
          <w:spacing w:val="-4"/>
          <w:sz w:val="28"/>
          <w:szCs w:val="28"/>
          <w:cs/>
        </w:rPr>
      </w:pPr>
      <w:r w:rsidRPr="00EB16EC">
        <w:rPr>
          <w:rFonts w:ascii="Angsana New" w:hAnsi="Angsana New" w:hint="cs"/>
          <w:spacing w:val="-4"/>
          <w:sz w:val="28"/>
          <w:szCs w:val="28"/>
          <w:cs/>
        </w:rPr>
        <w:t>ใน</w:t>
      </w:r>
      <w:r w:rsidR="0096585A" w:rsidRPr="00EB16EC">
        <w:rPr>
          <w:rFonts w:ascii="Angsana New" w:hAnsi="Angsana New" w:hint="cs"/>
          <w:spacing w:val="-4"/>
          <w:sz w:val="28"/>
          <w:szCs w:val="28"/>
          <w:cs/>
        </w:rPr>
        <w:t>ระหว่างงวด</w:t>
      </w:r>
      <w:r w:rsidR="003D26BD" w:rsidRPr="00EB16EC">
        <w:rPr>
          <w:rFonts w:ascii="Angsana New" w:hAnsi="Angsana New" w:hint="cs"/>
          <w:spacing w:val="-4"/>
          <w:sz w:val="28"/>
          <w:szCs w:val="28"/>
          <w:cs/>
        </w:rPr>
        <w:t>เก้า</w:t>
      </w:r>
      <w:r w:rsidR="0096585A" w:rsidRPr="00EB16EC">
        <w:rPr>
          <w:rFonts w:ascii="Angsana New" w:hAnsi="Angsana New" w:hint="cs"/>
          <w:spacing w:val="-4"/>
          <w:sz w:val="28"/>
          <w:szCs w:val="28"/>
          <w:cs/>
        </w:rPr>
        <w:t xml:space="preserve">เดือนสิ้นสุดวันที่ </w:t>
      </w:r>
      <w:r w:rsidR="00A27CDE" w:rsidRPr="00EB16EC">
        <w:rPr>
          <w:rFonts w:ascii="Angsana New" w:hAnsi="Angsana New"/>
          <w:spacing w:val="-4"/>
          <w:sz w:val="28"/>
          <w:szCs w:val="28"/>
        </w:rPr>
        <w:t xml:space="preserve">30 </w:t>
      </w:r>
      <w:r w:rsidR="00A27CDE" w:rsidRPr="00EB16EC">
        <w:rPr>
          <w:rFonts w:ascii="Angsana New" w:hAnsi="Angsana New" w:hint="cs"/>
          <w:spacing w:val="-4"/>
          <w:sz w:val="28"/>
          <w:szCs w:val="28"/>
          <w:cs/>
        </w:rPr>
        <w:t>มิถุนายน</w:t>
      </w:r>
      <w:r w:rsidR="00446448" w:rsidRPr="00EB16E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446448" w:rsidRPr="00EB16EC">
        <w:rPr>
          <w:rFonts w:ascii="Angsana New" w:hAnsi="Angsana New"/>
          <w:spacing w:val="-4"/>
          <w:sz w:val="28"/>
          <w:szCs w:val="28"/>
        </w:rPr>
        <w:t>256</w:t>
      </w:r>
      <w:r w:rsidR="000930B9" w:rsidRPr="00EB16EC">
        <w:rPr>
          <w:rFonts w:ascii="Angsana New" w:hAnsi="Angsana New"/>
          <w:spacing w:val="-4"/>
          <w:sz w:val="28"/>
          <w:szCs w:val="28"/>
        </w:rPr>
        <w:t>4</w:t>
      </w:r>
      <w:r w:rsidR="00446448" w:rsidRPr="00EB16EC">
        <w:rPr>
          <w:rFonts w:ascii="Angsana New" w:hAnsi="Angsana New"/>
          <w:spacing w:val="-4"/>
          <w:sz w:val="28"/>
          <w:szCs w:val="28"/>
          <w:cs/>
        </w:rPr>
        <w:t xml:space="preserve"> บริษัทย่อยแห่งหนึ่งได้ขายหุ้นในบริษัท </w:t>
      </w:r>
      <w:r w:rsidR="008E609E" w:rsidRPr="00EB16EC">
        <w:rPr>
          <w:rFonts w:ascii="Angsana New" w:hAnsi="Angsana New" w:hint="cs"/>
          <w:spacing w:val="-4"/>
          <w:sz w:val="28"/>
          <w:szCs w:val="28"/>
          <w:cs/>
        </w:rPr>
        <w:t>สโตนเฮ้นจ์ อินเตอร์ จำกัด (มหาชน)</w:t>
      </w:r>
      <w:r w:rsidR="00446448" w:rsidRPr="00EB16EC" w:rsidDel="0064622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446448" w:rsidRPr="00EB16EC">
        <w:rPr>
          <w:rFonts w:ascii="Angsana New" w:hAnsi="Angsana New"/>
          <w:spacing w:val="-4"/>
          <w:sz w:val="28"/>
          <w:szCs w:val="28"/>
          <w:cs/>
        </w:rPr>
        <w:t>ออกไปร้อยละ</w:t>
      </w:r>
      <w:r w:rsidR="008D4F0F" w:rsidRPr="00EB16EC">
        <w:rPr>
          <w:rFonts w:ascii="Angsana New" w:hAnsi="Angsana New"/>
          <w:spacing w:val="-4"/>
          <w:sz w:val="28"/>
          <w:szCs w:val="28"/>
        </w:rPr>
        <w:t xml:space="preserve"> 3.12</w:t>
      </w:r>
      <w:r w:rsidR="00446448" w:rsidRPr="00EB16EC">
        <w:rPr>
          <w:rFonts w:ascii="Angsana New" w:hAnsi="Angsana New"/>
          <w:spacing w:val="-4"/>
          <w:sz w:val="28"/>
          <w:szCs w:val="28"/>
          <w:cs/>
        </w:rPr>
        <w:t xml:space="preserve"> จากส่วนได้เสียทั้งหมดร้อยละ </w:t>
      </w:r>
      <w:r w:rsidR="008E609E" w:rsidRPr="00EB16EC">
        <w:rPr>
          <w:rFonts w:ascii="Angsana New" w:hAnsi="Angsana New"/>
          <w:spacing w:val="-4"/>
          <w:sz w:val="28"/>
          <w:szCs w:val="28"/>
        </w:rPr>
        <w:t>29.24</w:t>
      </w:r>
      <w:r w:rsidR="00446448" w:rsidRPr="00EB16EC">
        <w:rPr>
          <w:rFonts w:ascii="Angsana New" w:hAnsi="Angsana New"/>
          <w:spacing w:val="-4"/>
          <w:sz w:val="28"/>
          <w:szCs w:val="28"/>
        </w:rPr>
        <w:t xml:space="preserve"> </w:t>
      </w:r>
      <w:r w:rsidR="00446448" w:rsidRPr="00EB16EC">
        <w:rPr>
          <w:rFonts w:ascii="Angsana New" w:hAnsi="Angsana New"/>
          <w:spacing w:val="-4"/>
          <w:sz w:val="28"/>
          <w:szCs w:val="28"/>
          <w:cs/>
        </w:rPr>
        <w:t>ของทุนที่ออกและชำระแล้วเป็นจำนวนเงิน</w:t>
      </w:r>
      <w:r w:rsidR="008E609E" w:rsidRPr="00EB16EC">
        <w:rPr>
          <w:rFonts w:ascii="Angsana New" w:hAnsi="Angsana New"/>
          <w:spacing w:val="-4"/>
          <w:sz w:val="28"/>
          <w:szCs w:val="28"/>
        </w:rPr>
        <w:t xml:space="preserve"> </w:t>
      </w:r>
      <w:r w:rsidR="008D4F0F" w:rsidRPr="00EB16EC">
        <w:rPr>
          <w:rFonts w:ascii="Angsana New" w:hAnsi="Angsana New"/>
          <w:spacing w:val="-4"/>
          <w:sz w:val="28"/>
          <w:szCs w:val="28"/>
        </w:rPr>
        <w:t xml:space="preserve">61.59 </w:t>
      </w:r>
      <w:r w:rsidR="00446448" w:rsidRPr="00EB16EC">
        <w:rPr>
          <w:rFonts w:ascii="Angsana New" w:hAnsi="Angsana New"/>
          <w:spacing w:val="-4"/>
          <w:sz w:val="28"/>
          <w:szCs w:val="28"/>
          <w:cs/>
        </w:rPr>
        <w:t xml:space="preserve">ล้านบาท กลุ่มบริษัทรับรู้กำไรจากการขายจำนวน </w:t>
      </w:r>
      <w:r w:rsidR="008449D2" w:rsidRPr="00EB16EC">
        <w:rPr>
          <w:rFonts w:ascii="Angsana New" w:hAnsi="Angsana New"/>
          <w:spacing w:val="-4"/>
          <w:sz w:val="28"/>
          <w:szCs w:val="28"/>
        </w:rPr>
        <w:t>1</w:t>
      </w:r>
      <w:r w:rsidR="00201B5C" w:rsidRPr="00EB16EC">
        <w:rPr>
          <w:rFonts w:ascii="Angsana New" w:hAnsi="Angsana New"/>
          <w:spacing w:val="-4"/>
          <w:sz w:val="28"/>
          <w:szCs w:val="28"/>
        </w:rPr>
        <w:t>3</w:t>
      </w:r>
      <w:r w:rsidR="008449D2" w:rsidRPr="00EB16EC">
        <w:rPr>
          <w:rFonts w:ascii="Angsana New" w:hAnsi="Angsana New"/>
          <w:spacing w:val="-4"/>
          <w:sz w:val="28"/>
          <w:szCs w:val="28"/>
        </w:rPr>
        <w:t>.</w:t>
      </w:r>
      <w:r w:rsidR="00201B5C" w:rsidRPr="00EB16EC">
        <w:rPr>
          <w:rFonts w:ascii="Angsana New" w:hAnsi="Angsana New"/>
          <w:spacing w:val="-4"/>
          <w:sz w:val="28"/>
          <w:szCs w:val="28"/>
        </w:rPr>
        <w:t>36</w:t>
      </w:r>
      <w:r w:rsidR="00446448" w:rsidRPr="00EB16EC">
        <w:rPr>
          <w:rFonts w:ascii="Angsana New" w:hAnsi="Angsana New"/>
          <w:spacing w:val="-4"/>
          <w:sz w:val="28"/>
          <w:szCs w:val="28"/>
          <w:cs/>
        </w:rPr>
        <w:t xml:space="preserve"> ล้านบาท </w:t>
      </w:r>
    </w:p>
    <w:p w14:paraId="4A0353CB" w14:textId="77777777" w:rsidR="00446448" w:rsidRPr="00EB16EC" w:rsidRDefault="00446448" w:rsidP="00C47A19">
      <w:pPr>
        <w:tabs>
          <w:tab w:val="left" w:pos="540"/>
        </w:tabs>
        <w:ind w:left="540" w:right="-122"/>
        <w:rPr>
          <w:rFonts w:ascii="Angsana New" w:hAnsi="Angsana New"/>
          <w:sz w:val="28"/>
          <w:szCs w:val="28"/>
        </w:rPr>
      </w:pPr>
    </w:p>
    <w:p w14:paraId="398599E0" w14:textId="09697341" w:rsidR="00C47A19" w:rsidRPr="00EB16EC" w:rsidRDefault="00C47A19" w:rsidP="00C47A19">
      <w:pPr>
        <w:tabs>
          <w:tab w:val="left" w:pos="540"/>
        </w:tabs>
        <w:ind w:left="540" w:right="-122"/>
        <w:rPr>
          <w:rFonts w:ascii="Angsana New" w:hAnsi="Angsana New"/>
          <w:sz w:val="28"/>
          <w:szCs w:val="28"/>
        </w:rPr>
      </w:pPr>
      <w:r w:rsidRPr="00EB16EC">
        <w:rPr>
          <w:rFonts w:ascii="Angsana New" w:hAnsi="Angsana New" w:hint="cs"/>
          <w:sz w:val="28"/>
          <w:szCs w:val="28"/>
          <w:cs/>
        </w:rPr>
        <w:t>กลุ่มบริษัทไม่ได้รับรู้ส่วนแบ่งขาดทุนของเงินลงทุนที่บันทึกตามวิธีส่วนได้เสีย</w:t>
      </w:r>
      <w:r w:rsidRPr="00EB16EC">
        <w:rPr>
          <w:rFonts w:ascii="Angsana New" w:hAnsi="Angsana New"/>
          <w:sz w:val="28"/>
          <w:szCs w:val="28"/>
          <w:cs/>
        </w:rPr>
        <w:t xml:space="preserve">ของบริษัท เอ็กซ์เซลเล้นท์ เอ็นเนอร์ยี่ อินเตอร์เนชั่นแนล จำกัด (“บริษัทร่วม”) </w:t>
      </w:r>
      <w:r w:rsidRPr="00EB16EC">
        <w:rPr>
          <w:rFonts w:ascii="Angsana New" w:hAnsi="Angsana New" w:hint="cs"/>
          <w:sz w:val="28"/>
          <w:szCs w:val="28"/>
          <w:cs/>
        </w:rPr>
        <w:t>สำหรับส่วนแบ่งในผลขาดทุนที่เกินกว่ามูลค่าเงินลงทุน</w:t>
      </w:r>
      <w:r w:rsidRPr="00EB16EC">
        <w:rPr>
          <w:rFonts w:ascii="Angsana New" w:hAnsi="Angsana New"/>
          <w:sz w:val="28"/>
          <w:szCs w:val="28"/>
          <w:cs/>
        </w:rPr>
        <w:t xml:space="preserve">ในบริษัทร่วมดังกล่าว ณ วันที่ </w:t>
      </w:r>
      <w:r w:rsidR="008F157C" w:rsidRPr="00EB16EC">
        <w:rPr>
          <w:rFonts w:ascii="Angsana New" w:hAnsi="Angsana New"/>
          <w:sz w:val="28"/>
          <w:szCs w:val="28"/>
          <w:cs/>
        </w:rPr>
        <w:br/>
      </w:r>
      <w:r w:rsidRPr="00EB16EC">
        <w:rPr>
          <w:rFonts w:ascii="Angsana New" w:hAnsi="Angsana New"/>
          <w:sz w:val="28"/>
          <w:szCs w:val="28"/>
        </w:rPr>
        <w:t>3</w:t>
      </w:r>
      <w:r w:rsidR="009D62D3" w:rsidRPr="00EB16EC">
        <w:rPr>
          <w:rFonts w:ascii="Angsana New" w:hAnsi="Angsana New"/>
          <w:sz w:val="28"/>
          <w:szCs w:val="28"/>
        </w:rPr>
        <w:t xml:space="preserve">0 </w:t>
      </w:r>
      <w:r w:rsidR="009D62D3" w:rsidRPr="00EB16EC">
        <w:rPr>
          <w:rFonts w:ascii="Angsana New" w:hAnsi="Angsana New" w:hint="cs"/>
          <w:sz w:val="28"/>
          <w:szCs w:val="28"/>
          <w:cs/>
        </w:rPr>
        <w:t>มิถุนายน</w:t>
      </w:r>
      <w:r w:rsidRPr="00EB16EC">
        <w:rPr>
          <w:rFonts w:ascii="Angsana New" w:hAnsi="Angsana New"/>
          <w:sz w:val="28"/>
          <w:szCs w:val="28"/>
          <w:cs/>
        </w:rPr>
        <w:t xml:space="preserve"> </w:t>
      </w:r>
      <w:r w:rsidRPr="00EB16EC">
        <w:rPr>
          <w:rFonts w:ascii="Angsana New" w:hAnsi="Angsana New"/>
          <w:sz w:val="28"/>
          <w:szCs w:val="28"/>
        </w:rPr>
        <w:t>256</w:t>
      </w:r>
      <w:r w:rsidR="008E587B" w:rsidRPr="00EB16EC">
        <w:rPr>
          <w:rFonts w:ascii="Angsana New" w:hAnsi="Angsana New"/>
          <w:sz w:val="28"/>
          <w:szCs w:val="28"/>
        </w:rPr>
        <w:t>4</w:t>
      </w:r>
      <w:r w:rsidRPr="00EB16EC">
        <w:rPr>
          <w:rFonts w:ascii="Angsana New" w:hAnsi="Angsana New"/>
          <w:sz w:val="28"/>
          <w:szCs w:val="28"/>
        </w:rPr>
        <w:t> </w:t>
      </w:r>
      <w:r w:rsidRPr="00EB16EC">
        <w:rPr>
          <w:rFonts w:ascii="Angsana New" w:hAnsi="Angsana New" w:hint="cs"/>
          <w:sz w:val="28"/>
          <w:szCs w:val="28"/>
          <w:cs/>
        </w:rPr>
        <w:t>กลุ่มบริษัทยังมีส่วนแบ่งผลขาดทุนสะสมที่ยังไม่รับรู้จำนวน</w:t>
      </w:r>
      <w:r w:rsidRPr="00EB16EC">
        <w:rPr>
          <w:rFonts w:ascii="Angsana New" w:hAnsi="Angsana New"/>
          <w:sz w:val="28"/>
          <w:szCs w:val="28"/>
        </w:rPr>
        <w:t> </w:t>
      </w:r>
      <w:r w:rsidR="00471E41">
        <w:rPr>
          <w:rFonts w:ascii="Angsana New" w:hAnsi="Angsana New"/>
          <w:sz w:val="28"/>
          <w:szCs w:val="28"/>
        </w:rPr>
        <w:t>31.50</w:t>
      </w:r>
      <w:r w:rsidRPr="00EB16EC">
        <w:rPr>
          <w:rFonts w:ascii="Angsana New" w:hAnsi="Angsana New"/>
          <w:sz w:val="28"/>
          <w:szCs w:val="28"/>
        </w:rPr>
        <w:t> </w:t>
      </w:r>
      <w:r w:rsidRPr="00EB16EC">
        <w:rPr>
          <w:rFonts w:ascii="Angsana New" w:hAnsi="Angsana New" w:hint="cs"/>
          <w:sz w:val="28"/>
          <w:szCs w:val="28"/>
          <w:cs/>
        </w:rPr>
        <w:t>ล้านบาท</w:t>
      </w:r>
      <w:r w:rsidRPr="00EB16EC">
        <w:rPr>
          <w:rFonts w:ascii="Angsana New" w:hAnsi="Angsana New"/>
          <w:sz w:val="28"/>
          <w:szCs w:val="28"/>
        </w:rPr>
        <w:t> </w:t>
      </w:r>
      <w:r w:rsidRPr="00EB16EC">
        <w:rPr>
          <w:rFonts w:ascii="Angsana New" w:hAnsi="Angsana New"/>
          <w:i/>
          <w:iCs/>
          <w:sz w:val="28"/>
          <w:szCs w:val="28"/>
          <w:cs/>
        </w:rPr>
        <w:t>(</w:t>
      </w:r>
      <w:r w:rsidRPr="00EB16EC">
        <w:rPr>
          <w:rFonts w:ascii="Angsana New" w:hAnsi="Angsana New"/>
          <w:i/>
          <w:iCs/>
          <w:sz w:val="28"/>
          <w:szCs w:val="28"/>
        </w:rPr>
        <w:t>30</w:t>
      </w:r>
      <w:r w:rsidRPr="00EB16EC">
        <w:rPr>
          <w:rFonts w:ascii="Angsana New" w:hAnsi="Angsana New"/>
          <w:i/>
          <w:iCs/>
          <w:sz w:val="28"/>
          <w:szCs w:val="28"/>
          <w:cs/>
        </w:rPr>
        <w:t xml:space="preserve"> กันยายน </w:t>
      </w:r>
      <w:r w:rsidRPr="00EB16EC">
        <w:rPr>
          <w:rFonts w:ascii="Angsana New" w:hAnsi="Angsana New"/>
          <w:i/>
          <w:iCs/>
          <w:sz w:val="28"/>
          <w:szCs w:val="28"/>
        </w:rPr>
        <w:t>256</w:t>
      </w:r>
      <w:r w:rsidR="006636D4" w:rsidRPr="00EB16EC">
        <w:rPr>
          <w:rFonts w:ascii="Angsana New" w:hAnsi="Angsana New"/>
          <w:i/>
          <w:iCs/>
          <w:sz w:val="28"/>
          <w:szCs w:val="28"/>
        </w:rPr>
        <w:t>3</w:t>
      </w:r>
      <w:r w:rsidRPr="00EB16EC">
        <w:rPr>
          <w:rFonts w:ascii="Angsana New" w:hAnsi="Angsana New"/>
          <w:i/>
          <w:iCs/>
          <w:sz w:val="28"/>
          <w:szCs w:val="28"/>
        </w:rPr>
        <w:t xml:space="preserve">: </w:t>
      </w:r>
      <w:r w:rsidR="006636D4" w:rsidRPr="00EB16EC">
        <w:rPr>
          <w:rFonts w:ascii="Angsana New" w:hAnsi="Angsana New"/>
          <w:i/>
          <w:iCs/>
          <w:sz w:val="28"/>
          <w:szCs w:val="28"/>
        </w:rPr>
        <w:t>31.50</w:t>
      </w:r>
      <w:r w:rsidRPr="00EB16EC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8F157C" w:rsidRPr="00EB16EC">
        <w:rPr>
          <w:rFonts w:ascii="Angsana New" w:hAnsi="Angsana New"/>
          <w:i/>
          <w:iCs/>
          <w:sz w:val="28"/>
          <w:szCs w:val="28"/>
          <w:cs/>
        </w:rPr>
        <w:br/>
      </w:r>
      <w:r w:rsidRPr="00EB16EC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EB16EC">
        <w:rPr>
          <w:rFonts w:ascii="Angsana New" w:hAnsi="Angsana New"/>
          <w:i/>
          <w:iCs/>
          <w:sz w:val="28"/>
          <w:szCs w:val="28"/>
        </w:rPr>
        <w:t xml:space="preserve"> </w:t>
      </w:r>
      <w:r w:rsidRPr="00EB16EC">
        <w:rPr>
          <w:rFonts w:ascii="Angsana New" w:hAnsi="Angsana New" w:hint="cs"/>
          <w:sz w:val="28"/>
          <w:szCs w:val="28"/>
          <w:cs/>
        </w:rPr>
        <w:t>กลุ่มบริษัทไม่มีภาระหนี้สินที่เกี่ยวเนื่องกับผลขาดทุนเหล่านี้</w:t>
      </w:r>
      <w:r w:rsidRPr="00EB16EC">
        <w:rPr>
          <w:rFonts w:ascii="Angsana New" w:hAnsi="Angsana New"/>
          <w:sz w:val="28"/>
          <w:szCs w:val="28"/>
        </w:rPr>
        <w:t xml:space="preserve">   </w:t>
      </w:r>
    </w:p>
    <w:p w14:paraId="41180138" w14:textId="77777777" w:rsidR="00DD5528" w:rsidRDefault="00DD5528" w:rsidP="00046404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</w:rPr>
      </w:pPr>
    </w:p>
    <w:p w14:paraId="3363F040" w14:textId="77777777" w:rsidR="00046404" w:rsidRPr="00EB16EC" w:rsidRDefault="00046404" w:rsidP="00046404">
      <w:pPr>
        <w:numPr>
          <w:ilvl w:val="0"/>
          <w:numId w:val="4"/>
        </w:numPr>
        <w:tabs>
          <w:tab w:val="left" w:pos="0"/>
          <w:tab w:val="left" w:pos="540"/>
          <w:tab w:val="left" w:pos="990"/>
        </w:tabs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  <w:r w:rsidRPr="00EB16EC">
        <w:rPr>
          <w:rFonts w:ascii="Angsana New" w:hAnsi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1C0492DB" w14:textId="77777777" w:rsidR="00046404" w:rsidRPr="00EB16EC" w:rsidRDefault="00046404" w:rsidP="00046404">
      <w:pPr>
        <w:pStyle w:val="NoSpacing"/>
        <w:rPr>
          <w:rFonts w:ascii="Angsana New" w:hAnsi="Angsana New"/>
          <w:sz w:val="28"/>
          <w:szCs w:val="28"/>
        </w:rPr>
      </w:pPr>
    </w:p>
    <w:p w14:paraId="76829999" w14:textId="77777777" w:rsidR="00046404" w:rsidRPr="00EB16EC" w:rsidRDefault="00046404" w:rsidP="00046404">
      <w:pPr>
        <w:tabs>
          <w:tab w:val="left" w:pos="540"/>
          <w:tab w:val="left" w:pos="2280"/>
        </w:tabs>
        <w:spacing w:line="240" w:lineRule="auto"/>
        <w:ind w:left="540"/>
        <w:rPr>
          <w:rFonts w:ascii="Angsana New" w:hAnsi="Angsana New"/>
          <w:bCs/>
          <w:sz w:val="28"/>
          <w:szCs w:val="28"/>
        </w:rPr>
      </w:pPr>
      <w:r w:rsidRPr="00EB16EC">
        <w:rPr>
          <w:rFonts w:ascii="Angsana New" w:hAnsi="Angsana New"/>
          <w:sz w:val="28"/>
          <w:szCs w:val="28"/>
          <w:cs/>
          <w:lang w:val="th-TH"/>
        </w:rPr>
        <w:t>รายการเปลี่ยนแปลงระหว่างงวด</w:t>
      </w:r>
      <w:r w:rsidRPr="00EB16EC">
        <w:rPr>
          <w:rFonts w:ascii="Angsana New" w:hAnsi="Angsana New" w:hint="cs"/>
          <w:sz w:val="28"/>
          <w:szCs w:val="28"/>
          <w:cs/>
          <w:lang w:val="th-TH"/>
        </w:rPr>
        <w:t>เก้า</w:t>
      </w:r>
      <w:r w:rsidRPr="00EB16EC">
        <w:rPr>
          <w:rFonts w:ascii="Angsana New" w:hAnsi="Angsana New"/>
          <w:sz w:val="28"/>
          <w:szCs w:val="28"/>
          <w:cs/>
          <w:lang w:val="th-TH"/>
        </w:rPr>
        <w:t>เดือนสิ้นสุดวันที่</w:t>
      </w:r>
      <w:r w:rsidRPr="00EB16EC">
        <w:rPr>
          <w:rFonts w:ascii="Angsana New" w:hAnsi="Angsana New"/>
          <w:sz w:val="28"/>
          <w:szCs w:val="28"/>
        </w:rPr>
        <w:t xml:space="preserve"> 30</w:t>
      </w:r>
      <w:r w:rsidRPr="00EB16EC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Pr="00EB16EC">
        <w:rPr>
          <w:rFonts w:ascii="Angsana New" w:hAnsi="Angsana New"/>
          <w:sz w:val="28"/>
          <w:szCs w:val="28"/>
          <w:cs/>
        </w:rPr>
        <w:t xml:space="preserve"> </w:t>
      </w:r>
      <w:r w:rsidRPr="00EB16EC">
        <w:rPr>
          <w:rFonts w:ascii="Angsana New" w:hAnsi="Angsana New"/>
          <w:sz w:val="28"/>
          <w:szCs w:val="28"/>
        </w:rPr>
        <w:t xml:space="preserve">2564 </w:t>
      </w:r>
      <w:r w:rsidRPr="00EB16EC">
        <w:rPr>
          <w:rFonts w:ascii="Angsana New" w:hAnsi="Angsana New"/>
          <w:sz w:val="28"/>
          <w:szCs w:val="28"/>
          <w:cs/>
        </w:rPr>
        <w:t xml:space="preserve">และ </w:t>
      </w:r>
      <w:r w:rsidRPr="00EB16EC">
        <w:rPr>
          <w:rFonts w:ascii="Angsana New" w:hAnsi="Angsana New"/>
          <w:sz w:val="28"/>
          <w:szCs w:val="28"/>
        </w:rPr>
        <w:t>2563</w:t>
      </w:r>
      <w:r w:rsidRPr="00EB16EC">
        <w:rPr>
          <w:rFonts w:ascii="Angsana New" w:hAnsi="Angsana New"/>
          <w:bCs/>
          <w:sz w:val="28"/>
          <w:szCs w:val="28"/>
        </w:rPr>
        <w:t xml:space="preserve"> </w:t>
      </w:r>
      <w:r w:rsidRPr="00EB16EC">
        <w:rPr>
          <w:rFonts w:ascii="Angsana New" w:hAnsi="Angsana New"/>
          <w:sz w:val="28"/>
          <w:szCs w:val="28"/>
          <w:cs/>
        </w:rPr>
        <w:t>มีดังนี้</w:t>
      </w:r>
    </w:p>
    <w:p w14:paraId="0B4B6BB6" w14:textId="77777777" w:rsidR="00046404" w:rsidRPr="00EB16EC" w:rsidRDefault="00046404" w:rsidP="00046404">
      <w:pPr>
        <w:pStyle w:val="NoSpacing"/>
        <w:rPr>
          <w:rFonts w:ascii="Angsana New" w:hAnsi="Angsana New"/>
          <w:sz w:val="28"/>
          <w:szCs w:val="28"/>
        </w:rPr>
      </w:pPr>
    </w:p>
    <w:tbl>
      <w:tblPr>
        <w:tblW w:w="972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70"/>
        <w:gridCol w:w="990"/>
        <w:gridCol w:w="990"/>
        <w:gridCol w:w="270"/>
        <w:gridCol w:w="990"/>
        <w:gridCol w:w="270"/>
        <w:gridCol w:w="990"/>
        <w:gridCol w:w="270"/>
        <w:gridCol w:w="1080"/>
      </w:tblGrid>
      <w:tr w:rsidR="00046404" w:rsidRPr="00EB16EC" w14:paraId="72523135" w14:textId="77777777" w:rsidTr="00597AA1">
        <w:tc>
          <w:tcPr>
            <w:tcW w:w="3870" w:type="dxa"/>
          </w:tcPr>
          <w:p w14:paraId="676FD299" w14:textId="77777777" w:rsidR="00046404" w:rsidRPr="00EB16EC" w:rsidRDefault="00046404" w:rsidP="00597AA1">
            <w:pPr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7EF1B3D" w14:textId="77777777" w:rsidR="00046404" w:rsidRPr="00EB16EC" w:rsidRDefault="00046404" w:rsidP="00597AA1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B16EC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250" w:type="dxa"/>
            <w:gridSpan w:val="3"/>
          </w:tcPr>
          <w:p w14:paraId="3AF4BCF7" w14:textId="77777777" w:rsidR="00046404" w:rsidRPr="00EB16EC" w:rsidRDefault="00046404" w:rsidP="00597AA1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022659" w14:textId="77777777" w:rsidR="00046404" w:rsidRPr="00EB16EC" w:rsidRDefault="00046404" w:rsidP="00597AA1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1F85FD46" w14:textId="77777777" w:rsidR="00046404" w:rsidRPr="00EB16EC" w:rsidRDefault="00046404" w:rsidP="00597AA1">
            <w:pPr>
              <w:ind w:lef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6404" w:rsidRPr="00EB16EC" w14:paraId="6A73DAC0" w14:textId="77777777" w:rsidTr="00597AA1">
        <w:tc>
          <w:tcPr>
            <w:tcW w:w="3870" w:type="dxa"/>
          </w:tcPr>
          <w:p w14:paraId="5636A2BB" w14:textId="77777777" w:rsidR="00046404" w:rsidRPr="00EB16EC" w:rsidRDefault="00046404" w:rsidP="00597AA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90DD01B" w14:textId="77777777" w:rsidR="00046404" w:rsidRPr="00EB16EC" w:rsidRDefault="00046404" w:rsidP="00597AA1">
            <w:pPr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14:paraId="71F54C0F" w14:textId="77777777" w:rsidR="00046404" w:rsidRPr="00EB16EC" w:rsidRDefault="00046404" w:rsidP="00597AA1">
            <w:pPr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EB16EC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46404" w:rsidRPr="00EB16EC" w14:paraId="2A7A81AF" w14:textId="77777777" w:rsidTr="00597AA1">
        <w:tc>
          <w:tcPr>
            <w:tcW w:w="3870" w:type="dxa"/>
          </w:tcPr>
          <w:p w14:paraId="799BE8F7" w14:textId="77777777" w:rsidR="00046404" w:rsidRPr="00EB16EC" w:rsidRDefault="00046404" w:rsidP="00597AA1">
            <w:pPr>
              <w:ind w:left="90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EB16E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ตุลาคม</w:t>
            </w:r>
            <w:r w:rsidRPr="00EB16EC">
              <w:rPr>
                <w:rFonts w:ascii="Angsana New" w:hAnsi="Angsana New"/>
                <w:sz w:val="28"/>
                <w:szCs w:val="28"/>
              </w:rPr>
              <w:t xml:space="preserve"> 2563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B16EC">
              <w:rPr>
                <w:rFonts w:ascii="Angsana New" w:hAnsi="Angsana New"/>
                <w:sz w:val="28"/>
                <w:szCs w:val="28"/>
              </w:rPr>
              <w:t>/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B16E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90" w:type="dxa"/>
          </w:tcPr>
          <w:p w14:paraId="6D45372D" w14:textId="77777777" w:rsidR="00046404" w:rsidRPr="00EB16EC" w:rsidRDefault="00046404" w:rsidP="00597A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62A579" w14:textId="77777777" w:rsidR="00046404" w:rsidRPr="00EB16EC" w:rsidRDefault="00046404" w:rsidP="00597AA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16EC">
              <w:rPr>
                <w:rFonts w:ascii="Angsana New" w:hAnsi="Angsana New"/>
                <w:sz w:val="28"/>
                <w:szCs w:val="28"/>
                <w:lang w:val="en-US" w:bidi="th-TH"/>
              </w:rPr>
              <w:t>1,532.41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72CAA1" w14:textId="77777777" w:rsidR="00046404" w:rsidRPr="00EB16EC" w:rsidRDefault="00046404" w:rsidP="00597AA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D45AC1" w14:textId="77777777" w:rsidR="00046404" w:rsidRPr="00EB16EC" w:rsidRDefault="00046404" w:rsidP="00597AA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16EC">
              <w:rPr>
                <w:rFonts w:ascii="Angsana New" w:hAnsi="Angsana New"/>
                <w:sz w:val="28"/>
                <w:szCs w:val="28"/>
                <w:lang w:val="en-US" w:bidi="th-TH"/>
              </w:rPr>
              <w:t>1,664.47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AA76E7" w14:textId="77777777" w:rsidR="00046404" w:rsidRPr="00EB16EC" w:rsidRDefault="00046404" w:rsidP="00597AA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A05F1F" w14:textId="77777777" w:rsidR="00046404" w:rsidRPr="00EB16EC" w:rsidRDefault="00046404" w:rsidP="00597AA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B16EC">
              <w:rPr>
                <w:rFonts w:ascii="Angsana New" w:hAnsi="Angsana New"/>
                <w:sz w:val="28"/>
                <w:szCs w:val="28"/>
                <w:lang w:val="en-US" w:bidi="th-TH"/>
              </w:rPr>
              <w:t>5.74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6E14FB" w14:textId="77777777" w:rsidR="00046404" w:rsidRPr="00EB16EC" w:rsidRDefault="00046404" w:rsidP="00597AA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27D099" w14:textId="77777777" w:rsidR="00046404" w:rsidRPr="00EB16EC" w:rsidRDefault="00046404" w:rsidP="00597AA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6.00</w:t>
            </w:r>
          </w:p>
        </w:tc>
      </w:tr>
      <w:tr w:rsidR="00046404" w:rsidRPr="00EB16EC" w14:paraId="06E88E14" w14:textId="77777777" w:rsidTr="00597AA1">
        <w:tc>
          <w:tcPr>
            <w:tcW w:w="3870" w:type="dxa"/>
          </w:tcPr>
          <w:p w14:paraId="38CDD30B" w14:textId="77777777" w:rsidR="00046404" w:rsidRPr="00EB16EC" w:rsidRDefault="00046404" w:rsidP="00597AA1">
            <w:pPr>
              <w:ind w:left="90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 xml:space="preserve">ผลกระทบจากการถือปฏิบัติตาม </w:t>
            </w:r>
            <w:r w:rsidRPr="00EB16EC">
              <w:rPr>
                <w:rFonts w:ascii="Angsana New" w:hAnsi="Angsana New"/>
                <w:sz w:val="28"/>
                <w:szCs w:val="28"/>
              </w:rPr>
              <w:t>TFRS 16</w:t>
            </w:r>
          </w:p>
        </w:tc>
        <w:tc>
          <w:tcPr>
            <w:tcW w:w="990" w:type="dxa"/>
          </w:tcPr>
          <w:p w14:paraId="4B2616E0" w14:textId="77777777" w:rsidR="00046404" w:rsidRPr="00EB16EC" w:rsidRDefault="00046404" w:rsidP="00597A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EB16EC"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486CF7" w14:textId="77777777" w:rsidR="00046404" w:rsidRPr="00EB16EC" w:rsidRDefault="00046404" w:rsidP="00597AA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16EC">
              <w:rPr>
                <w:rFonts w:ascii="Angsana New" w:hAnsi="Angsana New"/>
                <w:sz w:val="28"/>
                <w:szCs w:val="28"/>
                <w:lang w:val="en-US" w:bidi="th-TH"/>
              </w:rPr>
              <w:t>(1,488.70)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88EE2F" w14:textId="77777777" w:rsidR="00046404" w:rsidRPr="00EB16EC" w:rsidRDefault="00046404" w:rsidP="00597AA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267297" w14:textId="77777777" w:rsidR="00046404" w:rsidRPr="00EB16EC" w:rsidRDefault="00046404" w:rsidP="00597AA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71" w:firstLine="2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16E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06EBD1" w14:textId="77777777" w:rsidR="00046404" w:rsidRPr="00EB16EC" w:rsidRDefault="00046404" w:rsidP="00597AA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91660C" w14:textId="39A8AB62" w:rsidR="00046404" w:rsidRPr="00EB16EC" w:rsidRDefault="00E82601" w:rsidP="00597AA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04D23E" w14:textId="77777777" w:rsidR="00046404" w:rsidRPr="00EB16EC" w:rsidRDefault="00046404" w:rsidP="00597AA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028658" w14:textId="77777777" w:rsidR="00046404" w:rsidRPr="00EB16EC" w:rsidRDefault="00046404" w:rsidP="00597AA1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B16E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46404" w:rsidRPr="00EB16EC" w14:paraId="69C5430F" w14:textId="77777777" w:rsidTr="00597AA1">
        <w:tc>
          <w:tcPr>
            <w:tcW w:w="3870" w:type="dxa"/>
          </w:tcPr>
          <w:p w14:paraId="229F39E8" w14:textId="77777777" w:rsidR="00046404" w:rsidRPr="00EB16EC" w:rsidRDefault="00046404" w:rsidP="00597AA1">
            <w:pPr>
              <w:ind w:left="90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990" w:type="dxa"/>
          </w:tcPr>
          <w:p w14:paraId="517D4C4D" w14:textId="77777777" w:rsidR="00046404" w:rsidRPr="00EB16EC" w:rsidRDefault="00046404" w:rsidP="00597A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E509B4" w14:textId="2400A094" w:rsidR="00046404" w:rsidRPr="00EB16EC" w:rsidRDefault="00F97D5E" w:rsidP="00597AA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6.26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B20F2A" w14:textId="77777777" w:rsidR="00046404" w:rsidRPr="00EB16EC" w:rsidRDefault="00046404" w:rsidP="00597AA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FC90C2" w14:textId="77777777" w:rsidR="00046404" w:rsidRPr="00EB16EC" w:rsidRDefault="00046404" w:rsidP="00597AA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71" w:firstLine="2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16E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4A156E" w14:textId="77777777" w:rsidR="00046404" w:rsidRPr="00EB16EC" w:rsidRDefault="00046404" w:rsidP="00597AA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24E437" w14:textId="16C39C4E" w:rsidR="00046404" w:rsidRPr="00EB16EC" w:rsidRDefault="00E82601" w:rsidP="00597AA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540838" w14:textId="77777777" w:rsidR="00046404" w:rsidRPr="00EB16EC" w:rsidRDefault="00046404" w:rsidP="00597AA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CC181A" w14:textId="77777777" w:rsidR="00046404" w:rsidRPr="00EB16EC" w:rsidRDefault="00046404" w:rsidP="00597AA1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046404" w:rsidRPr="00EB16EC" w14:paraId="75791D33" w14:textId="77777777" w:rsidTr="00597AA1">
        <w:tc>
          <w:tcPr>
            <w:tcW w:w="3870" w:type="dxa"/>
          </w:tcPr>
          <w:p w14:paraId="4FAA7755" w14:textId="77777777" w:rsidR="00046404" w:rsidRPr="00EB16EC" w:rsidRDefault="00046404" w:rsidP="00597AA1">
            <w:pPr>
              <w:ind w:left="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 xml:space="preserve">ระหว่างงวด </w:t>
            </w:r>
            <w:r w:rsidRPr="00EB16E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990" w:type="dxa"/>
          </w:tcPr>
          <w:p w14:paraId="59B0CC66" w14:textId="77777777" w:rsidR="00046404" w:rsidRPr="00EB16EC" w:rsidRDefault="00046404" w:rsidP="00597A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9E3AB2" w14:textId="61269EB2" w:rsidR="00046404" w:rsidRPr="00EB16EC" w:rsidRDefault="00F97D5E" w:rsidP="00597AA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(3.14)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3EB01B" w14:textId="77777777" w:rsidR="00046404" w:rsidRPr="00EB16EC" w:rsidRDefault="00046404" w:rsidP="00597AA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F6D5F2" w14:textId="77777777" w:rsidR="00046404" w:rsidRPr="00EB16EC" w:rsidRDefault="00046404" w:rsidP="00597AA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71" w:firstLine="2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16EC">
              <w:rPr>
                <w:rFonts w:ascii="Angsana New" w:hAnsi="Angsana New"/>
                <w:sz w:val="28"/>
                <w:szCs w:val="28"/>
                <w:lang w:val="en-US" w:bidi="th-TH"/>
              </w:rPr>
              <w:t>(35.84)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7A9275" w14:textId="77777777" w:rsidR="00046404" w:rsidRPr="00EB16EC" w:rsidRDefault="00046404" w:rsidP="00597AA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5181C6" w14:textId="69501DAC" w:rsidR="00046404" w:rsidRPr="00EB16EC" w:rsidRDefault="00E82601" w:rsidP="00597AA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EC58BB" w14:textId="77777777" w:rsidR="00046404" w:rsidRPr="00EB16EC" w:rsidRDefault="00046404" w:rsidP="00597AA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614C291" w14:textId="77777777" w:rsidR="00046404" w:rsidRPr="00EB16EC" w:rsidRDefault="00046404" w:rsidP="00597AA1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16E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46404" w:rsidRPr="00EB16EC" w14:paraId="227B7BC7" w14:textId="77777777" w:rsidTr="00597AA1">
        <w:tc>
          <w:tcPr>
            <w:tcW w:w="3870" w:type="dxa"/>
          </w:tcPr>
          <w:p w14:paraId="42621647" w14:textId="77777777" w:rsidR="00046404" w:rsidRPr="00EB16EC" w:rsidRDefault="00046404" w:rsidP="00597AA1">
            <w:pPr>
              <w:ind w:left="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ค่าเสื่อมราคา</w:t>
            </w:r>
          </w:p>
        </w:tc>
        <w:tc>
          <w:tcPr>
            <w:tcW w:w="990" w:type="dxa"/>
          </w:tcPr>
          <w:p w14:paraId="47FD793C" w14:textId="77777777" w:rsidR="00046404" w:rsidRPr="00EB16EC" w:rsidRDefault="00046404" w:rsidP="00597A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20CBA9" w14:textId="42220380" w:rsidR="00046404" w:rsidRPr="00EB16EC" w:rsidRDefault="00F97D5E" w:rsidP="00597AA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(1.67)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31FC92" w14:textId="77777777" w:rsidR="00046404" w:rsidRPr="00EB16EC" w:rsidRDefault="00046404" w:rsidP="00597AA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B32F46" w14:textId="77777777" w:rsidR="00046404" w:rsidRPr="00EB16EC" w:rsidRDefault="00046404" w:rsidP="00597AA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71" w:firstLine="2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16EC">
              <w:rPr>
                <w:rFonts w:ascii="Angsana New" w:hAnsi="Angsana New"/>
                <w:sz w:val="28"/>
                <w:szCs w:val="28"/>
                <w:lang w:val="en-US" w:bidi="th-TH"/>
              </w:rPr>
              <w:t>(74.08)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298027" w14:textId="77777777" w:rsidR="00046404" w:rsidRPr="00EB16EC" w:rsidRDefault="00046404" w:rsidP="00597AA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2604FA" w14:textId="6A8C7035" w:rsidR="00046404" w:rsidRPr="00EB16EC" w:rsidRDefault="00E82601" w:rsidP="00597AA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(0.17)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99B620" w14:textId="77777777" w:rsidR="00046404" w:rsidRPr="00EB16EC" w:rsidRDefault="00046404" w:rsidP="00597AA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ECB227" w14:textId="77777777" w:rsidR="00046404" w:rsidRPr="00EB16EC" w:rsidRDefault="00046404" w:rsidP="00597AA1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16EC">
              <w:rPr>
                <w:rFonts w:ascii="Angsana New" w:hAnsi="Angsana New"/>
                <w:sz w:val="28"/>
                <w:szCs w:val="28"/>
                <w:lang w:val="en-US" w:bidi="th-TH"/>
              </w:rPr>
              <w:t>(0.20)</w:t>
            </w:r>
          </w:p>
        </w:tc>
      </w:tr>
      <w:tr w:rsidR="00046404" w:rsidRPr="00EB16EC" w14:paraId="60DD052F" w14:textId="77777777" w:rsidTr="00597AA1">
        <w:trPr>
          <w:trHeight w:val="164"/>
        </w:trPr>
        <w:tc>
          <w:tcPr>
            <w:tcW w:w="3870" w:type="dxa"/>
          </w:tcPr>
          <w:p w14:paraId="76485390" w14:textId="77777777" w:rsidR="00046404" w:rsidRPr="00EB16EC" w:rsidRDefault="00046404" w:rsidP="00597AA1">
            <w:pPr>
              <w:ind w:left="90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990" w:type="dxa"/>
          </w:tcPr>
          <w:p w14:paraId="4FBAA616" w14:textId="77777777" w:rsidR="00046404" w:rsidRPr="00EB16EC" w:rsidRDefault="00046404" w:rsidP="00597AA1">
            <w:pPr>
              <w:pStyle w:val="nineptblocknosp"/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826DB0" w14:textId="2A172BE5" w:rsidR="00046404" w:rsidRPr="00EB16EC" w:rsidRDefault="00F97D5E" w:rsidP="00597AA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1.39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B6CEA9" w14:textId="77777777" w:rsidR="00046404" w:rsidRPr="00EB16EC" w:rsidRDefault="00046404" w:rsidP="00597AA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22D514" w14:textId="77777777" w:rsidR="00046404" w:rsidRPr="00EB16EC" w:rsidRDefault="00046404" w:rsidP="00597AA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16E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553623" w14:textId="77777777" w:rsidR="00046404" w:rsidRPr="00EB16EC" w:rsidRDefault="00046404" w:rsidP="00597AA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0A9655" w14:textId="28B9801D" w:rsidR="00046404" w:rsidRPr="00EB16EC" w:rsidRDefault="00E82601" w:rsidP="00597AA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362EDF" w14:textId="77777777" w:rsidR="00046404" w:rsidRPr="00EB16EC" w:rsidRDefault="00046404" w:rsidP="00597AA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9B0DB62" w14:textId="77777777" w:rsidR="00046404" w:rsidRPr="00EB16EC" w:rsidRDefault="00046404" w:rsidP="00597AA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16E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46404" w:rsidRPr="00EB16EC" w14:paraId="535A835E" w14:textId="77777777" w:rsidTr="00597AA1">
        <w:tc>
          <w:tcPr>
            <w:tcW w:w="3870" w:type="dxa"/>
          </w:tcPr>
          <w:p w14:paraId="1A1CB9F6" w14:textId="77777777" w:rsidR="00046404" w:rsidRPr="00EB16EC" w:rsidRDefault="00046404" w:rsidP="00597AA1">
            <w:pPr>
              <w:ind w:left="454" w:hanging="38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มูลค่าตามบัญชี </w: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EB16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EB16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2564</w:t>
            </w:r>
            <w:r w:rsidRPr="00EB16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</w:rPr>
              <w:t>/</w:t>
            </w:r>
            <w:r w:rsidRPr="00EB16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90" w:type="dxa"/>
          </w:tcPr>
          <w:p w14:paraId="5B16DCB2" w14:textId="77777777" w:rsidR="00046404" w:rsidRPr="00EB16EC" w:rsidRDefault="00046404" w:rsidP="00597A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1D79B3" w14:textId="46E0E0AC" w:rsidR="00046404" w:rsidRPr="00EB16EC" w:rsidRDefault="00F97D5E" w:rsidP="00597AA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46.55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D2841E" w14:textId="77777777" w:rsidR="00046404" w:rsidRPr="00EB16EC" w:rsidRDefault="00046404" w:rsidP="00597AA1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2366AB" w14:textId="77777777" w:rsidR="00046404" w:rsidRPr="00EB16EC" w:rsidRDefault="00046404" w:rsidP="00597AA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1,554.55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265395" w14:textId="77777777" w:rsidR="00046404" w:rsidRPr="00EB16EC" w:rsidRDefault="00046404" w:rsidP="00597AA1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61746F" w14:textId="6B60D303" w:rsidR="00046404" w:rsidRPr="00EB16EC" w:rsidRDefault="00E82601" w:rsidP="00597AA1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5.57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BCC987" w14:textId="77777777" w:rsidR="00046404" w:rsidRPr="00EB16EC" w:rsidRDefault="00046404" w:rsidP="00597AA1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8BF59E" w14:textId="77777777" w:rsidR="00046404" w:rsidRPr="00EB16EC" w:rsidRDefault="00046404" w:rsidP="00597AA1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5.80</w:t>
            </w:r>
          </w:p>
        </w:tc>
      </w:tr>
    </w:tbl>
    <w:p w14:paraId="526E863D" w14:textId="77777777" w:rsidR="00046404" w:rsidRPr="00EB16EC" w:rsidRDefault="00046404" w:rsidP="00046404">
      <w:pPr>
        <w:pStyle w:val="ListParagraph"/>
        <w:tabs>
          <w:tab w:val="left" w:pos="540"/>
          <w:tab w:val="decimal" w:pos="630"/>
        </w:tabs>
        <w:spacing w:line="240" w:lineRule="auto"/>
        <w:ind w:left="540" w:right="-25"/>
        <w:rPr>
          <w:rFonts w:ascii="Angsana New" w:hAnsi="Angsana New"/>
          <w:sz w:val="28"/>
          <w:szCs w:val="28"/>
        </w:rPr>
      </w:pPr>
    </w:p>
    <w:p w14:paraId="7520AADF" w14:textId="77777777" w:rsidR="00046404" w:rsidRPr="00EB16EC" w:rsidRDefault="00046404" w:rsidP="00046404">
      <w:pPr>
        <w:pStyle w:val="ListParagraph"/>
        <w:tabs>
          <w:tab w:val="left" w:pos="540"/>
          <w:tab w:val="decimal" w:pos="630"/>
        </w:tabs>
        <w:spacing w:line="240" w:lineRule="auto"/>
        <w:ind w:left="540" w:right="-25"/>
        <w:rPr>
          <w:rFonts w:ascii="Angsana New" w:hAnsi="Angsana New"/>
          <w:sz w:val="28"/>
          <w:szCs w:val="28"/>
        </w:rPr>
      </w:pPr>
      <w:r w:rsidRPr="00EB16EC">
        <w:rPr>
          <w:rFonts w:ascii="Angsana New" w:hAnsi="Angsana New"/>
          <w:sz w:val="28"/>
          <w:szCs w:val="28"/>
          <w:cs/>
        </w:rPr>
        <w:t xml:space="preserve">อสังหาริมทรัพย์เพื่อการลงทุนประกอบด้วย อาคารสำนักงานที่ให้เช่าแก่บุคคลภายนอกและกิจการที่เกี่ยวข้องกัน </w:t>
      </w:r>
      <w:r w:rsidRPr="00EB16EC">
        <w:rPr>
          <w:rFonts w:ascii="Angsana New" w:hAnsi="Angsana New" w:hint="cs"/>
          <w:sz w:val="28"/>
          <w:szCs w:val="28"/>
          <w:cs/>
        </w:rPr>
        <w:t xml:space="preserve">อาคารสำนักงานระหว่างก่อสร้าง </w:t>
      </w:r>
      <w:r w:rsidRPr="00EB16EC">
        <w:rPr>
          <w:rFonts w:ascii="Angsana New" w:hAnsi="Angsana New"/>
          <w:sz w:val="28"/>
          <w:szCs w:val="28"/>
          <w:cs/>
        </w:rPr>
        <w:t>และที่ดินเปล่าที่ไม่มีการพัฒนา</w:t>
      </w:r>
    </w:p>
    <w:p w14:paraId="626973C7" w14:textId="77777777" w:rsidR="00046404" w:rsidRDefault="00046404" w:rsidP="00046404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</w:rPr>
      </w:pPr>
    </w:p>
    <w:p w14:paraId="442904B8" w14:textId="03EE2761" w:rsidR="00046404" w:rsidRPr="00EB16EC" w:rsidRDefault="00046404" w:rsidP="00046404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</w:rPr>
        <w:sectPr w:rsidR="00046404" w:rsidRPr="00EB16EC" w:rsidSect="00DC2F66">
          <w:headerReference w:type="default" r:id="rId8"/>
          <w:footerReference w:type="default" r:id="rId9"/>
          <w:pgSz w:w="11907" w:h="16840" w:code="9"/>
          <w:pgMar w:top="691" w:right="1152" w:bottom="576" w:left="1152" w:header="720" w:footer="576" w:gutter="0"/>
          <w:pgNumType w:start="17"/>
          <w:cols w:space="708"/>
          <w:docGrid w:linePitch="360"/>
        </w:sectPr>
      </w:pPr>
    </w:p>
    <w:p w14:paraId="728F5B1B" w14:textId="77777777" w:rsidR="00067894" w:rsidRPr="00EB16EC" w:rsidRDefault="00067894" w:rsidP="004B4285">
      <w:pPr>
        <w:numPr>
          <w:ilvl w:val="0"/>
          <w:numId w:val="4"/>
        </w:numPr>
        <w:spacing w:line="240" w:lineRule="auto"/>
        <w:ind w:left="540" w:right="-43"/>
        <w:rPr>
          <w:rFonts w:ascii="Angsana New" w:hAnsi="Angsana New"/>
          <w:bCs/>
          <w:sz w:val="28"/>
          <w:szCs w:val="28"/>
        </w:rPr>
      </w:pPr>
      <w:r w:rsidRPr="00EB16EC">
        <w:rPr>
          <w:rFonts w:ascii="Angsana New" w:hAnsi="Angsana New"/>
          <w:bCs/>
          <w:sz w:val="28"/>
          <w:szCs w:val="28"/>
          <w:cs/>
        </w:rPr>
        <w:t xml:space="preserve">ที่ดิน อาคารและอุปกรณ์ </w:t>
      </w:r>
    </w:p>
    <w:p w14:paraId="00A71638" w14:textId="77777777" w:rsidR="00067894" w:rsidRPr="00EB16EC" w:rsidRDefault="00067894" w:rsidP="0011521F">
      <w:pPr>
        <w:spacing w:line="240" w:lineRule="auto"/>
        <w:ind w:left="547" w:right="-29"/>
        <w:rPr>
          <w:rFonts w:ascii="Angsana New" w:hAnsi="Angsana New"/>
          <w:sz w:val="28"/>
          <w:szCs w:val="28"/>
        </w:rPr>
      </w:pPr>
    </w:p>
    <w:p w14:paraId="250C1C1E" w14:textId="1B857800" w:rsidR="00067894" w:rsidRPr="00EB16EC" w:rsidRDefault="00067894" w:rsidP="00067894">
      <w:pPr>
        <w:tabs>
          <w:tab w:val="left" w:pos="540"/>
          <w:tab w:val="left" w:pos="2280"/>
        </w:tabs>
        <w:spacing w:line="240" w:lineRule="auto"/>
        <w:ind w:left="540"/>
        <w:rPr>
          <w:rFonts w:ascii="Angsana New" w:hAnsi="Angsana New"/>
          <w:b/>
          <w:sz w:val="28"/>
          <w:szCs w:val="28"/>
          <w:cs/>
        </w:rPr>
      </w:pPr>
      <w:r w:rsidRPr="00EB16EC">
        <w:rPr>
          <w:rFonts w:ascii="Angsana New" w:hAnsi="Angsana New"/>
          <w:b/>
          <w:sz w:val="28"/>
          <w:szCs w:val="28"/>
          <w:cs/>
        </w:rPr>
        <w:t>รายการ</w:t>
      </w:r>
      <w:r w:rsidR="00100517" w:rsidRPr="00EB16EC">
        <w:rPr>
          <w:rFonts w:ascii="Angsana New" w:hAnsi="Angsana New" w:hint="cs"/>
          <w:b/>
          <w:sz w:val="28"/>
          <w:szCs w:val="28"/>
          <w:cs/>
        </w:rPr>
        <w:t>เคลื่อนไหวไม่รวมสินทรัพย์สิทธิการใช้</w:t>
      </w:r>
      <w:r w:rsidRPr="00EB16EC">
        <w:rPr>
          <w:rFonts w:ascii="Angsana New" w:hAnsi="Angsana New"/>
          <w:b/>
          <w:sz w:val="28"/>
          <w:szCs w:val="28"/>
          <w:cs/>
        </w:rPr>
        <w:t>ระหว่าง</w:t>
      </w:r>
      <w:r w:rsidRPr="00EB16EC">
        <w:rPr>
          <w:rFonts w:ascii="Angsana New" w:hAnsi="Angsana New" w:hint="cs"/>
          <w:b/>
          <w:sz w:val="28"/>
          <w:szCs w:val="28"/>
          <w:cs/>
        </w:rPr>
        <w:t>งวด</w:t>
      </w:r>
      <w:r w:rsidR="00077F78" w:rsidRPr="00EB16EC">
        <w:rPr>
          <w:rFonts w:ascii="Angsana New" w:hAnsi="Angsana New" w:hint="cs"/>
          <w:b/>
          <w:sz w:val="28"/>
          <w:szCs w:val="28"/>
          <w:cs/>
        </w:rPr>
        <w:t>เก้า</w:t>
      </w:r>
      <w:r w:rsidRPr="00EB16EC">
        <w:rPr>
          <w:rFonts w:ascii="Angsana New" w:hAnsi="Angsana New"/>
          <w:b/>
          <w:sz w:val="28"/>
          <w:szCs w:val="28"/>
          <w:cs/>
        </w:rPr>
        <w:t xml:space="preserve">เดือนสิ้นสุดวันที่ </w:t>
      </w:r>
      <w:r w:rsidRPr="00EB16EC">
        <w:rPr>
          <w:rFonts w:ascii="Angsana New" w:hAnsi="Angsana New"/>
          <w:bCs/>
          <w:sz w:val="28"/>
          <w:szCs w:val="28"/>
        </w:rPr>
        <w:t>3</w:t>
      </w:r>
      <w:r w:rsidR="00077F78" w:rsidRPr="00EB16EC">
        <w:rPr>
          <w:rFonts w:ascii="Angsana New" w:hAnsi="Angsana New"/>
          <w:bCs/>
          <w:sz w:val="28"/>
          <w:szCs w:val="28"/>
        </w:rPr>
        <w:t xml:space="preserve">0 </w:t>
      </w:r>
      <w:r w:rsidR="00077F78" w:rsidRPr="00EB16EC">
        <w:rPr>
          <w:rFonts w:ascii="Angsana New" w:hAnsi="Angsana New" w:hint="cs"/>
          <w:b/>
          <w:sz w:val="28"/>
          <w:szCs w:val="28"/>
          <w:cs/>
        </w:rPr>
        <w:t>มิถุนายน</w:t>
      </w:r>
      <w:r w:rsidRPr="00EB16EC">
        <w:rPr>
          <w:rFonts w:ascii="Angsana New" w:hAnsi="Angsana New"/>
          <w:b/>
          <w:sz w:val="28"/>
          <w:szCs w:val="28"/>
          <w:cs/>
        </w:rPr>
        <w:t xml:space="preserve"> </w:t>
      </w:r>
      <w:r w:rsidR="00781BA7" w:rsidRPr="00EB16EC">
        <w:rPr>
          <w:rFonts w:ascii="Angsana New" w:hAnsi="Angsana New"/>
          <w:bCs/>
          <w:sz w:val="28"/>
          <w:szCs w:val="28"/>
        </w:rPr>
        <w:t>256</w:t>
      </w:r>
      <w:r w:rsidR="000D573C" w:rsidRPr="00EB16EC">
        <w:rPr>
          <w:rFonts w:ascii="Angsana New" w:hAnsi="Angsana New"/>
          <w:bCs/>
          <w:sz w:val="28"/>
          <w:szCs w:val="28"/>
        </w:rPr>
        <w:t xml:space="preserve">4 </w:t>
      </w:r>
      <w:r w:rsidR="00781BA7" w:rsidRPr="00EB16EC">
        <w:rPr>
          <w:rFonts w:ascii="Angsana New" w:hAnsi="Angsana New"/>
          <w:b/>
          <w:sz w:val="28"/>
          <w:szCs w:val="28"/>
          <w:cs/>
        </w:rPr>
        <w:t>และ</w:t>
      </w:r>
      <w:r w:rsidR="00781BA7" w:rsidRPr="00EB16EC">
        <w:rPr>
          <w:rFonts w:ascii="Angsana New" w:hAnsi="Angsana New"/>
          <w:bCs/>
          <w:sz w:val="28"/>
          <w:szCs w:val="28"/>
          <w:cs/>
        </w:rPr>
        <w:t xml:space="preserve"> </w:t>
      </w:r>
      <w:r w:rsidR="00781BA7" w:rsidRPr="00EB16EC">
        <w:rPr>
          <w:rFonts w:ascii="Angsana New" w:hAnsi="Angsana New"/>
          <w:bCs/>
          <w:sz w:val="28"/>
          <w:szCs w:val="28"/>
        </w:rPr>
        <w:t>256</w:t>
      </w:r>
      <w:r w:rsidR="000D573C" w:rsidRPr="00EB16EC">
        <w:rPr>
          <w:rFonts w:ascii="Angsana New" w:hAnsi="Angsana New"/>
          <w:bCs/>
          <w:sz w:val="28"/>
          <w:szCs w:val="28"/>
        </w:rPr>
        <w:t>3</w:t>
      </w:r>
      <w:r w:rsidRPr="00EB16EC">
        <w:rPr>
          <w:rFonts w:ascii="Angsana New" w:hAnsi="Angsana New"/>
          <w:b/>
          <w:sz w:val="28"/>
          <w:szCs w:val="28"/>
        </w:rPr>
        <w:t xml:space="preserve"> </w:t>
      </w:r>
      <w:r w:rsidRPr="00EB16EC">
        <w:rPr>
          <w:rFonts w:ascii="Angsana New" w:hAnsi="Angsana New"/>
          <w:b/>
          <w:sz w:val="28"/>
          <w:szCs w:val="28"/>
          <w:cs/>
        </w:rPr>
        <w:t>มีดังนี้</w:t>
      </w:r>
    </w:p>
    <w:p w14:paraId="5C9F6019" w14:textId="77777777" w:rsidR="00067894" w:rsidRPr="00EB16EC" w:rsidRDefault="00067894" w:rsidP="00067894">
      <w:pPr>
        <w:pStyle w:val="BodyText"/>
        <w:tabs>
          <w:tab w:val="left" w:pos="540"/>
        </w:tabs>
        <w:spacing w:after="0" w:line="240" w:lineRule="auto"/>
        <w:ind w:right="533"/>
        <w:rPr>
          <w:rFonts w:ascii="Angsana New" w:hAnsi="Angsana New" w:cs="Angsana New"/>
          <w:bCs/>
          <w:sz w:val="28"/>
          <w:szCs w:val="28"/>
        </w:rPr>
      </w:pPr>
      <w:r w:rsidRPr="00EB16EC">
        <w:rPr>
          <w:rFonts w:ascii="Angsana New" w:hAnsi="Angsana New" w:cs="Angsana New"/>
          <w:bCs/>
          <w:sz w:val="28"/>
          <w:szCs w:val="28"/>
        </w:rPr>
        <w:tab/>
      </w:r>
    </w:p>
    <w:tbl>
      <w:tblPr>
        <w:tblW w:w="91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653"/>
        <w:gridCol w:w="959"/>
        <w:gridCol w:w="264"/>
        <w:gridCol w:w="974"/>
        <w:gridCol w:w="264"/>
        <w:gridCol w:w="968"/>
        <w:gridCol w:w="262"/>
        <w:gridCol w:w="956"/>
      </w:tblGrid>
      <w:tr w:rsidR="00067894" w:rsidRPr="00EB16EC" w14:paraId="25B676E4" w14:textId="77777777" w:rsidTr="00675D67">
        <w:tc>
          <w:tcPr>
            <w:tcW w:w="2110" w:type="pct"/>
          </w:tcPr>
          <w:p w14:paraId="69368312" w14:textId="77777777" w:rsidR="00067894" w:rsidRPr="00EB16EC" w:rsidRDefault="00067894" w:rsidP="00CE216B">
            <w:pPr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6" w:type="pct"/>
          </w:tcPr>
          <w:p w14:paraId="6B4F45EB" w14:textId="77777777" w:rsidR="00067894" w:rsidRPr="00EB16EC" w:rsidRDefault="00067894" w:rsidP="00CE216B">
            <w:pPr>
              <w:pStyle w:val="BodyText"/>
              <w:spacing w:after="0" w:line="240" w:lineRule="auto"/>
              <w:ind w:left="-108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8" w:type="pct"/>
            <w:gridSpan w:val="3"/>
          </w:tcPr>
          <w:p w14:paraId="5B3A364A" w14:textId="77777777" w:rsidR="00067894" w:rsidRPr="00EB16EC" w:rsidRDefault="00067894" w:rsidP="00CE216B">
            <w:pPr>
              <w:pStyle w:val="BodyText"/>
              <w:spacing w:after="0" w:line="240" w:lineRule="auto"/>
              <w:ind w:left="-108" w:right="-8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341A0B4" w14:textId="77777777" w:rsidR="00067894" w:rsidRPr="00EB16EC" w:rsidRDefault="00067894" w:rsidP="00CE216B">
            <w:pPr>
              <w:pStyle w:val="BodyText"/>
              <w:spacing w:after="0" w:line="240" w:lineRule="auto"/>
              <w:ind w:left="-108" w:right="-8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pct"/>
            <w:gridSpan w:val="3"/>
          </w:tcPr>
          <w:p w14:paraId="67BF01D7" w14:textId="77777777" w:rsidR="00067894" w:rsidRPr="00EB16EC" w:rsidRDefault="00067894" w:rsidP="00CE216B">
            <w:pPr>
              <w:pStyle w:val="BodyText"/>
              <w:spacing w:after="0" w:line="240" w:lineRule="auto"/>
              <w:ind w:left="-108" w:right="-8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067894" w:rsidRPr="00EB16EC" w14:paraId="6AEDA210" w14:textId="77777777" w:rsidTr="00675D67">
        <w:tc>
          <w:tcPr>
            <w:tcW w:w="2110" w:type="pct"/>
          </w:tcPr>
          <w:p w14:paraId="1A27DDF6" w14:textId="77777777" w:rsidR="00067894" w:rsidRPr="00EB16EC" w:rsidRDefault="00067894" w:rsidP="00CE216B">
            <w:pPr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6" w:type="pct"/>
          </w:tcPr>
          <w:p w14:paraId="067AE04A" w14:textId="77777777" w:rsidR="00067894" w:rsidRPr="00EB16EC" w:rsidRDefault="00067894" w:rsidP="00CE216B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534" w:type="pct"/>
            <w:gridSpan w:val="7"/>
          </w:tcPr>
          <w:p w14:paraId="32FB3A05" w14:textId="77777777" w:rsidR="00067894" w:rsidRPr="00EB16EC" w:rsidRDefault="00067894" w:rsidP="00CE216B">
            <w:pPr>
              <w:spacing w:line="240" w:lineRule="auto"/>
              <w:ind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875AF" w:rsidRPr="00EB16EC" w14:paraId="6305F5DC" w14:textId="77777777" w:rsidTr="00675D67">
        <w:tc>
          <w:tcPr>
            <w:tcW w:w="2110" w:type="pct"/>
          </w:tcPr>
          <w:p w14:paraId="396F2E42" w14:textId="66DBDE3A" w:rsidR="00B875AF" w:rsidRPr="00EB16EC" w:rsidRDefault="00B875AF" w:rsidP="00B875AF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EB16E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ตุลาคม</w:t>
            </w:r>
            <w:r w:rsidR="00893D20" w:rsidRPr="00EB16EC">
              <w:rPr>
                <w:rFonts w:ascii="Angsana New" w:hAnsi="Angsana New"/>
                <w:sz w:val="28"/>
                <w:szCs w:val="28"/>
              </w:rPr>
              <w:t xml:space="preserve"> 2563 / 2562</w:t>
            </w:r>
          </w:p>
        </w:tc>
        <w:tc>
          <w:tcPr>
            <w:tcW w:w="356" w:type="pct"/>
          </w:tcPr>
          <w:p w14:paraId="794E69EC" w14:textId="77777777" w:rsidR="00B875AF" w:rsidRPr="00EB16EC" w:rsidRDefault="00B875AF" w:rsidP="00B875AF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50427BAB" w14:textId="6A0FB7A8" w:rsidR="00B875AF" w:rsidRPr="00EB16EC" w:rsidRDefault="00EC7826" w:rsidP="008F28E2">
            <w:pPr>
              <w:tabs>
                <w:tab w:val="decimal" w:pos="423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981.69</w:t>
            </w:r>
          </w:p>
        </w:tc>
        <w:tc>
          <w:tcPr>
            <w:tcW w:w="144" w:type="pct"/>
          </w:tcPr>
          <w:p w14:paraId="218F2F8E" w14:textId="77777777" w:rsidR="00B875AF" w:rsidRPr="00EB16EC" w:rsidRDefault="00B875AF" w:rsidP="00B875AF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</w:tcPr>
          <w:p w14:paraId="0D202BA9" w14:textId="3BB90447" w:rsidR="00B875AF" w:rsidRPr="00EB16EC" w:rsidRDefault="00B875AF" w:rsidP="008F28E2">
            <w:pPr>
              <w:tabs>
                <w:tab w:val="decimal" w:pos="423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966.99</w:t>
            </w:r>
          </w:p>
        </w:tc>
        <w:tc>
          <w:tcPr>
            <w:tcW w:w="144" w:type="pct"/>
          </w:tcPr>
          <w:p w14:paraId="2637BA67" w14:textId="77777777" w:rsidR="00B875AF" w:rsidRPr="00EB16EC" w:rsidRDefault="00B875AF" w:rsidP="00B875AF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</w:tcPr>
          <w:p w14:paraId="42F6CA40" w14:textId="4DD0FD81" w:rsidR="00B875AF" w:rsidRPr="00EB16EC" w:rsidRDefault="00EC7826" w:rsidP="008F28E2">
            <w:pPr>
              <w:tabs>
                <w:tab w:val="decimal" w:pos="393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34.76</w:t>
            </w:r>
          </w:p>
        </w:tc>
        <w:tc>
          <w:tcPr>
            <w:tcW w:w="143" w:type="pct"/>
          </w:tcPr>
          <w:p w14:paraId="10B9C202" w14:textId="77777777" w:rsidR="00B875AF" w:rsidRPr="00EB16EC" w:rsidRDefault="00B875AF" w:rsidP="00B875AF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</w:tcPr>
          <w:p w14:paraId="41548884" w14:textId="0BDECBBA" w:rsidR="00B875AF" w:rsidRPr="00EB16EC" w:rsidRDefault="00B875AF" w:rsidP="008F28E2">
            <w:pPr>
              <w:tabs>
                <w:tab w:val="decimal" w:pos="387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41.16</w:t>
            </w:r>
          </w:p>
        </w:tc>
      </w:tr>
      <w:tr w:rsidR="00570C91" w:rsidRPr="00EB16EC" w14:paraId="32A63164" w14:textId="77777777" w:rsidTr="00675D67">
        <w:tc>
          <w:tcPr>
            <w:tcW w:w="2110" w:type="pct"/>
          </w:tcPr>
          <w:p w14:paraId="76B5E4D1" w14:textId="77777777" w:rsidR="00570C91" w:rsidRPr="00EB16EC" w:rsidRDefault="00570C91" w:rsidP="00570C91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 -</w:t>
            </w:r>
            <w:r w:rsidRPr="00EB16E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56" w:type="pct"/>
          </w:tcPr>
          <w:p w14:paraId="3B181558" w14:textId="77777777" w:rsidR="00570C91" w:rsidRPr="00EB16EC" w:rsidRDefault="00570C91" w:rsidP="00570C91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25F7AEB5" w14:textId="1224B5BB" w:rsidR="00570C91" w:rsidRPr="00EB16EC" w:rsidRDefault="00F97D5E" w:rsidP="00570C91">
            <w:pPr>
              <w:tabs>
                <w:tab w:val="decimal" w:pos="423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65.3</w:t>
            </w:r>
            <w:r w:rsidR="002878B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" w:type="pct"/>
          </w:tcPr>
          <w:p w14:paraId="29F61226" w14:textId="77777777" w:rsidR="00570C91" w:rsidRPr="00EB16EC" w:rsidRDefault="00570C91" w:rsidP="00570C91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</w:tcPr>
          <w:p w14:paraId="6022FEB7" w14:textId="684B5F75" w:rsidR="00570C91" w:rsidRPr="00EB16EC" w:rsidRDefault="00570C91" w:rsidP="00570C91">
            <w:pPr>
              <w:tabs>
                <w:tab w:val="decimal" w:pos="423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22.93</w:t>
            </w:r>
          </w:p>
        </w:tc>
        <w:tc>
          <w:tcPr>
            <w:tcW w:w="144" w:type="pct"/>
          </w:tcPr>
          <w:p w14:paraId="39929430" w14:textId="77777777" w:rsidR="00570C91" w:rsidRPr="00EB16EC" w:rsidRDefault="00570C91" w:rsidP="00570C91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</w:tcPr>
          <w:p w14:paraId="474BC9E2" w14:textId="17A5F112" w:rsidR="00570C91" w:rsidRPr="00EB16EC" w:rsidRDefault="00E82601" w:rsidP="00570C91">
            <w:pPr>
              <w:tabs>
                <w:tab w:val="decimal" w:pos="393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7.41</w:t>
            </w:r>
          </w:p>
        </w:tc>
        <w:tc>
          <w:tcPr>
            <w:tcW w:w="143" w:type="pct"/>
          </w:tcPr>
          <w:p w14:paraId="418CB1C7" w14:textId="77777777" w:rsidR="00570C91" w:rsidRPr="00EB16EC" w:rsidRDefault="00570C91" w:rsidP="00570C91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</w:tcPr>
          <w:p w14:paraId="4D8CEE7E" w14:textId="4DCBBD1D" w:rsidR="00570C91" w:rsidRPr="00EB16EC" w:rsidRDefault="00570C91" w:rsidP="00570C91">
            <w:pPr>
              <w:tabs>
                <w:tab w:val="decimal" w:pos="387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2.28</w:t>
            </w:r>
          </w:p>
        </w:tc>
      </w:tr>
      <w:tr w:rsidR="00570C91" w:rsidRPr="00EB16EC" w14:paraId="0CFC0BA2" w14:textId="77777777" w:rsidTr="00675D67">
        <w:tc>
          <w:tcPr>
            <w:tcW w:w="2110" w:type="pct"/>
          </w:tcPr>
          <w:p w14:paraId="0D8E4A7E" w14:textId="77777777" w:rsidR="00570C91" w:rsidRPr="00EB16EC" w:rsidRDefault="00570C91" w:rsidP="00570C91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จำหน่ายระหว่างงวด -</w:t>
            </w:r>
            <w:r w:rsidRPr="00EB16E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356" w:type="pct"/>
          </w:tcPr>
          <w:p w14:paraId="26CC8D48" w14:textId="77777777" w:rsidR="00570C91" w:rsidRPr="00EB16EC" w:rsidRDefault="00570C91" w:rsidP="00570C91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1054D4E8" w14:textId="645F5B85" w:rsidR="00570C91" w:rsidRPr="00EB16EC" w:rsidRDefault="00F97D5E" w:rsidP="00570C91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</w:t>
            </w:r>
            <w:r w:rsidR="002878B9">
              <w:rPr>
                <w:rFonts w:ascii="Angsana New" w:hAnsi="Angsana New"/>
                <w:sz w:val="28"/>
                <w:szCs w:val="28"/>
              </w:rPr>
              <w:t>89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" w:type="pct"/>
          </w:tcPr>
          <w:p w14:paraId="21788247" w14:textId="77777777" w:rsidR="00570C91" w:rsidRPr="00EB16EC" w:rsidRDefault="00570C91" w:rsidP="00570C91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</w:tcPr>
          <w:p w14:paraId="272AA7E6" w14:textId="6316DA96" w:rsidR="00570C91" w:rsidRPr="00EB16EC" w:rsidRDefault="00570C91" w:rsidP="00570C91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(15.53)</w:t>
            </w:r>
          </w:p>
        </w:tc>
        <w:tc>
          <w:tcPr>
            <w:tcW w:w="144" w:type="pct"/>
          </w:tcPr>
          <w:p w14:paraId="2A77EEAF" w14:textId="77777777" w:rsidR="00570C91" w:rsidRPr="00EB16EC" w:rsidRDefault="00570C91" w:rsidP="00570C91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  <w:vAlign w:val="bottom"/>
          </w:tcPr>
          <w:p w14:paraId="560C7807" w14:textId="63544D91" w:rsidR="00570C91" w:rsidRPr="00EB16EC" w:rsidRDefault="00E82601" w:rsidP="00570C91">
            <w:pPr>
              <w:tabs>
                <w:tab w:val="decimal" w:pos="39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(0.88)</w:t>
            </w:r>
          </w:p>
        </w:tc>
        <w:tc>
          <w:tcPr>
            <w:tcW w:w="143" w:type="pct"/>
          </w:tcPr>
          <w:p w14:paraId="3765972F" w14:textId="77777777" w:rsidR="00570C91" w:rsidRPr="00EB16EC" w:rsidRDefault="00570C91" w:rsidP="00570C91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vAlign w:val="bottom"/>
          </w:tcPr>
          <w:p w14:paraId="4F65BC77" w14:textId="0024451A" w:rsidR="00570C91" w:rsidRPr="00EB16EC" w:rsidRDefault="00570C91" w:rsidP="00570C91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(0.35)</w:t>
            </w:r>
          </w:p>
        </w:tc>
      </w:tr>
      <w:tr w:rsidR="00570C91" w:rsidRPr="00EB16EC" w14:paraId="67D85CC8" w14:textId="77777777" w:rsidTr="005A49B2">
        <w:tc>
          <w:tcPr>
            <w:tcW w:w="2110" w:type="pct"/>
          </w:tcPr>
          <w:p w14:paraId="71E628F1" w14:textId="77777777" w:rsidR="00570C91" w:rsidRPr="00EB16EC" w:rsidRDefault="00570C91" w:rsidP="00570C91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จำหน่ายระหว่างงวด </w:t>
            </w:r>
            <w:r w:rsidRPr="00EB16E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>มูลค่าสุทธ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ิ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356" w:type="pct"/>
          </w:tcPr>
          <w:p w14:paraId="25BDA96D" w14:textId="77777777" w:rsidR="00570C91" w:rsidRPr="00EB16EC" w:rsidRDefault="00570C91" w:rsidP="00570C91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78198872" w14:textId="2552C55A" w:rsidR="00570C91" w:rsidRPr="00EB16EC" w:rsidRDefault="00F97D5E" w:rsidP="00570C91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(4.49)</w:t>
            </w:r>
          </w:p>
        </w:tc>
        <w:tc>
          <w:tcPr>
            <w:tcW w:w="144" w:type="pct"/>
          </w:tcPr>
          <w:p w14:paraId="0694730E" w14:textId="77777777" w:rsidR="00570C91" w:rsidRPr="00EB16EC" w:rsidRDefault="00570C91" w:rsidP="00570C91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</w:tcPr>
          <w:p w14:paraId="080E9A75" w14:textId="0755BC0A" w:rsidR="00570C91" w:rsidRPr="00EB16EC" w:rsidRDefault="00570C91" w:rsidP="00570C91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(0.05)</w:t>
            </w:r>
          </w:p>
        </w:tc>
        <w:tc>
          <w:tcPr>
            <w:tcW w:w="144" w:type="pct"/>
          </w:tcPr>
          <w:p w14:paraId="33484116" w14:textId="77777777" w:rsidR="00570C91" w:rsidRPr="00EB16EC" w:rsidRDefault="00570C91" w:rsidP="00570C91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  <w:vAlign w:val="bottom"/>
          </w:tcPr>
          <w:p w14:paraId="75F5C6E0" w14:textId="29BC72C9" w:rsidR="00570C91" w:rsidRPr="00EB16EC" w:rsidRDefault="00E82601" w:rsidP="00570C91">
            <w:pPr>
              <w:tabs>
                <w:tab w:val="decimal" w:pos="39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(4.43)</w:t>
            </w:r>
          </w:p>
        </w:tc>
        <w:tc>
          <w:tcPr>
            <w:tcW w:w="143" w:type="pct"/>
          </w:tcPr>
          <w:p w14:paraId="70DB7011" w14:textId="77777777" w:rsidR="00570C91" w:rsidRPr="00EB16EC" w:rsidRDefault="00570C91" w:rsidP="00570C91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vAlign w:val="bottom"/>
          </w:tcPr>
          <w:p w14:paraId="2D671D36" w14:textId="697CFCA3" w:rsidR="00570C91" w:rsidRPr="00EB16EC" w:rsidRDefault="00570C91" w:rsidP="00570C91">
            <w:pPr>
              <w:tabs>
                <w:tab w:val="decimal" w:pos="408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536C" w:rsidRPr="00EB16EC" w14:paraId="1B0D4ABB" w14:textId="77777777" w:rsidTr="007E4924">
        <w:tc>
          <w:tcPr>
            <w:tcW w:w="2110" w:type="pct"/>
          </w:tcPr>
          <w:p w14:paraId="1042EDA1" w14:textId="5059D4FB" w:rsidR="0017536C" w:rsidRPr="00EB16EC" w:rsidRDefault="0017536C" w:rsidP="0017536C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 -</w:t>
            </w:r>
            <w:r w:rsidRPr="00EB16E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356" w:type="pct"/>
          </w:tcPr>
          <w:p w14:paraId="72A2F8CD" w14:textId="77777777" w:rsidR="0017536C" w:rsidRPr="00EB16EC" w:rsidRDefault="0017536C" w:rsidP="0017536C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712FBCF7" w14:textId="542736A7" w:rsidR="0017536C" w:rsidRPr="00EB16EC" w:rsidRDefault="00F97D5E" w:rsidP="00CC755F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(0.10)</w:t>
            </w:r>
          </w:p>
        </w:tc>
        <w:tc>
          <w:tcPr>
            <w:tcW w:w="144" w:type="pct"/>
          </w:tcPr>
          <w:p w14:paraId="4F715088" w14:textId="77777777" w:rsidR="0017536C" w:rsidRPr="00EB16EC" w:rsidRDefault="0017536C" w:rsidP="0017536C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</w:tcPr>
          <w:p w14:paraId="492B5489" w14:textId="2BF880FA" w:rsidR="0017536C" w:rsidRPr="00EB16EC" w:rsidRDefault="0017536C" w:rsidP="00C95344">
            <w:pPr>
              <w:tabs>
                <w:tab w:val="decimal" w:pos="450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1E56F186" w14:textId="77777777" w:rsidR="0017536C" w:rsidRPr="00EB16EC" w:rsidRDefault="0017536C" w:rsidP="0017536C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  <w:vAlign w:val="bottom"/>
          </w:tcPr>
          <w:p w14:paraId="087C6EC9" w14:textId="3D8C5812" w:rsidR="0017536C" w:rsidRPr="00EB16EC" w:rsidRDefault="00E82601" w:rsidP="00C95344">
            <w:pPr>
              <w:tabs>
                <w:tab w:val="decimal" w:pos="470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28B2C4FA" w14:textId="77777777" w:rsidR="0017536C" w:rsidRPr="00EB16EC" w:rsidRDefault="0017536C" w:rsidP="0017536C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</w:tcPr>
          <w:p w14:paraId="6D3B67E2" w14:textId="5824DDC8" w:rsidR="0017536C" w:rsidRPr="00EB16EC" w:rsidRDefault="0017536C" w:rsidP="006C65DB">
            <w:pPr>
              <w:tabs>
                <w:tab w:val="decimal" w:pos="408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0C91" w:rsidRPr="00EB16EC" w14:paraId="2267F1BC" w14:textId="77777777" w:rsidTr="00675D67">
        <w:tc>
          <w:tcPr>
            <w:tcW w:w="2110" w:type="pct"/>
          </w:tcPr>
          <w:p w14:paraId="3C56F6A1" w14:textId="402BF842" w:rsidR="00570C91" w:rsidRPr="00EB16EC" w:rsidRDefault="00570C91" w:rsidP="00570C91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356" w:type="pct"/>
          </w:tcPr>
          <w:p w14:paraId="6F4061D7" w14:textId="77777777" w:rsidR="00570C91" w:rsidRPr="00EB16EC" w:rsidRDefault="00570C91" w:rsidP="00570C91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13F66FC4" w14:textId="27B15BD5" w:rsidR="00570C91" w:rsidRPr="00EB16EC" w:rsidRDefault="00F97D5E" w:rsidP="00570C91">
            <w:pPr>
              <w:tabs>
                <w:tab w:val="decimal" w:pos="423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(68.9</w:t>
            </w:r>
            <w:r w:rsidR="00DB4498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" w:type="pct"/>
          </w:tcPr>
          <w:p w14:paraId="702A7303" w14:textId="77777777" w:rsidR="00570C91" w:rsidRPr="00EB16EC" w:rsidRDefault="00570C91" w:rsidP="00570C91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</w:tcPr>
          <w:p w14:paraId="278B3EDD" w14:textId="19132349" w:rsidR="00570C91" w:rsidRPr="00EB16EC" w:rsidRDefault="00570C91" w:rsidP="00570C91">
            <w:pPr>
              <w:tabs>
                <w:tab w:val="decimal" w:pos="423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(71.21)</w:t>
            </w:r>
          </w:p>
        </w:tc>
        <w:tc>
          <w:tcPr>
            <w:tcW w:w="144" w:type="pct"/>
          </w:tcPr>
          <w:p w14:paraId="23F77908" w14:textId="77777777" w:rsidR="00570C91" w:rsidRPr="00EB16EC" w:rsidRDefault="00570C91" w:rsidP="00570C91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  <w:vAlign w:val="bottom"/>
          </w:tcPr>
          <w:p w14:paraId="67EAEC17" w14:textId="2F7B597D" w:rsidR="00570C91" w:rsidRPr="00EB16EC" w:rsidRDefault="00E82601" w:rsidP="00570C91">
            <w:pPr>
              <w:tabs>
                <w:tab w:val="decimal" w:pos="39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(6.17)</w:t>
            </w:r>
          </w:p>
        </w:tc>
        <w:tc>
          <w:tcPr>
            <w:tcW w:w="143" w:type="pct"/>
          </w:tcPr>
          <w:p w14:paraId="3A70136F" w14:textId="77777777" w:rsidR="00570C91" w:rsidRPr="00EB16EC" w:rsidRDefault="00570C91" w:rsidP="00570C91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vAlign w:val="bottom"/>
          </w:tcPr>
          <w:p w14:paraId="78A6646F" w14:textId="6B82FE05" w:rsidR="00570C91" w:rsidRPr="00EB16EC" w:rsidRDefault="00570C91" w:rsidP="00570C91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(6.58)</w:t>
            </w:r>
          </w:p>
        </w:tc>
      </w:tr>
      <w:tr w:rsidR="00570C91" w:rsidRPr="00EB16EC" w14:paraId="6077194A" w14:textId="77777777" w:rsidTr="00675D67">
        <w:tc>
          <w:tcPr>
            <w:tcW w:w="2110" w:type="pct"/>
          </w:tcPr>
          <w:p w14:paraId="08B17312" w14:textId="703F5F3A" w:rsidR="00570C91" w:rsidRPr="00EB16EC" w:rsidRDefault="00570C91" w:rsidP="00570C91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เข้ามาจาก</w:t>
            </w:r>
            <w:r w:rsidRPr="00EB16EC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356" w:type="pct"/>
            <w:vAlign w:val="bottom"/>
          </w:tcPr>
          <w:p w14:paraId="1A982EBE" w14:textId="77777777" w:rsidR="00570C91" w:rsidRPr="00EB16EC" w:rsidRDefault="00570C91" w:rsidP="00570C91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5B45E126" w14:textId="5E0A4671" w:rsidR="00570C91" w:rsidRPr="00EB16EC" w:rsidRDefault="00570C91" w:rsidP="00570C91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22DB5C80" w14:textId="77777777" w:rsidR="00570C91" w:rsidRPr="00EB16EC" w:rsidRDefault="00570C91" w:rsidP="00570C91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</w:tcPr>
          <w:p w14:paraId="54787157" w14:textId="538CDD15" w:rsidR="00570C91" w:rsidRPr="00EB16EC" w:rsidRDefault="00570C91" w:rsidP="00570C91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2BA10474" w14:textId="77777777" w:rsidR="00570C91" w:rsidRPr="00EB16EC" w:rsidRDefault="00570C91" w:rsidP="00570C91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  <w:vAlign w:val="bottom"/>
          </w:tcPr>
          <w:p w14:paraId="5B34948E" w14:textId="3243F376" w:rsidR="00570C91" w:rsidRPr="00EB16EC" w:rsidRDefault="00570C91" w:rsidP="00570C91">
            <w:pPr>
              <w:tabs>
                <w:tab w:val="decimal" w:pos="39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0B33F131" w14:textId="77777777" w:rsidR="00570C91" w:rsidRPr="00EB16EC" w:rsidRDefault="00570C91" w:rsidP="00570C91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vAlign w:val="bottom"/>
          </w:tcPr>
          <w:p w14:paraId="62B8A3F7" w14:textId="34EDD396" w:rsidR="00570C91" w:rsidRPr="00EB16EC" w:rsidRDefault="00570C91" w:rsidP="00570C91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0C91" w:rsidRPr="00EB16EC" w14:paraId="18FBB128" w14:textId="77777777" w:rsidTr="00675D67">
        <w:tc>
          <w:tcPr>
            <w:tcW w:w="2110" w:type="pct"/>
          </w:tcPr>
          <w:p w14:paraId="795B8840" w14:textId="2C7EF4B9" w:rsidR="00570C91" w:rsidRPr="00EB16EC" w:rsidRDefault="00570C91" w:rsidP="00570C91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356" w:type="pct"/>
            <w:vAlign w:val="bottom"/>
          </w:tcPr>
          <w:p w14:paraId="4786F317" w14:textId="77777777" w:rsidR="00570C91" w:rsidRPr="00EB16EC" w:rsidRDefault="00570C91" w:rsidP="00570C91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1F288C4E" w14:textId="59A66B9F" w:rsidR="00570C91" w:rsidRPr="00EB16EC" w:rsidRDefault="00F97D5E" w:rsidP="00570C91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144" w:type="pct"/>
          </w:tcPr>
          <w:p w14:paraId="719B42BB" w14:textId="77777777" w:rsidR="00570C91" w:rsidRPr="00EB16EC" w:rsidRDefault="00570C91" w:rsidP="00570C91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</w:tcPr>
          <w:p w14:paraId="6C5BFB30" w14:textId="67032A54" w:rsidR="00570C91" w:rsidRPr="00EB16EC" w:rsidRDefault="00570C91" w:rsidP="00570C91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1.57</w:t>
            </w:r>
          </w:p>
        </w:tc>
        <w:tc>
          <w:tcPr>
            <w:tcW w:w="144" w:type="pct"/>
          </w:tcPr>
          <w:p w14:paraId="1FC05900" w14:textId="77777777" w:rsidR="00570C91" w:rsidRPr="00EB16EC" w:rsidRDefault="00570C91" w:rsidP="00570C91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  <w:vAlign w:val="bottom"/>
          </w:tcPr>
          <w:p w14:paraId="31231284" w14:textId="64F94DE5" w:rsidR="00570C91" w:rsidRPr="00EB16EC" w:rsidRDefault="00E82601" w:rsidP="00570C91">
            <w:pPr>
              <w:tabs>
                <w:tab w:val="decimal" w:pos="470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298A30AA" w14:textId="77777777" w:rsidR="00570C91" w:rsidRPr="00EB16EC" w:rsidRDefault="00570C91" w:rsidP="00570C91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vAlign w:val="bottom"/>
          </w:tcPr>
          <w:p w14:paraId="3579B403" w14:textId="1A80B857" w:rsidR="00570C91" w:rsidRPr="00EB16EC" w:rsidRDefault="00570C91" w:rsidP="00570C91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0C91" w:rsidRPr="00EB16EC" w14:paraId="2D893440" w14:textId="77777777" w:rsidTr="00675D67">
        <w:tc>
          <w:tcPr>
            <w:tcW w:w="2110" w:type="pct"/>
          </w:tcPr>
          <w:p w14:paraId="645FA556" w14:textId="793EFC24" w:rsidR="00570C91" w:rsidRPr="00EB16EC" w:rsidRDefault="00570C91" w:rsidP="00570C91">
            <w:pPr>
              <w:ind w:left="180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 xml:space="preserve">   อสังหาริมทรัพย์พัฒนาเพื่อขาย</w:t>
            </w:r>
          </w:p>
        </w:tc>
        <w:tc>
          <w:tcPr>
            <w:tcW w:w="356" w:type="pct"/>
            <w:vAlign w:val="bottom"/>
          </w:tcPr>
          <w:p w14:paraId="4456B01B" w14:textId="77777777" w:rsidR="00570C91" w:rsidRPr="00EB16EC" w:rsidRDefault="00570C91" w:rsidP="00570C91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4CAEC9CF" w14:textId="607B9CEF" w:rsidR="00570C91" w:rsidRPr="00EB16EC" w:rsidRDefault="00F97D5E" w:rsidP="00570C91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6880E768" w14:textId="77777777" w:rsidR="00570C91" w:rsidRPr="00EB16EC" w:rsidRDefault="00570C91" w:rsidP="00570C91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</w:tcPr>
          <w:p w14:paraId="343A7F7C" w14:textId="483C75CF" w:rsidR="00570C91" w:rsidRPr="00EB16EC" w:rsidRDefault="00570C91" w:rsidP="00570C91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81.26</w:t>
            </w:r>
          </w:p>
        </w:tc>
        <w:tc>
          <w:tcPr>
            <w:tcW w:w="144" w:type="pct"/>
          </w:tcPr>
          <w:p w14:paraId="433997CE" w14:textId="77777777" w:rsidR="00570C91" w:rsidRPr="00EB16EC" w:rsidRDefault="00570C91" w:rsidP="00570C91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  <w:vAlign w:val="bottom"/>
          </w:tcPr>
          <w:p w14:paraId="138198EC" w14:textId="4B2E35A3" w:rsidR="00570C91" w:rsidRPr="00EB16EC" w:rsidRDefault="00E82601" w:rsidP="00570C91">
            <w:pPr>
              <w:tabs>
                <w:tab w:val="decimal" w:pos="470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6DD45C77" w14:textId="77777777" w:rsidR="00570C91" w:rsidRPr="00EB16EC" w:rsidRDefault="00570C91" w:rsidP="00570C91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vAlign w:val="bottom"/>
          </w:tcPr>
          <w:p w14:paraId="06EC2D0E" w14:textId="64D1A331" w:rsidR="00570C91" w:rsidRPr="00EB16EC" w:rsidRDefault="00570C91" w:rsidP="00570C91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2246" w:rsidRPr="00EB16EC" w14:paraId="28F37AC2" w14:textId="77777777" w:rsidTr="00CD287D">
        <w:tc>
          <w:tcPr>
            <w:tcW w:w="2110" w:type="pct"/>
          </w:tcPr>
          <w:p w14:paraId="2243BD45" w14:textId="256DCBB5" w:rsidR="001B2246" w:rsidRPr="00EB16EC" w:rsidRDefault="001B2246" w:rsidP="001B2246">
            <w:pPr>
              <w:ind w:left="180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356" w:type="pct"/>
          </w:tcPr>
          <w:p w14:paraId="1BC0CEBE" w14:textId="77777777" w:rsidR="001B2246" w:rsidRPr="00EB16EC" w:rsidRDefault="001B2246" w:rsidP="001B2246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4EC81E39" w14:textId="7162010A" w:rsidR="001B2246" w:rsidRPr="00EB16EC" w:rsidRDefault="00F97D5E" w:rsidP="001B2246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</w:t>
            </w:r>
            <w:r w:rsidR="002878B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" w:type="pct"/>
          </w:tcPr>
          <w:p w14:paraId="6E3C4A52" w14:textId="77777777" w:rsidR="001B2246" w:rsidRPr="00EB16EC" w:rsidRDefault="001B2246" w:rsidP="001B2246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</w:tcPr>
          <w:p w14:paraId="19FC0EEC" w14:textId="4C81EA1C" w:rsidR="001B2246" w:rsidRPr="00EB16EC" w:rsidRDefault="001B2246" w:rsidP="001B2246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75D53332" w14:textId="77777777" w:rsidR="001B2246" w:rsidRPr="00EB16EC" w:rsidRDefault="001B2246" w:rsidP="001B2246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  <w:vAlign w:val="bottom"/>
          </w:tcPr>
          <w:p w14:paraId="0F19FF9A" w14:textId="46CC9A30" w:rsidR="001B2246" w:rsidRPr="00EB16EC" w:rsidRDefault="00E82601" w:rsidP="001B2246">
            <w:pPr>
              <w:tabs>
                <w:tab w:val="decimal" w:pos="470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736F62ED" w14:textId="77777777" w:rsidR="001B2246" w:rsidRPr="00EB16EC" w:rsidRDefault="001B2246" w:rsidP="001B2246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</w:tcPr>
          <w:p w14:paraId="13330FD8" w14:textId="096A8D6B" w:rsidR="001B2246" w:rsidRPr="00EB16EC" w:rsidRDefault="001B2246" w:rsidP="001B2246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2246" w:rsidRPr="00EB16EC" w14:paraId="3A415FAE" w14:textId="77777777" w:rsidTr="00675D67">
        <w:tc>
          <w:tcPr>
            <w:tcW w:w="2110" w:type="pct"/>
          </w:tcPr>
          <w:p w14:paraId="54120E90" w14:textId="16D42BFE" w:rsidR="001B2246" w:rsidRPr="00EB16EC" w:rsidRDefault="001B2246" w:rsidP="001B224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มูลค่าตามบัญชี ณ วันที่ </w:t>
            </w:r>
            <w:r w:rsidR="00BE15BD" w:rsidRPr="00EB16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BE15BD" w:rsidRPr="00EB16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2564 / 2563</w:t>
            </w:r>
          </w:p>
        </w:tc>
        <w:tc>
          <w:tcPr>
            <w:tcW w:w="356" w:type="pct"/>
          </w:tcPr>
          <w:p w14:paraId="53C58C9E" w14:textId="77777777" w:rsidR="001B2246" w:rsidRPr="00EB16EC" w:rsidRDefault="001B2246" w:rsidP="001B2246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</w:tcPr>
          <w:p w14:paraId="5CB06F39" w14:textId="00D7B938" w:rsidR="001B2246" w:rsidRPr="00EB16EC" w:rsidRDefault="00F97D5E" w:rsidP="001B2246">
            <w:pPr>
              <w:tabs>
                <w:tab w:val="decimal" w:pos="423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972.</w:t>
            </w:r>
            <w:r w:rsidR="00DB4498">
              <w:rPr>
                <w:rFonts w:ascii="Angsana New" w:hAnsi="Angsana New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44" w:type="pct"/>
          </w:tcPr>
          <w:p w14:paraId="77A7D823" w14:textId="77777777" w:rsidR="001B2246" w:rsidRPr="00EB16EC" w:rsidRDefault="001B2246" w:rsidP="001B2246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7D1BAF45" w14:textId="1A0EF44C" w:rsidR="001B2246" w:rsidRPr="00EB16EC" w:rsidRDefault="00570C91" w:rsidP="001B2246">
            <w:pPr>
              <w:tabs>
                <w:tab w:val="decimal" w:pos="423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</w:rPr>
              <w:t>985.96</w:t>
            </w:r>
          </w:p>
        </w:tc>
        <w:tc>
          <w:tcPr>
            <w:tcW w:w="144" w:type="pct"/>
          </w:tcPr>
          <w:p w14:paraId="2A1FF450" w14:textId="77777777" w:rsidR="001B2246" w:rsidRPr="00EB16EC" w:rsidRDefault="001B2246" w:rsidP="001B2246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26EC597C" w14:textId="51CB0AA5" w:rsidR="001B2246" w:rsidRPr="00EB16EC" w:rsidRDefault="00E82601" w:rsidP="001B2246">
            <w:pPr>
              <w:tabs>
                <w:tab w:val="decimal" w:pos="393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30.69</w:t>
            </w:r>
          </w:p>
        </w:tc>
        <w:tc>
          <w:tcPr>
            <w:tcW w:w="143" w:type="pct"/>
          </w:tcPr>
          <w:p w14:paraId="5431BB45" w14:textId="77777777" w:rsidR="001B2246" w:rsidRPr="00EB16EC" w:rsidRDefault="001B2246" w:rsidP="001B2246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</w:tcPr>
          <w:p w14:paraId="12EA1C03" w14:textId="237967A0" w:rsidR="001B2246" w:rsidRPr="00EB16EC" w:rsidRDefault="00570C91" w:rsidP="001B2246">
            <w:pPr>
              <w:tabs>
                <w:tab w:val="decimal" w:pos="387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</w:rPr>
              <w:t>36.51</w:t>
            </w:r>
          </w:p>
        </w:tc>
      </w:tr>
    </w:tbl>
    <w:p w14:paraId="79005FB6" w14:textId="4EFBC449" w:rsidR="007E302E" w:rsidRPr="00EB16EC" w:rsidRDefault="007E302E" w:rsidP="007E302E">
      <w:pPr>
        <w:pStyle w:val="NoSpacing"/>
        <w:rPr>
          <w:rFonts w:ascii="Angsana New" w:hAnsi="Angsana New"/>
          <w:sz w:val="28"/>
          <w:szCs w:val="28"/>
        </w:rPr>
      </w:pPr>
    </w:p>
    <w:p w14:paraId="39303A31" w14:textId="77777777" w:rsidR="000B7AAB" w:rsidRPr="00EB16EC" w:rsidRDefault="000B7AAB" w:rsidP="000B7AAB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EB16EC">
        <w:rPr>
          <w:rFonts w:asciiTheme="majorBidi" w:hAnsiTheme="majorBidi" w:cstheme="majorBidi"/>
          <w:sz w:val="28"/>
          <w:szCs w:val="28"/>
          <w:cs/>
        </w:rPr>
        <w:t>รายการเคลื่อนไหวของสินทรัพย์สิทธิการใช้</w:t>
      </w:r>
      <w:r w:rsidRPr="00EB16EC">
        <w:rPr>
          <w:rFonts w:asciiTheme="majorBidi" w:hAnsiTheme="majorBidi" w:cstheme="majorBidi" w:hint="cs"/>
          <w:sz w:val="28"/>
          <w:szCs w:val="28"/>
          <w:cs/>
        </w:rPr>
        <w:t>ที่รับรู้เป็นที่ดิน อาคารและอุปกรณ์</w:t>
      </w:r>
      <w:r w:rsidRPr="00EB16EC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2BA5FB70" w14:textId="77777777" w:rsidR="006315B4" w:rsidRPr="00EB16EC" w:rsidRDefault="006315B4" w:rsidP="007E302E">
      <w:pPr>
        <w:pStyle w:val="NoSpacing"/>
        <w:rPr>
          <w:rFonts w:ascii="Angsana New" w:hAnsi="Angsana New"/>
          <w:sz w:val="28"/>
          <w:szCs w:val="28"/>
        </w:rPr>
      </w:pPr>
    </w:p>
    <w:tbl>
      <w:tblPr>
        <w:tblW w:w="919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8"/>
        <w:gridCol w:w="630"/>
        <w:gridCol w:w="954"/>
        <w:gridCol w:w="288"/>
        <w:gridCol w:w="972"/>
        <w:gridCol w:w="243"/>
        <w:gridCol w:w="972"/>
        <w:gridCol w:w="270"/>
        <w:gridCol w:w="978"/>
      </w:tblGrid>
      <w:tr w:rsidR="003E1F3D" w:rsidRPr="00EB16EC" w14:paraId="1D6103CA" w14:textId="77777777" w:rsidTr="005615D3">
        <w:trPr>
          <w:trHeight w:val="20"/>
          <w:tblHeader/>
        </w:trPr>
        <w:tc>
          <w:tcPr>
            <w:tcW w:w="3888" w:type="dxa"/>
            <w:shd w:val="clear" w:color="auto" w:fill="auto"/>
            <w:vAlign w:val="bottom"/>
          </w:tcPr>
          <w:p w14:paraId="78ED02D9" w14:textId="77777777" w:rsidR="003E1F3D" w:rsidRPr="00EB16EC" w:rsidRDefault="003E1F3D" w:rsidP="003E1F3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379330E0" w14:textId="07010CD0" w:rsidR="003E1F3D" w:rsidRPr="00EB16EC" w:rsidRDefault="003E1F3D" w:rsidP="003E1F3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54" w:type="dxa"/>
          </w:tcPr>
          <w:p w14:paraId="16807E86" w14:textId="033D66A7" w:rsidR="003E1F3D" w:rsidRPr="00EB16EC" w:rsidRDefault="003E1F3D" w:rsidP="003E1F3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8" w:type="dxa"/>
          </w:tcPr>
          <w:p w14:paraId="78BB4258" w14:textId="77777777" w:rsidR="003E1F3D" w:rsidRPr="00EB16EC" w:rsidRDefault="003E1F3D" w:rsidP="003E1F3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435" w:type="dxa"/>
            <w:gridSpan w:val="5"/>
          </w:tcPr>
          <w:p w14:paraId="42ED1C3C" w14:textId="405707DC" w:rsidR="003E1F3D" w:rsidRPr="00EB16EC" w:rsidRDefault="003E1F3D" w:rsidP="003E1F3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งบการเงิน</w:t>
            </w:r>
            <w:r w:rsidRPr="00EB16E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3E1F3D" w:rsidRPr="00EB16EC" w14:paraId="7C1033B3" w14:textId="77777777" w:rsidTr="005615D3">
        <w:trPr>
          <w:trHeight w:val="20"/>
          <w:tblHeader/>
        </w:trPr>
        <w:tc>
          <w:tcPr>
            <w:tcW w:w="3888" w:type="dxa"/>
            <w:shd w:val="clear" w:color="auto" w:fill="auto"/>
            <w:vAlign w:val="bottom"/>
          </w:tcPr>
          <w:p w14:paraId="2DDB15A1" w14:textId="77777777" w:rsidR="003E1F3D" w:rsidRPr="00EB16EC" w:rsidRDefault="003E1F3D" w:rsidP="003E1F3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630" w:type="dxa"/>
          </w:tcPr>
          <w:p w14:paraId="48D992A3" w14:textId="77777777" w:rsidR="003E1F3D" w:rsidRPr="00EB16EC" w:rsidRDefault="003E1F3D" w:rsidP="003E1F3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54" w:type="dxa"/>
          </w:tcPr>
          <w:p w14:paraId="5F605182" w14:textId="6597D674" w:rsidR="003E1F3D" w:rsidRPr="00EB16EC" w:rsidRDefault="00DA0C1A" w:rsidP="003E1F3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B16EC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GB"/>
              </w:rPr>
              <w:t>หมายเหตุ</w:t>
            </w:r>
          </w:p>
        </w:tc>
        <w:tc>
          <w:tcPr>
            <w:tcW w:w="288" w:type="dxa"/>
          </w:tcPr>
          <w:p w14:paraId="40208A83" w14:textId="77777777" w:rsidR="003E1F3D" w:rsidRPr="00EB16EC" w:rsidRDefault="003E1F3D" w:rsidP="003E1F3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72" w:type="dxa"/>
          </w:tcPr>
          <w:p w14:paraId="3B6E8CB8" w14:textId="77777777" w:rsidR="003E1F3D" w:rsidRPr="00EB16EC" w:rsidRDefault="003E1F3D" w:rsidP="003E1F3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อาคาร</w:t>
            </w:r>
          </w:p>
        </w:tc>
        <w:tc>
          <w:tcPr>
            <w:tcW w:w="243" w:type="dxa"/>
          </w:tcPr>
          <w:p w14:paraId="1B19537A" w14:textId="77777777" w:rsidR="003E1F3D" w:rsidRPr="00EB16EC" w:rsidRDefault="003E1F3D" w:rsidP="003E1F3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72" w:type="dxa"/>
          </w:tcPr>
          <w:p w14:paraId="35A420A0" w14:textId="5D5C7CE2" w:rsidR="003E1F3D" w:rsidRPr="00EB16EC" w:rsidRDefault="003E1F3D" w:rsidP="003E1F3D">
            <w:pPr>
              <w:pStyle w:val="Pa47"/>
              <w:ind w:left="-85" w:right="-8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อื่น</w:t>
            </w:r>
            <w:r w:rsidR="00BB7615" w:rsidRPr="00EB16E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270" w:type="dxa"/>
          </w:tcPr>
          <w:p w14:paraId="74846187" w14:textId="77777777" w:rsidR="003E1F3D" w:rsidRPr="00EB16EC" w:rsidRDefault="003E1F3D" w:rsidP="003E1F3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78" w:type="dxa"/>
            <w:vAlign w:val="bottom"/>
          </w:tcPr>
          <w:p w14:paraId="159E7C38" w14:textId="77777777" w:rsidR="003E1F3D" w:rsidRPr="00EB16EC" w:rsidRDefault="003E1F3D" w:rsidP="003E1F3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4670E8" w:rsidRPr="00EB16EC" w14:paraId="37B8C1FC" w14:textId="77777777" w:rsidTr="005615D3">
        <w:trPr>
          <w:trHeight w:val="20"/>
          <w:tblHeader/>
        </w:trPr>
        <w:tc>
          <w:tcPr>
            <w:tcW w:w="3888" w:type="dxa"/>
            <w:shd w:val="clear" w:color="auto" w:fill="auto"/>
            <w:vAlign w:val="bottom"/>
          </w:tcPr>
          <w:p w14:paraId="2352A367" w14:textId="77777777" w:rsidR="004670E8" w:rsidRPr="00EB16EC" w:rsidRDefault="004670E8" w:rsidP="003E1F3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</w:tcPr>
          <w:p w14:paraId="34535BEB" w14:textId="77777777" w:rsidR="004670E8" w:rsidRPr="00EB16EC" w:rsidRDefault="004670E8" w:rsidP="003E1F3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54" w:type="dxa"/>
          </w:tcPr>
          <w:p w14:paraId="7CFA145E" w14:textId="77777777" w:rsidR="004670E8" w:rsidRPr="00EB16EC" w:rsidRDefault="004670E8" w:rsidP="003E1F3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8" w:type="dxa"/>
          </w:tcPr>
          <w:p w14:paraId="20EC5DBA" w14:textId="77777777" w:rsidR="004670E8" w:rsidRPr="00EB16EC" w:rsidRDefault="004670E8" w:rsidP="003E1F3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435" w:type="dxa"/>
            <w:gridSpan w:val="5"/>
          </w:tcPr>
          <w:p w14:paraId="67AB751D" w14:textId="13DDAEC6" w:rsidR="004670E8" w:rsidRPr="00EB16EC" w:rsidRDefault="004670E8" w:rsidP="003E1F3D">
            <w:pPr>
              <w:pStyle w:val="Pa4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EB16E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3E1F3D" w:rsidRPr="00EB16EC" w14:paraId="3DC04E6C" w14:textId="77777777" w:rsidTr="005615D3">
        <w:trPr>
          <w:trHeight w:val="20"/>
        </w:trPr>
        <w:tc>
          <w:tcPr>
            <w:tcW w:w="3888" w:type="dxa"/>
          </w:tcPr>
          <w:p w14:paraId="5C882711" w14:textId="77777777" w:rsidR="003E1F3D" w:rsidRPr="00EB16EC" w:rsidRDefault="003E1F3D" w:rsidP="003E1F3D">
            <w:pPr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16EC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Pr="00EB16E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B16EC">
              <w:rPr>
                <w:rFonts w:ascii="Angsana New" w:hAnsi="Angsana New"/>
                <w:sz w:val="28"/>
                <w:szCs w:val="28"/>
              </w:rPr>
              <w:t>3</w:t>
            </w:r>
            <w:r w:rsidRPr="00EB16EC">
              <w:rPr>
                <w:rFonts w:ascii="Angsana New" w:hAnsi="Angsana New" w:hint="cs"/>
                <w:b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630" w:type="dxa"/>
          </w:tcPr>
          <w:p w14:paraId="6E4FA4B8" w14:textId="4E553891" w:rsidR="003E1F3D" w:rsidRPr="00EB16EC" w:rsidRDefault="003E1F3D" w:rsidP="003E1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54" w:type="dxa"/>
          </w:tcPr>
          <w:p w14:paraId="0FB8C112" w14:textId="366ACCD5" w:rsidR="003E1F3D" w:rsidRPr="00EB16EC" w:rsidRDefault="000C2214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16EC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88" w:type="dxa"/>
          </w:tcPr>
          <w:p w14:paraId="40B02656" w14:textId="77777777" w:rsidR="003E1F3D" w:rsidRPr="00EB16EC" w:rsidRDefault="003E1F3D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</w:tcPr>
          <w:p w14:paraId="40BB75E1" w14:textId="69CE062A" w:rsidR="003E1F3D" w:rsidRPr="00EB16EC" w:rsidRDefault="004670E8" w:rsidP="008F28E2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7</w:t>
            </w:r>
            <w:r w:rsidR="00596E74" w:rsidRPr="00EB16EC">
              <w:rPr>
                <w:rFonts w:ascii="Angsana New" w:hAnsi="Angsana New"/>
                <w:sz w:val="28"/>
                <w:szCs w:val="28"/>
              </w:rPr>
              <w:t>0</w:t>
            </w:r>
            <w:r w:rsidR="00682635" w:rsidRPr="00EB16EC">
              <w:rPr>
                <w:rFonts w:ascii="Angsana New" w:hAnsi="Angsana New"/>
                <w:sz w:val="28"/>
                <w:szCs w:val="28"/>
              </w:rPr>
              <w:t>.</w:t>
            </w:r>
            <w:r w:rsidR="00596E74" w:rsidRPr="00EB16EC">
              <w:rPr>
                <w:rFonts w:ascii="Angsana New" w:hAnsi="Angsana New"/>
                <w:sz w:val="28"/>
                <w:szCs w:val="28"/>
              </w:rPr>
              <w:t>1</w:t>
            </w:r>
            <w:r w:rsidR="00CC755F" w:rsidRPr="00EB16E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3" w:type="dxa"/>
          </w:tcPr>
          <w:p w14:paraId="72A6065C" w14:textId="77777777" w:rsidR="003E1F3D" w:rsidRPr="00EB16EC" w:rsidRDefault="003E1F3D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</w:tcPr>
          <w:p w14:paraId="664EFE84" w14:textId="467B609E" w:rsidR="003E1F3D" w:rsidRPr="00EB16EC" w:rsidRDefault="004670E8" w:rsidP="008F28E2">
            <w:pPr>
              <w:tabs>
                <w:tab w:val="decimal" w:pos="39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6.</w:t>
            </w:r>
            <w:r w:rsidR="00682635" w:rsidRPr="00EB16EC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270" w:type="dxa"/>
          </w:tcPr>
          <w:p w14:paraId="7F86FAF8" w14:textId="77777777" w:rsidR="003E1F3D" w:rsidRPr="00EB16EC" w:rsidRDefault="003E1F3D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8" w:type="dxa"/>
          </w:tcPr>
          <w:p w14:paraId="7857074F" w14:textId="66C3348C" w:rsidR="003E1F3D" w:rsidRPr="00EB16EC" w:rsidRDefault="008F28E2" w:rsidP="008F28E2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7</w:t>
            </w:r>
            <w:r w:rsidR="00596E74" w:rsidRPr="00EB16EC">
              <w:rPr>
                <w:rFonts w:ascii="Angsana New" w:hAnsi="Angsana New"/>
                <w:sz w:val="28"/>
                <w:szCs w:val="28"/>
              </w:rPr>
              <w:t>6</w:t>
            </w:r>
            <w:r w:rsidR="00682635" w:rsidRPr="00EB16EC">
              <w:rPr>
                <w:rFonts w:ascii="Angsana New" w:hAnsi="Angsana New"/>
                <w:sz w:val="28"/>
                <w:szCs w:val="28"/>
              </w:rPr>
              <w:t>.</w:t>
            </w:r>
            <w:r w:rsidR="00CC755F" w:rsidRPr="00EB16EC"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596E74" w:rsidRPr="00EB16EC" w14:paraId="53C6C5E9" w14:textId="77777777" w:rsidTr="005615D3">
        <w:trPr>
          <w:trHeight w:val="20"/>
        </w:trPr>
        <w:tc>
          <w:tcPr>
            <w:tcW w:w="3888" w:type="dxa"/>
          </w:tcPr>
          <w:p w14:paraId="46EE08C8" w14:textId="62B4A689" w:rsidR="00596E74" w:rsidRPr="00EB16EC" w:rsidRDefault="00596E74" w:rsidP="00596E7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630" w:type="dxa"/>
          </w:tcPr>
          <w:p w14:paraId="34D3B22E" w14:textId="77777777" w:rsidR="00596E74" w:rsidRPr="00EB16EC" w:rsidRDefault="00596E74" w:rsidP="00596E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3867712B" w14:textId="77777777" w:rsidR="00596E74" w:rsidRPr="00EB16EC" w:rsidRDefault="00596E74" w:rsidP="00596E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736D4C05" w14:textId="77777777" w:rsidR="00596E74" w:rsidRPr="00EB16EC" w:rsidRDefault="00596E74" w:rsidP="00596E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</w:tcPr>
          <w:p w14:paraId="430A4E02" w14:textId="4356C3E0" w:rsidR="00596E74" w:rsidRPr="00EB16EC" w:rsidRDefault="001047D4" w:rsidP="00596E74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1.11</w:t>
            </w:r>
          </w:p>
        </w:tc>
        <w:tc>
          <w:tcPr>
            <w:tcW w:w="243" w:type="dxa"/>
          </w:tcPr>
          <w:p w14:paraId="7D5F75AB" w14:textId="77777777" w:rsidR="00596E74" w:rsidRPr="00EB16EC" w:rsidRDefault="00596E74" w:rsidP="00596E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</w:tcPr>
          <w:p w14:paraId="5232243F" w14:textId="72A5511F" w:rsidR="00596E74" w:rsidRPr="00EB16EC" w:rsidRDefault="001047D4" w:rsidP="00C95344">
            <w:pPr>
              <w:tabs>
                <w:tab w:val="decimal" w:pos="420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A559EE" w14:textId="77777777" w:rsidR="00596E74" w:rsidRPr="00EB16EC" w:rsidRDefault="00596E74" w:rsidP="00596E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8" w:type="dxa"/>
          </w:tcPr>
          <w:p w14:paraId="2A77DF85" w14:textId="569152EB" w:rsidR="00596E74" w:rsidRPr="00EB16EC" w:rsidRDefault="001047D4" w:rsidP="00596E74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1.11</w:t>
            </w:r>
          </w:p>
        </w:tc>
      </w:tr>
      <w:tr w:rsidR="001047D4" w:rsidRPr="00EB16EC" w14:paraId="23F35D5E" w14:textId="77777777" w:rsidTr="005615D3">
        <w:trPr>
          <w:trHeight w:val="20"/>
        </w:trPr>
        <w:tc>
          <w:tcPr>
            <w:tcW w:w="3888" w:type="dxa"/>
          </w:tcPr>
          <w:p w14:paraId="11C6BBEE" w14:textId="37F12499" w:rsidR="001047D4" w:rsidRPr="00EB16EC" w:rsidRDefault="001047D4" w:rsidP="003E1F3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จำหน่ายระหว่างงวด </w:t>
            </w:r>
            <w:r w:rsidRPr="00EB16E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>มูลค่าสุทธ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ิ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630" w:type="dxa"/>
          </w:tcPr>
          <w:p w14:paraId="10246764" w14:textId="77777777" w:rsidR="001047D4" w:rsidRPr="00EB16EC" w:rsidRDefault="001047D4" w:rsidP="003E1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5F9F1735" w14:textId="77777777" w:rsidR="001047D4" w:rsidRPr="00EB16EC" w:rsidRDefault="001047D4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754A28B6" w14:textId="77777777" w:rsidR="001047D4" w:rsidRPr="00EB16EC" w:rsidRDefault="001047D4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</w:tcPr>
          <w:p w14:paraId="3908D3DD" w14:textId="0E056B75" w:rsidR="001047D4" w:rsidRPr="00EB16EC" w:rsidRDefault="001047D4" w:rsidP="00C95344">
            <w:pPr>
              <w:tabs>
                <w:tab w:val="decimal" w:pos="460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(5.40)</w:t>
            </w:r>
          </w:p>
        </w:tc>
        <w:tc>
          <w:tcPr>
            <w:tcW w:w="243" w:type="dxa"/>
          </w:tcPr>
          <w:p w14:paraId="22B4A7F8" w14:textId="77777777" w:rsidR="001047D4" w:rsidRPr="00EB16EC" w:rsidRDefault="001047D4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</w:tcPr>
          <w:p w14:paraId="079C910A" w14:textId="7CFA46EF" w:rsidR="001047D4" w:rsidRPr="00EB16EC" w:rsidRDefault="00B83787" w:rsidP="008F28E2">
            <w:pPr>
              <w:tabs>
                <w:tab w:val="decimal" w:pos="39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74EC19" w14:textId="77777777" w:rsidR="001047D4" w:rsidRPr="00EB16EC" w:rsidRDefault="001047D4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8" w:type="dxa"/>
          </w:tcPr>
          <w:p w14:paraId="4C924F27" w14:textId="683CD2EC" w:rsidR="001047D4" w:rsidRPr="00EB16EC" w:rsidRDefault="00B83787" w:rsidP="008F28E2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(5.40)</w:t>
            </w:r>
          </w:p>
        </w:tc>
      </w:tr>
      <w:tr w:rsidR="003E1F3D" w:rsidRPr="00EB16EC" w14:paraId="4B6F479A" w14:textId="77777777" w:rsidTr="005615D3">
        <w:trPr>
          <w:trHeight w:val="20"/>
        </w:trPr>
        <w:tc>
          <w:tcPr>
            <w:tcW w:w="3888" w:type="dxa"/>
          </w:tcPr>
          <w:p w14:paraId="158D4E4B" w14:textId="3D822B18" w:rsidR="003E1F3D" w:rsidRPr="00EB16EC" w:rsidRDefault="00DA0C1A" w:rsidP="003E1F3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การ</w:t>
            </w:r>
            <w:r w:rsidR="00AB5310" w:rsidRPr="00EB16EC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="00AB5310" w:rsidRPr="00EB16EC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  <w:r w:rsidR="00AB5310" w:rsidRPr="00EB16EC">
              <w:rPr>
                <w:rFonts w:ascii="Angsana New" w:hAnsi="Angsana New"/>
                <w:sz w:val="28"/>
                <w:szCs w:val="28"/>
                <w:cs/>
              </w:rPr>
              <w:t xml:space="preserve"> -</w:t>
            </w:r>
            <w:r w:rsidR="00AB5310" w:rsidRPr="00EB16E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B5310" w:rsidRPr="00EB16EC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630" w:type="dxa"/>
          </w:tcPr>
          <w:p w14:paraId="69014A8A" w14:textId="77777777" w:rsidR="003E1F3D" w:rsidRPr="00EB16EC" w:rsidRDefault="003E1F3D" w:rsidP="003E1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76504261" w14:textId="77777777" w:rsidR="003E1F3D" w:rsidRPr="00EB16EC" w:rsidRDefault="003E1F3D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1219C18E" w14:textId="77777777" w:rsidR="003E1F3D" w:rsidRPr="00EB16EC" w:rsidRDefault="003E1F3D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</w:tcPr>
          <w:p w14:paraId="01231F8F" w14:textId="3B78119E" w:rsidR="003E1F3D" w:rsidRPr="00EB16EC" w:rsidRDefault="003E1F3D" w:rsidP="00C95344">
            <w:pPr>
              <w:tabs>
                <w:tab w:val="decimal" w:pos="460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</w:tcPr>
          <w:p w14:paraId="3B7E628D" w14:textId="77777777" w:rsidR="003E1F3D" w:rsidRPr="00EB16EC" w:rsidRDefault="003E1F3D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</w:tcPr>
          <w:p w14:paraId="7A979E80" w14:textId="074DA75A" w:rsidR="003E1F3D" w:rsidRPr="00EB16EC" w:rsidRDefault="008F28E2" w:rsidP="008F28E2">
            <w:pPr>
              <w:tabs>
                <w:tab w:val="decimal" w:pos="39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(0.2</w:t>
            </w:r>
            <w:r w:rsidR="00682635" w:rsidRPr="00EB16EC">
              <w:rPr>
                <w:rFonts w:ascii="Angsana New" w:hAnsi="Angsana New"/>
                <w:sz w:val="28"/>
                <w:szCs w:val="28"/>
              </w:rPr>
              <w:t>3</w:t>
            </w:r>
            <w:r w:rsidRPr="00EB16E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5A893A8" w14:textId="77777777" w:rsidR="003E1F3D" w:rsidRPr="00EB16EC" w:rsidRDefault="003E1F3D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8" w:type="dxa"/>
          </w:tcPr>
          <w:p w14:paraId="4F3550F3" w14:textId="7FFFB865" w:rsidR="003E1F3D" w:rsidRPr="00EB16EC" w:rsidRDefault="008F28E2" w:rsidP="008F28E2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(0.2</w:t>
            </w:r>
            <w:r w:rsidR="00682635" w:rsidRPr="00EB16EC">
              <w:rPr>
                <w:rFonts w:ascii="Angsana New" w:hAnsi="Angsana New"/>
                <w:sz w:val="28"/>
                <w:szCs w:val="28"/>
              </w:rPr>
              <w:t>3</w:t>
            </w:r>
            <w:r w:rsidRPr="00EB16E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E1F3D" w:rsidRPr="00EB16EC" w14:paraId="4B76351D" w14:textId="77777777" w:rsidTr="005615D3">
        <w:trPr>
          <w:trHeight w:val="20"/>
        </w:trPr>
        <w:tc>
          <w:tcPr>
            <w:tcW w:w="3888" w:type="dxa"/>
          </w:tcPr>
          <w:p w14:paraId="071ACA2C" w14:textId="760E93FC" w:rsidR="003E1F3D" w:rsidRPr="00EB16EC" w:rsidRDefault="003E1F3D" w:rsidP="003E1F3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EB16EC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หัก</w:t>
            </w:r>
            <w:r w:rsidRPr="00EB16EC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EB16EC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630" w:type="dxa"/>
          </w:tcPr>
          <w:p w14:paraId="29CAAAB0" w14:textId="77777777" w:rsidR="003E1F3D" w:rsidRPr="00EB16EC" w:rsidRDefault="003E1F3D" w:rsidP="003E1F3D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4" w:type="dxa"/>
          </w:tcPr>
          <w:p w14:paraId="6F5D4A58" w14:textId="77777777" w:rsidR="003E1F3D" w:rsidRPr="00EB16EC" w:rsidRDefault="003E1F3D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10E38E92" w14:textId="77777777" w:rsidR="003E1F3D" w:rsidRPr="00EB16EC" w:rsidRDefault="003E1F3D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4E13768" w14:textId="1B25CFCF" w:rsidR="003E1F3D" w:rsidRPr="00EB16EC" w:rsidRDefault="001047D4" w:rsidP="001047D4">
            <w:pPr>
              <w:tabs>
                <w:tab w:val="decimal" w:pos="460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(22.86)</w:t>
            </w:r>
          </w:p>
        </w:tc>
        <w:tc>
          <w:tcPr>
            <w:tcW w:w="243" w:type="dxa"/>
          </w:tcPr>
          <w:p w14:paraId="4F174561" w14:textId="77777777" w:rsidR="003E1F3D" w:rsidRPr="001047D4" w:rsidRDefault="003E1F3D" w:rsidP="001047D4">
            <w:pPr>
              <w:pStyle w:val="acctfourfigures"/>
              <w:tabs>
                <w:tab w:val="clear" w:pos="765"/>
                <w:tab w:val="decimal" w:pos="460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4ACD87B5" w14:textId="1C253619" w:rsidR="003E1F3D" w:rsidRPr="00EB16EC" w:rsidRDefault="001047D4" w:rsidP="008F28E2">
            <w:pPr>
              <w:tabs>
                <w:tab w:val="decimal" w:pos="39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(1.29)</w:t>
            </w:r>
          </w:p>
        </w:tc>
        <w:tc>
          <w:tcPr>
            <w:tcW w:w="270" w:type="dxa"/>
          </w:tcPr>
          <w:p w14:paraId="49DC130E" w14:textId="77777777" w:rsidR="003E1F3D" w:rsidRPr="00EB16EC" w:rsidRDefault="003E1F3D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1AD3D3EF" w14:textId="2207E0B7" w:rsidR="003E1F3D" w:rsidRPr="00EB16EC" w:rsidRDefault="001047D4" w:rsidP="008F28E2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(24.15)</w:t>
            </w:r>
          </w:p>
        </w:tc>
      </w:tr>
      <w:tr w:rsidR="001047D4" w:rsidRPr="001047D4" w14:paraId="51D48797" w14:textId="77777777" w:rsidTr="00597AA1">
        <w:trPr>
          <w:trHeight w:val="20"/>
        </w:trPr>
        <w:tc>
          <w:tcPr>
            <w:tcW w:w="3888" w:type="dxa"/>
            <w:vAlign w:val="bottom"/>
          </w:tcPr>
          <w:p w14:paraId="10E089B5" w14:textId="446A725E" w:rsidR="001047D4" w:rsidRPr="00EB16EC" w:rsidRDefault="001047D4" w:rsidP="001047D4">
            <w:pPr>
              <w:ind w:left="175" w:hanging="17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EB16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630" w:type="dxa"/>
          </w:tcPr>
          <w:p w14:paraId="110F9503" w14:textId="77777777" w:rsidR="001047D4" w:rsidRPr="00EB16EC" w:rsidRDefault="001047D4" w:rsidP="001047D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14:paraId="5C952192" w14:textId="77777777" w:rsidR="001047D4" w:rsidRPr="00EB16EC" w:rsidRDefault="001047D4" w:rsidP="001047D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</w:tcPr>
          <w:p w14:paraId="73A7D8E6" w14:textId="77777777" w:rsidR="001047D4" w:rsidRPr="00EB16EC" w:rsidRDefault="001047D4" w:rsidP="001047D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0938D40A" w14:textId="62872308" w:rsidR="001047D4" w:rsidRPr="002878B9" w:rsidRDefault="001047D4" w:rsidP="001047D4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78B9">
              <w:rPr>
                <w:rFonts w:ascii="Angsana New" w:hAnsi="Angsana New"/>
                <w:b/>
                <w:bCs/>
                <w:sz w:val="28"/>
                <w:szCs w:val="28"/>
              </w:rPr>
              <w:t>42.98</w:t>
            </w:r>
          </w:p>
        </w:tc>
        <w:tc>
          <w:tcPr>
            <w:tcW w:w="243" w:type="dxa"/>
          </w:tcPr>
          <w:p w14:paraId="642B2712" w14:textId="77777777" w:rsidR="001047D4" w:rsidRPr="002878B9" w:rsidRDefault="001047D4" w:rsidP="001047D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6686DA84" w14:textId="13D80481" w:rsidR="001047D4" w:rsidRPr="002878B9" w:rsidRDefault="001047D4" w:rsidP="001047D4">
            <w:pPr>
              <w:tabs>
                <w:tab w:val="decimal" w:pos="393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78B9">
              <w:rPr>
                <w:rFonts w:ascii="Angsana New" w:hAnsi="Angsana New"/>
                <w:b/>
                <w:bCs/>
                <w:sz w:val="28"/>
                <w:szCs w:val="28"/>
              </w:rPr>
              <w:t>4.94</w:t>
            </w:r>
          </w:p>
        </w:tc>
        <w:tc>
          <w:tcPr>
            <w:tcW w:w="270" w:type="dxa"/>
          </w:tcPr>
          <w:p w14:paraId="5E79F941" w14:textId="77777777" w:rsidR="001047D4" w:rsidRPr="002878B9" w:rsidRDefault="001047D4" w:rsidP="001047D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085C23C2" w14:textId="2F9AB98D" w:rsidR="001047D4" w:rsidRPr="002878B9" w:rsidRDefault="001047D4" w:rsidP="001047D4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78B9">
              <w:rPr>
                <w:rFonts w:ascii="Angsana New" w:hAnsi="Angsana New"/>
                <w:b/>
                <w:bCs/>
                <w:sz w:val="28"/>
                <w:szCs w:val="28"/>
              </w:rPr>
              <w:t>47.92</w:t>
            </w:r>
          </w:p>
        </w:tc>
      </w:tr>
    </w:tbl>
    <w:p w14:paraId="0C77BDB7" w14:textId="77777777" w:rsidR="0069191A" w:rsidRPr="00EB16EC" w:rsidRDefault="0069191A" w:rsidP="0099267E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28"/>
          <w:szCs w:val="28"/>
        </w:rPr>
      </w:pPr>
    </w:p>
    <w:p w14:paraId="50D1F249" w14:textId="77777777" w:rsidR="00A71640" w:rsidRDefault="00A71640">
      <w:r>
        <w:br w:type="page"/>
      </w:r>
    </w:p>
    <w:tbl>
      <w:tblPr>
        <w:tblW w:w="919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8"/>
        <w:gridCol w:w="612"/>
        <w:gridCol w:w="972"/>
        <w:gridCol w:w="270"/>
        <w:gridCol w:w="990"/>
        <w:gridCol w:w="225"/>
        <w:gridCol w:w="1008"/>
        <w:gridCol w:w="270"/>
        <w:gridCol w:w="964"/>
      </w:tblGrid>
      <w:tr w:rsidR="003A45EC" w:rsidRPr="00EB16EC" w14:paraId="0B5D83D9" w14:textId="77777777" w:rsidTr="005615D3">
        <w:trPr>
          <w:trHeight w:val="20"/>
          <w:tblHeader/>
        </w:trPr>
        <w:tc>
          <w:tcPr>
            <w:tcW w:w="3888" w:type="dxa"/>
            <w:shd w:val="clear" w:color="auto" w:fill="auto"/>
            <w:vAlign w:val="bottom"/>
          </w:tcPr>
          <w:p w14:paraId="21602472" w14:textId="41CF8299" w:rsidR="003A45EC" w:rsidRPr="00EB16EC" w:rsidRDefault="003A45EC" w:rsidP="003A45E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612" w:type="dxa"/>
          </w:tcPr>
          <w:p w14:paraId="0062FC5D" w14:textId="7C1568B7" w:rsidR="003A45EC" w:rsidRPr="00EB16EC" w:rsidRDefault="003A45EC" w:rsidP="003A45EC">
            <w:pPr>
              <w:pStyle w:val="Pa4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972" w:type="dxa"/>
          </w:tcPr>
          <w:p w14:paraId="7078322E" w14:textId="0F9D892C" w:rsidR="003A45EC" w:rsidRPr="00EB16EC" w:rsidRDefault="003A45EC" w:rsidP="003A45E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4E2A09F8" w14:textId="77777777" w:rsidR="003A45EC" w:rsidRPr="00EB16EC" w:rsidRDefault="003A45EC" w:rsidP="003A45E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457" w:type="dxa"/>
            <w:gridSpan w:val="5"/>
          </w:tcPr>
          <w:p w14:paraId="7F30BA06" w14:textId="295D76F1" w:rsidR="003A45EC" w:rsidRPr="00EB16EC" w:rsidRDefault="003A45EC" w:rsidP="003A45E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3A45EC" w:rsidRPr="00EB16EC" w14:paraId="5457D267" w14:textId="77777777" w:rsidTr="005615D3">
        <w:trPr>
          <w:trHeight w:val="20"/>
          <w:tblHeader/>
        </w:trPr>
        <w:tc>
          <w:tcPr>
            <w:tcW w:w="3888" w:type="dxa"/>
            <w:shd w:val="clear" w:color="auto" w:fill="auto"/>
            <w:vAlign w:val="bottom"/>
          </w:tcPr>
          <w:p w14:paraId="699DF4A6" w14:textId="7179E681" w:rsidR="003A45EC" w:rsidRPr="00EB16EC" w:rsidRDefault="00BB06CF" w:rsidP="003A45E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612" w:type="dxa"/>
          </w:tcPr>
          <w:p w14:paraId="6BBF8255" w14:textId="77777777" w:rsidR="003A45EC" w:rsidRPr="00EB16EC" w:rsidRDefault="003A45EC" w:rsidP="003A45E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72" w:type="dxa"/>
          </w:tcPr>
          <w:p w14:paraId="2CF7E4A6" w14:textId="29A40A65" w:rsidR="003A45EC" w:rsidRPr="00EB16EC" w:rsidRDefault="00325245" w:rsidP="003A45E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B16EC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GB"/>
              </w:rPr>
              <w:t>หมายเหตุ</w:t>
            </w:r>
          </w:p>
        </w:tc>
        <w:tc>
          <w:tcPr>
            <w:tcW w:w="270" w:type="dxa"/>
          </w:tcPr>
          <w:p w14:paraId="3D0B9231" w14:textId="77777777" w:rsidR="003A45EC" w:rsidRPr="00EB16EC" w:rsidRDefault="003A45EC" w:rsidP="003A45E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</w:tcPr>
          <w:p w14:paraId="7FF42C20" w14:textId="6D19FC05" w:rsidR="003A45EC" w:rsidRPr="00EB16EC" w:rsidRDefault="003A45EC" w:rsidP="003A45E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อาคาร</w:t>
            </w:r>
          </w:p>
        </w:tc>
        <w:tc>
          <w:tcPr>
            <w:tcW w:w="225" w:type="dxa"/>
          </w:tcPr>
          <w:p w14:paraId="554DCF05" w14:textId="77777777" w:rsidR="003A45EC" w:rsidRPr="00EB16EC" w:rsidRDefault="003A45EC" w:rsidP="003A45E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08" w:type="dxa"/>
          </w:tcPr>
          <w:p w14:paraId="250BD559" w14:textId="3F9E3F83" w:rsidR="003A45EC" w:rsidRPr="00EB16EC" w:rsidRDefault="003A45EC" w:rsidP="003A45EC">
            <w:pPr>
              <w:pStyle w:val="Pa47"/>
              <w:ind w:left="-85" w:right="-8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อื่น</w:t>
            </w:r>
            <w:r w:rsidR="00BB7615" w:rsidRPr="00EB16E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270" w:type="dxa"/>
          </w:tcPr>
          <w:p w14:paraId="52048BB3" w14:textId="77777777" w:rsidR="003A45EC" w:rsidRPr="00EB16EC" w:rsidRDefault="003A45EC" w:rsidP="003A45E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64" w:type="dxa"/>
            <w:vAlign w:val="bottom"/>
          </w:tcPr>
          <w:p w14:paraId="1370401A" w14:textId="5310EF64" w:rsidR="003A45EC" w:rsidRPr="00EB16EC" w:rsidRDefault="003A45EC" w:rsidP="003A45E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264C18" w:rsidRPr="00EB16EC" w14:paraId="79C10005" w14:textId="77777777" w:rsidTr="005615D3">
        <w:trPr>
          <w:trHeight w:val="20"/>
          <w:tblHeader/>
        </w:trPr>
        <w:tc>
          <w:tcPr>
            <w:tcW w:w="3888" w:type="dxa"/>
            <w:shd w:val="clear" w:color="auto" w:fill="auto"/>
            <w:vAlign w:val="bottom"/>
          </w:tcPr>
          <w:p w14:paraId="1D97E57D" w14:textId="77777777" w:rsidR="00264C18" w:rsidRPr="00EB16EC" w:rsidRDefault="00264C18" w:rsidP="003A45E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612" w:type="dxa"/>
          </w:tcPr>
          <w:p w14:paraId="674BB517" w14:textId="77777777" w:rsidR="00264C18" w:rsidRPr="00EB16EC" w:rsidRDefault="00264C18" w:rsidP="003A45E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72" w:type="dxa"/>
          </w:tcPr>
          <w:p w14:paraId="5E6F1489" w14:textId="77777777" w:rsidR="00264C18" w:rsidRPr="00EB16EC" w:rsidRDefault="00264C18" w:rsidP="003A45E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6673BC29" w14:textId="77777777" w:rsidR="00264C18" w:rsidRPr="00EB16EC" w:rsidRDefault="00264C18" w:rsidP="003A45E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457" w:type="dxa"/>
            <w:gridSpan w:val="5"/>
          </w:tcPr>
          <w:p w14:paraId="720D0D38" w14:textId="35B5043C" w:rsidR="00264C18" w:rsidRPr="00EB16EC" w:rsidRDefault="00264C18" w:rsidP="003A45EC">
            <w:pPr>
              <w:pStyle w:val="Pa4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  <w:r w:rsidRPr="00EB16EC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3A45EC" w:rsidRPr="00EB16EC" w14:paraId="6D45B008" w14:textId="77777777" w:rsidTr="005615D3">
        <w:trPr>
          <w:trHeight w:val="20"/>
        </w:trPr>
        <w:tc>
          <w:tcPr>
            <w:tcW w:w="3888" w:type="dxa"/>
          </w:tcPr>
          <w:p w14:paraId="7C2AC88F" w14:textId="77777777" w:rsidR="003A45EC" w:rsidRPr="00EB16EC" w:rsidRDefault="003A45EC" w:rsidP="003A45EC">
            <w:pPr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B16EC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Pr="00EB16E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B16EC">
              <w:rPr>
                <w:rFonts w:ascii="Angsana New" w:hAnsi="Angsana New"/>
                <w:sz w:val="28"/>
                <w:szCs w:val="28"/>
              </w:rPr>
              <w:t>3</w:t>
            </w:r>
            <w:r w:rsidRPr="00EB16EC">
              <w:rPr>
                <w:rFonts w:ascii="Angsana New" w:hAnsi="Angsana New" w:hint="cs"/>
                <w:b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612" w:type="dxa"/>
          </w:tcPr>
          <w:p w14:paraId="105D02D3" w14:textId="5C5F26BF" w:rsidR="003A45EC" w:rsidRPr="00EB16EC" w:rsidRDefault="003A45EC" w:rsidP="003A45EC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72" w:type="dxa"/>
          </w:tcPr>
          <w:p w14:paraId="5B420948" w14:textId="17B99C56" w:rsidR="003A45EC" w:rsidRPr="00EB16EC" w:rsidRDefault="004E5CC8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16EC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0F6AE494" w14:textId="77777777" w:rsidR="003A45EC" w:rsidRPr="00EB16EC" w:rsidRDefault="003A45EC" w:rsidP="003A45E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CFB7F1" w14:textId="7645BC9E" w:rsidR="003A45EC" w:rsidRPr="00EB16EC" w:rsidRDefault="00264C18" w:rsidP="00A02503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3</w:t>
            </w:r>
            <w:r w:rsidR="00CB2017" w:rsidRPr="00EB16EC">
              <w:rPr>
                <w:rFonts w:ascii="Angsana New" w:hAnsi="Angsana New"/>
                <w:sz w:val="28"/>
                <w:szCs w:val="28"/>
              </w:rPr>
              <w:t>5.94</w:t>
            </w:r>
          </w:p>
        </w:tc>
        <w:tc>
          <w:tcPr>
            <w:tcW w:w="225" w:type="dxa"/>
          </w:tcPr>
          <w:p w14:paraId="45D0588A" w14:textId="77777777" w:rsidR="003A45EC" w:rsidRPr="00EB16EC" w:rsidRDefault="003A45EC" w:rsidP="003A45E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4E1849E" w14:textId="54C98CDA" w:rsidR="003A45EC" w:rsidRPr="00EB16EC" w:rsidRDefault="00264C18" w:rsidP="00A02503">
            <w:pPr>
              <w:tabs>
                <w:tab w:val="decimal" w:pos="39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1.</w:t>
            </w:r>
            <w:r w:rsidR="00CB2017" w:rsidRPr="00EB16EC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270" w:type="dxa"/>
          </w:tcPr>
          <w:p w14:paraId="3AA97D1C" w14:textId="77777777" w:rsidR="003A45EC" w:rsidRPr="00EB16EC" w:rsidRDefault="003A45EC" w:rsidP="003A45E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</w:tcPr>
          <w:p w14:paraId="1331819A" w14:textId="475FC295" w:rsidR="003A45EC" w:rsidRPr="00EB16EC" w:rsidRDefault="00264C18" w:rsidP="00A02503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3</w:t>
            </w:r>
            <w:r w:rsidR="00CB2017" w:rsidRPr="00EB16EC">
              <w:rPr>
                <w:rFonts w:ascii="Angsana New" w:hAnsi="Angsana New"/>
                <w:sz w:val="28"/>
                <w:szCs w:val="28"/>
              </w:rPr>
              <w:t>7.57</w:t>
            </w:r>
          </w:p>
        </w:tc>
      </w:tr>
      <w:tr w:rsidR="00E82601" w:rsidRPr="00EB16EC" w14:paraId="6F3E18E6" w14:textId="77777777" w:rsidTr="005615D3">
        <w:trPr>
          <w:trHeight w:val="20"/>
        </w:trPr>
        <w:tc>
          <w:tcPr>
            <w:tcW w:w="3888" w:type="dxa"/>
          </w:tcPr>
          <w:p w14:paraId="1CBD0BA3" w14:textId="2C26A220" w:rsidR="00E82601" w:rsidRPr="00EB16EC" w:rsidRDefault="00E82601" w:rsidP="003A45EC">
            <w:pPr>
              <w:spacing w:line="160" w:lineRule="atLeast"/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E82601">
              <w:rPr>
                <w:rFonts w:ascii="Angsana New" w:hAnsi="Angsana New"/>
                <w:sz w:val="28"/>
                <w:szCs w:val="28"/>
                <w:cs/>
              </w:rPr>
              <w:t>ตัดจำหน่ายระหว่างงวด - มูลค่าสุทธิตามบัญชี</w:t>
            </w:r>
          </w:p>
        </w:tc>
        <w:tc>
          <w:tcPr>
            <w:tcW w:w="612" w:type="dxa"/>
          </w:tcPr>
          <w:p w14:paraId="1B74211E" w14:textId="77777777" w:rsidR="00E82601" w:rsidRPr="00EB16EC" w:rsidRDefault="00E82601" w:rsidP="003A45EC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72" w:type="dxa"/>
          </w:tcPr>
          <w:p w14:paraId="51273884" w14:textId="77777777" w:rsidR="00E82601" w:rsidRPr="00EB16EC" w:rsidRDefault="00E82601" w:rsidP="003E1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8AFF7C4" w14:textId="77777777" w:rsidR="00E82601" w:rsidRPr="00EB16EC" w:rsidRDefault="00E82601" w:rsidP="003A45E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1C115E9" w14:textId="6A19AFB7" w:rsidR="00E82601" w:rsidRPr="00EB16EC" w:rsidRDefault="00E82601" w:rsidP="00A02503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(5.40)</w:t>
            </w:r>
          </w:p>
        </w:tc>
        <w:tc>
          <w:tcPr>
            <w:tcW w:w="225" w:type="dxa"/>
          </w:tcPr>
          <w:p w14:paraId="27726137" w14:textId="77777777" w:rsidR="00E82601" w:rsidRPr="00EB16EC" w:rsidRDefault="00E82601" w:rsidP="003A45E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A083F17" w14:textId="7676EE85" w:rsidR="00E82601" w:rsidRPr="00EB16EC" w:rsidRDefault="00E82601" w:rsidP="00A02503">
            <w:pPr>
              <w:tabs>
                <w:tab w:val="decimal" w:pos="39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693377" w14:textId="77777777" w:rsidR="00E82601" w:rsidRPr="00EB16EC" w:rsidRDefault="00E82601" w:rsidP="003A45E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</w:tcPr>
          <w:p w14:paraId="33E83B77" w14:textId="242C247C" w:rsidR="00E82601" w:rsidRPr="00EB16EC" w:rsidRDefault="00E82601" w:rsidP="00A02503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(5.40)</w:t>
            </w:r>
          </w:p>
        </w:tc>
      </w:tr>
      <w:tr w:rsidR="003A45EC" w:rsidRPr="00EB16EC" w14:paraId="54936B23" w14:textId="77777777" w:rsidTr="005615D3">
        <w:trPr>
          <w:trHeight w:val="20"/>
        </w:trPr>
        <w:tc>
          <w:tcPr>
            <w:tcW w:w="3888" w:type="dxa"/>
          </w:tcPr>
          <w:p w14:paraId="413B1DDC" w14:textId="45A0DCB3" w:rsidR="003A45EC" w:rsidRPr="00EB16EC" w:rsidRDefault="003A45EC" w:rsidP="003A45E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EB16EC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หัก</w:t>
            </w:r>
            <w:r w:rsidRPr="00EB16EC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EB16EC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612" w:type="dxa"/>
          </w:tcPr>
          <w:p w14:paraId="13F56062" w14:textId="77777777" w:rsidR="003A45EC" w:rsidRPr="00EB16EC" w:rsidRDefault="003A45EC" w:rsidP="003A45E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2" w:type="dxa"/>
          </w:tcPr>
          <w:p w14:paraId="477F52D0" w14:textId="4DBC1713" w:rsidR="003A45EC" w:rsidRPr="00EB16EC" w:rsidRDefault="003A45EC" w:rsidP="003A45E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A98CCC7" w14:textId="77777777" w:rsidR="003A45EC" w:rsidRPr="00EB16EC" w:rsidRDefault="003A45EC" w:rsidP="003A45E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F4D89E" w14:textId="74B7E646" w:rsidR="003A45EC" w:rsidRPr="00EB16EC" w:rsidRDefault="00E82601" w:rsidP="00A02503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(10.06)</w:t>
            </w:r>
          </w:p>
        </w:tc>
        <w:tc>
          <w:tcPr>
            <w:tcW w:w="225" w:type="dxa"/>
          </w:tcPr>
          <w:p w14:paraId="1626F5A6" w14:textId="77777777" w:rsidR="003A45EC" w:rsidRPr="00EB16EC" w:rsidRDefault="003A45EC" w:rsidP="003A45E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FAAA962" w14:textId="6FDDDCDD" w:rsidR="003A45EC" w:rsidRPr="00EB16EC" w:rsidRDefault="00E82601" w:rsidP="00A02503">
            <w:pPr>
              <w:tabs>
                <w:tab w:val="decimal" w:pos="39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(0.78)</w:t>
            </w:r>
          </w:p>
        </w:tc>
        <w:tc>
          <w:tcPr>
            <w:tcW w:w="270" w:type="dxa"/>
          </w:tcPr>
          <w:p w14:paraId="01310AC5" w14:textId="77777777" w:rsidR="003A45EC" w:rsidRPr="00EB16EC" w:rsidRDefault="003A45EC" w:rsidP="003A45E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5176C5E9" w14:textId="1F203AB8" w:rsidR="003A45EC" w:rsidRPr="00EB16EC" w:rsidRDefault="00E82601" w:rsidP="00A02503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(10.84)</w:t>
            </w:r>
          </w:p>
        </w:tc>
      </w:tr>
      <w:tr w:rsidR="003A45EC" w:rsidRPr="00EB16EC" w14:paraId="4B31D8A2" w14:textId="77777777" w:rsidTr="005615D3">
        <w:trPr>
          <w:trHeight w:val="20"/>
        </w:trPr>
        <w:tc>
          <w:tcPr>
            <w:tcW w:w="3888" w:type="dxa"/>
            <w:vAlign w:val="bottom"/>
          </w:tcPr>
          <w:p w14:paraId="36820DCF" w14:textId="18689E4D" w:rsidR="003A45EC" w:rsidRPr="00EB16EC" w:rsidRDefault="00A9203E" w:rsidP="003A45EC">
            <w:pPr>
              <w:ind w:left="175" w:hanging="17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EB16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612" w:type="dxa"/>
          </w:tcPr>
          <w:p w14:paraId="36588DD9" w14:textId="77777777" w:rsidR="003A45EC" w:rsidRPr="00EB16EC" w:rsidRDefault="003A45EC" w:rsidP="003A45E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</w:tcPr>
          <w:p w14:paraId="7E469AE4" w14:textId="43CE17A2" w:rsidR="003A45EC" w:rsidRPr="00EB16EC" w:rsidRDefault="003A45EC" w:rsidP="003A45E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B10D98" w14:textId="77777777" w:rsidR="003A45EC" w:rsidRPr="00EB16EC" w:rsidRDefault="003A45EC" w:rsidP="003A45E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63684C" w14:textId="1175F154" w:rsidR="003A45EC" w:rsidRPr="00EB16EC" w:rsidRDefault="00E82601" w:rsidP="00A02503">
            <w:pPr>
              <w:tabs>
                <w:tab w:val="decimal" w:pos="423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20.48</w:t>
            </w:r>
          </w:p>
        </w:tc>
        <w:tc>
          <w:tcPr>
            <w:tcW w:w="225" w:type="dxa"/>
          </w:tcPr>
          <w:p w14:paraId="14A4EAA1" w14:textId="77777777" w:rsidR="003A45EC" w:rsidRPr="00EB16EC" w:rsidRDefault="003A45EC" w:rsidP="003A45E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9CCC0" w14:textId="3F854A32" w:rsidR="003A45EC" w:rsidRPr="00EB16EC" w:rsidRDefault="00E82601" w:rsidP="00A02503">
            <w:pPr>
              <w:tabs>
                <w:tab w:val="decimal" w:pos="393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0.85</w:t>
            </w:r>
          </w:p>
        </w:tc>
        <w:tc>
          <w:tcPr>
            <w:tcW w:w="270" w:type="dxa"/>
          </w:tcPr>
          <w:p w14:paraId="79C0A64E" w14:textId="77777777" w:rsidR="003A45EC" w:rsidRPr="00EB16EC" w:rsidRDefault="003A45EC" w:rsidP="003A45E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90641" w14:textId="3028AE08" w:rsidR="003A45EC" w:rsidRPr="00EB16EC" w:rsidRDefault="00E82601" w:rsidP="00A02503">
            <w:pPr>
              <w:tabs>
                <w:tab w:val="decimal" w:pos="387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21.33</w:t>
            </w:r>
          </w:p>
        </w:tc>
      </w:tr>
    </w:tbl>
    <w:p w14:paraId="4792D36C" w14:textId="77777777" w:rsidR="00B25B66" w:rsidRPr="00EB16EC" w:rsidRDefault="00B25B66" w:rsidP="007E302E">
      <w:pPr>
        <w:pStyle w:val="NoSpacing"/>
        <w:rPr>
          <w:rFonts w:ascii="Angsana New" w:hAnsi="Angsana New"/>
          <w:sz w:val="28"/>
          <w:szCs w:val="28"/>
        </w:rPr>
      </w:pPr>
    </w:p>
    <w:p w14:paraId="1E64D097" w14:textId="78351BBB" w:rsidR="00C323F9" w:rsidRPr="00EB16EC" w:rsidRDefault="00C323F9" w:rsidP="00C323F9">
      <w:pPr>
        <w:spacing w:line="240" w:lineRule="auto"/>
        <w:ind w:left="547" w:right="-29"/>
        <w:rPr>
          <w:rFonts w:ascii="Angsana New" w:hAnsi="Angsana New"/>
          <w:i/>
          <w:iCs/>
          <w:sz w:val="28"/>
          <w:szCs w:val="28"/>
          <w:cs/>
        </w:rPr>
      </w:pPr>
      <w:r w:rsidRPr="00EB16EC">
        <w:rPr>
          <w:rFonts w:ascii="Angsana New" w:hAnsi="Angsana New" w:hint="cs"/>
          <w:i/>
          <w:iCs/>
          <w:sz w:val="28"/>
          <w:szCs w:val="28"/>
          <w:cs/>
        </w:rPr>
        <w:t>สินทรัพย์ที่ใช้เป็นหลัก</w:t>
      </w:r>
      <w:r w:rsidRPr="00EB16EC">
        <w:rPr>
          <w:rFonts w:ascii="Angsana New" w:hAnsi="Angsana New"/>
          <w:i/>
          <w:iCs/>
          <w:sz w:val="28"/>
          <w:szCs w:val="28"/>
          <w:cs/>
        </w:rPr>
        <w:t>ประกัน</w:t>
      </w:r>
    </w:p>
    <w:p w14:paraId="1CA2F3EB" w14:textId="77777777" w:rsidR="007E302E" w:rsidRPr="00EB16EC" w:rsidRDefault="007E302E" w:rsidP="007E302E">
      <w:pPr>
        <w:pStyle w:val="NoSpacing"/>
        <w:rPr>
          <w:rFonts w:ascii="Angsana New" w:hAnsi="Angsana New"/>
          <w:sz w:val="28"/>
          <w:szCs w:val="28"/>
        </w:rPr>
      </w:pPr>
    </w:p>
    <w:p w14:paraId="327447A7" w14:textId="7023AEE2" w:rsidR="003B79CF" w:rsidRPr="00EB16EC" w:rsidRDefault="003B79CF" w:rsidP="00CA4CE3">
      <w:pPr>
        <w:ind w:left="540" w:right="-25"/>
        <w:rPr>
          <w:rFonts w:ascii="Angsana New" w:hAnsi="Angsana New"/>
          <w:sz w:val="28"/>
          <w:szCs w:val="28"/>
        </w:rPr>
      </w:pPr>
      <w:r w:rsidRPr="00EB16EC">
        <w:rPr>
          <w:rFonts w:ascii="Angsana New" w:hAnsi="Angsana New"/>
          <w:sz w:val="28"/>
          <w:szCs w:val="28"/>
          <w:cs/>
        </w:rPr>
        <w:t>บริษัทย่อยได้นำที่ดินพร้อมสิ่งปลูกสร้างส่วนใหญ่</w:t>
      </w:r>
      <w:r w:rsidR="00704273" w:rsidRPr="00EB16EC">
        <w:rPr>
          <w:rFonts w:ascii="Angsana New" w:hAnsi="Angsana New" w:hint="cs"/>
          <w:sz w:val="28"/>
          <w:szCs w:val="28"/>
          <w:cs/>
        </w:rPr>
        <w:t>และสิ่งปลูกสร้างที่จะมีในภายหน้า</w:t>
      </w:r>
      <w:r w:rsidRPr="00EB16EC">
        <w:rPr>
          <w:rFonts w:ascii="Angsana New" w:hAnsi="Angsana New"/>
          <w:sz w:val="28"/>
          <w:szCs w:val="28"/>
          <w:cs/>
        </w:rPr>
        <w:t>ไปจดจำนองเพื่อใช้เป็นหลักประกัน</w:t>
      </w:r>
      <w:r w:rsidR="009A75D9" w:rsidRPr="00EB16EC">
        <w:rPr>
          <w:rFonts w:ascii="Angsana New" w:hAnsi="Angsana New"/>
          <w:sz w:val="28"/>
          <w:szCs w:val="28"/>
          <w:cs/>
        </w:rPr>
        <w:t>เงินเบิกเกินบัญชีธนาคารและ</w:t>
      </w:r>
      <w:r w:rsidRPr="00EB16EC">
        <w:rPr>
          <w:rFonts w:ascii="Angsana New" w:hAnsi="Angsana New"/>
          <w:sz w:val="28"/>
          <w:szCs w:val="28"/>
          <w:cs/>
        </w:rPr>
        <w:t>เงินกู้ยืมจากสถาบันการเงินของบริษัทย่อย</w:t>
      </w:r>
    </w:p>
    <w:p w14:paraId="31ED9DDF" w14:textId="77777777" w:rsidR="007E302E" w:rsidRPr="00EB16EC" w:rsidRDefault="007E302E" w:rsidP="007E302E">
      <w:pPr>
        <w:pStyle w:val="NoSpacing"/>
        <w:rPr>
          <w:rFonts w:ascii="Angsana New" w:hAnsi="Angsana New"/>
          <w:sz w:val="28"/>
          <w:szCs w:val="28"/>
        </w:rPr>
      </w:pPr>
    </w:p>
    <w:p w14:paraId="03CE4371" w14:textId="6B464D13" w:rsidR="003B14EA" w:rsidRPr="00EB16EC" w:rsidRDefault="00AA0AB3" w:rsidP="004B4285">
      <w:pPr>
        <w:numPr>
          <w:ilvl w:val="0"/>
          <w:numId w:val="4"/>
        </w:num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  <w:r w:rsidRPr="00EB16EC">
        <w:rPr>
          <w:rFonts w:ascii="Angsana New" w:hAnsi="Angsana New"/>
          <w:b/>
          <w:bCs/>
          <w:sz w:val="28"/>
          <w:szCs w:val="28"/>
          <w:cs/>
        </w:rPr>
        <w:t>สิทธิการเช่า</w:t>
      </w:r>
    </w:p>
    <w:p w14:paraId="1AFDE7D9" w14:textId="77777777" w:rsidR="007E302E" w:rsidRPr="00EB16EC" w:rsidRDefault="007E302E" w:rsidP="007E302E">
      <w:pPr>
        <w:pStyle w:val="NoSpacing"/>
        <w:rPr>
          <w:rFonts w:ascii="Angsana New" w:hAnsi="Angsana New"/>
          <w:sz w:val="28"/>
          <w:szCs w:val="28"/>
        </w:rPr>
      </w:pPr>
    </w:p>
    <w:p w14:paraId="689EE50B" w14:textId="1DE6C894" w:rsidR="00F63386" w:rsidRPr="00EB16EC" w:rsidRDefault="00B626C3" w:rsidP="00136663">
      <w:pPr>
        <w:tabs>
          <w:tab w:val="left" w:pos="540"/>
        </w:tabs>
        <w:spacing w:line="240" w:lineRule="auto"/>
        <w:ind w:left="540"/>
        <w:rPr>
          <w:rFonts w:ascii="Angsana New" w:hAnsi="Angsana New"/>
          <w:spacing w:val="-2"/>
          <w:sz w:val="28"/>
          <w:szCs w:val="28"/>
        </w:rPr>
      </w:pPr>
      <w:r w:rsidRPr="00EB16EC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Pr="00EB16EC">
        <w:rPr>
          <w:rFonts w:ascii="Angsana New" w:hAnsi="Angsana New"/>
          <w:spacing w:val="-2"/>
          <w:sz w:val="28"/>
          <w:szCs w:val="28"/>
        </w:rPr>
        <w:t>3</w:t>
      </w:r>
      <w:r w:rsidR="00EE043E" w:rsidRPr="00EB16EC">
        <w:rPr>
          <w:rFonts w:ascii="Angsana New" w:hAnsi="Angsana New"/>
          <w:spacing w:val="-2"/>
          <w:sz w:val="28"/>
          <w:szCs w:val="28"/>
        </w:rPr>
        <w:t xml:space="preserve">0 </w:t>
      </w:r>
      <w:r w:rsidR="00EE043E" w:rsidRPr="00EB16EC">
        <w:rPr>
          <w:rFonts w:ascii="Angsana New" w:hAnsi="Angsana New" w:hint="cs"/>
          <w:spacing w:val="-2"/>
          <w:sz w:val="28"/>
          <w:szCs w:val="28"/>
          <w:cs/>
        </w:rPr>
        <w:t>มิถุนายน</w:t>
      </w:r>
      <w:r w:rsidR="00452D2B" w:rsidRPr="00EB16E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452D2B" w:rsidRPr="00EB16EC">
        <w:rPr>
          <w:rFonts w:ascii="Angsana New" w:hAnsi="Angsana New"/>
          <w:spacing w:val="-2"/>
          <w:sz w:val="28"/>
          <w:szCs w:val="28"/>
        </w:rPr>
        <w:t>2564</w:t>
      </w:r>
      <w:r w:rsidRPr="00EB16EC">
        <w:rPr>
          <w:rFonts w:ascii="Angsana New" w:hAnsi="Angsana New"/>
          <w:spacing w:val="-2"/>
          <w:sz w:val="28"/>
          <w:szCs w:val="28"/>
        </w:rPr>
        <w:t xml:space="preserve"> </w:t>
      </w:r>
      <w:r w:rsidR="00B87EFA" w:rsidRPr="00EB16EC">
        <w:rPr>
          <w:rFonts w:ascii="Angsana New" w:hAnsi="Angsana New" w:hint="cs"/>
          <w:spacing w:val="-2"/>
          <w:sz w:val="28"/>
          <w:szCs w:val="28"/>
          <w:cs/>
        </w:rPr>
        <w:t>กลุ่มบริษัท</w:t>
      </w:r>
      <w:r w:rsidRPr="00EB16EC">
        <w:rPr>
          <w:rFonts w:ascii="Angsana New" w:hAnsi="Angsana New" w:hint="cs"/>
          <w:spacing w:val="-2"/>
          <w:sz w:val="28"/>
          <w:szCs w:val="28"/>
          <w:cs/>
        </w:rPr>
        <w:t>มีสิทธิการเช่า</w:t>
      </w:r>
      <w:r w:rsidR="00F63386" w:rsidRPr="00EB16EC">
        <w:rPr>
          <w:rFonts w:ascii="Angsana New" w:hAnsi="Angsana New"/>
          <w:spacing w:val="-2"/>
          <w:sz w:val="28"/>
          <w:szCs w:val="28"/>
          <w:cs/>
        </w:rPr>
        <w:t>ดังรายละเอียดต่อไปนี้</w:t>
      </w:r>
    </w:p>
    <w:p w14:paraId="32C5B81B" w14:textId="77777777" w:rsidR="00F63386" w:rsidRPr="00EB16EC" w:rsidRDefault="00F63386" w:rsidP="00F63386">
      <w:pPr>
        <w:pStyle w:val="NoSpacing"/>
        <w:rPr>
          <w:rFonts w:ascii="Angsana New" w:hAnsi="Angsana New"/>
          <w:sz w:val="28"/>
          <w:szCs w:val="28"/>
        </w:rPr>
      </w:pPr>
    </w:p>
    <w:tbl>
      <w:tblPr>
        <w:tblW w:w="9540" w:type="dxa"/>
        <w:tblInd w:w="360" w:type="dxa"/>
        <w:tblLook w:val="04A0" w:firstRow="1" w:lastRow="0" w:firstColumn="1" w:lastColumn="0" w:noHBand="0" w:noVBand="1"/>
      </w:tblPr>
      <w:tblGrid>
        <w:gridCol w:w="3780"/>
        <w:gridCol w:w="2070"/>
        <w:gridCol w:w="1260"/>
        <w:gridCol w:w="2430"/>
      </w:tblGrid>
      <w:tr w:rsidR="00F63386" w:rsidRPr="00EB16EC" w14:paraId="02712D0D" w14:textId="77777777" w:rsidTr="00FF4FD4">
        <w:tc>
          <w:tcPr>
            <w:tcW w:w="3780" w:type="dxa"/>
          </w:tcPr>
          <w:p w14:paraId="6634A6DE" w14:textId="77777777" w:rsidR="00F63386" w:rsidRPr="00EB16EC" w:rsidRDefault="00F63386" w:rsidP="00DC30C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2070" w:type="dxa"/>
          </w:tcPr>
          <w:p w14:paraId="0CF2824C" w14:textId="77777777" w:rsidR="00F63386" w:rsidRPr="00EB16EC" w:rsidRDefault="00F63386" w:rsidP="00DC30C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1260" w:type="dxa"/>
          </w:tcPr>
          <w:p w14:paraId="4E7D4373" w14:textId="77777777" w:rsidR="00F63386" w:rsidRPr="00EB16EC" w:rsidRDefault="00F63386" w:rsidP="00FF4FD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2430" w:type="dxa"/>
          </w:tcPr>
          <w:p w14:paraId="36916234" w14:textId="77777777" w:rsidR="00F63386" w:rsidRPr="00EB16EC" w:rsidRDefault="00F63386" w:rsidP="00DC30C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วันที่มีผลบังคับตามสัญญา</w:t>
            </w:r>
          </w:p>
        </w:tc>
      </w:tr>
      <w:tr w:rsidR="00F63386" w:rsidRPr="00EB16EC" w14:paraId="68C0B26F" w14:textId="77777777" w:rsidTr="00FF4FD4">
        <w:tc>
          <w:tcPr>
            <w:tcW w:w="3780" w:type="dxa"/>
          </w:tcPr>
          <w:p w14:paraId="0464224F" w14:textId="00422F48" w:rsidR="00F63386" w:rsidRPr="00EB16EC" w:rsidRDefault="00F63386" w:rsidP="00136663">
            <w:pPr>
              <w:spacing w:line="240" w:lineRule="auto"/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โครงการสิริอพาร์ทเม้นท์</w:t>
            </w:r>
          </w:p>
        </w:tc>
        <w:tc>
          <w:tcPr>
            <w:tcW w:w="2070" w:type="dxa"/>
          </w:tcPr>
          <w:p w14:paraId="55326405" w14:textId="1163E2D6" w:rsidR="00F63386" w:rsidRPr="00EB16EC" w:rsidRDefault="00F63386" w:rsidP="00FF4FD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บุคคลธรรมดา</w:t>
            </w:r>
          </w:p>
        </w:tc>
        <w:tc>
          <w:tcPr>
            <w:tcW w:w="1260" w:type="dxa"/>
          </w:tcPr>
          <w:p w14:paraId="0933ED36" w14:textId="2685C4E0" w:rsidR="00F63386" w:rsidRPr="00EB16EC" w:rsidRDefault="00F63386" w:rsidP="00F6338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5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30" w:type="dxa"/>
          </w:tcPr>
          <w:p w14:paraId="281FD87B" w14:textId="2E5E02DC" w:rsidR="00F63386" w:rsidRPr="00EB16EC" w:rsidRDefault="00FF4FD4" w:rsidP="00FF4FD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1</w:t>
            </w:r>
            <w:r w:rsidR="00F63386" w:rsidRPr="00EB16EC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EB16E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</w:tbl>
    <w:p w14:paraId="7919C91E" w14:textId="6D4581A0" w:rsidR="00F63386" w:rsidRPr="00EB16EC" w:rsidRDefault="00F63386" w:rsidP="00136663">
      <w:pPr>
        <w:tabs>
          <w:tab w:val="left" w:pos="547"/>
        </w:tabs>
        <w:spacing w:line="240" w:lineRule="auto"/>
        <w:ind w:left="547"/>
        <w:rPr>
          <w:rFonts w:ascii="Angsana New" w:hAnsi="Angsana New"/>
          <w:b/>
          <w:sz w:val="28"/>
          <w:szCs w:val="28"/>
        </w:rPr>
      </w:pPr>
    </w:p>
    <w:p w14:paraId="19B4203D" w14:textId="442EA772" w:rsidR="00353EE2" w:rsidRPr="00EB16EC" w:rsidRDefault="00067894" w:rsidP="000E5D4E">
      <w:pPr>
        <w:tabs>
          <w:tab w:val="left" w:pos="540"/>
        </w:tabs>
        <w:spacing w:line="240" w:lineRule="auto"/>
        <w:ind w:left="540"/>
        <w:rPr>
          <w:rFonts w:ascii="Angsana New" w:hAnsi="Angsana New"/>
          <w:spacing w:val="-2"/>
          <w:sz w:val="28"/>
          <w:szCs w:val="28"/>
        </w:rPr>
      </w:pPr>
      <w:r w:rsidRPr="00EB16EC">
        <w:rPr>
          <w:rFonts w:ascii="Angsana New" w:hAnsi="Angsana New"/>
          <w:spacing w:val="-2"/>
          <w:sz w:val="28"/>
          <w:szCs w:val="28"/>
          <w:cs/>
        </w:rPr>
        <w:t>รายการเปลี่ยนแปลงระหว่างงวด</w:t>
      </w:r>
      <w:r w:rsidR="007269E0" w:rsidRPr="00EB16EC">
        <w:rPr>
          <w:rFonts w:ascii="Angsana New" w:hAnsi="Angsana New" w:hint="cs"/>
          <w:spacing w:val="-2"/>
          <w:sz w:val="28"/>
          <w:szCs w:val="28"/>
          <w:cs/>
        </w:rPr>
        <w:t>เ</w:t>
      </w:r>
      <w:r w:rsidR="000E5D4E" w:rsidRPr="00EB16EC">
        <w:rPr>
          <w:rFonts w:ascii="Angsana New" w:hAnsi="Angsana New" w:hint="cs"/>
          <w:spacing w:val="-2"/>
          <w:sz w:val="28"/>
          <w:szCs w:val="28"/>
          <w:cs/>
        </w:rPr>
        <w:t>ก</w:t>
      </w:r>
      <w:r w:rsidR="007269E0" w:rsidRPr="00EB16EC">
        <w:rPr>
          <w:rFonts w:ascii="Angsana New" w:hAnsi="Angsana New" w:hint="cs"/>
          <w:spacing w:val="-2"/>
          <w:sz w:val="28"/>
          <w:szCs w:val="28"/>
          <w:cs/>
        </w:rPr>
        <w:t>้า</w:t>
      </w:r>
      <w:r w:rsidRPr="00EB16EC">
        <w:rPr>
          <w:rFonts w:ascii="Angsana New" w:hAnsi="Angsana New"/>
          <w:spacing w:val="-2"/>
          <w:sz w:val="28"/>
          <w:szCs w:val="28"/>
          <w:cs/>
        </w:rPr>
        <w:t xml:space="preserve">เดือนสิ้นสุดวันที่ </w:t>
      </w:r>
      <w:r w:rsidRPr="00EB16EC">
        <w:rPr>
          <w:rFonts w:ascii="Angsana New" w:hAnsi="Angsana New"/>
          <w:spacing w:val="-2"/>
          <w:sz w:val="28"/>
          <w:szCs w:val="28"/>
        </w:rPr>
        <w:t>3</w:t>
      </w:r>
      <w:r w:rsidR="007269E0" w:rsidRPr="00EB16EC">
        <w:rPr>
          <w:rFonts w:ascii="Angsana New" w:hAnsi="Angsana New"/>
          <w:spacing w:val="-2"/>
          <w:sz w:val="28"/>
          <w:szCs w:val="28"/>
        </w:rPr>
        <w:t xml:space="preserve">0 </w:t>
      </w:r>
      <w:r w:rsidR="007269E0" w:rsidRPr="00EB16EC">
        <w:rPr>
          <w:rFonts w:ascii="Angsana New" w:hAnsi="Angsana New" w:hint="cs"/>
          <w:spacing w:val="-2"/>
          <w:sz w:val="28"/>
          <w:szCs w:val="28"/>
          <w:cs/>
        </w:rPr>
        <w:t>มิถุนายน</w:t>
      </w:r>
      <w:r w:rsidR="000E5D4E" w:rsidRPr="00EB16E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0E5D4E" w:rsidRPr="00EB16EC">
        <w:rPr>
          <w:rFonts w:ascii="Angsana New" w:hAnsi="Angsana New"/>
          <w:spacing w:val="-2"/>
          <w:sz w:val="28"/>
          <w:szCs w:val="28"/>
        </w:rPr>
        <w:t>2564</w:t>
      </w:r>
      <w:r w:rsidR="00781BA7" w:rsidRPr="00EB16EC">
        <w:rPr>
          <w:rFonts w:ascii="Angsana New" w:hAnsi="Angsana New"/>
          <w:spacing w:val="-2"/>
          <w:sz w:val="28"/>
          <w:szCs w:val="28"/>
        </w:rPr>
        <w:t xml:space="preserve"> </w:t>
      </w:r>
      <w:r w:rsidR="00781BA7" w:rsidRPr="00EB16EC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C20C03" w:rsidRPr="00EB16EC">
        <w:rPr>
          <w:rFonts w:ascii="Angsana New" w:hAnsi="Angsana New"/>
          <w:spacing w:val="-2"/>
          <w:sz w:val="28"/>
          <w:szCs w:val="28"/>
        </w:rPr>
        <w:t>256</w:t>
      </w:r>
      <w:r w:rsidR="000E5D4E" w:rsidRPr="00EB16EC">
        <w:rPr>
          <w:rFonts w:ascii="Angsana New" w:hAnsi="Angsana New"/>
          <w:spacing w:val="-2"/>
          <w:sz w:val="28"/>
          <w:szCs w:val="28"/>
        </w:rPr>
        <w:t>3</w:t>
      </w:r>
      <w:r w:rsidRPr="00EB16EC">
        <w:rPr>
          <w:rFonts w:ascii="Angsana New" w:hAnsi="Angsana New"/>
          <w:spacing w:val="-2"/>
          <w:sz w:val="28"/>
          <w:szCs w:val="28"/>
        </w:rPr>
        <w:t xml:space="preserve"> </w:t>
      </w:r>
      <w:r w:rsidRPr="00EB16EC">
        <w:rPr>
          <w:rFonts w:ascii="Angsana New" w:hAnsi="Angsana New"/>
          <w:spacing w:val="-2"/>
          <w:sz w:val="28"/>
          <w:szCs w:val="28"/>
          <w:cs/>
        </w:rPr>
        <w:t>มีดังนี้</w:t>
      </w:r>
    </w:p>
    <w:p w14:paraId="2E4584AD" w14:textId="77777777" w:rsidR="00067894" w:rsidRPr="00EB16EC" w:rsidRDefault="00067894" w:rsidP="00067894">
      <w:pPr>
        <w:spacing w:line="240" w:lineRule="auto"/>
        <w:ind w:left="547"/>
        <w:rPr>
          <w:rFonts w:ascii="Angsana New" w:hAnsi="Angsana New"/>
          <w:sz w:val="28"/>
          <w:szCs w:val="28"/>
        </w:rPr>
      </w:pPr>
    </w:p>
    <w:tbl>
      <w:tblPr>
        <w:tblW w:w="94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922"/>
        <w:gridCol w:w="1038"/>
        <w:gridCol w:w="275"/>
        <w:gridCol w:w="984"/>
        <w:gridCol w:w="271"/>
        <w:gridCol w:w="910"/>
        <w:gridCol w:w="269"/>
        <w:gridCol w:w="971"/>
      </w:tblGrid>
      <w:tr w:rsidR="00067894" w:rsidRPr="00EB16EC" w14:paraId="5599D06D" w14:textId="77777777" w:rsidTr="00D04302">
        <w:trPr>
          <w:tblHeader/>
        </w:trPr>
        <w:tc>
          <w:tcPr>
            <w:tcW w:w="2007" w:type="pct"/>
          </w:tcPr>
          <w:p w14:paraId="3BFFA362" w14:textId="77777777" w:rsidR="00067894" w:rsidRPr="00EB16EC" w:rsidRDefault="00067894" w:rsidP="00CE216B">
            <w:pPr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/>
                <w:sz w:val="28"/>
                <w:szCs w:val="28"/>
              </w:rPr>
              <w:br w:type="page"/>
            </w:r>
          </w:p>
        </w:tc>
        <w:tc>
          <w:tcPr>
            <w:tcW w:w="489" w:type="pct"/>
          </w:tcPr>
          <w:p w14:paraId="592BCBD4" w14:textId="6CB0F8BC" w:rsidR="00067894" w:rsidRPr="00EB16EC" w:rsidRDefault="00184151" w:rsidP="00CE216B">
            <w:pPr>
              <w:pStyle w:val="BodyText"/>
              <w:spacing w:after="0" w:line="240" w:lineRule="auto"/>
              <w:ind w:left="-108" w:right="-89"/>
              <w:jc w:val="center"/>
              <w:rPr>
                <w:rFonts w:ascii="Angsana New" w:hAnsi="Angsana New" w:cstheme="minorBidi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19" w:type="pct"/>
            <w:gridSpan w:val="3"/>
          </w:tcPr>
          <w:p w14:paraId="00376D12" w14:textId="77777777" w:rsidR="00067894" w:rsidRPr="00EB16EC" w:rsidRDefault="00067894" w:rsidP="00CE216B">
            <w:pPr>
              <w:pStyle w:val="BodyText"/>
              <w:spacing w:after="0" w:line="240" w:lineRule="auto"/>
              <w:ind w:left="-108" w:right="-8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95FF1FA" w14:textId="77777777" w:rsidR="00067894" w:rsidRPr="00EB16EC" w:rsidRDefault="00067894" w:rsidP="00CE216B">
            <w:pPr>
              <w:pStyle w:val="BodyText"/>
              <w:spacing w:after="0" w:line="240" w:lineRule="auto"/>
              <w:ind w:left="-108" w:right="-8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1" w:type="pct"/>
            <w:gridSpan w:val="3"/>
          </w:tcPr>
          <w:p w14:paraId="20D2E4A2" w14:textId="77777777" w:rsidR="00067894" w:rsidRPr="00EB16EC" w:rsidRDefault="00067894" w:rsidP="00CE216B">
            <w:pPr>
              <w:pStyle w:val="BodyText"/>
              <w:spacing w:after="0" w:line="240" w:lineRule="auto"/>
              <w:ind w:left="-108" w:right="-8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067894" w:rsidRPr="00EB16EC" w14:paraId="120A9D1B" w14:textId="77777777" w:rsidTr="00133369">
        <w:trPr>
          <w:tblHeader/>
        </w:trPr>
        <w:tc>
          <w:tcPr>
            <w:tcW w:w="2007" w:type="pct"/>
          </w:tcPr>
          <w:p w14:paraId="5C521233" w14:textId="77777777" w:rsidR="00067894" w:rsidRPr="00EB16EC" w:rsidRDefault="00067894" w:rsidP="00CE216B">
            <w:pPr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9" w:type="pct"/>
          </w:tcPr>
          <w:p w14:paraId="53910C30" w14:textId="71DAA9CC" w:rsidR="00067894" w:rsidRPr="00EB16EC" w:rsidRDefault="00067894" w:rsidP="00A81265">
            <w:pPr>
              <w:tabs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503" w:type="pct"/>
            <w:gridSpan w:val="7"/>
          </w:tcPr>
          <w:p w14:paraId="7E8D6939" w14:textId="77777777" w:rsidR="00067894" w:rsidRPr="00EB16EC" w:rsidRDefault="00067894" w:rsidP="00CE216B">
            <w:pPr>
              <w:spacing w:line="240" w:lineRule="auto"/>
              <w:ind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53FE5" w:rsidRPr="00EB16EC" w14:paraId="0257FB73" w14:textId="77777777" w:rsidTr="00133369">
        <w:tc>
          <w:tcPr>
            <w:tcW w:w="2007" w:type="pct"/>
          </w:tcPr>
          <w:p w14:paraId="3C39CFC7" w14:textId="59A5CC4D" w:rsidR="00B53FE5" w:rsidRPr="00EB16EC" w:rsidRDefault="00B53FE5" w:rsidP="00B53FE5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EB16E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ตุลาคม</w:t>
            </w:r>
            <w:r w:rsidR="00A81265" w:rsidRPr="00EB16EC">
              <w:rPr>
                <w:rFonts w:ascii="Angsana New" w:hAnsi="Angsana New"/>
                <w:sz w:val="28"/>
                <w:szCs w:val="28"/>
              </w:rPr>
              <w:t xml:space="preserve"> 2563 / 2562</w:t>
            </w:r>
          </w:p>
        </w:tc>
        <w:tc>
          <w:tcPr>
            <w:tcW w:w="489" w:type="pct"/>
          </w:tcPr>
          <w:p w14:paraId="10E4DD43" w14:textId="77777777" w:rsidR="00B53FE5" w:rsidRPr="00EB16EC" w:rsidRDefault="00B53FE5" w:rsidP="00B53FE5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" w:type="pct"/>
          </w:tcPr>
          <w:p w14:paraId="37091042" w14:textId="7D934AE3" w:rsidR="00B53FE5" w:rsidRPr="00EB16EC" w:rsidRDefault="00F960AB" w:rsidP="00B53FE5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163.60</w:t>
            </w:r>
          </w:p>
        </w:tc>
        <w:tc>
          <w:tcPr>
            <w:tcW w:w="146" w:type="pct"/>
          </w:tcPr>
          <w:p w14:paraId="71C1814D" w14:textId="77777777" w:rsidR="00B53FE5" w:rsidRPr="00EB16EC" w:rsidRDefault="00B53FE5" w:rsidP="00B53FE5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" w:type="pct"/>
          </w:tcPr>
          <w:p w14:paraId="278A5232" w14:textId="2D4CDAF2" w:rsidR="00B53FE5" w:rsidRPr="00EB16EC" w:rsidRDefault="00B53FE5" w:rsidP="00B53FE5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177.48</w:t>
            </w:r>
          </w:p>
        </w:tc>
        <w:tc>
          <w:tcPr>
            <w:tcW w:w="144" w:type="pct"/>
          </w:tcPr>
          <w:p w14:paraId="00801F4F" w14:textId="77777777" w:rsidR="00B53FE5" w:rsidRPr="00EB16EC" w:rsidRDefault="00B53FE5" w:rsidP="00B53FE5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pct"/>
          </w:tcPr>
          <w:p w14:paraId="4E3DD6B1" w14:textId="2058D388" w:rsidR="00B53FE5" w:rsidRPr="00EB16EC" w:rsidRDefault="00B53FE5" w:rsidP="00B53FE5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35621899" w14:textId="77777777" w:rsidR="00B53FE5" w:rsidRPr="00EB16EC" w:rsidRDefault="00B53FE5" w:rsidP="00B53FE5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" w:type="pct"/>
          </w:tcPr>
          <w:p w14:paraId="0F5671CA" w14:textId="77777777" w:rsidR="00B53FE5" w:rsidRPr="00EB16EC" w:rsidRDefault="00B53FE5" w:rsidP="00B53FE5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960AB" w:rsidRPr="00EB16EC" w14:paraId="50F0F4E5" w14:textId="77777777" w:rsidTr="00133369">
        <w:tc>
          <w:tcPr>
            <w:tcW w:w="2007" w:type="pct"/>
          </w:tcPr>
          <w:p w14:paraId="626C778E" w14:textId="783F7F13" w:rsidR="00F960AB" w:rsidRPr="00EB16EC" w:rsidRDefault="00F960AB" w:rsidP="00B53FE5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 xml:space="preserve">ผลกระทบจากการถือปฏิบัติตาม </w:t>
            </w:r>
            <w:r w:rsidRPr="00EB16EC">
              <w:rPr>
                <w:rFonts w:ascii="Angsana New" w:hAnsi="Angsana New"/>
                <w:sz w:val="28"/>
                <w:szCs w:val="28"/>
              </w:rPr>
              <w:t>TFRS 16</w:t>
            </w:r>
          </w:p>
        </w:tc>
        <w:tc>
          <w:tcPr>
            <w:tcW w:w="489" w:type="pct"/>
          </w:tcPr>
          <w:p w14:paraId="7633656A" w14:textId="143B8123" w:rsidR="00F960AB" w:rsidRPr="00EB16EC" w:rsidRDefault="002A3BB4" w:rsidP="00A81265">
            <w:pPr>
              <w:tabs>
                <w:tab w:val="decimal" w:pos="-24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B16EC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551" w:type="pct"/>
          </w:tcPr>
          <w:p w14:paraId="2CC683C0" w14:textId="252354C3" w:rsidR="00F960AB" w:rsidRPr="00EB16EC" w:rsidRDefault="00F960AB" w:rsidP="00B53FE5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(161.81)</w:t>
            </w:r>
          </w:p>
        </w:tc>
        <w:tc>
          <w:tcPr>
            <w:tcW w:w="146" w:type="pct"/>
          </w:tcPr>
          <w:p w14:paraId="56B93A7C" w14:textId="77777777" w:rsidR="00F960AB" w:rsidRPr="00EB16EC" w:rsidRDefault="00F960AB" w:rsidP="00B53FE5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" w:type="pct"/>
          </w:tcPr>
          <w:p w14:paraId="1B0589CE" w14:textId="5777860B" w:rsidR="00F960AB" w:rsidRPr="00EB16EC" w:rsidRDefault="00F960AB" w:rsidP="00B53FE5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3E8466BF" w14:textId="77777777" w:rsidR="00F960AB" w:rsidRPr="00EB16EC" w:rsidRDefault="00F960AB" w:rsidP="00B53FE5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pct"/>
          </w:tcPr>
          <w:p w14:paraId="78668F17" w14:textId="1F5E3F98" w:rsidR="00F960AB" w:rsidRPr="00EB16EC" w:rsidRDefault="00F960AB" w:rsidP="00B53FE5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118C602B" w14:textId="77777777" w:rsidR="00F960AB" w:rsidRPr="00EB16EC" w:rsidRDefault="00F960AB" w:rsidP="00B53FE5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" w:type="pct"/>
          </w:tcPr>
          <w:p w14:paraId="5151FA02" w14:textId="303017ED" w:rsidR="00F960AB" w:rsidRPr="00EB16EC" w:rsidRDefault="007149AA" w:rsidP="00B53FE5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33369" w:rsidRPr="00EB16EC" w14:paraId="7F94108C" w14:textId="77777777" w:rsidTr="00133369">
        <w:tc>
          <w:tcPr>
            <w:tcW w:w="2007" w:type="pct"/>
          </w:tcPr>
          <w:p w14:paraId="3FCC298F" w14:textId="66364F42" w:rsidR="00133369" w:rsidRPr="00EB16EC" w:rsidRDefault="00133369" w:rsidP="0013336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89" w:type="pct"/>
          </w:tcPr>
          <w:p w14:paraId="166318B6" w14:textId="77777777" w:rsidR="00133369" w:rsidRPr="00EB16EC" w:rsidRDefault="00133369" w:rsidP="00133369">
            <w:pPr>
              <w:tabs>
                <w:tab w:val="decimal" w:pos="-24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1" w:type="pct"/>
          </w:tcPr>
          <w:p w14:paraId="72B7B5B6" w14:textId="73702978" w:rsidR="00133369" w:rsidRPr="00EB16EC" w:rsidRDefault="00133369" w:rsidP="00133369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6.79</w:t>
            </w:r>
          </w:p>
        </w:tc>
        <w:tc>
          <w:tcPr>
            <w:tcW w:w="146" w:type="pct"/>
          </w:tcPr>
          <w:p w14:paraId="0CC2FEC8" w14:textId="77777777" w:rsidR="00133369" w:rsidRPr="00EB16EC" w:rsidRDefault="00133369" w:rsidP="00133369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" w:type="pct"/>
          </w:tcPr>
          <w:p w14:paraId="2FB4F548" w14:textId="2AF0709A" w:rsidR="00133369" w:rsidRPr="00EB16EC" w:rsidRDefault="00133369" w:rsidP="00133369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6.79</w:t>
            </w:r>
          </w:p>
        </w:tc>
        <w:tc>
          <w:tcPr>
            <w:tcW w:w="144" w:type="pct"/>
          </w:tcPr>
          <w:p w14:paraId="4C328E97" w14:textId="77777777" w:rsidR="00133369" w:rsidRPr="00EB16EC" w:rsidRDefault="00133369" w:rsidP="00133369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pct"/>
          </w:tcPr>
          <w:p w14:paraId="4A9522FA" w14:textId="10217A66" w:rsidR="00133369" w:rsidRPr="00EB16EC" w:rsidRDefault="00133369" w:rsidP="00133369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566BAEC8" w14:textId="77777777" w:rsidR="00133369" w:rsidRPr="00EB16EC" w:rsidRDefault="00133369" w:rsidP="00133369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" w:type="pct"/>
          </w:tcPr>
          <w:p w14:paraId="7C1CFFF3" w14:textId="6F61635C" w:rsidR="00133369" w:rsidRPr="00EB16EC" w:rsidRDefault="00133369" w:rsidP="00133369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33369" w:rsidRPr="00EB16EC" w14:paraId="6119DB17" w14:textId="77777777" w:rsidTr="00133369">
        <w:tc>
          <w:tcPr>
            <w:tcW w:w="2007" w:type="pct"/>
          </w:tcPr>
          <w:p w14:paraId="04560C93" w14:textId="5E99640F" w:rsidR="00133369" w:rsidRPr="00EB16EC" w:rsidRDefault="00133369" w:rsidP="00133369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489" w:type="pct"/>
          </w:tcPr>
          <w:p w14:paraId="742D13CE" w14:textId="77777777" w:rsidR="00133369" w:rsidRPr="00EB16EC" w:rsidRDefault="00133369" w:rsidP="00133369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" w:type="pct"/>
          </w:tcPr>
          <w:p w14:paraId="005DC3B6" w14:textId="69AC0C69" w:rsidR="00133369" w:rsidRPr="00EB16EC" w:rsidRDefault="00133369" w:rsidP="00133369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EB16EC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Pr="00EB16E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6" w:type="pct"/>
          </w:tcPr>
          <w:p w14:paraId="2829C774" w14:textId="77777777" w:rsidR="00133369" w:rsidRPr="00EB16EC" w:rsidRDefault="00133369" w:rsidP="00133369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" w:type="pct"/>
          </w:tcPr>
          <w:p w14:paraId="65D578AB" w14:textId="5F5ECE87" w:rsidR="00133369" w:rsidRPr="00EB16EC" w:rsidRDefault="00133369" w:rsidP="00133369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(35.74)</w:t>
            </w:r>
          </w:p>
        </w:tc>
        <w:tc>
          <w:tcPr>
            <w:tcW w:w="144" w:type="pct"/>
          </w:tcPr>
          <w:p w14:paraId="498323F1" w14:textId="77777777" w:rsidR="00133369" w:rsidRPr="00EB16EC" w:rsidRDefault="00133369" w:rsidP="00133369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pct"/>
          </w:tcPr>
          <w:p w14:paraId="4706BD00" w14:textId="0AB7BD4F" w:rsidR="00133369" w:rsidRPr="00EB16EC" w:rsidRDefault="00133369" w:rsidP="00133369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688D8AC7" w14:textId="77777777" w:rsidR="00133369" w:rsidRPr="00EB16EC" w:rsidRDefault="00133369" w:rsidP="00133369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" w:type="pct"/>
          </w:tcPr>
          <w:p w14:paraId="1911F612" w14:textId="77777777" w:rsidR="00133369" w:rsidRPr="00EB16EC" w:rsidRDefault="00133369" w:rsidP="00133369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33369" w:rsidRPr="00EB16EC" w14:paraId="69993991" w14:textId="77777777" w:rsidTr="00133369">
        <w:tc>
          <w:tcPr>
            <w:tcW w:w="2007" w:type="pct"/>
          </w:tcPr>
          <w:p w14:paraId="72DB09A5" w14:textId="23F9BA91" w:rsidR="00133369" w:rsidRPr="00EB16EC" w:rsidRDefault="00133369" w:rsidP="00133369">
            <w:pPr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EB16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EB16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2564 / 2563</w:t>
            </w:r>
          </w:p>
        </w:tc>
        <w:tc>
          <w:tcPr>
            <w:tcW w:w="489" w:type="pct"/>
          </w:tcPr>
          <w:p w14:paraId="580DF58D" w14:textId="77777777" w:rsidR="00133369" w:rsidRPr="00EB16EC" w:rsidRDefault="00133369" w:rsidP="00133369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14:paraId="2A9210BE" w14:textId="266E2190" w:rsidR="00133369" w:rsidRPr="00EB16EC" w:rsidRDefault="00133369" w:rsidP="00133369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EB16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146" w:type="pct"/>
          </w:tcPr>
          <w:p w14:paraId="40991FCA" w14:textId="77777777" w:rsidR="00133369" w:rsidRPr="00EB16EC" w:rsidRDefault="00133369" w:rsidP="00133369">
            <w:pPr>
              <w:tabs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</w:tcPr>
          <w:p w14:paraId="4D656F42" w14:textId="4772B59E" w:rsidR="00133369" w:rsidRPr="00EB16EC" w:rsidRDefault="00133369" w:rsidP="00133369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148.53</w:t>
            </w:r>
          </w:p>
        </w:tc>
        <w:tc>
          <w:tcPr>
            <w:tcW w:w="144" w:type="pct"/>
          </w:tcPr>
          <w:p w14:paraId="476A1FE0" w14:textId="77777777" w:rsidR="00133369" w:rsidRPr="00EB16EC" w:rsidRDefault="00133369" w:rsidP="00133369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</w:tcPr>
          <w:p w14:paraId="4D55B99A" w14:textId="2CA4C73E" w:rsidR="00133369" w:rsidRPr="00EB16EC" w:rsidRDefault="00133369" w:rsidP="00133369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6CBE31FE" w14:textId="77777777" w:rsidR="00133369" w:rsidRPr="00EB16EC" w:rsidRDefault="00133369" w:rsidP="00133369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double" w:sz="4" w:space="0" w:color="auto"/>
            </w:tcBorders>
          </w:tcPr>
          <w:p w14:paraId="5790D070" w14:textId="77777777" w:rsidR="00133369" w:rsidRPr="00EB16EC" w:rsidRDefault="00133369" w:rsidP="00133369">
            <w:pPr>
              <w:tabs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3C92B241" w14:textId="77777777" w:rsidR="00704CD7" w:rsidRPr="00EB16EC" w:rsidRDefault="00704CD7" w:rsidP="00704CD7">
      <w:p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30"/>
          <w:szCs w:val="30"/>
        </w:rPr>
      </w:pPr>
    </w:p>
    <w:p w14:paraId="772FAB7A" w14:textId="77777777" w:rsidR="00EB7CCE" w:rsidRDefault="00EB7CCE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7678362C" w14:textId="3187E9FE" w:rsidR="004559FA" w:rsidRPr="00EB16EC" w:rsidRDefault="00A24D9C" w:rsidP="004B4285">
      <w:pPr>
        <w:numPr>
          <w:ilvl w:val="0"/>
          <w:numId w:val="4"/>
        </w:num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30"/>
          <w:szCs w:val="30"/>
        </w:rPr>
      </w:pPr>
      <w:r w:rsidRPr="00EB16EC">
        <w:rPr>
          <w:rFonts w:ascii="Angsana New" w:hAnsi="Angsana New"/>
          <w:b/>
          <w:bCs/>
          <w:sz w:val="28"/>
          <w:szCs w:val="28"/>
          <w:cs/>
        </w:rPr>
        <w:t>หุ้นกู้</w:t>
      </w:r>
    </w:p>
    <w:p w14:paraId="7CC32431" w14:textId="77777777" w:rsidR="00E36CC4" w:rsidRPr="00EB16EC" w:rsidRDefault="00E36CC4" w:rsidP="00E36CC4">
      <w:p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</w:p>
    <w:tbl>
      <w:tblPr>
        <w:tblW w:w="9630" w:type="dxa"/>
        <w:tblInd w:w="450" w:type="dxa"/>
        <w:tblLook w:val="01E0" w:firstRow="1" w:lastRow="1" w:firstColumn="1" w:lastColumn="1" w:noHBand="0" w:noVBand="0"/>
      </w:tblPr>
      <w:tblGrid>
        <w:gridCol w:w="1350"/>
        <w:gridCol w:w="1260"/>
        <w:gridCol w:w="1800"/>
        <w:gridCol w:w="1800"/>
        <w:gridCol w:w="1620"/>
        <w:gridCol w:w="270"/>
        <w:gridCol w:w="1530"/>
      </w:tblGrid>
      <w:tr w:rsidR="005E418B" w:rsidRPr="00EB16EC" w14:paraId="7EE45707" w14:textId="77777777" w:rsidTr="00FD670F">
        <w:tc>
          <w:tcPr>
            <w:tcW w:w="1350" w:type="dxa"/>
          </w:tcPr>
          <w:p w14:paraId="65506435" w14:textId="77777777" w:rsidR="005E418B" w:rsidRPr="00EB16EC" w:rsidRDefault="005E418B" w:rsidP="005E418B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21418F" w14:textId="77777777" w:rsidR="005E418B" w:rsidRPr="00EB16EC" w:rsidRDefault="005E418B" w:rsidP="005E418B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14:paraId="0EDCF1E7" w14:textId="77777777" w:rsidR="005E418B" w:rsidRPr="00EB16EC" w:rsidRDefault="005E418B" w:rsidP="005E418B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14:paraId="4D38F46C" w14:textId="77777777" w:rsidR="005E418B" w:rsidRPr="00EB16EC" w:rsidRDefault="005E418B" w:rsidP="005E41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3420" w:type="dxa"/>
            <w:gridSpan w:val="3"/>
          </w:tcPr>
          <w:p w14:paraId="1D05B458" w14:textId="44E35E94" w:rsidR="005E418B" w:rsidRPr="00EB16EC" w:rsidRDefault="005E418B" w:rsidP="005E418B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  <w:r w:rsidR="00FD670F" w:rsidRPr="00EB16EC">
              <w:rPr>
                <w:rFonts w:ascii="Angsana New" w:hAnsi="Angsana New"/>
                <w:bCs/>
                <w:sz w:val="28"/>
                <w:szCs w:val="28"/>
              </w:rPr>
              <w:t xml:space="preserve"> / </w:t>
            </w:r>
            <w:r w:rsidR="00FD670F" w:rsidRPr="00EB16EC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418B" w:rsidRPr="00EB16EC" w14:paraId="3E2A1961" w14:textId="77777777" w:rsidTr="00FD670F">
        <w:tc>
          <w:tcPr>
            <w:tcW w:w="1350" w:type="dxa"/>
          </w:tcPr>
          <w:p w14:paraId="18EB9730" w14:textId="77777777" w:rsidR="005E418B" w:rsidRPr="00EB16EC" w:rsidRDefault="005E418B" w:rsidP="005E418B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13D8CB" w14:textId="77777777" w:rsidR="005E418B" w:rsidRPr="00EB16EC" w:rsidRDefault="005E418B" w:rsidP="005E418B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B16EC">
              <w:rPr>
                <w:rFonts w:ascii="Angsana New" w:hAnsi="Angsana New" w:hint="cs"/>
                <w:b/>
                <w:sz w:val="28"/>
                <w:szCs w:val="28"/>
                <w:cs/>
              </w:rPr>
              <w:t>อัตรา</w:t>
            </w:r>
          </w:p>
        </w:tc>
        <w:tc>
          <w:tcPr>
            <w:tcW w:w="1800" w:type="dxa"/>
          </w:tcPr>
          <w:p w14:paraId="11709ABF" w14:textId="77777777" w:rsidR="005E418B" w:rsidRPr="00EB16EC" w:rsidRDefault="005E418B" w:rsidP="005E418B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B16EC">
              <w:rPr>
                <w:rFonts w:ascii="Angsana New" w:hAnsi="Angsana New" w:hint="cs"/>
                <w:b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800" w:type="dxa"/>
          </w:tcPr>
          <w:p w14:paraId="27ED514D" w14:textId="77777777" w:rsidR="005E418B" w:rsidRPr="00EB16EC" w:rsidRDefault="005E418B" w:rsidP="005E41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B16EC">
              <w:rPr>
                <w:rFonts w:ascii="Angsana New" w:hAnsi="Angsana New" w:hint="cs"/>
                <w:b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620" w:type="dxa"/>
          </w:tcPr>
          <w:p w14:paraId="5654CE7D" w14:textId="7491518E" w:rsidR="005E418B" w:rsidRPr="00EB16EC" w:rsidRDefault="005E418B" w:rsidP="005E418B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Cs/>
                <w:sz w:val="28"/>
                <w:szCs w:val="28"/>
              </w:rPr>
              <w:t>3</w:t>
            </w:r>
            <w:r w:rsidR="003C6D69" w:rsidRPr="00EB16EC">
              <w:rPr>
                <w:rFonts w:ascii="Angsana New" w:hAnsi="Angsana New"/>
                <w:bCs/>
                <w:sz w:val="28"/>
                <w:szCs w:val="28"/>
              </w:rPr>
              <w:t xml:space="preserve">0 </w:t>
            </w:r>
            <w:r w:rsidR="003C6D69" w:rsidRPr="00EB16EC">
              <w:rPr>
                <w:rFonts w:ascii="Angsana New" w:hAnsi="Angsana New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0E82713F" w14:textId="77777777" w:rsidR="005E418B" w:rsidRPr="00EB16EC" w:rsidRDefault="005E418B" w:rsidP="005E418B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D3F3D94" w14:textId="77777777" w:rsidR="005E418B" w:rsidRPr="00EB16EC" w:rsidRDefault="005E418B" w:rsidP="005E418B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Cs/>
                <w:sz w:val="28"/>
                <w:szCs w:val="28"/>
              </w:rPr>
              <w:t>30</w:t>
            </w:r>
            <w:r w:rsidRPr="00EB16EC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EB16EC"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กันยายน</w:t>
            </w:r>
          </w:p>
        </w:tc>
      </w:tr>
      <w:tr w:rsidR="005E418B" w:rsidRPr="00EB16EC" w14:paraId="12611B7D" w14:textId="77777777" w:rsidTr="00FD670F">
        <w:tc>
          <w:tcPr>
            <w:tcW w:w="1350" w:type="dxa"/>
          </w:tcPr>
          <w:p w14:paraId="701C6412" w14:textId="77777777" w:rsidR="005E418B" w:rsidRPr="00EB16EC" w:rsidRDefault="005E418B" w:rsidP="005E418B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37EB79" w14:textId="77777777" w:rsidR="005E418B" w:rsidRPr="00EB16EC" w:rsidRDefault="005E418B" w:rsidP="005E418B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B16EC">
              <w:rPr>
                <w:rFonts w:ascii="Angsana New" w:hAnsi="Angsana New" w:hint="cs"/>
                <w:b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800" w:type="dxa"/>
          </w:tcPr>
          <w:p w14:paraId="585127D8" w14:textId="77777777" w:rsidR="005E418B" w:rsidRPr="00EB16EC" w:rsidRDefault="005E418B" w:rsidP="005E418B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B16EC">
              <w:rPr>
                <w:rFonts w:ascii="Angsana New" w:hAnsi="Angsana New" w:hint="cs"/>
                <w:b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00" w:type="dxa"/>
          </w:tcPr>
          <w:p w14:paraId="3C726DB9" w14:textId="77777777" w:rsidR="005E418B" w:rsidRPr="00EB16EC" w:rsidRDefault="005E418B" w:rsidP="005E41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B16EC">
              <w:rPr>
                <w:rFonts w:ascii="Angsana New" w:hAnsi="Angsana New" w:hint="cs"/>
                <w:b/>
                <w:sz w:val="28"/>
                <w:szCs w:val="28"/>
                <w:cs/>
              </w:rPr>
              <w:t>ชำระ</w:t>
            </w:r>
          </w:p>
        </w:tc>
        <w:tc>
          <w:tcPr>
            <w:tcW w:w="1620" w:type="dxa"/>
          </w:tcPr>
          <w:p w14:paraId="0CE82D66" w14:textId="70D40670" w:rsidR="005E418B" w:rsidRPr="00EB16EC" w:rsidRDefault="000229A9" w:rsidP="005E418B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422257B4" w14:textId="77777777" w:rsidR="005E418B" w:rsidRPr="00EB16EC" w:rsidRDefault="005E418B" w:rsidP="005E418B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30" w:type="dxa"/>
          </w:tcPr>
          <w:p w14:paraId="3A8B7054" w14:textId="1225872A" w:rsidR="005E418B" w:rsidRPr="00EB16EC" w:rsidRDefault="00711E7A" w:rsidP="005E418B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B16EC">
              <w:rPr>
                <w:rFonts w:ascii="Angsana New" w:hAnsi="Angsana New" w:hint="cs"/>
                <w:b/>
                <w:sz w:val="28"/>
                <w:szCs w:val="28"/>
                <w:cs/>
              </w:rPr>
              <w:t>256</w:t>
            </w:r>
            <w:r w:rsidR="00AE1DAA" w:rsidRPr="00EB16EC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</w:tr>
      <w:tr w:rsidR="005E418B" w:rsidRPr="00EB16EC" w14:paraId="749B5717" w14:textId="77777777" w:rsidTr="00FD670F">
        <w:tc>
          <w:tcPr>
            <w:tcW w:w="1350" w:type="dxa"/>
          </w:tcPr>
          <w:p w14:paraId="32683D23" w14:textId="77777777" w:rsidR="005E418B" w:rsidRPr="00EB16EC" w:rsidRDefault="005E418B" w:rsidP="005E418B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FE406E" w14:textId="77777777" w:rsidR="005E418B" w:rsidRPr="00EB16EC" w:rsidRDefault="005E418B" w:rsidP="00E72FB6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EB16EC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00" w:type="dxa"/>
          </w:tcPr>
          <w:p w14:paraId="2BFA9833" w14:textId="77777777" w:rsidR="005E418B" w:rsidRPr="00EB16EC" w:rsidRDefault="005E418B" w:rsidP="005E418B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14:paraId="47ADA702" w14:textId="77777777" w:rsidR="005E418B" w:rsidRPr="00EB16EC" w:rsidRDefault="005E418B" w:rsidP="005E41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3420" w:type="dxa"/>
            <w:gridSpan w:val="3"/>
          </w:tcPr>
          <w:p w14:paraId="6BECC054" w14:textId="77777777" w:rsidR="005E418B" w:rsidRPr="00EB16EC" w:rsidRDefault="005E418B" w:rsidP="005E41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A6E12" w:rsidRPr="00EB16EC" w14:paraId="1E8E7784" w14:textId="77777777" w:rsidTr="00FD670F">
        <w:tc>
          <w:tcPr>
            <w:tcW w:w="1350" w:type="dxa"/>
            <w:shd w:val="clear" w:color="auto" w:fill="auto"/>
          </w:tcPr>
          <w:p w14:paraId="1AAC3215" w14:textId="77777777" w:rsidR="00DA6E12" w:rsidRPr="00EB16EC" w:rsidRDefault="00DA6E12" w:rsidP="00DA6E12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  <w:r w:rsidRPr="00EB16EC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ครั้งที่ </w:t>
            </w:r>
            <w:r w:rsidRPr="00EB16EC">
              <w:rPr>
                <w:rFonts w:ascii="Angsana New" w:hAnsi="Angsana New"/>
                <w:bCs/>
                <w:sz w:val="28"/>
                <w:szCs w:val="28"/>
              </w:rPr>
              <w:t>1/2561</w:t>
            </w:r>
          </w:p>
        </w:tc>
        <w:tc>
          <w:tcPr>
            <w:tcW w:w="1260" w:type="dxa"/>
            <w:shd w:val="clear" w:color="auto" w:fill="auto"/>
          </w:tcPr>
          <w:p w14:paraId="5B0A1B4E" w14:textId="77777777" w:rsidR="00DA6E12" w:rsidRPr="00EB16EC" w:rsidRDefault="00DA6E12" w:rsidP="00DA6E12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Cs/>
                <w:sz w:val="28"/>
                <w:szCs w:val="28"/>
              </w:rPr>
              <w:t>3.85</w:t>
            </w:r>
          </w:p>
        </w:tc>
        <w:tc>
          <w:tcPr>
            <w:tcW w:w="1800" w:type="dxa"/>
            <w:shd w:val="clear" w:color="auto" w:fill="auto"/>
          </w:tcPr>
          <w:p w14:paraId="2DC66AB6" w14:textId="77777777" w:rsidR="00DA6E12" w:rsidRPr="00EB16EC" w:rsidRDefault="00DA6E12" w:rsidP="00DA6E12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Cs/>
                <w:sz w:val="28"/>
                <w:szCs w:val="28"/>
              </w:rPr>
              <w:t xml:space="preserve">22 </w:t>
            </w:r>
            <w:r w:rsidRPr="00EB16EC">
              <w:rPr>
                <w:rFonts w:ascii="Angsana New" w:hAnsi="Angsana New" w:hint="cs"/>
                <w:b/>
                <w:sz w:val="28"/>
                <w:szCs w:val="28"/>
                <w:cs/>
              </w:rPr>
              <w:t>มิถุนายน</w:t>
            </w:r>
            <w:r w:rsidRPr="00EB16EC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 </w:t>
            </w:r>
            <w:r w:rsidRPr="00EB16EC">
              <w:rPr>
                <w:rFonts w:ascii="Angsana New" w:hAnsi="Angsana New"/>
                <w:bCs/>
                <w:sz w:val="28"/>
                <w:szCs w:val="28"/>
              </w:rPr>
              <w:t>2561</w:t>
            </w:r>
          </w:p>
        </w:tc>
        <w:tc>
          <w:tcPr>
            <w:tcW w:w="1800" w:type="dxa"/>
            <w:shd w:val="clear" w:color="auto" w:fill="auto"/>
          </w:tcPr>
          <w:p w14:paraId="2FF886C2" w14:textId="1B630283" w:rsidR="00DA6E12" w:rsidRPr="00EB16EC" w:rsidRDefault="00DA6E12" w:rsidP="00DA6E1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Cs/>
                <w:sz w:val="28"/>
                <w:szCs w:val="28"/>
              </w:rPr>
              <w:t xml:space="preserve">22 </w:t>
            </w:r>
            <w:r w:rsidRPr="00EB16EC">
              <w:rPr>
                <w:rFonts w:ascii="Angsana New" w:hAnsi="Angsana New" w:hint="cs"/>
                <w:b/>
                <w:sz w:val="28"/>
                <w:szCs w:val="28"/>
                <w:cs/>
              </w:rPr>
              <w:t>มิถุนายน</w:t>
            </w:r>
            <w:r w:rsidRPr="00EB16EC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 </w:t>
            </w:r>
            <w:r w:rsidR="00264C18" w:rsidRPr="00EB16EC">
              <w:rPr>
                <w:rFonts w:ascii="Angsana New" w:hAnsi="Angsana New"/>
                <w:bCs/>
                <w:sz w:val="28"/>
                <w:szCs w:val="28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6C56949E" w14:textId="22220F15" w:rsidR="00DA6E12" w:rsidRPr="00EB16EC" w:rsidRDefault="00E93563" w:rsidP="00DA6E12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994.50</w:t>
            </w:r>
          </w:p>
        </w:tc>
        <w:tc>
          <w:tcPr>
            <w:tcW w:w="270" w:type="dxa"/>
            <w:shd w:val="clear" w:color="auto" w:fill="auto"/>
          </w:tcPr>
          <w:p w14:paraId="509070ED" w14:textId="77777777" w:rsidR="00DA6E12" w:rsidRPr="00EB16EC" w:rsidRDefault="00DA6E12" w:rsidP="00DA6E12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04913EE" w14:textId="4AB8E7D3" w:rsidR="00DA6E12" w:rsidRPr="00EB16EC" w:rsidRDefault="00DA6E12" w:rsidP="00DA6E12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Cs/>
                <w:sz w:val="28"/>
                <w:szCs w:val="28"/>
              </w:rPr>
              <w:t>999.50</w:t>
            </w:r>
          </w:p>
        </w:tc>
      </w:tr>
      <w:tr w:rsidR="00DA6E12" w:rsidRPr="00EB16EC" w14:paraId="1536D831" w14:textId="77777777" w:rsidTr="00FD670F">
        <w:tc>
          <w:tcPr>
            <w:tcW w:w="2610" w:type="dxa"/>
            <w:gridSpan w:val="2"/>
            <w:shd w:val="clear" w:color="auto" w:fill="auto"/>
          </w:tcPr>
          <w:p w14:paraId="5A8BC590" w14:textId="77777777" w:rsidR="00DA6E12" w:rsidRPr="00EB16EC" w:rsidRDefault="00DA6E12" w:rsidP="00DA6E12">
            <w:pPr>
              <w:spacing w:line="240" w:lineRule="auto"/>
              <w:ind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 w:rsidRPr="00EB16EC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รวมหุ้นกู้ </w:t>
            </w:r>
            <w:r w:rsidRPr="00EB16EC">
              <w:rPr>
                <w:rFonts w:ascii="Angsana New" w:hAnsi="Angsana New"/>
                <w:bCs/>
                <w:sz w:val="28"/>
                <w:szCs w:val="28"/>
              </w:rPr>
              <w:t>-</w:t>
            </w:r>
            <w:r w:rsidRPr="00EB16EC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 ราคาตามมูลค่า</w:t>
            </w:r>
          </w:p>
        </w:tc>
        <w:tc>
          <w:tcPr>
            <w:tcW w:w="1800" w:type="dxa"/>
            <w:shd w:val="clear" w:color="auto" w:fill="auto"/>
          </w:tcPr>
          <w:p w14:paraId="3F271182" w14:textId="77777777" w:rsidR="00DA6E12" w:rsidRPr="00EB16EC" w:rsidRDefault="00DA6E12" w:rsidP="00DA6E12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58D78D27" w14:textId="77777777" w:rsidR="00DA6E12" w:rsidRPr="00EB16EC" w:rsidRDefault="00DA6E12" w:rsidP="00DA6E1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04F04B5" w14:textId="4D442161" w:rsidR="00DA6E12" w:rsidRPr="00EB16EC" w:rsidRDefault="00E93563" w:rsidP="00DA6E12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b/>
                <w:sz w:val="28"/>
                <w:szCs w:val="28"/>
              </w:rPr>
              <w:t>994.50</w:t>
            </w:r>
          </w:p>
        </w:tc>
        <w:tc>
          <w:tcPr>
            <w:tcW w:w="270" w:type="dxa"/>
          </w:tcPr>
          <w:p w14:paraId="5274710A" w14:textId="77777777" w:rsidR="00DA6E12" w:rsidRPr="00EB16EC" w:rsidRDefault="00DA6E12" w:rsidP="00DA6E12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8216BF1" w14:textId="264C1B4C" w:rsidR="00DA6E12" w:rsidRPr="00EB16EC" w:rsidRDefault="00DA6E12" w:rsidP="00DA6E12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 w:rsidRPr="00EB16EC">
              <w:rPr>
                <w:rFonts w:ascii="Angsana New" w:hAnsi="Angsana New"/>
                <w:b/>
                <w:sz w:val="28"/>
                <w:szCs w:val="28"/>
              </w:rPr>
              <w:t>999.50</w:t>
            </w:r>
          </w:p>
        </w:tc>
      </w:tr>
      <w:tr w:rsidR="00DA6E12" w:rsidRPr="00EB16EC" w14:paraId="6B918BFE" w14:textId="77777777" w:rsidTr="00FD670F">
        <w:tc>
          <w:tcPr>
            <w:tcW w:w="4410" w:type="dxa"/>
            <w:gridSpan w:val="3"/>
            <w:shd w:val="clear" w:color="auto" w:fill="auto"/>
          </w:tcPr>
          <w:p w14:paraId="741088E5" w14:textId="77777777" w:rsidR="00DA6E12" w:rsidRPr="00EB16EC" w:rsidRDefault="00DA6E12" w:rsidP="00DA6E12">
            <w:pPr>
              <w:spacing w:line="240" w:lineRule="auto"/>
              <w:ind w:right="-108"/>
              <w:jc w:val="left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 xml:space="preserve">หัก </w:t>
            </w:r>
            <w:r w:rsidRPr="00EB16EC">
              <w:rPr>
                <w:rFonts w:ascii="Angsana New" w:hAnsi="Angsana New" w:hint="cs"/>
                <w:b/>
                <w:sz w:val="28"/>
                <w:szCs w:val="28"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1800" w:type="dxa"/>
            <w:shd w:val="clear" w:color="auto" w:fill="auto"/>
          </w:tcPr>
          <w:p w14:paraId="3960A2C4" w14:textId="77777777" w:rsidR="00DA6E12" w:rsidRPr="00EB16EC" w:rsidRDefault="00DA6E12" w:rsidP="00DA6E1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B51107F" w14:textId="0EBCC32E" w:rsidR="00DA6E12" w:rsidRPr="00EB16EC" w:rsidRDefault="00E93563" w:rsidP="00DA6E12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(0.69)</w:t>
            </w:r>
          </w:p>
        </w:tc>
        <w:tc>
          <w:tcPr>
            <w:tcW w:w="270" w:type="dxa"/>
          </w:tcPr>
          <w:p w14:paraId="7FF2A310" w14:textId="77777777" w:rsidR="00DA6E12" w:rsidRPr="00EB16EC" w:rsidRDefault="00DA6E12" w:rsidP="00DA6E12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A668F3B" w14:textId="53784E9A" w:rsidR="00DA6E12" w:rsidRPr="00EB16EC" w:rsidRDefault="00DA6E12" w:rsidP="00DA6E12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Cs/>
                <w:sz w:val="28"/>
                <w:szCs w:val="28"/>
              </w:rPr>
              <w:t>(0.95)</w:t>
            </w:r>
          </w:p>
        </w:tc>
      </w:tr>
      <w:tr w:rsidR="00DA6E12" w:rsidRPr="00EB16EC" w14:paraId="2E2ACE43" w14:textId="77777777" w:rsidTr="00FD670F">
        <w:tc>
          <w:tcPr>
            <w:tcW w:w="1350" w:type="dxa"/>
            <w:shd w:val="clear" w:color="auto" w:fill="auto"/>
          </w:tcPr>
          <w:p w14:paraId="49B48D01" w14:textId="77777777" w:rsidR="00DA6E12" w:rsidRPr="00EB16EC" w:rsidRDefault="00DA6E12" w:rsidP="00DA6E12">
            <w:pPr>
              <w:spacing w:line="240" w:lineRule="auto"/>
              <w:ind w:right="-108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หุ้นกู้ </w:t>
            </w:r>
            <w:r w:rsidRPr="00EB16EC">
              <w:rPr>
                <w:rFonts w:ascii="Angsana New" w:hAnsi="Angsana New"/>
                <w:bCs/>
                <w:sz w:val="28"/>
                <w:szCs w:val="28"/>
              </w:rPr>
              <w:t xml:space="preserve">- </w:t>
            </w:r>
            <w:r w:rsidRPr="00EB16EC">
              <w:rPr>
                <w:rFonts w:ascii="Angsana New" w:hAnsi="Angsana New" w:hint="cs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2E923169" w14:textId="77777777" w:rsidR="00DA6E12" w:rsidRPr="00EB16EC" w:rsidRDefault="00DA6E12" w:rsidP="00DA6E12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397E5F03" w14:textId="77777777" w:rsidR="00DA6E12" w:rsidRPr="00EB16EC" w:rsidRDefault="00DA6E12" w:rsidP="00DA6E12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400FD613" w14:textId="77777777" w:rsidR="00DA6E12" w:rsidRPr="00EB16EC" w:rsidRDefault="00DA6E12" w:rsidP="00DA6E1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946487" w14:textId="2BB3493A" w:rsidR="00DA6E12" w:rsidRPr="00EB16EC" w:rsidRDefault="00E93563" w:rsidP="00DA6E12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b/>
                <w:sz w:val="28"/>
                <w:szCs w:val="28"/>
              </w:rPr>
              <w:t>993.81</w:t>
            </w:r>
          </w:p>
        </w:tc>
        <w:tc>
          <w:tcPr>
            <w:tcW w:w="270" w:type="dxa"/>
          </w:tcPr>
          <w:p w14:paraId="69E16FC6" w14:textId="77777777" w:rsidR="00DA6E12" w:rsidRPr="00EB16EC" w:rsidRDefault="00DA6E12" w:rsidP="00DA6E12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889EBE1" w14:textId="1AA48C63" w:rsidR="00DA6E12" w:rsidRPr="00EB16EC" w:rsidRDefault="00DA6E12" w:rsidP="00DA6E12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 w:rsidRPr="00EB16EC">
              <w:rPr>
                <w:rFonts w:ascii="Angsana New" w:hAnsi="Angsana New"/>
                <w:b/>
                <w:sz w:val="28"/>
                <w:szCs w:val="28"/>
              </w:rPr>
              <w:t>998.55</w:t>
            </w:r>
          </w:p>
        </w:tc>
      </w:tr>
      <w:tr w:rsidR="00DA6E12" w:rsidRPr="00524378" w14:paraId="2B49D219" w14:textId="77777777" w:rsidTr="00FD670F">
        <w:tc>
          <w:tcPr>
            <w:tcW w:w="1350" w:type="dxa"/>
          </w:tcPr>
          <w:p w14:paraId="3B37AAAB" w14:textId="77777777" w:rsidR="00DA6E12" w:rsidRPr="00524378" w:rsidRDefault="00DA6E12" w:rsidP="00DA6E12">
            <w:pPr>
              <w:spacing w:line="240" w:lineRule="auto"/>
              <w:ind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14:paraId="619B4327" w14:textId="77777777" w:rsidR="00DA6E12" w:rsidRPr="00524378" w:rsidRDefault="00DA6E12" w:rsidP="00DA6E12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800" w:type="dxa"/>
          </w:tcPr>
          <w:p w14:paraId="1C6C11A0" w14:textId="77777777" w:rsidR="00DA6E12" w:rsidRPr="00524378" w:rsidRDefault="00DA6E12" w:rsidP="00DA6E12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800" w:type="dxa"/>
          </w:tcPr>
          <w:p w14:paraId="78ECF486" w14:textId="77777777" w:rsidR="00DA6E12" w:rsidRPr="00524378" w:rsidRDefault="00DA6E12" w:rsidP="00DA6E1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56DAADF" w14:textId="77777777" w:rsidR="00DA6E12" w:rsidRPr="00524378" w:rsidRDefault="00DA6E12" w:rsidP="00DA6E12">
            <w:pPr>
              <w:spacing w:line="240" w:lineRule="auto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B40FFF5" w14:textId="77777777" w:rsidR="00DA6E12" w:rsidRPr="00524378" w:rsidRDefault="00DA6E12" w:rsidP="00DA6E12">
            <w:pPr>
              <w:spacing w:line="240" w:lineRule="auto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7A836C5" w14:textId="77777777" w:rsidR="00DA6E12" w:rsidRPr="00524378" w:rsidRDefault="00DA6E12" w:rsidP="00DA6E1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DA6E12" w:rsidRPr="00EB16EC" w14:paraId="44CEEB8E" w14:textId="77777777" w:rsidTr="00F975D1">
        <w:tc>
          <w:tcPr>
            <w:tcW w:w="1350" w:type="dxa"/>
          </w:tcPr>
          <w:p w14:paraId="4A0DDB34" w14:textId="77777777" w:rsidR="00DA6E12" w:rsidRPr="00EB16EC" w:rsidRDefault="00DA6E12" w:rsidP="00DA6E12">
            <w:pPr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0" w:type="dxa"/>
          </w:tcPr>
          <w:p w14:paraId="109F36BB" w14:textId="77777777" w:rsidR="00DA6E12" w:rsidRPr="00EB16EC" w:rsidRDefault="00DA6E12" w:rsidP="00DA6E12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4703596F" w14:textId="77777777" w:rsidR="00DA6E12" w:rsidRPr="00EB16EC" w:rsidRDefault="00DA6E12" w:rsidP="00DA6E12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668AC553" w14:textId="77777777" w:rsidR="00DA6E12" w:rsidRPr="00EB16EC" w:rsidRDefault="00DA6E12" w:rsidP="00DA6E1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74C0DE5C" w14:textId="77777777" w:rsidR="00DA6E12" w:rsidRPr="00EB16EC" w:rsidRDefault="00DA6E12" w:rsidP="00DA6E12">
            <w:pPr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61F6E21" w14:textId="77777777" w:rsidR="00DA6E12" w:rsidRPr="00EB16EC" w:rsidRDefault="00DA6E12" w:rsidP="00DA6E12">
            <w:pPr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1ED0A176" w14:textId="77777777" w:rsidR="00DA6E12" w:rsidRPr="00EB16EC" w:rsidRDefault="00DA6E12" w:rsidP="00DA6E1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</w:tr>
      <w:tr w:rsidR="00DA6E12" w:rsidRPr="00EB16EC" w14:paraId="32684B66" w14:textId="77777777" w:rsidTr="00F975D1">
        <w:tc>
          <w:tcPr>
            <w:tcW w:w="2610" w:type="dxa"/>
            <w:gridSpan w:val="2"/>
          </w:tcPr>
          <w:p w14:paraId="1155CBD2" w14:textId="77777777" w:rsidR="00DA6E12" w:rsidRPr="00EB16EC" w:rsidRDefault="00DA6E12" w:rsidP="00DA6E12">
            <w:pPr>
              <w:spacing w:line="240" w:lineRule="auto"/>
              <w:ind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 w:rsidRPr="00EB16EC">
              <w:rPr>
                <w:rFonts w:ascii="Angsana New" w:hAnsi="Angsana New" w:hint="cs"/>
                <w:b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800" w:type="dxa"/>
          </w:tcPr>
          <w:p w14:paraId="2378DF9A" w14:textId="77777777" w:rsidR="00DA6E12" w:rsidRPr="00EB16EC" w:rsidRDefault="00DA6E12" w:rsidP="00DA6E12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6F26E624" w14:textId="77777777" w:rsidR="00DA6E12" w:rsidRPr="00EB16EC" w:rsidRDefault="00DA6E12" w:rsidP="00DA6E1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4257F30E" w14:textId="31F14711" w:rsidR="00DA6E12" w:rsidRPr="00EB16EC" w:rsidRDefault="00E93563" w:rsidP="00DA6E12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b/>
                <w:sz w:val="28"/>
                <w:szCs w:val="28"/>
              </w:rPr>
              <w:t>993.81</w:t>
            </w:r>
          </w:p>
        </w:tc>
        <w:tc>
          <w:tcPr>
            <w:tcW w:w="270" w:type="dxa"/>
          </w:tcPr>
          <w:p w14:paraId="43144337" w14:textId="77777777" w:rsidR="00DA6E12" w:rsidRPr="00EB16EC" w:rsidRDefault="00DA6E12" w:rsidP="00DA6E12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B637ABB" w14:textId="156FE8A7" w:rsidR="00DA6E12" w:rsidRPr="00EB16EC" w:rsidRDefault="00DA6E12" w:rsidP="00DA6E12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 w:rsidRPr="00EB16EC">
              <w:rPr>
                <w:rFonts w:ascii="Angsana New" w:hAnsi="Angsana New"/>
                <w:b/>
                <w:sz w:val="28"/>
                <w:szCs w:val="28"/>
              </w:rPr>
              <w:t>998.55</w:t>
            </w:r>
          </w:p>
        </w:tc>
      </w:tr>
    </w:tbl>
    <w:p w14:paraId="7DE0BD05" w14:textId="77777777" w:rsidR="00FD670F" w:rsidRPr="00524378" w:rsidRDefault="00FD670F" w:rsidP="009C260D">
      <w:pPr>
        <w:ind w:left="540" w:right="-25"/>
        <w:rPr>
          <w:rFonts w:ascii="Angsana New" w:hAnsi="Angsana New"/>
          <w:spacing w:val="-1"/>
        </w:rPr>
      </w:pPr>
    </w:p>
    <w:p w14:paraId="6D2A74F9" w14:textId="77777777" w:rsidR="009C260D" w:rsidRPr="00EB16EC" w:rsidRDefault="004F7B85" w:rsidP="009C260D">
      <w:pPr>
        <w:ind w:left="540" w:right="-25"/>
        <w:rPr>
          <w:rFonts w:ascii="Angsana New" w:hAnsi="Angsana New"/>
          <w:sz w:val="28"/>
          <w:szCs w:val="28"/>
        </w:rPr>
      </w:pPr>
      <w:r w:rsidRPr="00EB16EC">
        <w:rPr>
          <w:rFonts w:ascii="Angsana New" w:hAnsi="Angsana New" w:hint="cs"/>
          <w:sz w:val="28"/>
          <w:szCs w:val="28"/>
          <w:cs/>
        </w:rPr>
        <w:t>กลุ่ม</w:t>
      </w:r>
      <w:r w:rsidR="006F54E8" w:rsidRPr="00EB16EC">
        <w:rPr>
          <w:rFonts w:ascii="Angsana New" w:hAnsi="Angsana New"/>
          <w:sz w:val="28"/>
          <w:szCs w:val="28"/>
          <w:cs/>
        </w:rPr>
        <w:t>บริษัทได้ทำการออกและจำหน่ายหุ้นกู้ชนิดระบุชื่อผู้ถือ ประเภทไม่ด้อยสิทธิ ไม่</w:t>
      </w:r>
      <w:r w:rsidR="00DA64B4" w:rsidRPr="00EB16EC">
        <w:rPr>
          <w:rFonts w:ascii="Angsana New" w:hAnsi="Angsana New"/>
          <w:sz w:val="28"/>
          <w:szCs w:val="28"/>
          <w:cs/>
        </w:rPr>
        <w:t>มีหลักประกัน และไม่มีผู้แทนผู้</w:t>
      </w:r>
      <w:r w:rsidR="006F54E8" w:rsidRPr="00EB16EC">
        <w:rPr>
          <w:rFonts w:ascii="Angsana New" w:hAnsi="Angsana New"/>
          <w:sz w:val="28"/>
          <w:szCs w:val="28"/>
          <w:cs/>
        </w:rPr>
        <w:t>ถือหุ้นกู้</w:t>
      </w:r>
    </w:p>
    <w:p w14:paraId="728703C7" w14:textId="10D3CAEE" w:rsidR="006F54E8" w:rsidRPr="00EB16EC" w:rsidRDefault="006F54E8" w:rsidP="009C260D">
      <w:pPr>
        <w:ind w:left="540" w:right="-25"/>
        <w:rPr>
          <w:rFonts w:ascii="Angsana New" w:hAnsi="Angsana New"/>
          <w:sz w:val="28"/>
          <w:szCs w:val="28"/>
          <w:cs/>
        </w:rPr>
      </w:pPr>
      <w:r w:rsidRPr="00EB16EC">
        <w:rPr>
          <w:rFonts w:ascii="Angsana New" w:hAnsi="Angsana New"/>
          <w:sz w:val="28"/>
          <w:szCs w:val="28"/>
          <w:cs/>
        </w:rPr>
        <w:t xml:space="preserve">ซึ่งชำระดอกเบี้ยทุก </w:t>
      </w:r>
      <w:r w:rsidRPr="00EB16EC">
        <w:rPr>
          <w:rFonts w:ascii="Angsana New" w:hAnsi="Angsana New"/>
          <w:sz w:val="28"/>
          <w:szCs w:val="28"/>
        </w:rPr>
        <w:t xml:space="preserve">6 </w:t>
      </w:r>
      <w:r w:rsidRPr="00EB16EC">
        <w:rPr>
          <w:rFonts w:ascii="Angsana New" w:hAnsi="Angsana New"/>
          <w:sz w:val="28"/>
          <w:szCs w:val="28"/>
          <w:cs/>
        </w:rPr>
        <w:t>เดือน ตลอดอายุหุ้นกู้</w:t>
      </w:r>
    </w:p>
    <w:p w14:paraId="40A8E5E6" w14:textId="77777777" w:rsidR="00C24787" w:rsidRPr="00524378" w:rsidRDefault="00C24787" w:rsidP="00C24787">
      <w:pPr>
        <w:pStyle w:val="NoSpacing"/>
        <w:rPr>
          <w:rFonts w:ascii="Angsana New" w:hAnsi="Angsana New"/>
          <w:szCs w:val="18"/>
        </w:rPr>
      </w:pPr>
    </w:p>
    <w:p w14:paraId="2A888518" w14:textId="647858EC" w:rsidR="00736AF2" w:rsidRPr="00EB16EC" w:rsidRDefault="00736AF2" w:rsidP="00736AF2">
      <w:pPr>
        <w:ind w:left="540" w:right="-25"/>
        <w:rPr>
          <w:rFonts w:ascii="Angsana New" w:hAnsi="Angsana New"/>
          <w:spacing w:val="-4"/>
          <w:sz w:val="28"/>
          <w:szCs w:val="28"/>
        </w:rPr>
      </w:pPr>
      <w:r w:rsidRPr="00EB16EC">
        <w:rPr>
          <w:rFonts w:ascii="Angsana New" w:hAnsi="Angsana New"/>
          <w:spacing w:val="-4"/>
          <w:sz w:val="28"/>
          <w:szCs w:val="28"/>
          <w:cs/>
        </w:rPr>
        <w:t>ทั้งนี้</w:t>
      </w:r>
      <w:r w:rsidR="004F7B85" w:rsidRPr="00EB16EC">
        <w:rPr>
          <w:rFonts w:ascii="Angsana New" w:hAnsi="Angsana New" w:hint="cs"/>
          <w:spacing w:val="-4"/>
          <w:sz w:val="28"/>
          <w:szCs w:val="28"/>
          <w:cs/>
        </w:rPr>
        <w:t>กลุ่ม</w:t>
      </w:r>
      <w:r w:rsidRPr="00EB16EC">
        <w:rPr>
          <w:rFonts w:ascii="Angsana New" w:hAnsi="Angsana New"/>
          <w:spacing w:val="-4"/>
          <w:sz w:val="28"/>
          <w:szCs w:val="28"/>
          <w:cs/>
        </w:rPr>
        <w:t>บริษัทต้องปฏิบัติตามเงื่อนไขที่กำหนดและดำรงอัตราส่วนของหนี้สินต่อส่วนของผู้ถือหุ้นตามเกณฑ์ที่กำหนดตลอดอายุของหุ้นกู้</w:t>
      </w:r>
    </w:p>
    <w:p w14:paraId="0B9E42E9" w14:textId="62B7ABA0" w:rsidR="00FD670F" w:rsidRPr="00524378" w:rsidRDefault="00FD670F" w:rsidP="008D3C35">
      <w:pPr>
        <w:ind w:left="540" w:right="-25"/>
        <w:rPr>
          <w:rFonts w:ascii="Angsana New" w:hAnsi="Angsana New"/>
          <w:spacing w:val="-4"/>
        </w:rPr>
      </w:pPr>
    </w:p>
    <w:p w14:paraId="4CADC9D2" w14:textId="0708A3D4" w:rsidR="003B14EA" w:rsidRPr="00EB16EC" w:rsidRDefault="00F06BE4" w:rsidP="004B4285">
      <w:pPr>
        <w:numPr>
          <w:ilvl w:val="0"/>
          <w:numId w:val="4"/>
        </w:num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  <w:r w:rsidRPr="00EB16EC">
        <w:rPr>
          <w:rFonts w:ascii="Angsana New" w:hAnsi="Angsana New" w:hint="cs"/>
          <w:b/>
          <w:bCs/>
          <w:sz w:val="28"/>
          <w:szCs w:val="28"/>
          <w:cs/>
        </w:rPr>
        <w:t>ส่วนงาน</w:t>
      </w:r>
      <w:r w:rsidR="000B2484" w:rsidRPr="00EB16EC">
        <w:rPr>
          <w:rFonts w:ascii="Angsana New" w:hAnsi="Angsana New" w:hint="cs"/>
          <w:b/>
          <w:bCs/>
          <w:sz w:val="28"/>
          <w:szCs w:val="28"/>
          <w:cs/>
        </w:rPr>
        <w:t>ดำเนินงาน</w:t>
      </w:r>
      <w:r w:rsidR="00786721" w:rsidRPr="00EB16EC">
        <w:rPr>
          <w:rFonts w:ascii="Angsana New" w:hAnsi="Angsana New" w:hint="cs"/>
          <w:b/>
          <w:bCs/>
          <w:sz w:val="28"/>
          <w:szCs w:val="28"/>
          <w:cs/>
        </w:rPr>
        <w:t>และการจำแนกรายได้</w:t>
      </w:r>
    </w:p>
    <w:p w14:paraId="42245721" w14:textId="77777777" w:rsidR="003B14EA" w:rsidRPr="00524378" w:rsidRDefault="003B14EA" w:rsidP="00EB02AA">
      <w:pPr>
        <w:pStyle w:val="NoSpacing"/>
        <w:rPr>
          <w:rFonts w:ascii="Angsana New" w:hAnsi="Angsana New"/>
          <w:szCs w:val="18"/>
        </w:rPr>
      </w:pPr>
    </w:p>
    <w:p w14:paraId="2AA86E65" w14:textId="77777777" w:rsidR="00520AF7" w:rsidRPr="00EB16EC" w:rsidRDefault="00520AF7" w:rsidP="00520AF7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EB16EC">
        <w:rPr>
          <w:rFonts w:ascii="Angsana New" w:hAnsi="Angsana New"/>
          <w:sz w:val="28"/>
          <w:szCs w:val="28"/>
          <w:cs/>
        </w:rPr>
        <w:t xml:space="preserve">ผู้บริหารพิจารณาว่ากลุ่มบริษัทมี </w:t>
      </w:r>
      <w:r w:rsidRPr="00EB16EC">
        <w:rPr>
          <w:rFonts w:ascii="Angsana New" w:hAnsi="Angsana New"/>
          <w:sz w:val="28"/>
          <w:szCs w:val="28"/>
        </w:rPr>
        <w:t xml:space="preserve">3 </w:t>
      </w:r>
      <w:r w:rsidRPr="00EB16EC">
        <w:rPr>
          <w:rFonts w:ascii="Angsana New" w:hAnsi="Angsana New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การดำเนินงานของแต่ละส่วนงานที่รายงานของกลุ่มบริษัทโดยสรุป</w:t>
      </w:r>
      <w:r w:rsidRPr="00EB16EC">
        <w:rPr>
          <w:rFonts w:ascii="Angsana New" w:hAnsi="Angsana New"/>
          <w:sz w:val="28"/>
          <w:szCs w:val="28"/>
        </w:rPr>
        <w:t xml:space="preserve"> </w:t>
      </w:r>
      <w:r w:rsidRPr="00EB16EC">
        <w:rPr>
          <w:rFonts w:ascii="Angsana New" w:hAnsi="Angsana New"/>
          <w:sz w:val="28"/>
          <w:szCs w:val="28"/>
          <w:cs/>
        </w:rPr>
        <w:t>มีดังนี้</w:t>
      </w:r>
    </w:p>
    <w:p w14:paraId="1A9FE100" w14:textId="77777777" w:rsidR="00520AF7" w:rsidRPr="00524378" w:rsidRDefault="00520AF7" w:rsidP="00520AF7">
      <w:pPr>
        <w:spacing w:line="240" w:lineRule="auto"/>
        <w:ind w:left="540"/>
        <w:rPr>
          <w:rFonts w:ascii="Angsana New" w:hAnsi="Angsana New"/>
        </w:rPr>
      </w:pPr>
    </w:p>
    <w:p w14:paraId="02877B58" w14:textId="77777777" w:rsidR="00520AF7" w:rsidRPr="00EB16EC" w:rsidRDefault="00520AF7" w:rsidP="00520AF7">
      <w:pPr>
        <w:spacing w:line="240" w:lineRule="auto"/>
        <w:ind w:left="540" w:right="533"/>
        <w:rPr>
          <w:rFonts w:ascii="Angsana New" w:hAnsi="Angsana New"/>
          <w:sz w:val="28"/>
          <w:szCs w:val="28"/>
        </w:rPr>
      </w:pPr>
      <w:r w:rsidRPr="00EB16EC">
        <w:rPr>
          <w:rFonts w:ascii="Angsana New" w:hAnsi="Angsana New"/>
          <w:sz w:val="28"/>
          <w:szCs w:val="28"/>
          <w:cs/>
        </w:rPr>
        <w:t xml:space="preserve">ส่วนงาน </w:t>
      </w:r>
      <w:r w:rsidRPr="00EB16EC">
        <w:rPr>
          <w:rFonts w:ascii="Angsana New" w:hAnsi="Angsana New"/>
          <w:sz w:val="28"/>
          <w:szCs w:val="28"/>
        </w:rPr>
        <w:t>1</w:t>
      </w:r>
      <w:r w:rsidRPr="00EB16EC">
        <w:rPr>
          <w:rFonts w:ascii="Angsana New" w:hAnsi="Angsana New"/>
          <w:sz w:val="28"/>
          <w:szCs w:val="28"/>
          <w:cs/>
        </w:rPr>
        <w:tab/>
      </w:r>
      <w:r w:rsidRPr="00EB16EC">
        <w:rPr>
          <w:rFonts w:ascii="Angsana New" w:hAnsi="Angsana New"/>
          <w:snapToGrid w:val="0"/>
          <w:sz w:val="28"/>
          <w:szCs w:val="28"/>
          <w:cs/>
          <w:lang w:eastAsia="th-TH"/>
        </w:rPr>
        <w:t>ธุรกิจอสังหาริมทรัพย์เพื่อขาย</w:t>
      </w:r>
    </w:p>
    <w:p w14:paraId="2293973E" w14:textId="77777777" w:rsidR="00520AF7" w:rsidRPr="00EB16EC" w:rsidRDefault="00520AF7" w:rsidP="00520AF7">
      <w:pPr>
        <w:spacing w:line="240" w:lineRule="auto"/>
        <w:ind w:left="540" w:right="533"/>
        <w:rPr>
          <w:rFonts w:ascii="Angsana New" w:hAnsi="Angsana New"/>
          <w:snapToGrid w:val="0"/>
          <w:sz w:val="28"/>
          <w:szCs w:val="28"/>
          <w:lang w:eastAsia="th-TH"/>
        </w:rPr>
      </w:pPr>
      <w:r w:rsidRPr="00EB16EC">
        <w:rPr>
          <w:rFonts w:ascii="Angsana New" w:hAnsi="Angsana New"/>
          <w:sz w:val="28"/>
          <w:szCs w:val="28"/>
          <w:cs/>
        </w:rPr>
        <w:t xml:space="preserve">ส่วนงาน </w:t>
      </w:r>
      <w:r w:rsidRPr="00EB16EC">
        <w:rPr>
          <w:rFonts w:ascii="Angsana New" w:hAnsi="Angsana New"/>
          <w:sz w:val="28"/>
          <w:szCs w:val="28"/>
        </w:rPr>
        <w:t>2</w:t>
      </w:r>
      <w:r w:rsidRPr="00EB16EC">
        <w:rPr>
          <w:rFonts w:ascii="Angsana New" w:hAnsi="Angsana New"/>
          <w:sz w:val="28"/>
          <w:szCs w:val="28"/>
          <w:cs/>
        </w:rPr>
        <w:t xml:space="preserve"> </w:t>
      </w:r>
      <w:r w:rsidRPr="00EB16EC">
        <w:rPr>
          <w:rFonts w:ascii="Angsana New" w:hAnsi="Angsana New"/>
          <w:sz w:val="28"/>
          <w:szCs w:val="28"/>
          <w:cs/>
        </w:rPr>
        <w:tab/>
      </w:r>
      <w:r w:rsidRPr="00EB16EC">
        <w:rPr>
          <w:rFonts w:ascii="Angsana New" w:hAnsi="Angsana New"/>
          <w:snapToGrid w:val="0"/>
          <w:sz w:val="28"/>
          <w:szCs w:val="28"/>
          <w:cs/>
          <w:lang w:eastAsia="th-TH"/>
        </w:rPr>
        <w:t>ธุรกิจอสังหาริมทรัพย์เพื่อให้เช่าและบริการ</w:t>
      </w:r>
    </w:p>
    <w:p w14:paraId="131DE8D1" w14:textId="5BDBF73D" w:rsidR="00520AF7" w:rsidRPr="00EB16EC" w:rsidRDefault="00520AF7" w:rsidP="00520AF7">
      <w:pPr>
        <w:spacing w:line="240" w:lineRule="auto"/>
        <w:ind w:left="540" w:right="533"/>
        <w:rPr>
          <w:rFonts w:ascii="Angsana New" w:hAnsi="Angsana New"/>
          <w:sz w:val="28"/>
          <w:szCs w:val="28"/>
        </w:rPr>
      </w:pPr>
      <w:r w:rsidRPr="00EB16EC">
        <w:rPr>
          <w:rFonts w:ascii="Angsana New" w:hAnsi="Angsana New"/>
          <w:sz w:val="28"/>
          <w:szCs w:val="28"/>
          <w:cs/>
        </w:rPr>
        <w:t xml:space="preserve">ส่วนงาน </w:t>
      </w:r>
      <w:r w:rsidR="00264C18" w:rsidRPr="00EB16EC">
        <w:rPr>
          <w:rFonts w:ascii="Angsana New" w:hAnsi="Angsana New"/>
          <w:sz w:val="28"/>
          <w:szCs w:val="28"/>
        </w:rPr>
        <w:t>3</w:t>
      </w:r>
      <w:r w:rsidRPr="00EB16EC">
        <w:rPr>
          <w:rFonts w:ascii="Angsana New" w:hAnsi="Angsana New"/>
          <w:sz w:val="28"/>
          <w:szCs w:val="28"/>
          <w:cs/>
        </w:rPr>
        <w:t xml:space="preserve"> </w:t>
      </w:r>
      <w:r w:rsidRPr="00EB16EC">
        <w:rPr>
          <w:rFonts w:ascii="Angsana New" w:hAnsi="Angsana New"/>
          <w:sz w:val="28"/>
          <w:szCs w:val="28"/>
          <w:cs/>
        </w:rPr>
        <w:tab/>
        <w:t>ธุรกิจผลิตและขายสังกะสีอ๊อกไซด์ และเคมีภัณฑ์</w:t>
      </w:r>
    </w:p>
    <w:p w14:paraId="7D794262" w14:textId="34F75956" w:rsidR="00520AF7" w:rsidRPr="00EB16EC" w:rsidRDefault="00520AF7" w:rsidP="00520AF7">
      <w:pPr>
        <w:spacing w:line="240" w:lineRule="auto"/>
        <w:ind w:left="540" w:right="533"/>
        <w:rPr>
          <w:rFonts w:ascii="Angsana New" w:hAnsi="Angsana New"/>
          <w:sz w:val="28"/>
          <w:szCs w:val="28"/>
          <w:cs/>
        </w:rPr>
      </w:pPr>
      <w:r w:rsidRPr="00EB16EC">
        <w:rPr>
          <w:rFonts w:ascii="Angsana New" w:hAnsi="Angsana New"/>
          <w:sz w:val="28"/>
          <w:szCs w:val="28"/>
          <w:cs/>
        </w:rPr>
        <w:t xml:space="preserve">ส่วนงาน </w:t>
      </w:r>
      <w:r w:rsidRPr="00EB16EC">
        <w:rPr>
          <w:rFonts w:ascii="Angsana New" w:hAnsi="Angsana New"/>
          <w:sz w:val="28"/>
          <w:szCs w:val="28"/>
        </w:rPr>
        <w:t>4</w:t>
      </w:r>
      <w:r w:rsidRPr="00EB16EC">
        <w:rPr>
          <w:rFonts w:ascii="Angsana New" w:hAnsi="Angsana New"/>
          <w:sz w:val="28"/>
          <w:szCs w:val="28"/>
          <w:cs/>
        </w:rPr>
        <w:t xml:space="preserve"> </w:t>
      </w:r>
      <w:r w:rsidRPr="00EB16EC">
        <w:rPr>
          <w:rFonts w:ascii="Angsana New" w:hAnsi="Angsana New"/>
          <w:sz w:val="28"/>
          <w:szCs w:val="28"/>
          <w:cs/>
        </w:rPr>
        <w:tab/>
        <w:t>ธุรกิจอื่น</w:t>
      </w:r>
      <w:r w:rsidR="00BB7615" w:rsidRPr="00EB16EC">
        <w:rPr>
          <w:rFonts w:ascii="Angsana New" w:hAnsi="Angsana New" w:hint="cs"/>
          <w:sz w:val="28"/>
          <w:szCs w:val="28"/>
          <w:cs/>
        </w:rPr>
        <w:t xml:space="preserve"> </w:t>
      </w:r>
      <w:r w:rsidRPr="00EB16EC">
        <w:rPr>
          <w:rFonts w:ascii="Angsana New" w:hAnsi="Angsana New"/>
          <w:sz w:val="28"/>
          <w:szCs w:val="28"/>
          <w:cs/>
        </w:rPr>
        <w:t>ๆ</w:t>
      </w:r>
    </w:p>
    <w:p w14:paraId="2FF4AD1A" w14:textId="77777777" w:rsidR="00520AF7" w:rsidRPr="00524378" w:rsidRDefault="00520AF7" w:rsidP="00520AF7">
      <w:pPr>
        <w:pStyle w:val="NoSpacing"/>
        <w:rPr>
          <w:rFonts w:ascii="Angsana New" w:hAnsi="Angsana New"/>
          <w:szCs w:val="18"/>
        </w:rPr>
      </w:pPr>
    </w:p>
    <w:p w14:paraId="58A18FE4" w14:textId="5A5796A2" w:rsidR="00520AF7" w:rsidRPr="00EB16EC" w:rsidRDefault="00520AF7" w:rsidP="00520AF7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EB16EC">
        <w:rPr>
          <w:rFonts w:ascii="Angsana New" w:hAnsi="Angsana New"/>
          <w:sz w:val="28"/>
          <w:szCs w:val="28"/>
          <w:cs/>
        </w:rPr>
        <w:t>ธุรกิจอื่นเป็นหน่วยธุรกิจที่หยุดดำเนินธุรกิจแล้วและอื่น</w:t>
      </w:r>
      <w:r w:rsidR="00BB7615" w:rsidRPr="00EB16EC">
        <w:rPr>
          <w:rFonts w:ascii="Angsana New" w:hAnsi="Angsana New" w:hint="cs"/>
          <w:sz w:val="28"/>
          <w:szCs w:val="28"/>
          <w:cs/>
        </w:rPr>
        <w:t xml:space="preserve"> ๆ </w:t>
      </w:r>
      <w:r w:rsidRPr="00EB16EC">
        <w:rPr>
          <w:rFonts w:ascii="Angsana New" w:hAnsi="Angsana New"/>
          <w:sz w:val="28"/>
          <w:szCs w:val="28"/>
          <w:cs/>
        </w:rPr>
        <w:t xml:space="preserve">ไม่มีส่วนงานใดที่เข้าเกณฑ์เชิงปริมาณเพื่อกำหนดส่วนงานที่รายงานในปี </w:t>
      </w:r>
      <w:r w:rsidRPr="00EB16EC">
        <w:rPr>
          <w:rFonts w:ascii="Angsana New" w:hAnsi="Angsana New"/>
          <w:sz w:val="28"/>
          <w:szCs w:val="28"/>
        </w:rPr>
        <w:t>256</w:t>
      </w:r>
      <w:r w:rsidR="00325245" w:rsidRPr="00EB16EC">
        <w:rPr>
          <w:rFonts w:ascii="Angsana New" w:hAnsi="Angsana New"/>
          <w:sz w:val="28"/>
          <w:szCs w:val="28"/>
        </w:rPr>
        <w:t>4</w:t>
      </w:r>
      <w:r w:rsidRPr="00EB16EC">
        <w:rPr>
          <w:rFonts w:ascii="Angsana New" w:hAnsi="Angsana New"/>
          <w:sz w:val="28"/>
          <w:szCs w:val="28"/>
          <w:cs/>
        </w:rPr>
        <w:t xml:space="preserve"> หรือ </w:t>
      </w:r>
      <w:r w:rsidRPr="00EB16EC">
        <w:rPr>
          <w:rFonts w:ascii="Angsana New" w:hAnsi="Angsana New"/>
          <w:sz w:val="28"/>
          <w:szCs w:val="28"/>
        </w:rPr>
        <w:t>256</w:t>
      </w:r>
      <w:r w:rsidR="00325245" w:rsidRPr="00EB16EC">
        <w:rPr>
          <w:rFonts w:ascii="Angsana New" w:hAnsi="Angsana New"/>
          <w:sz w:val="28"/>
          <w:szCs w:val="28"/>
        </w:rPr>
        <w:t>3</w:t>
      </w:r>
    </w:p>
    <w:p w14:paraId="491A08AD" w14:textId="77777777" w:rsidR="00520AF7" w:rsidRPr="00524378" w:rsidRDefault="00520AF7" w:rsidP="00520AF7">
      <w:pPr>
        <w:pStyle w:val="NoSpacing"/>
        <w:rPr>
          <w:rFonts w:ascii="Angsana New" w:hAnsi="Angsana New"/>
          <w:szCs w:val="18"/>
        </w:rPr>
      </w:pPr>
    </w:p>
    <w:p w14:paraId="7CE193E9" w14:textId="59E1A09B" w:rsidR="00021825" w:rsidRPr="00EB16EC" w:rsidRDefault="00520AF7" w:rsidP="00524378">
      <w:pPr>
        <w:tabs>
          <w:tab w:val="left" w:pos="720"/>
        </w:tabs>
        <w:ind w:left="540" w:right="-45"/>
        <w:rPr>
          <w:rFonts w:ascii="Angsana New" w:hAnsi="Angsana New"/>
          <w:sz w:val="28"/>
          <w:szCs w:val="28"/>
        </w:rPr>
      </w:pPr>
      <w:r w:rsidRPr="00EB16EC">
        <w:rPr>
          <w:rFonts w:ascii="Angsana New" w:hAnsi="Angsana New"/>
          <w:sz w:val="28"/>
          <w:szCs w:val="28"/>
          <w:cs/>
        </w:rPr>
        <w:t>ผลการดำเนินงาน</w:t>
      </w:r>
      <w:r w:rsidRPr="00EB16EC">
        <w:rPr>
          <w:rFonts w:ascii="Angsana New" w:hAnsi="Angsana New" w:hint="cs"/>
          <w:sz w:val="28"/>
          <w:szCs w:val="28"/>
          <w:cs/>
        </w:rPr>
        <w:t>ของแต่ละส่วนงาน</w:t>
      </w:r>
      <w:r w:rsidRPr="00EB16EC">
        <w:rPr>
          <w:rFonts w:ascii="Angsana New" w:hAnsi="Angsana New"/>
          <w:sz w:val="28"/>
          <w:szCs w:val="28"/>
          <w:cs/>
        </w:rPr>
        <w:t>วัดโดยใช้กำไรก่อนต้นทุนทางการเงินและภาษีเงินได้ของส่วนงาน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ต้นทุนทางการเงินและ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EB16EC">
        <w:rPr>
          <w:rFonts w:ascii="Angsana New" w:hAnsi="Angsana New"/>
          <w:sz w:val="28"/>
          <w:szCs w:val="28"/>
        </w:rPr>
        <w:t xml:space="preserve"> </w:t>
      </w:r>
      <w:r w:rsidRPr="00EB16EC">
        <w:rPr>
          <w:rFonts w:ascii="Angsana New" w:hAnsi="Angsana New" w:hint="cs"/>
          <w:sz w:val="28"/>
          <w:szCs w:val="28"/>
          <w:cs/>
        </w:rPr>
        <w:t>ทั้งนี้</w:t>
      </w:r>
      <w:r w:rsidRPr="00EB16EC">
        <w:rPr>
          <w:rFonts w:ascii="Angsana New" w:hAnsi="Angsana New"/>
          <w:sz w:val="28"/>
          <w:szCs w:val="28"/>
          <w:cs/>
        </w:rPr>
        <w:t xml:space="preserve">การกำหนดราคาระหว่างกันนั้นเป็นไปตามการซื้อขายตามปกติธุรกิจ </w:t>
      </w:r>
    </w:p>
    <w:p w14:paraId="74F43AC4" w14:textId="77777777" w:rsidR="00A853A4" w:rsidRPr="00EB16EC" w:rsidRDefault="00A853A4" w:rsidP="0049099E">
      <w:pPr>
        <w:pStyle w:val="a"/>
        <w:tabs>
          <w:tab w:val="clear" w:pos="1080"/>
        </w:tabs>
        <w:ind w:left="22"/>
        <w:rPr>
          <w:rFonts w:ascii="Angsana New" w:hAnsi="Angsana New" w:cs="Angsana New"/>
          <w:b/>
          <w:bCs/>
          <w:sz w:val="28"/>
          <w:szCs w:val="28"/>
          <w:lang w:val="en-US"/>
        </w:rPr>
        <w:sectPr w:rsidR="00A853A4" w:rsidRPr="00EB16EC" w:rsidSect="00C73417">
          <w:footerReference w:type="default" r:id="rId10"/>
          <w:pgSz w:w="11909" w:h="16834" w:code="9"/>
          <w:pgMar w:top="691" w:right="1152" w:bottom="576" w:left="1152" w:header="720" w:footer="576" w:gutter="0"/>
          <w:cols w:space="720"/>
        </w:sectPr>
      </w:pPr>
    </w:p>
    <w:tbl>
      <w:tblPr>
        <w:tblW w:w="15476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2412"/>
        <w:gridCol w:w="803"/>
        <w:gridCol w:w="7"/>
        <w:gridCol w:w="229"/>
        <w:gridCol w:w="7"/>
        <w:gridCol w:w="802"/>
        <w:gridCol w:w="7"/>
        <w:gridCol w:w="231"/>
        <w:gridCol w:w="7"/>
        <w:gridCol w:w="844"/>
        <w:gridCol w:w="7"/>
        <w:gridCol w:w="276"/>
        <w:gridCol w:w="7"/>
        <w:gridCol w:w="844"/>
        <w:gridCol w:w="7"/>
        <w:gridCol w:w="276"/>
        <w:gridCol w:w="7"/>
        <w:gridCol w:w="844"/>
        <w:gridCol w:w="7"/>
        <w:gridCol w:w="276"/>
        <w:gridCol w:w="7"/>
        <w:gridCol w:w="844"/>
        <w:gridCol w:w="7"/>
        <w:gridCol w:w="314"/>
        <w:gridCol w:w="7"/>
        <w:gridCol w:w="844"/>
        <w:gridCol w:w="7"/>
        <w:gridCol w:w="260"/>
        <w:gridCol w:w="7"/>
        <w:gridCol w:w="844"/>
        <w:gridCol w:w="7"/>
        <w:gridCol w:w="233"/>
        <w:gridCol w:w="7"/>
        <w:gridCol w:w="844"/>
        <w:gridCol w:w="7"/>
        <w:gridCol w:w="242"/>
        <w:gridCol w:w="7"/>
        <w:gridCol w:w="848"/>
        <w:gridCol w:w="7"/>
        <w:gridCol w:w="230"/>
        <w:gridCol w:w="7"/>
        <w:gridCol w:w="844"/>
        <w:gridCol w:w="7"/>
        <w:gridCol w:w="276"/>
        <w:gridCol w:w="7"/>
        <w:gridCol w:w="844"/>
        <w:gridCol w:w="7"/>
        <w:gridCol w:w="11"/>
      </w:tblGrid>
      <w:tr w:rsidR="00916395" w:rsidRPr="00EB16EC" w14:paraId="19D8EC0F" w14:textId="77777777" w:rsidTr="007E4924">
        <w:trPr>
          <w:gridAfter w:val="2"/>
          <w:wAfter w:w="18" w:type="dxa"/>
          <w:trHeight w:val="335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E6D48F" w14:textId="77777777" w:rsidR="00916395" w:rsidRPr="00EB16EC" w:rsidRDefault="00916395" w:rsidP="007E4924">
            <w:pPr>
              <w:spacing w:line="240" w:lineRule="auto"/>
              <w:ind w:left="-288" w:firstLine="288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848" w:type="dxa"/>
            <w:gridSpan w:val="5"/>
            <w:tcBorders>
              <w:left w:val="nil"/>
              <w:right w:val="nil"/>
            </w:tcBorders>
            <w:vAlign w:val="bottom"/>
          </w:tcPr>
          <w:p w14:paraId="0275243B" w14:textId="77777777" w:rsidR="00916395" w:rsidRPr="00EB16EC" w:rsidRDefault="00916395" w:rsidP="007E492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 1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62FB9A56" w14:textId="77777777" w:rsidR="00916395" w:rsidRPr="00EB16EC" w:rsidRDefault="00916395" w:rsidP="007E492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left w:val="nil"/>
              <w:right w:val="nil"/>
            </w:tcBorders>
            <w:vAlign w:val="bottom"/>
          </w:tcPr>
          <w:p w14:paraId="695CCA35" w14:textId="77777777" w:rsidR="00916395" w:rsidRPr="00EB16EC" w:rsidRDefault="00916395" w:rsidP="007E492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 2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27C6327D" w14:textId="77777777" w:rsidR="00916395" w:rsidRPr="00EB16EC" w:rsidRDefault="00916395" w:rsidP="007E492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left w:val="nil"/>
              <w:right w:val="nil"/>
            </w:tcBorders>
            <w:vAlign w:val="bottom"/>
          </w:tcPr>
          <w:p w14:paraId="798BBA13" w14:textId="77777777" w:rsidR="00916395" w:rsidRPr="00EB16EC" w:rsidRDefault="00916395" w:rsidP="007E492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 3</w:t>
            </w: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006E74D9" w14:textId="77777777" w:rsidR="00916395" w:rsidRPr="00EB16EC" w:rsidRDefault="00916395" w:rsidP="007E492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969" w:type="dxa"/>
            <w:gridSpan w:val="6"/>
            <w:tcBorders>
              <w:left w:val="nil"/>
              <w:right w:val="nil"/>
            </w:tcBorders>
            <w:vAlign w:val="bottom"/>
          </w:tcPr>
          <w:p w14:paraId="28856BBF" w14:textId="77777777" w:rsidR="00916395" w:rsidRPr="00EB16EC" w:rsidRDefault="00916395" w:rsidP="007E492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อื่น</w:t>
            </w:r>
            <w:r w:rsidRPr="00EB16EC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EB16E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ๆ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218339BC" w14:textId="77777777" w:rsidR="00916395" w:rsidRPr="00EB16EC" w:rsidRDefault="00916395" w:rsidP="007E492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55" w:type="dxa"/>
            <w:gridSpan w:val="6"/>
            <w:tcBorders>
              <w:left w:val="nil"/>
              <w:right w:val="nil"/>
            </w:tcBorders>
            <w:vAlign w:val="bottom"/>
          </w:tcPr>
          <w:p w14:paraId="424A9AE1" w14:textId="77777777" w:rsidR="00916395" w:rsidRPr="00EB16EC" w:rsidRDefault="00916395" w:rsidP="007E492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รายการตัดบัญชี</w:t>
            </w: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43248710" w14:textId="77777777" w:rsidR="00916395" w:rsidRPr="00EB16EC" w:rsidRDefault="00916395" w:rsidP="007E492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left w:val="nil"/>
              <w:right w:val="nil"/>
            </w:tcBorders>
            <w:vAlign w:val="bottom"/>
          </w:tcPr>
          <w:p w14:paraId="6B5E4062" w14:textId="77777777" w:rsidR="00916395" w:rsidRPr="00EB16EC" w:rsidRDefault="00916395" w:rsidP="007E492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916395" w:rsidRPr="00EB16EC" w14:paraId="26CA8E2E" w14:textId="77777777" w:rsidTr="007E4924">
        <w:trPr>
          <w:gridAfter w:val="2"/>
          <w:wAfter w:w="18" w:type="dxa"/>
          <w:trHeight w:val="335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E4CA0D" w14:textId="1BD2D71A" w:rsidR="00916395" w:rsidRPr="00EB16EC" w:rsidRDefault="00916395" w:rsidP="007E4924">
            <w:pPr>
              <w:spacing w:line="240" w:lineRule="auto"/>
              <w:ind w:left="-288" w:firstLine="288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</w:pPr>
            <w:r w:rsidRPr="00EB16EC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สำหรับงวด</w:t>
            </w:r>
            <w:r w:rsidR="007E3A35" w:rsidRPr="00EB16EC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เก้า</w:t>
            </w:r>
            <w:r w:rsidRPr="00EB16EC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เดือนสิ้นสุด</w:t>
            </w:r>
          </w:p>
        </w:tc>
        <w:tc>
          <w:tcPr>
            <w:tcW w:w="1848" w:type="dxa"/>
            <w:gridSpan w:val="5"/>
            <w:tcBorders>
              <w:left w:val="nil"/>
              <w:right w:val="nil"/>
            </w:tcBorders>
            <w:vAlign w:val="bottom"/>
          </w:tcPr>
          <w:p w14:paraId="31281CF4" w14:textId="77777777" w:rsidR="00916395" w:rsidRPr="00EB16EC" w:rsidRDefault="00916395" w:rsidP="007E492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6AEB9A60" w14:textId="77777777" w:rsidR="00916395" w:rsidRPr="00EB16EC" w:rsidRDefault="00916395" w:rsidP="007E492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left w:val="nil"/>
              <w:right w:val="nil"/>
            </w:tcBorders>
            <w:vAlign w:val="bottom"/>
          </w:tcPr>
          <w:p w14:paraId="6B8E37A1" w14:textId="77777777" w:rsidR="00916395" w:rsidRPr="00EB16EC" w:rsidRDefault="00916395" w:rsidP="007E492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49F904EA" w14:textId="77777777" w:rsidR="00916395" w:rsidRPr="00EB16EC" w:rsidRDefault="00916395" w:rsidP="007E492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left w:val="nil"/>
              <w:right w:val="nil"/>
            </w:tcBorders>
            <w:vAlign w:val="bottom"/>
          </w:tcPr>
          <w:p w14:paraId="713E4E5C" w14:textId="77777777" w:rsidR="00916395" w:rsidRPr="00EB16EC" w:rsidRDefault="00916395" w:rsidP="007E492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7E5118F4" w14:textId="77777777" w:rsidR="00916395" w:rsidRPr="00EB16EC" w:rsidRDefault="00916395" w:rsidP="007E492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969" w:type="dxa"/>
            <w:gridSpan w:val="6"/>
            <w:tcBorders>
              <w:left w:val="nil"/>
              <w:right w:val="nil"/>
            </w:tcBorders>
            <w:vAlign w:val="bottom"/>
          </w:tcPr>
          <w:p w14:paraId="08373A76" w14:textId="77777777" w:rsidR="00916395" w:rsidRPr="00EB16EC" w:rsidRDefault="00916395" w:rsidP="007E492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49CA710C" w14:textId="77777777" w:rsidR="00916395" w:rsidRPr="00EB16EC" w:rsidRDefault="00916395" w:rsidP="007E492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55" w:type="dxa"/>
            <w:gridSpan w:val="6"/>
            <w:tcBorders>
              <w:left w:val="nil"/>
              <w:right w:val="nil"/>
            </w:tcBorders>
            <w:vAlign w:val="bottom"/>
          </w:tcPr>
          <w:p w14:paraId="765FAB54" w14:textId="77777777" w:rsidR="00916395" w:rsidRPr="00EB16EC" w:rsidRDefault="00916395" w:rsidP="007E492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4F3CAAC7" w14:textId="77777777" w:rsidR="00916395" w:rsidRPr="00EB16EC" w:rsidRDefault="00916395" w:rsidP="007E492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tcBorders>
              <w:left w:val="nil"/>
              <w:right w:val="nil"/>
            </w:tcBorders>
            <w:vAlign w:val="bottom"/>
          </w:tcPr>
          <w:p w14:paraId="65707878" w14:textId="77777777" w:rsidR="00916395" w:rsidRPr="00EB16EC" w:rsidRDefault="00916395" w:rsidP="007E492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916395" w:rsidRPr="00EB16EC" w14:paraId="7EA5B848" w14:textId="77777777" w:rsidTr="007E4924">
        <w:trPr>
          <w:gridAfter w:val="2"/>
          <w:wAfter w:w="18" w:type="dxa"/>
          <w:trHeight w:val="23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BD347B" w14:textId="2B509890" w:rsidR="00916395" w:rsidRPr="00EB16EC" w:rsidRDefault="00916395" w:rsidP="007E4924">
            <w:pPr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  <w:r w:rsidRPr="00EB16EC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  วันที่</w:t>
            </w:r>
            <w:r w:rsidRPr="00EB16EC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7E3A35" w:rsidRPr="00EB16EC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30 </w:t>
            </w:r>
            <w:r w:rsidR="007E3A35" w:rsidRPr="00EB16EC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center"/>
          </w:tcPr>
          <w:p w14:paraId="4C932E3F" w14:textId="77777777" w:rsidR="00916395" w:rsidRPr="00EB16EC" w:rsidRDefault="00916395" w:rsidP="007E4924">
            <w:pPr>
              <w:tabs>
                <w:tab w:val="decimal" w:pos="19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center"/>
          </w:tcPr>
          <w:p w14:paraId="4561FF61" w14:textId="77777777" w:rsidR="00916395" w:rsidRPr="00EB16EC" w:rsidRDefault="00916395" w:rsidP="007E4924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center"/>
          </w:tcPr>
          <w:p w14:paraId="5B8EF392" w14:textId="77777777" w:rsidR="00916395" w:rsidRPr="00EB16EC" w:rsidRDefault="00916395" w:rsidP="007E4924">
            <w:pPr>
              <w:tabs>
                <w:tab w:val="decimal" w:pos="186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center"/>
          </w:tcPr>
          <w:p w14:paraId="1622FEE2" w14:textId="77777777" w:rsidR="00916395" w:rsidRPr="00EB16EC" w:rsidRDefault="00916395" w:rsidP="007E4924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5798EB95" w14:textId="77777777" w:rsidR="00916395" w:rsidRPr="00EB16EC" w:rsidRDefault="00916395" w:rsidP="007E4924">
            <w:pPr>
              <w:tabs>
                <w:tab w:val="decimal" w:pos="510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center"/>
          </w:tcPr>
          <w:p w14:paraId="209297E9" w14:textId="77777777" w:rsidR="00916395" w:rsidRPr="00EB16EC" w:rsidRDefault="00916395" w:rsidP="007E4924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32DA84E3" w14:textId="77777777" w:rsidR="00916395" w:rsidRPr="00EB16EC" w:rsidRDefault="00916395" w:rsidP="007E4924">
            <w:pPr>
              <w:tabs>
                <w:tab w:val="decimal" w:pos="450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center"/>
          </w:tcPr>
          <w:p w14:paraId="0428B7A2" w14:textId="77777777" w:rsidR="00916395" w:rsidRPr="00EB16EC" w:rsidRDefault="00916395" w:rsidP="007E4924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29197A0D" w14:textId="77777777" w:rsidR="00916395" w:rsidRPr="00EB16EC" w:rsidRDefault="00916395" w:rsidP="007E4924">
            <w:pPr>
              <w:tabs>
                <w:tab w:val="decimal" w:pos="492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center"/>
          </w:tcPr>
          <w:p w14:paraId="516C010A" w14:textId="77777777" w:rsidR="00916395" w:rsidRPr="00EB16EC" w:rsidRDefault="00916395" w:rsidP="007E4924">
            <w:pPr>
              <w:tabs>
                <w:tab w:val="decimal" w:pos="387"/>
              </w:tabs>
              <w:spacing w:line="240" w:lineRule="auto"/>
              <w:ind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3770BEF1" w14:textId="77777777" w:rsidR="00916395" w:rsidRPr="00EB16EC" w:rsidRDefault="00916395" w:rsidP="007E4924">
            <w:pPr>
              <w:tabs>
                <w:tab w:val="decimal" w:pos="432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  <w:vAlign w:val="center"/>
          </w:tcPr>
          <w:p w14:paraId="7B59E303" w14:textId="77777777" w:rsidR="00916395" w:rsidRPr="00EB16EC" w:rsidRDefault="00916395" w:rsidP="007E4924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4266E486" w14:textId="77777777" w:rsidR="00916395" w:rsidRPr="00EB16EC" w:rsidRDefault="00916395" w:rsidP="007E4924">
            <w:pPr>
              <w:tabs>
                <w:tab w:val="decimal" w:pos="426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center"/>
          </w:tcPr>
          <w:p w14:paraId="0059BB08" w14:textId="77777777" w:rsidR="00916395" w:rsidRPr="00EB16EC" w:rsidRDefault="00916395" w:rsidP="007E4924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0D68C6ED" w14:textId="77777777" w:rsidR="00916395" w:rsidRPr="00EB16EC" w:rsidRDefault="00916395" w:rsidP="007E4924">
            <w:pPr>
              <w:tabs>
                <w:tab w:val="decimal" w:pos="480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center"/>
          </w:tcPr>
          <w:p w14:paraId="07A41B3D" w14:textId="77777777" w:rsidR="00916395" w:rsidRPr="00EB16EC" w:rsidRDefault="00916395" w:rsidP="007E4924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3DB5AA4A" w14:textId="77777777" w:rsidR="00916395" w:rsidRPr="00EB16EC" w:rsidRDefault="00916395" w:rsidP="007E4924">
            <w:pPr>
              <w:tabs>
                <w:tab w:val="decimal" w:pos="468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center"/>
          </w:tcPr>
          <w:p w14:paraId="7D52AE94" w14:textId="77777777" w:rsidR="00916395" w:rsidRPr="00EB16EC" w:rsidRDefault="00916395" w:rsidP="007E4924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center"/>
          </w:tcPr>
          <w:p w14:paraId="6800640A" w14:textId="77777777" w:rsidR="00916395" w:rsidRPr="00EB16EC" w:rsidRDefault="00916395" w:rsidP="007E4924">
            <w:pPr>
              <w:tabs>
                <w:tab w:val="decimal" w:pos="456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center"/>
          </w:tcPr>
          <w:p w14:paraId="720AD2A2" w14:textId="77777777" w:rsidR="00916395" w:rsidRPr="00EB16EC" w:rsidRDefault="00916395" w:rsidP="007E4924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243F8C7C" w14:textId="77777777" w:rsidR="00916395" w:rsidRPr="00EB16EC" w:rsidRDefault="00916395" w:rsidP="007E4924">
            <w:pPr>
              <w:tabs>
                <w:tab w:val="decimal" w:pos="444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center"/>
          </w:tcPr>
          <w:p w14:paraId="34FD3FCC" w14:textId="77777777" w:rsidR="00916395" w:rsidRPr="00EB16EC" w:rsidRDefault="00916395" w:rsidP="007E4924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72854B46" w14:textId="77777777" w:rsidR="00916395" w:rsidRPr="00EB16EC" w:rsidRDefault="00916395" w:rsidP="007E4924">
            <w:pPr>
              <w:tabs>
                <w:tab w:val="decimal" w:pos="474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</w:tr>
      <w:tr w:rsidR="00916395" w:rsidRPr="00EB16EC" w14:paraId="0B4D98C5" w14:textId="77777777" w:rsidTr="007E4924">
        <w:trPr>
          <w:gridAfter w:val="2"/>
          <w:wAfter w:w="18" w:type="dxa"/>
          <w:trHeight w:val="23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9BAC1A" w14:textId="77777777" w:rsidR="00916395" w:rsidRPr="00EB16EC" w:rsidRDefault="00916395" w:rsidP="007E4924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046" w:type="dxa"/>
            <w:gridSpan w:val="45"/>
            <w:tcBorders>
              <w:left w:val="nil"/>
              <w:right w:val="nil"/>
            </w:tcBorders>
            <w:vAlign w:val="center"/>
          </w:tcPr>
          <w:p w14:paraId="0D26245C" w14:textId="77777777" w:rsidR="00916395" w:rsidRPr="00EB16EC" w:rsidRDefault="00916395" w:rsidP="007E4924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i/>
                <w:iCs/>
                <w:color w:val="000000"/>
                <w:sz w:val="20"/>
                <w:szCs w:val="20"/>
                <w:cs/>
              </w:rPr>
              <w:t>(ล้านบาท)</w:t>
            </w:r>
          </w:p>
        </w:tc>
      </w:tr>
      <w:tr w:rsidR="00315D26" w:rsidRPr="00EB16EC" w14:paraId="102D8A45" w14:textId="77777777" w:rsidTr="007E4924">
        <w:trPr>
          <w:gridAfter w:val="2"/>
          <w:wAfter w:w="18" w:type="dxa"/>
          <w:trHeight w:val="23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EA6BA6" w14:textId="77777777" w:rsidR="00315D26" w:rsidRPr="00EB16EC" w:rsidRDefault="00315D26" w:rsidP="00315D26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center"/>
          </w:tcPr>
          <w:p w14:paraId="4E308DFB" w14:textId="48AC9081" w:rsidR="00315D26" w:rsidRPr="00EB16EC" w:rsidRDefault="00B95555" w:rsidP="00315D26">
            <w:pPr>
              <w:tabs>
                <w:tab w:val="decimal" w:pos="19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1,244.11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center"/>
          </w:tcPr>
          <w:p w14:paraId="37C3A562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center"/>
          </w:tcPr>
          <w:p w14:paraId="67AC7A37" w14:textId="52D30A5E" w:rsidR="00315D26" w:rsidRPr="00EB16EC" w:rsidRDefault="00A831D4" w:rsidP="00315D2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1,972.36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center"/>
          </w:tcPr>
          <w:p w14:paraId="5ED9731C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5721DEEC" w14:textId="78F06381" w:rsidR="00315D26" w:rsidRPr="00EB16EC" w:rsidRDefault="00AC41B2" w:rsidP="00315D26">
            <w:pPr>
              <w:tabs>
                <w:tab w:val="decimal" w:pos="375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20.31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center"/>
          </w:tcPr>
          <w:p w14:paraId="4971F733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342535D9" w14:textId="45FC7137" w:rsidR="00315D26" w:rsidRPr="00EB16EC" w:rsidRDefault="00A831D4" w:rsidP="00315D26">
            <w:pPr>
              <w:tabs>
                <w:tab w:val="decimal" w:pos="376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149.41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center"/>
          </w:tcPr>
          <w:p w14:paraId="128F82E7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269D8CD2" w14:textId="211715CC" w:rsidR="00315D26" w:rsidRPr="00EB16EC" w:rsidRDefault="00B95555" w:rsidP="00354CE4">
            <w:pPr>
              <w:tabs>
                <w:tab w:val="decimal" w:pos="492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1,057.98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center"/>
          </w:tcPr>
          <w:p w14:paraId="053010E9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20056C19" w14:textId="5AE9B099" w:rsidR="00315D26" w:rsidRPr="00EB16EC" w:rsidRDefault="00A831D4" w:rsidP="00315D2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788.29</w:t>
            </w: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  <w:vAlign w:val="center"/>
          </w:tcPr>
          <w:p w14:paraId="0B10D06E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1F18BB2B" w14:textId="78B8D80E" w:rsidR="00315D26" w:rsidRPr="00EB16EC" w:rsidRDefault="00AC41B2" w:rsidP="00315D26">
            <w:pPr>
              <w:tabs>
                <w:tab w:val="decimal" w:pos="352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149.14</w:t>
            </w: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center"/>
          </w:tcPr>
          <w:p w14:paraId="12D124BC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7C7AF80A" w14:textId="4753A638" w:rsidR="00315D26" w:rsidRPr="00EB16EC" w:rsidRDefault="00A831D4" w:rsidP="00315D26">
            <w:pPr>
              <w:tabs>
                <w:tab w:val="decimal" w:pos="352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221.9</w:t>
            </w:r>
            <w:r w:rsidR="00D60BD0" w:rsidRPr="00EB16EC"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center"/>
          </w:tcPr>
          <w:p w14:paraId="148A9D3C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24BEB52E" w14:textId="60D0037F" w:rsidR="00315D26" w:rsidRPr="00EB16EC" w:rsidRDefault="00B95555" w:rsidP="00315D26">
            <w:pPr>
              <w:tabs>
                <w:tab w:val="decimal" w:pos="318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center"/>
          </w:tcPr>
          <w:p w14:paraId="433969E5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center"/>
          </w:tcPr>
          <w:p w14:paraId="0CA05B46" w14:textId="64DA0527" w:rsidR="00315D26" w:rsidRPr="00EB16EC" w:rsidRDefault="00A831D4" w:rsidP="00315D26">
            <w:pPr>
              <w:tabs>
                <w:tab w:val="decimal" w:pos="36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center"/>
          </w:tcPr>
          <w:p w14:paraId="7EDA412D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160356C2" w14:textId="342A89F7" w:rsidR="00315D26" w:rsidRPr="00EB16EC" w:rsidRDefault="00B95555" w:rsidP="00315D26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2,471.54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center"/>
          </w:tcPr>
          <w:p w14:paraId="19240A40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16A9EE74" w14:textId="7B9713AE" w:rsidR="00315D26" w:rsidRPr="00EB16EC" w:rsidRDefault="00A831D4" w:rsidP="00315D26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3,132.0</w:t>
            </w:r>
            <w:r w:rsidR="00D60BD0" w:rsidRPr="00EB16EC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</w:p>
        </w:tc>
      </w:tr>
      <w:tr w:rsidR="00315D26" w:rsidRPr="00EB16EC" w14:paraId="4BBCB0D4" w14:textId="77777777" w:rsidTr="007E4924">
        <w:trPr>
          <w:gridAfter w:val="2"/>
          <w:wAfter w:w="1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1E4066" w14:textId="77777777" w:rsidR="00315D26" w:rsidRPr="00EB16EC" w:rsidRDefault="00315D26" w:rsidP="00315D26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995FE6" w14:textId="1F3080A7" w:rsidR="00315D26" w:rsidRPr="00EB16EC" w:rsidRDefault="00B95555" w:rsidP="00315D26">
            <w:pPr>
              <w:tabs>
                <w:tab w:val="decimal" w:pos="363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7C00C208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20B80C" w14:textId="6AF44EBD" w:rsidR="00315D26" w:rsidRPr="00EB16EC" w:rsidRDefault="00A831D4" w:rsidP="00315D26">
            <w:pPr>
              <w:tabs>
                <w:tab w:val="decimal" w:pos="43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36418A0A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5967C5" w14:textId="3DB8B6DE" w:rsidR="00315D26" w:rsidRPr="00EB16EC" w:rsidRDefault="00B95555" w:rsidP="00315D26">
            <w:pPr>
              <w:tabs>
                <w:tab w:val="decimal" w:pos="375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FEEA4A3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2F0AA3" w14:textId="1FE1C904" w:rsidR="00315D26" w:rsidRPr="00EB16EC" w:rsidRDefault="00A831D4" w:rsidP="00315D26">
            <w:pPr>
              <w:tabs>
                <w:tab w:val="decimal" w:pos="376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04B7C7CA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78492F" w14:textId="0DABF0A1" w:rsidR="00315D26" w:rsidRPr="00EB16EC" w:rsidRDefault="00B95555" w:rsidP="00354CE4">
            <w:pPr>
              <w:tabs>
                <w:tab w:val="decimal" w:pos="492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369C42E9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BFAD02" w14:textId="253B31DA" w:rsidR="00315D26" w:rsidRPr="00EB16EC" w:rsidRDefault="00A831D4" w:rsidP="00315D26">
            <w:pPr>
              <w:tabs>
                <w:tab w:val="decimal" w:pos="32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0B5CF2E8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DF6535" w14:textId="0A1AADE1" w:rsidR="00315D26" w:rsidRPr="00EB16EC" w:rsidRDefault="00B95555" w:rsidP="00315D26">
            <w:pPr>
              <w:tabs>
                <w:tab w:val="decimal" w:pos="352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46.24</w:t>
            </w: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203A5B34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C98F29" w14:textId="00E5C11E" w:rsidR="00315D26" w:rsidRPr="00EB16EC" w:rsidRDefault="00A831D4" w:rsidP="00315D26">
            <w:pPr>
              <w:tabs>
                <w:tab w:val="decimal" w:pos="352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41.3</w:t>
            </w:r>
            <w:r w:rsidR="00354CE4">
              <w:rPr>
                <w:rFonts w:ascii="Angsana New" w:hAnsi="Angsana New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44861DB7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2EDF34" w14:textId="677E1564" w:rsidR="00315D26" w:rsidRPr="00EB16EC" w:rsidRDefault="00B95555" w:rsidP="00315D26">
            <w:pPr>
              <w:tabs>
                <w:tab w:val="decimal" w:pos="30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(46.46)</w:t>
            </w: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6935B30B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228F14" w14:textId="55F677B8" w:rsidR="00315D26" w:rsidRPr="00EB16EC" w:rsidRDefault="00A831D4" w:rsidP="00315D26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(41.4</w:t>
            </w:r>
            <w:r w:rsidR="00354CE4">
              <w:rPr>
                <w:rFonts w:ascii="Angsana New" w:hAnsi="Angsana New"/>
                <w:color w:val="000000"/>
                <w:sz w:val="20"/>
                <w:szCs w:val="20"/>
              </w:rPr>
              <w:t>8</w:t>
            </w: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64D7C330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67E8DF" w14:textId="5EFB8918" w:rsidR="00315D26" w:rsidRPr="00EB16EC" w:rsidRDefault="00B95555" w:rsidP="00315D26">
            <w:pPr>
              <w:tabs>
                <w:tab w:val="decimal" w:pos="408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15D8415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A107FF" w14:textId="5F06CA1D" w:rsidR="00315D26" w:rsidRPr="00EB16EC" w:rsidRDefault="00D60BD0" w:rsidP="00315D26">
            <w:pPr>
              <w:tabs>
                <w:tab w:val="decimal" w:pos="408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315D26" w:rsidRPr="00EB16EC" w14:paraId="35351CC5" w14:textId="77777777" w:rsidTr="007E4924">
        <w:trPr>
          <w:gridAfter w:val="2"/>
          <w:wAfter w:w="1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D8A423" w14:textId="77777777" w:rsidR="00315D26" w:rsidRPr="00EB16EC" w:rsidRDefault="00315D26" w:rsidP="00315D2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1D9481" w14:textId="4875AA5F" w:rsidR="00315D26" w:rsidRPr="00EB16EC" w:rsidRDefault="00B95555" w:rsidP="00315D26">
            <w:pPr>
              <w:tabs>
                <w:tab w:val="decimal" w:pos="19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1,244.11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33D6DEC6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2D1776" w14:textId="1926E711" w:rsidR="00315D26" w:rsidRPr="00EB16EC" w:rsidRDefault="00A831D4" w:rsidP="00315D2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1,972.36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3DE9F949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0D432E" w14:textId="143B966D" w:rsidR="00315D26" w:rsidRPr="00EB16EC" w:rsidRDefault="00AC41B2" w:rsidP="00315D26">
            <w:pPr>
              <w:tabs>
                <w:tab w:val="decimal" w:pos="375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b/>
                <w:bCs/>
                <w:noProof/>
                <w:color w:val="000000"/>
                <w:sz w:val="20"/>
                <w:szCs w:val="20"/>
              </w:rPr>
              <w:t>20.53</w:t>
            </w: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1BD71780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AD5089" w14:textId="7075375F" w:rsidR="00315D26" w:rsidRPr="00EB16EC" w:rsidRDefault="00A831D4" w:rsidP="00315D26">
            <w:pPr>
              <w:tabs>
                <w:tab w:val="decimal" w:pos="376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149.59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04F752BE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2DF4A1" w14:textId="267E819E" w:rsidR="00315D26" w:rsidRPr="00EB16EC" w:rsidRDefault="00B95555" w:rsidP="00354CE4">
            <w:pPr>
              <w:tabs>
                <w:tab w:val="decimal" w:pos="492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1,057.98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410E8168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87401B" w14:textId="64910301" w:rsidR="00315D26" w:rsidRPr="00EB16EC" w:rsidRDefault="00A831D4" w:rsidP="00315D2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788.29</w:t>
            </w: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33B33708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5304F8" w14:textId="394EE392" w:rsidR="00315D26" w:rsidRPr="00EB16EC" w:rsidRDefault="00AC41B2" w:rsidP="00315D26">
            <w:pPr>
              <w:tabs>
                <w:tab w:val="decimal" w:pos="352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b/>
                <w:bCs/>
                <w:noProof/>
                <w:color w:val="000000"/>
                <w:sz w:val="20"/>
                <w:szCs w:val="20"/>
              </w:rPr>
              <w:t>195.38</w:t>
            </w: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74F2A0D7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1156F6" w14:textId="51B61B64" w:rsidR="00315D26" w:rsidRPr="00EB16EC" w:rsidRDefault="00A831D4" w:rsidP="00315D26">
            <w:pPr>
              <w:tabs>
                <w:tab w:val="decimal" w:pos="352"/>
              </w:tabs>
              <w:spacing w:line="240" w:lineRule="auto"/>
              <w:ind w:right="-106"/>
              <w:jc w:val="both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</w:t>
            </w:r>
            <w:r w:rsidR="00D60BD0" w:rsidRPr="00EB16E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63</w:t>
            </w:r>
            <w:r w:rsidRPr="00EB16E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.2</w:t>
            </w:r>
            <w:r w:rsidR="00354CE4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0341E2C7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A5A3BE" w14:textId="57FEF654" w:rsidR="00315D26" w:rsidRPr="00EB16EC" w:rsidRDefault="00B95555" w:rsidP="00315D26">
            <w:pPr>
              <w:tabs>
                <w:tab w:val="decimal" w:pos="305"/>
              </w:tabs>
              <w:spacing w:line="240" w:lineRule="auto"/>
              <w:ind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(46.46)</w:t>
            </w: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1A877364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6272C2" w14:textId="39B7CE28" w:rsidR="00315D26" w:rsidRPr="00EB16EC" w:rsidRDefault="00A831D4" w:rsidP="00315D26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(41.4</w:t>
            </w:r>
            <w:r w:rsidR="00354CE4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8</w:t>
            </w:r>
            <w:r w:rsidRPr="00EB16E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30D9557E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B19486" w14:textId="1B4401A2" w:rsidR="00315D26" w:rsidRPr="00EB16EC" w:rsidRDefault="00B95555" w:rsidP="00315D26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2,471.54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39B92AC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56C0F3" w14:textId="473B0D66" w:rsidR="00315D26" w:rsidRPr="00EB16EC" w:rsidRDefault="00D60BD0" w:rsidP="00315D26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3,132.02</w:t>
            </w:r>
          </w:p>
        </w:tc>
      </w:tr>
      <w:tr w:rsidR="00315D26" w:rsidRPr="00EB16EC" w14:paraId="4C5522B8" w14:textId="77777777" w:rsidTr="007E4924">
        <w:trPr>
          <w:gridAfter w:val="2"/>
          <w:wAfter w:w="1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9D7A05" w14:textId="77777777" w:rsidR="00315D26" w:rsidRPr="00EB16EC" w:rsidRDefault="00315D26" w:rsidP="00315D26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รายได้อื่น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5F0475" w14:textId="77777777" w:rsidR="00315D26" w:rsidRPr="00EB16EC" w:rsidRDefault="00315D26" w:rsidP="00315D26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553AD2E5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B98597" w14:textId="77777777" w:rsidR="00315D26" w:rsidRPr="00EB16EC" w:rsidRDefault="00315D26" w:rsidP="00315D26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0446C900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99C1FE" w14:textId="77777777" w:rsidR="00315D26" w:rsidRPr="00EB16EC" w:rsidRDefault="00315D26" w:rsidP="00315D26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7B40191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ACFEC6" w14:textId="77777777" w:rsidR="00315D26" w:rsidRPr="00EB16EC" w:rsidRDefault="00315D26" w:rsidP="00315D26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2AB6EFBC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17D83D" w14:textId="77777777" w:rsidR="00315D26" w:rsidRPr="00EB16EC" w:rsidRDefault="00315D26" w:rsidP="00354CE4">
            <w:pPr>
              <w:tabs>
                <w:tab w:val="decimal" w:pos="387"/>
                <w:tab w:val="decimal" w:pos="492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8CF66EF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ACE9AB" w14:textId="77777777" w:rsidR="00315D26" w:rsidRPr="00EB16EC" w:rsidRDefault="00315D26" w:rsidP="00315D2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4F8D0EED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8270B6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342AF56C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15FB16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394E6671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BCC2D0" w14:textId="77777777" w:rsidR="00315D26" w:rsidRPr="00EB16EC" w:rsidRDefault="00315D26" w:rsidP="00315D26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578A5D28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24BF30" w14:textId="77777777" w:rsidR="00315D26" w:rsidRPr="00EB16EC" w:rsidRDefault="00315D26" w:rsidP="00315D26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06C797B7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1403F3" w14:textId="79408E9F" w:rsidR="00315D26" w:rsidRPr="00EB16EC" w:rsidRDefault="00B95555" w:rsidP="00315D26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208.12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44E84B28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981B1E" w14:textId="1A1DEAD3" w:rsidR="00315D26" w:rsidRPr="00EB16EC" w:rsidRDefault="00D60BD0" w:rsidP="00315D26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101.20</w:t>
            </w:r>
          </w:p>
        </w:tc>
      </w:tr>
      <w:tr w:rsidR="00315D26" w:rsidRPr="00EB16EC" w14:paraId="6C7CB823" w14:textId="77777777" w:rsidTr="007E4924">
        <w:trPr>
          <w:gridAfter w:val="2"/>
          <w:wAfter w:w="1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21B7FE" w14:textId="77777777" w:rsidR="00315D26" w:rsidRPr="00EB16EC" w:rsidRDefault="00315D26" w:rsidP="00315D2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EB16E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รวมรายได้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1D9C9299" w14:textId="77777777" w:rsidR="00315D26" w:rsidRPr="00EB16EC" w:rsidRDefault="00315D26" w:rsidP="00315D26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1AB0ACDC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06E42D05" w14:textId="77777777" w:rsidR="00315D26" w:rsidRPr="00EB16EC" w:rsidRDefault="00315D26" w:rsidP="00315D26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7A9FDC06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61C8CFC2" w14:textId="77777777" w:rsidR="00315D26" w:rsidRPr="00EB16EC" w:rsidRDefault="00315D26" w:rsidP="00315D26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FD72FCC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2D519BA6" w14:textId="77777777" w:rsidR="00315D26" w:rsidRPr="00EB16EC" w:rsidRDefault="00315D26" w:rsidP="00315D26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2ECCF092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0735CC89" w14:textId="77777777" w:rsidR="00315D26" w:rsidRPr="00EB16EC" w:rsidRDefault="00315D26" w:rsidP="00354CE4">
            <w:pPr>
              <w:tabs>
                <w:tab w:val="decimal" w:pos="492"/>
                <w:tab w:val="left" w:pos="636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35F45FCA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7B0B8ED0" w14:textId="77777777" w:rsidR="00315D26" w:rsidRPr="00EB16EC" w:rsidRDefault="00315D26" w:rsidP="00315D2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0572B7E1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D04DF06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5EECAA11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3845338E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51D79F35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8039F2D" w14:textId="77777777" w:rsidR="00315D26" w:rsidRPr="00EB16EC" w:rsidRDefault="00315D26" w:rsidP="00315D26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1DFE62E8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432524CA" w14:textId="77777777" w:rsidR="00315D26" w:rsidRPr="00EB16EC" w:rsidRDefault="00315D26" w:rsidP="00315D26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0301304E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A6C86C" w14:textId="68AAF781" w:rsidR="00315D26" w:rsidRPr="00EB16EC" w:rsidRDefault="00B95555" w:rsidP="00315D26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2,679.66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1C63B7E6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92A2CF" w14:textId="2A42CAD3" w:rsidR="00315D26" w:rsidRPr="00EB16EC" w:rsidRDefault="00D60BD0" w:rsidP="00315D26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3,233.22</w:t>
            </w:r>
          </w:p>
        </w:tc>
      </w:tr>
      <w:tr w:rsidR="00315D26" w:rsidRPr="00EB16EC" w14:paraId="4F0D6B82" w14:textId="77777777" w:rsidTr="007E4924">
        <w:trPr>
          <w:gridAfter w:val="2"/>
          <w:wAfter w:w="18" w:type="dxa"/>
          <w:trHeight w:val="13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B107DC" w14:textId="77777777" w:rsidR="00315D26" w:rsidRPr="00EB16EC" w:rsidRDefault="00315D26" w:rsidP="00315D26">
            <w:pPr>
              <w:spacing w:line="240" w:lineRule="auto"/>
              <w:rPr>
                <w:rFonts w:ascii="Angsana New" w:hAnsi="Angsana New"/>
                <w:color w:val="000000"/>
                <w:sz w:val="14"/>
                <w:szCs w:val="14"/>
                <w:cs/>
                <w:lang w:val="en-GB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2D874130" w14:textId="77777777" w:rsidR="00315D26" w:rsidRPr="00EB16EC" w:rsidRDefault="00315D26" w:rsidP="00315D26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38DCA61B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03DD2138" w14:textId="77777777" w:rsidR="00315D26" w:rsidRPr="00EB16EC" w:rsidRDefault="00315D26" w:rsidP="00315D26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555018CA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7CD3E71A" w14:textId="77777777" w:rsidR="00315D26" w:rsidRPr="00EB16EC" w:rsidRDefault="00315D26" w:rsidP="00315D26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855DBF6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40E44E99" w14:textId="77777777" w:rsidR="00315D26" w:rsidRPr="00EB16EC" w:rsidRDefault="00315D26" w:rsidP="00F458E2">
            <w:pPr>
              <w:tabs>
                <w:tab w:val="decimal" w:pos="414"/>
                <w:tab w:val="left" w:pos="540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11A82272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7A3E213D" w14:textId="77777777" w:rsidR="00315D26" w:rsidRPr="00EB16EC" w:rsidRDefault="00315D26" w:rsidP="00354CE4">
            <w:pPr>
              <w:tabs>
                <w:tab w:val="decimal" w:pos="387"/>
                <w:tab w:val="decimal" w:pos="492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3C8E1958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326F2C4C" w14:textId="77777777" w:rsidR="00315D26" w:rsidRPr="00EB16EC" w:rsidRDefault="00315D26" w:rsidP="00315D2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6E032597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09C604B9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0CAFF238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4EC0CFC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7EBAF3B0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6523A677" w14:textId="77777777" w:rsidR="00315D26" w:rsidRPr="00EB16EC" w:rsidRDefault="00315D26" w:rsidP="00315D26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23B60311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18A062DE" w14:textId="77777777" w:rsidR="00315D26" w:rsidRPr="00EB16EC" w:rsidRDefault="00315D26" w:rsidP="00315D26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5BFDA142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2C204D2D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E3D75E9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46E15F2F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314145" w:rsidRPr="00EB16EC" w14:paraId="7FA2F6D4" w14:textId="77777777" w:rsidTr="007E4924">
        <w:trPr>
          <w:gridAfter w:val="2"/>
          <w:wAfter w:w="18" w:type="dxa"/>
          <w:trHeight w:val="13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C9B35B" w14:textId="29E41548" w:rsidR="00314145" w:rsidRPr="00EB16EC" w:rsidRDefault="00314145" w:rsidP="00315D26">
            <w:pPr>
              <w:spacing w:line="240" w:lineRule="auto"/>
              <w:rPr>
                <w:rFonts w:ascii="Angsana New" w:hAnsi="Angsana New"/>
                <w:color w:val="000000"/>
                <w:sz w:val="14"/>
                <w:szCs w:val="14"/>
                <w:cs/>
                <w:lang w:val="en-GB"/>
              </w:rPr>
            </w:pPr>
            <w:r w:rsidRPr="00EB16EC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การจำแนกรายได้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70F27CB4" w14:textId="77777777" w:rsidR="00314145" w:rsidRPr="00EB16EC" w:rsidRDefault="00314145" w:rsidP="00315D26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21A6ECA5" w14:textId="77777777" w:rsidR="00314145" w:rsidRPr="00EB16EC" w:rsidRDefault="00314145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1BD1351C" w14:textId="77777777" w:rsidR="00314145" w:rsidRPr="00EB16EC" w:rsidRDefault="00314145" w:rsidP="00315D26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43EF2B5E" w14:textId="77777777" w:rsidR="00314145" w:rsidRPr="00EB16EC" w:rsidRDefault="00314145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495F97D4" w14:textId="77777777" w:rsidR="00314145" w:rsidRPr="00EB16EC" w:rsidRDefault="00314145" w:rsidP="00315D26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3508252" w14:textId="77777777" w:rsidR="00314145" w:rsidRPr="00EB16EC" w:rsidRDefault="00314145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72A4699D" w14:textId="77777777" w:rsidR="00314145" w:rsidRPr="00EB16EC" w:rsidRDefault="00314145" w:rsidP="00F458E2">
            <w:pPr>
              <w:tabs>
                <w:tab w:val="decimal" w:pos="414"/>
                <w:tab w:val="left" w:pos="540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2874A68B" w14:textId="77777777" w:rsidR="00314145" w:rsidRPr="00EB16EC" w:rsidRDefault="00314145" w:rsidP="00315D2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E25FBBD" w14:textId="77777777" w:rsidR="00314145" w:rsidRPr="00EB16EC" w:rsidRDefault="00314145" w:rsidP="00354CE4">
            <w:pPr>
              <w:tabs>
                <w:tab w:val="decimal" w:pos="387"/>
                <w:tab w:val="decimal" w:pos="492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323741F3" w14:textId="77777777" w:rsidR="00314145" w:rsidRPr="00EB16EC" w:rsidRDefault="00314145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0CE9DB47" w14:textId="77777777" w:rsidR="00314145" w:rsidRPr="00EB16EC" w:rsidRDefault="00314145" w:rsidP="00315D2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028DD7A9" w14:textId="77777777" w:rsidR="00314145" w:rsidRPr="00EB16EC" w:rsidRDefault="00314145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6972FF6" w14:textId="77777777" w:rsidR="00314145" w:rsidRPr="00EB16EC" w:rsidRDefault="00314145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4117A15F" w14:textId="77777777" w:rsidR="00314145" w:rsidRPr="00EB16EC" w:rsidRDefault="00314145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4296A269" w14:textId="77777777" w:rsidR="00314145" w:rsidRPr="00EB16EC" w:rsidRDefault="00314145" w:rsidP="00315D26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27E17B60" w14:textId="77777777" w:rsidR="00314145" w:rsidRPr="00EB16EC" w:rsidRDefault="00314145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046D490" w14:textId="77777777" w:rsidR="00314145" w:rsidRPr="00EB16EC" w:rsidRDefault="00314145" w:rsidP="00315D26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0855651E" w14:textId="77777777" w:rsidR="00314145" w:rsidRPr="00EB16EC" w:rsidRDefault="00314145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4F14EA58" w14:textId="77777777" w:rsidR="00314145" w:rsidRPr="00EB16EC" w:rsidRDefault="00314145" w:rsidP="00315D26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706EFF84" w14:textId="77777777" w:rsidR="00314145" w:rsidRPr="00EB16EC" w:rsidRDefault="00314145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6D4D6B14" w14:textId="77777777" w:rsidR="00314145" w:rsidRPr="00EB16EC" w:rsidRDefault="00314145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4E11CF7B" w14:textId="77777777" w:rsidR="00314145" w:rsidRPr="00EB16EC" w:rsidRDefault="00314145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C518D35" w14:textId="77777777" w:rsidR="00314145" w:rsidRPr="00EB16EC" w:rsidRDefault="00314145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315D26" w:rsidRPr="00EB16EC" w14:paraId="7AAE784D" w14:textId="77777777" w:rsidTr="007E4924">
        <w:trPr>
          <w:gridAfter w:val="2"/>
          <w:wAfter w:w="18" w:type="dxa"/>
          <w:trHeight w:val="13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E24779" w14:textId="77777777" w:rsidR="00315D26" w:rsidRPr="00EB16EC" w:rsidRDefault="00315D26" w:rsidP="00315D2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EB16E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13DCC05B" w14:textId="77777777" w:rsidR="00315D26" w:rsidRPr="00EB16EC" w:rsidRDefault="00315D26" w:rsidP="00315D26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16CC1CE8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2F7DAC73" w14:textId="77777777" w:rsidR="00315D26" w:rsidRPr="00EB16EC" w:rsidRDefault="00315D26" w:rsidP="00315D26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034D8C27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1065583" w14:textId="77777777" w:rsidR="00315D26" w:rsidRPr="00EB16EC" w:rsidRDefault="00315D26" w:rsidP="00315D26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B0B55E9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7CEBBBE2" w14:textId="77777777" w:rsidR="00315D26" w:rsidRPr="00EB16EC" w:rsidRDefault="00315D26" w:rsidP="00315D26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A93D132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3CD745C" w14:textId="77777777" w:rsidR="00315D26" w:rsidRPr="00EB16EC" w:rsidRDefault="00315D26" w:rsidP="00354CE4">
            <w:pPr>
              <w:tabs>
                <w:tab w:val="decimal" w:pos="387"/>
                <w:tab w:val="decimal" w:pos="492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4BF5B760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2C88C26E" w14:textId="77777777" w:rsidR="00315D26" w:rsidRPr="00EB16EC" w:rsidRDefault="00315D26" w:rsidP="00315D2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1597C6A9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7AAD0CEB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5BD5972B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2C1539F1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455CACEA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0F626919" w14:textId="77777777" w:rsidR="00315D26" w:rsidRPr="00EB16EC" w:rsidRDefault="00315D26" w:rsidP="00315D26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4D66A0A0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752CEAF8" w14:textId="77777777" w:rsidR="00315D26" w:rsidRPr="00EB16EC" w:rsidRDefault="00315D26" w:rsidP="00315D26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573F2BEC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2D84D214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5B7C1ED5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43B7BBDA" w14:textId="77777777" w:rsidR="00315D26" w:rsidRPr="00EB16EC" w:rsidRDefault="00315D26" w:rsidP="00315D2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BF3A66" w:rsidRPr="00EB16EC" w14:paraId="0F465BC0" w14:textId="77777777" w:rsidTr="007E4924">
        <w:trPr>
          <w:gridAfter w:val="2"/>
          <w:wAfter w:w="18" w:type="dxa"/>
          <w:trHeight w:val="13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4A2793" w14:textId="77777777" w:rsidR="00BF3A66" w:rsidRPr="00EB16EC" w:rsidRDefault="00BF3A66" w:rsidP="00BF3A66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ณ</w:t>
            </w:r>
            <w:r w:rsidRPr="00EB16EC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EB16EC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เวลาใดเวลาหนึ่ง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center"/>
          </w:tcPr>
          <w:p w14:paraId="41DCE0C8" w14:textId="4F6A5CC8" w:rsidR="00BF3A66" w:rsidRPr="00EB16EC" w:rsidRDefault="00B95555" w:rsidP="00BF3A66">
            <w:pPr>
              <w:tabs>
                <w:tab w:val="decimal" w:pos="19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1,244.11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51A84334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center"/>
          </w:tcPr>
          <w:p w14:paraId="3F2706F8" w14:textId="273727CF" w:rsidR="00BF3A66" w:rsidRPr="00EB16EC" w:rsidRDefault="00BF3A66" w:rsidP="00BF3A66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1,972.36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57433335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48104D4C" w14:textId="229CEA32" w:rsidR="00BF3A66" w:rsidRPr="00EB16EC" w:rsidRDefault="00B95555" w:rsidP="00BF3A66">
            <w:pPr>
              <w:tabs>
                <w:tab w:val="decimal" w:pos="375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center"/>
          </w:tcPr>
          <w:p w14:paraId="34723CAB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1D8E40B8" w14:textId="66802333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center"/>
          </w:tcPr>
          <w:p w14:paraId="75558917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6D7924AC" w14:textId="0E79BF77" w:rsidR="00BF3A66" w:rsidRPr="00EB16EC" w:rsidRDefault="00B95555" w:rsidP="00354CE4">
            <w:pPr>
              <w:tabs>
                <w:tab w:val="decimal" w:pos="492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1,057.98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center"/>
          </w:tcPr>
          <w:p w14:paraId="5B80DB49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796962A5" w14:textId="6CEB7580" w:rsidR="00BF3A66" w:rsidRPr="00EB16EC" w:rsidRDefault="00BF3A66" w:rsidP="00BF3A6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788.29</w:t>
            </w: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  <w:vAlign w:val="center"/>
          </w:tcPr>
          <w:p w14:paraId="5AFA600E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5243ECB3" w14:textId="78176676" w:rsidR="00BF3A66" w:rsidRPr="00EB16EC" w:rsidRDefault="00782C5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84.88</w:t>
            </w: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center"/>
          </w:tcPr>
          <w:p w14:paraId="12DC7349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2E3F6C58" w14:textId="509924E7" w:rsidR="00BF3A66" w:rsidRPr="00EB16EC" w:rsidRDefault="00122F28" w:rsidP="00BF3A66">
            <w:pPr>
              <w:tabs>
                <w:tab w:val="decimal" w:pos="352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130.73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center"/>
          </w:tcPr>
          <w:p w14:paraId="522C47FB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07D24420" w14:textId="22D7B851" w:rsidR="00BF3A66" w:rsidRPr="00EB16EC" w:rsidRDefault="00CF2E7B" w:rsidP="00BF3A66">
            <w:pPr>
              <w:tabs>
                <w:tab w:val="decimal" w:pos="318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(21.50)</w:t>
            </w: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center"/>
          </w:tcPr>
          <w:p w14:paraId="288C2E3B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center"/>
          </w:tcPr>
          <w:p w14:paraId="24D66686" w14:textId="204BB9AF" w:rsidR="00BF3A66" w:rsidRPr="00EB16EC" w:rsidRDefault="00BF3A66" w:rsidP="00BF3A66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(27.15)</w:t>
            </w: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center"/>
          </w:tcPr>
          <w:p w14:paraId="5027FB65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28E42DEE" w14:textId="1A202B76" w:rsidR="00BF3A66" w:rsidRPr="00EB16EC" w:rsidRDefault="00782C5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2,365.47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center"/>
          </w:tcPr>
          <w:p w14:paraId="54C2CDF0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50635F28" w14:textId="3E6994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2,864.23</w:t>
            </w:r>
          </w:p>
        </w:tc>
      </w:tr>
      <w:tr w:rsidR="00BF3A66" w:rsidRPr="00EB16EC" w14:paraId="3205A5D8" w14:textId="77777777" w:rsidTr="007E4924">
        <w:trPr>
          <w:gridAfter w:val="2"/>
          <w:wAfter w:w="18" w:type="dxa"/>
          <w:trHeight w:val="13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3A7C8A" w14:textId="77777777" w:rsidR="00BF3A66" w:rsidRPr="00EB16EC" w:rsidRDefault="00BF3A66" w:rsidP="00BF3A66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ตลอดช่วงเวลาหนึ่ง</w:t>
            </w:r>
          </w:p>
        </w:tc>
        <w:tc>
          <w:tcPr>
            <w:tcW w:w="8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C87EEA" w14:textId="3E7645C4" w:rsidR="00BF3A66" w:rsidRPr="00EB16EC" w:rsidRDefault="00B95555" w:rsidP="00BF3A66">
            <w:pPr>
              <w:tabs>
                <w:tab w:val="decimal" w:pos="363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6DB9CD78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0C552E" w14:textId="09FEFDAE" w:rsidR="00BF3A66" w:rsidRPr="00EB16EC" w:rsidRDefault="00BF3A66" w:rsidP="00BF3A66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502C7E6E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FB2F0E" w14:textId="305E107A" w:rsidR="00BF3A66" w:rsidRPr="00EB16EC" w:rsidRDefault="00AC41B2" w:rsidP="00BF3A66">
            <w:pPr>
              <w:tabs>
                <w:tab w:val="decimal" w:pos="375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20.53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204917E9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2707BC" w14:textId="38CB3369" w:rsidR="00BF3A66" w:rsidRPr="00EB16EC" w:rsidRDefault="00BF3A66" w:rsidP="00BF3A66">
            <w:pPr>
              <w:tabs>
                <w:tab w:val="decimal" w:pos="376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149.59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076072B8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1DB1E5" w14:textId="6FB2E39D" w:rsidR="00BF3A66" w:rsidRPr="00EB16EC" w:rsidRDefault="00B95555" w:rsidP="00354CE4">
            <w:pPr>
              <w:tabs>
                <w:tab w:val="decimal" w:pos="492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003E68C0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4536F5" w14:textId="20079601" w:rsidR="00BF3A66" w:rsidRPr="00EB16EC" w:rsidRDefault="00BF3A66" w:rsidP="00BF3A66">
            <w:pPr>
              <w:tabs>
                <w:tab w:val="decimal" w:pos="34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7B5A5175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F3F8DA" w14:textId="2B37BF9F" w:rsidR="00BF3A66" w:rsidRPr="00EB16EC" w:rsidRDefault="00782C56" w:rsidP="00BF3A66">
            <w:pPr>
              <w:tabs>
                <w:tab w:val="decimal" w:pos="387"/>
              </w:tabs>
              <w:spacing w:line="240" w:lineRule="auto"/>
              <w:ind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110.50</w:t>
            </w: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749EAD11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625845" w14:textId="73A80E2D" w:rsidR="00BF3A66" w:rsidRPr="00EB16EC" w:rsidRDefault="00122F28" w:rsidP="00BF3A66">
            <w:pPr>
              <w:tabs>
                <w:tab w:val="decimal" w:pos="352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132.5</w:t>
            </w:r>
            <w:r w:rsidR="00DD56F1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05E1028C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2B602C" w14:textId="1B8416B9" w:rsidR="00BF3A66" w:rsidRPr="00EB16EC" w:rsidRDefault="00CF2E7B" w:rsidP="00BF3A66">
            <w:pPr>
              <w:tabs>
                <w:tab w:val="decimal" w:pos="318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(24.96)</w:t>
            </w: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2F152B03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1FE050" w14:textId="4CD68281" w:rsidR="00BF3A66" w:rsidRPr="00EB16EC" w:rsidRDefault="00BF3A66" w:rsidP="00BF3A66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(14.3</w:t>
            </w:r>
            <w:r w:rsidR="00DD56F1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13ED4F2E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0363B1" w14:textId="56763997" w:rsidR="00BF3A66" w:rsidRPr="00EB16EC" w:rsidRDefault="00782C5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106.07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271437D2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AE47CF" w14:textId="202F24AB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267.79</w:t>
            </w:r>
          </w:p>
        </w:tc>
      </w:tr>
      <w:tr w:rsidR="00BF3A66" w:rsidRPr="00EB16EC" w14:paraId="7181FB37" w14:textId="77777777" w:rsidTr="007E4924">
        <w:trPr>
          <w:gridAfter w:val="2"/>
          <w:wAfter w:w="18" w:type="dxa"/>
          <w:trHeight w:val="13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B81A8D" w14:textId="77777777" w:rsidR="00BF3A66" w:rsidRPr="00EB16EC" w:rsidRDefault="00BF3A66" w:rsidP="00BF3A6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EB16E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รวมรายได้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DF46D9" w14:textId="43A81791" w:rsidR="00BF3A66" w:rsidRPr="00EB16EC" w:rsidRDefault="00B95555" w:rsidP="00BF3A66">
            <w:pPr>
              <w:tabs>
                <w:tab w:val="decimal" w:pos="19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1,244.11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22ADD271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6F0A34" w14:textId="660E8C56" w:rsidR="00BF3A66" w:rsidRPr="00EB16EC" w:rsidRDefault="00BF3A66" w:rsidP="00BF3A66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1,972.36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1BE71581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30BA94" w14:textId="73B47F90" w:rsidR="00BF3A66" w:rsidRPr="00EB16EC" w:rsidRDefault="00AC41B2" w:rsidP="00BF3A66">
            <w:pPr>
              <w:tabs>
                <w:tab w:val="decimal" w:pos="375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20.53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7726E08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F41C2F" w14:textId="74C58B4E" w:rsidR="00BF3A66" w:rsidRPr="00EB16EC" w:rsidRDefault="00BF3A66" w:rsidP="00BF3A66">
            <w:pPr>
              <w:tabs>
                <w:tab w:val="decimal" w:pos="376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149.59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4EEA0F30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5595A8" w14:textId="6A9ACE75" w:rsidR="00BF3A66" w:rsidRPr="00EB16EC" w:rsidRDefault="00B95555" w:rsidP="00354CE4">
            <w:pPr>
              <w:tabs>
                <w:tab w:val="decimal" w:pos="492"/>
              </w:tabs>
              <w:spacing w:line="240" w:lineRule="auto"/>
              <w:ind w:left="-115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1,057.98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25B131D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F92B81" w14:textId="5E126A6B" w:rsidR="00BF3A66" w:rsidRPr="00EB16EC" w:rsidRDefault="00BF3A66" w:rsidP="00BF3A6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788.29</w:t>
            </w: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2406EA41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5572CA" w14:textId="7CE505BA" w:rsidR="00BF3A66" w:rsidRPr="00EB16EC" w:rsidRDefault="00AC41B2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b/>
                <w:bCs/>
                <w:noProof/>
                <w:color w:val="000000"/>
                <w:sz w:val="20"/>
                <w:szCs w:val="20"/>
              </w:rPr>
              <w:t>195.38</w:t>
            </w: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41218B8B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F33D5F" w14:textId="2E9AC749" w:rsidR="00BF3A66" w:rsidRPr="00EB16EC" w:rsidRDefault="00122F28" w:rsidP="00BF3A66">
            <w:pPr>
              <w:tabs>
                <w:tab w:val="decimal" w:pos="352"/>
              </w:tabs>
              <w:spacing w:line="240" w:lineRule="auto"/>
              <w:ind w:right="-106"/>
              <w:jc w:val="both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263.2</w:t>
            </w:r>
            <w:r w:rsidR="00DD56F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1486323E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4227FF" w14:textId="22A60461" w:rsidR="00BF3A66" w:rsidRPr="00EB16EC" w:rsidRDefault="00CF2E7B" w:rsidP="00BF3A66">
            <w:pPr>
              <w:tabs>
                <w:tab w:val="decimal" w:pos="318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(46.46)</w:t>
            </w: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340559AC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4DF506" w14:textId="6C74912D" w:rsidR="00BF3A66" w:rsidRPr="00EB16EC" w:rsidRDefault="00BF3A66" w:rsidP="00BF3A66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(41.4</w:t>
            </w:r>
            <w:r w:rsidR="00DD56F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8</w:t>
            </w:r>
            <w:r w:rsidRPr="00EB16E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65BDC357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FBCA7B" w14:textId="69783165" w:rsidR="00BF3A66" w:rsidRPr="00EB16EC" w:rsidRDefault="00CF2E7B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2,471.54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45939D69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0A9EFC" w14:textId="5FBDCA98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3,132.02</w:t>
            </w:r>
          </w:p>
        </w:tc>
      </w:tr>
      <w:tr w:rsidR="00BF3A66" w:rsidRPr="00EB16EC" w14:paraId="7CD6218F" w14:textId="77777777" w:rsidTr="007E4924">
        <w:trPr>
          <w:gridAfter w:val="1"/>
          <w:wAfter w:w="11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8F6CBC" w14:textId="77777777" w:rsidR="00BF3A66" w:rsidRPr="00EB16EC" w:rsidRDefault="00BF3A66" w:rsidP="00BF3A66">
            <w:pPr>
              <w:spacing w:line="240" w:lineRule="auto"/>
              <w:rPr>
                <w:rFonts w:ascii="Angsana New" w:hAnsi="Angsana New"/>
                <w:color w:val="000000"/>
                <w:spacing w:val="-4"/>
                <w:sz w:val="14"/>
                <w:szCs w:val="14"/>
                <w:cs/>
                <w:lang w:val="en-GB"/>
              </w:rPr>
            </w:pP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734B3698" w14:textId="77777777" w:rsidR="00BF3A66" w:rsidRPr="00EB16EC" w:rsidRDefault="00BF3A66" w:rsidP="00BF3A66">
            <w:pPr>
              <w:tabs>
                <w:tab w:val="decimal" w:pos="2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277A5E4E" w14:textId="77777777" w:rsidR="00BF3A66" w:rsidRPr="00EB16EC" w:rsidRDefault="00BF3A66" w:rsidP="00BF3A6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C809E32" w14:textId="77777777" w:rsidR="00BF3A66" w:rsidRPr="00EB16EC" w:rsidRDefault="00BF3A66" w:rsidP="00BF3A66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0D419F10" w14:textId="77777777" w:rsidR="00BF3A66" w:rsidRPr="00EB16EC" w:rsidRDefault="00BF3A66" w:rsidP="00BF3A6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7FD373" w14:textId="77777777" w:rsidR="00BF3A66" w:rsidRPr="00EB16EC" w:rsidRDefault="00BF3A66" w:rsidP="00BF3A66">
            <w:pPr>
              <w:tabs>
                <w:tab w:val="decimal" w:pos="177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27DFA3D1" w14:textId="77777777" w:rsidR="00BF3A66" w:rsidRPr="00EB16EC" w:rsidRDefault="00BF3A66" w:rsidP="00BF3A6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9C55E0" w14:textId="77777777" w:rsidR="00BF3A66" w:rsidRPr="00EB16EC" w:rsidRDefault="00BF3A66" w:rsidP="00BF3A66">
            <w:pPr>
              <w:tabs>
                <w:tab w:val="decimal" w:pos="253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0D97611F" w14:textId="77777777" w:rsidR="00BF3A66" w:rsidRPr="00EB16EC" w:rsidRDefault="00BF3A66" w:rsidP="00BF3A66">
            <w:pPr>
              <w:tabs>
                <w:tab w:val="decimal" w:pos="17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375A793" w14:textId="77777777" w:rsidR="00BF3A66" w:rsidRPr="00EB16EC" w:rsidRDefault="00BF3A66" w:rsidP="00BF3A66">
            <w:pPr>
              <w:tabs>
                <w:tab w:val="decimal" w:pos="17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53AA668D" w14:textId="77777777" w:rsidR="00BF3A66" w:rsidRPr="00EB16EC" w:rsidRDefault="00BF3A66" w:rsidP="00BF3A6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B2D193F" w14:textId="77777777" w:rsidR="00BF3A66" w:rsidRPr="00EB16EC" w:rsidRDefault="00BF3A66" w:rsidP="00BF3A66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1C2E608D" w14:textId="77777777" w:rsidR="00BF3A66" w:rsidRPr="00EB16EC" w:rsidRDefault="00BF3A66" w:rsidP="00BF3A6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A3AD2D2" w14:textId="77777777" w:rsidR="00BF3A66" w:rsidRPr="00EB16EC" w:rsidRDefault="00BF3A66" w:rsidP="00BF3A66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7DB694B5" w14:textId="77777777" w:rsidR="00BF3A66" w:rsidRPr="00EB16EC" w:rsidRDefault="00BF3A66" w:rsidP="00BF3A6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73DC76" w14:textId="77777777" w:rsidR="00BF3A66" w:rsidRPr="00EB16EC" w:rsidRDefault="00BF3A66" w:rsidP="00BF3A66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57DD8CAF" w14:textId="77777777" w:rsidR="00BF3A66" w:rsidRPr="00EB16EC" w:rsidRDefault="00BF3A66" w:rsidP="00BF3A6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6AEC0A" w14:textId="77777777" w:rsidR="00BF3A66" w:rsidRPr="00EB16EC" w:rsidRDefault="00BF3A66" w:rsidP="00BF3A66">
            <w:pPr>
              <w:tabs>
                <w:tab w:val="decimal" w:pos="9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45EE2D00" w14:textId="77777777" w:rsidR="00BF3A66" w:rsidRPr="00EB16EC" w:rsidRDefault="00BF3A66" w:rsidP="00BF3A6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D412C05" w14:textId="77777777" w:rsidR="00BF3A66" w:rsidRPr="00EB16EC" w:rsidRDefault="00BF3A66" w:rsidP="00BF3A66">
            <w:pPr>
              <w:tabs>
                <w:tab w:val="decimal" w:pos="177"/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28429F8C" w14:textId="77777777" w:rsidR="00BF3A66" w:rsidRPr="00EB16EC" w:rsidRDefault="00BF3A66" w:rsidP="00BF3A6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EF8EA2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73FAF58" w14:textId="77777777" w:rsidR="00BF3A66" w:rsidRPr="00EB16EC" w:rsidRDefault="00BF3A66" w:rsidP="00BF3A6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36C2A6" w14:textId="77777777" w:rsidR="00BF3A66" w:rsidRPr="00EB16EC" w:rsidRDefault="00BF3A66" w:rsidP="00BF3A6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BF3A66" w:rsidRPr="00EB16EC" w14:paraId="6A01CDE7" w14:textId="77777777" w:rsidTr="007E4924">
        <w:trPr>
          <w:gridAfter w:val="1"/>
          <w:wAfter w:w="11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D26130" w14:textId="77777777" w:rsidR="00BF3A66" w:rsidRPr="00EB16EC" w:rsidRDefault="00BF3A66" w:rsidP="00BF3A66">
            <w:pPr>
              <w:spacing w:line="240" w:lineRule="auto"/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EB16EC"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  <w:t>กำไร (ขาดทุน) จากส่วนงานที่</w:t>
            </w:r>
            <w:r w:rsidRPr="00EB16EC">
              <w:rPr>
                <w:rFonts w:ascii="Angsana New" w:hAnsi="Angsana New" w:hint="cs"/>
                <w:color w:val="000000"/>
                <w:spacing w:val="-4"/>
                <w:sz w:val="20"/>
                <w:szCs w:val="20"/>
                <w:cs/>
                <w:lang w:val="en-GB"/>
              </w:rPr>
              <w:t>ร</w:t>
            </w:r>
            <w:r w:rsidRPr="00EB16EC"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  <w:t>ายงาน</w:t>
            </w: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4AE73A31" w14:textId="632E730D" w:rsidR="00BF3A66" w:rsidRPr="00EB16EC" w:rsidRDefault="00CF2E7B" w:rsidP="00BF3A66">
            <w:pPr>
              <w:tabs>
                <w:tab w:val="decimal" w:pos="2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72.77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23B035C8" w14:textId="77777777" w:rsidR="00BF3A66" w:rsidRPr="00EB16EC" w:rsidRDefault="00BF3A66" w:rsidP="00BF3A6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3A0BF42D" w14:textId="5C7C19C1" w:rsidR="00BF3A66" w:rsidRPr="00EB16EC" w:rsidRDefault="00BF3A66" w:rsidP="00BF3A66">
            <w:pPr>
              <w:tabs>
                <w:tab w:val="decimal" w:pos="438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228.63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77A336DD" w14:textId="77777777" w:rsidR="00BF3A66" w:rsidRPr="00EB16EC" w:rsidRDefault="00BF3A66" w:rsidP="00BF3A6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4B7CB84B" w14:textId="39E73355" w:rsidR="00BF3A66" w:rsidRPr="00EB16EC" w:rsidRDefault="00CF2E7B" w:rsidP="00BF3A66">
            <w:pPr>
              <w:tabs>
                <w:tab w:val="decimal" w:pos="375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4.50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0AB6E067" w14:textId="77777777" w:rsidR="00BF3A66" w:rsidRPr="00EB16EC" w:rsidRDefault="00BF3A66" w:rsidP="00BF3A6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24CB8A04" w14:textId="5EBFAFD8" w:rsidR="00BF3A66" w:rsidRPr="00EB16EC" w:rsidRDefault="00BF3A66" w:rsidP="00BF3A66">
            <w:pPr>
              <w:tabs>
                <w:tab w:val="decimal" w:pos="376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8.57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2F7A7094" w14:textId="77777777" w:rsidR="00BF3A66" w:rsidRPr="00EB16EC" w:rsidRDefault="00BF3A66" w:rsidP="00BF3A66">
            <w:pPr>
              <w:tabs>
                <w:tab w:val="decimal" w:pos="17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073DAF4B" w14:textId="510090DB" w:rsidR="00BF3A66" w:rsidRPr="00EB16EC" w:rsidRDefault="00CF2E7B" w:rsidP="00354CE4">
            <w:pPr>
              <w:tabs>
                <w:tab w:val="decimal" w:pos="492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45.45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47A7555" w14:textId="77777777" w:rsidR="00BF3A66" w:rsidRPr="00EB16EC" w:rsidRDefault="00BF3A66" w:rsidP="00BF3A6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48F43AB6" w14:textId="3EE7904B" w:rsidR="00BF3A66" w:rsidRPr="00EB16EC" w:rsidRDefault="00BF3A66" w:rsidP="00BF3A6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(14.92)</w:t>
            </w: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5C7D231E" w14:textId="77777777" w:rsidR="00BF3A66" w:rsidRPr="00EB16EC" w:rsidRDefault="00BF3A66" w:rsidP="00BF3A6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47B92F48" w14:textId="3BB20005" w:rsidR="00BF3A66" w:rsidRPr="00EB16EC" w:rsidRDefault="00CF2E7B" w:rsidP="00BF3A66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(53.35)</w:t>
            </w: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2657C0E3" w14:textId="77777777" w:rsidR="00BF3A66" w:rsidRPr="00EB16EC" w:rsidRDefault="00BF3A66" w:rsidP="00BF3A6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0F8F953E" w14:textId="50C69E66" w:rsidR="00BF3A66" w:rsidRPr="00EB16EC" w:rsidRDefault="00BF3A66" w:rsidP="00BF3A66">
            <w:pPr>
              <w:tabs>
                <w:tab w:val="decimal" w:pos="352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(88.48)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125D17A9" w14:textId="77777777" w:rsidR="00BF3A66" w:rsidRPr="00EB16EC" w:rsidRDefault="00BF3A66" w:rsidP="00BF3A6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8616159" w14:textId="2B30D100" w:rsidR="00BF3A66" w:rsidRPr="00EB16EC" w:rsidRDefault="00CF2E7B" w:rsidP="00BF3A66">
            <w:pPr>
              <w:tabs>
                <w:tab w:val="decimal" w:pos="30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(227.69)</w:t>
            </w: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6AE05A96" w14:textId="77777777" w:rsidR="00BF3A66" w:rsidRPr="00EB16EC" w:rsidRDefault="00BF3A66" w:rsidP="00BF3A6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3C0022BB" w14:textId="291496DA" w:rsidR="00BF3A66" w:rsidRPr="00EB16EC" w:rsidRDefault="00BF3A66" w:rsidP="00BF3A66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(76.79)</w:t>
            </w: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6C412BAF" w14:textId="77777777" w:rsidR="00BF3A66" w:rsidRPr="00EB16EC" w:rsidRDefault="00BF3A66" w:rsidP="00BF3A6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B35CAEB" w14:textId="7D57EB70" w:rsidR="00BF3A66" w:rsidRPr="00EB16EC" w:rsidRDefault="00CF2E7B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(158.32)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9B65409" w14:textId="77777777" w:rsidR="00BF3A66" w:rsidRPr="00EB16EC" w:rsidRDefault="00BF3A66" w:rsidP="00BF3A6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62C2E616" w14:textId="5EE545EF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57.01</w:t>
            </w:r>
          </w:p>
        </w:tc>
      </w:tr>
      <w:tr w:rsidR="00BF3A66" w:rsidRPr="00EB16EC" w14:paraId="144D4DDD" w14:textId="77777777" w:rsidTr="007E4924">
        <w:trPr>
          <w:gridAfter w:val="1"/>
          <w:wAfter w:w="11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45170B" w14:textId="77777777" w:rsidR="00BF3A66" w:rsidRPr="00EB16EC" w:rsidRDefault="00BF3A66" w:rsidP="00BF3A66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รายได้อื่น</w:t>
            </w: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0F91F211" w14:textId="29F50885" w:rsidR="00BF3A66" w:rsidRPr="00EB16EC" w:rsidRDefault="00BF3A66" w:rsidP="00BF3A66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6D002D52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3AD79701" w14:textId="77777777" w:rsidR="00BF3A66" w:rsidRPr="00EB16EC" w:rsidRDefault="00BF3A66" w:rsidP="00BF3A66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7BC8D0B6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61FBBDAB" w14:textId="77777777" w:rsidR="00BF3A66" w:rsidRPr="00EB16EC" w:rsidRDefault="00BF3A66" w:rsidP="00BF3A66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11A8242A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7A8006F7" w14:textId="77777777" w:rsidR="00BF3A66" w:rsidRPr="00EB16EC" w:rsidRDefault="00BF3A66" w:rsidP="00BF3A66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1C983C46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74D1DBA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047A2950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D8F9324" w14:textId="77777777" w:rsidR="00BF3A66" w:rsidRPr="00EB16EC" w:rsidRDefault="00BF3A66" w:rsidP="00BF3A6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680CA4F1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48209BB9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2602F0CF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9DCFE8E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0E1E60C2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3E72BDC8" w14:textId="77777777" w:rsidR="00BF3A66" w:rsidRPr="00EB16EC" w:rsidRDefault="00BF3A66" w:rsidP="00BF3A66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52E76A30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12E186B0" w14:textId="77777777" w:rsidR="00BF3A66" w:rsidRPr="00EB16EC" w:rsidRDefault="00BF3A66" w:rsidP="00BF3A66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70F8B9D8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FE7E3F" w14:textId="7B2F83EC" w:rsidR="00BF3A66" w:rsidRPr="00EB16EC" w:rsidRDefault="00CF2E7B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208.12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0E3DE439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690E0F" w14:textId="24754149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101.20</w:t>
            </w:r>
          </w:p>
        </w:tc>
      </w:tr>
      <w:tr w:rsidR="00BF3A66" w:rsidRPr="00EB16EC" w14:paraId="38F729D8" w14:textId="77777777" w:rsidTr="007E4924">
        <w:trPr>
          <w:gridAfter w:val="1"/>
          <w:wAfter w:w="11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B0C6DD" w14:textId="77777777" w:rsidR="00BF3A66" w:rsidRPr="00EB16EC" w:rsidRDefault="00BF3A66" w:rsidP="00BF3A66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รวมกำไร</w:t>
            </w:r>
            <w:r w:rsidRPr="00EB16EC">
              <w:rPr>
                <w:rFonts w:ascii="Angsana New" w:hAnsi="Angsana New"/>
                <w:color w:val="000000"/>
                <w:sz w:val="20"/>
                <w:szCs w:val="20"/>
                <w:cs/>
              </w:rPr>
              <w:t>จากส่วนงาน</w:t>
            </w:r>
            <w:r w:rsidRPr="00EB16EC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ที่รายงาน</w:t>
            </w: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3CC9F33D" w14:textId="77777777" w:rsidR="00BF3A66" w:rsidRPr="00EB16EC" w:rsidRDefault="00BF3A66" w:rsidP="00BF3A66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2A8534D1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5347FE9B" w14:textId="77777777" w:rsidR="00BF3A66" w:rsidRPr="00EB16EC" w:rsidRDefault="00BF3A66" w:rsidP="00BF3A66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0BFF617E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F4BE8CD" w14:textId="77777777" w:rsidR="00BF3A66" w:rsidRPr="00EB16EC" w:rsidRDefault="00BF3A66" w:rsidP="00BF3A66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E2EEBFE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69206236" w14:textId="77777777" w:rsidR="00BF3A66" w:rsidRPr="00EB16EC" w:rsidRDefault="00BF3A66" w:rsidP="00BF3A66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1A64A409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21F5AEC2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93E18DF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0E4D1F65" w14:textId="77777777" w:rsidR="00BF3A66" w:rsidRPr="00EB16EC" w:rsidRDefault="00BF3A66" w:rsidP="00BF3A6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3FBA2D40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6466B5A2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5352E955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2ECE47C8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3AA49EB2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868E0BD" w14:textId="77777777" w:rsidR="00BF3A66" w:rsidRPr="00EB16EC" w:rsidRDefault="00BF3A66" w:rsidP="00BF3A66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4A8296D7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0EE18A54" w14:textId="77777777" w:rsidR="00BF3A66" w:rsidRPr="00EB16EC" w:rsidRDefault="00BF3A66" w:rsidP="00BF3A66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7D847248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213615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5E249C44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8BD856" w14:textId="7FAF4894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BF3A66" w:rsidRPr="00EB16EC" w14:paraId="4FE2201E" w14:textId="77777777" w:rsidTr="007E4924">
        <w:trPr>
          <w:trHeight w:val="254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0D0BB2" w14:textId="356EC10C" w:rsidR="00BF3A66" w:rsidRPr="00EB16EC" w:rsidRDefault="00BF3A66" w:rsidP="00BF3A66">
            <w:pPr>
              <w:spacing w:line="240" w:lineRule="auto"/>
              <w:ind w:left="189" w:hanging="189"/>
              <w:jc w:val="lef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 xml:space="preserve">   ก่อนต้นทุน</w:t>
            </w:r>
            <w:r w:rsidR="00DD56F1">
              <w:rPr>
                <w:rFonts w:ascii="Angsana New" w:hAnsi="Angsana New" w:hint="cs"/>
                <w:color w:val="000000"/>
                <w:sz w:val="20"/>
                <w:szCs w:val="20"/>
                <w:cs/>
                <w:lang w:val="en-GB"/>
              </w:rPr>
              <w:t>ทาง</w:t>
            </w:r>
            <w:r w:rsidRPr="00EB16EC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การเงินและภาษีเงินได้</w:t>
            </w: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7886AFC2" w14:textId="77777777" w:rsidR="00BF3A66" w:rsidRPr="00EB16EC" w:rsidRDefault="00BF3A66" w:rsidP="00BF3A66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6211AEAB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5B66C670" w14:textId="77777777" w:rsidR="00BF3A66" w:rsidRPr="00EB16EC" w:rsidRDefault="00BF3A66" w:rsidP="00BF3A6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10D79B3F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3A6B6A39" w14:textId="77777777" w:rsidR="00BF3A66" w:rsidRPr="00EB16EC" w:rsidRDefault="00BF3A66" w:rsidP="00BF3A66">
            <w:pPr>
              <w:tabs>
                <w:tab w:val="decimal" w:pos="328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45D6D83C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E32533B" w14:textId="77777777" w:rsidR="00BF3A66" w:rsidRPr="00EB16EC" w:rsidRDefault="00BF3A66" w:rsidP="00BF3A66">
            <w:pPr>
              <w:tabs>
                <w:tab w:val="decimal" w:pos="328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4BAFEBAE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36F1459B" w14:textId="77777777" w:rsidR="00BF3A66" w:rsidRPr="00EB16EC" w:rsidRDefault="00BF3A66" w:rsidP="00BF3A6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1082B84" w14:textId="77777777" w:rsidR="00BF3A66" w:rsidRPr="00EB16EC" w:rsidRDefault="00BF3A66" w:rsidP="00BF3A66">
            <w:pPr>
              <w:tabs>
                <w:tab w:val="decimal" w:pos="34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17A497D" w14:textId="77777777" w:rsidR="00BF3A66" w:rsidRPr="00EB16EC" w:rsidRDefault="00BF3A66" w:rsidP="00BF3A6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1B61EE6B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7044695" w14:textId="77777777" w:rsidR="00BF3A66" w:rsidRPr="00EB16EC" w:rsidRDefault="00BF3A66" w:rsidP="00BF3A66">
            <w:pPr>
              <w:tabs>
                <w:tab w:val="decimal" w:pos="352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1A146F17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CF6783C" w14:textId="77777777" w:rsidR="00BF3A66" w:rsidRPr="00EB16EC" w:rsidRDefault="00BF3A66" w:rsidP="00BF3A66">
            <w:pPr>
              <w:tabs>
                <w:tab w:val="decimal" w:pos="352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366F5616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68465DFC" w14:textId="77777777" w:rsidR="00BF3A66" w:rsidRPr="00EB16EC" w:rsidRDefault="00BF3A66" w:rsidP="00BF3A66">
            <w:pPr>
              <w:tabs>
                <w:tab w:val="decimal" w:pos="30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6E907E23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3843ECA4" w14:textId="77777777" w:rsidR="00BF3A66" w:rsidRPr="00EB16EC" w:rsidRDefault="00BF3A66" w:rsidP="00BF3A66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20DA2706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6C17C3AE" w14:textId="545B9775" w:rsidR="00BF3A66" w:rsidRPr="00EB16EC" w:rsidRDefault="00CF2E7B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49.80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6BAD462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gridSpan w:val="3"/>
            <w:tcBorders>
              <w:left w:val="nil"/>
              <w:right w:val="nil"/>
            </w:tcBorders>
            <w:vAlign w:val="bottom"/>
          </w:tcPr>
          <w:p w14:paraId="28729C47" w14:textId="5D4A1FB5" w:rsidR="00BF3A66" w:rsidRPr="00EB16EC" w:rsidRDefault="00CF2E7B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158.21</w:t>
            </w:r>
          </w:p>
        </w:tc>
      </w:tr>
      <w:tr w:rsidR="00BF3A66" w:rsidRPr="00EB16EC" w14:paraId="77F0FD4E" w14:textId="77777777" w:rsidTr="007E4924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F6EDF3" w14:textId="77777777" w:rsidR="00BF3A66" w:rsidRPr="00EB16EC" w:rsidRDefault="00BF3A66" w:rsidP="00BF3A66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ต้นทุนทางการเงิน</w:t>
            </w: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0C134EF5" w14:textId="77777777" w:rsidR="00BF3A66" w:rsidRPr="00EB16EC" w:rsidRDefault="00BF3A66" w:rsidP="00BF3A66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5BC8D203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422DA218" w14:textId="77777777" w:rsidR="00BF3A66" w:rsidRPr="00EB16EC" w:rsidRDefault="00BF3A66" w:rsidP="00BF3A66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6BB046DC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649B6573" w14:textId="77777777" w:rsidR="00BF3A66" w:rsidRPr="00EB16EC" w:rsidRDefault="00BF3A66" w:rsidP="00BF3A66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388FCC9D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7FA962B8" w14:textId="77777777" w:rsidR="00BF3A66" w:rsidRPr="00EB16EC" w:rsidRDefault="00BF3A66" w:rsidP="00BF3A66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203D3C2F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683A9CFB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2BA53515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7BF22FAE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151C2A3D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748D1BBB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646DD044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63DB99F1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7AAD9933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70DB33E2" w14:textId="77777777" w:rsidR="00BF3A66" w:rsidRPr="00EB16EC" w:rsidRDefault="00BF3A66" w:rsidP="00BF3A66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246256C5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6BA78C2B" w14:textId="77777777" w:rsidR="00BF3A66" w:rsidRPr="00EB16EC" w:rsidRDefault="00BF3A66" w:rsidP="00BF3A66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15B94E33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00F9C8AF" w14:textId="0903C912" w:rsidR="00BF3A66" w:rsidRPr="00EB16EC" w:rsidRDefault="00CF2E7B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(54.50)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09948000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gridSpan w:val="3"/>
            <w:tcBorders>
              <w:left w:val="nil"/>
              <w:right w:val="nil"/>
            </w:tcBorders>
            <w:vAlign w:val="bottom"/>
          </w:tcPr>
          <w:p w14:paraId="20FF29BD" w14:textId="3E115E28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(61.43)</w:t>
            </w:r>
          </w:p>
        </w:tc>
      </w:tr>
      <w:tr w:rsidR="00BF3A66" w:rsidRPr="00EB16EC" w14:paraId="49A8FD79" w14:textId="77777777" w:rsidTr="007E4924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328006" w14:textId="77777777" w:rsidR="00BF3A66" w:rsidRPr="00EB16EC" w:rsidRDefault="00BF3A66" w:rsidP="00BF3A66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ส่วนแบ่งกำไรจากเงินลงทุนในบริษัทร่วม</w:t>
            </w: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736650F3" w14:textId="77777777" w:rsidR="00BF3A66" w:rsidRPr="00EB16EC" w:rsidRDefault="00BF3A66" w:rsidP="00BF3A66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373C7456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2547DD09" w14:textId="77777777" w:rsidR="00BF3A66" w:rsidRPr="00EB16EC" w:rsidRDefault="00BF3A66" w:rsidP="00BF3A66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50F77B49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41417144" w14:textId="77777777" w:rsidR="00BF3A66" w:rsidRPr="00EB16EC" w:rsidRDefault="00BF3A66" w:rsidP="00BF3A66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06A31E11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3AC515EB" w14:textId="77777777" w:rsidR="00BF3A66" w:rsidRPr="00EB16EC" w:rsidRDefault="00BF3A66" w:rsidP="00BF3A66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35E6A480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6C418AF4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297CA548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2DDD91B3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282B5200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20F598E7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08F793AA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CE887A6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1FA8A933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246FBE5B" w14:textId="77777777" w:rsidR="00BF3A66" w:rsidRPr="00EB16EC" w:rsidRDefault="00BF3A66" w:rsidP="00BF3A66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6DE65EB4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39CC21B1" w14:textId="77777777" w:rsidR="00BF3A66" w:rsidRPr="00EB16EC" w:rsidRDefault="00BF3A66" w:rsidP="00BF3A66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67355858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8B0808" w14:textId="16DAF05F" w:rsidR="00BF3A66" w:rsidRPr="00EB16EC" w:rsidRDefault="00CF2E7B" w:rsidP="00BF3A66">
            <w:pPr>
              <w:tabs>
                <w:tab w:val="decimal" w:pos="387"/>
              </w:tabs>
              <w:spacing w:line="240" w:lineRule="auto"/>
              <w:ind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22.48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4BFC923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942054" w14:textId="12EAA3DB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18.31</w:t>
            </w:r>
          </w:p>
        </w:tc>
      </w:tr>
      <w:tr w:rsidR="00BF3A66" w:rsidRPr="00EB16EC" w14:paraId="24CFC318" w14:textId="77777777" w:rsidTr="007E4924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10E551" w14:textId="77777777" w:rsidR="00BF3A66" w:rsidRPr="00EB16EC" w:rsidRDefault="00BF3A66" w:rsidP="00BF3A6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B16E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14:paraId="6A3A56E0" w14:textId="77777777" w:rsidR="00BF3A66" w:rsidRPr="00EB16EC" w:rsidRDefault="00BF3A66" w:rsidP="00BF3A66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5B23B25B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037E24E1" w14:textId="77777777" w:rsidR="00BF3A66" w:rsidRPr="00EB16EC" w:rsidRDefault="00BF3A66" w:rsidP="00BF3A66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19597AB9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8C5BA6A" w14:textId="77777777" w:rsidR="00BF3A66" w:rsidRPr="00EB16EC" w:rsidRDefault="00BF3A66" w:rsidP="00BF3A66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48D389D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68C1E382" w14:textId="77777777" w:rsidR="00BF3A66" w:rsidRPr="00EB16EC" w:rsidRDefault="00BF3A66" w:rsidP="00BF3A66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141D175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050D708A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FA31B7F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F62CE45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6C902613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71118E27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498753B2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67A2B24C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679EF742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8807D29" w14:textId="77777777" w:rsidR="00BF3A66" w:rsidRPr="00EB16EC" w:rsidRDefault="00BF3A66" w:rsidP="00BF3A66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544E7419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60C8B3A1" w14:textId="77777777" w:rsidR="00BF3A66" w:rsidRPr="00EB16EC" w:rsidRDefault="00BF3A66" w:rsidP="00BF3A66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0EA00B72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E3D3BB" w14:textId="460D125C" w:rsidR="00BF3A66" w:rsidRPr="00EB16EC" w:rsidRDefault="00CF2E7B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17.78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3B3E7311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D12D9D" w14:textId="39749CCE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115.09</w:t>
            </w:r>
          </w:p>
        </w:tc>
      </w:tr>
      <w:tr w:rsidR="00BF3A66" w:rsidRPr="00EB16EC" w14:paraId="231CBE4D" w14:textId="77777777" w:rsidTr="007E4924">
        <w:trPr>
          <w:gridAfter w:val="47"/>
          <w:wAfter w:w="13064" w:type="dxa"/>
          <w:trHeight w:val="101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7C2824" w14:textId="77777777" w:rsidR="00BF3A66" w:rsidRPr="00EB16EC" w:rsidRDefault="00BF3A66" w:rsidP="00BF3A66">
            <w:pPr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14"/>
                <w:szCs w:val="14"/>
                <w:cs/>
              </w:rPr>
            </w:pPr>
          </w:p>
        </w:tc>
      </w:tr>
      <w:tr w:rsidR="00BF3A66" w:rsidRPr="00EB16EC" w14:paraId="5CE5F1AF" w14:textId="77777777" w:rsidTr="007E4924">
        <w:trPr>
          <w:gridAfter w:val="47"/>
          <w:wAfter w:w="13064" w:type="dxa"/>
          <w:trHeight w:val="101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D759D" w14:textId="77777777" w:rsidR="00BF3A66" w:rsidRPr="00EB16EC" w:rsidRDefault="00BF3A66" w:rsidP="00BF3A66">
            <w:pPr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สินทรัพย์ตามส่วนงานที่รายงาน</w:t>
            </w:r>
          </w:p>
        </w:tc>
      </w:tr>
      <w:tr w:rsidR="00BF3A66" w:rsidRPr="00EB16EC" w14:paraId="532D02BC" w14:textId="77777777" w:rsidTr="007E4924">
        <w:trPr>
          <w:gridAfter w:val="2"/>
          <w:wAfter w:w="18" w:type="dxa"/>
          <w:trHeight w:val="8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75A4C1" w14:textId="7F70250B" w:rsidR="00BF3A66" w:rsidRPr="00EB16EC" w:rsidRDefault="00BF3A66" w:rsidP="00BF3A66">
            <w:pPr>
              <w:spacing w:line="240" w:lineRule="auto"/>
              <w:ind w:right="-243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B16EC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  <w:r w:rsidRPr="00EB16EC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EB16EC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30 </w:t>
            </w:r>
            <w:r w:rsidRPr="00EB16EC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มิถุนายน</w:t>
            </w:r>
            <w:r w:rsidRPr="00EB16EC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 / 30 </w:t>
            </w:r>
            <w:r w:rsidRPr="00EB16EC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483E8CAE" w14:textId="77777777" w:rsidR="00BF3A66" w:rsidRPr="00EB16EC" w:rsidRDefault="00BF3A66" w:rsidP="00BF3A66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22A7BFC3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1874596F" w14:textId="77777777" w:rsidR="00BF3A66" w:rsidRPr="00EB16EC" w:rsidRDefault="00BF3A66" w:rsidP="00BF3A6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4297B6A4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14677B6" w14:textId="77777777" w:rsidR="00BF3A66" w:rsidRPr="00EB16EC" w:rsidRDefault="00BF3A66" w:rsidP="00BF3A66">
            <w:pPr>
              <w:tabs>
                <w:tab w:val="decimal" w:pos="510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176B5B8F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0CA439A5" w14:textId="77777777" w:rsidR="00BF3A66" w:rsidRPr="00EB16EC" w:rsidRDefault="00BF3A66" w:rsidP="00BF3A66">
            <w:pPr>
              <w:tabs>
                <w:tab w:val="decimal" w:pos="450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1344275E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38A6EC02" w14:textId="77777777" w:rsidR="00BF3A66" w:rsidRPr="00EB16EC" w:rsidRDefault="00BF3A66" w:rsidP="00BF3A66">
            <w:pPr>
              <w:tabs>
                <w:tab w:val="decimal" w:pos="492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6B8DEAB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2D432D13" w14:textId="77777777" w:rsidR="00BF3A66" w:rsidRPr="00EB16EC" w:rsidRDefault="00BF3A66" w:rsidP="00BF3A66">
            <w:pPr>
              <w:tabs>
                <w:tab w:val="decimal" w:pos="432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0524FB90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76D365A0" w14:textId="77777777" w:rsidR="00BF3A66" w:rsidRPr="00EB16EC" w:rsidRDefault="00BF3A66" w:rsidP="00BF3A66">
            <w:pPr>
              <w:tabs>
                <w:tab w:val="decimal" w:pos="426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26EEB2AC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2E493A97" w14:textId="77777777" w:rsidR="00BF3A66" w:rsidRPr="00EB16EC" w:rsidRDefault="00BF3A66" w:rsidP="00BF3A66">
            <w:pPr>
              <w:tabs>
                <w:tab w:val="decimal" w:pos="480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4A597EFB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66695200" w14:textId="77777777" w:rsidR="00BF3A66" w:rsidRPr="00EB16EC" w:rsidRDefault="00BF3A66" w:rsidP="00BF3A66">
            <w:pPr>
              <w:tabs>
                <w:tab w:val="decimal" w:pos="468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717BBCA3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3300B5F9" w14:textId="77777777" w:rsidR="00BF3A66" w:rsidRPr="00EB16EC" w:rsidRDefault="00BF3A66" w:rsidP="00BF3A66">
            <w:pPr>
              <w:tabs>
                <w:tab w:val="decimal" w:pos="456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3D51D591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077AF9CA" w14:textId="77777777" w:rsidR="00BF3A66" w:rsidRPr="00EB16EC" w:rsidRDefault="00BF3A66" w:rsidP="00BF3A66">
            <w:pPr>
              <w:tabs>
                <w:tab w:val="decimal" w:pos="444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13CD7342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4BCB5948" w14:textId="77777777" w:rsidR="00BF3A66" w:rsidRPr="00EB16EC" w:rsidRDefault="00BF3A66" w:rsidP="00BF3A66">
            <w:pPr>
              <w:tabs>
                <w:tab w:val="decimal" w:pos="474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</w:tr>
      <w:tr w:rsidR="00BF3A66" w:rsidRPr="00EB16EC" w14:paraId="73830AF0" w14:textId="77777777" w:rsidTr="007E4924">
        <w:trPr>
          <w:gridAfter w:val="2"/>
          <w:wAfter w:w="18" w:type="dxa"/>
          <w:trHeight w:val="8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CECF80" w14:textId="77777777" w:rsidR="00BF3A66" w:rsidRPr="00EB16EC" w:rsidRDefault="00BF3A66" w:rsidP="00BF3A66">
            <w:pPr>
              <w:spacing w:line="240" w:lineRule="auto"/>
              <w:ind w:right="-243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046" w:type="dxa"/>
            <w:gridSpan w:val="45"/>
            <w:tcBorders>
              <w:left w:val="nil"/>
              <w:right w:val="nil"/>
            </w:tcBorders>
            <w:vAlign w:val="bottom"/>
          </w:tcPr>
          <w:p w14:paraId="18FB15E1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 w:hint="cs"/>
                <w:i/>
                <w:iCs/>
                <w:color w:val="000000"/>
                <w:sz w:val="20"/>
                <w:szCs w:val="20"/>
                <w:cs/>
              </w:rPr>
              <w:t>(ล้านบาท)</w:t>
            </w:r>
          </w:p>
        </w:tc>
      </w:tr>
      <w:tr w:rsidR="00BF3A66" w:rsidRPr="00EB16EC" w14:paraId="50325113" w14:textId="77777777" w:rsidTr="007E4924">
        <w:trPr>
          <w:gridAfter w:val="2"/>
          <w:wAfter w:w="18" w:type="dxa"/>
          <w:trHeight w:val="8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47995B" w14:textId="77777777" w:rsidR="00BF3A66" w:rsidRPr="00EB16EC" w:rsidRDefault="00BF3A66" w:rsidP="00BF3A66">
            <w:pPr>
              <w:spacing w:line="240" w:lineRule="auto"/>
              <w:ind w:right="-243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สินทรัพย์ตามส่วนงานที่รายงาน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26D2F32E" w14:textId="7322B3D2" w:rsidR="00BF3A66" w:rsidRPr="00EB16EC" w:rsidRDefault="00CF2E7B" w:rsidP="00BF3A66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12,269.32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05C7EB41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6198D149" w14:textId="77777777" w:rsidR="00BF3A66" w:rsidRPr="00EB16EC" w:rsidRDefault="00BF3A66" w:rsidP="00BF3A6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11,615.76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3EA1D1F5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6100882E" w14:textId="77EB0651" w:rsidR="00BF3A66" w:rsidRPr="00EB16EC" w:rsidRDefault="00CF2E7B" w:rsidP="00BF3A66">
            <w:pPr>
              <w:tabs>
                <w:tab w:val="decimal" w:pos="375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1,961.59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C75474B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6A3CE860" w14:textId="77777777" w:rsidR="00BF3A66" w:rsidRPr="00EB16EC" w:rsidRDefault="00BF3A66" w:rsidP="00BF3A66">
            <w:pPr>
              <w:tabs>
                <w:tab w:val="decimal" w:pos="376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1,976.14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3DABACE0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7E13ECD5" w14:textId="2A6D42E2" w:rsidR="00BF3A66" w:rsidRPr="00EB16EC" w:rsidRDefault="00CF2E7B" w:rsidP="00354CE4">
            <w:pPr>
              <w:tabs>
                <w:tab w:val="decimal" w:pos="492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718.12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</w:tcPr>
          <w:p w14:paraId="5D7190F4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68D2B7EE" w14:textId="77777777" w:rsidR="00BF3A66" w:rsidRPr="00EB16EC" w:rsidRDefault="00BF3A66" w:rsidP="00BF3A66">
            <w:pPr>
              <w:tabs>
                <w:tab w:val="decimal" w:pos="324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659.62</w:t>
            </w: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76E716C0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A60B62B" w14:textId="64097110" w:rsidR="00BF3A66" w:rsidRPr="00EB16EC" w:rsidRDefault="00CF2E7B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3,418.62</w:t>
            </w: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0B395130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30EC4F71" w14:textId="77777777" w:rsidR="00BF3A66" w:rsidRPr="00EB16EC" w:rsidRDefault="00BF3A66" w:rsidP="00BF3A66">
            <w:pPr>
              <w:tabs>
                <w:tab w:val="decimal" w:pos="328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4,056.76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74B073F2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305CF936" w14:textId="725C5D5E" w:rsidR="00BF3A66" w:rsidRPr="00EB16EC" w:rsidRDefault="00CF2E7B" w:rsidP="00BF3A66">
            <w:pPr>
              <w:tabs>
                <w:tab w:val="decimal" w:pos="32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(1,666.54)</w:t>
            </w: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79D14E7A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6DBC918F" w14:textId="77777777" w:rsidR="00BF3A66" w:rsidRPr="00EB16EC" w:rsidRDefault="00BF3A66" w:rsidP="00BF3A66">
            <w:pPr>
              <w:tabs>
                <w:tab w:val="decimal" w:pos="346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(959.03)</w:t>
            </w: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762902DF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E6022D2" w14:textId="1247E222" w:rsidR="00BF3A66" w:rsidRPr="00EB16EC" w:rsidRDefault="00CF2E7B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16,701.11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92484DD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390A036D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17,349.25</w:t>
            </w:r>
          </w:p>
        </w:tc>
      </w:tr>
      <w:tr w:rsidR="00BF3A66" w:rsidRPr="00EB16EC" w14:paraId="29045364" w14:textId="77777777" w:rsidTr="007E4924">
        <w:trPr>
          <w:gridAfter w:val="2"/>
          <w:wAfter w:w="1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5D35FF" w14:textId="77777777" w:rsidR="00BF3A66" w:rsidRPr="00EB16EC" w:rsidRDefault="00BF3A66" w:rsidP="00BF3A66">
            <w:pPr>
              <w:spacing w:line="240" w:lineRule="auto"/>
              <w:ind w:right="-243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53ED4749" w14:textId="77777777" w:rsidR="00BF3A66" w:rsidRPr="00EB16EC" w:rsidRDefault="00BF3A66" w:rsidP="00BF3A66">
            <w:pPr>
              <w:tabs>
                <w:tab w:val="decimal" w:pos="347"/>
              </w:tabs>
              <w:spacing w:line="240" w:lineRule="auto"/>
              <w:ind w:left="-108" w:right="-2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50D49894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06EE5689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007A8769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77A97F1D" w14:textId="77777777" w:rsidR="00BF3A66" w:rsidRPr="00EB16EC" w:rsidRDefault="00BF3A66" w:rsidP="00BF3A66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3C7E6FAD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98F13B1" w14:textId="77777777" w:rsidR="00BF3A66" w:rsidRPr="00EB16EC" w:rsidRDefault="00BF3A66" w:rsidP="00BF3A66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60F350F4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717590CE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</w:tcPr>
          <w:p w14:paraId="46412BD1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4D3AC9DD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635F146D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19F7E13" w14:textId="77777777" w:rsidR="00BF3A66" w:rsidRPr="00EB16EC" w:rsidRDefault="00BF3A66" w:rsidP="00BF3A66">
            <w:pPr>
              <w:tabs>
                <w:tab w:val="decimal" w:pos="414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6EB48EFE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FDE9C4A" w14:textId="77777777" w:rsidR="00BF3A66" w:rsidRPr="00EB16EC" w:rsidRDefault="00BF3A66" w:rsidP="00BF3A66">
            <w:pPr>
              <w:tabs>
                <w:tab w:val="decimal" w:pos="414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3A1E79A8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3E2DF367" w14:textId="77777777" w:rsidR="00BF3A66" w:rsidRPr="00EB16EC" w:rsidRDefault="00BF3A66" w:rsidP="00BF3A66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03DF9A4D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342F3452" w14:textId="77777777" w:rsidR="00BF3A66" w:rsidRPr="00EB16EC" w:rsidRDefault="00BF3A66" w:rsidP="00BF3A66">
            <w:pPr>
              <w:tabs>
                <w:tab w:val="decimal" w:pos="408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11F6F80C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4A96980F" w14:textId="0CBE7A9B" w:rsidR="00BF3A66" w:rsidRPr="00EB16EC" w:rsidRDefault="00CF2E7B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392.86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0E545E08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5A7FF91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B16EC">
              <w:rPr>
                <w:rFonts w:ascii="Angsana New" w:hAnsi="Angsana New"/>
                <w:color w:val="000000"/>
                <w:sz w:val="20"/>
                <w:szCs w:val="20"/>
              </w:rPr>
              <w:t>444.82</w:t>
            </w:r>
          </w:p>
        </w:tc>
      </w:tr>
      <w:tr w:rsidR="00BF3A66" w:rsidRPr="00EB16EC" w14:paraId="06EC3A38" w14:textId="77777777" w:rsidTr="007E4924">
        <w:trPr>
          <w:gridAfter w:val="2"/>
          <w:wAfter w:w="1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FFE485" w14:textId="77777777" w:rsidR="00BF3A66" w:rsidRPr="00EB16EC" w:rsidRDefault="00BF3A66" w:rsidP="00BF3A66">
            <w:pPr>
              <w:spacing w:line="240" w:lineRule="auto"/>
              <w:ind w:right="-243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B16E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64EE76D7" w14:textId="77777777" w:rsidR="00BF3A66" w:rsidRPr="00EB16EC" w:rsidRDefault="00BF3A66" w:rsidP="00BF3A66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2B51FC9C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  <w:vAlign w:val="bottom"/>
          </w:tcPr>
          <w:p w14:paraId="0354B2BC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vAlign w:val="bottom"/>
          </w:tcPr>
          <w:p w14:paraId="63598367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7C12ED98" w14:textId="77777777" w:rsidR="00BF3A66" w:rsidRPr="00EB16EC" w:rsidRDefault="00BF3A66" w:rsidP="00BF3A66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D31D5A1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7BDD739A" w14:textId="77777777" w:rsidR="00BF3A66" w:rsidRPr="00EB16EC" w:rsidRDefault="00BF3A66" w:rsidP="00BF3A66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79A8CD5C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5BDB2A59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</w:tcPr>
          <w:p w14:paraId="01F46FC7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970D7CC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gridSpan w:val="2"/>
            <w:tcBorders>
              <w:left w:val="nil"/>
              <w:right w:val="nil"/>
            </w:tcBorders>
          </w:tcPr>
          <w:p w14:paraId="191370ED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19DFE6FA" w14:textId="77777777" w:rsidR="00BF3A66" w:rsidRPr="00EB16EC" w:rsidRDefault="00BF3A66" w:rsidP="00BF3A66">
            <w:pPr>
              <w:tabs>
                <w:tab w:val="decimal" w:pos="414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  <w:vAlign w:val="bottom"/>
          </w:tcPr>
          <w:p w14:paraId="3DACC51C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2812972B" w14:textId="77777777" w:rsidR="00BF3A66" w:rsidRPr="00EB16EC" w:rsidRDefault="00BF3A66" w:rsidP="00BF3A66">
            <w:pPr>
              <w:tabs>
                <w:tab w:val="decimal" w:pos="414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vAlign w:val="bottom"/>
          </w:tcPr>
          <w:p w14:paraId="6C3E17D9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bottom"/>
          </w:tcPr>
          <w:p w14:paraId="2525C7C2" w14:textId="77777777" w:rsidR="00BF3A66" w:rsidRPr="00EB16EC" w:rsidRDefault="00BF3A66" w:rsidP="00BF3A66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  <w:vAlign w:val="bottom"/>
          </w:tcPr>
          <w:p w14:paraId="356D34EB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left w:val="nil"/>
              <w:right w:val="nil"/>
            </w:tcBorders>
            <w:vAlign w:val="bottom"/>
          </w:tcPr>
          <w:p w14:paraId="3993F43D" w14:textId="77777777" w:rsidR="00BF3A66" w:rsidRPr="00EB16EC" w:rsidRDefault="00BF3A66" w:rsidP="00BF3A66">
            <w:pPr>
              <w:tabs>
                <w:tab w:val="decimal" w:pos="408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7C0D8BF8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BF91B2" w14:textId="32453108" w:rsidR="00BF3A66" w:rsidRPr="00EB16EC" w:rsidRDefault="00CF2E7B" w:rsidP="00BF3A66">
            <w:pPr>
              <w:tabs>
                <w:tab w:val="decimal" w:pos="3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17,093.97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06452306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5D49FD" w14:textId="77777777" w:rsidR="00BF3A66" w:rsidRPr="00EB16EC" w:rsidRDefault="00BF3A66" w:rsidP="00BF3A6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EB16E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17,794.07</w:t>
            </w:r>
          </w:p>
        </w:tc>
      </w:tr>
    </w:tbl>
    <w:p w14:paraId="5C93FC69" w14:textId="77777777" w:rsidR="003B14EA" w:rsidRPr="00EB16EC" w:rsidRDefault="003B14EA" w:rsidP="002E66E8">
      <w:pPr>
        <w:rPr>
          <w:rFonts w:ascii="Angsana New" w:hAnsi="Angsana New"/>
          <w:sz w:val="28"/>
          <w:szCs w:val="28"/>
        </w:rPr>
        <w:sectPr w:rsidR="003B14EA" w:rsidRPr="00EB16EC" w:rsidSect="00C73417">
          <w:footerReference w:type="default" r:id="rId11"/>
          <w:pgSz w:w="16834" w:h="11909" w:orient="landscape" w:code="9"/>
          <w:pgMar w:top="691" w:right="1152" w:bottom="576" w:left="1152" w:header="720" w:footer="120" w:gutter="0"/>
          <w:cols w:space="720"/>
        </w:sectPr>
      </w:pPr>
    </w:p>
    <w:p w14:paraId="24379BCA" w14:textId="2EFE4EB6" w:rsidR="00447039" w:rsidRPr="00EB16EC" w:rsidRDefault="00447039" w:rsidP="004B4285">
      <w:pPr>
        <w:numPr>
          <w:ilvl w:val="0"/>
          <w:numId w:val="4"/>
        </w:num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  <w:r w:rsidRPr="00EB16EC">
        <w:rPr>
          <w:rFonts w:ascii="Angsana New" w:hAnsi="Angsana New" w:hint="cs"/>
          <w:b/>
          <w:bCs/>
          <w:sz w:val="28"/>
          <w:szCs w:val="28"/>
          <w:cs/>
        </w:rPr>
        <w:t>เงินปันผล</w:t>
      </w:r>
    </w:p>
    <w:p w14:paraId="6D1E6E3C" w14:textId="1FF8E5D4" w:rsidR="00375FF3" w:rsidRPr="00EB16EC" w:rsidRDefault="00375FF3" w:rsidP="00375FF3">
      <w:p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</w:p>
    <w:p w14:paraId="0EEE0FFF" w14:textId="0C6E7F50" w:rsidR="008920AE" w:rsidRPr="00EB16EC" w:rsidRDefault="008920AE" w:rsidP="00607012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EB16EC">
        <w:rPr>
          <w:rFonts w:asciiTheme="majorBidi" w:hAnsiTheme="majorBidi" w:cstheme="majorBidi" w:hint="cs"/>
          <w:sz w:val="28"/>
          <w:szCs w:val="28"/>
          <w:cs/>
        </w:rPr>
        <w:t>รายละเอียดเงินปันผล</w:t>
      </w:r>
      <w:r w:rsidR="00497A58" w:rsidRPr="00EB16EC">
        <w:rPr>
          <w:rFonts w:asciiTheme="majorBidi" w:hAnsiTheme="majorBidi" w:cstheme="majorBidi" w:hint="cs"/>
          <w:sz w:val="28"/>
          <w:szCs w:val="28"/>
          <w:cs/>
        </w:rPr>
        <w:t xml:space="preserve">ในระหว่างปี </w:t>
      </w:r>
      <w:r w:rsidR="00497A58" w:rsidRPr="00EB16EC">
        <w:rPr>
          <w:rFonts w:asciiTheme="majorBidi" w:hAnsiTheme="majorBidi" w:cstheme="majorBidi"/>
          <w:sz w:val="28"/>
          <w:szCs w:val="28"/>
        </w:rPr>
        <w:t xml:space="preserve">2564 </w:t>
      </w:r>
      <w:r w:rsidR="00497A58" w:rsidRPr="00EB16EC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497A58" w:rsidRPr="00EB16EC">
        <w:rPr>
          <w:rFonts w:asciiTheme="majorBidi" w:hAnsiTheme="majorBidi" w:cstheme="majorBidi"/>
          <w:sz w:val="28"/>
          <w:szCs w:val="28"/>
        </w:rPr>
        <w:t>2563</w:t>
      </w:r>
      <w:r w:rsidRPr="00EB16EC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4DC2B393" w14:textId="77777777" w:rsidR="00305069" w:rsidRPr="00EB16EC" w:rsidRDefault="00305069" w:rsidP="00305069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28"/>
          <w:szCs w:val="28"/>
        </w:rPr>
      </w:pPr>
    </w:p>
    <w:tbl>
      <w:tblPr>
        <w:tblW w:w="9048" w:type="dxa"/>
        <w:tblInd w:w="360" w:type="dxa"/>
        <w:tblLook w:val="04A0" w:firstRow="1" w:lastRow="0" w:firstColumn="1" w:lastColumn="0" w:noHBand="0" w:noVBand="1"/>
      </w:tblPr>
      <w:tblGrid>
        <w:gridCol w:w="2952"/>
        <w:gridCol w:w="1656"/>
        <w:gridCol w:w="1605"/>
        <w:gridCol w:w="1275"/>
        <w:gridCol w:w="284"/>
        <w:gridCol w:w="1276"/>
      </w:tblGrid>
      <w:tr w:rsidR="00305069" w:rsidRPr="00EB16EC" w14:paraId="26A13280" w14:textId="77777777" w:rsidTr="00607012">
        <w:trPr>
          <w:tblHeader/>
        </w:trPr>
        <w:tc>
          <w:tcPr>
            <w:tcW w:w="2952" w:type="dxa"/>
            <w:shd w:val="clear" w:color="auto" w:fill="auto"/>
            <w:vAlign w:val="bottom"/>
          </w:tcPr>
          <w:p w14:paraId="416FE399" w14:textId="77777777" w:rsidR="00305069" w:rsidRPr="00EB16EC" w:rsidRDefault="00305069" w:rsidP="007E4924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7C7B2C36" w14:textId="77777777" w:rsidR="00305069" w:rsidRPr="00EB16EC" w:rsidRDefault="00305069" w:rsidP="007E4924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116BC851" w14:textId="4BEF374F" w:rsidR="00305069" w:rsidRPr="00EB16EC" w:rsidRDefault="00305069" w:rsidP="005C024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EF0924E" w14:textId="2107178C" w:rsidR="00305069" w:rsidRPr="00EB16EC" w:rsidRDefault="00305069" w:rsidP="007E492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84" w:type="dxa"/>
            <w:shd w:val="clear" w:color="auto" w:fill="auto"/>
          </w:tcPr>
          <w:p w14:paraId="1E29B419" w14:textId="77777777" w:rsidR="00305069" w:rsidRPr="00EB16EC" w:rsidRDefault="00305069" w:rsidP="007E4924">
            <w:pPr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EEDD00" w14:textId="77777777" w:rsidR="00305069" w:rsidRPr="00EB16EC" w:rsidDel="00D43E7A" w:rsidRDefault="00305069" w:rsidP="007E4924">
            <w:pPr>
              <w:tabs>
                <w:tab w:val="left" w:pos="540"/>
                <w:tab w:val="left" w:pos="852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305069" w:rsidRPr="00EB16EC" w14:paraId="61348EF8" w14:textId="77777777" w:rsidTr="00607012">
        <w:trPr>
          <w:tblHeader/>
        </w:trPr>
        <w:tc>
          <w:tcPr>
            <w:tcW w:w="2952" w:type="dxa"/>
            <w:shd w:val="clear" w:color="auto" w:fill="auto"/>
          </w:tcPr>
          <w:p w14:paraId="111B28C0" w14:textId="77777777" w:rsidR="00305069" w:rsidRPr="00EB16EC" w:rsidRDefault="00305069" w:rsidP="007E4924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59F715D4" w14:textId="77777777" w:rsidR="00305069" w:rsidRPr="00EB16EC" w:rsidRDefault="00305069" w:rsidP="007E4924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shd w:val="clear" w:color="auto" w:fill="auto"/>
          </w:tcPr>
          <w:p w14:paraId="770D5C2D" w14:textId="77777777" w:rsidR="00305069" w:rsidRPr="00EB16EC" w:rsidRDefault="00305069" w:rsidP="007E4924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6961558" w14:textId="77777777" w:rsidR="00305069" w:rsidRPr="00EB16EC" w:rsidRDefault="00305069" w:rsidP="007E4924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B16E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84" w:type="dxa"/>
            <w:shd w:val="clear" w:color="auto" w:fill="auto"/>
          </w:tcPr>
          <w:p w14:paraId="56BDB97E" w14:textId="77777777" w:rsidR="00305069" w:rsidRPr="00EB16EC" w:rsidRDefault="00305069" w:rsidP="007E4924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781FF86" w14:textId="77777777" w:rsidR="00305069" w:rsidRPr="00EB16EC" w:rsidRDefault="00305069" w:rsidP="007E492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16925" w:rsidRPr="00EB16EC" w14:paraId="1A9E9AA5" w14:textId="77777777" w:rsidTr="00607012">
        <w:trPr>
          <w:tblHeader/>
        </w:trPr>
        <w:tc>
          <w:tcPr>
            <w:tcW w:w="2952" w:type="dxa"/>
            <w:shd w:val="clear" w:color="auto" w:fill="auto"/>
          </w:tcPr>
          <w:p w14:paraId="3B7D09BD" w14:textId="77777777" w:rsidR="00E16925" w:rsidRPr="00EB16EC" w:rsidRDefault="00E16925" w:rsidP="00607012">
            <w:pPr>
              <w:spacing w:line="240" w:lineRule="auto"/>
              <w:ind w:right="-52" w:firstLine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EB16EC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Pr="00EB16EC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656" w:type="dxa"/>
            <w:shd w:val="clear" w:color="auto" w:fill="auto"/>
          </w:tcPr>
          <w:p w14:paraId="46EB5E2B" w14:textId="30E429FA" w:rsidR="00E16925" w:rsidRPr="00EB16EC" w:rsidRDefault="00E16925" w:rsidP="00E16925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EB16E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Pr="00EB16E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05" w:type="dxa"/>
            <w:shd w:val="clear" w:color="auto" w:fill="auto"/>
          </w:tcPr>
          <w:p w14:paraId="4E886E8A" w14:textId="7A14449C" w:rsidR="00E16925" w:rsidRPr="00EB16EC" w:rsidRDefault="00E16925" w:rsidP="00E16925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กุมภาพันธ์ </w:t>
            </w:r>
            <w:r w:rsidRPr="00EB16E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75" w:type="dxa"/>
            <w:shd w:val="clear" w:color="auto" w:fill="auto"/>
          </w:tcPr>
          <w:p w14:paraId="63057295" w14:textId="4052948F" w:rsidR="00E16925" w:rsidRPr="00EB16EC" w:rsidRDefault="00E16925" w:rsidP="00E1692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>0.02</w:t>
            </w:r>
          </w:p>
        </w:tc>
        <w:tc>
          <w:tcPr>
            <w:tcW w:w="284" w:type="dxa"/>
            <w:shd w:val="clear" w:color="auto" w:fill="auto"/>
          </w:tcPr>
          <w:p w14:paraId="63099EC9" w14:textId="77777777" w:rsidR="00E16925" w:rsidRPr="00EB16EC" w:rsidRDefault="00E16925" w:rsidP="00E16925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31D6B00" w14:textId="7FA00F42" w:rsidR="00E16925" w:rsidRPr="00EB16EC" w:rsidRDefault="00E16925" w:rsidP="00DB16F8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7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38.24</w:t>
            </w:r>
          </w:p>
        </w:tc>
      </w:tr>
      <w:tr w:rsidR="00305069" w:rsidRPr="00EB16EC" w14:paraId="13DF6446" w14:textId="77777777" w:rsidTr="00607012">
        <w:tc>
          <w:tcPr>
            <w:tcW w:w="2952" w:type="dxa"/>
            <w:shd w:val="clear" w:color="auto" w:fill="auto"/>
          </w:tcPr>
          <w:p w14:paraId="6E0AAAAE" w14:textId="1621ADCE" w:rsidR="00305069" w:rsidRPr="00EB16EC" w:rsidRDefault="008920AE" w:rsidP="00607012">
            <w:pPr>
              <w:spacing w:line="240" w:lineRule="auto"/>
              <w:ind w:right="-52" w:firstLine="72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EB16EC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E16925" w:rsidRPr="00EB16EC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656" w:type="dxa"/>
            <w:shd w:val="clear" w:color="auto" w:fill="auto"/>
          </w:tcPr>
          <w:p w14:paraId="2A42B845" w14:textId="533953E7" w:rsidR="00305069" w:rsidRPr="00EB16EC" w:rsidRDefault="00E16925" w:rsidP="00E16925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 xml:space="preserve">17 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EB16E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05" w:type="dxa"/>
            <w:shd w:val="clear" w:color="auto" w:fill="auto"/>
          </w:tcPr>
          <w:p w14:paraId="5CA3E7A3" w14:textId="2A0B1329" w:rsidR="00305069" w:rsidRPr="00EB16EC" w:rsidRDefault="00E16925" w:rsidP="00E16925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 xml:space="preserve">กุมภาพันธ์ </w:t>
            </w:r>
            <w:r w:rsidRPr="00EB16E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75" w:type="dxa"/>
            <w:shd w:val="clear" w:color="auto" w:fill="auto"/>
          </w:tcPr>
          <w:p w14:paraId="16FA3760" w14:textId="69ECB565" w:rsidR="00305069" w:rsidRPr="00EB16EC" w:rsidRDefault="00E16925" w:rsidP="007E492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284" w:type="dxa"/>
            <w:shd w:val="clear" w:color="auto" w:fill="auto"/>
          </w:tcPr>
          <w:p w14:paraId="182B2B94" w14:textId="77777777" w:rsidR="00305069" w:rsidRPr="00EB16EC" w:rsidRDefault="00305069" w:rsidP="007E4924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B338E1A" w14:textId="5AF99907" w:rsidR="00305069" w:rsidRPr="00EB16EC" w:rsidRDefault="00E16925" w:rsidP="00DB16F8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7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1,911.93</w:t>
            </w:r>
          </w:p>
        </w:tc>
      </w:tr>
    </w:tbl>
    <w:p w14:paraId="2226CAF5" w14:textId="14822FAC" w:rsidR="007A09F6" w:rsidRPr="00EB16EC" w:rsidRDefault="007A09F6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</w:rPr>
      </w:pPr>
    </w:p>
    <w:p w14:paraId="24B54F12" w14:textId="41778B46" w:rsidR="003B14EA" w:rsidRPr="00EB16EC" w:rsidRDefault="003B14EA" w:rsidP="004B4285">
      <w:pPr>
        <w:numPr>
          <w:ilvl w:val="0"/>
          <w:numId w:val="4"/>
        </w:num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  <w:r w:rsidRPr="00EB16EC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5AA71AD0" w14:textId="77777777" w:rsidR="00977166" w:rsidRPr="00EB16EC" w:rsidRDefault="00977166" w:rsidP="00094F2D">
      <w:pPr>
        <w:pStyle w:val="NoSpacing"/>
        <w:rPr>
          <w:rFonts w:ascii="Angsana New" w:hAnsi="Angsana New"/>
          <w:sz w:val="28"/>
          <w:szCs w:val="28"/>
        </w:rPr>
      </w:pPr>
    </w:p>
    <w:p w14:paraId="57BC7D05" w14:textId="77777777" w:rsidR="0056096C" w:rsidRPr="00EB16EC" w:rsidRDefault="0056096C" w:rsidP="0056096C">
      <w:pPr>
        <w:tabs>
          <w:tab w:val="left" w:pos="450"/>
        </w:tabs>
        <w:ind w:left="540" w:right="47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EB16EC">
        <w:rPr>
          <w:rFonts w:ascii="Angsana New" w:hAnsi="Angsana New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75151263" w14:textId="77777777" w:rsidR="0056096C" w:rsidRPr="00EB16EC" w:rsidRDefault="0056096C" w:rsidP="0056096C">
      <w:pPr>
        <w:tabs>
          <w:tab w:val="left" w:pos="540"/>
        </w:tabs>
        <w:ind w:left="547" w:right="47"/>
        <w:rPr>
          <w:rFonts w:ascii="Angsana New" w:hAnsi="Angsana New"/>
          <w:sz w:val="28"/>
          <w:szCs w:val="28"/>
        </w:rPr>
      </w:pPr>
    </w:p>
    <w:p w14:paraId="7F6487D1" w14:textId="368A4697" w:rsidR="0056096C" w:rsidRPr="00EB16EC" w:rsidRDefault="0056096C" w:rsidP="005D6606">
      <w:pPr>
        <w:ind w:left="547"/>
        <w:rPr>
          <w:rFonts w:ascii="Angsana New" w:hAnsi="Angsana New"/>
          <w:sz w:val="28"/>
          <w:szCs w:val="28"/>
        </w:rPr>
      </w:pPr>
      <w:r w:rsidRPr="00EB16EC">
        <w:rPr>
          <w:rFonts w:ascii="Angsana New" w:hAnsi="Angsana New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D62B7C" w:rsidRPr="00EB16EC">
        <w:rPr>
          <w:rFonts w:ascii="Angsana New" w:hAnsi="Angsana New" w:hint="cs"/>
          <w:sz w:val="28"/>
          <w:szCs w:val="28"/>
          <w:cs/>
        </w:rPr>
        <w:t xml:space="preserve"> </w:t>
      </w:r>
      <w:r w:rsidRPr="00EB16EC">
        <w:rPr>
          <w:rFonts w:ascii="Angsana New" w:hAnsi="Angsana New"/>
          <w:sz w:val="28"/>
          <w:szCs w:val="28"/>
          <w:cs/>
        </w:rPr>
        <w:t>รวมถึงลำดับชั้นมูลค่ายุติธรรม</w:t>
      </w:r>
      <w:r w:rsidR="00D62B7C" w:rsidRPr="00EB16EC">
        <w:rPr>
          <w:rFonts w:ascii="Angsana New" w:hAnsi="Angsana New" w:hint="cs"/>
          <w:sz w:val="28"/>
          <w:szCs w:val="28"/>
          <w:cs/>
        </w:rPr>
        <w:t>สำหรับเครื่องมือทางการเงินที่วัดมูลค่ายุติธรรม</w:t>
      </w:r>
      <w:r w:rsidRPr="00EB16EC">
        <w:rPr>
          <w:rFonts w:ascii="Angsana New" w:hAnsi="Angsana New"/>
          <w:sz w:val="28"/>
          <w:szCs w:val="28"/>
          <w:cs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9C1E96" w:rsidRPr="00EB16EC">
        <w:rPr>
          <w:rFonts w:asciiTheme="majorBidi" w:hAnsiTheme="majorBidi" w:cstheme="majorBidi"/>
          <w:sz w:val="28"/>
          <w:szCs w:val="28"/>
          <w:cs/>
        </w:rPr>
        <w:t>วัดมูลค่าด้วยราคาทุนตัดจำหน่าย</w:t>
      </w:r>
      <w:r w:rsidRPr="00EB16EC">
        <w:rPr>
          <w:rFonts w:ascii="Angsana New" w:hAnsi="Angsana New"/>
          <w:sz w:val="28"/>
          <w:szCs w:val="28"/>
          <w:cs/>
        </w:rPr>
        <w:t>หากมูลค่าตามบัญชีใกล้เคียงกับมูลค่ายุติธรรมอย่างสมเหตุสมผล</w:t>
      </w:r>
    </w:p>
    <w:p w14:paraId="5FEE1470" w14:textId="77777777" w:rsidR="009903A6" w:rsidRPr="00EB16EC" w:rsidRDefault="009903A6" w:rsidP="005D6606">
      <w:pPr>
        <w:ind w:left="547"/>
        <w:rPr>
          <w:rFonts w:ascii="Angsana New" w:hAnsi="Angsana New"/>
          <w:sz w:val="28"/>
          <w:szCs w:val="28"/>
        </w:rPr>
      </w:pPr>
    </w:p>
    <w:tbl>
      <w:tblPr>
        <w:tblW w:w="9261" w:type="dxa"/>
        <w:tblInd w:w="450" w:type="dxa"/>
        <w:tblLook w:val="04A0" w:firstRow="1" w:lastRow="0" w:firstColumn="1" w:lastColumn="0" w:noHBand="0" w:noVBand="1"/>
      </w:tblPr>
      <w:tblGrid>
        <w:gridCol w:w="2700"/>
        <w:gridCol w:w="1063"/>
        <w:gridCol w:w="237"/>
        <w:gridCol w:w="996"/>
        <w:gridCol w:w="235"/>
        <w:gridCol w:w="1107"/>
        <w:gridCol w:w="266"/>
        <w:gridCol w:w="1067"/>
        <w:gridCol w:w="267"/>
        <w:gridCol w:w="1323"/>
      </w:tblGrid>
      <w:tr w:rsidR="00D05718" w:rsidRPr="00EB16EC" w14:paraId="32B8A654" w14:textId="77777777" w:rsidTr="0048263E">
        <w:trPr>
          <w:tblHeader/>
        </w:trPr>
        <w:tc>
          <w:tcPr>
            <w:tcW w:w="2700" w:type="dxa"/>
            <w:shd w:val="clear" w:color="auto" w:fill="auto"/>
          </w:tcPr>
          <w:p w14:paraId="77849BE9" w14:textId="77777777" w:rsidR="00D05718" w:rsidRPr="00EB16EC" w:rsidRDefault="00D05718" w:rsidP="003A31ED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  <w:bookmarkStart w:id="1" w:name="_Hlk30152288"/>
          </w:p>
        </w:tc>
        <w:tc>
          <w:tcPr>
            <w:tcW w:w="6561" w:type="dxa"/>
            <w:gridSpan w:val="9"/>
          </w:tcPr>
          <w:p w14:paraId="0C6C52FF" w14:textId="7E5EF99F" w:rsidR="00D05718" w:rsidRPr="00EB16EC" w:rsidRDefault="00D05718" w:rsidP="003A31ED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6096C" w:rsidRPr="00EB16EC" w14:paraId="1DCF5D58" w14:textId="77777777" w:rsidTr="0048263E">
        <w:trPr>
          <w:tblHeader/>
        </w:trPr>
        <w:tc>
          <w:tcPr>
            <w:tcW w:w="2700" w:type="dxa"/>
            <w:shd w:val="clear" w:color="auto" w:fill="auto"/>
          </w:tcPr>
          <w:p w14:paraId="41E33EDF" w14:textId="77777777" w:rsidR="0056096C" w:rsidRPr="00EB16EC" w:rsidRDefault="0056096C" w:rsidP="003A31ED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63" w:type="dxa"/>
          </w:tcPr>
          <w:p w14:paraId="45EFB772" w14:textId="77777777" w:rsidR="0056096C" w:rsidRPr="00EB16EC" w:rsidRDefault="0056096C" w:rsidP="003A31ED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237" w:type="dxa"/>
          </w:tcPr>
          <w:p w14:paraId="185D605E" w14:textId="77777777" w:rsidR="0056096C" w:rsidRPr="00EB16EC" w:rsidRDefault="0056096C" w:rsidP="003A31ED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1" w:type="dxa"/>
            <w:gridSpan w:val="7"/>
            <w:tcBorders>
              <w:bottom w:val="single" w:sz="4" w:space="0" w:color="auto"/>
            </w:tcBorders>
          </w:tcPr>
          <w:p w14:paraId="5146A25B" w14:textId="77777777" w:rsidR="0056096C" w:rsidRPr="00EB16EC" w:rsidRDefault="0056096C" w:rsidP="003A31ED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6096C" w:rsidRPr="00EB16EC" w14:paraId="73561420" w14:textId="77777777" w:rsidTr="0048263E">
        <w:trPr>
          <w:tblHeader/>
        </w:trPr>
        <w:tc>
          <w:tcPr>
            <w:tcW w:w="2700" w:type="dxa"/>
            <w:shd w:val="clear" w:color="auto" w:fill="auto"/>
          </w:tcPr>
          <w:p w14:paraId="373CBC1B" w14:textId="77777777" w:rsidR="0056096C" w:rsidRPr="00EB16EC" w:rsidRDefault="0056096C" w:rsidP="003A31ED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63" w:type="dxa"/>
          </w:tcPr>
          <w:p w14:paraId="3009280F" w14:textId="77777777" w:rsidR="0056096C" w:rsidRPr="00EB16EC" w:rsidRDefault="0056096C" w:rsidP="003A31E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7" w:type="dxa"/>
          </w:tcPr>
          <w:p w14:paraId="6A528F87" w14:textId="77777777" w:rsidR="0056096C" w:rsidRPr="00EB16EC" w:rsidRDefault="0056096C" w:rsidP="003A31ED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7C592434" w14:textId="77777777" w:rsidR="0056096C" w:rsidRPr="00EB16EC" w:rsidRDefault="0056096C" w:rsidP="003A31E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EB16E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5" w:type="dxa"/>
          </w:tcPr>
          <w:p w14:paraId="02CEC9E4" w14:textId="77777777" w:rsidR="0056096C" w:rsidRPr="00EB16EC" w:rsidRDefault="0056096C" w:rsidP="003A31E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223F1FD" w14:textId="77777777" w:rsidR="0056096C" w:rsidRPr="00EB16EC" w:rsidRDefault="0056096C" w:rsidP="003A31E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EB16E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6" w:type="dxa"/>
          </w:tcPr>
          <w:p w14:paraId="48075FA9" w14:textId="77777777" w:rsidR="0056096C" w:rsidRPr="00EB16EC" w:rsidRDefault="0056096C" w:rsidP="003A31E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5DEDC4B0" w14:textId="77777777" w:rsidR="0056096C" w:rsidRPr="00EB16EC" w:rsidRDefault="0056096C" w:rsidP="003A31E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EB16E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67" w:type="dxa"/>
          </w:tcPr>
          <w:p w14:paraId="059F7C2B" w14:textId="77777777" w:rsidR="0056096C" w:rsidRPr="00EB16EC" w:rsidRDefault="0056096C" w:rsidP="003A31E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526B2422" w14:textId="77777777" w:rsidR="0056096C" w:rsidRPr="00EB16EC" w:rsidRDefault="0056096C" w:rsidP="003A31E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6096C" w:rsidRPr="00EB16EC" w14:paraId="1786E846" w14:textId="77777777" w:rsidTr="0048263E">
        <w:trPr>
          <w:tblHeader/>
        </w:trPr>
        <w:tc>
          <w:tcPr>
            <w:tcW w:w="2700" w:type="dxa"/>
            <w:shd w:val="clear" w:color="auto" w:fill="auto"/>
          </w:tcPr>
          <w:p w14:paraId="484EFF6B" w14:textId="77777777" w:rsidR="0056096C" w:rsidRPr="00EB16EC" w:rsidRDefault="0056096C" w:rsidP="003A31ED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6561" w:type="dxa"/>
            <w:gridSpan w:val="9"/>
          </w:tcPr>
          <w:p w14:paraId="19A98603" w14:textId="77777777" w:rsidR="0056096C" w:rsidRPr="00EB16EC" w:rsidRDefault="0056096C" w:rsidP="003A31ED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206C0" w:rsidRPr="00EB16EC" w14:paraId="58053BE7" w14:textId="77777777" w:rsidTr="0048263E">
        <w:tc>
          <w:tcPr>
            <w:tcW w:w="2700" w:type="dxa"/>
            <w:shd w:val="clear" w:color="auto" w:fill="auto"/>
          </w:tcPr>
          <w:p w14:paraId="3D5781F8" w14:textId="1F8A5D2C" w:rsidR="009206C0" w:rsidRPr="00EB16EC" w:rsidRDefault="00D4223C" w:rsidP="009206C0">
            <w:pPr>
              <w:ind w:left="162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1676F" w:rsidRPr="00EB16EC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B77323" w:rsidRPr="00EB16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0 </w:t>
            </w:r>
            <w:r w:rsidR="00B77323" w:rsidRPr="00EB16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21676F" w:rsidRPr="00EB16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21676F" w:rsidRPr="00EB16EC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63" w:type="dxa"/>
          </w:tcPr>
          <w:p w14:paraId="6121E4FA" w14:textId="77777777" w:rsidR="009206C0" w:rsidRPr="00EB16EC" w:rsidRDefault="009206C0" w:rsidP="003A31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6C5A3B83" w14:textId="77777777" w:rsidR="009206C0" w:rsidRPr="00EB16EC" w:rsidRDefault="009206C0" w:rsidP="003A31ED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5CA9F19F" w14:textId="77777777" w:rsidR="009206C0" w:rsidRPr="00EB16EC" w:rsidRDefault="009206C0" w:rsidP="003A31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</w:tcPr>
          <w:p w14:paraId="7EA7434A" w14:textId="77777777" w:rsidR="009206C0" w:rsidRPr="00EB16EC" w:rsidRDefault="009206C0" w:rsidP="003A31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1CD689D" w14:textId="77777777" w:rsidR="009206C0" w:rsidRPr="00EB16EC" w:rsidRDefault="009206C0" w:rsidP="003A31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70333D41" w14:textId="77777777" w:rsidR="009206C0" w:rsidRPr="00EB16EC" w:rsidRDefault="009206C0" w:rsidP="003A31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78C1C7F1" w14:textId="77777777" w:rsidR="009206C0" w:rsidRPr="00EB16EC" w:rsidRDefault="009206C0" w:rsidP="003A31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3D2066F5" w14:textId="77777777" w:rsidR="009206C0" w:rsidRPr="00EB16EC" w:rsidRDefault="009206C0" w:rsidP="003A31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1F1A88F7" w14:textId="77777777" w:rsidR="009206C0" w:rsidRPr="00EB16EC" w:rsidRDefault="009206C0" w:rsidP="003A31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2467" w:rsidRPr="00EB16EC" w14:paraId="1028D98F" w14:textId="77777777" w:rsidTr="002878B9">
        <w:tc>
          <w:tcPr>
            <w:tcW w:w="2700" w:type="dxa"/>
            <w:shd w:val="clear" w:color="auto" w:fill="auto"/>
          </w:tcPr>
          <w:p w14:paraId="0C8B8211" w14:textId="018351D9" w:rsidR="00CF2467" w:rsidRPr="00EB16EC" w:rsidRDefault="00CF2467" w:rsidP="0048263E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1C0169"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063" w:type="dxa"/>
          </w:tcPr>
          <w:p w14:paraId="5F097BE6" w14:textId="77777777" w:rsidR="00CF2467" w:rsidRPr="00EB16EC" w:rsidRDefault="00CF2467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09E30977" w14:textId="77777777" w:rsidR="00CF2467" w:rsidRPr="00EB16EC" w:rsidRDefault="00CF2467" w:rsidP="0048263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65EEC4B6" w14:textId="77777777" w:rsidR="00CF2467" w:rsidRPr="00EB16EC" w:rsidRDefault="00CF2467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</w:tcPr>
          <w:p w14:paraId="13FD79F3" w14:textId="77777777" w:rsidR="00CF2467" w:rsidRPr="00EB16EC" w:rsidRDefault="00CF2467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E3C0E1B" w14:textId="77777777" w:rsidR="00CF2467" w:rsidRPr="00EB16EC" w:rsidRDefault="00CF2467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60F60FCD" w14:textId="77777777" w:rsidR="00CF2467" w:rsidRPr="00EB16EC" w:rsidRDefault="00CF2467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5AC91E30" w14:textId="77777777" w:rsidR="00CF2467" w:rsidRPr="00EB16EC" w:rsidRDefault="00CF2467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7097F4CC" w14:textId="77777777" w:rsidR="00CF2467" w:rsidRPr="00EB16EC" w:rsidRDefault="00CF2467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10971C64" w14:textId="77777777" w:rsidR="00CF2467" w:rsidRPr="00EB16EC" w:rsidRDefault="00CF2467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6173" w:rsidRPr="00EB16EC" w14:paraId="29DD36E3" w14:textId="77777777" w:rsidTr="002878B9">
        <w:tc>
          <w:tcPr>
            <w:tcW w:w="2700" w:type="dxa"/>
            <w:shd w:val="clear" w:color="auto" w:fill="auto"/>
          </w:tcPr>
          <w:p w14:paraId="0A2F0364" w14:textId="23B5EE87" w:rsidR="009F6173" w:rsidRPr="00EB16EC" w:rsidRDefault="009F6173" w:rsidP="009F6173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ซื้อขาย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063" w:type="dxa"/>
            <w:vAlign w:val="bottom"/>
          </w:tcPr>
          <w:p w14:paraId="48A1CEE5" w14:textId="21596CA4" w:rsidR="009F6173" w:rsidRPr="00EB16EC" w:rsidRDefault="00B83787" w:rsidP="009F6173">
            <w:pPr>
              <w:tabs>
                <w:tab w:val="decimal" w:pos="53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</w:t>
            </w:r>
            <w:r w:rsidR="009F6173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42</w:t>
            </w:r>
          </w:p>
        </w:tc>
        <w:tc>
          <w:tcPr>
            <w:tcW w:w="237" w:type="dxa"/>
            <w:vAlign w:val="bottom"/>
          </w:tcPr>
          <w:p w14:paraId="028B108B" w14:textId="77777777" w:rsidR="009F6173" w:rsidRPr="00EB16EC" w:rsidRDefault="009F6173" w:rsidP="009F6173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4D8FC79C" w14:textId="77777777" w:rsidR="009F6173" w:rsidRDefault="009F6173" w:rsidP="009F617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C0666CF" w14:textId="1FE9775A" w:rsidR="009F6173" w:rsidRPr="00EB16EC" w:rsidRDefault="009F6173" w:rsidP="009F617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14:paraId="0CA2E387" w14:textId="77777777" w:rsidR="009F6173" w:rsidRPr="00EB16EC" w:rsidRDefault="009F6173" w:rsidP="009F61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FFF71BB" w14:textId="3D36AE10" w:rsidR="009F6173" w:rsidRPr="00EB16EC" w:rsidRDefault="00B83787" w:rsidP="009F6173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33.42</w:t>
            </w:r>
          </w:p>
        </w:tc>
        <w:tc>
          <w:tcPr>
            <w:tcW w:w="266" w:type="dxa"/>
            <w:vAlign w:val="bottom"/>
          </w:tcPr>
          <w:p w14:paraId="65BAFBE8" w14:textId="77777777" w:rsidR="009F6173" w:rsidRPr="00EB16EC" w:rsidRDefault="009F6173" w:rsidP="009F61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5B218B2D" w14:textId="77777777" w:rsidR="002878B9" w:rsidRDefault="002878B9" w:rsidP="009F617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15EDF7A" w14:textId="4AAFF39C" w:rsidR="009F6173" w:rsidRPr="00EB16EC" w:rsidRDefault="002878B9" w:rsidP="009F617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3FB03040" w14:textId="77777777" w:rsidR="009F6173" w:rsidRPr="00EB16EC" w:rsidRDefault="009F6173" w:rsidP="009F61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6537D46D" w14:textId="60000CDC" w:rsidR="009F6173" w:rsidRPr="00EB16EC" w:rsidRDefault="00B83787" w:rsidP="009F6173">
            <w:pPr>
              <w:tabs>
                <w:tab w:val="decimal" w:pos="66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</w:t>
            </w:r>
            <w:r w:rsidR="009F6173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42</w:t>
            </w:r>
          </w:p>
        </w:tc>
      </w:tr>
      <w:bookmarkEnd w:id="1"/>
      <w:tr w:rsidR="0048263E" w:rsidRPr="00EB16EC" w14:paraId="24F49B51" w14:textId="77777777" w:rsidTr="002878B9">
        <w:tc>
          <w:tcPr>
            <w:tcW w:w="2700" w:type="dxa"/>
            <w:shd w:val="clear" w:color="auto" w:fill="auto"/>
          </w:tcPr>
          <w:p w14:paraId="112648F8" w14:textId="5052A06E" w:rsidR="0048263E" w:rsidRPr="00EB16EC" w:rsidRDefault="0048263E" w:rsidP="0048263E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หนี้สินทางการเงินที่วัดมูลค่าด้วยวิธีราคาทุนตัดจำหน่าย - สุทธิ</w:t>
            </w:r>
          </w:p>
        </w:tc>
        <w:tc>
          <w:tcPr>
            <w:tcW w:w="1063" w:type="dxa"/>
          </w:tcPr>
          <w:p w14:paraId="04CA0FC4" w14:textId="77777777" w:rsidR="0048263E" w:rsidRPr="00EB16EC" w:rsidRDefault="0048263E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56CB721F" w14:textId="77777777" w:rsidR="0048263E" w:rsidRPr="00EB16EC" w:rsidRDefault="0048263E" w:rsidP="0048263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55E5F7A3" w14:textId="77777777" w:rsidR="0048263E" w:rsidRPr="00EB16EC" w:rsidRDefault="0048263E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</w:tcPr>
          <w:p w14:paraId="725A0306" w14:textId="77777777" w:rsidR="0048263E" w:rsidRPr="00EB16EC" w:rsidRDefault="0048263E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2330315" w14:textId="77777777" w:rsidR="0048263E" w:rsidRPr="00EB16EC" w:rsidRDefault="0048263E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7A09E084" w14:textId="77777777" w:rsidR="0048263E" w:rsidRPr="00EB16EC" w:rsidRDefault="0048263E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67F72861" w14:textId="77777777" w:rsidR="0048263E" w:rsidRPr="00EB16EC" w:rsidRDefault="0048263E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0FD50EE5" w14:textId="77777777" w:rsidR="0048263E" w:rsidRPr="00EB16EC" w:rsidRDefault="0048263E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7BA9321E" w14:textId="77777777" w:rsidR="0048263E" w:rsidRPr="00EB16EC" w:rsidRDefault="0048263E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263E" w:rsidRPr="00EB16EC" w14:paraId="56394FBC" w14:textId="77777777" w:rsidTr="002878B9">
        <w:tc>
          <w:tcPr>
            <w:tcW w:w="2700" w:type="dxa"/>
            <w:shd w:val="clear" w:color="auto" w:fill="auto"/>
          </w:tcPr>
          <w:p w14:paraId="149A91C1" w14:textId="77777777" w:rsidR="0048263E" w:rsidRPr="00EB16EC" w:rsidRDefault="0048263E" w:rsidP="0048263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หุ้นกู้ (มูลค่าตามหน้าตั๋ว)</w:t>
            </w:r>
          </w:p>
        </w:tc>
        <w:tc>
          <w:tcPr>
            <w:tcW w:w="1063" w:type="dxa"/>
            <w:vAlign w:val="bottom"/>
          </w:tcPr>
          <w:p w14:paraId="08D6688A" w14:textId="75A3CD71" w:rsidR="0048263E" w:rsidRPr="00EB16EC" w:rsidRDefault="00E93563" w:rsidP="0048263E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994.50</w:t>
            </w:r>
          </w:p>
        </w:tc>
        <w:tc>
          <w:tcPr>
            <w:tcW w:w="237" w:type="dxa"/>
            <w:vAlign w:val="bottom"/>
          </w:tcPr>
          <w:p w14:paraId="24753E4A" w14:textId="77777777" w:rsidR="0048263E" w:rsidRPr="00EB16EC" w:rsidRDefault="0048263E" w:rsidP="0048263E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40E373A6" w14:textId="1F4EDD1C" w:rsidR="0048263E" w:rsidRPr="00EB16EC" w:rsidRDefault="002878B9" w:rsidP="004826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5" w:type="dxa"/>
            <w:vAlign w:val="bottom"/>
          </w:tcPr>
          <w:p w14:paraId="70D88E2E" w14:textId="77777777" w:rsidR="0048263E" w:rsidRPr="00EB16EC" w:rsidRDefault="0048263E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3ED3639C" w14:textId="70AE4261" w:rsidR="0048263E" w:rsidRPr="00EB16EC" w:rsidRDefault="00E93563" w:rsidP="0048263E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997.66</w:t>
            </w:r>
          </w:p>
        </w:tc>
        <w:tc>
          <w:tcPr>
            <w:tcW w:w="266" w:type="dxa"/>
            <w:vAlign w:val="bottom"/>
          </w:tcPr>
          <w:p w14:paraId="4EA13CE6" w14:textId="77777777" w:rsidR="0048263E" w:rsidRPr="00EB16EC" w:rsidRDefault="0048263E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1AAA2C9B" w14:textId="6AA0E634" w:rsidR="0048263E" w:rsidRPr="00EB16EC" w:rsidRDefault="002878B9" w:rsidP="004826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0D7E031D" w14:textId="77777777" w:rsidR="0048263E" w:rsidRPr="00EB16EC" w:rsidRDefault="0048263E" w:rsidP="004826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364A29FB" w14:textId="7DFF2160" w:rsidR="0048263E" w:rsidRPr="00EB16EC" w:rsidRDefault="00E93563" w:rsidP="0048263E">
            <w:pPr>
              <w:tabs>
                <w:tab w:val="decimal" w:pos="66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997.66</w:t>
            </w:r>
          </w:p>
        </w:tc>
      </w:tr>
    </w:tbl>
    <w:p w14:paraId="5F7D3238" w14:textId="743946F9" w:rsidR="00FF229B" w:rsidRPr="00EB16EC" w:rsidRDefault="00FF229B" w:rsidP="009903A6">
      <w:pPr>
        <w:ind w:left="547"/>
        <w:rPr>
          <w:rFonts w:ascii="Angsana New" w:hAnsi="Angsana New"/>
          <w:sz w:val="28"/>
          <w:szCs w:val="28"/>
        </w:rPr>
      </w:pPr>
    </w:p>
    <w:tbl>
      <w:tblPr>
        <w:tblW w:w="9261" w:type="dxa"/>
        <w:tblInd w:w="450" w:type="dxa"/>
        <w:tblLook w:val="04A0" w:firstRow="1" w:lastRow="0" w:firstColumn="1" w:lastColumn="0" w:noHBand="0" w:noVBand="1"/>
      </w:tblPr>
      <w:tblGrid>
        <w:gridCol w:w="2700"/>
        <w:gridCol w:w="1063"/>
        <w:gridCol w:w="237"/>
        <w:gridCol w:w="996"/>
        <w:gridCol w:w="235"/>
        <w:gridCol w:w="1107"/>
        <w:gridCol w:w="266"/>
        <w:gridCol w:w="1067"/>
        <w:gridCol w:w="267"/>
        <w:gridCol w:w="1323"/>
      </w:tblGrid>
      <w:tr w:rsidR="009903A6" w:rsidRPr="00EB16EC" w14:paraId="3D3570FE" w14:textId="77777777" w:rsidTr="00E04146">
        <w:trPr>
          <w:tblHeader/>
        </w:trPr>
        <w:tc>
          <w:tcPr>
            <w:tcW w:w="2700" w:type="dxa"/>
            <w:shd w:val="clear" w:color="auto" w:fill="auto"/>
          </w:tcPr>
          <w:p w14:paraId="03E9AC70" w14:textId="77777777" w:rsidR="009903A6" w:rsidRPr="00EB16EC" w:rsidRDefault="009903A6" w:rsidP="00E04146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6561" w:type="dxa"/>
            <w:gridSpan w:val="9"/>
          </w:tcPr>
          <w:p w14:paraId="3688E7E8" w14:textId="30E892CA" w:rsidR="009903A6" w:rsidRPr="00EB16EC" w:rsidRDefault="009903A6" w:rsidP="00E0414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03A6" w:rsidRPr="00EB16EC" w14:paraId="5A1082D4" w14:textId="77777777" w:rsidTr="00E04146">
        <w:trPr>
          <w:tblHeader/>
        </w:trPr>
        <w:tc>
          <w:tcPr>
            <w:tcW w:w="2700" w:type="dxa"/>
            <w:shd w:val="clear" w:color="auto" w:fill="auto"/>
          </w:tcPr>
          <w:p w14:paraId="463CA594" w14:textId="77777777" w:rsidR="009903A6" w:rsidRPr="00EB16EC" w:rsidRDefault="009903A6" w:rsidP="00E04146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63" w:type="dxa"/>
          </w:tcPr>
          <w:p w14:paraId="1FA8E86C" w14:textId="77777777" w:rsidR="009903A6" w:rsidRPr="00EB16EC" w:rsidRDefault="009903A6" w:rsidP="00E0414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237" w:type="dxa"/>
          </w:tcPr>
          <w:p w14:paraId="2DE93FEB" w14:textId="77777777" w:rsidR="009903A6" w:rsidRPr="00EB16EC" w:rsidRDefault="009903A6" w:rsidP="00E04146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1" w:type="dxa"/>
            <w:gridSpan w:val="7"/>
            <w:tcBorders>
              <w:bottom w:val="single" w:sz="4" w:space="0" w:color="auto"/>
            </w:tcBorders>
          </w:tcPr>
          <w:p w14:paraId="6845D530" w14:textId="77777777" w:rsidR="009903A6" w:rsidRPr="00EB16EC" w:rsidRDefault="009903A6" w:rsidP="00E0414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903A6" w:rsidRPr="00EB16EC" w14:paraId="76AE6CA1" w14:textId="77777777" w:rsidTr="00E04146">
        <w:trPr>
          <w:tblHeader/>
        </w:trPr>
        <w:tc>
          <w:tcPr>
            <w:tcW w:w="2700" w:type="dxa"/>
            <w:shd w:val="clear" w:color="auto" w:fill="auto"/>
          </w:tcPr>
          <w:p w14:paraId="4677EA8A" w14:textId="77777777" w:rsidR="009903A6" w:rsidRPr="00EB16EC" w:rsidRDefault="009903A6" w:rsidP="00E04146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63" w:type="dxa"/>
          </w:tcPr>
          <w:p w14:paraId="016D7CB7" w14:textId="77777777" w:rsidR="009903A6" w:rsidRPr="00EB16EC" w:rsidRDefault="009903A6" w:rsidP="00E041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7" w:type="dxa"/>
          </w:tcPr>
          <w:p w14:paraId="60561E05" w14:textId="77777777" w:rsidR="009903A6" w:rsidRPr="00EB16EC" w:rsidRDefault="009903A6" w:rsidP="00E04146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62CA7FBB" w14:textId="77777777" w:rsidR="009903A6" w:rsidRPr="00EB16EC" w:rsidRDefault="009903A6" w:rsidP="00E041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EB16E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5" w:type="dxa"/>
          </w:tcPr>
          <w:p w14:paraId="0D930D0B" w14:textId="77777777" w:rsidR="009903A6" w:rsidRPr="00EB16EC" w:rsidRDefault="009903A6" w:rsidP="00E041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D6805E2" w14:textId="77777777" w:rsidR="009903A6" w:rsidRPr="00EB16EC" w:rsidRDefault="009903A6" w:rsidP="00E041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EB16E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6" w:type="dxa"/>
          </w:tcPr>
          <w:p w14:paraId="7AB6935A" w14:textId="77777777" w:rsidR="009903A6" w:rsidRPr="00EB16EC" w:rsidRDefault="009903A6" w:rsidP="00E041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493FE53F" w14:textId="77777777" w:rsidR="009903A6" w:rsidRPr="00EB16EC" w:rsidRDefault="009903A6" w:rsidP="00E041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EB16E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67" w:type="dxa"/>
          </w:tcPr>
          <w:p w14:paraId="334A7DFA" w14:textId="77777777" w:rsidR="009903A6" w:rsidRPr="00EB16EC" w:rsidRDefault="009903A6" w:rsidP="00E041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4BCF9C5D" w14:textId="77777777" w:rsidR="009903A6" w:rsidRPr="00EB16EC" w:rsidRDefault="009903A6" w:rsidP="00E041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903A6" w:rsidRPr="00EB16EC" w14:paraId="5A9AAF22" w14:textId="77777777" w:rsidTr="00E04146">
        <w:trPr>
          <w:tblHeader/>
        </w:trPr>
        <w:tc>
          <w:tcPr>
            <w:tcW w:w="2700" w:type="dxa"/>
            <w:shd w:val="clear" w:color="auto" w:fill="auto"/>
          </w:tcPr>
          <w:p w14:paraId="1C8A5C52" w14:textId="77777777" w:rsidR="009903A6" w:rsidRPr="00EB16EC" w:rsidRDefault="009903A6" w:rsidP="00E04146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6561" w:type="dxa"/>
            <w:gridSpan w:val="9"/>
          </w:tcPr>
          <w:p w14:paraId="030464C6" w14:textId="77777777" w:rsidR="009903A6" w:rsidRPr="00EB16EC" w:rsidRDefault="009903A6" w:rsidP="00E0414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903A6" w:rsidRPr="00EB16EC" w14:paraId="470F54A1" w14:textId="77777777" w:rsidTr="00E04146">
        <w:tc>
          <w:tcPr>
            <w:tcW w:w="2700" w:type="dxa"/>
            <w:shd w:val="clear" w:color="auto" w:fill="auto"/>
          </w:tcPr>
          <w:p w14:paraId="7B3D95D3" w14:textId="79AC1C6A" w:rsidR="009903A6" w:rsidRPr="00EB16EC" w:rsidRDefault="00301F08" w:rsidP="00E04146">
            <w:pPr>
              <w:ind w:left="162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77323" w:rsidRPr="00EB16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B77323" w:rsidRPr="00EB16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B77323" w:rsidRPr="00EB16EC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63" w:type="dxa"/>
          </w:tcPr>
          <w:p w14:paraId="04A9B4C5" w14:textId="77777777" w:rsidR="009903A6" w:rsidRPr="00EB16EC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7D889971" w14:textId="77777777" w:rsidR="009903A6" w:rsidRPr="00EB16EC" w:rsidRDefault="009903A6" w:rsidP="00E0414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7C7386DF" w14:textId="77777777" w:rsidR="009903A6" w:rsidRPr="00EB16EC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</w:tcPr>
          <w:p w14:paraId="770A1EE8" w14:textId="77777777" w:rsidR="009903A6" w:rsidRPr="00EB16EC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A509AE6" w14:textId="77777777" w:rsidR="009903A6" w:rsidRPr="00EB16EC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615343B1" w14:textId="77777777" w:rsidR="009903A6" w:rsidRPr="00EB16EC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5258CAD8" w14:textId="77777777" w:rsidR="009903A6" w:rsidRPr="00EB16EC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336AAFBD" w14:textId="77777777" w:rsidR="009903A6" w:rsidRPr="00EB16EC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1EE4B563" w14:textId="77777777" w:rsidR="009903A6" w:rsidRPr="00EB16EC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03A6" w:rsidRPr="00EB16EC" w14:paraId="21A3A1A5" w14:textId="77777777" w:rsidTr="00E04146">
        <w:tc>
          <w:tcPr>
            <w:tcW w:w="2700" w:type="dxa"/>
            <w:shd w:val="clear" w:color="auto" w:fill="auto"/>
          </w:tcPr>
          <w:p w14:paraId="322E9123" w14:textId="77777777" w:rsidR="009903A6" w:rsidRPr="00EB16EC" w:rsidRDefault="009903A6" w:rsidP="00E04146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หนี้สินทางการเงินที่วัดมูลค่าด้วยวิธีราคาทุนตัดจำหน่าย - สุทธิ</w:t>
            </w:r>
          </w:p>
        </w:tc>
        <w:tc>
          <w:tcPr>
            <w:tcW w:w="1063" w:type="dxa"/>
          </w:tcPr>
          <w:p w14:paraId="3F82ADBA" w14:textId="77777777" w:rsidR="009903A6" w:rsidRPr="00EB16EC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134F9363" w14:textId="77777777" w:rsidR="009903A6" w:rsidRPr="00EB16EC" w:rsidRDefault="009903A6" w:rsidP="00E0414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6ED5F622" w14:textId="77777777" w:rsidR="009903A6" w:rsidRPr="00EB16EC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</w:tcPr>
          <w:p w14:paraId="215066E5" w14:textId="77777777" w:rsidR="009903A6" w:rsidRPr="00EB16EC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4883270" w14:textId="77777777" w:rsidR="009903A6" w:rsidRPr="00EB16EC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1803C4F6" w14:textId="77777777" w:rsidR="009903A6" w:rsidRPr="00EB16EC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63A7D5C6" w14:textId="77777777" w:rsidR="009903A6" w:rsidRPr="00EB16EC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38C106EA" w14:textId="77777777" w:rsidR="009903A6" w:rsidRPr="00EB16EC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60330DC1" w14:textId="77777777" w:rsidR="009903A6" w:rsidRPr="00EB16EC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03A6" w:rsidRPr="00EB16EC" w14:paraId="354EF3B7" w14:textId="77777777" w:rsidTr="00E04146">
        <w:tc>
          <w:tcPr>
            <w:tcW w:w="2700" w:type="dxa"/>
            <w:shd w:val="clear" w:color="auto" w:fill="auto"/>
          </w:tcPr>
          <w:p w14:paraId="0A9DABDC" w14:textId="77777777" w:rsidR="009903A6" w:rsidRPr="00EB16EC" w:rsidRDefault="009903A6" w:rsidP="00E0414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หุ้นกู้ (มูลค่าตามหน้าตั๋ว)</w:t>
            </w:r>
          </w:p>
        </w:tc>
        <w:tc>
          <w:tcPr>
            <w:tcW w:w="1063" w:type="dxa"/>
            <w:vAlign w:val="bottom"/>
          </w:tcPr>
          <w:p w14:paraId="5DD6C959" w14:textId="53DC6229" w:rsidR="009903A6" w:rsidRPr="00EB16EC" w:rsidRDefault="00E93563" w:rsidP="00E04146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994.50</w:t>
            </w:r>
          </w:p>
        </w:tc>
        <w:tc>
          <w:tcPr>
            <w:tcW w:w="237" w:type="dxa"/>
            <w:vAlign w:val="bottom"/>
          </w:tcPr>
          <w:p w14:paraId="13F73E8A" w14:textId="77777777" w:rsidR="009903A6" w:rsidRPr="00EB16EC" w:rsidRDefault="009903A6" w:rsidP="00E0414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0F26FA7E" w14:textId="15CB07D3" w:rsidR="009903A6" w:rsidRPr="00EB16EC" w:rsidRDefault="002878B9" w:rsidP="00E041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5" w:type="dxa"/>
            <w:vAlign w:val="bottom"/>
          </w:tcPr>
          <w:p w14:paraId="65647CC0" w14:textId="77777777" w:rsidR="009903A6" w:rsidRPr="00EB16EC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B12CECE" w14:textId="45DEEB7E" w:rsidR="009903A6" w:rsidRPr="00EB16EC" w:rsidRDefault="00E93563" w:rsidP="00E04146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997.66</w:t>
            </w:r>
          </w:p>
        </w:tc>
        <w:tc>
          <w:tcPr>
            <w:tcW w:w="266" w:type="dxa"/>
            <w:vAlign w:val="bottom"/>
          </w:tcPr>
          <w:p w14:paraId="7B9494BE" w14:textId="77777777" w:rsidR="009903A6" w:rsidRPr="00EB16EC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0E1B2A0C" w14:textId="28F7F901" w:rsidR="009903A6" w:rsidRPr="00EB16EC" w:rsidRDefault="002878B9" w:rsidP="00C95344">
            <w:pPr>
              <w:tabs>
                <w:tab w:val="left" w:pos="5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4328CCED" w14:textId="77777777" w:rsidR="009903A6" w:rsidRPr="00EB16EC" w:rsidRDefault="009903A6" w:rsidP="00E041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0F4A6D47" w14:textId="6B03467C" w:rsidR="009903A6" w:rsidRPr="00EB16EC" w:rsidRDefault="00E93563" w:rsidP="00E04146">
            <w:pPr>
              <w:tabs>
                <w:tab w:val="decimal" w:pos="66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997.66</w:t>
            </w:r>
          </w:p>
        </w:tc>
      </w:tr>
    </w:tbl>
    <w:p w14:paraId="5464B4EB" w14:textId="367D7BF4" w:rsidR="009903A6" w:rsidRPr="00EB16EC" w:rsidRDefault="009903A6" w:rsidP="009903A6">
      <w:pPr>
        <w:ind w:left="547"/>
        <w:rPr>
          <w:rFonts w:ascii="Angsana New" w:hAnsi="Angsana New"/>
          <w:sz w:val="28"/>
          <w:szCs w:val="28"/>
        </w:rPr>
      </w:pPr>
    </w:p>
    <w:tbl>
      <w:tblPr>
        <w:tblW w:w="9278" w:type="dxa"/>
        <w:tblInd w:w="450" w:type="dxa"/>
        <w:tblLook w:val="04A0" w:firstRow="1" w:lastRow="0" w:firstColumn="1" w:lastColumn="0" w:noHBand="0" w:noVBand="1"/>
      </w:tblPr>
      <w:tblGrid>
        <w:gridCol w:w="2699"/>
        <w:gridCol w:w="1063"/>
        <w:gridCol w:w="17"/>
        <w:gridCol w:w="220"/>
        <w:gridCol w:w="48"/>
        <w:gridCol w:w="948"/>
        <w:gridCol w:w="17"/>
        <w:gridCol w:w="218"/>
        <w:gridCol w:w="49"/>
        <w:gridCol w:w="1058"/>
        <w:gridCol w:w="17"/>
        <w:gridCol w:w="249"/>
        <w:gridCol w:w="17"/>
        <w:gridCol w:w="1050"/>
        <w:gridCol w:w="267"/>
        <w:gridCol w:w="1323"/>
        <w:gridCol w:w="18"/>
      </w:tblGrid>
      <w:tr w:rsidR="00D05718" w:rsidRPr="00EB16EC" w14:paraId="4052A339" w14:textId="77777777" w:rsidTr="00FF298E">
        <w:trPr>
          <w:gridAfter w:val="1"/>
          <w:wAfter w:w="18" w:type="dxa"/>
          <w:tblHeader/>
        </w:trPr>
        <w:tc>
          <w:tcPr>
            <w:tcW w:w="2699" w:type="dxa"/>
            <w:shd w:val="clear" w:color="auto" w:fill="auto"/>
          </w:tcPr>
          <w:p w14:paraId="5FE236C4" w14:textId="77777777" w:rsidR="00D05718" w:rsidRPr="00EB16EC" w:rsidRDefault="00D05718" w:rsidP="003A1946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6561" w:type="dxa"/>
            <w:gridSpan w:val="15"/>
          </w:tcPr>
          <w:p w14:paraId="0E251992" w14:textId="7EFB5A24" w:rsidR="00D05718" w:rsidRPr="00EB16EC" w:rsidRDefault="00D05718" w:rsidP="003A194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EB16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/ งบการเงินเฉพาะกิจการ</w:t>
            </w:r>
          </w:p>
        </w:tc>
      </w:tr>
      <w:tr w:rsidR="00FF229B" w:rsidRPr="00EB16EC" w14:paraId="138C37F4" w14:textId="77777777" w:rsidTr="00FF298E">
        <w:trPr>
          <w:gridAfter w:val="1"/>
          <w:wAfter w:w="18" w:type="dxa"/>
          <w:tblHeader/>
        </w:trPr>
        <w:tc>
          <w:tcPr>
            <w:tcW w:w="2699" w:type="dxa"/>
            <w:shd w:val="clear" w:color="auto" w:fill="auto"/>
          </w:tcPr>
          <w:p w14:paraId="164A26BA" w14:textId="77777777" w:rsidR="00FF229B" w:rsidRPr="00EB16EC" w:rsidRDefault="00FF229B" w:rsidP="003A1946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63" w:type="dxa"/>
          </w:tcPr>
          <w:p w14:paraId="35BC6997" w14:textId="77777777" w:rsidR="00FF229B" w:rsidRPr="00EB16EC" w:rsidRDefault="00FF229B" w:rsidP="003A194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237" w:type="dxa"/>
            <w:gridSpan w:val="2"/>
          </w:tcPr>
          <w:p w14:paraId="182B8C4A" w14:textId="77777777" w:rsidR="00FF229B" w:rsidRPr="00EB16EC" w:rsidRDefault="00FF229B" w:rsidP="003A1946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1" w:type="dxa"/>
            <w:gridSpan w:val="12"/>
            <w:tcBorders>
              <w:bottom w:val="single" w:sz="4" w:space="0" w:color="auto"/>
            </w:tcBorders>
          </w:tcPr>
          <w:p w14:paraId="59B1C2D4" w14:textId="77777777" w:rsidR="00FF229B" w:rsidRPr="00EB16EC" w:rsidRDefault="00FF229B" w:rsidP="003A194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F229B" w:rsidRPr="00EB16EC" w14:paraId="0C798EAD" w14:textId="77777777" w:rsidTr="00FF298E">
        <w:trPr>
          <w:gridAfter w:val="1"/>
          <w:wAfter w:w="18" w:type="dxa"/>
          <w:tblHeader/>
        </w:trPr>
        <w:tc>
          <w:tcPr>
            <w:tcW w:w="2699" w:type="dxa"/>
            <w:shd w:val="clear" w:color="auto" w:fill="auto"/>
          </w:tcPr>
          <w:p w14:paraId="054B4590" w14:textId="77777777" w:rsidR="00FF229B" w:rsidRPr="00EB16EC" w:rsidRDefault="00FF229B" w:rsidP="003A1946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63" w:type="dxa"/>
          </w:tcPr>
          <w:p w14:paraId="33B86873" w14:textId="77777777" w:rsidR="00FF229B" w:rsidRPr="00EB16EC" w:rsidRDefault="00FF229B" w:rsidP="003A19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7" w:type="dxa"/>
            <w:gridSpan w:val="2"/>
          </w:tcPr>
          <w:p w14:paraId="448BD407" w14:textId="77777777" w:rsidR="00FF229B" w:rsidRPr="00EB16EC" w:rsidRDefault="00FF229B" w:rsidP="003A1946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</w:tcPr>
          <w:p w14:paraId="4351D8A0" w14:textId="77777777" w:rsidR="00FF229B" w:rsidRPr="00EB16EC" w:rsidRDefault="00FF229B" w:rsidP="003A19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EB16E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5" w:type="dxa"/>
            <w:gridSpan w:val="2"/>
          </w:tcPr>
          <w:p w14:paraId="35F041ED" w14:textId="77777777" w:rsidR="00FF229B" w:rsidRPr="00EB16EC" w:rsidRDefault="00FF229B" w:rsidP="003A19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5D1DE5BB" w14:textId="77777777" w:rsidR="00FF229B" w:rsidRPr="00EB16EC" w:rsidRDefault="00FF229B" w:rsidP="003A19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EB16E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6" w:type="dxa"/>
            <w:gridSpan w:val="2"/>
          </w:tcPr>
          <w:p w14:paraId="5F031F75" w14:textId="77777777" w:rsidR="00FF229B" w:rsidRPr="00EB16EC" w:rsidRDefault="00FF229B" w:rsidP="003A19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gridSpan w:val="2"/>
          </w:tcPr>
          <w:p w14:paraId="15DAB442" w14:textId="77777777" w:rsidR="00FF229B" w:rsidRPr="00EB16EC" w:rsidRDefault="00FF229B" w:rsidP="003A19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EB16E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67" w:type="dxa"/>
          </w:tcPr>
          <w:p w14:paraId="0241F8E9" w14:textId="77777777" w:rsidR="00FF229B" w:rsidRPr="00EB16EC" w:rsidRDefault="00FF229B" w:rsidP="003A19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37F6A736" w14:textId="77777777" w:rsidR="00FF229B" w:rsidRPr="00EB16EC" w:rsidRDefault="00FF229B" w:rsidP="003A19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F229B" w:rsidRPr="00EB16EC" w14:paraId="66CF0902" w14:textId="77777777" w:rsidTr="00FF298E">
        <w:trPr>
          <w:gridAfter w:val="1"/>
          <w:wAfter w:w="18" w:type="dxa"/>
          <w:tblHeader/>
        </w:trPr>
        <w:tc>
          <w:tcPr>
            <w:tcW w:w="2699" w:type="dxa"/>
            <w:shd w:val="clear" w:color="auto" w:fill="auto"/>
          </w:tcPr>
          <w:p w14:paraId="2E6334FA" w14:textId="77777777" w:rsidR="00FF229B" w:rsidRPr="00EB16EC" w:rsidRDefault="00FF229B" w:rsidP="003A1946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6561" w:type="dxa"/>
            <w:gridSpan w:val="15"/>
          </w:tcPr>
          <w:p w14:paraId="2EF42227" w14:textId="77777777" w:rsidR="00FF229B" w:rsidRPr="00EB16EC" w:rsidRDefault="00FF229B" w:rsidP="003A194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E6437" w:rsidRPr="00EB16EC" w14:paraId="48176021" w14:textId="77777777" w:rsidTr="00FF298E">
        <w:trPr>
          <w:tblHeader/>
        </w:trPr>
        <w:tc>
          <w:tcPr>
            <w:tcW w:w="2699" w:type="dxa"/>
            <w:shd w:val="clear" w:color="auto" w:fill="auto"/>
          </w:tcPr>
          <w:p w14:paraId="6EE232CB" w14:textId="5ACB1933" w:rsidR="005E6437" w:rsidRPr="00EB16EC" w:rsidRDefault="00301F08" w:rsidP="005E6437">
            <w:pPr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E6437" w:rsidRPr="00EB16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5E6437" w:rsidRPr="00EB16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5E6437" w:rsidRPr="00EB16E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74CF4" w:rsidRPr="00EB16EC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579" w:type="dxa"/>
            <w:gridSpan w:val="16"/>
          </w:tcPr>
          <w:p w14:paraId="76C39426" w14:textId="77777777" w:rsidR="005E6437" w:rsidRPr="00EB16EC" w:rsidRDefault="005E6437" w:rsidP="005E6437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5E6437" w:rsidRPr="00EB16EC" w14:paraId="52602EBE" w14:textId="77777777" w:rsidTr="00FF298E">
        <w:tc>
          <w:tcPr>
            <w:tcW w:w="2699" w:type="dxa"/>
            <w:shd w:val="clear" w:color="auto" w:fill="auto"/>
          </w:tcPr>
          <w:p w14:paraId="43CFA23D" w14:textId="62D59AF3" w:rsidR="005E6437" w:rsidRPr="00EB16EC" w:rsidRDefault="009206C0" w:rsidP="005E6437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หนี้สินทางการเงินที่วัดมูลค่าด้วยวิธีราคาทุนตัดจำหน่าย - สุทธิ</w:t>
            </w:r>
          </w:p>
        </w:tc>
        <w:tc>
          <w:tcPr>
            <w:tcW w:w="1080" w:type="dxa"/>
            <w:gridSpan w:val="2"/>
          </w:tcPr>
          <w:p w14:paraId="0F8FC63F" w14:textId="77777777" w:rsidR="005E6437" w:rsidRPr="00EB16EC" w:rsidRDefault="005E6437" w:rsidP="005E6437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8" w:type="dxa"/>
            <w:gridSpan w:val="2"/>
          </w:tcPr>
          <w:p w14:paraId="19B50853" w14:textId="77777777" w:rsidR="005E6437" w:rsidRPr="00EB16EC" w:rsidRDefault="005E6437" w:rsidP="005E643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5" w:type="dxa"/>
            <w:gridSpan w:val="2"/>
          </w:tcPr>
          <w:p w14:paraId="510D1CC9" w14:textId="77777777" w:rsidR="005E6437" w:rsidRPr="00EB16EC" w:rsidRDefault="005E6437" w:rsidP="005E64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gridSpan w:val="2"/>
          </w:tcPr>
          <w:p w14:paraId="7F16338A" w14:textId="77777777" w:rsidR="005E6437" w:rsidRPr="00EB16EC" w:rsidRDefault="005E6437" w:rsidP="005E64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gridSpan w:val="2"/>
          </w:tcPr>
          <w:p w14:paraId="11C44440" w14:textId="77777777" w:rsidR="005E6437" w:rsidRPr="00EB16EC" w:rsidRDefault="005E6437" w:rsidP="005E64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317AFC54" w14:textId="77777777" w:rsidR="005E6437" w:rsidRPr="00EB16EC" w:rsidRDefault="005E6437" w:rsidP="005E64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62EFB61" w14:textId="77777777" w:rsidR="005E6437" w:rsidRPr="00EB16EC" w:rsidRDefault="005E6437" w:rsidP="005E64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636EA269" w14:textId="77777777" w:rsidR="005E6437" w:rsidRPr="00EB16EC" w:rsidRDefault="005E6437" w:rsidP="005E64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gridSpan w:val="2"/>
          </w:tcPr>
          <w:p w14:paraId="26597EBF" w14:textId="77777777" w:rsidR="005E6437" w:rsidRPr="00EB16EC" w:rsidRDefault="005E6437" w:rsidP="005E64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6437" w:rsidRPr="00EB16EC" w14:paraId="1CD2E7A8" w14:textId="77777777" w:rsidTr="00FF298E">
        <w:tc>
          <w:tcPr>
            <w:tcW w:w="2699" w:type="dxa"/>
            <w:shd w:val="clear" w:color="auto" w:fill="auto"/>
          </w:tcPr>
          <w:p w14:paraId="2411A55B" w14:textId="77777777" w:rsidR="005E6437" w:rsidRPr="00EB16EC" w:rsidRDefault="005E6437" w:rsidP="005E643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 xml:space="preserve"> (มูลค่าตามหน้าตั๋ว)</w:t>
            </w:r>
          </w:p>
        </w:tc>
        <w:tc>
          <w:tcPr>
            <w:tcW w:w="1080" w:type="dxa"/>
            <w:gridSpan w:val="2"/>
            <w:vAlign w:val="bottom"/>
          </w:tcPr>
          <w:p w14:paraId="54014D61" w14:textId="1B41576D" w:rsidR="005E6437" w:rsidRPr="00EB16EC" w:rsidRDefault="009206C0" w:rsidP="005E6437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16E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999.50</w:t>
            </w:r>
          </w:p>
        </w:tc>
        <w:tc>
          <w:tcPr>
            <w:tcW w:w="268" w:type="dxa"/>
            <w:gridSpan w:val="2"/>
            <w:vAlign w:val="bottom"/>
          </w:tcPr>
          <w:p w14:paraId="51025A5A" w14:textId="77777777" w:rsidR="005E6437" w:rsidRPr="00EB16EC" w:rsidRDefault="005E6437" w:rsidP="005E6437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5" w:type="dxa"/>
            <w:gridSpan w:val="2"/>
            <w:vAlign w:val="bottom"/>
          </w:tcPr>
          <w:p w14:paraId="62511FE9" w14:textId="1FDF9991" w:rsidR="005E6437" w:rsidRPr="00EB16EC" w:rsidRDefault="005E6437" w:rsidP="005E643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gridSpan w:val="2"/>
            <w:vAlign w:val="bottom"/>
          </w:tcPr>
          <w:p w14:paraId="5D421917" w14:textId="77777777" w:rsidR="005E6437" w:rsidRPr="00EB16EC" w:rsidRDefault="005E6437" w:rsidP="005E64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4BC97354" w14:textId="489D5E14" w:rsidR="005E6437" w:rsidRPr="00EB16EC" w:rsidRDefault="009206C0" w:rsidP="005E6437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16E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999.33</w:t>
            </w:r>
          </w:p>
        </w:tc>
        <w:tc>
          <w:tcPr>
            <w:tcW w:w="266" w:type="dxa"/>
            <w:gridSpan w:val="2"/>
            <w:vAlign w:val="bottom"/>
          </w:tcPr>
          <w:p w14:paraId="0A5A2D8B" w14:textId="77777777" w:rsidR="005E6437" w:rsidRPr="00EB16EC" w:rsidRDefault="005E6437" w:rsidP="005E64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4091E0AC" w14:textId="468F79A0" w:rsidR="005E6437" w:rsidRPr="00EB16EC" w:rsidRDefault="005E6437" w:rsidP="005E643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376502A6" w14:textId="77777777" w:rsidR="005E6437" w:rsidRPr="00EB16EC" w:rsidRDefault="005E6437" w:rsidP="005E64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gridSpan w:val="2"/>
            <w:vAlign w:val="bottom"/>
          </w:tcPr>
          <w:p w14:paraId="39235DD1" w14:textId="030B8A49" w:rsidR="005E6437" w:rsidRPr="00EB16EC" w:rsidRDefault="009206C0" w:rsidP="004767F6">
            <w:pPr>
              <w:tabs>
                <w:tab w:val="decimal" w:pos="66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16E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999.33</w:t>
            </w:r>
          </w:p>
        </w:tc>
      </w:tr>
    </w:tbl>
    <w:p w14:paraId="620DCB81" w14:textId="77777777" w:rsidR="00370BBC" w:rsidRPr="00EB16EC" w:rsidRDefault="00370BBC" w:rsidP="0056096C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069565FF" w14:textId="65542B05" w:rsidR="0056096C" w:rsidRPr="00EB16EC" w:rsidRDefault="0056096C" w:rsidP="00EF5E9A">
      <w:pPr>
        <w:pStyle w:val="block"/>
        <w:spacing w:after="0" w:line="240" w:lineRule="atLeast"/>
        <w:ind w:left="540" w:right="-7"/>
        <w:rPr>
          <w:rFonts w:ascii="Angsana New" w:hAnsi="Angsana New"/>
          <w:sz w:val="28"/>
          <w:szCs w:val="28"/>
          <w:lang w:bidi="th-TH"/>
        </w:rPr>
      </w:pPr>
      <w:r w:rsidRPr="00EB16EC">
        <w:rPr>
          <w:rFonts w:ascii="Angsana New" w:hAnsi="Angsana New" w:cs="Angsana New" w:hint="cs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ส่วนที่หมุนเวียนอื่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2C76AB4C" w14:textId="77777777" w:rsidR="0056096C" w:rsidRPr="00EB16EC" w:rsidRDefault="0056096C" w:rsidP="00FF229B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b/>
          <w:bCs/>
          <w:szCs w:val="22"/>
          <w:lang w:bidi="th-TH"/>
        </w:rPr>
      </w:pPr>
    </w:p>
    <w:p w14:paraId="5F965D45" w14:textId="77777777" w:rsidR="0056096C" w:rsidRPr="00EB16EC" w:rsidRDefault="0056096C" w:rsidP="00FF229B">
      <w:pPr>
        <w:pStyle w:val="block"/>
        <w:spacing w:after="0" w:line="240" w:lineRule="atLeast"/>
        <w:ind w:left="540" w:right="-7"/>
        <w:rPr>
          <w:rFonts w:ascii="Angsana New" w:hAnsi="Angsana New"/>
          <w:sz w:val="28"/>
          <w:szCs w:val="28"/>
          <w:lang w:bidi="th-TH"/>
        </w:rPr>
      </w:pPr>
      <w:r w:rsidRPr="00EB16EC">
        <w:rPr>
          <w:rFonts w:ascii="Angsana New" w:hAnsi="Angsana New" w:cs="Angsana New" w:hint="cs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</w:t>
      </w:r>
      <w:r w:rsidR="00AB74BD" w:rsidRPr="00EB16EC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Pr="00EB16EC">
        <w:rPr>
          <w:rFonts w:ascii="Angsana New" w:hAnsi="Angsana New" w:cs="Angsana New" w:hint="cs"/>
          <w:sz w:val="28"/>
          <w:szCs w:val="28"/>
          <w:cs/>
          <w:lang w:bidi="th-TH"/>
        </w:rPr>
        <w:t>นอกจากตารางข้างต้นเป็นมูลค่าที่ใกล้เคียงกับมูลค่าตามบัญชี เนื่องจากเครื่องมือทางการเงินเหล่านั้นมีอัตราดอกเบี้ยใกล้เคียงกับอัตราดอกเบี้ยในตลาด</w:t>
      </w:r>
    </w:p>
    <w:p w14:paraId="75822F05" w14:textId="5A618FB6" w:rsidR="00545EFD" w:rsidRDefault="00545EFD">
      <w:pPr>
        <w:spacing w:line="240" w:lineRule="auto"/>
        <w:jc w:val="left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1D8573C5" w14:textId="32BCB17C" w:rsidR="00545EFD" w:rsidRPr="00BB4E96" w:rsidRDefault="00545EFD" w:rsidP="00545EFD">
      <w:pPr>
        <w:spacing w:line="240" w:lineRule="auto"/>
        <w:ind w:left="567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BB4E9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การกระจุกตัวของความเสี่ยงทางด้านเครดิต</w:t>
      </w:r>
      <w:r w:rsidRPr="00BB4E96"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  <w:t xml:space="preserve"> </w:t>
      </w:r>
    </w:p>
    <w:p w14:paraId="0BF1C2A2" w14:textId="77777777" w:rsidR="00975511" w:rsidRPr="005038CE" w:rsidRDefault="00975511" w:rsidP="00545EFD">
      <w:pPr>
        <w:spacing w:line="240" w:lineRule="auto"/>
        <w:ind w:left="567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900"/>
        <w:gridCol w:w="900"/>
        <w:gridCol w:w="180"/>
        <w:gridCol w:w="984"/>
        <w:gridCol w:w="6"/>
        <w:gridCol w:w="172"/>
        <w:gridCol w:w="6"/>
        <w:gridCol w:w="812"/>
        <w:gridCol w:w="180"/>
        <w:gridCol w:w="984"/>
        <w:gridCol w:w="6"/>
      </w:tblGrid>
      <w:tr w:rsidR="00545EFD" w:rsidRPr="009F6173" w14:paraId="383B006F" w14:textId="77777777" w:rsidTr="001C033A">
        <w:trPr>
          <w:gridAfter w:val="1"/>
          <w:wAfter w:w="6" w:type="dxa"/>
          <w:cantSplit/>
          <w:tblHeader/>
        </w:trPr>
        <w:tc>
          <w:tcPr>
            <w:tcW w:w="4050" w:type="dxa"/>
            <w:vAlign w:val="bottom"/>
            <w:hideMark/>
          </w:tcPr>
          <w:p w14:paraId="75E05D3E" w14:textId="35C44636" w:rsidR="00545EFD" w:rsidRPr="009F6173" w:rsidRDefault="00545EFD" w:rsidP="00597AA1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bookmarkStart w:id="2" w:name="_Hlk74905001"/>
            <w:r w:rsidRPr="009F61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14:paraId="3B65FEBF" w14:textId="77777777" w:rsidR="00545EFD" w:rsidRPr="009F6173" w:rsidRDefault="00545EFD" w:rsidP="00597AA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64" w:type="dxa"/>
            <w:gridSpan w:val="3"/>
            <w:vAlign w:val="bottom"/>
          </w:tcPr>
          <w:p w14:paraId="52EABC87" w14:textId="1B8FD139" w:rsidR="00545EFD" w:rsidRPr="009F6173" w:rsidRDefault="00545EFD" w:rsidP="00597AA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gridSpan w:val="2"/>
          </w:tcPr>
          <w:p w14:paraId="124F6A67" w14:textId="77777777" w:rsidR="00545EFD" w:rsidRPr="009F6173" w:rsidRDefault="00545EFD" w:rsidP="00597AA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82" w:type="dxa"/>
            <w:gridSpan w:val="4"/>
            <w:vAlign w:val="bottom"/>
          </w:tcPr>
          <w:p w14:paraId="0BB19F5A" w14:textId="3ACB1274" w:rsidR="00545EFD" w:rsidRPr="009F6173" w:rsidRDefault="00545EFD" w:rsidP="00597AA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2C6062" w:rsidRPr="009F6173" w14:paraId="326A36A2" w14:textId="77777777" w:rsidTr="001C033A">
        <w:trPr>
          <w:gridAfter w:val="1"/>
          <w:wAfter w:w="6" w:type="dxa"/>
          <w:cantSplit/>
          <w:tblHeader/>
        </w:trPr>
        <w:tc>
          <w:tcPr>
            <w:tcW w:w="4050" w:type="dxa"/>
            <w:vAlign w:val="bottom"/>
          </w:tcPr>
          <w:p w14:paraId="19C1BBFF" w14:textId="4B5A964D" w:rsidR="002C6062" w:rsidRPr="009F6173" w:rsidRDefault="002C6062" w:rsidP="002C6062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   </w:t>
            </w:r>
            <w:r w:rsidRPr="009F61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Pr="009F617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เก้า</w:t>
            </w:r>
            <w:r w:rsidRPr="009F61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เดือนสิ้นสุด</w:t>
            </w:r>
            <w:r w:rsidR="002A1C44" w:rsidRPr="009F61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วันที่</w:t>
            </w:r>
          </w:p>
        </w:tc>
        <w:tc>
          <w:tcPr>
            <w:tcW w:w="900" w:type="dxa"/>
          </w:tcPr>
          <w:p w14:paraId="3855DF42" w14:textId="77777777" w:rsidR="002C6062" w:rsidRPr="009F6173" w:rsidRDefault="002C6062" w:rsidP="002C606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64" w:type="dxa"/>
            <w:gridSpan w:val="3"/>
            <w:vAlign w:val="bottom"/>
          </w:tcPr>
          <w:p w14:paraId="5162B49A" w14:textId="2834D521" w:rsidR="002C6062" w:rsidRPr="009F6173" w:rsidRDefault="002C6062" w:rsidP="002C606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  <w:r w:rsidRPr="009F6173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78" w:type="dxa"/>
            <w:gridSpan w:val="2"/>
          </w:tcPr>
          <w:p w14:paraId="52B758AD" w14:textId="77777777" w:rsidR="002C6062" w:rsidRPr="009F6173" w:rsidRDefault="002C6062" w:rsidP="002C606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82" w:type="dxa"/>
            <w:gridSpan w:val="4"/>
            <w:vAlign w:val="bottom"/>
          </w:tcPr>
          <w:p w14:paraId="5ED1D1CB" w14:textId="0DE12C15" w:rsidR="002C6062" w:rsidRPr="009F6173" w:rsidRDefault="002C6062" w:rsidP="002C606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  <w:r w:rsidRPr="009F617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6062" w:rsidRPr="009F6173" w14:paraId="58E52D57" w14:textId="77777777" w:rsidTr="001C033A">
        <w:trPr>
          <w:cantSplit/>
          <w:tblHeader/>
        </w:trPr>
        <w:tc>
          <w:tcPr>
            <w:tcW w:w="4050" w:type="dxa"/>
            <w:vAlign w:val="bottom"/>
          </w:tcPr>
          <w:p w14:paraId="4A8C79C4" w14:textId="3462BF88" w:rsidR="002C6062" w:rsidRPr="009F6173" w:rsidRDefault="002C6062" w:rsidP="002C6062">
            <w:pPr>
              <w:pStyle w:val="acctfourfigures"/>
              <w:tabs>
                <w:tab w:val="left" w:pos="720"/>
              </w:tabs>
              <w:spacing w:line="240" w:lineRule="auto"/>
              <w:ind w:left="18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9F61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30 </w:t>
            </w:r>
            <w:r w:rsidRPr="009F61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มิถุนายน</w:t>
            </w:r>
            <w:r w:rsidRPr="009F61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2564</w:t>
            </w:r>
          </w:p>
        </w:tc>
        <w:tc>
          <w:tcPr>
            <w:tcW w:w="900" w:type="dxa"/>
          </w:tcPr>
          <w:p w14:paraId="0A282D12" w14:textId="116D4F55" w:rsidR="002C6062" w:rsidRPr="009F6173" w:rsidDel="005916DC" w:rsidRDefault="002C6062" w:rsidP="002C606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E11CA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00" w:type="dxa"/>
            <w:vAlign w:val="bottom"/>
          </w:tcPr>
          <w:p w14:paraId="4255CF59" w14:textId="77777777" w:rsidR="002C6062" w:rsidRPr="009F6173" w:rsidRDefault="002C6062" w:rsidP="002C606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F617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710071EE" w14:textId="77777777" w:rsidR="002C6062" w:rsidRPr="009F6173" w:rsidRDefault="002C6062" w:rsidP="002C606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91FA72E" w14:textId="77777777" w:rsidR="002C6062" w:rsidRPr="009F6173" w:rsidRDefault="002C6062" w:rsidP="002C606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F617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  <w:gridSpan w:val="2"/>
          </w:tcPr>
          <w:p w14:paraId="0E5D62F6" w14:textId="77777777" w:rsidR="002C6062" w:rsidRPr="009F6173" w:rsidRDefault="002C6062" w:rsidP="002C606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2FAA2347" w14:textId="77777777" w:rsidR="002C6062" w:rsidRPr="009F6173" w:rsidRDefault="002C6062" w:rsidP="002C606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F617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2D181F34" w14:textId="77777777" w:rsidR="002C6062" w:rsidRPr="009F6173" w:rsidRDefault="002C6062" w:rsidP="002C606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171E184" w14:textId="77777777" w:rsidR="002C6062" w:rsidRPr="009F6173" w:rsidRDefault="002C6062" w:rsidP="002C6062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F617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กลับรายการ</w:t>
            </w:r>
          </w:p>
        </w:tc>
      </w:tr>
      <w:tr w:rsidR="002C6062" w14:paraId="2CF1FFC3" w14:textId="77777777" w:rsidTr="001C033A">
        <w:trPr>
          <w:gridAfter w:val="1"/>
          <w:wAfter w:w="6" w:type="dxa"/>
          <w:cantSplit/>
          <w:tblHeader/>
        </w:trPr>
        <w:tc>
          <w:tcPr>
            <w:tcW w:w="4050" w:type="dxa"/>
            <w:vAlign w:val="bottom"/>
            <w:hideMark/>
          </w:tcPr>
          <w:p w14:paraId="6B0938C5" w14:textId="5E55C6DB" w:rsidR="002C6062" w:rsidRPr="00E11CAC" w:rsidRDefault="002C6062" w:rsidP="002C606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BD3D96C" w14:textId="73FECF8D" w:rsidR="002C6062" w:rsidRPr="00E11CAC" w:rsidRDefault="002C6062" w:rsidP="002C606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224" w:type="dxa"/>
            <w:gridSpan w:val="9"/>
            <w:vAlign w:val="bottom"/>
            <w:hideMark/>
          </w:tcPr>
          <w:p w14:paraId="6948E7D0" w14:textId="77777777" w:rsidR="002C6062" w:rsidRPr="00E11CAC" w:rsidRDefault="002C6062" w:rsidP="002C606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  <w:r w:rsidRPr="00E11CA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2C6062" w14:paraId="35EB910B" w14:textId="77777777" w:rsidTr="001C033A">
        <w:trPr>
          <w:cantSplit/>
        </w:trPr>
        <w:tc>
          <w:tcPr>
            <w:tcW w:w="4050" w:type="dxa"/>
          </w:tcPr>
          <w:p w14:paraId="2E5ED234" w14:textId="6F538B73" w:rsidR="002C6062" w:rsidRPr="00E11CAC" w:rsidRDefault="002C6062" w:rsidP="002C6062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9F617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9F6173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</w:tcPr>
          <w:p w14:paraId="06B2D51C" w14:textId="63F848D8" w:rsidR="002C6062" w:rsidRPr="00E11CAC" w:rsidRDefault="002C6062" w:rsidP="002C6062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900" w:type="dxa"/>
          </w:tcPr>
          <w:p w14:paraId="15A639D6" w14:textId="489936B4" w:rsidR="002C6062" w:rsidRPr="00E11CAC" w:rsidRDefault="002C6062" w:rsidP="002C6062">
            <w:pPr>
              <w:pStyle w:val="acctfourfigures"/>
              <w:tabs>
                <w:tab w:val="decimal" w:pos="37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25059618" w14:textId="77777777" w:rsidR="002C6062" w:rsidRPr="00E11CAC" w:rsidRDefault="002C6062" w:rsidP="002C60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625BD7E8" w14:textId="09662D01" w:rsidR="002C6062" w:rsidRPr="00E11CAC" w:rsidRDefault="002C6062" w:rsidP="002C60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1CAC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51.13</w:t>
            </w:r>
            <w:r w:rsidRPr="00E11CA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gridSpan w:val="2"/>
          </w:tcPr>
          <w:p w14:paraId="7876BA2B" w14:textId="77777777" w:rsidR="002C6062" w:rsidRPr="00E11CAC" w:rsidRDefault="002C6062" w:rsidP="002C606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7DD0EA1F" w14:textId="0541027A" w:rsidR="002C6062" w:rsidRPr="00E11CAC" w:rsidRDefault="002C6062" w:rsidP="002C606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2B293AF" w14:textId="77777777" w:rsidR="002C6062" w:rsidRPr="00E11CAC" w:rsidRDefault="002C6062" w:rsidP="002C606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27D8741F" w14:textId="1C363E59" w:rsidR="002C6062" w:rsidRPr="00E11CAC" w:rsidRDefault="002C6062" w:rsidP="002C606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bookmarkEnd w:id="2"/>
    </w:tbl>
    <w:p w14:paraId="43C5ACDA" w14:textId="77777777" w:rsidR="001C69AA" w:rsidRPr="00EB16EC" w:rsidRDefault="001C69AA" w:rsidP="001C69AA">
      <w:pPr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</w:p>
    <w:p w14:paraId="424F660B" w14:textId="77777777" w:rsidR="009F6173" w:rsidRDefault="009F6173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7BB2B917" w14:textId="15A3A721" w:rsidR="003B14EA" w:rsidRPr="00EB16EC" w:rsidRDefault="003B14EA" w:rsidP="004B4285">
      <w:pPr>
        <w:numPr>
          <w:ilvl w:val="0"/>
          <w:numId w:val="4"/>
        </w:numPr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  <w:r w:rsidRPr="00EB16EC">
        <w:rPr>
          <w:rFonts w:ascii="Angsana New" w:hAnsi="Angsana New" w:hint="cs"/>
          <w:b/>
          <w:bCs/>
          <w:sz w:val="28"/>
          <w:szCs w:val="28"/>
          <w:cs/>
        </w:rPr>
        <w:t>ภาระผูกพันที่มีกับบุคคลหรือกิจการที่ไม่เกี่ยวข้องกัน</w:t>
      </w:r>
    </w:p>
    <w:p w14:paraId="1273B247" w14:textId="77777777" w:rsidR="00793A45" w:rsidRPr="00EB16EC" w:rsidRDefault="00793A45" w:rsidP="00094F2D">
      <w:pPr>
        <w:pStyle w:val="NoSpacing"/>
        <w:rPr>
          <w:rFonts w:ascii="Angsana New" w:hAnsi="Angsana New"/>
          <w:sz w:val="28"/>
          <w:szCs w:val="28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72"/>
        <w:gridCol w:w="1188"/>
        <w:gridCol w:w="270"/>
        <w:gridCol w:w="1170"/>
      </w:tblGrid>
      <w:tr w:rsidR="00EE272C" w:rsidRPr="00EB16EC" w14:paraId="794142E3" w14:textId="77777777" w:rsidTr="00650DEA">
        <w:trPr>
          <w:trHeight w:val="417"/>
          <w:tblHeader/>
        </w:trPr>
        <w:tc>
          <w:tcPr>
            <w:tcW w:w="3540" w:type="pct"/>
          </w:tcPr>
          <w:p w14:paraId="569768CC" w14:textId="77777777" w:rsidR="0089758C" w:rsidRDefault="0089758C" w:rsidP="00EE272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A8A1184" w14:textId="5E28998C" w:rsidR="00EE272C" w:rsidRPr="00EB16EC" w:rsidRDefault="00EE272C" w:rsidP="00EE272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B16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EB16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EB16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660" w:type="pct"/>
          </w:tcPr>
          <w:p w14:paraId="5ECC37C1" w14:textId="77777777" w:rsidR="0089758C" w:rsidRDefault="0089758C" w:rsidP="00EE272C">
            <w:pPr>
              <w:spacing w:line="240" w:lineRule="auto"/>
              <w:ind w:left="-148" w:right="-12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F7E41DD" w14:textId="565039F4" w:rsidR="00EE272C" w:rsidRPr="00EB16EC" w:rsidRDefault="00EE272C" w:rsidP="00EE272C">
            <w:pPr>
              <w:spacing w:line="240" w:lineRule="auto"/>
              <w:ind w:left="-148" w:right="-12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09B1B619" w14:textId="77777777" w:rsidR="00EE272C" w:rsidRPr="00EB16EC" w:rsidRDefault="00EE272C" w:rsidP="00EE272C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650" w:type="pct"/>
          </w:tcPr>
          <w:p w14:paraId="01A38566" w14:textId="5E2FD04B" w:rsidR="00EE272C" w:rsidRPr="00EB16EC" w:rsidRDefault="00EE272C" w:rsidP="00EE272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272C" w:rsidRPr="00EB16EC" w14:paraId="2F648ABC" w14:textId="77777777" w:rsidTr="00650DEA">
        <w:trPr>
          <w:trHeight w:val="417"/>
          <w:tblHeader/>
        </w:trPr>
        <w:tc>
          <w:tcPr>
            <w:tcW w:w="3540" w:type="pct"/>
          </w:tcPr>
          <w:p w14:paraId="57AFFE71" w14:textId="77777777" w:rsidR="00EE272C" w:rsidRPr="00EB16EC" w:rsidRDefault="00EE272C" w:rsidP="00803D2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pct"/>
            <w:gridSpan w:val="3"/>
          </w:tcPr>
          <w:p w14:paraId="3CC36773" w14:textId="474AB3C3" w:rsidR="00EE272C" w:rsidRPr="00EB16EC" w:rsidRDefault="00EE272C" w:rsidP="00803D2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E272C" w:rsidRPr="00EB16EC" w14:paraId="6D2DEA78" w14:textId="77777777" w:rsidTr="00650DEA">
        <w:trPr>
          <w:trHeight w:val="433"/>
        </w:trPr>
        <w:tc>
          <w:tcPr>
            <w:tcW w:w="3540" w:type="pct"/>
          </w:tcPr>
          <w:p w14:paraId="47A2063E" w14:textId="36556434" w:rsidR="00EE272C" w:rsidRPr="00EB16EC" w:rsidRDefault="00EE272C" w:rsidP="00317197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660" w:type="pct"/>
          </w:tcPr>
          <w:p w14:paraId="34B20723" w14:textId="77777777" w:rsidR="00EE272C" w:rsidRPr="00EB16EC" w:rsidRDefault="00EE272C" w:rsidP="0031719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2CC89EAF" w14:textId="77777777" w:rsidR="00EE272C" w:rsidRPr="00EB16EC" w:rsidRDefault="00EE272C" w:rsidP="0031719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" w:type="pct"/>
          </w:tcPr>
          <w:p w14:paraId="277C78AA" w14:textId="77777777" w:rsidR="00EE272C" w:rsidRPr="00EB16EC" w:rsidRDefault="00EE272C" w:rsidP="0031719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E272C" w:rsidRPr="00EB16EC" w14:paraId="3651371C" w14:textId="77777777" w:rsidTr="00650DEA">
        <w:trPr>
          <w:trHeight w:val="433"/>
        </w:trPr>
        <w:tc>
          <w:tcPr>
            <w:tcW w:w="3540" w:type="pct"/>
          </w:tcPr>
          <w:p w14:paraId="690C1C82" w14:textId="172E1031" w:rsidR="00EE272C" w:rsidRPr="00EB16EC" w:rsidRDefault="00EE272C" w:rsidP="005457B8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สัญญาจ้างเพื่องานอสังหาริมทรัพย์</w:t>
            </w:r>
            <w:r w:rsidRPr="00EB16EC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พัฒนาเพื่อขาย</w:t>
            </w:r>
          </w:p>
        </w:tc>
        <w:tc>
          <w:tcPr>
            <w:tcW w:w="660" w:type="pct"/>
          </w:tcPr>
          <w:p w14:paraId="4BACD616" w14:textId="7E4317BF" w:rsidR="00EE272C" w:rsidRPr="00EB16EC" w:rsidRDefault="00461649" w:rsidP="00650DEA">
            <w:pPr>
              <w:pStyle w:val="BodyText"/>
              <w:tabs>
                <w:tab w:val="decimal" w:pos="624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840.32</w:t>
            </w:r>
          </w:p>
        </w:tc>
        <w:tc>
          <w:tcPr>
            <w:tcW w:w="150" w:type="pct"/>
          </w:tcPr>
          <w:p w14:paraId="409DDF09" w14:textId="77777777" w:rsidR="00EE272C" w:rsidRPr="00EB16EC" w:rsidRDefault="00EE272C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" w:type="pct"/>
          </w:tcPr>
          <w:p w14:paraId="03823C55" w14:textId="458A54F5" w:rsidR="00EE272C" w:rsidRPr="00EB16EC" w:rsidRDefault="00371637" w:rsidP="003E07D2">
            <w:pPr>
              <w:pStyle w:val="BodyText"/>
              <w:tabs>
                <w:tab w:val="decimal" w:pos="52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E272C" w:rsidRPr="00EB16EC" w14:paraId="311A67F4" w14:textId="77777777" w:rsidTr="00650DEA">
        <w:trPr>
          <w:trHeight w:val="433"/>
        </w:trPr>
        <w:tc>
          <w:tcPr>
            <w:tcW w:w="3540" w:type="pct"/>
          </w:tcPr>
          <w:p w14:paraId="474EC333" w14:textId="5D2FE910" w:rsidR="00EE272C" w:rsidRPr="00EB16EC" w:rsidRDefault="00EE272C" w:rsidP="005457B8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สัญญาจะซื้อจะขายที่ดิน</w:t>
            </w: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2B369DFE" w14:textId="3E435D1A" w:rsidR="00EE272C" w:rsidRPr="00EB16EC" w:rsidRDefault="00461649" w:rsidP="00650DEA">
            <w:pPr>
              <w:pStyle w:val="BodyText"/>
              <w:tabs>
                <w:tab w:val="decimal" w:pos="624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221.51</w:t>
            </w:r>
          </w:p>
        </w:tc>
        <w:tc>
          <w:tcPr>
            <w:tcW w:w="150" w:type="pct"/>
          </w:tcPr>
          <w:p w14:paraId="6957ED6A" w14:textId="77777777" w:rsidR="00EE272C" w:rsidRPr="00EB16EC" w:rsidRDefault="00EE272C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6D3BFB09" w14:textId="66EA0FD2" w:rsidR="00EE272C" w:rsidRPr="00EB16EC" w:rsidRDefault="00371637" w:rsidP="003E07D2">
            <w:pPr>
              <w:pStyle w:val="BodyText"/>
              <w:tabs>
                <w:tab w:val="decimal" w:pos="52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E272C" w:rsidRPr="00EB16EC" w14:paraId="6225B58C" w14:textId="77777777" w:rsidTr="00650DEA">
        <w:trPr>
          <w:trHeight w:val="433"/>
        </w:trPr>
        <w:tc>
          <w:tcPr>
            <w:tcW w:w="3540" w:type="pct"/>
          </w:tcPr>
          <w:p w14:paraId="717FB35C" w14:textId="1DD3753D" w:rsidR="00EE272C" w:rsidRPr="00EB16EC" w:rsidRDefault="00EE272C" w:rsidP="005457B8">
            <w:pPr>
              <w:pStyle w:val="NoSpacing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B16EC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0C65F70F" w14:textId="3BE3E2FA" w:rsidR="00EE272C" w:rsidRPr="00EB16EC" w:rsidRDefault="00461649" w:rsidP="00650DEA">
            <w:pPr>
              <w:pStyle w:val="BodyText"/>
              <w:tabs>
                <w:tab w:val="decimal" w:pos="624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1,061.83</w:t>
            </w:r>
          </w:p>
        </w:tc>
        <w:tc>
          <w:tcPr>
            <w:tcW w:w="150" w:type="pct"/>
          </w:tcPr>
          <w:p w14:paraId="3EC3AAC7" w14:textId="77777777" w:rsidR="00EE272C" w:rsidRPr="00EB16EC" w:rsidRDefault="00EE272C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737B7433" w14:textId="51D6812B" w:rsidR="00EE272C" w:rsidRPr="00EB16EC" w:rsidRDefault="00371637" w:rsidP="003E07D2">
            <w:pPr>
              <w:pStyle w:val="BodyText"/>
              <w:tabs>
                <w:tab w:val="decimal" w:pos="52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  <w:tr w:rsidR="008D3AAF" w:rsidRPr="00EB16EC" w14:paraId="415D545E" w14:textId="77777777" w:rsidTr="00650DEA">
        <w:trPr>
          <w:trHeight w:val="433"/>
        </w:trPr>
        <w:tc>
          <w:tcPr>
            <w:tcW w:w="3540" w:type="pct"/>
          </w:tcPr>
          <w:p w14:paraId="7267AE6A" w14:textId="77777777" w:rsidR="008D3AAF" w:rsidRPr="00EB16EC" w:rsidRDefault="008D3AAF" w:rsidP="00EE272C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0" w:type="pct"/>
          </w:tcPr>
          <w:p w14:paraId="0E9B023C" w14:textId="77777777" w:rsidR="008D3AAF" w:rsidRPr="00EB16EC" w:rsidRDefault="008D3AAF" w:rsidP="00650DEA">
            <w:pPr>
              <w:pStyle w:val="BodyText"/>
              <w:tabs>
                <w:tab w:val="decimal" w:pos="624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6BB176A9" w14:textId="77777777" w:rsidR="008D3AAF" w:rsidRPr="00EB16EC" w:rsidRDefault="008D3AAF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" w:type="pct"/>
          </w:tcPr>
          <w:p w14:paraId="12221A72" w14:textId="77777777" w:rsidR="008D3AAF" w:rsidRPr="00EB16EC" w:rsidRDefault="008D3AAF" w:rsidP="003E07D2">
            <w:pPr>
              <w:pStyle w:val="BodyText"/>
              <w:tabs>
                <w:tab w:val="decimal" w:pos="52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E272C" w:rsidRPr="00EB16EC" w14:paraId="5C42A8BA" w14:textId="77777777" w:rsidTr="00650DEA">
        <w:trPr>
          <w:trHeight w:val="433"/>
        </w:trPr>
        <w:tc>
          <w:tcPr>
            <w:tcW w:w="3540" w:type="pct"/>
          </w:tcPr>
          <w:p w14:paraId="27944F0A" w14:textId="506FBF65" w:rsidR="00EE272C" w:rsidRPr="00EB16EC" w:rsidRDefault="00EE272C" w:rsidP="00EE272C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จำนวนเงินขั้นต่ำที่ต้องจ่ายในอนาคตทั้งสิ้นภายใต้สัญญาเช่า</w:t>
            </w:r>
          </w:p>
          <w:p w14:paraId="6582E221" w14:textId="1076307B" w:rsidR="00EE272C" w:rsidRPr="00EB16EC" w:rsidRDefault="00EE272C" w:rsidP="00EE272C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และบริการอื่นที่บอกเลิกไม่ได้</w:t>
            </w:r>
          </w:p>
        </w:tc>
        <w:tc>
          <w:tcPr>
            <w:tcW w:w="660" w:type="pct"/>
          </w:tcPr>
          <w:p w14:paraId="4C537F11" w14:textId="77777777" w:rsidR="00EE272C" w:rsidRPr="00EB16EC" w:rsidRDefault="00EE272C" w:rsidP="00650DEA">
            <w:pPr>
              <w:pStyle w:val="BodyText"/>
              <w:tabs>
                <w:tab w:val="decimal" w:pos="624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3A3E9DC5" w14:textId="77777777" w:rsidR="00EE272C" w:rsidRPr="00EB16EC" w:rsidRDefault="00EE272C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" w:type="pct"/>
          </w:tcPr>
          <w:p w14:paraId="0F376C4E" w14:textId="77777777" w:rsidR="00EE272C" w:rsidRPr="00EB16EC" w:rsidRDefault="00EE272C" w:rsidP="003E07D2">
            <w:pPr>
              <w:pStyle w:val="BodyText"/>
              <w:tabs>
                <w:tab w:val="decimal" w:pos="52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E272C" w:rsidRPr="00EB16EC" w14:paraId="59A68480" w14:textId="77777777" w:rsidTr="00650DEA">
        <w:trPr>
          <w:trHeight w:val="433"/>
        </w:trPr>
        <w:tc>
          <w:tcPr>
            <w:tcW w:w="3540" w:type="pct"/>
          </w:tcPr>
          <w:p w14:paraId="0FC89EC7" w14:textId="495D213F" w:rsidR="00EE272C" w:rsidRPr="00EB16EC" w:rsidRDefault="00EE272C" w:rsidP="005457B8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EB16EC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EB16E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660" w:type="pct"/>
          </w:tcPr>
          <w:p w14:paraId="42924FD3" w14:textId="5EB9DD51" w:rsidR="00EE272C" w:rsidRPr="00EB16EC" w:rsidRDefault="00371637" w:rsidP="00650DEA">
            <w:pPr>
              <w:pStyle w:val="BodyText"/>
              <w:tabs>
                <w:tab w:val="decimal" w:pos="624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7.98</w:t>
            </w:r>
          </w:p>
        </w:tc>
        <w:tc>
          <w:tcPr>
            <w:tcW w:w="150" w:type="pct"/>
          </w:tcPr>
          <w:p w14:paraId="020D19E3" w14:textId="77777777" w:rsidR="00EE272C" w:rsidRPr="00EB16EC" w:rsidRDefault="00EE272C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" w:type="pct"/>
          </w:tcPr>
          <w:p w14:paraId="4BA6D0D6" w14:textId="265F9DB6" w:rsidR="00EE272C" w:rsidRPr="00EB16EC" w:rsidRDefault="002878B9" w:rsidP="003E07D2">
            <w:pPr>
              <w:pStyle w:val="BodyText"/>
              <w:tabs>
                <w:tab w:val="decimal" w:pos="52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E272C" w:rsidRPr="00EB16EC" w14:paraId="5C83C4EF" w14:textId="77777777" w:rsidTr="00650DEA">
        <w:trPr>
          <w:trHeight w:val="433"/>
        </w:trPr>
        <w:tc>
          <w:tcPr>
            <w:tcW w:w="3540" w:type="pct"/>
          </w:tcPr>
          <w:p w14:paraId="6435FC69" w14:textId="3C20F796" w:rsidR="00EE272C" w:rsidRPr="00EB16EC" w:rsidRDefault="00EE272C" w:rsidP="005457B8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</w:rPr>
              <w:t xml:space="preserve">1 - 5 </w:t>
            </w:r>
            <w:r w:rsidRPr="00EB16E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660" w:type="pct"/>
          </w:tcPr>
          <w:p w14:paraId="2B2EB875" w14:textId="278C3E4B" w:rsidR="00EE272C" w:rsidRPr="00EB16EC" w:rsidRDefault="00371637" w:rsidP="00650DEA">
            <w:pPr>
              <w:pStyle w:val="BodyText"/>
              <w:tabs>
                <w:tab w:val="decimal" w:pos="624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22.84</w:t>
            </w:r>
          </w:p>
        </w:tc>
        <w:tc>
          <w:tcPr>
            <w:tcW w:w="150" w:type="pct"/>
          </w:tcPr>
          <w:p w14:paraId="3A671CE6" w14:textId="77777777" w:rsidR="00EE272C" w:rsidRPr="00EB16EC" w:rsidRDefault="00EE272C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" w:type="pct"/>
          </w:tcPr>
          <w:p w14:paraId="20CC6678" w14:textId="465A3436" w:rsidR="00EE272C" w:rsidRPr="00EB16EC" w:rsidRDefault="00371637" w:rsidP="003E07D2">
            <w:pPr>
              <w:pStyle w:val="BodyText"/>
              <w:tabs>
                <w:tab w:val="decimal" w:pos="52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E272C" w:rsidRPr="00EB16EC" w14:paraId="37213462" w14:textId="77777777" w:rsidTr="00650DEA">
        <w:trPr>
          <w:trHeight w:val="417"/>
        </w:trPr>
        <w:tc>
          <w:tcPr>
            <w:tcW w:w="3540" w:type="pct"/>
          </w:tcPr>
          <w:p w14:paraId="4626FFA2" w14:textId="0B563989" w:rsidR="00EE272C" w:rsidRPr="00EB16EC" w:rsidRDefault="00EE272C" w:rsidP="005457B8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  <w:r w:rsidRPr="00EB16EC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EB16E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4C2BEF39" w14:textId="4F795730" w:rsidR="00EE272C" w:rsidRPr="00EB16EC" w:rsidRDefault="00371637" w:rsidP="00650DEA">
            <w:pPr>
              <w:pStyle w:val="BodyText"/>
              <w:tabs>
                <w:tab w:val="decimal" w:pos="624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346.8</w:t>
            </w:r>
            <w:r w:rsidR="002878B9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50" w:type="pct"/>
          </w:tcPr>
          <w:p w14:paraId="4C852ACF" w14:textId="77777777" w:rsidR="00EE272C" w:rsidRPr="00EB16EC" w:rsidRDefault="00EE272C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2BC81D85" w14:textId="0D91D72F" w:rsidR="00EE272C" w:rsidRPr="00EB16EC" w:rsidRDefault="00371637" w:rsidP="003E07D2">
            <w:pPr>
              <w:pStyle w:val="BodyText"/>
              <w:tabs>
                <w:tab w:val="decimal" w:pos="52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E272C" w:rsidRPr="00EB16EC" w14:paraId="5A97FEA6" w14:textId="77777777" w:rsidTr="00650DEA">
        <w:trPr>
          <w:trHeight w:val="417"/>
        </w:trPr>
        <w:tc>
          <w:tcPr>
            <w:tcW w:w="3540" w:type="pct"/>
          </w:tcPr>
          <w:p w14:paraId="0FE36EDE" w14:textId="77777777" w:rsidR="00EE272C" w:rsidRPr="00EB16EC" w:rsidRDefault="00EE272C" w:rsidP="005457B8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0AAC39D8" w14:textId="38192B22" w:rsidR="00EE272C" w:rsidRPr="00EB16EC" w:rsidRDefault="00371637" w:rsidP="00650DEA">
            <w:pPr>
              <w:pStyle w:val="BodyText"/>
              <w:tabs>
                <w:tab w:val="decimal" w:pos="624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377.</w:t>
            </w:r>
            <w:r w:rsidR="002878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150" w:type="pct"/>
          </w:tcPr>
          <w:p w14:paraId="0C33CB38" w14:textId="77777777" w:rsidR="00EE272C" w:rsidRPr="00EB16EC" w:rsidRDefault="00EE272C" w:rsidP="005457B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3A07DC37" w14:textId="444C5F5D" w:rsidR="00EE272C" w:rsidRPr="00EB16EC" w:rsidRDefault="002878B9" w:rsidP="003E07D2">
            <w:pPr>
              <w:pStyle w:val="BodyText"/>
              <w:tabs>
                <w:tab w:val="decimal" w:pos="52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  <w:tr w:rsidR="00EE272C" w:rsidRPr="00EB16EC" w14:paraId="22B132B8" w14:textId="77777777" w:rsidTr="00650DEA">
        <w:trPr>
          <w:trHeight w:val="417"/>
        </w:trPr>
        <w:tc>
          <w:tcPr>
            <w:tcW w:w="3540" w:type="pct"/>
          </w:tcPr>
          <w:p w14:paraId="23C3D122" w14:textId="77777777" w:rsidR="00EE272C" w:rsidRPr="00EB16EC" w:rsidRDefault="00EE272C" w:rsidP="006C1802">
            <w:pPr>
              <w:pStyle w:val="BodyText"/>
              <w:spacing w:after="0" w:line="240" w:lineRule="auto"/>
              <w:ind w:left="162" w:right="-131" w:hanging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0" w:type="pct"/>
          </w:tcPr>
          <w:p w14:paraId="748FCDC9" w14:textId="77777777" w:rsidR="00EE272C" w:rsidRPr="00EB16EC" w:rsidRDefault="00EE272C" w:rsidP="00650DEA">
            <w:pPr>
              <w:pStyle w:val="BodyText"/>
              <w:tabs>
                <w:tab w:val="decimal" w:pos="624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4BD69812" w14:textId="77777777" w:rsidR="00EE272C" w:rsidRPr="00EB16EC" w:rsidRDefault="00EE272C" w:rsidP="006C1802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" w:type="pct"/>
          </w:tcPr>
          <w:p w14:paraId="0294D4B7" w14:textId="77777777" w:rsidR="00EE272C" w:rsidRPr="00EB16EC" w:rsidRDefault="00EE272C" w:rsidP="003E07D2">
            <w:pPr>
              <w:pStyle w:val="BodyText"/>
              <w:tabs>
                <w:tab w:val="decimal" w:pos="52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E272C" w:rsidRPr="00EB16EC" w14:paraId="65F1379B" w14:textId="77777777" w:rsidTr="00650DEA">
        <w:trPr>
          <w:trHeight w:val="417"/>
        </w:trPr>
        <w:tc>
          <w:tcPr>
            <w:tcW w:w="3540" w:type="pct"/>
          </w:tcPr>
          <w:p w14:paraId="6CB50C4C" w14:textId="7F6AA100" w:rsidR="00EE272C" w:rsidRPr="00EB16EC" w:rsidRDefault="00EE272C" w:rsidP="006C1802">
            <w:pPr>
              <w:pStyle w:val="BodyText"/>
              <w:spacing w:after="0" w:line="240" w:lineRule="auto"/>
              <w:ind w:left="162" w:right="-131" w:hanging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EB16E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B16E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660" w:type="pct"/>
          </w:tcPr>
          <w:p w14:paraId="72EF6A07" w14:textId="77777777" w:rsidR="00EE272C" w:rsidRPr="00EB16EC" w:rsidRDefault="00EE272C" w:rsidP="00650DEA">
            <w:pPr>
              <w:pStyle w:val="BodyText"/>
              <w:tabs>
                <w:tab w:val="decimal" w:pos="624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65C39304" w14:textId="77777777" w:rsidR="00EE272C" w:rsidRPr="00EB16EC" w:rsidRDefault="00EE272C" w:rsidP="006C1802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" w:type="pct"/>
          </w:tcPr>
          <w:p w14:paraId="1AEBDFB1" w14:textId="77777777" w:rsidR="00EE272C" w:rsidRPr="00EB16EC" w:rsidRDefault="00EE272C" w:rsidP="003E07D2">
            <w:pPr>
              <w:pStyle w:val="BodyText"/>
              <w:tabs>
                <w:tab w:val="decimal" w:pos="52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E272C" w:rsidRPr="00EB16EC" w14:paraId="4FF44FF2" w14:textId="77777777" w:rsidTr="00650DEA">
        <w:trPr>
          <w:trHeight w:val="417"/>
        </w:trPr>
        <w:tc>
          <w:tcPr>
            <w:tcW w:w="3540" w:type="pct"/>
          </w:tcPr>
          <w:p w14:paraId="71EF18E3" w14:textId="67BFBE63" w:rsidR="00EE272C" w:rsidRPr="00EB16EC" w:rsidRDefault="00EE272C" w:rsidP="00E55BC0">
            <w:pPr>
              <w:pStyle w:val="BodyText"/>
              <w:spacing w:after="0" w:line="240" w:lineRule="auto"/>
              <w:ind w:left="-18" w:right="-131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660" w:type="pct"/>
          </w:tcPr>
          <w:p w14:paraId="0AD546EA" w14:textId="672C8030" w:rsidR="00EE272C" w:rsidRPr="00EB16EC" w:rsidRDefault="00461649" w:rsidP="00650DEA">
            <w:pPr>
              <w:pStyle w:val="BodyText"/>
              <w:tabs>
                <w:tab w:val="decimal" w:pos="624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15.10</w:t>
            </w:r>
          </w:p>
        </w:tc>
        <w:tc>
          <w:tcPr>
            <w:tcW w:w="150" w:type="pct"/>
          </w:tcPr>
          <w:p w14:paraId="330E473D" w14:textId="77777777" w:rsidR="00EE272C" w:rsidRPr="00EB16EC" w:rsidRDefault="00EE272C" w:rsidP="00E55B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" w:type="pct"/>
          </w:tcPr>
          <w:p w14:paraId="45CFCCE5" w14:textId="2D26343A" w:rsidR="00EE272C" w:rsidRPr="00EB16EC" w:rsidRDefault="00371637" w:rsidP="003E07D2">
            <w:pPr>
              <w:pStyle w:val="BodyText"/>
              <w:tabs>
                <w:tab w:val="decimal" w:pos="52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E272C" w:rsidRPr="00EB16EC" w14:paraId="0ED66F3F" w14:textId="77777777" w:rsidTr="00650DEA">
        <w:trPr>
          <w:trHeight w:val="417"/>
        </w:trPr>
        <w:tc>
          <w:tcPr>
            <w:tcW w:w="3540" w:type="pct"/>
          </w:tcPr>
          <w:p w14:paraId="2E382A0C" w14:textId="7661264A" w:rsidR="00EE272C" w:rsidRPr="00EB16EC" w:rsidRDefault="00EE272C" w:rsidP="00E55BC0">
            <w:pPr>
              <w:pStyle w:val="BodyText"/>
              <w:spacing w:after="0" w:line="240" w:lineRule="auto"/>
              <w:ind w:left="-18" w:right="-131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660" w:type="pct"/>
          </w:tcPr>
          <w:p w14:paraId="2EE6601D" w14:textId="193646AA" w:rsidR="00EE272C" w:rsidRPr="00EB16EC" w:rsidRDefault="00461649" w:rsidP="00650DEA">
            <w:pPr>
              <w:pStyle w:val="BodyText"/>
              <w:tabs>
                <w:tab w:val="decimal" w:pos="624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32.72</w:t>
            </w:r>
          </w:p>
        </w:tc>
        <w:tc>
          <w:tcPr>
            <w:tcW w:w="150" w:type="pct"/>
          </w:tcPr>
          <w:p w14:paraId="570203FD" w14:textId="77777777" w:rsidR="00EE272C" w:rsidRPr="00EB16EC" w:rsidRDefault="00EE272C" w:rsidP="00E55B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" w:type="pct"/>
          </w:tcPr>
          <w:p w14:paraId="035FD762" w14:textId="41A65334" w:rsidR="00EE272C" w:rsidRPr="00EB16EC" w:rsidRDefault="00461649" w:rsidP="003E07D2">
            <w:pPr>
              <w:pStyle w:val="BodyText"/>
              <w:tabs>
                <w:tab w:val="decimal" w:pos="52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E272C" w:rsidRPr="00EB16EC" w14:paraId="021F3B3D" w14:textId="77777777" w:rsidTr="00650DEA">
        <w:trPr>
          <w:trHeight w:val="417"/>
        </w:trPr>
        <w:tc>
          <w:tcPr>
            <w:tcW w:w="3540" w:type="pct"/>
          </w:tcPr>
          <w:p w14:paraId="5510161A" w14:textId="77777777" w:rsidR="00EE272C" w:rsidRPr="00EB16EC" w:rsidRDefault="00EE272C" w:rsidP="00E55BC0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796908FD" w14:textId="46C21FD2" w:rsidR="00EE272C" w:rsidRPr="00EB16EC" w:rsidRDefault="00461649" w:rsidP="00650DEA">
            <w:pPr>
              <w:pStyle w:val="BodyText"/>
              <w:tabs>
                <w:tab w:val="decimal" w:pos="62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47.82</w:t>
            </w:r>
          </w:p>
        </w:tc>
        <w:tc>
          <w:tcPr>
            <w:tcW w:w="150" w:type="pct"/>
          </w:tcPr>
          <w:p w14:paraId="4D8AC274" w14:textId="77777777" w:rsidR="00EE272C" w:rsidRPr="00EB16EC" w:rsidRDefault="00EE272C" w:rsidP="00E55B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5F52AF62" w14:textId="2DAE543C" w:rsidR="00EE272C" w:rsidRPr="00EB16EC" w:rsidRDefault="00371637" w:rsidP="003E07D2">
            <w:pPr>
              <w:pStyle w:val="BodyText"/>
              <w:tabs>
                <w:tab w:val="decimal" w:pos="522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03305793" w14:textId="77777777" w:rsidR="00317197" w:rsidRPr="00EB16EC" w:rsidRDefault="00317197" w:rsidP="00317197">
      <w:pPr>
        <w:pStyle w:val="NoSpacing"/>
        <w:rPr>
          <w:rFonts w:ascii="Angsana New" w:hAnsi="Angsana New"/>
          <w:sz w:val="28"/>
          <w:szCs w:val="28"/>
        </w:rPr>
      </w:pPr>
    </w:p>
    <w:p w14:paraId="709C4FA9" w14:textId="1985E101" w:rsidR="00972BBE" w:rsidRPr="00EB16EC" w:rsidRDefault="00972BBE" w:rsidP="00972BBE">
      <w:pPr>
        <w:spacing w:line="240" w:lineRule="auto"/>
        <w:ind w:left="540" w:right="-43"/>
        <w:rPr>
          <w:rFonts w:ascii="Angsana New" w:hAnsi="Angsana New"/>
          <w:sz w:val="28"/>
          <w:szCs w:val="28"/>
        </w:rPr>
      </w:pPr>
      <w:r w:rsidRPr="00EB16EC">
        <w:rPr>
          <w:rFonts w:ascii="Angsana New" w:hAnsi="Angsana New"/>
          <w:sz w:val="28"/>
          <w:szCs w:val="28"/>
          <w:cs/>
        </w:rPr>
        <w:t xml:space="preserve">บริษัทย่อยแห่งหนึ่งได้ทำคำสั่งซื้อวัตถุดิบล่วงหน้ากับบริษัททั้งในและต่างประเทศ โดยมีระยะเวลา ปริมาณ และราคาตามที่ได้ระบุไว้ในคำสั่งซื้อ ณ วันที่ </w:t>
      </w:r>
      <w:r w:rsidR="001E0107" w:rsidRPr="00EB16EC">
        <w:rPr>
          <w:rFonts w:ascii="Angsana New" w:hAnsi="Angsana New"/>
          <w:sz w:val="28"/>
          <w:szCs w:val="28"/>
        </w:rPr>
        <w:t>3</w:t>
      </w:r>
      <w:r w:rsidR="00B1046F" w:rsidRPr="00EB16EC">
        <w:rPr>
          <w:rFonts w:ascii="Angsana New" w:hAnsi="Angsana New"/>
          <w:sz w:val="28"/>
          <w:szCs w:val="28"/>
        </w:rPr>
        <w:t xml:space="preserve">0 </w:t>
      </w:r>
      <w:r w:rsidR="00B1046F" w:rsidRPr="00EB16EC">
        <w:rPr>
          <w:rFonts w:ascii="Angsana New" w:hAnsi="Angsana New" w:hint="cs"/>
          <w:sz w:val="28"/>
          <w:szCs w:val="28"/>
          <w:cs/>
        </w:rPr>
        <w:t>มิถุนายน</w:t>
      </w:r>
      <w:r w:rsidR="005652B1" w:rsidRPr="00EB16EC">
        <w:rPr>
          <w:rFonts w:ascii="Angsana New" w:hAnsi="Angsana New" w:hint="cs"/>
          <w:sz w:val="28"/>
          <w:szCs w:val="28"/>
          <w:cs/>
        </w:rPr>
        <w:t xml:space="preserve"> </w:t>
      </w:r>
      <w:r w:rsidR="005652B1" w:rsidRPr="00EB16EC">
        <w:rPr>
          <w:rFonts w:ascii="Angsana New" w:hAnsi="Angsana New"/>
          <w:sz w:val="28"/>
          <w:szCs w:val="28"/>
        </w:rPr>
        <w:t>2564</w:t>
      </w:r>
      <w:r w:rsidRPr="00EB16EC">
        <w:rPr>
          <w:rFonts w:ascii="Angsana New" w:hAnsi="Angsana New"/>
          <w:sz w:val="28"/>
          <w:szCs w:val="28"/>
        </w:rPr>
        <w:t xml:space="preserve"> </w:t>
      </w:r>
      <w:r w:rsidRPr="00EB16EC">
        <w:rPr>
          <w:rFonts w:ascii="Angsana New" w:hAnsi="Angsana New"/>
          <w:sz w:val="28"/>
          <w:szCs w:val="28"/>
          <w:cs/>
        </w:rPr>
        <w:t>บริษัทย่อยมีภาระผูกพันตามคำสั่งซื้อดังกล่าว</w:t>
      </w:r>
      <w:r w:rsidR="00F477FC" w:rsidRPr="00EB16EC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B423EF">
        <w:rPr>
          <w:rFonts w:ascii="Angsana New" w:hAnsi="Angsana New"/>
          <w:sz w:val="28"/>
          <w:szCs w:val="28"/>
        </w:rPr>
        <w:t>20.13</w:t>
      </w:r>
      <w:r w:rsidR="003C1DEA" w:rsidRPr="00EB16EC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544E9A" w:rsidRPr="00EB16EC">
        <w:rPr>
          <w:rFonts w:ascii="Angsana New" w:hAnsi="Angsana New"/>
          <w:sz w:val="28"/>
          <w:szCs w:val="28"/>
          <w:cs/>
        </w:rPr>
        <w:t xml:space="preserve"> </w:t>
      </w:r>
      <w:r w:rsidR="00F477FC" w:rsidRPr="00EB16EC">
        <w:rPr>
          <w:rFonts w:ascii="Angsana New" w:hAnsi="Angsana New" w:hint="cs"/>
          <w:sz w:val="28"/>
          <w:szCs w:val="28"/>
          <w:cs/>
        </w:rPr>
        <w:t xml:space="preserve">และมีปริมาณคงเหลือ </w:t>
      </w:r>
      <w:r w:rsidR="00B423EF">
        <w:rPr>
          <w:rFonts w:ascii="Angsana New" w:hAnsi="Angsana New"/>
          <w:sz w:val="28"/>
          <w:szCs w:val="28"/>
        </w:rPr>
        <w:t>5,900</w:t>
      </w:r>
      <w:r w:rsidR="00F477FC" w:rsidRPr="00EB16EC">
        <w:rPr>
          <w:rFonts w:ascii="Angsana New" w:hAnsi="Angsana New"/>
          <w:sz w:val="28"/>
          <w:szCs w:val="28"/>
        </w:rPr>
        <w:t xml:space="preserve"> </w:t>
      </w:r>
      <w:r w:rsidR="00F477FC" w:rsidRPr="00EB16EC">
        <w:rPr>
          <w:rFonts w:ascii="Angsana New" w:hAnsi="Angsana New" w:hint="cs"/>
          <w:sz w:val="28"/>
          <w:szCs w:val="28"/>
          <w:cs/>
        </w:rPr>
        <w:t xml:space="preserve">ตัน </w:t>
      </w:r>
      <w:r w:rsidRPr="00EB16EC">
        <w:rPr>
          <w:rFonts w:ascii="Angsana New" w:hAnsi="Angsana New"/>
          <w:i/>
          <w:iCs/>
          <w:sz w:val="28"/>
          <w:szCs w:val="28"/>
        </w:rPr>
        <w:t>(</w:t>
      </w:r>
      <w:r w:rsidR="001E0107" w:rsidRPr="00EB16EC">
        <w:rPr>
          <w:rFonts w:ascii="Angsana New" w:hAnsi="Angsana New"/>
          <w:i/>
          <w:iCs/>
          <w:sz w:val="28"/>
          <w:szCs w:val="28"/>
        </w:rPr>
        <w:t xml:space="preserve">30 </w:t>
      </w:r>
      <w:r w:rsidR="001E0107" w:rsidRPr="00EB16EC">
        <w:rPr>
          <w:rFonts w:ascii="Angsana New" w:hAnsi="Angsana New"/>
          <w:i/>
          <w:iCs/>
          <w:sz w:val="28"/>
          <w:szCs w:val="28"/>
          <w:cs/>
        </w:rPr>
        <w:t xml:space="preserve">กันยายน </w:t>
      </w:r>
      <w:r w:rsidR="001E0107" w:rsidRPr="00EB16EC">
        <w:rPr>
          <w:rFonts w:ascii="Angsana New" w:hAnsi="Angsana New"/>
          <w:i/>
          <w:iCs/>
          <w:sz w:val="28"/>
          <w:szCs w:val="28"/>
        </w:rPr>
        <w:t>256</w:t>
      </w:r>
      <w:r w:rsidR="005457B8" w:rsidRPr="00EB16EC">
        <w:rPr>
          <w:rFonts w:ascii="Angsana New" w:hAnsi="Angsana New"/>
          <w:i/>
          <w:iCs/>
          <w:sz w:val="28"/>
          <w:szCs w:val="28"/>
        </w:rPr>
        <w:t>3</w:t>
      </w:r>
      <w:r w:rsidRPr="00EB16EC">
        <w:rPr>
          <w:rFonts w:ascii="Angsana New" w:hAnsi="Angsana New"/>
          <w:i/>
          <w:iCs/>
          <w:sz w:val="28"/>
          <w:szCs w:val="28"/>
        </w:rPr>
        <w:t>:</w:t>
      </w:r>
      <w:r w:rsidRPr="00EB16EC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5457B8" w:rsidRPr="00EB16EC">
        <w:rPr>
          <w:rFonts w:ascii="Angsana New" w:hAnsi="Angsana New"/>
          <w:i/>
          <w:iCs/>
          <w:sz w:val="28"/>
          <w:szCs w:val="28"/>
        </w:rPr>
        <w:t xml:space="preserve">0.74 </w:t>
      </w:r>
      <w:r w:rsidR="005457B8" w:rsidRPr="00EB16EC">
        <w:rPr>
          <w:rFonts w:ascii="Angsana New" w:hAnsi="Angsana New"/>
          <w:i/>
          <w:iCs/>
          <w:sz w:val="28"/>
          <w:szCs w:val="28"/>
          <w:cs/>
        </w:rPr>
        <w:t>ล้าน</w:t>
      </w:r>
      <w:r w:rsidR="005457B8" w:rsidRPr="00EB16EC">
        <w:rPr>
          <w:rFonts w:ascii="Angsana New" w:hAnsi="Angsana New" w:hint="cs"/>
          <w:i/>
          <w:iCs/>
          <w:sz w:val="28"/>
          <w:szCs w:val="28"/>
          <w:cs/>
        </w:rPr>
        <w:t>ดอลลาร์</w:t>
      </w:r>
      <w:r w:rsidR="005457B8" w:rsidRPr="00EB16EC">
        <w:rPr>
          <w:rFonts w:ascii="Angsana New" w:hAnsi="Angsana New"/>
          <w:i/>
          <w:iCs/>
          <w:sz w:val="28"/>
          <w:szCs w:val="28"/>
          <w:cs/>
        </w:rPr>
        <w:t>สหรัฐ</w:t>
      </w:r>
      <w:r w:rsidR="005457B8" w:rsidRPr="00EB16EC">
        <w:rPr>
          <w:rFonts w:ascii="Angsana New" w:hAnsi="Angsana New"/>
          <w:i/>
          <w:iCs/>
          <w:sz w:val="28"/>
          <w:szCs w:val="28"/>
        </w:rPr>
        <w:t xml:space="preserve"> </w:t>
      </w:r>
      <w:r w:rsidR="005457B8" w:rsidRPr="00EB16EC">
        <w:rPr>
          <w:rFonts w:ascii="Angsana New" w:hAnsi="Angsana New"/>
          <w:i/>
          <w:iCs/>
          <w:sz w:val="28"/>
          <w:szCs w:val="28"/>
          <w:cs/>
        </w:rPr>
        <w:t>และ</w:t>
      </w:r>
      <w:r w:rsidR="005457B8" w:rsidRPr="00EB16EC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="005457B8" w:rsidRPr="00EB16EC">
        <w:rPr>
          <w:rFonts w:ascii="Angsana New" w:hAnsi="Angsana New"/>
          <w:i/>
          <w:iCs/>
          <w:sz w:val="28"/>
          <w:szCs w:val="28"/>
        </w:rPr>
        <w:t xml:space="preserve">13.18 </w:t>
      </w:r>
      <w:r w:rsidR="005457B8" w:rsidRPr="00EB16EC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Pr="00EB16EC">
        <w:rPr>
          <w:rFonts w:ascii="Angsana New" w:hAnsi="Angsana New"/>
          <w:i/>
          <w:iCs/>
          <w:sz w:val="28"/>
          <w:szCs w:val="28"/>
        </w:rPr>
        <w:t>)</w:t>
      </w:r>
    </w:p>
    <w:p w14:paraId="1A6209DF" w14:textId="54A95901" w:rsidR="00311C01" w:rsidRPr="00EB16EC" w:rsidRDefault="00311C01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</w:rPr>
      </w:pPr>
    </w:p>
    <w:p w14:paraId="66780D0C" w14:textId="79A3C24D" w:rsidR="00465CD8" w:rsidRPr="00EB16EC" w:rsidRDefault="00465CD8" w:rsidP="00465CD8">
      <w:pPr>
        <w:spacing w:line="240" w:lineRule="auto"/>
        <w:ind w:left="540" w:right="533"/>
        <w:rPr>
          <w:rFonts w:ascii="Angsana New" w:hAnsi="Angsana New"/>
          <w:b/>
          <w:bCs/>
          <w:sz w:val="28"/>
          <w:szCs w:val="28"/>
        </w:rPr>
      </w:pPr>
      <w:r w:rsidRPr="00EB16EC">
        <w:rPr>
          <w:rFonts w:ascii="Angsana New" w:hAnsi="Angsana New"/>
          <w:b/>
          <w:bCs/>
          <w:sz w:val="28"/>
          <w:szCs w:val="28"/>
          <w:cs/>
        </w:rPr>
        <w:t>สัญญาสำคัญที่ทำกับบุคคลหรือกิจการที่ไม่เกี่ยวข้องกัน มีดังต่อไปนี้</w:t>
      </w:r>
    </w:p>
    <w:p w14:paraId="44B9E716" w14:textId="2AE30212" w:rsidR="00FC7984" w:rsidRPr="00EB16EC" w:rsidRDefault="00FC7984" w:rsidP="00465CD8">
      <w:pPr>
        <w:spacing w:line="240" w:lineRule="auto"/>
        <w:ind w:left="540" w:right="533"/>
        <w:rPr>
          <w:rFonts w:ascii="Angsana New" w:hAnsi="Angsana New"/>
          <w:b/>
          <w:bCs/>
          <w:sz w:val="20"/>
          <w:szCs w:val="20"/>
        </w:rPr>
      </w:pPr>
    </w:p>
    <w:p w14:paraId="293725ED" w14:textId="58E42AA9" w:rsidR="00874666" w:rsidRPr="00EB16EC" w:rsidRDefault="008F42F9" w:rsidP="008F42F9">
      <w:pPr>
        <w:pStyle w:val="ListParagraph"/>
        <w:tabs>
          <w:tab w:val="left" w:pos="540"/>
        </w:tabs>
        <w:ind w:left="0"/>
        <w:rPr>
          <w:rFonts w:ascii="Angsana New" w:hAnsi="Angsana New"/>
          <w:i/>
          <w:iCs/>
          <w:sz w:val="30"/>
          <w:szCs w:val="30"/>
        </w:rPr>
      </w:pPr>
      <w:r w:rsidRPr="00EB16EC">
        <w:rPr>
          <w:rFonts w:ascii="Angsana New" w:hAnsi="Angsana New"/>
          <w:i/>
          <w:iCs/>
          <w:sz w:val="28"/>
          <w:szCs w:val="28"/>
          <w:cs/>
        </w:rPr>
        <w:tab/>
      </w:r>
      <w:r w:rsidR="00874666" w:rsidRPr="00EB16EC">
        <w:rPr>
          <w:rFonts w:ascii="Angsana New" w:hAnsi="Angsana New"/>
          <w:i/>
          <w:iCs/>
          <w:sz w:val="28"/>
          <w:szCs w:val="28"/>
          <w:cs/>
        </w:rPr>
        <w:t>สัญญา</w:t>
      </w:r>
      <w:r w:rsidR="00874666" w:rsidRPr="00EB16EC">
        <w:rPr>
          <w:rFonts w:ascii="Angsana New" w:hAnsi="Angsana New"/>
          <w:i/>
          <w:iCs/>
          <w:sz w:val="30"/>
          <w:szCs w:val="30"/>
          <w:cs/>
        </w:rPr>
        <w:t>เช่า</w:t>
      </w:r>
      <w:r w:rsidR="00874666" w:rsidRPr="00EB16EC">
        <w:rPr>
          <w:rFonts w:ascii="Angsana New" w:hAnsi="Angsana New"/>
          <w:i/>
          <w:iCs/>
          <w:sz w:val="28"/>
          <w:szCs w:val="28"/>
          <w:cs/>
        </w:rPr>
        <w:t>พื้นที่</w:t>
      </w:r>
    </w:p>
    <w:p w14:paraId="43B6BA68" w14:textId="77777777" w:rsidR="00874666" w:rsidRPr="00EB16EC" w:rsidRDefault="00874666" w:rsidP="00874666">
      <w:pPr>
        <w:tabs>
          <w:tab w:val="left" w:pos="540"/>
        </w:tabs>
        <w:spacing w:line="240" w:lineRule="auto"/>
        <w:ind w:left="540" w:right="-43"/>
        <w:rPr>
          <w:rFonts w:ascii="Angsana New" w:hAnsi="Angsana New"/>
          <w:i/>
          <w:iCs/>
          <w:sz w:val="20"/>
          <w:szCs w:val="20"/>
        </w:rPr>
      </w:pPr>
    </w:p>
    <w:p w14:paraId="296E6CE4" w14:textId="353B429B" w:rsidR="00F3566E" w:rsidRPr="003B318F" w:rsidRDefault="00F3566E" w:rsidP="00F3566E">
      <w:pPr>
        <w:ind w:left="540"/>
        <w:rPr>
          <w:rFonts w:ascii="Angsana New" w:hAnsi="Angsana New"/>
          <w:sz w:val="28"/>
          <w:szCs w:val="28"/>
        </w:rPr>
      </w:pPr>
      <w:r w:rsidRPr="003B318F">
        <w:rPr>
          <w:rFonts w:ascii="Angsana New" w:hAnsi="Angsana New"/>
          <w:sz w:val="28"/>
          <w:szCs w:val="28"/>
          <w:cs/>
        </w:rPr>
        <w:t xml:space="preserve">บริษัทย่อยได้ทำสัญญาเช่าพื้นที่เพื่อประกอบกิจการสำนักงานให้เช่า โดยสัญญามีระยะเวลา </w:t>
      </w:r>
      <w:r w:rsidRPr="003B318F">
        <w:rPr>
          <w:rFonts w:ascii="Angsana New" w:hAnsi="Angsana New"/>
          <w:sz w:val="28"/>
          <w:szCs w:val="28"/>
        </w:rPr>
        <w:t xml:space="preserve">26 </w:t>
      </w:r>
      <w:r w:rsidRPr="003B318F">
        <w:rPr>
          <w:rFonts w:ascii="Angsana New" w:hAnsi="Angsana New" w:hint="cs"/>
          <w:sz w:val="28"/>
          <w:szCs w:val="28"/>
          <w:cs/>
        </w:rPr>
        <w:t xml:space="preserve">ปี เริ่มตั้งแต่วันที่ </w:t>
      </w:r>
      <w:r w:rsidRPr="003B318F">
        <w:rPr>
          <w:rFonts w:ascii="Angsana New" w:hAnsi="Angsana New"/>
          <w:sz w:val="28"/>
          <w:szCs w:val="28"/>
        </w:rPr>
        <w:t xml:space="preserve">1 </w:t>
      </w:r>
      <w:r w:rsidRPr="003B318F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Pr="003B318F">
        <w:rPr>
          <w:rFonts w:ascii="Angsana New" w:hAnsi="Angsana New"/>
          <w:sz w:val="28"/>
          <w:szCs w:val="28"/>
        </w:rPr>
        <w:t xml:space="preserve">2566 </w:t>
      </w:r>
      <w:r w:rsidRPr="003B318F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Pr="003B318F">
        <w:rPr>
          <w:rFonts w:ascii="Angsana New" w:hAnsi="Angsana New"/>
          <w:sz w:val="28"/>
          <w:szCs w:val="28"/>
        </w:rPr>
        <w:t xml:space="preserve">27 </w:t>
      </w:r>
      <w:r w:rsidRPr="003B318F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3B318F">
        <w:rPr>
          <w:rFonts w:ascii="Angsana New" w:hAnsi="Angsana New"/>
          <w:sz w:val="28"/>
          <w:szCs w:val="28"/>
        </w:rPr>
        <w:t xml:space="preserve">2592 </w:t>
      </w:r>
      <w:r w:rsidRPr="003B318F">
        <w:rPr>
          <w:rFonts w:ascii="Angsana New" w:hAnsi="Angsana New" w:hint="cs"/>
          <w:sz w:val="28"/>
          <w:szCs w:val="28"/>
          <w:cs/>
        </w:rPr>
        <w:t>โดยบริษัทย่อยดังกล่าวจะต้องป</w:t>
      </w:r>
      <w:r w:rsidR="008C697F" w:rsidRPr="003B318F">
        <w:rPr>
          <w:rFonts w:ascii="Angsana New" w:hAnsi="Angsana New" w:hint="cs"/>
          <w:sz w:val="28"/>
          <w:szCs w:val="28"/>
          <w:cs/>
        </w:rPr>
        <w:t>ฏิ</w:t>
      </w:r>
      <w:r w:rsidRPr="003B318F">
        <w:rPr>
          <w:rFonts w:ascii="Angsana New" w:hAnsi="Angsana New" w:hint="cs"/>
          <w:sz w:val="28"/>
          <w:szCs w:val="28"/>
          <w:cs/>
        </w:rPr>
        <w:t>บัติตามข้อกำหนดและเงื่อนไขที่ระบุไว้ในสัญญา</w:t>
      </w:r>
    </w:p>
    <w:p w14:paraId="6AC24D04" w14:textId="7B6F15CC" w:rsidR="00246F8D" w:rsidRPr="00EB16EC" w:rsidRDefault="00246F8D">
      <w:pPr>
        <w:spacing w:line="240" w:lineRule="auto"/>
        <w:jc w:val="left"/>
        <w:rPr>
          <w:rFonts w:ascii="Angsana New" w:hAnsi="Angsana New"/>
          <w:b/>
          <w:bCs/>
          <w:sz w:val="20"/>
          <w:szCs w:val="20"/>
          <w:cs/>
        </w:rPr>
      </w:pPr>
    </w:p>
    <w:p w14:paraId="4245EB67" w14:textId="77777777" w:rsidR="009C64CA" w:rsidRDefault="009C64CA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715149B3" w14:textId="7FC84D2E" w:rsidR="00DB76D5" w:rsidRPr="00EB16EC" w:rsidRDefault="00DB76D5" w:rsidP="00DB76D5">
      <w:pPr>
        <w:numPr>
          <w:ilvl w:val="0"/>
          <w:numId w:val="4"/>
        </w:num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  <w:r w:rsidRPr="00EB16EC">
        <w:rPr>
          <w:rFonts w:ascii="Angsana New" w:hAnsi="Angsana New" w:hint="cs"/>
          <w:b/>
          <w:bCs/>
          <w:sz w:val="28"/>
          <w:szCs w:val="28"/>
          <w:cs/>
        </w:rPr>
        <w:t>การจัดประเภทรายการใหม่</w:t>
      </w:r>
    </w:p>
    <w:p w14:paraId="449350E1" w14:textId="62929570" w:rsidR="00DB76D5" w:rsidRPr="00EB16EC" w:rsidRDefault="00DB76D5" w:rsidP="00DB76D5">
      <w:pPr>
        <w:ind w:left="540"/>
        <w:rPr>
          <w:rFonts w:ascii="Angsana New" w:hAnsi="Angsana New"/>
          <w:sz w:val="20"/>
          <w:szCs w:val="20"/>
        </w:rPr>
      </w:pPr>
    </w:p>
    <w:p w14:paraId="251CABCB" w14:textId="77777777" w:rsidR="00DB76D5" w:rsidRPr="00EB16EC" w:rsidRDefault="00DB76D5" w:rsidP="00DB76D5">
      <w:pPr>
        <w:autoSpaceDE w:val="0"/>
        <w:autoSpaceDN w:val="0"/>
        <w:adjustRightInd w:val="0"/>
        <w:spacing w:line="240" w:lineRule="auto"/>
        <w:ind w:left="360" w:firstLine="180"/>
        <w:rPr>
          <w:rFonts w:ascii="Angsana New" w:hAnsi="Angsana New"/>
          <w:sz w:val="28"/>
          <w:szCs w:val="28"/>
        </w:rPr>
      </w:pPr>
      <w:r w:rsidRPr="00EB16EC">
        <w:rPr>
          <w:rFonts w:ascii="Angsana New" w:hAnsi="Angsana New"/>
          <w:sz w:val="28"/>
          <w:szCs w:val="28"/>
          <w:cs/>
        </w:rPr>
        <w:t xml:space="preserve">รายการบางรายการในงบการเงินปี </w:t>
      </w:r>
      <w:r w:rsidRPr="00EB16EC">
        <w:rPr>
          <w:rFonts w:ascii="Angsana New" w:hAnsi="Angsana New"/>
          <w:sz w:val="28"/>
          <w:szCs w:val="28"/>
        </w:rPr>
        <w:t xml:space="preserve">2563 </w:t>
      </w:r>
      <w:r w:rsidRPr="00EB16EC">
        <w:rPr>
          <w:rFonts w:ascii="Angsana New" w:hAnsi="Angsana New"/>
          <w:sz w:val="28"/>
          <w:szCs w:val="28"/>
          <w:cs/>
        </w:rPr>
        <w:t xml:space="preserve">ได้จัดประเภทรายการใหม่ให้สอดคล้องกับการนำเสนองบการเงินปี </w:t>
      </w:r>
      <w:r w:rsidRPr="00EB16EC">
        <w:rPr>
          <w:rFonts w:ascii="Angsana New" w:hAnsi="Angsana New"/>
          <w:sz w:val="28"/>
          <w:szCs w:val="28"/>
        </w:rPr>
        <w:t xml:space="preserve">2564 </w:t>
      </w:r>
      <w:r w:rsidRPr="00EB16EC">
        <w:rPr>
          <w:rFonts w:ascii="Angsana New" w:hAnsi="Angsana New"/>
          <w:sz w:val="28"/>
          <w:szCs w:val="28"/>
          <w:cs/>
        </w:rPr>
        <w:t>มีดังนี้</w:t>
      </w:r>
    </w:p>
    <w:p w14:paraId="2C7BD164" w14:textId="77777777" w:rsidR="00DB76D5" w:rsidRPr="00EB16EC" w:rsidRDefault="00DB76D5" w:rsidP="00DB76D5">
      <w:pPr>
        <w:ind w:left="540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350"/>
        <w:gridCol w:w="360"/>
        <w:gridCol w:w="1080"/>
        <w:gridCol w:w="270"/>
        <w:gridCol w:w="1248"/>
        <w:gridCol w:w="12"/>
      </w:tblGrid>
      <w:tr w:rsidR="00DB76D5" w:rsidRPr="00EB16EC" w14:paraId="31C25A1D" w14:textId="77777777" w:rsidTr="00140068">
        <w:trPr>
          <w:gridAfter w:val="1"/>
          <w:wAfter w:w="12" w:type="dxa"/>
        </w:trPr>
        <w:tc>
          <w:tcPr>
            <w:tcW w:w="4770" w:type="dxa"/>
          </w:tcPr>
          <w:p w14:paraId="0F130D7C" w14:textId="77777777" w:rsidR="00DB76D5" w:rsidRPr="00EB16EC" w:rsidRDefault="00DB76D5" w:rsidP="00DB76D5">
            <w:pPr>
              <w:pStyle w:val="BodyText"/>
              <w:spacing w:after="0"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08" w:type="dxa"/>
            <w:gridSpan w:val="5"/>
          </w:tcPr>
          <w:p w14:paraId="68F8F455" w14:textId="77777777" w:rsidR="00DB76D5" w:rsidRPr="00EB16EC" w:rsidRDefault="00DB76D5" w:rsidP="00DB76D5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16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B76D5" w:rsidRPr="00EB16EC" w14:paraId="6A32A10F" w14:textId="77777777" w:rsidTr="00140068">
        <w:tc>
          <w:tcPr>
            <w:tcW w:w="4770" w:type="dxa"/>
            <w:vAlign w:val="bottom"/>
          </w:tcPr>
          <w:p w14:paraId="0807E055" w14:textId="77777777" w:rsidR="00DB76D5" w:rsidRPr="00EB16EC" w:rsidRDefault="00DB76D5" w:rsidP="00DB76D5">
            <w:pPr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135CF88" w14:textId="77777777" w:rsidR="00DB76D5" w:rsidRPr="00EB16EC" w:rsidRDefault="00DB76D5" w:rsidP="00DB76D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ก่อนจัด</w:t>
            </w:r>
          </w:p>
        </w:tc>
        <w:tc>
          <w:tcPr>
            <w:tcW w:w="360" w:type="dxa"/>
          </w:tcPr>
          <w:p w14:paraId="78676626" w14:textId="77777777" w:rsidR="00DB76D5" w:rsidRPr="00EB16EC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1C6C687" w14:textId="77777777" w:rsidR="00DB76D5" w:rsidRPr="00EB16EC" w:rsidRDefault="00DB76D5" w:rsidP="00DB76D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270" w:type="dxa"/>
          </w:tcPr>
          <w:p w14:paraId="31BAF34C" w14:textId="77777777" w:rsidR="00DB76D5" w:rsidRPr="00EB16EC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C1484AC" w14:textId="77777777" w:rsidR="00DB76D5" w:rsidRPr="00EB16EC" w:rsidRDefault="00DB76D5" w:rsidP="00DB76D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หลังจัด</w:t>
            </w:r>
          </w:p>
        </w:tc>
      </w:tr>
      <w:tr w:rsidR="00DB76D5" w:rsidRPr="00EB16EC" w14:paraId="73D98A4B" w14:textId="77777777" w:rsidTr="00140068">
        <w:tc>
          <w:tcPr>
            <w:tcW w:w="4770" w:type="dxa"/>
            <w:vAlign w:val="bottom"/>
          </w:tcPr>
          <w:p w14:paraId="3359AFEA" w14:textId="77777777" w:rsidR="00DB76D5" w:rsidRPr="00EB16EC" w:rsidRDefault="00DB76D5" w:rsidP="00DB76D5">
            <w:pPr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2BE7A54" w14:textId="77777777" w:rsidR="00DB76D5" w:rsidRPr="00EB16EC" w:rsidRDefault="00DB76D5" w:rsidP="00DB76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ประเภท</w:t>
            </w:r>
          </w:p>
        </w:tc>
        <w:tc>
          <w:tcPr>
            <w:tcW w:w="360" w:type="dxa"/>
          </w:tcPr>
          <w:p w14:paraId="3067A595" w14:textId="77777777" w:rsidR="00DB76D5" w:rsidRPr="00EB16EC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482065" w14:textId="77777777" w:rsidR="00DB76D5" w:rsidRPr="00EB16EC" w:rsidRDefault="00DB76D5" w:rsidP="00DB76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270" w:type="dxa"/>
          </w:tcPr>
          <w:p w14:paraId="510F7F4F" w14:textId="77777777" w:rsidR="00DB76D5" w:rsidRPr="00EB16EC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A93D184" w14:textId="77777777" w:rsidR="00DB76D5" w:rsidRPr="00EB16EC" w:rsidRDefault="00DB76D5" w:rsidP="00DB76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ประเภท</w:t>
            </w:r>
          </w:p>
        </w:tc>
      </w:tr>
      <w:tr w:rsidR="00DB76D5" w:rsidRPr="00EB16EC" w14:paraId="67D22B24" w14:textId="77777777" w:rsidTr="00140068">
        <w:tc>
          <w:tcPr>
            <w:tcW w:w="4770" w:type="dxa"/>
            <w:vAlign w:val="bottom"/>
          </w:tcPr>
          <w:p w14:paraId="7B9B5B2D" w14:textId="77777777" w:rsidR="00DB76D5" w:rsidRPr="00EB16EC" w:rsidRDefault="00DB76D5" w:rsidP="00DB76D5">
            <w:pPr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205B7F9" w14:textId="77777777" w:rsidR="00DB76D5" w:rsidRPr="00EB16EC" w:rsidRDefault="00DB76D5" w:rsidP="00DB76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360" w:type="dxa"/>
          </w:tcPr>
          <w:p w14:paraId="006F9138" w14:textId="77777777" w:rsidR="00DB76D5" w:rsidRPr="00EB16EC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22C8F1" w14:textId="77777777" w:rsidR="00DB76D5" w:rsidRPr="00EB16EC" w:rsidRDefault="00DB76D5" w:rsidP="00DB76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788396D9" w14:textId="77777777" w:rsidR="00DB76D5" w:rsidRPr="00EB16EC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B3EEB34" w14:textId="77777777" w:rsidR="00DB76D5" w:rsidRPr="00EB16EC" w:rsidRDefault="00DB76D5" w:rsidP="00DB76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</w:tr>
      <w:tr w:rsidR="00DB76D5" w:rsidRPr="00EB16EC" w14:paraId="7C659ACB" w14:textId="77777777" w:rsidTr="00140068">
        <w:trPr>
          <w:gridAfter w:val="1"/>
          <w:wAfter w:w="12" w:type="dxa"/>
        </w:trPr>
        <w:tc>
          <w:tcPr>
            <w:tcW w:w="4770" w:type="dxa"/>
            <w:vAlign w:val="bottom"/>
          </w:tcPr>
          <w:p w14:paraId="04CDEAA9" w14:textId="77777777" w:rsidR="00DB76D5" w:rsidRPr="00EB16EC" w:rsidRDefault="00DB76D5" w:rsidP="00DB76D5">
            <w:pPr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08" w:type="dxa"/>
            <w:gridSpan w:val="5"/>
          </w:tcPr>
          <w:p w14:paraId="6AAFFC0E" w14:textId="77777777" w:rsidR="00DB76D5" w:rsidRPr="00EB16EC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EB16E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</w:t>
            </w:r>
            <w:r w:rsidRPr="00EB16E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E6212" w:rsidRPr="00EB16EC" w14:paraId="173C1605" w14:textId="77777777" w:rsidTr="00140068">
        <w:trPr>
          <w:trHeight w:val="297"/>
        </w:trPr>
        <w:tc>
          <w:tcPr>
            <w:tcW w:w="4770" w:type="dxa"/>
          </w:tcPr>
          <w:p w14:paraId="49A0CA29" w14:textId="37AC856C" w:rsidR="009E6212" w:rsidRPr="00EB16EC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  <w:r w:rsidR="008C6C8A"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8C6C8A"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8C6C8A"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8C6C8A"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="008C6C8A"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38785F29" w14:textId="77777777" w:rsidR="009E6212" w:rsidRPr="00EB16EC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7CE780AE" w14:textId="77777777" w:rsidR="009E6212" w:rsidRPr="00EB16EC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409CC7" w14:textId="77777777" w:rsidR="009E6212" w:rsidRPr="00EB16EC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1CB6B04" w14:textId="77777777" w:rsidR="009E6212" w:rsidRPr="00EB16EC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3D5416F" w14:textId="77777777" w:rsidR="009E6212" w:rsidRPr="00EB16EC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9E6212" w:rsidRPr="00EB16EC" w14:paraId="55FCFCA7" w14:textId="77777777" w:rsidTr="00140068">
        <w:tc>
          <w:tcPr>
            <w:tcW w:w="4770" w:type="dxa"/>
          </w:tcPr>
          <w:p w14:paraId="7725775C" w14:textId="30291C62" w:rsidR="009E6212" w:rsidRPr="00EB16EC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350" w:type="dxa"/>
          </w:tcPr>
          <w:p w14:paraId="7360F171" w14:textId="03173ED1" w:rsidR="009E6212" w:rsidRPr="00EB16EC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691B60FA" w14:textId="77777777" w:rsidR="009E6212" w:rsidRPr="00EB16EC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644A6F" w14:textId="0D2DF55F" w:rsidR="009E6212" w:rsidRPr="00EB16EC" w:rsidRDefault="009E6212" w:rsidP="00140068">
            <w:pPr>
              <w:tabs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(3.10)</w:t>
            </w:r>
          </w:p>
        </w:tc>
        <w:tc>
          <w:tcPr>
            <w:tcW w:w="270" w:type="dxa"/>
          </w:tcPr>
          <w:p w14:paraId="54886894" w14:textId="77777777" w:rsidR="009E6212" w:rsidRPr="00EB16EC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020D0F5" w14:textId="2E99CA2B" w:rsidR="009E6212" w:rsidRPr="00EB16EC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(3.10)</w:t>
            </w:r>
          </w:p>
        </w:tc>
      </w:tr>
      <w:tr w:rsidR="009E6212" w:rsidRPr="00EB16EC" w14:paraId="6A462536" w14:textId="77777777" w:rsidTr="00140068">
        <w:tc>
          <w:tcPr>
            <w:tcW w:w="4770" w:type="dxa"/>
          </w:tcPr>
          <w:p w14:paraId="65756E9A" w14:textId="0933FD8D" w:rsidR="009E6212" w:rsidRPr="00EB16EC" w:rsidRDefault="009E6212" w:rsidP="00DB76D5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350" w:type="dxa"/>
          </w:tcPr>
          <w:p w14:paraId="65210546" w14:textId="1184C964" w:rsidR="009E6212" w:rsidRPr="00EB16EC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(17.04)</w:t>
            </w:r>
          </w:p>
        </w:tc>
        <w:tc>
          <w:tcPr>
            <w:tcW w:w="360" w:type="dxa"/>
          </w:tcPr>
          <w:p w14:paraId="3ED44DE2" w14:textId="77777777" w:rsidR="009E6212" w:rsidRPr="00EB16EC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BCAFD0" w14:textId="75F1B014" w:rsidR="009E6212" w:rsidRPr="00EB16EC" w:rsidRDefault="009E6212" w:rsidP="00140068">
            <w:pPr>
              <w:tabs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3.10</w:t>
            </w:r>
          </w:p>
        </w:tc>
        <w:tc>
          <w:tcPr>
            <w:tcW w:w="270" w:type="dxa"/>
          </w:tcPr>
          <w:p w14:paraId="6EB1C129" w14:textId="77777777" w:rsidR="009E6212" w:rsidRPr="00EB16EC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44C32D0" w14:textId="404D0E0F" w:rsidR="009E6212" w:rsidRPr="00EB16EC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(13.94)</w:t>
            </w:r>
          </w:p>
        </w:tc>
      </w:tr>
      <w:tr w:rsidR="009E6212" w:rsidRPr="00EB16EC" w14:paraId="0C7EFC51" w14:textId="77777777" w:rsidTr="00140068">
        <w:tc>
          <w:tcPr>
            <w:tcW w:w="4770" w:type="dxa"/>
          </w:tcPr>
          <w:p w14:paraId="200E65AE" w14:textId="77245923" w:rsidR="009E6212" w:rsidRPr="00EB16EC" w:rsidRDefault="009E6212" w:rsidP="00DB76D5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635F8E9D" w14:textId="7DCF9E97" w:rsidR="009E6212" w:rsidRPr="00EB16EC" w:rsidRDefault="009E6212" w:rsidP="00EA467F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63EF0509" w14:textId="77777777" w:rsidR="009E6212" w:rsidRPr="00EB16EC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A1089A" w14:textId="33D0F9C0" w:rsidR="009E6212" w:rsidRPr="00EB16EC" w:rsidRDefault="009E6212" w:rsidP="00140068">
            <w:pPr>
              <w:tabs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(7.18)</w:t>
            </w:r>
          </w:p>
        </w:tc>
        <w:tc>
          <w:tcPr>
            <w:tcW w:w="270" w:type="dxa"/>
          </w:tcPr>
          <w:p w14:paraId="33D3F016" w14:textId="77777777" w:rsidR="009E6212" w:rsidRPr="00EB16EC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4AE444C" w14:textId="7C45DC66" w:rsidR="009E6212" w:rsidRPr="00EB16EC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(7.18)</w:t>
            </w:r>
          </w:p>
        </w:tc>
      </w:tr>
      <w:tr w:rsidR="009E6212" w:rsidRPr="00EB16EC" w14:paraId="427F196D" w14:textId="77777777" w:rsidTr="00140068">
        <w:tc>
          <w:tcPr>
            <w:tcW w:w="4770" w:type="dxa"/>
          </w:tcPr>
          <w:p w14:paraId="7EA267B2" w14:textId="542CB23E" w:rsidR="009E6212" w:rsidRPr="00EB16EC" w:rsidRDefault="009E6212" w:rsidP="00DB76D5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350" w:type="dxa"/>
          </w:tcPr>
          <w:p w14:paraId="37710150" w14:textId="5AD483D5" w:rsidR="009E6212" w:rsidRPr="00EB16EC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(8.15)</w:t>
            </w:r>
          </w:p>
        </w:tc>
        <w:tc>
          <w:tcPr>
            <w:tcW w:w="360" w:type="dxa"/>
          </w:tcPr>
          <w:p w14:paraId="054C3867" w14:textId="77777777" w:rsidR="009E6212" w:rsidRPr="00EB16EC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1C6ED4" w14:textId="6477E8E8" w:rsidR="009E6212" w:rsidRPr="00EB16EC" w:rsidRDefault="009E6212" w:rsidP="00140068">
            <w:pPr>
              <w:tabs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7.18</w:t>
            </w:r>
          </w:p>
        </w:tc>
        <w:tc>
          <w:tcPr>
            <w:tcW w:w="270" w:type="dxa"/>
          </w:tcPr>
          <w:p w14:paraId="55D4A9AF" w14:textId="77777777" w:rsidR="009E6212" w:rsidRPr="00EB16EC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A7E8347" w14:textId="3CEB1C51" w:rsidR="009E6212" w:rsidRPr="00EB16EC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(0.97)</w:t>
            </w:r>
          </w:p>
        </w:tc>
      </w:tr>
      <w:tr w:rsidR="009E6212" w:rsidRPr="00EB16EC" w14:paraId="0CA617C8" w14:textId="77777777" w:rsidTr="00140068">
        <w:tc>
          <w:tcPr>
            <w:tcW w:w="4770" w:type="dxa"/>
          </w:tcPr>
          <w:p w14:paraId="20FF5440" w14:textId="77777777" w:rsidR="009E6212" w:rsidRPr="00EB16EC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E4FD311" w14:textId="77777777" w:rsidR="009E6212" w:rsidRPr="00EB16EC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14:paraId="57613FBD" w14:textId="77777777" w:rsidR="009E6212" w:rsidRPr="00EB16EC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D72C92" w14:textId="73328AA6" w:rsidR="009E6212" w:rsidRPr="00EB16EC" w:rsidRDefault="009E6212" w:rsidP="00140068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16EC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1D5C0FF" w14:textId="77777777" w:rsidR="009E6212" w:rsidRPr="00EB16EC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0059B5F5" w14:textId="77777777" w:rsidR="009E6212" w:rsidRPr="00EB16EC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E6212" w:rsidRPr="00EB16EC" w14:paraId="770A0AE6" w14:textId="77777777" w:rsidTr="00140068">
        <w:tc>
          <w:tcPr>
            <w:tcW w:w="4770" w:type="dxa"/>
          </w:tcPr>
          <w:p w14:paraId="5AEAF85D" w14:textId="77777777" w:rsidR="009E6212" w:rsidRPr="00EB16EC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0346F7E4" w14:textId="77777777" w:rsidR="009E6212" w:rsidRPr="00EB16EC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60" w:type="dxa"/>
          </w:tcPr>
          <w:p w14:paraId="54A09E66" w14:textId="77777777" w:rsidR="009E6212" w:rsidRPr="00EB16EC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0E98E38" w14:textId="77777777" w:rsidR="009E6212" w:rsidRPr="00EB16EC" w:rsidRDefault="009E6212" w:rsidP="00140068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B01B8B0" w14:textId="77777777" w:rsidR="009E6212" w:rsidRPr="00EB16EC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gridSpan w:val="2"/>
          </w:tcPr>
          <w:p w14:paraId="5C16F035" w14:textId="77777777" w:rsidR="009E6212" w:rsidRPr="00EB16EC" w:rsidRDefault="009E6212" w:rsidP="00DB76D5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DF7BE9" w:rsidRPr="00EB16EC" w14:paraId="37FAF392" w14:textId="77777777" w:rsidTr="00140068">
        <w:tc>
          <w:tcPr>
            <w:tcW w:w="4770" w:type="dxa"/>
          </w:tcPr>
          <w:p w14:paraId="2AE70768" w14:textId="195DB8E6" w:rsidR="00DF7BE9" w:rsidRPr="00EB16EC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</w:tcPr>
          <w:p w14:paraId="7C13DE4B" w14:textId="77777777" w:rsidR="00DF7BE9" w:rsidRPr="00EB16EC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2143E852" w14:textId="77777777" w:rsidR="00DF7BE9" w:rsidRPr="00EB16EC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345C0B" w14:textId="77777777" w:rsidR="00DF7BE9" w:rsidRPr="00EB16EC" w:rsidRDefault="00DF7BE9" w:rsidP="00140068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BBEC10" w14:textId="77777777" w:rsidR="00DF7BE9" w:rsidRPr="00EB16EC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85BE207" w14:textId="77777777" w:rsidR="00DF7BE9" w:rsidRPr="00EB16EC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DF7BE9" w:rsidRPr="00EB16EC" w14:paraId="262CF199" w14:textId="77777777" w:rsidTr="00140068">
        <w:tc>
          <w:tcPr>
            <w:tcW w:w="4770" w:type="dxa"/>
          </w:tcPr>
          <w:p w14:paraId="315EF764" w14:textId="203B3CA1" w:rsidR="00DF7BE9" w:rsidRPr="00EB16EC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2E7253"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2E7253"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23457885" w14:textId="77777777" w:rsidR="00DF7BE9" w:rsidRPr="00EB16EC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3B2D3AD7" w14:textId="77777777" w:rsidR="00DF7BE9" w:rsidRPr="00EB16EC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37309B" w14:textId="77777777" w:rsidR="00DF7BE9" w:rsidRPr="00EB16EC" w:rsidRDefault="00DF7BE9" w:rsidP="00140068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D5096BB" w14:textId="77777777" w:rsidR="00DF7BE9" w:rsidRPr="00EB16EC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7B35768" w14:textId="77777777" w:rsidR="00DF7BE9" w:rsidRPr="00EB16EC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A27A66" w:rsidRPr="00EB16EC" w14:paraId="39F58122" w14:textId="77777777" w:rsidTr="00140068">
        <w:tc>
          <w:tcPr>
            <w:tcW w:w="4770" w:type="dxa"/>
          </w:tcPr>
          <w:p w14:paraId="253D32A1" w14:textId="6250156D" w:rsidR="00A27A66" w:rsidRPr="00EB16EC" w:rsidRDefault="00A27A66" w:rsidP="00A27A66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350" w:type="dxa"/>
          </w:tcPr>
          <w:p w14:paraId="37CC1F3C" w14:textId="223B1EFF" w:rsidR="00A27A66" w:rsidRPr="00EB16EC" w:rsidRDefault="00D5705C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(228.04)</w:t>
            </w:r>
          </w:p>
        </w:tc>
        <w:tc>
          <w:tcPr>
            <w:tcW w:w="360" w:type="dxa"/>
          </w:tcPr>
          <w:p w14:paraId="2CD704FC" w14:textId="77777777" w:rsidR="00A27A66" w:rsidRPr="00EB16EC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E6F643" w14:textId="4FE52872" w:rsidR="00A27A66" w:rsidRPr="00EB16EC" w:rsidRDefault="00211990" w:rsidP="00140068">
            <w:pPr>
              <w:tabs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2.78</w:t>
            </w:r>
          </w:p>
        </w:tc>
        <w:tc>
          <w:tcPr>
            <w:tcW w:w="270" w:type="dxa"/>
          </w:tcPr>
          <w:p w14:paraId="6A824373" w14:textId="77777777" w:rsidR="00A27A66" w:rsidRPr="00EB16EC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2628E30" w14:textId="2BC0CA6A" w:rsidR="00A27A66" w:rsidRPr="00EB16EC" w:rsidRDefault="00D5705C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(225.26)</w:t>
            </w:r>
          </w:p>
        </w:tc>
      </w:tr>
      <w:tr w:rsidR="00A27A66" w:rsidRPr="00EB16EC" w14:paraId="237CEEA3" w14:textId="77777777" w:rsidTr="00140068">
        <w:tc>
          <w:tcPr>
            <w:tcW w:w="4770" w:type="dxa"/>
          </w:tcPr>
          <w:p w14:paraId="789B02CE" w14:textId="46CAF693" w:rsidR="00A27A66" w:rsidRPr="00EB16EC" w:rsidRDefault="00A27A66" w:rsidP="00A27A66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1350" w:type="dxa"/>
          </w:tcPr>
          <w:p w14:paraId="6DC79464" w14:textId="1E21E4EE" w:rsidR="00A27A66" w:rsidRPr="00EB16EC" w:rsidRDefault="00D5705C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(4.43)</w:t>
            </w:r>
          </w:p>
        </w:tc>
        <w:tc>
          <w:tcPr>
            <w:tcW w:w="360" w:type="dxa"/>
          </w:tcPr>
          <w:p w14:paraId="1C94AE66" w14:textId="77777777" w:rsidR="00A27A66" w:rsidRPr="00EB16EC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F35274" w14:textId="11713255" w:rsidR="00A27A66" w:rsidRPr="00EB16EC" w:rsidRDefault="00211990" w:rsidP="00140068">
            <w:pPr>
              <w:tabs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(2.78)</w:t>
            </w:r>
          </w:p>
        </w:tc>
        <w:tc>
          <w:tcPr>
            <w:tcW w:w="270" w:type="dxa"/>
          </w:tcPr>
          <w:p w14:paraId="27AEE5FD" w14:textId="77777777" w:rsidR="00A27A66" w:rsidRPr="00EB16EC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BB9D713" w14:textId="60955DDF" w:rsidR="00A27A66" w:rsidRPr="00EB16EC" w:rsidRDefault="00D5705C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(7.21)</w:t>
            </w:r>
          </w:p>
        </w:tc>
      </w:tr>
      <w:tr w:rsidR="00A27A66" w:rsidRPr="00EB16EC" w14:paraId="41B5B98B" w14:textId="77777777" w:rsidTr="00140068">
        <w:tc>
          <w:tcPr>
            <w:tcW w:w="4770" w:type="dxa"/>
            <w:vAlign w:val="center"/>
          </w:tcPr>
          <w:p w14:paraId="0ADBAB13" w14:textId="73622E14" w:rsidR="00A27A66" w:rsidRPr="00EB16EC" w:rsidRDefault="00A27A66" w:rsidP="00A27A66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1350" w:type="dxa"/>
          </w:tcPr>
          <w:p w14:paraId="283EB2CC" w14:textId="5464D8FF" w:rsidR="00A27A66" w:rsidRPr="00EB16EC" w:rsidRDefault="00D5705C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218.44</w:t>
            </w:r>
          </w:p>
        </w:tc>
        <w:tc>
          <w:tcPr>
            <w:tcW w:w="360" w:type="dxa"/>
          </w:tcPr>
          <w:p w14:paraId="085E0D1C" w14:textId="77777777" w:rsidR="00A27A66" w:rsidRPr="00EB16EC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29AC36" w14:textId="71A2FC9C" w:rsidR="00A27A66" w:rsidRPr="00EB16EC" w:rsidRDefault="00211990" w:rsidP="00140068">
            <w:pPr>
              <w:tabs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6.14</w:t>
            </w:r>
          </w:p>
        </w:tc>
        <w:tc>
          <w:tcPr>
            <w:tcW w:w="270" w:type="dxa"/>
          </w:tcPr>
          <w:p w14:paraId="28C06092" w14:textId="77777777" w:rsidR="00A27A66" w:rsidRPr="00EB16EC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745896B" w14:textId="77128DFE" w:rsidR="00A27A66" w:rsidRPr="00EB16EC" w:rsidRDefault="00D5705C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224.58</w:t>
            </w:r>
          </w:p>
        </w:tc>
      </w:tr>
      <w:tr w:rsidR="00A27A66" w:rsidRPr="00EB16EC" w14:paraId="113F9D31" w14:textId="77777777" w:rsidTr="00140068">
        <w:tc>
          <w:tcPr>
            <w:tcW w:w="4770" w:type="dxa"/>
            <w:vAlign w:val="center"/>
          </w:tcPr>
          <w:p w14:paraId="739BE415" w14:textId="188EBCD0" w:rsidR="00A27A66" w:rsidRPr="00EB16EC" w:rsidRDefault="00A27A66" w:rsidP="00A27A66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ต้นทุนธุรกิจโรงแรม</w:t>
            </w:r>
          </w:p>
        </w:tc>
        <w:tc>
          <w:tcPr>
            <w:tcW w:w="1350" w:type="dxa"/>
          </w:tcPr>
          <w:p w14:paraId="3E89EA9F" w14:textId="1E8E7AB3" w:rsidR="00A27A66" w:rsidRPr="00EB16EC" w:rsidRDefault="00D5705C" w:rsidP="00D5705C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9.44</w:t>
            </w:r>
          </w:p>
        </w:tc>
        <w:tc>
          <w:tcPr>
            <w:tcW w:w="360" w:type="dxa"/>
          </w:tcPr>
          <w:p w14:paraId="4BFAAC4E" w14:textId="77777777" w:rsidR="00A27A66" w:rsidRPr="00EB16EC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B0FE4E" w14:textId="3671B484" w:rsidR="00A27A66" w:rsidRPr="00EB16EC" w:rsidRDefault="00211990" w:rsidP="00140068">
            <w:pPr>
              <w:tabs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(9.44)</w:t>
            </w:r>
          </w:p>
        </w:tc>
        <w:tc>
          <w:tcPr>
            <w:tcW w:w="270" w:type="dxa"/>
          </w:tcPr>
          <w:p w14:paraId="2318EB9A" w14:textId="77777777" w:rsidR="00A27A66" w:rsidRPr="00EB16EC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E1330B1" w14:textId="1DDE51CC" w:rsidR="00A27A66" w:rsidRPr="00EB16EC" w:rsidRDefault="00D5705C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27A66" w:rsidRPr="00EB16EC" w14:paraId="6D3680F1" w14:textId="77777777" w:rsidTr="00140068">
        <w:tc>
          <w:tcPr>
            <w:tcW w:w="4770" w:type="dxa"/>
            <w:vAlign w:val="center"/>
          </w:tcPr>
          <w:p w14:paraId="507E1EB1" w14:textId="36EE41AB" w:rsidR="00A27A66" w:rsidRPr="00EB16EC" w:rsidRDefault="00A27A66" w:rsidP="00A27A66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ต้นทุนค่าการจัดการ</w:t>
            </w:r>
          </w:p>
        </w:tc>
        <w:tc>
          <w:tcPr>
            <w:tcW w:w="1350" w:type="dxa"/>
          </w:tcPr>
          <w:p w14:paraId="116C477E" w14:textId="79396C2C" w:rsidR="00A27A66" w:rsidRPr="00EB16EC" w:rsidRDefault="00D5705C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2.2</w:t>
            </w:r>
            <w:r w:rsidR="00F555A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360" w:type="dxa"/>
          </w:tcPr>
          <w:p w14:paraId="01FF626D" w14:textId="77777777" w:rsidR="00A27A66" w:rsidRPr="00EB16EC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6FA52C" w14:textId="3F17B7D7" w:rsidR="00A27A66" w:rsidRPr="00EB16EC" w:rsidRDefault="00211990" w:rsidP="00140068">
            <w:pPr>
              <w:tabs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1.2</w:t>
            </w:r>
            <w:r w:rsidR="00F555A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7F205DF4" w14:textId="77777777" w:rsidR="00A27A66" w:rsidRPr="00EB16EC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7C149BC" w14:textId="34FA2368" w:rsidR="00A27A66" w:rsidRPr="00EB16EC" w:rsidRDefault="00D5705C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3.55</w:t>
            </w:r>
          </w:p>
        </w:tc>
      </w:tr>
      <w:tr w:rsidR="00A27A66" w:rsidRPr="00EB16EC" w14:paraId="1CE8031A" w14:textId="77777777" w:rsidTr="00140068">
        <w:tc>
          <w:tcPr>
            <w:tcW w:w="4770" w:type="dxa"/>
            <w:vAlign w:val="center"/>
          </w:tcPr>
          <w:p w14:paraId="43B83964" w14:textId="3221A4B5" w:rsidR="00A27A66" w:rsidRPr="00EB16EC" w:rsidRDefault="00A27A66" w:rsidP="00A27A66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0D7E85B4" w14:textId="1E9AF935" w:rsidR="00A27A66" w:rsidRPr="00EB16EC" w:rsidRDefault="00D5705C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113.</w:t>
            </w:r>
            <w:r w:rsidR="00F555AE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360" w:type="dxa"/>
          </w:tcPr>
          <w:p w14:paraId="49DBF733" w14:textId="77777777" w:rsidR="00A27A66" w:rsidRPr="00EB16EC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A72AD5" w14:textId="40BBA6FB" w:rsidR="00A27A66" w:rsidRPr="00EB16EC" w:rsidRDefault="00211990" w:rsidP="00140068">
            <w:pPr>
              <w:tabs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2.0</w:t>
            </w:r>
            <w:r w:rsidR="00F555A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622F5E9" w14:textId="77777777" w:rsidR="00A27A66" w:rsidRPr="00EB16EC" w:rsidRDefault="00A27A66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640BEE4" w14:textId="47D46C38" w:rsidR="00A27A66" w:rsidRPr="00EB16EC" w:rsidRDefault="00D5705C" w:rsidP="00A27A6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115.93</w:t>
            </w:r>
          </w:p>
        </w:tc>
      </w:tr>
      <w:tr w:rsidR="00DF7BE9" w:rsidRPr="00EB16EC" w14:paraId="6F949932" w14:textId="77777777" w:rsidTr="00140068">
        <w:tc>
          <w:tcPr>
            <w:tcW w:w="4770" w:type="dxa"/>
          </w:tcPr>
          <w:p w14:paraId="0BCBC0DC" w14:textId="77777777" w:rsidR="00DF7BE9" w:rsidRPr="00EB16EC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2B2652E" w14:textId="77777777" w:rsidR="00DF7BE9" w:rsidRPr="00EB16EC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30E06476" w14:textId="77777777" w:rsidR="00DF7BE9" w:rsidRPr="00EB16EC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7AD909" w14:textId="4FB8801B" w:rsidR="00DF7BE9" w:rsidRPr="00EB16EC" w:rsidRDefault="00DF7BE9" w:rsidP="00140068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B16EC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E503C4" w14:textId="77777777" w:rsidR="00DF7BE9" w:rsidRPr="00EB16EC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6CE3358" w14:textId="77777777" w:rsidR="00DF7BE9" w:rsidRPr="00EB16EC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DF7BE9" w:rsidRPr="00EB16EC" w14:paraId="2DF3837D" w14:textId="77777777" w:rsidTr="00140068">
        <w:tc>
          <w:tcPr>
            <w:tcW w:w="4770" w:type="dxa"/>
          </w:tcPr>
          <w:p w14:paraId="60F06BA9" w14:textId="00673247" w:rsidR="00DF7BE9" w:rsidRPr="001C5769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25F0D70" w14:textId="77777777" w:rsidR="00DF7BE9" w:rsidRPr="001C5769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14:paraId="13932967" w14:textId="77777777" w:rsidR="00DF7BE9" w:rsidRPr="001C5769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A8123D" w14:textId="77777777" w:rsidR="00DF7BE9" w:rsidRPr="001C5769" w:rsidRDefault="00DF7BE9" w:rsidP="00140068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DD07305" w14:textId="77777777" w:rsidR="00DF7BE9" w:rsidRPr="001C5769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00D95DE3" w14:textId="77777777" w:rsidR="00DF7BE9" w:rsidRPr="001C5769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F1691D" w:rsidRPr="00EB16EC" w14:paraId="1512E562" w14:textId="77777777" w:rsidTr="00140068">
        <w:tc>
          <w:tcPr>
            <w:tcW w:w="4770" w:type="dxa"/>
          </w:tcPr>
          <w:p w14:paraId="1000F236" w14:textId="12008F82" w:rsidR="00F1691D" w:rsidRPr="00EB16EC" w:rsidRDefault="00F1691D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</w:tcPr>
          <w:p w14:paraId="0F58A8F5" w14:textId="77777777" w:rsidR="00F1691D" w:rsidRPr="00EB16EC" w:rsidRDefault="00F1691D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57568057" w14:textId="77777777" w:rsidR="00F1691D" w:rsidRPr="00EB16EC" w:rsidRDefault="00F1691D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86726F" w14:textId="77777777" w:rsidR="00F1691D" w:rsidRPr="00EB16EC" w:rsidRDefault="00F1691D" w:rsidP="00140068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E0C439" w14:textId="77777777" w:rsidR="00F1691D" w:rsidRPr="00EB16EC" w:rsidRDefault="00F1691D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5D48584" w14:textId="77777777" w:rsidR="00F1691D" w:rsidRPr="00EB16EC" w:rsidRDefault="00F1691D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DF7BE9" w:rsidRPr="00EB16EC" w14:paraId="1D184C89" w14:textId="77777777" w:rsidTr="00140068">
        <w:tc>
          <w:tcPr>
            <w:tcW w:w="4770" w:type="dxa"/>
          </w:tcPr>
          <w:p w14:paraId="72082AD3" w14:textId="5F137A55" w:rsidR="00DF7BE9" w:rsidRPr="00EB16EC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1A0DC2"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1A0DC2"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1A0DC2"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3E5FD2E2" w14:textId="77777777" w:rsidR="00DF7BE9" w:rsidRPr="00EB16EC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7D29EB75" w14:textId="77777777" w:rsidR="00DF7BE9" w:rsidRPr="00EB16EC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3AF305" w14:textId="77777777" w:rsidR="00DF7BE9" w:rsidRPr="00EB16EC" w:rsidRDefault="00DF7BE9" w:rsidP="00140068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89E90D" w14:textId="77777777" w:rsidR="00DF7BE9" w:rsidRPr="00EB16EC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1BE5039" w14:textId="77777777" w:rsidR="00DF7BE9" w:rsidRPr="00EB16EC" w:rsidRDefault="00DF7BE9" w:rsidP="00DF7BE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F1691D" w:rsidRPr="00EB16EC" w14:paraId="68363BF4" w14:textId="77777777" w:rsidTr="00140068">
        <w:tc>
          <w:tcPr>
            <w:tcW w:w="4770" w:type="dxa"/>
          </w:tcPr>
          <w:p w14:paraId="483CF597" w14:textId="77777777" w:rsidR="00F1691D" w:rsidRPr="00EB16EC" w:rsidRDefault="00F1691D" w:rsidP="00F1691D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350" w:type="dxa"/>
          </w:tcPr>
          <w:p w14:paraId="65A6892E" w14:textId="0F148472" w:rsidR="00F1691D" w:rsidRPr="00EB16EC" w:rsidRDefault="00F1691D" w:rsidP="00F1691D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(991.59)</w:t>
            </w:r>
          </w:p>
        </w:tc>
        <w:tc>
          <w:tcPr>
            <w:tcW w:w="360" w:type="dxa"/>
          </w:tcPr>
          <w:p w14:paraId="40E9960F" w14:textId="77777777" w:rsidR="00F1691D" w:rsidRPr="00EB16EC" w:rsidRDefault="00F1691D" w:rsidP="00F1691D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C2E89F3" w14:textId="1EECE02C" w:rsidR="00F1691D" w:rsidRPr="00EB16EC" w:rsidRDefault="00F1691D" w:rsidP="00140068">
            <w:pPr>
              <w:tabs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(18.65)</w:t>
            </w:r>
          </w:p>
        </w:tc>
        <w:tc>
          <w:tcPr>
            <w:tcW w:w="270" w:type="dxa"/>
          </w:tcPr>
          <w:p w14:paraId="006F1A94" w14:textId="77777777" w:rsidR="00F1691D" w:rsidRPr="00EB16EC" w:rsidRDefault="00F1691D" w:rsidP="00F1691D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15B5770" w14:textId="19BECAF4" w:rsidR="00F1691D" w:rsidRPr="00EB16EC" w:rsidRDefault="00F1691D" w:rsidP="00F1691D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(1,010.24)</w:t>
            </w:r>
          </w:p>
        </w:tc>
      </w:tr>
      <w:tr w:rsidR="00F1691D" w:rsidRPr="00EB16EC" w14:paraId="6D9A355D" w14:textId="77777777" w:rsidTr="00140068">
        <w:tc>
          <w:tcPr>
            <w:tcW w:w="4770" w:type="dxa"/>
          </w:tcPr>
          <w:p w14:paraId="45DCEB73" w14:textId="62F879E9" w:rsidR="00F1691D" w:rsidRPr="00EB16EC" w:rsidRDefault="00F1691D" w:rsidP="00F1691D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รายได้จากธุรกิจโรงแรม</w:t>
            </w:r>
          </w:p>
        </w:tc>
        <w:tc>
          <w:tcPr>
            <w:tcW w:w="1350" w:type="dxa"/>
          </w:tcPr>
          <w:p w14:paraId="474172AB" w14:textId="78DEEAAA" w:rsidR="00F1691D" w:rsidRPr="00EB16EC" w:rsidRDefault="00F1691D" w:rsidP="00F1691D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(24.09)</w:t>
            </w:r>
          </w:p>
        </w:tc>
        <w:tc>
          <w:tcPr>
            <w:tcW w:w="360" w:type="dxa"/>
          </w:tcPr>
          <w:p w14:paraId="34D8E66F" w14:textId="77777777" w:rsidR="00F1691D" w:rsidRPr="00EB16EC" w:rsidRDefault="00F1691D" w:rsidP="00F1691D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0D01C7" w14:textId="44B8A086" w:rsidR="00F1691D" w:rsidRPr="00EB16EC" w:rsidRDefault="00F1691D" w:rsidP="00140068">
            <w:pPr>
              <w:tabs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24.09</w:t>
            </w:r>
          </w:p>
        </w:tc>
        <w:tc>
          <w:tcPr>
            <w:tcW w:w="270" w:type="dxa"/>
          </w:tcPr>
          <w:p w14:paraId="0E09CD6B" w14:textId="77777777" w:rsidR="00F1691D" w:rsidRPr="00EB16EC" w:rsidRDefault="00F1691D" w:rsidP="00F1691D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91A3619" w14:textId="72CE8B74" w:rsidR="00F1691D" w:rsidRPr="00EB16EC" w:rsidRDefault="00F1691D" w:rsidP="00F1691D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691D" w:rsidRPr="00EB16EC" w14:paraId="5B43F49E" w14:textId="77777777" w:rsidTr="00140068">
        <w:tc>
          <w:tcPr>
            <w:tcW w:w="4770" w:type="dxa"/>
          </w:tcPr>
          <w:p w14:paraId="03A6E3E6" w14:textId="77777777" w:rsidR="00F1691D" w:rsidRPr="00EB16EC" w:rsidRDefault="00F1691D" w:rsidP="00F1691D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1350" w:type="dxa"/>
          </w:tcPr>
          <w:p w14:paraId="3481A361" w14:textId="0F82F68C" w:rsidR="00F1691D" w:rsidRPr="00EB16EC" w:rsidRDefault="00F1691D" w:rsidP="00F1691D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(13.86)</w:t>
            </w:r>
          </w:p>
        </w:tc>
        <w:tc>
          <w:tcPr>
            <w:tcW w:w="360" w:type="dxa"/>
          </w:tcPr>
          <w:p w14:paraId="6C659C3F" w14:textId="77777777" w:rsidR="00F1691D" w:rsidRPr="00EB16EC" w:rsidRDefault="00F1691D" w:rsidP="00F1691D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281F31" w14:textId="6FCD5E35" w:rsidR="00F1691D" w:rsidRPr="00EB16EC" w:rsidRDefault="00F1691D" w:rsidP="00140068">
            <w:pPr>
              <w:tabs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(5.44)</w:t>
            </w:r>
          </w:p>
        </w:tc>
        <w:tc>
          <w:tcPr>
            <w:tcW w:w="270" w:type="dxa"/>
          </w:tcPr>
          <w:p w14:paraId="4B41497B" w14:textId="77777777" w:rsidR="00F1691D" w:rsidRPr="00EB16EC" w:rsidRDefault="00F1691D" w:rsidP="00F1691D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2ACD3BE" w14:textId="56A01C68" w:rsidR="00F1691D" w:rsidRPr="00EB16EC" w:rsidRDefault="00F1691D" w:rsidP="00F1691D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(19.30)</w:t>
            </w:r>
          </w:p>
        </w:tc>
      </w:tr>
      <w:tr w:rsidR="00F1691D" w:rsidRPr="00EB16EC" w14:paraId="1DD596FF" w14:textId="77777777" w:rsidTr="00140068">
        <w:tc>
          <w:tcPr>
            <w:tcW w:w="4770" w:type="dxa"/>
            <w:vAlign w:val="center"/>
          </w:tcPr>
          <w:p w14:paraId="590C2E02" w14:textId="77777777" w:rsidR="00F1691D" w:rsidRPr="00EB16EC" w:rsidRDefault="00F1691D" w:rsidP="00F1691D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1350" w:type="dxa"/>
          </w:tcPr>
          <w:p w14:paraId="434DF00C" w14:textId="1E9EABF8" w:rsidR="00F1691D" w:rsidRPr="00EB16EC" w:rsidRDefault="00F1691D" w:rsidP="00F1691D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960.91</w:t>
            </w:r>
          </w:p>
        </w:tc>
        <w:tc>
          <w:tcPr>
            <w:tcW w:w="360" w:type="dxa"/>
          </w:tcPr>
          <w:p w14:paraId="1FFED6BA" w14:textId="77777777" w:rsidR="00F1691D" w:rsidRPr="00EB16EC" w:rsidRDefault="00F1691D" w:rsidP="00F1691D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80534C" w14:textId="19B70196" w:rsidR="00F1691D" w:rsidRPr="00EB16EC" w:rsidRDefault="00F1691D" w:rsidP="00140068">
            <w:pPr>
              <w:tabs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30.70</w:t>
            </w:r>
          </w:p>
        </w:tc>
        <w:tc>
          <w:tcPr>
            <w:tcW w:w="270" w:type="dxa"/>
          </w:tcPr>
          <w:p w14:paraId="6C084726" w14:textId="77777777" w:rsidR="00F1691D" w:rsidRPr="00EB16EC" w:rsidRDefault="00F1691D" w:rsidP="00F1691D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49E7405" w14:textId="2D7B4002" w:rsidR="00F1691D" w:rsidRPr="00EB16EC" w:rsidRDefault="00F1691D" w:rsidP="00F1691D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991.61</w:t>
            </w:r>
          </w:p>
        </w:tc>
      </w:tr>
      <w:tr w:rsidR="00F1691D" w:rsidRPr="00EB16EC" w14:paraId="71D4E9A5" w14:textId="77777777" w:rsidTr="00140068">
        <w:tc>
          <w:tcPr>
            <w:tcW w:w="4770" w:type="dxa"/>
            <w:vAlign w:val="center"/>
          </w:tcPr>
          <w:p w14:paraId="5C3F0EA5" w14:textId="13CA59A3" w:rsidR="00F1691D" w:rsidRPr="00EB16EC" w:rsidRDefault="00F1691D" w:rsidP="00F1691D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ต้นทุนธุรกิจโรงแรม</w:t>
            </w:r>
          </w:p>
        </w:tc>
        <w:tc>
          <w:tcPr>
            <w:tcW w:w="1350" w:type="dxa"/>
          </w:tcPr>
          <w:p w14:paraId="7A21C341" w14:textId="1B60787D" w:rsidR="00F1691D" w:rsidRPr="00EB16EC" w:rsidRDefault="00F1691D" w:rsidP="00F1691D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41.15</w:t>
            </w:r>
          </w:p>
        </w:tc>
        <w:tc>
          <w:tcPr>
            <w:tcW w:w="360" w:type="dxa"/>
          </w:tcPr>
          <w:p w14:paraId="7C4C835B" w14:textId="77777777" w:rsidR="00F1691D" w:rsidRPr="00EB16EC" w:rsidRDefault="00F1691D" w:rsidP="00F1691D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5825E2" w14:textId="5C62C8EA" w:rsidR="00F1691D" w:rsidRPr="00EB16EC" w:rsidRDefault="00F1691D" w:rsidP="00140068">
            <w:pPr>
              <w:tabs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(41.15)</w:t>
            </w:r>
          </w:p>
        </w:tc>
        <w:tc>
          <w:tcPr>
            <w:tcW w:w="270" w:type="dxa"/>
          </w:tcPr>
          <w:p w14:paraId="36B21144" w14:textId="77777777" w:rsidR="00F1691D" w:rsidRPr="00EB16EC" w:rsidRDefault="00F1691D" w:rsidP="00F1691D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84D2016" w14:textId="51F2D05D" w:rsidR="00F1691D" w:rsidRPr="00EB16EC" w:rsidRDefault="00F1691D" w:rsidP="00F1691D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691D" w:rsidRPr="00EB16EC" w14:paraId="6C348D98" w14:textId="77777777" w:rsidTr="00140068">
        <w:tc>
          <w:tcPr>
            <w:tcW w:w="4770" w:type="dxa"/>
            <w:vAlign w:val="center"/>
          </w:tcPr>
          <w:p w14:paraId="29DA1B65" w14:textId="7D013C76" w:rsidR="00F1691D" w:rsidRPr="00EB16EC" w:rsidRDefault="00F1691D" w:rsidP="00F1691D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ต้นทุนค่าการจัดการ</w:t>
            </w:r>
          </w:p>
        </w:tc>
        <w:tc>
          <w:tcPr>
            <w:tcW w:w="1350" w:type="dxa"/>
          </w:tcPr>
          <w:p w14:paraId="2F59CA2F" w14:textId="79D0284A" w:rsidR="00F1691D" w:rsidRPr="00EB16EC" w:rsidRDefault="00F1691D" w:rsidP="00F1691D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7.47</w:t>
            </w:r>
          </w:p>
        </w:tc>
        <w:tc>
          <w:tcPr>
            <w:tcW w:w="360" w:type="dxa"/>
          </w:tcPr>
          <w:p w14:paraId="22AE3468" w14:textId="77777777" w:rsidR="00F1691D" w:rsidRPr="00EB16EC" w:rsidRDefault="00F1691D" w:rsidP="00F1691D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1D50A0" w14:textId="3A22A8A1" w:rsidR="00F1691D" w:rsidRPr="00EB16EC" w:rsidRDefault="00F1691D" w:rsidP="00140068">
            <w:pPr>
              <w:tabs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3.80</w:t>
            </w:r>
          </w:p>
        </w:tc>
        <w:tc>
          <w:tcPr>
            <w:tcW w:w="270" w:type="dxa"/>
          </w:tcPr>
          <w:p w14:paraId="4FAAD19B" w14:textId="77777777" w:rsidR="00F1691D" w:rsidRPr="00EB16EC" w:rsidRDefault="00F1691D" w:rsidP="00F1691D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7380C16" w14:textId="0F53502F" w:rsidR="00F1691D" w:rsidRPr="00EB16EC" w:rsidRDefault="00F1691D" w:rsidP="00F1691D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11.27</w:t>
            </w:r>
          </w:p>
        </w:tc>
      </w:tr>
      <w:tr w:rsidR="00F1691D" w:rsidRPr="00EB16EC" w14:paraId="712A21F6" w14:textId="77777777" w:rsidTr="00140068">
        <w:tc>
          <w:tcPr>
            <w:tcW w:w="4770" w:type="dxa"/>
            <w:vAlign w:val="center"/>
          </w:tcPr>
          <w:p w14:paraId="0B817D48" w14:textId="5BA3F6B7" w:rsidR="00F1691D" w:rsidRPr="00EB16EC" w:rsidRDefault="00F1691D" w:rsidP="00F1691D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01AFE164" w14:textId="040EE6B0" w:rsidR="00F1691D" w:rsidRPr="00EB16EC" w:rsidRDefault="00F1691D" w:rsidP="00F1691D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372.11</w:t>
            </w:r>
          </w:p>
        </w:tc>
        <w:tc>
          <w:tcPr>
            <w:tcW w:w="360" w:type="dxa"/>
          </w:tcPr>
          <w:p w14:paraId="53666F93" w14:textId="77777777" w:rsidR="00F1691D" w:rsidRPr="00EB16EC" w:rsidRDefault="00F1691D" w:rsidP="00F1691D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D347BA" w14:textId="003494F4" w:rsidR="00F1691D" w:rsidRPr="00EB16EC" w:rsidRDefault="00F1691D" w:rsidP="00140068">
            <w:pPr>
              <w:tabs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6.65</w:t>
            </w:r>
          </w:p>
        </w:tc>
        <w:tc>
          <w:tcPr>
            <w:tcW w:w="270" w:type="dxa"/>
          </w:tcPr>
          <w:p w14:paraId="13737594" w14:textId="77777777" w:rsidR="00F1691D" w:rsidRPr="00EB16EC" w:rsidRDefault="00F1691D" w:rsidP="00F1691D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F725B6C" w14:textId="126AD6CA" w:rsidR="00F1691D" w:rsidRPr="00EB16EC" w:rsidRDefault="00F1691D" w:rsidP="00F1691D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378.76</w:t>
            </w:r>
          </w:p>
        </w:tc>
      </w:tr>
      <w:tr w:rsidR="00F1691D" w:rsidRPr="00EB16EC" w14:paraId="5B8F1EA6" w14:textId="77777777" w:rsidTr="00140068">
        <w:tc>
          <w:tcPr>
            <w:tcW w:w="4770" w:type="dxa"/>
          </w:tcPr>
          <w:p w14:paraId="38F1EB9B" w14:textId="77777777" w:rsidR="00F1691D" w:rsidRPr="00EB16EC" w:rsidRDefault="00F1691D" w:rsidP="00F1691D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3E861C4" w14:textId="77777777" w:rsidR="00F1691D" w:rsidRPr="00EB16EC" w:rsidRDefault="00F1691D" w:rsidP="00F1691D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74FB687A" w14:textId="77777777" w:rsidR="00F1691D" w:rsidRPr="00EB16EC" w:rsidRDefault="00F1691D" w:rsidP="00F1691D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E40D13" w14:textId="77777777" w:rsidR="00F1691D" w:rsidRPr="00EB16EC" w:rsidRDefault="00F1691D" w:rsidP="00140068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16EC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6D67C61" w14:textId="77777777" w:rsidR="00F1691D" w:rsidRPr="00EB16EC" w:rsidRDefault="00F1691D" w:rsidP="00F1691D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0D6E4D10" w14:textId="77777777" w:rsidR="00F1691D" w:rsidRPr="00EB16EC" w:rsidRDefault="00F1691D" w:rsidP="00F1691D">
            <w:pPr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B76D5" w:rsidRPr="00EB16EC" w14:paraId="65361A1C" w14:textId="77777777" w:rsidTr="00140068">
        <w:trPr>
          <w:gridAfter w:val="1"/>
          <w:wAfter w:w="12" w:type="dxa"/>
          <w:tblHeader/>
        </w:trPr>
        <w:tc>
          <w:tcPr>
            <w:tcW w:w="4770" w:type="dxa"/>
          </w:tcPr>
          <w:p w14:paraId="31111C5A" w14:textId="703C5236" w:rsidR="00DB76D5" w:rsidRPr="00EB16EC" w:rsidRDefault="00DB76D5" w:rsidP="00DB76D5">
            <w:pPr>
              <w:pStyle w:val="BodyText"/>
              <w:spacing w:after="0" w:line="240" w:lineRule="auto"/>
              <w:ind w:right="20"/>
              <w:rPr>
                <w:rFonts w:ascii="Angsana New" w:hAnsi="Angsana New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4308" w:type="dxa"/>
            <w:gridSpan w:val="5"/>
          </w:tcPr>
          <w:p w14:paraId="78796C21" w14:textId="77777777" w:rsidR="00DB76D5" w:rsidRPr="00EB16EC" w:rsidRDefault="00DB76D5" w:rsidP="00DB76D5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76D5" w:rsidRPr="00EB16EC" w14:paraId="37CECF57" w14:textId="77777777" w:rsidTr="00140068">
        <w:trPr>
          <w:tblHeader/>
        </w:trPr>
        <w:tc>
          <w:tcPr>
            <w:tcW w:w="4770" w:type="dxa"/>
            <w:vAlign w:val="bottom"/>
          </w:tcPr>
          <w:p w14:paraId="67948234" w14:textId="77777777" w:rsidR="00DB76D5" w:rsidRPr="00EB16EC" w:rsidRDefault="00DB76D5" w:rsidP="00DB76D5">
            <w:pPr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7540385" w14:textId="77777777" w:rsidR="00DB76D5" w:rsidRPr="00EB16EC" w:rsidRDefault="00DB76D5" w:rsidP="00DB76D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ก่อนจัด</w:t>
            </w:r>
          </w:p>
        </w:tc>
        <w:tc>
          <w:tcPr>
            <w:tcW w:w="360" w:type="dxa"/>
          </w:tcPr>
          <w:p w14:paraId="7D17DE1A" w14:textId="77777777" w:rsidR="00DB76D5" w:rsidRPr="00EB16EC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B09504" w14:textId="77777777" w:rsidR="00DB76D5" w:rsidRPr="00EB16EC" w:rsidRDefault="00DB76D5" w:rsidP="00DB76D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270" w:type="dxa"/>
          </w:tcPr>
          <w:p w14:paraId="6C5180CF" w14:textId="77777777" w:rsidR="00DB76D5" w:rsidRPr="00EB16EC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DC7748C" w14:textId="77777777" w:rsidR="00DB76D5" w:rsidRPr="00EB16EC" w:rsidRDefault="00DB76D5" w:rsidP="00DB76D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หลังจัด</w:t>
            </w:r>
          </w:p>
        </w:tc>
      </w:tr>
      <w:tr w:rsidR="00DB76D5" w:rsidRPr="00EB16EC" w14:paraId="775CF389" w14:textId="77777777" w:rsidTr="00140068">
        <w:trPr>
          <w:tblHeader/>
        </w:trPr>
        <w:tc>
          <w:tcPr>
            <w:tcW w:w="4770" w:type="dxa"/>
            <w:vAlign w:val="bottom"/>
          </w:tcPr>
          <w:p w14:paraId="13F50417" w14:textId="77777777" w:rsidR="00DB76D5" w:rsidRPr="00EB16EC" w:rsidRDefault="00DB76D5" w:rsidP="00DB76D5">
            <w:pPr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9AAA4C5" w14:textId="77777777" w:rsidR="00DB76D5" w:rsidRPr="00EB16EC" w:rsidRDefault="00DB76D5" w:rsidP="00DB76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ประเภท</w:t>
            </w:r>
          </w:p>
        </w:tc>
        <w:tc>
          <w:tcPr>
            <w:tcW w:w="360" w:type="dxa"/>
          </w:tcPr>
          <w:p w14:paraId="627FFF2B" w14:textId="77777777" w:rsidR="00DB76D5" w:rsidRPr="00EB16EC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6CFA26" w14:textId="77777777" w:rsidR="00DB76D5" w:rsidRPr="00EB16EC" w:rsidRDefault="00DB76D5" w:rsidP="00DB76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270" w:type="dxa"/>
          </w:tcPr>
          <w:p w14:paraId="66C5625D" w14:textId="77777777" w:rsidR="00DB76D5" w:rsidRPr="00EB16EC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D5B6C77" w14:textId="77777777" w:rsidR="00DB76D5" w:rsidRPr="00EB16EC" w:rsidRDefault="00DB76D5" w:rsidP="00DB76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ประเภท</w:t>
            </w:r>
          </w:p>
        </w:tc>
      </w:tr>
      <w:tr w:rsidR="00DB76D5" w:rsidRPr="00EB16EC" w14:paraId="266B9B2D" w14:textId="77777777" w:rsidTr="00140068">
        <w:trPr>
          <w:tblHeader/>
        </w:trPr>
        <w:tc>
          <w:tcPr>
            <w:tcW w:w="4770" w:type="dxa"/>
            <w:vAlign w:val="bottom"/>
          </w:tcPr>
          <w:p w14:paraId="43F7B499" w14:textId="77777777" w:rsidR="00DB76D5" w:rsidRPr="00EB16EC" w:rsidRDefault="00DB76D5" w:rsidP="00DB76D5">
            <w:pPr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0D825BB" w14:textId="77777777" w:rsidR="00DB76D5" w:rsidRPr="00EB16EC" w:rsidRDefault="00DB76D5" w:rsidP="00DB76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360" w:type="dxa"/>
          </w:tcPr>
          <w:p w14:paraId="4F2C29BC" w14:textId="77777777" w:rsidR="00DB76D5" w:rsidRPr="00EB16EC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49F0FA" w14:textId="77777777" w:rsidR="00DB76D5" w:rsidRPr="00EB16EC" w:rsidRDefault="00DB76D5" w:rsidP="00DB76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6BAEA54C" w14:textId="77777777" w:rsidR="00DB76D5" w:rsidRPr="00EB16EC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60845D4" w14:textId="77777777" w:rsidR="00DB76D5" w:rsidRPr="00EB16EC" w:rsidRDefault="00DB76D5" w:rsidP="00DB76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</w:tr>
      <w:tr w:rsidR="00DB76D5" w:rsidRPr="00EB16EC" w14:paraId="5EE54AEA" w14:textId="77777777" w:rsidTr="00140068">
        <w:trPr>
          <w:gridAfter w:val="1"/>
          <w:wAfter w:w="12" w:type="dxa"/>
          <w:tblHeader/>
        </w:trPr>
        <w:tc>
          <w:tcPr>
            <w:tcW w:w="4770" w:type="dxa"/>
            <w:vAlign w:val="bottom"/>
          </w:tcPr>
          <w:p w14:paraId="092CD9EE" w14:textId="77777777" w:rsidR="00DB76D5" w:rsidRPr="00EB16EC" w:rsidRDefault="00DB76D5" w:rsidP="00DB76D5">
            <w:pPr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08" w:type="dxa"/>
            <w:gridSpan w:val="5"/>
          </w:tcPr>
          <w:p w14:paraId="18B12501" w14:textId="77777777" w:rsidR="00DB76D5" w:rsidRPr="00EB16EC" w:rsidRDefault="00DB76D5" w:rsidP="00DB76D5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EB16E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</w:t>
            </w:r>
            <w:r w:rsidRPr="00EB16E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E6212" w:rsidRPr="00EB16EC" w14:paraId="2F380FED" w14:textId="77777777" w:rsidTr="00140068">
        <w:tc>
          <w:tcPr>
            <w:tcW w:w="4770" w:type="dxa"/>
          </w:tcPr>
          <w:p w14:paraId="2D3EB3F2" w14:textId="1FD8D224" w:rsidR="009E6212" w:rsidRPr="00EB16EC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  <w:r w:rsidR="008C6C8A"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8C6C8A"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8C6C8A"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8C6C8A"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="008C6C8A"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598A0954" w14:textId="77777777" w:rsidR="009E6212" w:rsidRPr="00EB16EC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1F94C11F" w14:textId="77777777" w:rsidR="009E6212" w:rsidRPr="00EB16EC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C1816E" w14:textId="77777777" w:rsidR="009E6212" w:rsidRPr="00EB16EC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8F1129" w14:textId="77777777" w:rsidR="009E6212" w:rsidRPr="00EB16EC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5920E36" w14:textId="77777777" w:rsidR="009E6212" w:rsidRPr="00EB16EC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9E6212" w:rsidRPr="00EB16EC" w14:paraId="1D413977" w14:textId="77777777" w:rsidTr="00140068">
        <w:tc>
          <w:tcPr>
            <w:tcW w:w="4770" w:type="dxa"/>
          </w:tcPr>
          <w:p w14:paraId="14C7B691" w14:textId="26A279BD" w:rsidR="009E6212" w:rsidRPr="00EB16EC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350" w:type="dxa"/>
          </w:tcPr>
          <w:p w14:paraId="4CB38662" w14:textId="002FECF8" w:rsidR="009E6212" w:rsidRPr="00EB16EC" w:rsidRDefault="00F52645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1E372FCD" w14:textId="77777777" w:rsidR="009E6212" w:rsidRPr="00EB16EC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3188EA" w14:textId="56150A10" w:rsidR="009E6212" w:rsidRPr="00EB16EC" w:rsidRDefault="00F52645" w:rsidP="00140068">
            <w:pPr>
              <w:tabs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(1.55)</w:t>
            </w:r>
          </w:p>
        </w:tc>
        <w:tc>
          <w:tcPr>
            <w:tcW w:w="270" w:type="dxa"/>
          </w:tcPr>
          <w:p w14:paraId="755E50BF" w14:textId="77777777" w:rsidR="009E6212" w:rsidRPr="00EB16EC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E4CA420" w14:textId="7F26797C" w:rsidR="009E6212" w:rsidRPr="00EB16EC" w:rsidRDefault="00F52645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(1.55)</w:t>
            </w:r>
          </w:p>
        </w:tc>
      </w:tr>
      <w:tr w:rsidR="009E6212" w:rsidRPr="00EB16EC" w14:paraId="2B859D2B" w14:textId="77777777" w:rsidTr="00140068">
        <w:tc>
          <w:tcPr>
            <w:tcW w:w="4770" w:type="dxa"/>
          </w:tcPr>
          <w:p w14:paraId="6A465BE6" w14:textId="3C148B29" w:rsidR="009E6212" w:rsidRPr="00EB16EC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350" w:type="dxa"/>
          </w:tcPr>
          <w:p w14:paraId="2840864F" w14:textId="60F8FCB1" w:rsidR="009E6212" w:rsidRPr="00EB16EC" w:rsidRDefault="00F52645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(5.04)</w:t>
            </w:r>
          </w:p>
        </w:tc>
        <w:tc>
          <w:tcPr>
            <w:tcW w:w="360" w:type="dxa"/>
          </w:tcPr>
          <w:p w14:paraId="4E6D52EC" w14:textId="77777777" w:rsidR="009E6212" w:rsidRPr="00EB16EC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1319D9" w14:textId="685AC0B3" w:rsidR="009E6212" w:rsidRPr="00EB16EC" w:rsidRDefault="00F52645" w:rsidP="00140068">
            <w:pPr>
              <w:tabs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1.55</w:t>
            </w:r>
          </w:p>
        </w:tc>
        <w:tc>
          <w:tcPr>
            <w:tcW w:w="270" w:type="dxa"/>
          </w:tcPr>
          <w:p w14:paraId="1ED38C2D" w14:textId="77777777" w:rsidR="009E6212" w:rsidRPr="00EB16EC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4B554DE" w14:textId="61744FBF" w:rsidR="009E6212" w:rsidRPr="00EB16EC" w:rsidRDefault="00F52645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(3.49)</w:t>
            </w:r>
          </w:p>
        </w:tc>
      </w:tr>
      <w:tr w:rsidR="009E6212" w:rsidRPr="00EB16EC" w14:paraId="1B321F1F" w14:textId="77777777" w:rsidTr="00140068">
        <w:tc>
          <w:tcPr>
            <w:tcW w:w="4770" w:type="dxa"/>
          </w:tcPr>
          <w:p w14:paraId="3FEB5044" w14:textId="191D8718" w:rsidR="009E6212" w:rsidRPr="00EB16EC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41730BC8" w14:textId="4B02EE2A" w:rsidR="009E6212" w:rsidRPr="00EB16EC" w:rsidRDefault="00F52645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7597D1A4" w14:textId="77777777" w:rsidR="009E6212" w:rsidRPr="00EB16EC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52868C" w14:textId="7AC6B4C4" w:rsidR="009E6212" w:rsidRPr="00EB16EC" w:rsidRDefault="00F52645" w:rsidP="00140068">
            <w:pPr>
              <w:tabs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(3.53)</w:t>
            </w:r>
          </w:p>
        </w:tc>
        <w:tc>
          <w:tcPr>
            <w:tcW w:w="270" w:type="dxa"/>
          </w:tcPr>
          <w:p w14:paraId="6500A05E" w14:textId="77777777" w:rsidR="009E6212" w:rsidRPr="00EB16EC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4152B7C" w14:textId="2637D8EA" w:rsidR="009E6212" w:rsidRPr="00EB16EC" w:rsidRDefault="00F52645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(3.53)</w:t>
            </w:r>
          </w:p>
        </w:tc>
      </w:tr>
      <w:tr w:rsidR="009E6212" w:rsidRPr="00EB16EC" w14:paraId="606338E8" w14:textId="77777777" w:rsidTr="00140068">
        <w:tc>
          <w:tcPr>
            <w:tcW w:w="4770" w:type="dxa"/>
          </w:tcPr>
          <w:p w14:paraId="5EFEF34F" w14:textId="04694F07" w:rsidR="009E6212" w:rsidRPr="00EB16EC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350" w:type="dxa"/>
          </w:tcPr>
          <w:p w14:paraId="75C905FF" w14:textId="418F0CDC" w:rsidR="009E6212" w:rsidRPr="00EB16EC" w:rsidRDefault="00F52645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(3.95)</w:t>
            </w:r>
          </w:p>
        </w:tc>
        <w:tc>
          <w:tcPr>
            <w:tcW w:w="360" w:type="dxa"/>
          </w:tcPr>
          <w:p w14:paraId="3BF801D8" w14:textId="77777777" w:rsidR="009E6212" w:rsidRPr="00EB16EC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6B9F33" w14:textId="64945F88" w:rsidR="009E6212" w:rsidRPr="00EB16EC" w:rsidRDefault="00F52645" w:rsidP="00140068">
            <w:pPr>
              <w:tabs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3.53</w:t>
            </w:r>
          </w:p>
        </w:tc>
        <w:tc>
          <w:tcPr>
            <w:tcW w:w="270" w:type="dxa"/>
          </w:tcPr>
          <w:p w14:paraId="1FC7384D" w14:textId="77777777" w:rsidR="009E6212" w:rsidRPr="00EB16EC" w:rsidRDefault="009E6212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8C7B478" w14:textId="451B338C" w:rsidR="009E6212" w:rsidRPr="00EB16EC" w:rsidRDefault="00F52645" w:rsidP="009E6212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(0.42)</w:t>
            </w:r>
          </w:p>
        </w:tc>
      </w:tr>
      <w:tr w:rsidR="009E6212" w:rsidRPr="00EB16EC" w14:paraId="51DF6A0C" w14:textId="77777777" w:rsidTr="00140068">
        <w:tc>
          <w:tcPr>
            <w:tcW w:w="4770" w:type="dxa"/>
          </w:tcPr>
          <w:p w14:paraId="598B09E6" w14:textId="77777777" w:rsidR="009E6212" w:rsidRPr="00EB16EC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607B2CB" w14:textId="77777777" w:rsidR="009E6212" w:rsidRPr="00EB16EC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14:paraId="3062E15A" w14:textId="77777777" w:rsidR="009E6212" w:rsidRPr="00EB16EC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6BF7BC" w14:textId="7597D283" w:rsidR="009E6212" w:rsidRPr="00EB16EC" w:rsidRDefault="009E6212" w:rsidP="00140068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16EC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50BD06C" w14:textId="77777777" w:rsidR="009E6212" w:rsidRPr="00EB16EC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21479302" w14:textId="77777777" w:rsidR="009E6212" w:rsidRPr="00EB16EC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E6212" w:rsidRPr="00EB16EC" w14:paraId="0A6756F8" w14:textId="77777777" w:rsidTr="00140068">
        <w:tc>
          <w:tcPr>
            <w:tcW w:w="4770" w:type="dxa"/>
          </w:tcPr>
          <w:p w14:paraId="1D77CBA7" w14:textId="77777777" w:rsidR="009E6212" w:rsidRPr="00EB16EC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</w:tcPr>
          <w:p w14:paraId="17CC7493" w14:textId="77777777" w:rsidR="009E6212" w:rsidRPr="00EB16EC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19A0FA01" w14:textId="77777777" w:rsidR="009E6212" w:rsidRPr="00EB16EC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FA3C098" w14:textId="77777777" w:rsidR="009E6212" w:rsidRPr="00EB16EC" w:rsidRDefault="009E6212" w:rsidP="00140068">
            <w:pPr>
              <w:tabs>
                <w:tab w:val="decimal" w:pos="516"/>
              </w:tabs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82064F4" w14:textId="77777777" w:rsidR="009E6212" w:rsidRPr="00EB16EC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DCDC765" w14:textId="77777777" w:rsidR="009E6212" w:rsidRPr="00EB16EC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9E6212" w:rsidRPr="00EB16EC" w14:paraId="0130C9C0" w14:textId="77777777" w:rsidTr="00140068">
        <w:tc>
          <w:tcPr>
            <w:tcW w:w="4770" w:type="dxa"/>
          </w:tcPr>
          <w:p w14:paraId="39802383" w14:textId="45434E34" w:rsidR="009E6212" w:rsidRPr="00EB16EC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42479"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142479"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142479"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="00142479"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03DF3402" w14:textId="77777777" w:rsidR="009E6212" w:rsidRPr="00EB16EC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24DAD4EB" w14:textId="77777777" w:rsidR="009E6212" w:rsidRPr="00EB16EC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270AF1" w14:textId="77777777" w:rsidR="009E6212" w:rsidRPr="00EB16EC" w:rsidRDefault="009E6212" w:rsidP="00140068">
            <w:pPr>
              <w:tabs>
                <w:tab w:val="decimal" w:pos="516"/>
              </w:tabs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DBBC02" w14:textId="77777777" w:rsidR="009E6212" w:rsidRPr="00EB16EC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6C86753" w14:textId="77777777" w:rsidR="009E6212" w:rsidRPr="00EB16EC" w:rsidRDefault="009E6212" w:rsidP="009E6212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CF34FA" w:rsidRPr="00EB16EC" w14:paraId="55E03B79" w14:textId="77777777" w:rsidTr="00140068">
        <w:tc>
          <w:tcPr>
            <w:tcW w:w="4770" w:type="dxa"/>
          </w:tcPr>
          <w:p w14:paraId="47B8821F" w14:textId="77777777" w:rsidR="00CF34FA" w:rsidRPr="00EB16EC" w:rsidRDefault="00CF34FA" w:rsidP="00CF34FA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350" w:type="dxa"/>
          </w:tcPr>
          <w:p w14:paraId="0C64C206" w14:textId="7EB6C554" w:rsidR="00CF34FA" w:rsidRPr="00EB16EC" w:rsidRDefault="00CF34FA" w:rsidP="00CF34FA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(2.77)</w:t>
            </w:r>
          </w:p>
        </w:tc>
        <w:tc>
          <w:tcPr>
            <w:tcW w:w="360" w:type="dxa"/>
          </w:tcPr>
          <w:p w14:paraId="10740832" w14:textId="77777777" w:rsidR="00CF34FA" w:rsidRPr="00EB16EC" w:rsidRDefault="00CF34FA" w:rsidP="00CF34FA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6B197D" w14:textId="61ACB1C8" w:rsidR="00CF34FA" w:rsidRPr="00EB16EC" w:rsidRDefault="00CF34FA" w:rsidP="00140068">
            <w:pPr>
              <w:tabs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2.77</w:t>
            </w:r>
          </w:p>
        </w:tc>
        <w:tc>
          <w:tcPr>
            <w:tcW w:w="270" w:type="dxa"/>
          </w:tcPr>
          <w:p w14:paraId="7DBDBA81" w14:textId="77777777" w:rsidR="00CF34FA" w:rsidRPr="00EB16EC" w:rsidRDefault="00CF34FA" w:rsidP="00CF34FA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2A8EEDB" w14:textId="2E570486" w:rsidR="00CF34FA" w:rsidRPr="00EB16EC" w:rsidRDefault="0069737F" w:rsidP="00CF34FA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34FA" w:rsidRPr="00EB16EC" w14:paraId="1D05362C" w14:textId="77777777" w:rsidTr="00140068">
        <w:tc>
          <w:tcPr>
            <w:tcW w:w="4770" w:type="dxa"/>
          </w:tcPr>
          <w:p w14:paraId="16566ACD" w14:textId="77777777" w:rsidR="00CF34FA" w:rsidRPr="00EB16EC" w:rsidRDefault="00CF34FA" w:rsidP="00CF34FA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350" w:type="dxa"/>
          </w:tcPr>
          <w:p w14:paraId="0C4BE5C9" w14:textId="44BD2D90" w:rsidR="00CF34FA" w:rsidRPr="00EB16EC" w:rsidRDefault="00CF34FA" w:rsidP="00CF34FA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(0.06)</w:t>
            </w:r>
          </w:p>
        </w:tc>
        <w:tc>
          <w:tcPr>
            <w:tcW w:w="360" w:type="dxa"/>
          </w:tcPr>
          <w:p w14:paraId="56BB030B" w14:textId="77777777" w:rsidR="00CF34FA" w:rsidRPr="00EB16EC" w:rsidRDefault="00CF34FA" w:rsidP="00CF34FA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70B195" w14:textId="392D2FFB" w:rsidR="00CF34FA" w:rsidRPr="00EB16EC" w:rsidRDefault="00CF34FA" w:rsidP="00140068">
            <w:pPr>
              <w:tabs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0.06</w:t>
            </w:r>
          </w:p>
        </w:tc>
        <w:tc>
          <w:tcPr>
            <w:tcW w:w="270" w:type="dxa"/>
          </w:tcPr>
          <w:p w14:paraId="01599340" w14:textId="77777777" w:rsidR="00CF34FA" w:rsidRPr="00EB16EC" w:rsidRDefault="00CF34FA" w:rsidP="00CF34FA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472A3DD" w14:textId="2672C117" w:rsidR="00CF34FA" w:rsidRPr="00EB16EC" w:rsidRDefault="0069737F" w:rsidP="00CF34FA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34FA" w:rsidRPr="00EB16EC" w14:paraId="24104170" w14:textId="77777777" w:rsidTr="00140068">
        <w:tc>
          <w:tcPr>
            <w:tcW w:w="4770" w:type="dxa"/>
          </w:tcPr>
          <w:p w14:paraId="6BFBEF9A" w14:textId="77777777" w:rsidR="00CF34FA" w:rsidRPr="00EB16EC" w:rsidRDefault="00CF34FA" w:rsidP="00CF34FA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1350" w:type="dxa"/>
          </w:tcPr>
          <w:p w14:paraId="3B23DAEF" w14:textId="2889C581" w:rsidR="00CF34FA" w:rsidRPr="00EB16EC" w:rsidRDefault="00CF34FA" w:rsidP="00CF34FA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(33.14)</w:t>
            </w:r>
          </w:p>
        </w:tc>
        <w:tc>
          <w:tcPr>
            <w:tcW w:w="360" w:type="dxa"/>
          </w:tcPr>
          <w:p w14:paraId="6992E38E" w14:textId="77777777" w:rsidR="00CF34FA" w:rsidRPr="00EB16EC" w:rsidRDefault="00CF34FA" w:rsidP="00CF34FA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30AB88" w14:textId="1596805C" w:rsidR="00CF34FA" w:rsidRPr="00EB16EC" w:rsidRDefault="00CF34FA" w:rsidP="00140068">
            <w:pPr>
              <w:tabs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(2.83)</w:t>
            </w:r>
          </w:p>
        </w:tc>
        <w:tc>
          <w:tcPr>
            <w:tcW w:w="270" w:type="dxa"/>
          </w:tcPr>
          <w:p w14:paraId="3D315E4B" w14:textId="77777777" w:rsidR="00CF34FA" w:rsidRPr="00EB16EC" w:rsidRDefault="00CF34FA" w:rsidP="00CF34FA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9FB2D94" w14:textId="11065CE2" w:rsidR="00CF34FA" w:rsidRPr="00EB16EC" w:rsidRDefault="00CF34FA" w:rsidP="00CF34FA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</w:t>
            </w:r>
            <w:r w:rsidR="009B2CEC" w:rsidRPr="00EB16EC">
              <w:rPr>
                <w:rFonts w:ascii="Angsana New" w:hAnsi="Angsana New"/>
                <w:sz w:val="28"/>
                <w:szCs w:val="28"/>
              </w:rPr>
              <w:t>35</w:t>
            </w:r>
            <w:r w:rsidRPr="00EB16EC">
              <w:rPr>
                <w:rFonts w:ascii="Angsana New" w:hAnsi="Angsana New"/>
                <w:sz w:val="28"/>
                <w:szCs w:val="28"/>
              </w:rPr>
              <w:t>.</w:t>
            </w:r>
            <w:r w:rsidR="009B2CEC" w:rsidRPr="00EB16EC">
              <w:rPr>
                <w:rFonts w:ascii="Angsana New" w:hAnsi="Angsana New"/>
                <w:sz w:val="28"/>
                <w:szCs w:val="28"/>
              </w:rPr>
              <w:t>97</w:t>
            </w:r>
            <w:r w:rsidRPr="00EB16E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E6212" w:rsidRPr="00EB16EC" w14:paraId="041EEF1D" w14:textId="77777777" w:rsidTr="00140068">
        <w:trPr>
          <w:trHeight w:val="197"/>
        </w:trPr>
        <w:tc>
          <w:tcPr>
            <w:tcW w:w="4770" w:type="dxa"/>
          </w:tcPr>
          <w:p w14:paraId="1EAB21C8" w14:textId="77777777" w:rsidR="009E6212" w:rsidRPr="00EB16EC" w:rsidRDefault="009E6212" w:rsidP="009E6212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63BC30F" w14:textId="77777777" w:rsidR="009E6212" w:rsidRPr="00EB16EC" w:rsidRDefault="009E6212" w:rsidP="009E6212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5DB6E246" w14:textId="77777777" w:rsidR="009E6212" w:rsidRPr="00EB16EC" w:rsidRDefault="009E6212" w:rsidP="009E6212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1390BD" w14:textId="77777777" w:rsidR="009E6212" w:rsidRPr="00EB16EC" w:rsidRDefault="009E6212" w:rsidP="00140068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16EC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A47F6C" w14:textId="77777777" w:rsidR="009E6212" w:rsidRPr="00EB16EC" w:rsidRDefault="009E6212" w:rsidP="009E6212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32B92721" w14:textId="77777777" w:rsidR="009E6212" w:rsidRPr="00EB16EC" w:rsidRDefault="009E6212" w:rsidP="009E6212">
            <w:pPr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5415B" w:rsidRPr="00EB16EC" w14:paraId="21C18235" w14:textId="77777777" w:rsidTr="00140068">
        <w:trPr>
          <w:trHeight w:val="197"/>
        </w:trPr>
        <w:tc>
          <w:tcPr>
            <w:tcW w:w="4770" w:type="dxa"/>
          </w:tcPr>
          <w:p w14:paraId="419C3897" w14:textId="5FAC5F55" w:rsidR="00B5415B" w:rsidRPr="00EB16EC" w:rsidRDefault="00B5415B" w:rsidP="00B5415B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133C403" w14:textId="77777777" w:rsidR="00B5415B" w:rsidRPr="00EB16EC" w:rsidRDefault="00B5415B" w:rsidP="00B5415B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59F361AF" w14:textId="77777777" w:rsidR="00B5415B" w:rsidRPr="00EB16EC" w:rsidRDefault="00B5415B" w:rsidP="00B5415B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8F7520F" w14:textId="77777777" w:rsidR="00B5415B" w:rsidRPr="00EB16EC" w:rsidRDefault="00B5415B" w:rsidP="00140068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3140155" w14:textId="77777777" w:rsidR="00B5415B" w:rsidRPr="00EB16EC" w:rsidRDefault="00B5415B" w:rsidP="00B5415B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61840BB1" w14:textId="77777777" w:rsidR="00B5415B" w:rsidRPr="00EB16EC" w:rsidRDefault="00B5415B" w:rsidP="00B5415B">
            <w:pPr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178BD" w:rsidRPr="00EB16EC" w14:paraId="403130C8" w14:textId="77777777" w:rsidTr="00140068">
        <w:trPr>
          <w:trHeight w:val="197"/>
        </w:trPr>
        <w:tc>
          <w:tcPr>
            <w:tcW w:w="4770" w:type="dxa"/>
          </w:tcPr>
          <w:p w14:paraId="11FB943D" w14:textId="72D230A5" w:rsidR="00D178BD" w:rsidRPr="00EB16EC" w:rsidRDefault="00D178BD" w:rsidP="00B5415B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</w:tcPr>
          <w:p w14:paraId="7B729184" w14:textId="77777777" w:rsidR="00D178BD" w:rsidRPr="00EB16EC" w:rsidRDefault="00D178BD" w:rsidP="00B5415B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75457F58" w14:textId="77777777" w:rsidR="00D178BD" w:rsidRPr="00EB16EC" w:rsidRDefault="00D178BD" w:rsidP="00B5415B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333FB2" w14:textId="77777777" w:rsidR="00D178BD" w:rsidRPr="00EB16EC" w:rsidRDefault="00D178BD" w:rsidP="00140068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71F325A" w14:textId="77777777" w:rsidR="00D178BD" w:rsidRPr="00EB16EC" w:rsidRDefault="00D178BD" w:rsidP="00B5415B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02DBAAB9" w14:textId="77777777" w:rsidR="00D178BD" w:rsidRPr="00EB16EC" w:rsidRDefault="00D178BD" w:rsidP="00B5415B">
            <w:pPr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5415B" w:rsidRPr="00EB16EC" w14:paraId="7A624C8B" w14:textId="77777777" w:rsidTr="00140068">
        <w:trPr>
          <w:trHeight w:val="197"/>
        </w:trPr>
        <w:tc>
          <w:tcPr>
            <w:tcW w:w="4770" w:type="dxa"/>
          </w:tcPr>
          <w:p w14:paraId="692DFCF2" w14:textId="1D1BE2F3" w:rsidR="00B5415B" w:rsidRPr="00EB16EC" w:rsidRDefault="00B5415B" w:rsidP="00B5415B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  <w:r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142479"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142479"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142479" w:rsidRPr="00EB16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="00142479" w:rsidRPr="00EB16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244DB9F1" w14:textId="77777777" w:rsidR="00B5415B" w:rsidRPr="00EB16EC" w:rsidRDefault="00B5415B" w:rsidP="00B5415B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54E306DA" w14:textId="77777777" w:rsidR="00B5415B" w:rsidRPr="00EB16EC" w:rsidRDefault="00B5415B" w:rsidP="00B5415B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48AAACB" w14:textId="77777777" w:rsidR="00B5415B" w:rsidRPr="00EB16EC" w:rsidRDefault="00B5415B" w:rsidP="00140068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6C7002A" w14:textId="77777777" w:rsidR="00B5415B" w:rsidRPr="00EB16EC" w:rsidRDefault="00B5415B" w:rsidP="00B5415B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4B5E43F8" w14:textId="77777777" w:rsidR="00B5415B" w:rsidRPr="00EB16EC" w:rsidRDefault="00B5415B" w:rsidP="00B5415B">
            <w:pPr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F34FA" w:rsidRPr="00EB16EC" w14:paraId="36DDED88" w14:textId="77777777" w:rsidTr="00140068">
        <w:trPr>
          <w:trHeight w:val="197"/>
        </w:trPr>
        <w:tc>
          <w:tcPr>
            <w:tcW w:w="4770" w:type="dxa"/>
          </w:tcPr>
          <w:p w14:paraId="0A6A4969" w14:textId="07BEFB5E" w:rsidR="00CF34FA" w:rsidRPr="00EB16EC" w:rsidRDefault="00CF34FA" w:rsidP="00CF34FA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350" w:type="dxa"/>
          </w:tcPr>
          <w:p w14:paraId="2A8EEDF4" w14:textId="5642000C" w:rsidR="00CF34FA" w:rsidRPr="00EB16EC" w:rsidRDefault="00CF34FA" w:rsidP="00CF34FA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(5.44)</w:t>
            </w:r>
          </w:p>
        </w:tc>
        <w:tc>
          <w:tcPr>
            <w:tcW w:w="360" w:type="dxa"/>
          </w:tcPr>
          <w:p w14:paraId="484B74F2" w14:textId="77777777" w:rsidR="00CF34FA" w:rsidRPr="00EB16EC" w:rsidRDefault="00CF34FA" w:rsidP="00CF34FA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D23073" w14:textId="76B49761" w:rsidR="00CF34FA" w:rsidRPr="00EB16EC" w:rsidRDefault="00CF34FA" w:rsidP="00140068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5.44</w:t>
            </w:r>
          </w:p>
        </w:tc>
        <w:tc>
          <w:tcPr>
            <w:tcW w:w="270" w:type="dxa"/>
          </w:tcPr>
          <w:p w14:paraId="479958A9" w14:textId="77777777" w:rsidR="00CF34FA" w:rsidRPr="00EB16EC" w:rsidRDefault="00CF34FA" w:rsidP="00CF34FA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0EB1DAA" w14:textId="4AA5C678" w:rsidR="00CF34FA" w:rsidRPr="00EB16EC" w:rsidRDefault="00CF34FA" w:rsidP="00CF34F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34FA" w:rsidRPr="00EB16EC" w14:paraId="383AE238" w14:textId="77777777" w:rsidTr="00140068">
        <w:trPr>
          <w:trHeight w:val="197"/>
        </w:trPr>
        <w:tc>
          <w:tcPr>
            <w:tcW w:w="4770" w:type="dxa"/>
          </w:tcPr>
          <w:p w14:paraId="35EE3AA1" w14:textId="794FB58B" w:rsidR="00CF34FA" w:rsidRPr="00EB16EC" w:rsidRDefault="00CF34FA" w:rsidP="00CF34FA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350" w:type="dxa"/>
          </w:tcPr>
          <w:p w14:paraId="0F4C121A" w14:textId="3D089DA8" w:rsidR="00CF34FA" w:rsidRPr="00EB16EC" w:rsidRDefault="00CF34FA" w:rsidP="00CF34FA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(0.18)</w:t>
            </w:r>
          </w:p>
        </w:tc>
        <w:tc>
          <w:tcPr>
            <w:tcW w:w="360" w:type="dxa"/>
          </w:tcPr>
          <w:p w14:paraId="745F1A3A" w14:textId="77777777" w:rsidR="00CF34FA" w:rsidRPr="00EB16EC" w:rsidRDefault="00CF34FA" w:rsidP="00CF34FA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7E1868" w14:textId="092051DD" w:rsidR="00CF34FA" w:rsidRPr="00EB16EC" w:rsidRDefault="00CF34FA" w:rsidP="00140068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0.18</w:t>
            </w:r>
          </w:p>
        </w:tc>
        <w:tc>
          <w:tcPr>
            <w:tcW w:w="270" w:type="dxa"/>
          </w:tcPr>
          <w:p w14:paraId="237B3901" w14:textId="77777777" w:rsidR="00CF34FA" w:rsidRPr="00EB16EC" w:rsidRDefault="00CF34FA" w:rsidP="00CF34FA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946B281" w14:textId="54BBD4E4" w:rsidR="00CF34FA" w:rsidRPr="00EB16EC" w:rsidRDefault="00CF34FA" w:rsidP="00CF34F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34FA" w:rsidRPr="00EB16EC" w14:paraId="6553946D" w14:textId="77777777" w:rsidTr="00140068">
        <w:trPr>
          <w:trHeight w:val="197"/>
        </w:trPr>
        <w:tc>
          <w:tcPr>
            <w:tcW w:w="4770" w:type="dxa"/>
          </w:tcPr>
          <w:p w14:paraId="3C591643" w14:textId="0CD41FBD" w:rsidR="00CF34FA" w:rsidRPr="00EB16EC" w:rsidRDefault="00CF34FA" w:rsidP="00CF34FA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1350" w:type="dxa"/>
          </w:tcPr>
          <w:p w14:paraId="40B7DE3F" w14:textId="0E9512F2" w:rsidR="00CF34FA" w:rsidRPr="00EB16EC" w:rsidRDefault="00CF34FA" w:rsidP="00CF34FA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(96.46)</w:t>
            </w:r>
          </w:p>
        </w:tc>
        <w:tc>
          <w:tcPr>
            <w:tcW w:w="360" w:type="dxa"/>
          </w:tcPr>
          <w:p w14:paraId="68D5E735" w14:textId="77777777" w:rsidR="00CF34FA" w:rsidRPr="00EB16EC" w:rsidRDefault="00CF34FA" w:rsidP="00CF34FA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13D1AA" w14:textId="37F134DF" w:rsidR="00CF34FA" w:rsidRPr="00EB16EC" w:rsidRDefault="00CF34FA" w:rsidP="00140068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(5.62)</w:t>
            </w:r>
          </w:p>
        </w:tc>
        <w:tc>
          <w:tcPr>
            <w:tcW w:w="270" w:type="dxa"/>
          </w:tcPr>
          <w:p w14:paraId="205F58CD" w14:textId="77777777" w:rsidR="00CF34FA" w:rsidRPr="00EB16EC" w:rsidRDefault="00CF34FA" w:rsidP="00CF34FA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4DE75A3" w14:textId="44E30CDD" w:rsidR="00CF34FA" w:rsidRPr="00EB16EC" w:rsidRDefault="00CF34FA" w:rsidP="00CF34FA">
            <w:pPr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(102.08)</w:t>
            </w:r>
          </w:p>
        </w:tc>
      </w:tr>
      <w:tr w:rsidR="008D1D0A" w:rsidRPr="00EB16EC" w14:paraId="4888B6C7" w14:textId="77777777" w:rsidTr="00140068">
        <w:trPr>
          <w:trHeight w:val="197"/>
        </w:trPr>
        <w:tc>
          <w:tcPr>
            <w:tcW w:w="4770" w:type="dxa"/>
          </w:tcPr>
          <w:p w14:paraId="32DB3C85" w14:textId="77777777" w:rsidR="008D1D0A" w:rsidRPr="00EB16EC" w:rsidRDefault="008D1D0A" w:rsidP="008D1D0A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FAD77C3" w14:textId="77777777" w:rsidR="008D1D0A" w:rsidRPr="00EB16EC" w:rsidRDefault="008D1D0A" w:rsidP="008D1D0A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5CD83C38" w14:textId="77777777" w:rsidR="008D1D0A" w:rsidRPr="00EB16EC" w:rsidRDefault="008D1D0A" w:rsidP="008D1D0A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8B1C03" w14:textId="599EF123" w:rsidR="008D1D0A" w:rsidRPr="00EB16EC" w:rsidRDefault="008D1D0A" w:rsidP="00140068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16EC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9BE9FF7" w14:textId="77777777" w:rsidR="008D1D0A" w:rsidRPr="00EB16EC" w:rsidRDefault="008D1D0A" w:rsidP="008D1D0A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510BB0C1" w14:textId="77777777" w:rsidR="008D1D0A" w:rsidRPr="00EB16EC" w:rsidRDefault="008D1D0A" w:rsidP="008D1D0A">
            <w:pPr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23FFC355" w14:textId="77777777" w:rsidR="009B7FE6" w:rsidRPr="00EB16EC" w:rsidRDefault="009B7FE6" w:rsidP="00881578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16"/>
          <w:szCs w:val="16"/>
        </w:rPr>
      </w:pPr>
    </w:p>
    <w:p w14:paraId="46CBBEDC" w14:textId="739E8922" w:rsidR="00E502CD" w:rsidRPr="001208CC" w:rsidRDefault="00DB76D5" w:rsidP="00881578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EB16EC">
        <w:rPr>
          <w:rFonts w:ascii="Angsana New" w:hAnsi="Angsana New"/>
          <w:sz w:val="28"/>
          <w:szCs w:val="28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sectPr w:rsidR="00E502CD" w:rsidRPr="001208CC" w:rsidSect="00AC7698">
      <w:headerReference w:type="default" r:id="rId12"/>
      <w:pgSz w:w="11909" w:h="16834" w:code="9"/>
      <w:pgMar w:top="576" w:right="1152" w:bottom="691" w:left="1170" w:header="720" w:footer="10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B29A0" w14:textId="77777777" w:rsidR="00371FAF" w:rsidRDefault="00371FAF">
      <w:r>
        <w:separator/>
      </w:r>
    </w:p>
  </w:endnote>
  <w:endnote w:type="continuationSeparator" w:id="0">
    <w:p w14:paraId="3E11E65D" w14:textId="77777777" w:rsidR="00371FAF" w:rsidRDefault="00371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88D3B" w14:textId="77777777" w:rsidR="006972C9" w:rsidRPr="00ED6074" w:rsidRDefault="006972C9">
    <w:pPr>
      <w:pStyle w:val="Footer"/>
      <w:jc w:val="center"/>
      <w:rPr>
        <w:rFonts w:ascii="Angsana New" w:hAnsi="Angsana New"/>
        <w:sz w:val="30"/>
        <w:szCs w:val="30"/>
      </w:rPr>
    </w:pPr>
    <w:r w:rsidRPr="00ED6074">
      <w:rPr>
        <w:rFonts w:ascii="Angsana New" w:hAnsi="Angsana New"/>
        <w:sz w:val="30"/>
        <w:szCs w:val="30"/>
      </w:rPr>
      <w:fldChar w:fldCharType="begin"/>
    </w:r>
    <w:r w:rsidRPr="00ED6074">
      <w:rPr>
        <w:rFonts w:ascii="Angsana New" w:hAnsi="Angsana New"/>
        <w:sz w:val="30"/>
        <w:szCs w:val="30"/>
      </w:rPr>
      <w:instrText xml:space="preserve"> PAGE   \* MERGEFORMAT </w:instrText>
    </w:r>
    <w:r w:rsidRPr="00ED6074">
      <w:rPr>
        <w:rFonts w:ascii="Angsana New" w:hAnsi="Angsana New"/>
        <w:sz w:val="30"/>
        <w:szCs w:val="30"/>
      </w:rPr>
      <w:fldChar w:fldCharType="separate"/>
    </w:r>
    <w:r w:rsidRPr="00ED6074">
      <w:rPr>
        <w:rFonts w:ascii="Angsana New" w:hAnsi="Angsana New"/>
        <w:noProof/>
        <w:sz w:val="30"/>
        <w:szCs w:val="30"/>
      </w:rPr>
      <w:t>2</w:t>
    </w:r>
    <w:r w:rsidRPr="00ED6074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0CAFD" w14:textId="32C3F3ED" w:rsidR="006972C9" w:rsidRPr="00ED6074" w:rsidRDefault="006972C9" w:rsidP="003F2A5C">
    <w:pPr>
      <w:pStyle w:val="Footer"/>
      <w:jc w:val="center"/>
      <w:rPr>
        <w:rFonts w:ascii="Angsana New" w:hAnsi="Angsana New"/>
        <w:sz w:val="28"/>
        <w:szCs w:val="28"/>
      </w:rPr>
    </w:pPr>
    <w:r w:rsidRPr="00ED6074">
      <w:rPr>
        <w:rFonts w:ascii="Angsana New" w:hAnsi="Angsana New"/>
        <w:sz w:val="28"/>
        <w:szCs w:val="28"/>
      </w:rPr>
      <w:fldChar w:fldCharType="begin"/>
    </w:r>
    <w:r w:rsidRPr="00ED6074">
      <w:rPr>
        <w:rFonts w:ascii="Angsana New" w:hAnsi="Angsana New"/>
        <w:sz w:val="28"/>
        <w:szCs w:val="28"/>
      </w:rPr>
      <w:instrText xml:space="preserve"> PAGE   \* MERGEFORMAT </w:instrText>
    </w:r>
    <w:r w:rsidRPr="00ED6074">
      <w:rPr>
        <w:rFonts w:ascii="Angsana New" w:hAnsi="Angsana New"/>
        <w:sz w:val="28"/>
        <w:szCs w:val="28"/>
      </w:rPr>
      <w:fldChar w:fldCharType="separate"/>
    </w:r>
    <w:r w:rsidRPr="00ED6074">
      <w:rPr>
        <w:rFonts w:ascii="Angsana New" w:hAnsi="Angsana New"/>
        <w:noProof/>
        <w:sz w:val="28"/>
        <w:szCs w:val="28"/>
      </w:rPr>
      <w:t>66</w:t>
    </w:r>
    <w:r w:rsidRPr="00ED6074">
      <w:rPr>
        <w:rFonts w:ascii="Angsana New" w:hAnsi="Angsan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8BDD1" w14:textId="77777777" w:rsidR="006972C9" w:rsidRPr="00ED6074" w:rsidRDefault="006972C9">
    <w:pPr>
      <w:pStyle w:val="Footer"/>
      <w:jc w:val="center"/>
      <w:rPr>
        <w:rFonts w:ascii="Angsana New" w:hAnsi="Angsana New"/>
        <w:sz w:val="28"/>
        <w:szCs w:val="28"/>
      </w:rPr>
    </w:pPr>
    <w:r w:rsidRPr="00ED6074">
      <w:rPr>
        <w:rFonts w:ascii="Angsana New" w:hAnsi="Angsana New"/>
        <w:sz w:val="28"/>
        <w:szCs w:val="28"/>
      </w:rPr>
      <w:fldChar w:fldCharType="begin"/>
    </w:r>
    <w:r w:rsidRPr="00ED6074">
      <w:rPr>
        <w:rFonts w:ascii="Angsana New" w:hAnsi="Angsana New"/>
        <w:sz w:val="28"/>
        <w:szCs w:val="28"/>
      </w:rPr>
      <w:instrText xml:space="preserve"> PAGE   \* MERGEFORMAT </w:instrText>
    </w:r>
    <w:r w:rsidRPr="00ED6074">
      <w:rPr>
        <w:rFonts w:ascii="Angsana New" w:hAnsi="Angsana New"/>
        <w:sz w:val="28"/>
        <w:szCs w:val="28"/>
      </w:rPr>
      <w:fldChar w:fldCharType="separate"/>
    </w:r>
    <w:r w:rsidRPr="00ED6074">
      <w:rPr>
        <w:rFonts w:ascii="Angsana New" w:hAnsi="Angsana New"/>
        <w:noProof/>
        <w:sz w:val="28"/>
        <w:szCs w:val="28"/>
      </w:rPr>
      <w:t>72</w:t>
    </w:r>
    <w:r w:rsidRPr="00ED6074">
      <w:rPr>
        <w:rFonts w:ascii="Angsana New" w:hAnsi="Angsana New"/>
        <w:sz w:val="28"/>
        <w:szCs w:val="28"/>
      </w:rPr>
      <w:fldChar w:fldCharType="end"/>
    </w:r>
  </w:p>
  <w:p w14:paraId="28A6DBA9" w14:textId="77777777" w:rsidR="006972C9" w:rsidRPr="006F3754" w:rsidRDefault="006972C9" w:rsidP="00575241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7D718" w14:textId="77777777" w:rsidR="00371FAF" w:rsidRDefault="00371FAF">
      <w:r>
        <w:separator/>
      </w:r>
    </w:p>
  </w:footnote>
  <w:footnote w:type="continuationSeparator" w:id="0">
    <w:p w14:paraId="6C5A1732" w14:textId="77777777" w:rsidR="00371FAF" w:rsidRDefault="00371F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683E3" w14:textId="77777777" w:rsidR="006972C9" w:rsidRPr="00FF2798" w:rsidRDefault="006972C9" w:rsidP="00164603">
    <w:pPr>
      <w:ind w:left="270" w:hanging="270"/>
      <w:rPr>
        <w:rFonts w:ascii="Angsana New" w:hAnsi="Angsana New"/>
        <w:b/>
        <w:bCs/>
        <w:sz w:val="30"/>
        <w:szCs w:val="30"/>
        <w:cs/>
      </w:rPr>
    </w:pPr>
    <w:r w:rsidRPr="00FF2798">
      <w:rPr>
        <w:rFonts w:ascii="Angsana New" w:hAnsi="Angsana New"/>
        <w:bCs/>
        <w:sz w:val="30"/>
        <w:szCs w:val="30"/>
        <w:cs/>
      </w:rPr>
      <w:t xml:space="preserve">บริษัท </w:t>
    </w:r>
    <w:r w:rsidRPr="00FF2798">
      <w:rPr>
        <w:rFonts w:ascii="Angsana New" w:hAnsi="Angsana New"/>
        <w:b/>
        <w:bCs/>
        <w:sz w:val="30"/>
        <w:szCs w:val="30"/>
        <w:cs/>
      </w:rPr>
      <w:t>ยูนิเวนเจอร์ จำกัด (มหาชน) และบริษัทย่อย</w:t>
    </w:r>
  </w:p>
  <w:p w14:paraId="569E8646" w14:textId="175F18C3" w:rsidR="006972C9" w:rsidRPr="00FF2798" w:rsidRDefault="006972C9" w:rsidP="00B54F41">
    <w:pPr>
      <w:rPr>
        <w:rFonts w:ascii="Angsana New" w:hAnsi="Angsana New"/>
        <w:b/>
        <w:bCs/>
        <w:sz w:val="30"/>
        <w:szCs w:val="30"/>
        <w:cs/>
      </w:rPr>
    </w:pPr>
    <w:r w:rsidRPr="00FF2798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FF2798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A9215C1" w14:textId="28F4A7CF" w:rsidR="006972C9" w:rsidRPr="00FF2798" w:rsidRDefault="006972C9" w:rsidP="00B54F41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0"/>
        <w:szCs w:val="30"/>
      </w:rPr>
    </w:pPr>
    <w:r w:rsidRPr="00FF2798">
      <w:rPr>
        <w:rFonts w:ascii="Angsana New" w:hAnsi="Angsana New"/>
        <w:b/>
        <w:bCs/>
        <w:sz w:val="30"/>
        <w:szCs w:val="30"/>
        <w:cs/>
      </w:rPr>
      <w:t>สำหรับงวด</w:t>
    </w:r>
    <w:r w:rsidRPr="00FF2798">
      <w:rPr>
        <w:rFonts w:ascii="Angsana New" w:hAnsi="Angsana New" w:hint="cs"/>
        <w:b/>
        <w:bCs/>
        <w:sz w:val="30"/>
        <w:szCs w:val="30"/>
        <w:cs/>
      </w:rPr>
      <w:t>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และเก้าเดือน</w:t>
    </w:r>
    <w:r w:rsidRPr="00FF2798">
      <w:rPr>
        <w:rFonts w:ascii="Angsana New" w:hAnsi="Angsana New"/>
        <w:b/>
        <w:bCs/>
        <w:sz w:val="30"/>
        <w:szCs w:val="30"/>
        <w:cs/>
      </w:rPr>
      <w:t>สิ้นสุดวันที่</w:t>
    </w:r>
    <w:r w:rsidRPr="00FF2798">
      <w:rPr>
        <w:rFonts w:ascii="Angsana New" w:hAnsi="Angsana New"/>
        <w:b/>
        <w:bCs/>
        <w:sz w:val="30"/>
        <w:szCs w:val="30"/>
      </w:rPr>
      <w:t xml:space="preserve"> 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Pr="00FF2798">
      <w:rPr>
        <w:rFonts w:ascii="Angsana New" w:hAnsi="Angsana New" w:hint="cs"/>
        <w:b/>
        <w:bCs/>
        <w:sz w:val="30"/>
        <w:szCs w:val="30"/>
        <w:cs/>
      </w:rPr>
      <w:t xml:space="preserve"> </w:t>
    </w:r>
    <w:r w:rsidRPr="00FF2798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FF2798">
      <w:rPr>
        <w:rFonts w:ascii="Angsana New" w:hAnsi="Angsana New"/>
        <w:b/>
        <w:bCs/>
        <w:sz w:val="30"/>
        <w:szCs w:val="30"/>
        <w:cs/>
      </w:rPr>
      <w:t xml:space="preserve"> </w:t>
    </w:r>
    <w:r w:rsidRPr="00FF2798">
      <w:rPr>
        <w:rFonts w:ascii="Angsana New" w:hAnsi="Angsana New"/>
        <w:b/>
        <w:bCs/>
        <w:sz w:val="30"/>
        <w:szCs w:val="30"/>
      </w:rPr>
      <w:t>(</w:t>
    </w:r>
    <w:r w:rsidRPr="00FF2798">
      <w:rPr>
        <w:rFonts w:ascii="Angsana New" w:hAnsi="Angsana New"/>
        <w:b/>
        <w:bCs/>
        <w:sz w:val="30"/>
        <w:szCs w:val="30"/>
        <w:cs/>
      </w:rPr>
      <w:t>ไม่ได้ตรวจสอบ</w:t>
    </w:r>
    <w:r w:rsidRPr="00FF2798">
      <w:rPr>
        <w:rFonts w:ascii="Angsana New" w:hAnsi="Angsana New"/>
        <w:b/>
        <w:bCs/>
        <w:sz w:val="30"/>
        <w:szCs w:val="30"/>
      </w:rPr>
      <w:t>)</w:t>
    </w:r>
  </w:p>
  <w:p w14:paraId="71595D49" w14:textId="77777777" w:rsidR="006972C9" w:rsidRPr="00B54F41" w:rsidRDefault="006972C9" w:rsidP="00164603">
    <w:pPr>
      <w:pStyle w:val="Header"/>
      <w:tabs>
        <w:tab w:val="clear" w:pos="4536"/>
        <w:tab w:val="clear" w:pos="9072"/>
      </w:tabs>
      <w:ind w:left="180" w:firstLine="90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05CB5" w14:textId="77777777" w:rsidR="006972C9" w:rsidRPr="00745CBB" w:rsidRDefault="006972C9" w:rsidP="000965F0">
    <w:pPr>
      <w:rPr>
        <w:rFonts w:ascii="Angsana New" w:hAnsi="Angsana New"/>
        <w:b/>
        <w:bCs/>
        <w:sz w:val="30"/>
        <w:szCs w:val="30"/>
        <w:cs/>
      </w:rPr>
    </w:pPr>
    <w:r w:rsidRPr="00745CBB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34A15615" w14:textId="7DFDA5DA" w:rsidR="006972C9" w:rsidRPr="00745CBB" w:rsidRDefault="006972C9" w:rsidP="0001767A">
    <w:pPr>
      <w:rPr>
        <w:rFonts w:ascii="Angsana New" w:hAnsi="Angsana New"/>
        <w:b/>
        <w:bCs/>
        <w:sz w:val="30"/>
        <w:szCs w:val="30"/>
        <w:cs/>
      </w:rPr>
    </w:pPr>
    <w:r w:rsidRPr="00745CBB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745CBB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C7044AA" w14:textId="3F6C89AA" w:rsidR="006972C9" w:rsidRPr="00745CBB" w:rsidRDefault="006972C9" w:rsidP="0001767A">
    <w:pPr>
      <w:rPr>
        <w:rFonts w:ascii="Angsana New" w:hAnsi="Angsana New"/>
        <w:b/>
        <w:bCs/>
        <w:sz w:val="30"/>
        <w:szCs w:val="30"/>
      </w:rPr>
    </w:pPr>
    <w:r w:rsidRPr="00745CBB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และเก้าเดือน</w:t>
    </w:r>
    <w:r w:rsidRPr="00745CBB">
      <w:rPr>
        <w:rFonts w:ascii="Angsana New" w:hAnsi="Angsana New"/>
        <w:b/>
        <w:bCs/>
        <w:sz w:val="30"/>
        <w:szCs w:val="30"/>
        <w:cs/>
      </w:rPr>
      <w:t>สิ้นสุดวันที่ 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>
      <w:rPr>
        <w:rFonts w:ascii="Angsana New" w:hAnsi="Angsana New"/>
        <w:b/>
        <w:bCs/>
        <w:sz w:val="30"/>
        <w:szCs w:val="30"/>
      </w:rPr>
      <w:t xml:space="preserve"> 2564</w:t>
    </w:r>
    <w:r w:rsidRPr="00745CBB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6A06E9D9" w14:textId="77777777" w:rsidR="006972C9" w:rsidRPr="0001767A" w:rsidRDefault="006972C9" w:rsidP="0001767A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A5060"/>
    <w:multiLevelType w:val="hybridMultilevel"/>
    <w:tmpl w:val="23B2A660"/>
    <w:lvl w:ilvl="0" w:tplc="1638E0BC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6214525"/>
    <w:multiLevelType w:val="hybridMultilevel"/>
    <w:tmpl w:val="2A00ADF4"/>
    <w:lvl w:ilvl="0" w:tplc="DF4CF4BA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160E5"/>
    <w:multiLevelType w:val="hybridMultilevel"/>
    <w:tmpl w:val="9D8813CA"/>
    <w:lvl w:ilvl="0" w:tplc="6EE0E772">
      <w:start w:val="1"/>
      <w:numFmt w:val="thaiLetters"/>
      <w:lvlText w:val="(%1)"/>
      <w:lvlJc w:val="left"/>
      <w:pPr>
        <w:ind w:left="810" w:hanging="360"/>
      </w:pPr>
      <w:rPr>
        <w:rFonts w:ascii="Angsana New" w:hAnsi="Angsana New" w:cs="Angsana New"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4D869C8"/>
    <w:multiLevelType w:val="multilevel"/>
    <w:tmpl w:val="C700E4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thaiLetters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97E2A0F"/>
    <w:multiLevelType w:val="hybridMultilevel"/>
    <w:tmpl w:val="8CD89CBA"/>
    <w:lvl w:ilvl="0" w:tplc="7708CEDC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0" w15:restartNumberingAfterBreak="0">
    <w:nsid w:val="1B2B6FB1"/>
    <w:multiLevelType w:val="hybridMultilevel"/>
    <w:tmpl w:val="9AB82E36"/>
    <w:lvl w:ilvl="0" w:tplc="2B26DBBC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1B35074E"/>
    <w:multiLevelType w:val="hybridMultilevel"/>
    <w:tmpl w:val="84C4EB0E"/>
    <w:lvl w:ilvl="0" w:tplc="D4C2A5EE">
      <w:start w:val="20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77EA7F4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BAD65BFE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A3D80E0E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9C700C96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D1E474A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6520EE78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1DEC4E18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4C8E3220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8D7298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23DB4C08"/>
    <w:multiLevelType w:val="hybridMultilevel"/>
    <w:tmpl w:val="21E6C3FE"/>
    <w:lvl w:ilvl="0" w:tplc="7606313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6" w15:restartNumberingAfterBreak="0">
    <w:nsid w:val="2D733E24"/>
    <w:multiLevelType w:val="hybridMultilevel"/>
    <w:tmpl w:val="749CF1E4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F662350"/>
    <w:multiLevelType w:val="hybridMultilevel"/>
    <w:tmpl w:val="E2AEA8EC"/>
    <w:lvl w:ilvl="0" w:tplc="7B7A786A">
      <w:start w:val="1"/>
      <w:numFmt w:val="thaiLetters"/>
      <w:lvlText w:val="(%1)"/>
      <w:lvlJc w:val="left"/>
      <w:pPr>
        <w:ind w:left="950" w:hanging="5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05C069C"/>
    <w:multiLevelType w:val="hybridMultilevel"/>
    <w:tmpl w:val="669266A6"/>
    <w:lvl w:ilvl="0" w:tplc="7AC0B11E">
      <w:start w:val="8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31000800"/>
    <w:multiLevelType w:val="hybridMultilevel"/>
    <w:tmpl w:val="8D7C3886"/>
    <w:lvl w:ilvl="0" w:tplc="BCE8C8FC">
      <w:start w:val="1"/>
      <w:numFmt w:val="thaiLetters"/>
      <w:lvlText w:val="(%1)"/>
      <w:lvlJc w:val="left"/>
      <w:pPr>
        <w:ind w:left="45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2" w15:restartNumberingAfterBreak="0">
    <w:nsid w:val="33EC25D4"/>
    <w:multiLevelType w:val="hybridMultilevel"/>
    <w:tmpl w:val="FAE27CE0"/>
    <w:lvl w:ilvl="0" w:tplc="4874E9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69244C5"/>
    <w:multiLevelType w:val="hybridMultilevel"/>
    <w:tmpl w:val="502287CC"/>
    <w:lvl w:ilvl="0" w:tplc="313AD34A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4A5C8E"/>
    <w:multiLevelType w:val="hybridMultilevel"/>
    <w:tmpl w:val="D4C64656"/>
    <w:lvl w:ilvl="0" w:tplc="608AFCA2">
      <w:start w:val="1"/>
      <w:numFmt w:val="thaiLetters"/>
      <w:lvlText w:val="(%1)"/>
      <w:lvlJc w:val="left"/>
      <w:pPr>
        <w:ind w:left="63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013441"/>
    <w:multiLevelType w:val="hybridMultilevel"/>
    <w:tmpl w:val="767E46F4"/>
    <w:lvl w:ilvl="0" w:tplc="5FD60F0C">
      <w:start w:val="1"/>
      <w:numFmt w:val="thaiLetters"/>
      <w:lvlText w:val="(%1)"/>
      <w:lvlJc w:val="left"/>
      <w:pPr>
        <w:ind w:left="-3420" w:hanging="360"/>
      </w:pPr>
      <w:rPr>
        <w:rFonts w:ascii="Angsana New" w:hAnsi="Angsana New" w:cs="Angsana New" w:hint="default"/>
        <w:sz w:val="28"/>
        <w:szCs w:val="28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-2700" w:hanging="360"/>
      </w:pPr>
    </w:lvl>
    <w:lvl w:ilvl="2" w:tplc="0409001B" w:tentative="1">
      <w:start w:val="1"/>
      <w:numFmt w:val="lowerRoman"/>
      <w:lvlText w:val="%3."/>
      <w:lvlJc w:val="right"/>
      <w:pPr>
        <w:ind w:left="-1980" w:hanging="180"/>
      </w:pPr>
    </w:lvl>
    <w:lvl w:ilvl="3" w:tplc="0409000F" w:tentative="1">
      <w:start w:val="1"/>
      <w:numFmt w:val="decimal"/>
      <w:lvlText w:val="%4."/>
      <w:lvlJc w:val="left"/>
      <w:pPr>
        <w:ind w:left="-1260" w:hanging="360"/>
      </w:pPr>
    </w:lvl>
    <w:lvl w:ilvl="4" w:tplc="04090019" w:tentative="1">
      <w:start w:val="1"/>
      <w:numFmt w:val="lowerLetter"/>
      <w:lvlText w:val="%5."/>
      <w:lvlJc w:val="left"/>
      <w:pPr>
        <w:ind w:left="-540" w:hanging="360"/>
      </w:pPr>
    </w:lvl>
    <w:lvl w:ilvl="5" w:tplc="0409001B" w:tentative="1">
      <w:start w:val="1"/>
      <w:numFmt w:val="lowerRoman"/>
      <w:lvlText w:val="%6."/>
      <w:lvlJc w:val="right"/>
      <w:pPr>
        <w:ind w:left="180" w:hanging="180"/>
      </w:pPr>
    </w:lvl>
    <w:lvl w:ilvl="6" w:tplc="0409000F" w:tentative="1">
      <w:start w:val="1"/>
      <w:numFmt w:val="decimal"/>
      <w:lvlText w:val="%7."/>
      <w:lvlJc w:val="left"/>
      <w:pPr>
        <w:ind w:left="900" w:hanging="360"/>
      </w:pPr>
    </w:lvl>
    <w:lvl w:ilvl="7" w:tplc="04090019" w:tentative="1">
      <w:start w:val="1"/>
      <w:numFmt w:val="lowerLetter"/>
      <w:lvlText w:val="%8."/>
      <w:lvlJc w:val="left"/>
      <w:pPr>
        <w:ind w:left="1620" w:hanging="360"/>
      </w:pPr>
    </w:lvl>
    <w:lvl w:ilvl="8" w:tplc="0409001B" w:tentative="1">
      <w:start w:val="1"/>
      <w:numFmt w:val="lowerRoman"/>
      <w:lvlText w:val="%9."/>
      <w:lvlJc w:val="right"/>
      <w:pPr>
        <w:ind w:left="2340" w:hanging="180"/>
      </w:pPr>
    </w:lvl>
  </w:abstractNum>
  <w:abstractNum w:abstractNumId="2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7" w15:restartNumberingAfterBreak="0">
    <w:nsid w:val="3FC94AA7"/>
    <w:multiLevelType w:val="hybridMultilevel"/>
    <w:tmpl w:val="9BB025DA"/>
    <w:lvl w:ilvl="0" w:tplc="89A055F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5533635"/>
    <w:multiLevelType w:val="hybridMultilevel"/>
    <w:tmpl w:val="5966FF06"/>
    <w:lvl w:ilvl="0" w:tplc="37DECC12">
      <w:start w:val="8"/>
      <w:numFmt w:val="bullet"/>
      <w:lvlText w:val=""/>
      <w:lvlJc w:val="left"/>
      <w:pPr>
        <w:ind w:left="100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9" w15:restartNumberingAfterBreak="0">
    <w:nsid w:val="46090602"/>
    <w:multiLevelType w:val="hybridMultilevel"/>
    <w:tmpl w:val="6AFEF5B8"/>
    <w:lvl w:ilvl="0" w:tplc="550AFAFE">
      <w:start w:val="1"/>
      <w:numFmt w:val="thaiLetters"/>
      <w:lvlText w:val="(%1)"/>
      <w:lvlJc w:val="left"/>
      <w:pPr>
        <w:ind w:left="1386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563" w:hanging="360"/>
      </w:pPr>
    </w:lvl>
    <w:lvl w:ilvl="2" w:tplc="0409001B" w:tentative="1">
      <w:start w:val="1"/>
      <w:numFmt w:val="lowerRoman"/>
      <w:lvlText w:val="%3."/>
      <w:lvlJc w:val="right"/>
      <w:pPr>
        <w:ind w:left="3283" w:hanging="180"/>
      </w:pPr>
    </w:lvl>
    <w:lvl w:ilvl="3" w:tplc="0409000F" w:tentative="1">
      <w:start w:val="1"/>
      <w:numFmt w:val="decimal"/>
      <w:lvlText w:val="%4."/>
      <w:lvlJc w:val="left"/>
      <w:pPr>
        <w:ind w:left="4003" w:hanging="360"/>
      </w:pPr>
    </w:lvl>
    <w:lvl w:ilvl="4" w:tplc="04090019" w:tentative="1">
      <w:start w:val="1"/>
      <w:numFmt w:val="lowerLetter"/>
      <w:lvlText w:val="%5."/>
      <w:lvlJc w:val="left"/>
      <w:pPr>
        <w:ind w:left="4723" w:hanging="360"/>
      </w:pPr>
    </w:lvl>
    <w:lvl w:ilvl="5" w:tplc="0409001B" w:tentative="1">
      <w:start w:val="1"/>
      <w:numFmt w:val="lowerRoman"/>
      <w:lvlText w:val="%6."/>
      <w:lvlJc w:val="right"/>
      <w:pPr>
        <w:ind w:left="5443" w:hanging="180"/>
      </w:pPr>
    </w:lvl>
    <w:lvl w:ilvl="6" w:tplc="0409000F" w:tentative="1">
      <w:start w:val="1"/>
      <w:numFmt w:val="decimal"/>
      <w:lvlText w:val="%7."/>
      <w:lvlJc w:val="left"/>
      <w:pPr>
        <w:ind w:left="6163" w:hanging="360"/>
      </w:pPr>
    </w:lvl>
    <w:lvl w:ilvl="7" w:tplc="04090019" w:tentative="1">
      <w:start w:val="1"/>
      <w:numFmt w:val="lowerLetter"/>
      <w:lvlText w:val="%8."/>
      <w:lvlJc w:val="left"/>
      <w:pPr>
        <w:ind w:left="6883" w:hanging="360"/>
      </w:pPr>
    </w:lvl>
    <w:lvl w:ilvl="8" w:tplc="0409001B" w:tentative="1">
      <w:start w:val="1"/>
      <w:numFmt w:val="lowerRoman"/>
      <w:lvlText w:val="%9."/>
      <w:lvlJc w:val="right"/>
      <w:pPr>
        <w:ind w:left="7603" w:hanging="180"/>
      </w:pPr>
    </w:lvl>
  </w:abstractNum>
  <w:abstractNum w:abstractNumId="3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EE608C16"/>
    <w:lvl w:ilvl="0" w:tplc="9598636E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F4F57A2"/>
    <w:multiLevelType w:val="hybridMultilevel"/>
    <w:tmpl w:val="AAD8D2C0"/>
    <w:lvl w:ilvl="0" w:tplc="B192CD2A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EC2CAE"/>
    <w:multiLevelType w:val="hybridMultilevel"/>
    <w:tmpl w:val="539E54BA"/>
    <w:lvl w:ilvl="0" w:tplc="DEC8219A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9937EB"/>
    <w:multiLevelType w:val="hybridMultilevel"/>
    <w:tmpl w:val="BF6AE744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5" w15:restartNumberingAfterBreak="0">
    <w:nsid w:val="5D5A11CC"/>
    <w:multiLevelType w:val="hybridMultilevel"/>
    <w:tmpl w:val="F0882B84"/>
    <w:lvl w:ilvl="0" w:tplc="02A8392E"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305C49"/>
    <w:multiLevelType w:val="hybridMultilevel"/>
    <w:tmpl w:val="C2DCFF9C"/>
    <w:lvl w:ilvl="0" w:tplc="11AA2BE0">
      <w:start w:val="2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D0D260A"/>
    <w:multiLevelType w:val="multilevel"/>
    <w:tmpl w:val="5EBCB40C"/>
    <w:lvl w:ilvl="0">
      <w:start w:val="5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 w:val="0"/>
        <w:iCs w:val="0"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1"/>
  </w:num>
  <w:num w:numId="2">
    <w:abstractNumId w:val="22"/>
  </w:num>
  <w:num w:numId="3">
    <w:abstractNumId w:val="36"/>
  </w:num>
  <w:num w:numId="4">
    <w:abstractNumId w:val="32"/>
  </w:num>
  <w:num w:numId="5">
    <w:abstractNumId w:val="33"/>
  </w:num>
  <w:num w:numId="6">
    <w:abstractNumId w:val="2"/>
  </w:num>
  <w:num w:numId="7">
    <w:abstractNumId w:val="15"/>
  </w:num>
  <w:num w:numId="8">
    <w:abstractNumId w:val="3"/>
  </w:num>
  <w:num w:numId="9">
    <w:abstractNumId w:val="20"/>
  </w:num>
  <w:num w:numId="10">
    <w:abstractNumId w:val="43"/>
  </w:num>
  <w:num w:numId="11">
    <w:abstractNumId w:val="25"/>
  </w:num>
  <w:num w:numId="12">
    <w:abstractNumId w:val="27"/>
  </w:num>
  <w:num w:numId="13">
    <w:abstractNumId w:val="10"/>
  </w:num>
  <w:num w:numId="14">
    <w:abstractNumId w:val="5"/>
  </w:num>
  <w:num w:numId="15">
    <w:abstractNumId w:val="29"/>
  </w:num>
  <w:num w:numId="16">
    <w:abstractNumId w:val="9"/>
  </w:num>
  <w:num w:numId="17">
    <w:abstractNumId w:val="0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7"/>
  </w:num>
  <w:num w:numId="20">
    <w:abstractNumId w:val="14"/>
  </w:num>
  <w:num w:numId="21">
    <w:abstractNumId w:val="18"/>
  </w:num>
  <w:num w:numId="22">
    <w:abstractNumId w:val="13"/>
  </w:num>
  <w:num w:numId="23">
    <w:abstractNumId w:val="6"/>
  </w:num>
  <w:num w:numId="24">
    <w:abstractNumId w:val="17"/>
  </w:num>
  <w:num w:numId="25">
    <w:abstractNumId w:val="11"/>
  </w:num>
  <w:num w:numId="26">
    <w:abstractNumId w:val="4"/>
  </w:num>
  <w:num w:numId="27">
    <w:abstractNumId w:val="34"/>
  </w:num>
  <w:num w:numId="28">
    <w:abstractNumId w:val="24"/>
  </w:num>
  <w:num w:numId="29">
    <w:abstractNumId w:val="8"/>
  </w:num>
  <w:num w:numId="30">
    <w:abstractNumId w:val="19"/>
  </w:num>
  <w:num w:numId="31">
    <w:abstractNumId w:val="28"/>
  </w:num>
  <w:num w:numId="32">
    <w:abstractNumId w:val="7"/>
  </w:num>
  <w:num w:numId="33">
    <w:abstractNumId w:val="39"/>
  </w:num>
  <w:num w:numId="34">
    <w:abstractNumId w:val="12"/>
  </w:num>
  <w:num w:numId="35">
    <w:abstractNumId w:val="40"/>
  </w:num>
  <w:num w:numId="36">
    <w:abstractNumId w:val="31"/>
  </w:num>
  <w:num w:numId="3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42"/>
  </w:num>
  <w:num w:numId="39">
    <w:abstractNumId w:val="38"/>
  </w:num>
  <w:num w:numId="40">
    <w:abstractNumId w:val="30"/>
  </w:num>
  <w:num w:numId="41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</w:num>
  <w:num w:numId="43">
    <w:abstractNumId w:val="41"/>
  </w:num>
  <w:num w:numId="44">
    <w:abstractNumId w:val="35"/>
  </w:num>
  <w:num w:numId="45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喆ඐ੍찔噙"/>
  </w:docVars>
  <w:rsids>
    <w:rsidRoot w:val="00385CFC"/>
    <w:rsid w:val="00000046"/>
    <w:rsid w:val="000000B4"/>
    <w:rsid w:val="00000111"/>
    <w:rsid w:val="00000322"/>
    <w:rsid w:val="000005A0"/>
    <w:rsid w:val="00000776"/>
    <w:rsid w:val="000009E1"/>
    <w:rsid w:val="000009EC"/>
    <w:rsid w:val="00000ABF"/>
    <w:rsid w:val="00000CE0"/>
    <w:rsid w:val="00000F00"/>
    <w:rsid w:val="0000139A"/>
    <w:rsid w:val="000014D0"/>
    <w:rsid w:val="00001775"/>
    <w:rsid w:val="00001937"/>
    <w:rsid w:val="00001BBA"/>
    <w:rsid w:val="000021C8"/>
    <w:rsid w:val="000025E1"/>
    <w:rsid w:val="0000271E"/>
    <w:rsid w:val="000028AE"/>
    <w:rsid w:val="0000299F"/>
    <w:rsid w:val="00002C17"/>
    <w:rsid w:val="00002C4A"/>
    <w:rsid w:val="00002DC7"/>
    <w:rsid w:val="00002F93"/>
    <w:rsid w:val="0000323F"/>
    <w:rsid w:val="00003315"/>
    <w:rsid w:val="0000348B"/>
    <w:rsid w:val="00003506"/>
    <w:rsid w:val="0000363C"/>
    <w:rsid w:val="000037C7"/>
    <w:rsid w:val="00003A03"/>
    <w:rsid w:val="00003AF8"/>
    <w:rsid w:val="00003B28"/>
    <w:rsid w:val="00003DE7"/>
    <w:rsid w:val="00003E73"/>
    <w:rsid w:val="00004051"/>
    <w:rsid w:val="00004160"/>
    <w:rsid w:val="0000436C"/>
    <w:rsid w:val="0000462C"/>
    <w:rsid w:val="00004957"/>
    <w:rsid w:val="00004997"/>
    <w:rsid w:val="00004B84"/>
    <w:rsid w:val="00005257"/>
    <w:rsid w:val="000053A2"/>
    <w:rsid w:val="000057A7"/>
    <w:rsid w:val="0000584E"/>
    <w:rsid w:val="00005ACB"/>
    <w:rsid w:val="00005C24"/>
    <w:rsid w:val="00005D10"/>
    <w:rsid w:val="000061EF"/>
    <w:rsid w:val="0000634A"/>
    <w:rsid w:val="000063C9"/>
    <w:rsid w:val="0000642C"/>
    <w:rsid w:val="00006455"/>
    <w:rsid w:val="00006869"/>
    <w:rsid w:val="00006B1B"/>
    <w:rsid w:val="000070B2"/>
    <w:rsid w:val="000071B8"/>
    <w:rsid w:val="000074F1"/>
    <w:rsid w:val="00007B57"/>
    <w:rsid w:val="00007B7A"/>
    <w:rsid w:val="00007CAC"/>
    <w:rsid w:val="00007F27"/>
    <w:rsid w:val="000104FB"/>
    <w:rsid w:val="00010D3E"/>
    <w:rsid w:val="00010D77"/>
    <w:rsid w:val="000112A6"/>
    <w:rsid w:val="00011405"/>
    <w:rsid w:val="00011588"/>
    <w:rsid w:val="000117C9"/>
    <w:rsid w:val="000122F5"/>
    <w:rsid w:val="0001233E"/>
    <w:rsid w:val="000123EF"/>
    <w:rsid w:val="00012983"/>
    <w:rsid w:val="00012E03"/>
    <w:rsid w:val="00013199"/>
    <w:rsid w:val="000131A0"/>
    <w:rsid w:val="000133A0"/>
    <w:rsid w:val="00013958"/>
    <w:rsid w:val="00013FF0"/>
    <w:rsid w:val="000147D1"/>
    <w:rsid w:val="000148E3"/>
    <w:rsid w:val="00015089"/>
    <w:rsid w:val="00015131"/>
    <w:rsid w:val="00015683"/>
    <w:rsid w:val="00015BF1"/>
    <w:rsid w:val="00015C24"/>
    <w:rsid w:val="00015C52"/>
    <w:rsid w:val="00015E8E"/>
    <w:rsid w:val="000162D2"/>
    <w:rsid w:val="000165D0"/>
    <w:rsid w:val="000169A8"/>
    <w:rsid w:val="0001701B"/>
    <w:rsid w:val="00017040"/>
    <w:rsid w:val="000170A3"/>
    <w:rsid w:val="000173E8"/>
    <w:rsid w:val="0001767A"/>
    <w:rsid w:val="00017A50"/>
    <w:rsid w:val="00017F6D"/>
    <w:rsid w:val="000200CC"/>
    <w:rsid w:val="00020324"/>
    <w:rsid w:val="0002055E"/>
    <w:rsid w:val="00020586"/>
    <w:rsid w:val="00020655"/>
    <w:rsid w:val="00020788"/>
    <w:rsid w:val="00020C54"/>
    <w:rsid w:val="000213C9"/>
    <w:rsid w:val="0002165B"/>
    <w:rsid w:val="00021825"/>
    <w:rsid w:val="00021D7C"/>
    <w:rsid w:val="00021E3F"/>
    <w:rsid w:val="0002227A"/>
    <w:rsid w:val="00022443"/>
    <w:rsid w:val="00022635"/>
    <w:rsid w:val="000227F0"/>
    <w:rsid w:val="000229A9"/>
    <w:rsid w:val="00022A34"/>
    <w:rsid w:val="00022B34"/>
    <w:rsid w:val="00022BE0"/>
    <w:rsid w:val="00022DAD"/>
    <w:rsid w:val="00023152"/>
    <w:rsid w:val="00023490"/>
    <w:rsid w:val="000235CF"/>
    <w:rsid w:val="0002383C"/>
    <w:rsid w:val="00023AB9"/>
    <w:rsid w:val="00023C4B"/>
    <w:rsid w:val="00023CCE"/>
    <w:rsid w:val="00023CE6"/>
    <w:rsid w:val="00023E77"/>
    <w:rsid w:val="00023F0C"/>
    <w:rsid w:val="00023F82"/>
    <w:rsid w:val="00024290"/>
    <w:rsid w:val="000243A0"/>
    <w:rsid w:val="000243C6"/>
    <w:rsid w:val="00024455"/>
    <w:rsid w:val="00024494"/>
    <w:rsid w:val="00024994"/>
    <w:rsid w:val="000249D4"/>
    <w:rsid w:val="00024A3E"/>
    <w:rsid w:val="00024B8E"/>
    <w:rsid w:val="00024C62"/>
    <w:rsid w:val="00024D8C"/>
    <w:rsid w:val="00024E2F"/>
    <w:rsid w:val="000251E3"/>
    <w:rsid w:val="00025585"/>
    <w:rsid w:val="0002580C"/>
    <w:rsid w:val="00026132"/>
    <w:rsid w:val="0002669B"/>
    <w:rsid w:val="00026951"/>
    <w:rsid w:val="00026AA4"/>
    <w:rsid w:val="00026C33"/>
    <w:rsid w:val="00026DE1"/>
    <w:rsid w:val="000270C2"/>
    <w:rsid w:val="00027119"/>
    <w:rsid w:val="00027379"/>
    <w:rsid w:val="000274C2"/>
    <w:rsid w:val="00027601"/>
    <w:rsid w:val="0002768A"/>
    <w:rsid w:val="00027839"/>
    <w:rsid w:val="00027842"/>
    <w:rsid w:val="000278C7"/>
    <w:rsid w:val="0002793F"/>
    <w:rsid w:val="00027BB2"/>
    <w:rsid w:val="00027D59"/>
    <w:rsid w:val="00027F5E"/>
    <w:rsid w:val="00030031"/>
    <w:rsid w:val="0003043B"/>
    <w:rsid w:val="00030445"/>
    <w:rsid w:val="00030A6B"/>
    <w:rsid w:val="00030CCD"/>
    <w:rsid w:val="00030CE9"/>
    <w:rsid w:val="00030E12"/>
    <w:rsid w:val="000312E1"/>
    <w:rsid w:val="00031B75"/>
    <w:rsid w:val="00031C62"/>
    <w:rsid w:val="00031E9B"/>
    <w:rsid w:val="00031EB4"/>
    <w:rsid w:val="00031FA7"/>
    <w:rsid w:val="00032105"/>
    <w:rsid w:val="00032201"/>
    <w:rsid w:val="00032219"/>
    <w:rsid w:val="00032614"/>
    <w:rsid w:val="0003267C"/>
    <w:rsid w:val="00032CCC"/>
    <w:rsid w:val="00032E5C"/>
    <w:rsid w:val="00032E72"/>
    <w:rsid w:val="00033455"/>
    <w:rsid w:val="0003350F"/>
    <w:rsid w:val="00033633"/>
    <w:rsid w:val="00033C0A"/>
    <w:rsid w:val="00033D09"/>
    <w:rsid w:val="00033EBF"/>
    <w:rsid w:val="00033EFB"/>
    <w:rsid w:val="00033FCE"/>
    <w:rsid w:val="000342AE"/>
    <w:rsid w:val="00034947"/>
    <w:rsid w:val="00034E19"/>
    <w:rsid w:val="00034F9F"/>
    <w:rsid w:val="000350B4"/>
    <w:rsid w:val="0003521A"/>
    <w:rsid w:val="000352CC"/>
    <w:rsid w:val="00035319"/>
    <w:rsid w:val="0003554B"/>
    <w:rsid w:val="0003580A"/>
    <w:rsid w:val="00035A15"/>
    <w:rsid w:val="000365AA"/>
    <w:rsid w:val="000366EF"/>
    <w:rsid w:val="00036746"/>
    <w:rsid w:val="00036AC0"/>
    <w:rsid w:val="00036AEB"/>
    <w:rsid w:val="00036CFE"/>
    <w:rsid w:val="00036DE9"/>
    <w:rsid w:val="00036EF0"/>
    <w:rsid w:val="00036F8C"/>
    <w:rsid w:val="00036FDE"/>
    <w:rsid w:val="00037098"/>
    <w:rsid w:val="0003721E"/>
    <w:rsid w:val="00037236"/>
    <w:rsid w:val="00037279"/>
    <w:rsid w:val="00037295"/>
    <w:rsid w:val="000376BB"/>
    <w:rsid w:val="00037907"/>
    <w:rsid w:val="00037BB1"/>
    <w:rsid w:val="00037BC7"/>
    <w:rsid w:val="00037FCC"/>
    <w:rsid w:val="000401EF"/>
    <w:rsid w:val="00040642"/>
    <w:rsid w:val="00040740"/>
    <w:rsid w:val="000408C4"/>
    <w:rsid w:val="00040A21"/>
    <w:rsid w:val="00040AE4"/>
    <w:rsid w:val="00041057"/>
    <w:rsid w:val="00041192"/>
    <w:rsid w:val="000411DA"/>
    <w:rsid w:val="000412F6"/>
    <w:rsid w:val="00041478"/>
    <w:rsid w:val="00041BEA"/>
    <w:rsid w:val="00042F74"/>
    <w:rsid w:val="000434F1"/>
    <w:rsid w:val="000435FD"/>
    <w:rsid w:val="00043673"/>
    <w:rsid w:val="000436D1"/>
    <w:rsid w:val="00043789"/>
    <w:rsid w:val="00043A1F"/>
    <w:rsid w:val="00043D62"/>
    <w:rsid w:val="0004411B"/>
    <w:rsid w:val="00044392"/>
    <w:rsid w:val="000444AB"/>
    <w:rsid w:val="00044550"/>
    <w:rsid w:val="000447B5"/>
    <w:rsid w:val="00044A0E"/>
    <w:rsid w:val="00044CDD"/>
    <w:rsid w:val="00044D89"/>
    <w:rsid w:val="00044EF3"/>
    <w:rsid w:val="00045049"/>
    <w:rsid w:val="00045054"/>
    <w:rsid w:val="000450C2"/>
    <w:rsid w:val="000455D5"/>
    <w:rsid w:val="000457E9"/>
    <w:rsid w:val="00045845"/>
    <w:rsid w:val="000458A5"/>
    <w:rsid w:val="00045BDF"/>
    <w:rsid w:val="00045C04"/>
    <w:rsid w:val="00045C94"/>
    <w:rsid w:val="00046032"/>
    <w:rsid w:val="00046381"/>
    <w:rsid w:val="00046404"/>
    <w:rsid w:val="00046693"/>
    <w:rsid w:val="0004679E"/>
    <w:rsid w:val="00046816"/>
    <w:rsid w:val="000469B6"/>
    <w:rsid w:val="00046B2A"/>
    <w:rsid w:val="00046C44"/>
    <w:rsid w:val="000470A3"/>
    <w:rsid w:val="000470C5"/>
    <w:rsid w:val="00047475"/>
    <w:rsid w:val="00047841"/>
    <w:rsid w:val="00047A92"/>
    <w:rsid w:val="00047B17"/>
    <w:rsid w:val="00047BBE"/>
    <w:rsid w:val="00047E9A"/>
    <w:rsid w:val="00047F98"/>
    <w:rsid w:val="00050CAA"/>
    <w:rsid w:val="0005130C"/>
    <w:rsid w:val="00051854"/>
    <w:rsid w:val="00051C14"/>
    <w:rsid w:val="00051CC3"/>
    <w:rsid w:val="00051E66"/>
    <w:rsid w:val="00052116"/>
    <w:rsid w:val="0005214B"/>
    <w:rsid w:val="00052771"/>
    <w:rsid w:val="000529E3"/>
    <w:rsid w:val="00052A94"/>
    <w:rsid w:val="00052D77"/>
    <w:rsid w:val="00053007"/>
    <w:rsid w:val="00053023"/>
    <w:rsid w:val="00053030"/>
    <w:rsid w:val="00053311"/>
    <w:rsid w:val="000534B1"/>
    <w:rsid w:val="000535B3"/>
    <w:rsid w:val="00053CD3"/>
    <w:rsid w:val="00053D03"/>
    <w:rsid w:val="00054189"/>
    <w:rsid w:val="00054190"/>
    <w:rsid w:val="000542BA"/>
    <w:rsid w:val="00054398"/>
    <w:rsid w:val="00054433"/>
    <w:rsid w:val="00054F14"/>
    <w:rsid w:val="00055333"/>
    <w:rsid w:val="00055368"/>
    <w:rsid w:val="0005542F"/>
    <w:rsid w:val="0005545F"/>
    <w:rsid w:val="0005567F"/>
    <w:rsid w:val="0005581D"/>
    <w:rsid w:val="000558C4"/>
    <w:rsid w:val="00055DCE"/>
    <w:rsid w:val="00055E4B"/>
    <w:rsid w:val="00055E70"/>
    <w:rsid w:val="000560B6"/>
    <w:rsid w:val="00056557"/>
    <w:rsid w:val="0005684E"/>
    <w:rsid w:val="000568E3"/>
    <w:rsid w:val="00056B35"/>
    <w:rsid w:val="00056BAA"/>
    <w:rsid w:val="00056BB6"/>
    <w:rsid w:val="00057213"/>
    <w:rsid w:val="00057396"/>
    <w:rsid w:val="0005757A"/>
    <w:rsid w:val="000579F8"/>
    <w:rsid w:val="00057AF8"/>
    <w:rsid w:val="00057BE7"/>
    <w:rsid w:val="00057D02"/>
    <w:rsid w:val="000601EB"/>
    <w:rsid w:val="00060A6B"/>
    <w:rsid w:val="00060A74"/>
    <w:rsid w:val="00060D49"/>
    <w:rsid w:val="00060E27"/>
    <w:rsid w:val="00060FC0"/>
    <w:rsid w:val="00060FC7"/>
    <w:rsid w:val="000612BF"/>
    <w:rsid w:val="000616FD"/>
    <w:rsid w:val="00061919"/>
    <w:rsid w:val="00061BA9"/>
    <w:rsid w:val="00061EF0"/>
    <w:rsid w:val="00061FBC"/>
    <w:rsid w:val="000620FB"/>
    <w:rsid w:val="0006210D"/>
    <w:rsid w:val="00062139"/>
    <w:rsid w:val="0006221A"/>
    <w:rsid w:val="0006276B"/>
    <w:rsid w:val="0006286A"/>
    <w:rsid w:val="000629D8"/>
    <w:rsid w:val="00062D4F"/>
    <w:rsid w:val="00063626"/>
    <w:rsid w:val="0006364D"/>
    <w:rsid w:val="0006366B"/>
    <w:rsid w:val="000636D3"/>
    <w:rsid w:val="00063825"/>
    <w:rsid w:val="00063EE6"/>
    <w:rsid w:val="00064399"/>
    <w:rsid w:val="000643BF"/>
    <w:rsid w:val="00064712"/>
    <w:rsid w:val="000647E3"/>
    <w:rsid w:val="000647EB"/>
    <w:rsid w:val="000649A6"/>
    <w:rsid w:val="00064A58"/>
    <w:rsid w:val="00064D07"/>
    <w:rsid w:val="00064DB6"/>
    <w:rsid w:val="000653E7"/>
    <w:rsid w:val="000654F5"/>
    <w:rsid w:val="00065766"/>
    <w:rsid w:val="00065822"/>
    <w:rsid w:val="000659B7"/>
    <w:rsid w:val="00065CF4"/>
    <w:rsid w:val="00065DAB"/>
    <w:rsid w:val="0006616F"/>
    <w:rsid w:val="0006632A"/>
    <w:rsid w:val="00066331"/>
    <w:rsid w:val="00066877"/>
    <w:rsid w:val="000668DA"/>
    <w:rsid w:val="00066920"/>
    <w:rsid w:val="00066B29"/>
    <w:rsid w:val="00066CBA"/>
    <w:rsid w:val="00066F43"/>
    <w:rsid w:val="00066F97"/>
    <w:rsid w:val="0006749B"/>
    <w:rsid w:val="000675C1"/>
    <w:rsid w:val="0006787D"/>
    <w:rsid w:val="00067894"/>
    <w:rsid w:val="00067BA5"/>
    <w:rsid w:val="00067CDC"/>
    <w:rsid w:val="00070288"/>
    <w:rsid w:val="0007050E"/>
    <w:rsid w:val="000707AD"/>
    <w:rsid w:val="000709ED"/>
    <w:rsid w:val="00070A9D"/>
    <w:rsid w:val="00070E0E"/>
    <w:rsid w:val="000711DE"/>
    <w:rsid w:val="00071222"/>
    <w:rsid w:val="000712B4"/>
    <w:rsid w:val="00071340"/>
    <w:rsid w:val="00071822"/>
    <w:rsid w:val="000718DD"/>
    <w:rsid w:val="00071C3C"/>
    <w:rsid w:val="00071DE4"/>
    <w:rsid w:val="00071E0D"/>
    <w:rsid w:val="00071E7A"/>
    <w:rsid w:val="00071E82"/>
    <w:rsid w:val="00072657"/>
    <w:rsid w:val="000726FD"/>
    <w:rsid w:val="00072A15"/>
    <w:rsid w:val="00072F86"/>
    <w:rsid w:val="00073110"/>
    <w:rsid w:val="000733CD"/>
    <w:rsid w:val="00073929"/>
    <w:rsid w:val="00073AFB"/>
    <w:rsid w:val="00073BCB"/>
    <w:rsid w:val="00073EDA"/>
    <w:rsid w:val="000740CA"/>
    <w:rsid w:val="0007417C"/>
    <w:rsid w:val="000741CC"/>
    <w:rsid w:val="0007477E"/>
    <w:rsid w:val="00074A78"/>
    <w:rsid w:val="00074DAD"/>
    <w:rsid w:val="00074E88"/>
    <w:rsid w:val="00074EFC"/>
    <w:rsid w:val="0007505A"/>
    <w:rsid w:val="00075792"/>
    <w:rsid w:val="000758E2"/>
    <w:rsid w:val="000760AE"/>
    <w:rsid w:val="00076242"/>
    <w:rsid w:val="00076302"/>
    <w:rsid w:val="000766DC"/>
    <w:rsid w:val="000767D3"/>
    <w:rsid w:val="00076B50"/>
    <w:rsid w:val="00076B6A"/>
    <w:rsid w:val="00076C8C"/>
    <w:rsid w:val="00076CDA"/>
    <w:rsid w:val="000775A3"/>
    <w:rsid w:val="000776E0"/>
    <w:rsid w:val="00077A1C"/>
    <w:rsid w:val="00077A2E"/>
    <w:rsid w:val="00077B28"/>
    <w:rsid w:val="00077F78"/>
    <w:rsid w:val="00077FE2"/>
    <w:rsid w:val="0008014F"/>
    <w:rsid w:val="00080338"/>
    <w:rsid w:val="00080722"/>
    <w:rsid w:val="0008081C"/>
    <w:rsid w:val="00080AF5"/>
    <w:rsid w:val="00080B12"/>
    <w:rsid w:val="00080BE9"/>
    <w:rsid w:val="00080EA8"/>
    <w:rsid w:val="0008143C"/>
    <w:rsid w:val="000818E1"/>
    <w:rsid w:val="00081BBA"/>
    <w:rsid w:val="00081E4E"/>
    <w:rsid w:val="0008239B"/>
    <w:rsid w:val="000823A2"/>
    <w:rsid w:val="0008250F"/>
    <w:rsid w:val="00082518"/>
    <w:rsid w:val="000828F0"/>
    <w:rsid w:val="000831F4"/>
    <w:rsid w:val="00083451"/>
    <w:rsid w:val="000837FE"/>
    <w:rsid w:val="000839F4"/>
    <w:rsid w:val="00083B8F"/>
    <w:rsid w:val="00083D31"/>
    <w:rsid w:val="00083E04"/>
    <w:rsid w:val="00083F0B"/>
    <w:rsid w:val="00084630"/>
    <w:rsid w:val="00084639"/>
    <w:rsid w:val="000847C6"/>
    <w:rsid w:val="00084BA0"/>
    <w:rsid w:val="00084EBC"/>
    <w:rsid w:val="000853E1"/>
    <w:rsid w:val="0008549D"/>
    <w:rsid w:val="00085533"/>
    <w:rsid w:val="00085584"/>
    <w:rsid w:val="000856D1"/>
    <w:rsid w:val="0008574E"/>
    <w:rsid w:val="000859EB"/>
    <w:rsid w:val="00085B2B"/>
    <w:rsid w:val="00085B54"/>
    <w:rsid w:val="00085D23"/>
    <w:rsid w:val="00085D86"/>
    <w:rsid w:val="00085E91"/>
    <w:rsid w:val="00085EAB"/>
    <w:rsid w:val="00085F56"/>
    <w:rsid w:val="000861FD"/>
    <w:rsid w:val="000864E1"/>
    <w:rsid w:val="0008695A"/>
    <w:rsid w:val="000870E9"/>
    <w:rsid w:val="00087304"/>
    <w:rsid w:val="000874DC"/>
    <w:rsid w:val="00087566"/>
    <w:rsid w:val="00087780"/>
    <w:rsid w:val="00087ABB"/>
    <w:rsid w:val="00090040"/>
    <w:rsid w:val="00090192"/>
    <w:rsid w:val="000903A0"/>
    <w:rsid w:val="00090503"/>
    <w:rsid w:val="00090860"/>
    <w:rsid w:val="00090C0A"/>
    <w:rsid w:val="00090E29"/>
    <w:rsid w:val="00090EF2"/>
    <w:rsid w:val="00091162"/>
    <w:rsid w:val="00091360"/>
    <w:rsid w:val="00091645"/>
    <w:rsid w:val="00091651"/>
    <w:rsid w:val="00091A5B"/>
    <w:rsid w:val="00091E87"/>
    <w:rsid w:val="000920BC"/>
    <w:rsid w:val="00092140"/>
    <w:rsid w:val="00092175"/>
    <w:rsid w:val="00092224"/>
    <w:rsid w:val="0009247D"/>
    <w:rsid w:val="000925DB"/>
    <w:rsid w:val="00092AD1"/>
    <w:rsid w:val="00092EB1"/>
    <w:rsid w:val="000930B9"/>
    <w:rsid w:val="00093238"/>
    <w:rsid w:val="0009347C"/>
    <w:rsid w:val="000935D8"/>
    <w:rsid w:val="0009389B"/>
    <w:rsid w:val="000938B8"/>
    <w:rsid w:val="00093E7B"/>
    <w:rsid w:val="00094198"/>
    <w:rsid w:val="00094289"/>
    <w:rsid w:val="0009432E"/>
    <w:rsid w:val="000946B1"/>
    <w:rsid w:val="00094783"/>
    <w:rsid w:val="0009496E"/>
    <w:rsid w:val="00094B73"/>
    <w:rsid w:val="00094DC4"/>
    <w:rsid w:val="00094F2D"/>
    <w:rsid w:val="0009554F"/>
    <w:rsid w:val="00095668"/>
    <w:rsid w:val="00095B3F"/>
    <w:rsid w:val="00095C09"/>
    <w:rsid w:val="00095D4E"/>
    <w:rsid w:val="00095DDF"/>
    <w:rsid w:val="00095E97"/>
    <w:rsid w:val="00095EBF"/>
    <w:rsid w:val="00096284"/>
    <w:rsid w:val="000965F0"/>
    <w:rsid w:val="000970B0"/>
    <w:rsid w:val="000979B4"/>
    <w:rsid w:val="00097FD3"/>
    <w:rsid w:val="000A060C"/>
    <w:rsid w:val="000A0B41"/>
    <w:rsid w:val="000A0BB1"/>
    <w:rsid w:val="000A0C06"/>
    <w:rsid w:val="000A0D4C"/>
    <w:rsid w:val="000A0DF0"/>
    <w:rsid w:val="000A0F7A"/>
    <w:rsid w:val="000A0FBB"/>
    <w:rsid w:val="000A107C"/>
    <w:rsid w:val="000A10EC"/>
    <w:rsid w:val="000A1249"/>
    <w:rsid w:val="000A12A1"/>
    <w:rsid w:val="000A171A"/>
    <w:rsid w:val="000A1976"/>
    <w:rsid w:val="000A1DA3"/>
    <w:rsid w:val="000A23FF"/>
    <w:rsid w:val="000A2502"/>
    <w:rsid w:val="000A25D5"/>
    <w:rsid w:val="000A271E"/>
    <w:rsid w:val="000A27B7"/>
    <w:rsid w:val="000A2BFD"/>
    <w:rsid w:val="000A2D21"/>
    <w:rsid w:val="000A2EDD"/>
    <w:rsid w:val="000A3380"/>
    <w:rsid w:val="000A33E1"/>
    <w:rsid w:val="000A3B02"/>
    <w:rsid w:val="000A3CA5"/>
    <w:rsid w:val="000A3DD8"/>
    <w:rsid w:val="000A47EC"/>
    <w:rsid w:val="000A48F7"/>
    <w:rsid w:val="000A4B36"/>
    <w:rsid w:val="000A4B90"/>
    <w:rsid w:val="000A4D6F"/>
    <w:rsid w:val="000A4FE3"/>
    <w:rsid w:val="000A50D0"/>
    <w:rsid w:val="000A52E2"/>
    <w:rsid w:val="000A538B"/>
    <w:rsid w:val="000A5495"/>
    <w:rsid w:val="000A573A"/>
    <w:rsid w:val="000A5D0F"/>
    <w:rsid w:val="000A5D75"/>
    <w:rsid w:val="000A6469"/>
    <w:rsid w:val="000A6E08"/>
    <w:rsid w:val="000A710E"/>
    <w:rsid w:val="000A78E1"/>
    <w:rsid w:val="000A78FC"/>
    <w:rsid w:val="000A7A3F"/>
    <w:rsid w:val="000A7A42"/>
    <w:rsid w:val="000A7C2E"/>
    <w:rsid w:val="000A7E2F"/>
    <w:rsid w:val="000A7EC4"/>
    <w:rsid w:val="000B0560"/>
    <w:rsid w:val="000B0711"/>
    <w:rsid w:val="000B0852"/>
    <w:rsid w:val="000B0E2D"/>
    <w:rsid w:val="000B0E49"/>
    <w:rsid w:val="000B0E5E"/>
    <w:rsid w:val="000B0E8A"/>
    <w:rsid w:val="000B128B"/>
    <w:rsid w:val="000B1330"/>
    <w:rsid w:val="000B1383"/>
    <w:rsid w:val="000B142E"/>
    <w:rsid w:val="000B1764"/>
    <w:rsid w:val="000B17B9"/>
    <w:rsid w:val="000B18F9"/>
    <w:rsid w:val="000B19B0"/>
    <w:rsid w:val="000B1C79"/>
    <w:rsid w:val="000B2136"/>
    <w:rsid w:val="000B22D4"/>
    <w:rsid w:val="000B2484"/>
    <w:rsid w:val="000B24A6"/>
    <w:rsid w:val="000B24FB"/>
    <w:rsid w:val="000B2D29"/>
    <w:rsid w:val="000B2E97"/>
    <w:rsid w:val="000B3118"/>
    <w:rsid w:val="000B31FC"/>
    <w:rsid w:val="000B33FE"/>
    <w:rsid w:val="000B383C"/>
    <w:rsid w:val="000B3DD1"/>
    <w:rsid w:val="000B4181"/>
    <w:rsid w:val="000B4289"/>
    <w:rsid w:val="000B44B7"/>
    <w:rsid w:val="000B4567"/>
    <w:rsid w:val="000B469A"/>
    <w:rsid w:val="000B4C3E"/>
    <w:rsid w:val="000B4EAE"/>
    <w:rsid w:val="000B52F1"/>
    <w:rsid w:val="000B58C4"/>
    <w:rsid w:val="000B58DF"/>
    <w:rsid w:val="000B597C"/>
    <w:rsid w:val="000B5CC6"/>
    <w:rsid w:val="000B5CCD"/>
    <w:rsid w:val="000B5E8B"/>
    <w:rsid w:val="000B5ECD"/>
    <w:rsid w:val="000B5FDA"/>
    <w:rsid w:val="000B629C"/>
    <w:rsid w:val="000B6669"/>
    <w:rsid w:val="000B668C"/>
    <w:rsid w:val="000B6936"/>
    <w:rsid w:val="000B6D42"/>
    <w:rsid w:val="000B6E03"/>
    <w:rsid w:val="000B6E19"/>
    <w:rsid w:val="000B6E64"/>
    <w:rsid w:val="000B72AA"/>
    <w:rsid w:val="000B73D3"/>
    <w:rsid w:val="000B770F"/>
    <w:rsid w:val="000B773F"/>
    <w:rsid w:val="000B7878"/>
    <w:rsid w:val="000B7AAB"/>
    <w:rsid w:val="000B7C70"/>
    <w:rsid w:val="000B7F25"/>
    <w:rsid w:val="000C00BB"/>
    <w:rsid w:val="000C01AA"/>
    <w:rsid w:val="000C0419"/>
    <w:rsid w:val="000C045F"/>
    <w:rsid w:val="000C0F83"/>
    <w:rsid w:val="000C0F9A"/>
    <w:rsid w:val="000C172B"/>
    <w:rsid w:val="000C1914"/>
    <w:rsid w:val="000C19B4"/>
    <w:rsid w:val="000C1BF3"/>
    <w:rsid w:val="000C1C01"/>
    <w:rsid w:val="000C1FBB"/>
    <w:rsid w:val="000C21C8"/>
    <w:rsid w:val="000C2214"/>
    <w:rsid w:val="000C2274"/>
    <w:rsid w:val="000C23C5"/>
    <w:rsid w:val="000C23C6"/>
    <w:rsid w:val="000C2663"/>
    <w:rsid w:val="000C2815"/>
    <w:rsid w:val="000C29BB"/>
    <w:rsid w:val="000C29C3"/>
    <w:rsid w:val="000C2BCB"/>
    <w:rsid w:val="000C2D84"/>
    <w:rsid w:val="000C2FD6"/>
    <w:rsid w:val="000C2FFF"/>
    <w:rsid w:val="000C32A5"/>
    <w:rsid w:val="000C3467"/>
    <w:rsid w:val="000C3501"/>
    <w:rsid w:val="000C3AF9"/>
    <w:rsid w:val="000C45B9"/>
    <w:rsid w:val="000C46EA"/>
    <w:rsid w:val="000C471D"/>
    <w:rsid w:val="000C47FB"/>
    <w:rsid w:val="000C4A55"/>
    <w:rsid w:val="000C4AF2"/>
    <w:rsid w:val="000C4DF0"/>
    <w:rsid w:val="000C5095"/>
    <w:rsid w:val="000C534C"/>
    <w:rsid w:val="000C53B8"/>
    <w:rsid w:val="000C5567"/>
    <w:rsid w:val="000C5878"/>
    <w:rsid w:val="000C5C6F"/>
    <w:rsid w:val="000C5CC0"/>
    <w:rsid w:val="000C5F1E"/>
    <w:rsid w:val="000C5FAF"/>
    <w:rsid w:val="000C6121"/>
    <w:rsid w:val="000C6148"/>
    <w:rsid w:val="000C61E9"/>
    <w:rsid w:val="000C63C6"/>
    <w:rsid w:val="000C640B"/>
    <w:rsid w:val="000C692F"/>
    <w:rsid w:val="000C6AE3"/>
    <w:rsid w:val="000C6B3B"/>
    <w:rsid w:val="000C6B85"/>
    <w:rsid w:val="000C6E49"/>
    <w:rsid w:val="000C6F2C"/>
    <w:rsid w:val="000C712F"/>
    <w:rsid w:val="000C72A1"/>
    <w:rsid w:val="000C740F"/>
    <w:rsid w:val="000C7585"/>
    <w:rsid w:val="000C75FF"/>
    <w:rsid w:val="000C77B9"/>
    <w:rsid w:val="000C794D"/>
    <w:rsid w:val="000C79F9"/>
    <w:rsid w:val="000C7A1C"/>
    <w:rsid w:val="000C7DC4"/>
    <w:rsid w:val="000C7FAF"/>
    <w:rsid w:val="000C7FD0"/>
    <w:rsid w:val="000D0287"/>
    <w:rsid w:val="000D0544"/>
    <w:rsid w:val="000D0704"/>
    <w:rsid w:val="000D073F"/>
    <w:rsid w:val="000D0893"/>
    <w:rsid w:val="000D0CB3"/>
    <w:rsid w:val="000D1029"/>
    <w:rsid w:val="000D10E6"/>
    <w:rsid w:val="000D12A1"/>
    <w:rsid w:val="000D13E2"/>
    <w:rsid w:val="000D155C"/>
    <w:rsid w:val="000D1726"/>
    <w:rsid w:val="000D1EEA"/>
    <w:rsid w:val="000D2010"/>
    <w:rsid w:val="000D20F7"/>
    <w:rsid w:val="000D2715"/>
    <w:rsid w:val="000D27CD"/>
    <w:rsid w:val="000D2983"/>
    <w:rsid w:val="000D29AB"/>
    <w:rsid w:val="000D29E0"/>
    <w:rsid w:val="000D2C15"/>
    <w:rsid w:val="000D2E7B"/>
    <w:rsid w:val="000D2EEA"/>
    <w:rsid w:val="000D3012"/>
    <w:rsid w:val="000D31F7"/>
    <w:rsid w:val="000D35E5"/>
    <w:rsid w:val="000D3C23"/>
    <w:rsid w:val="000D3D14"/>
    <w:rsid w:val="000D4195"/>
    <w:rsid w:val="000D4773"/>
    <w:rsid w:val="000D4864"/>
    <w:rsid w:val="000D4AED"/>
    <w:rsid w:val="000D4DB6"/>
    <w:rsid w:val="000D4EAB"/>
    <w:rsid w:val="000D4F5F"/>
    <w:rsid w:val="000D56E2"/>
    <w:rsid w:val="000D573C"/>
    <w:rsid w:val="000D575B"/>
    <w:rsid w:val="000D59B6"/>
    <w:rsid w:val="000D5EDC"/>
    <w:rsid w:val="000D67F4"/>
    <w:rsid w:val="000D67FC"/>
    <w:rsid w:val="000D6971"/>
    <w:rsid w:val="000D6CAC"/>
    <w:rsid w:val="000D6EFE"/>
    <w:rsid w:val="000D7A07"/>
    <w:rsid w:val="000D7B9C"/>
    <w:rsid w:val="000D7BEB"/>
    <w:rsid w:val="000D7D57"/>
    <w:rsid w:val="000D7E17"/>
    <w:rsid w:val="000D7E78"/>
    <w:rsid w:val="000E0054"/>
    <w:rsid w:val="000E01C1"/>
    <w:rsid w:val="000E027B"/>
    <w:rsid w:val="000E02C7"/>
    <w:rsid w:val="000E0446"/>
    <w:rsid w:val="000E061D"/>
    <w:rsid w:val="000E0C03"/>
    <w:rsid w:val="000E108F"/>
    <w:rsid w:val="000E1236"/>
    <w:rsid w:val="000E1545"/>
    <w:rsid w:val="000E15E7"/>
    <w:rsid w:val="000E1633"/>
    <w:rsid w:val="000E1C85"/>
    <w:rsid w:val="000E1F05"/>
    <w:rsid w:val="000E2342"/>
    <w:rsid w:val="000E2707"/>
    <w:rsid w:val="000E2A50"/>
    <w:rsid w:val="000E2C34"/>
    <w:rsid w:val="000E2E84"/>
    <w:rsid w:val="000E30D7"/>
    <w:rsid w:val="000E31DA"/>
    <w:rsid w:val="000E3352"/>
    <w:rsid w:val="000E3683"/>
    <w:rsid w:val="000E374F"/>
    <w:rsid w:val="000E376B"/>
    <w:rsid w:val="000E37F1"/>
    <w:rsid w:val="000E3996"/>
    <w:rsid w:val="000E39A9"/>
    <w:rsid w:val="000E3B80"/>
    <w:rsid w:val="000E3E2A"/>
    <w:rsid w:val="000E4150"/>
    <w:rsid w:val="000E4673"/>
    <w:rsid w:val="000E48B9"/>
    <w:rsid w:val="000E49CB"/>
    <w:rsid w:val="000E4A8F"/>
    <w:rsid w:val="000E4CA7"/>
    <w:rsid w:val="000E4D5B"/>
    <w:rsid w:val="000E504E"/>
    <w:rsid w:val="000E5130"/>
    <w:rsid w:val="000E515D"/>
    <w:rsid w:val="000E5D4E"/>
    <w:rsid w:val="000E5FED"/>
    <w:rsid w:val="000E616C"/>
    <w:rsid w:val="000E61D3"/>
    <w:rsid w:val="000E69E7"/>
    <w:rsid w:val="000E6EA1"/>
    <w:rsid w:val="000E7617"/>
    <w:rsid w:val="000E7821"/>
    <w:rsid w:val="000E78AF"/>
    <w:rsid w:val="000E78CA"/>
    <w:rsid w:val="000E7CC6"/>
    <w:rsid w:val="000F0202"/>
    <w:rsid w:val="000F023D"/>
    <w:rsid w:val="000F0321"/>
    <w:rsid w:val="000F044E"/>
    <w:rsid w:val="000F04DA"/>
    <w:rsid w:val="000F06D6"/>
    <w:rsid w:val="000F0757"/>
    <w:rsid w:val="000F0989"/>
    <w:rsid w:val="000F0A2A"/>
    <w:rsid w:val="000F0C96"/>
    <w:rsid w:val="000F0FE9"/>
    <w:rsid w:val="000F1595"/>
    <w:rsid w:val="000F1631"/>
    <w:rsid w:val="000F1653"/>
    <w:rsid w:val="000F1749"/>
    <w:rsid w:val="000F1858"/>
    <w:rsid w:val="000F18A2"/>
    <w:rsid w:val="000F191B"/>
    <w:rsid w:val="000F1A35"/>
    <w:rsid w:val="000F1C13"/>
    <w:rsid w:val="000F24AC"/>
    <w:rsid w:val="000F2646"/>
    <w:rsid w:val="000F2792"/>
    <w:rsid w:val="000F2A28"/>
    <w:rsid w:val="000F2A78"/>
    <w:rsid w:val="000F2E95"/>
    <w:rsid w:val="000F2F87"/>
    <w:rsid w:val="000F301F"/>
    <w:rsid w:val="000F3043"/>
    <w:rsid w:val="000F314A"/>
    <w:rsid w:val="000F33FD"/>
    <w:rsid w:val="000F3614"/>
    <w:rsid w:val="000F3971"/>
    <w:rsid w:val="000F3E6B"/>
    <w:rsid w:val="000F3E7D"/>
    <w:rsid w:val="000F3EDF"/>
    <w:rsid w:val="000F3FB7"/>
    <w:rsid w:val="000F461A"/>
    <w:rsid w:val="000F495D"/>
    <w:rsid w:val="000F4AF3"/>
    <w:rsid w:val="000F4DFC"/>
    <w:rsid w:val="000F4EE2"/>
    <w:rsid w:val="000F5022"/>
    <w:rsid w:val="000F52C4"/>
    <w:rsid w:val="000F532A"/>
    <w:rsid w:val="000F56B2"/>
    <w:rsid w:val="000F5754"/>
    <w:rsid w:val="000F58BA"/>
    <w:rsid w:val="000F5A4A"/>
    <w:rsid w:val="000F5ADC"/>
    <w:rsid w:val="000F5B11"/>
    <w:rsid w:val="000F5BE9"/>
    <w:rsid w:val="000F5C56"/>
    <w:rsid w:val="000F5CE1"/>
    <w:rsid w:val="000F5F83"/>
    <w:rsid w:val="000F5FC1"/>
    <w:rsid w:val="000F610E"/>
    <w:rsid w:val="000F6385"/>
    <w:rsid w:val="000F640B"/>
    <w:rsid w:val="000F6430"/>
    <w:rsid w:val="000F67FE"/>
    <w:rsid w:val="000F69F4"/>
    <w:rsid w:val="000F6FC4"/>
    <w:rsid w:val="000F7305"/>
    <w:rsid w:val="000F7767"/>
    <w:rsid w:val="000F78FC"/>
    <w:rsid w:val="000F7997"/>
    <w:rsid w:val="000F79BD"/>
    <w:rsid w:val="000F7A33"/>
    <w:rsid w:val="000F7CAA"/>
    <w:rsid w:val="000F7DC9"/>
    <w:rsid w:val="000F7DF9"/>
    <w:rsid w:val="0010006B"/>
    <w:rsid w:val="0010011E"/>
    <w:rsid w:val="00100517"/>
    <w:rsid w:val="00100837"/>
    <w:rsid w:val="00100B83"/>
    <w:rsid w:val="00100D05"/>
    <w:rsid w:val="001010A5"/>
    <w:rsid w:val="0010120C"/>
    <w:rsid w:val="00101214"/>
    <w:rsid w:val="00101371"/>
    <w:rsid w:val="001014D9"/>
    <w:rsid w:val="001015D2"/>
    <w:rsid w:val="0010178E"/>
    <w:rsid w:val="00101971"/>
    <w:rsid w:val="00101CA7"/>
    <w:rsid w:val="00101E1D"/>
    <w:rsid w:val="00102013"/>
    <w:rsid w:val="00102366"/>
    <w:rsid w:val="001026CC"/>
    <w:rsid w:val="00102789"/>
    <w:rsid w:val="00102ED2"/>
    <w:rsid w:val="00103350"/>
    <w:rsid w:val="00103391"/>
    <w:rsid w:val="001033B1"/>
    <w:rsid w:val="0010349F"/>
    <w:rsid w:val="0010375A"/>
    <w:rsid w:val="00103930"/>
    <w:rsid w:val="00103FCD"/>
    <w:rsid w:val="00104061"/>
    <w:rsid w:val="00104130"/>
    <w:rsid w:val="001041C2"/>
    <w:rsid w:val="001047D4"/>
    <w:rsid w:val="001048E5"/>
    <w:rsid w:val="00104C69"/>
    <w:rsid w:val="00104D27"/>
    <w:rsid w:val="0010506A"/>
    <w:rsid w:val="0010514E"/>
    <w:rsid w:val="001054C5"/>
    <w:rsid w:val="0010559D"/>
    <w:rsid w:val="001056D6"/>
    <w:rsid w:val="00105929"/>
    <w:rsid w:val="00105A2F"/>
    <w:rsid w:val="00105B1C"/>
    <w:rsid w:val="00105B4F"/>
    <w:rsid w:val="001062D8"/>
    <w:rsid w:val="00106582"/>
    <w:rsid w:val="00106588"/>
    <w:rsid w:val="001066B4"/>
    <w:rsid w:val="001066F6"/>
    <w:rsid w:val="001068D1"/>
    <w:rsid w:val="001068F7"/>
    <w:rsid w:val="00106B2C"/>
    <w:rsid w:val="00106B42"/>
    <w:rsid w:val="00106BB9"/>
    <w:rsid w:val="00106CDD"/>
    <w:rsid w:val="00107357"/>
    <w:rsid w:val="00107740"/>
    <w:rsid w:val="00107DE3"/>
    <w:rsid w:val="00107EB1"/>
    <w:rsid w:val="00110067"/>
    <w:rsid w:val="001100CA"/>
    <w:rsid w:val="001100DA"/>
    <w:rsid w:val="001103C3"/>
    <w:rsid w:val="0011090D"/>
    <w:rsid w:val="001109E9"/>
    <w:rsid w:val="00110B43"/>
    <w:rsid w:val="00110B57"/>
    <w:rsid w:val="00110FD6"/>
    <w:rsid w:val="00111192"/>
    <w:rsid w:val="001112E8"/>
    <w:rsid w:val="00111356"/>
    <w:rsid w:val="00111477"/>
    <w:rsid w:val="0011197C"/>
    <w:rsid w:val="00111E0F"/>
    <w:rsid w:val="00112368"/>
    <w:rsid w:val="0011290F"/>
    <w:rsid w:val="00112BEA"/>
    <w:rsid w:val="00112E8F"/>
    <w:rsid w:val="00112FF0"/>
    <w:rsid w:val="00113642"/>
    <w:rsid w:val="001139F9"/>
    <w:rsid w:val="00113E03"/>
    <w:rsid w:val="00113FF0"/>
    <w:rsid w:val="001141F5"/>
    <w:rsid w:val="0011427B"/>
    <w:rsid w:val="0011445C"/>
    <w:rsid w:val="001148E3"/>
    <w:rsid w:val="00114958"/>
    <w:rsid w:val="00114BBF"/>
    <w:rsid w:val="00114E47"/>
    <w:rsid w:val="00114F1B"/>
    <w:rsid w:val="0011521F"/>
    <w:rsid w:val="00115336"/>
    <w:rsid w:val="00115802"/>
    <w:rsid w:val="00115904"/>
    <w:rsid w:val="0011592F"/>
    <w:rsid w:val="001160FA"/>
    <w:rsid w:val="00116234"/>
    <w:rsid w:val="0011624C"/>
    <w:rsid w:val="001162C1"/>
    <w:rsid w:val="001165A5"/>
    <w:rsid w:val="00116794"/>
    <w:rsid w:val="00116AE7"/>
    <w:rsid w:val="00116EC2"/>
    <w:rsid w:val="00116F43"/>
    <w:rsid w:val="00117355"/>
    <w:rsid w:val="001173A1"/>
    <w:rsid w:val="0011769C"/>
    <w:rsid w:val="001177B8"/>
    <w:rsid w:val="00117D6F"/>
    <w:rsid w:val="00117D80"/>
    <w:rsid w:val="00117E2F"/>
    <w:rsid w:val="001202E8"/>
    <w:rsid w:val="00120737"/>
    <w:rsid w:val="001208CC"/>
    <w:rsid w:val="00120924"/>
    <w:rsid w:val="0012096E"/>
    <w:rsid w:val="00120C4E"/>
    <w:rsid w:val="00120C72"/>
    <w:rsid w:val="00120F70"/>
    <w:rsid w:val="001210B1"/>
    <w:rsid w:val="0012111A"/>
    <w:rsid w:val="00121557"/>
    <w:rsid w:val="001218B7"/>
    <w:rsid w:val="00121944"/>
    <w:rsid w:val="00121AD0"/>
    <w:rsid w:val="00121E01"/>
    <w:rsid w:val="00122211"/>
    <w:rsid w:val="001229FC"/>
    <w:rsid w:val="00122B19"/>
    <w:rsid w:val="00122F28"/>
    <w:rsid w:val="0012306E"/>
    <w:rsid w:val="00123255"/>
    <w:rsid w:val="00123286"/>
    <w:rsid w:val="001235D9"/>
    <w:rsid w:val="00123DE9"/>
    <w:rsid w:val="00123F22"/>
    <w:rsid w:val="00123F44"/>
    <w:rsid w:val="001242A7"/>
    <w:rsid w:val="00124934"/>
    <w:rsid w:val="00124A2D"/>
    <w:rsid w:val="00124B29"/>
    <w:rsid w:val="00124C15"/>
    <w:rsid w:val="00124CFC"/>
    <w:rsid w:val="00124D0F"/>
    <w:rsid w:val="00124E6A"/>
    <w:rsid w:val="0012514B"/>
    <w:rsid w:val="00125150"/>
    <w:rsid w:val="001256D5"/>
    <w:rsid w:val="00125A34"/>
    <w:rsid w:val="00125DBF"/>
    <w:rsid w:val="00125F09"/>
    <w:rsid w:val="0012611C"/>
    <w:rsid w:val="0012631F"/>
    <w:rsid w:val="0012640B"/>
    <w:rsid w:val="0012657F"/>
    <w:rsid w:val="00126642"/>
    <w:rsid w:val="001266D3"/>
    <w:rsid w:val="00126DD5"/>
    <w:rsid w:val="00126F8E"/>
    <w:rsid w:val="00127181"/>
    <w:rsid w:val="00127275"/>
    <w:rsid w:val="00127553"/>
    <w:rsid w:val="0012756D"/>
    <w:rsid w:val="001278B9"/>
    <w:rsid w:val="00127A11"/>
    <w:rsid w:val="00127C49"/>
    <w:rsid w:val="001300B6"/>
    <w:rsid w:val="00130637"/>
    <w:rsid w:val="001310A1"/>
    <w:rsid w:val="001311D3"/>
    <w:rsid w:val="00131330"/>
    <w:rsid w:val="001313A2"/>
    <w:rsid w:val="001317C3"/>
    <w:rsid w:val="00131892"/>
    <w:rsid w:val="00131C60"/>
    <w:rsid w:val="00131CAF"/>
    <w:rsid w:val="00132517"/>
    <w:rsid w:val="001325A6"/>
    <w:rsid w:val="00132C6F"/>
    <w:rsid w:val="00132C9B"/>
    <w:rsid w:val="00132F57"/>
    <w:rsid w:val="0013306E"/>
    <w:rsid w:val="00133369"/>
    <w:rsid w:val="00133411"/>
    <w:rsid w:val="001334F7"/>
    <w:rsid w:val="00133A5B"/>
    <w:rsid w:val="00133BFA"/>
    <w:rsid w:val="00133C02"/>
    <w:rsid w:val="00133DFA"/>
    <w:rsid w:val="00134139"/>
    <w:rsid w:val="00134220"/>
    <w:rsid w:val="0013459C"/>
    <w:rsid w:val="00134677"/>
    <w:rsid w:val="00134CA0"/>
    <w:rsid w:val="00135B64"/>
    <w:rsid w:val="00135B65"/>
    <w:rsid w:val="00135C67"/>
    <w:rsid w:val="00135D77"/>
    <w:rsid w:val="00136161"/>
    <w:rsid w:val="00136299"/>
    <w:rsid w:val="0013656C"/>
    <w:rsid w:val="00136663"/>
    <w:rsid w:val="00136B8B"/>
    <w:rsid w:val="00136D1D"/>
    <w:rsid w:val="00136ED2"/>
    <w:rsid w:val="0013700C"/>
    <w:rsid w:val="0013717D"/>
    <w:rsid w:val="001374CE"/>
    <w:rsid w:val="0013750E"/>
    <w:rsid w:val="00137742"/>
    <w:rsid w:val="001377A8"/>
    <w:rsid w:val="00137E0A"/>
    <w:rsid w:val="00140068"/>
    <w:rsid w:val="00140204"/>
    <w:rsid w:val="0014024F"/>
    <w:rsid w:val="001407BF"/>
    <w:rsid w:val="00140903"/>
    <w:rsid w:val="0014155C"/>
    <w:rsid w:val="0014184E"/>
    <w:rsid w:val="001419D4"/>
    <w:rsid w:val="00141C5C"/>
    <w:rsid w:val="001422FE"/>
    <w:rsid w:val="00142318"/>
    <w:rsid w:val="0014232B"/>
    <w:rsid w:val="0014237E"/>
    <w:rsid w:val="00142479"/>
    <w:rsid w:val="00142677"/>
    <w:rsid w:val="00142940"/>
    <w:rsid w:val="00142B67"/>
    <w:rsid w:val="00143278"/>
    <w:rsid w:val="00143425"/>
    <w:rsid w:val="001434CF"/>
    <w:rsid w:val="001435D2"/>
    <w:rsid w:val="001435DE"/>
    <w:rsid w:val="001437B8"/>
    <w:rsid w:val="00143B5A"/>
    <w:rsid w:val="00143D3F"/>
    <w:rsid w:val="00143DC0"/>
    <w:rsid w:val="0014422E"/>
    <w:rsid w:val="0014463C"/>
    <w:rsid w:val="00144679"/>
    <w:rsid w:val="00144AD3"/>
    <w:rsid w:val="00144BAC"/>
    <w:rsid w:val="00144E7A"/>
    <w:rsid w:val="001456CF"/>
    <w:rsid w:val="00145DF6"/>
    <w:rsid w:val="00145EBF"/>
    <w:rsid w:val="00145F8E"/>
    <w:rsid w:val="00146104"/>
    <w:rsid w:val="0014673E"/>
    <w:rsid w:val="001467D5"/>
    <w:rsid w:val="00146930"/>
    <w:rsid w:val="0014754B"/>
    <w:rsid w:val="0014770E"/>
    <w:rsid w:val="00147764"/>
    <w:rsid w:val="00147C7A"/>
    <w:rsid w:val="00147CFF"/>
    <w:rsid w:val="00147FA3"/>
    <w:rsid w:val="00150082"/>
    <w:rsid w:val="0015026F"/>
    <w:rsid w:val="00150656"/>
    <w:rsid w:val="001506ED"/>
    <w:rsid w:val="00150C5A"/>
    <w:rsid w:val="00150F9C"/>
    <w:rsid w:val="00150FDB"/>
    <w:rsid w:val="0015147C"/>
    <w:rsid w:val="001516E0"/>
    <w:rsid w:val="00151732"/>
    <w:rsid w:val="0015190D"/>
    <w:rsid w:val="00151BE7"/>
    <w:rsid w:val="00151DB5"/>
    <w:rsid w:val="001520BF"/>
    <w:rsid w:val="00152711"/>
    <w:rsid w:val="00152856"/>
    <w:rsid w:val="00152BBD"/>
    <w:rsid w:val="00152BBF"/>
    <w:rsid w:val="00152EBA"/>
    <w:rsid w:val="00152F41"/>
    <w:rsid w:val="001530CB"/>
    <w:rsid w:val="0015311D"/>
    <w:rsid w:val="001531A2"/>
    <w:rsid w:val="0015327A"/>
    <w:rsid w:val="001533C7"/>
    <w:rsid w:val="00153594"/>
    <w:rsid w:val="00153684"/>
    <w:rsid w:val="0015384C"/>
    <w:rsid w:val="00153B5E"/>
    <w:rsid w:val="00153D36"/>
    <w:rsid w:val="001540BD"/>
    <w:rsid w:val="0015413C"/>
    <w:rsid w:val="00154366"/>
    <w:rsid w:val="001544DA"/>
    <w:rsid w:val="001544E6"/>
    <w:rsid w:val="0015451C"/>
    <w:rsid w:val="001547E8"/>
    <w:rsid w:val="00154B0C"/>
    <w:rsid w:val="00154B93"/>
    <w:rsid w:val="00154FE0"/>
    <w:rsid w:val="001551D0"/>
    <w:rsid w:val="001553B4"/>
    <w:rsid w:val="001555CD"/>
    <w:rsid w:val="0015562D"/>
    <w:rsid w:val="001557D1"/>
    <w:rsid w:val="001558D9"/>
    <w:rsid w:val="00155907"/>
    <w:rsid w:val="00155AFD"/>
    <w:rsid w:val="00155B15"/>
    <w:rsid w:val="00155FA6"/>
    <w:rsid w:val="001563EC"/>
    <w:rsid w:val="0015658A"/>
    <w:rsid w:val="00156BDB"/>
    <w:rsid w:val="00156C02"/>
    <w:rsid w:val="00156CCF"/>
    <w:rsid w:val="00156CE5"/>
    <w:rsid w:val="00157366"/>
    <w:rsid w:val="0015739C"/>
    <w:rsid w:val="001579AB"/>
    <w:rsid w:val="00157A96"/>
    <w:rsid w:val="00157BF6"/>
    <w:rsid w:val="00157C12"/>
    <w:rsid w:val="00157CE6"/>
    <w:rsid w:val="00157F95"/>
    <w:rsid w:val="00160191"/>
    <w:rsid w:val="00160951"/>
    <w:rsid w:val="00160BA7"/>
    <w:rsid w:val="001611BD"/>
    <w:rsid w:val="00161341"/>
    <w:rsid w:val="0016135F"/>
    <w:rsid w:val="00161712"/>
    <w:rsid w:val="001617F2"/>
    <w:rsid w:val="0016192E"/>
    <w:rsid w:val="00161A49"/>
    <w:rsid w:val="00161B4C"/>
    <w:rsid w:val="0016223C"/>
    <w:rsid w:val="00162480"/>
    <w:rsid w:val="00162A47"/>
    <w:rsid w:val="00162B69"/>
    <w:rsid w:val="00162E95"/>
    <w:rsid w:val="001630C1"/>
    <w:rsid w:val="001630EE"/>
    <w:rsid w:val="0016317C"/>
    <w:rsid w:val="00163203"/>
    <w:rsid w:val="00163268"/>
    <w:rsid w:val="001633D9"/>
    <w:rsid w:val="00163AF2"/>
    <w:rsid w:val="00163CC3"/>
    <w:rsid w:val="00163D1D"/>
    <w:rsid w:val="00163D68"/>
    <w:rsid w:val="00163DD4"/>
    <w:rsid w:val="00164212"/>
    <w:rsid w:val="00164603"/>
    <w:rsid w:val="001648BC"/>
    <w:rsid w:val="00164B39"/>
    <w:rsid w:val="00164B3D"/>
    <w:rsid w:val="00164E67"/>
    <w:rsid w:val="00165278"/>
    <w:rsid w:val="001655A8"/>
    <w:rsid w:val="0016576C"/>
    <w:rsid w:val="001657D8"/>
    <w:rsid w:val="001658C6"/>
    <w:rsid w:val="00165B15"/>
    <w:rsid w:val="00165C0C"/>
    <w:rsid w:val="00165DDA"/>
    <w:rsid w:val="0016627C"/>
    <w:rsid w:val="00166381"/>
    <w:rsid w:val="00166F60"/>
    <w:rsid w:val="001672FF"/>
    <w:rsid w:val="00167351"/>
    <w:rsid w:val="001673D2"/>
    <w:rsid w:val="0016754D"/>
    <w:rsid w:val="001677D8"/>
    <w:rsid w:val="00167B51"/>
    <w:rsid w:val="00167D19"/>
    <w:rsid w:val="00167E03"/>
    <w:rsid w:val="00170047"/>
    <w:rsid w:val="00170388"/>
    <w:rsid w:val="00170A6C"/>
    <w:rsid w:val="00170D0C"/>
    <w:rsid w:val="00170EB5"/>
    <w:rsid w:val="0017148C"/>
    <w:rsid w:val="001715BF"/>
    <w:rsid w:val="0017188D"/>
    <w:rsid w:val="00171890"/>
    <w:rsid w:val="00171906"/>
    <w:rsid w:val="001719D2"/>
    <w:rsid w:val="00171B0B"/>
    <w:rsid w:val="00171CD3"/>
    <w:rsid w:val="00172499"/>
    <w:rsid w:val="00172511"/>
    <w:rsid w:val="00172788"/>
    <w:rsid w:val="001727E4"/>
    <w:rsid w:val="0017283A"/>
    <w:rsid w:val="00172963"/>
    <w:rsid w:val="00172DAE"/>
    <w:rsid w:val="00172EAF"/>
    <w:rsid w:val="00172FEE"/>
    <w:rsid w:val="0017327B"/>
    <w:rsid w:val="001733C8"/>
    <w:rsid w:val="00173807"/>
    <w:rsid w:val="001739A1"/>
    <w:rsid w:val="00173A4F"/>
    <w:rsid w:val="00173C42"/>
    <w:rsid w:val="00173C63"/>
    <w:rsid w:val="0017416D"/>
    <w:rsid w:val="0017433A"/>
    <w:rsid w:val="00174433"/>
    <w:rsid w:val="0017473C"/>
    <w:rsid w:val="001747C3"/>
    <w:rsid w:val="00174CF7"/>
    <w:rsid w:val="00175337"/>
    <w:rsid w:val="0017536C"/>
    <w:rsid w:val="00175773"/>
    <w:rsid w:val="00175839"/>
    <w:rsid w:val="00175D7B"/>
    <w:rsid w:val="00175F5A"/>
    <w:rsid w:val="001763A5"/>
    <w:rsid w:val="00176461"/>
    <w:rsid w:val="0017651E"/>
    <w:rsid w:val="00176900"/>
    <w:rsid w:val="00176A24"/>
    <w:rsid w:val="00176D8C"/>
    <w:rsid w:val="00176DB7"/>
    <w:rsid w:val="0017747C"/>
    <w:rsid w:val="00177972"/>
    <w:rsid w:val="00177F0E"/>
    <w:rsid w:val="001800D6"/>
    <w:rsid w:val="00180211"/>
    <w:rsid w:val="00180906"/>
    <w:rsid w:val="0018090D"/>
    <w:rsid w:val="00180A6C"/>
    <w:rsid w:val="00180AD9"/>
    <w:rsid w:val="00180C65"/>
    <w:rsid w:val="00180D37"/>
    <w:rsid w:val="00180E14"/>
    <w:rsid w:val="0018106C"/>
    <w:rsid w:val="00181269"/>
    <w:rsid w:val="001812E6"/>
    <w:rsid w:val="00181336"/>
    <w:rsid w:val="00181606"/>
    <w:rsid w:val="00181638"/>
    <w:rsid w:val="00181661"/>
    <w:rsid w:val="001816E1"/>
    <w:rsid w:val="00181816"/>
    <w:rsid w:val="00181867"/>
    <w:rsid w:val="00181A03"/>
    <w:rsid w:val="00181AF9"/>
    <w:rsid w:val="00181FE6"/>
    <w:rsid w:val="001821D5"/>
    <w:rsid w:val="0018222F"/>
    <w:rsid w:val="0018223E"/>
    <w:rsid w:val="00182326"/>
    <w:rsid w:val="00182871"/>
    <w:rsid w:val="0018297B"/>
    <w:rsid w:val="0018310D"/>
    <w:rsid w:val="00183406"/>
    <w:rsid w:val="001834E1"/>
    <w:rsid w:val="00184151"/>
    <w:rsid w:val="0018429F"/>
    <w:rsid w:val="001843D4"/>
    <w:rsid w:val="0018498C"/>
    <w:rsid w:val="00184C5F"/>
    <w:rsid w:val="00184CBE"/>
    <w:rsid w:val="00185400"/>
    <w:rsid w:val="00185503"/>
    <w:rsid w:val="00185615"/>
    <w:rsid w:val="001856CC"/>
    <w:rsid w:val="00185789"/>
    <w:rsid w:val="00185BC0"/>
    <w:rsid w:val="00185D2A"/>
    <w:rsid w:val="00185D72"/>
    <w:rsid w:val="00185F44"/>
    <w:rsid w:val="0018623B"/>
    <w:rsid w:val="00186C47"/>
    <w:rsid w:val="00186CEB"/>
    <w:rsid w:val="00186DA2"/>
    <w:rsid w:val="00186E72"/>
    <w:rsid w:val="00186E77"/>
    <w:rsid w:val="00186E89"/>
    <w:rsid w:val="001870D4"/>
    <w:rsid w:val="001875B1"/>
    <w:rsid w:val="0018775E"/>
    <w:rsid w:val="0018784E"/>
    <w:rsid w:val="00187908"/>
    <w:rsid w:val="0018799E"/>
    <w:rsid w:val="00187C65"/>
    <w:rsid w:val="00187D82"/>
    <w:rsid w:val="00187F30"/>
    <w:rsid w:val="00190144"/>
    <w:rsid w:val="00190806"/>
    <w:rsid w:val="00190B28"/>
    <w:rsid w:val="00190FC9"/>
    <w:rsid w:val="00191083"/>
    <w:rsid w:val="001910AC"/>
    <w:rsid w:val="00191151"/>
    <w:rsid w:val="00191191"/>
    <w:rsid w:val="001912A1"/>
    <w:rsid w:val="001915E5"/>
    <w:rsid w:val="00191725"/>
    <w:rsid w:val="00191B7A"/>
    <w:rsid w:val="0019287B"/>
    <w:rsid w:val="00192E30"/>
    <w:rsid w:val="00193474"/>
    <w:rsid w:val="001936AF"/>
    <w:rsid w:val="00193862"/>
    <w:rsid w:val="00193B93"/>
    <w:rsid w:val="00193BC1"/>
    <w:rsid w:val="00193BE2"/>
    <w:rsid w:val="00193BFA"/>
    <w:rsid w:val="00193CD1"/>
    <w:rsid w:val="00193E6F"/>
    <w:rsid w:val="00193F75"/>
    <w:rsid w:val="001943ED"/>
    <w:rsid w:val="00194644"/>
    <w:rsid w:val="00194878"/>
    <w:rsid w:val="001948D1"/>
    <w:rsid w:val="00194923"/>
    <w:rsid w:val="00194B7D"/>
    <w:rsid w:val="00194D44"/>
    <w:rsid w:val="00194DC4"/>
    <w:rsid w:val="00194F4B"/>
    <w:rsid w:val="001950B8"/>
    <w:rsid w:val="00195163"/>
    <w:rsid w:val="001951BF"/>
    <w:rsid w:val="001951DB"/>
    <w:rsid w:val="00195304"/>
    <w:rsid w:val="0019544D"/>
    <w:rsid w:val="001958FD"/>
    <w:rsid w:val="00195DB7"/>
    <w:rsid w:val="00195E6A"/>
    <w:rsid w:val="00195F81"/>
    <w:rsid w:val="00195F8E"/>
    <w:rsid w:val="0019632B"/>
    <w:rsid w:val="00196540"/>
    <w:rsid w:val="0019696F"/>
    <w:rsid w:val="00196ABB"/>
    <w:rsid w:val="00196B2D"/>
    <w:rsid w:val="00196C6A"/>
    <w:rsid w:val="0019764D"/>
    <w:rsid w:val="001976C4"/>
    <w:rsid w:val="00197994"/>
    <w:rsid w:val="00197A17"/>
    <w:rsid w:val="00197D2E"/>
    <w:rsid w:val="001A0040"/>
    <w:rsid w:val="001A008B"/>
    <w:rsid w:val="001A00D8"/>
    <w:rsid w:val="001A0A27"/>
    <w:rsid w:val="001A0CB2"/>
    <w:rsid w:val="001A0DC2"/>
    <w:rsid w:val="001A0F0E"/>
    <w:rsid w:val="001A0F82"/>
    <w:rsid w:val="001A14C3"/>
    <w:rsid w:val="001A14E8"/>
    <w:rsid w:val="001A15CA"/>
    <w:rsid w:val="001A1DF3"/>
    <w:rsid w:val="001A1EAE"/>
    <w:rsid w:val="001A23DE"/>
    <w:rsid w:val="001A28AB"/>
    <w:rsid w:val="001A296D"/>
    <w:rsid w:val="001A2B46"/>
    <w:rsid w:val="001A2D51"/>
    <w:rsid w:val="001A3408"/>
    <w:rsid w:val="001A3526"/>
    <w:rsid w:val="001A3719"/>
    <w:rsid w:val="001A3A47"/>
    <w:rsid w:val="001A3BF9"/>
    <w:rsid w:val="001A3E7E"/>
    <w:rsid w:val="001A3F89"/>
    <w:rsid w:val="001A4160"/>
    <w:rsid w:val="001A4421"/>
    <w:rsid w:val="001A458A"/>
    <w:rsid w:val="001A4912"/>
    <w:rsid w:val="001A4EDF"/>
    <w:rsid w:val="001A4F01"/>
    <w:rsid w:val="001A4FFB"/>
    <w:rsid w:val="001A53A3"/>
    <w:rsid w:val="001A5403"/>
    <w:rsid w:val="001A5AC1"/>
    <w:rsid w:val="001A5F55"/>
    <w:rsid w:val="001A6341"/>
    <w:rsid w:val="001A64C2"/>
    <w:rsid w:val="001A65C7"/>
    <w:rsid w:val="001A68DE"/>
    <w:rsid w:val="001A6B33"/>
    <w:rsid w:val="001A6F04"/>
    <w:rsid w:val="001A7064"/>
    <w:rsid w:val="001A73CC"/>
    <w:rsid w:val="001A741C"/>
    <w:rsid w:val="001A7503"/>
    <w:rsid w:val="001A7636"/>
    <w:rsid w:val="001A77F2"/>
    <w:rsid w:val="001A7A67"/>
    <w:rsid w:val="001A7A7D"/>
    <w:rsid w:val="001A7C24"/>
    <w:rsid w:val="001A7D31"/>
    <w:rsid w:val="001A7E12"/>
    <w:rsid w:val="001A7F4D"/>
    <w:rsid w:val="001B021B"/>
    <w:rsid w:val="001B038D"/>
    <w:rsid w:val="001B05C2"/>
    <w:rsid w:val="001B0669"/>
    <w:rsid w:val="001B11CE"/>
    <w:rsid w:val="001B148B"/>
    <w:rsid w:val="001B186A"/>
    <w:rsid w:val="001B1ACF"/>
    <w:rsid w:val="001B1D45"/>
    <w:rsid w:val="001B1DFE"/>
    <w:rsid w:val="001B1E28"/>
    <w:rsid w:val="001B1F4E"/>
    <w:rsid w:val="001B2246"/>
    <w:rsid w:val="001B2937"/>
    <w:rsid w:val="001B2AC0"/>
    <w:rsid w:val="001B2EAD"/>
    <w:rsid w:val="001B2FD9"/>
    <w:rsid w:val="001B30B0"/>
    <w:rsid w:val="001B3175"/>
    <w:rsid w:val="001B3273"/>
    <w:rsid w:val="001B35CF"/>
    <w:rsid w:val="001B365B"/>
    <w:rsid w:val="001B37B0"/>
    <w:rsid w:val="001B3851"/>
    <w:rsid w:val="001B3AA4"/>
    <w:rsid w:val="001B3D38"/>
    <w:rsid w:val="001B3E5F"/>
    <w:rsid w:val="001B41CB"/>
    <w:rsid w:val="001B4305"/>
    <w:rsid w:val="001B4422"/>
    <w:rsid w:val="001B4448"/>
    <w:rsid w:val="001B449F"/>
    <w:rsid w:val="001B464E"/>
    <w:rsid w:val="001B48D1"/>
    <w:rsid w:val="001B4A71"/>
    <w:rsid w:val="001B4B10"/>
    <w:rsid w:val="001B4BD5"/>
    <w:rsid w:val="001B4DAA"/>
    <w:rsid w:val="001B4FA5"/>
    <w:rsid w:val="001B4FEA"/>
    <w:rsid w:val="001B527D"/>
    <w:rsid w:val="001B5A7A"/>
    <w:rsid w:val="001B5BF3"/>
    <w:rsid w:val="001B63FF"/>
    <w:rsid w:val="001B6592"/>
    <w:rsid w:val="001B65B5"/>
    <w:rsid w:val="001B65FF"/>
    <w:rsid w:val="001B662B"/>
    <w:rsid w:val="001B669A"/>
    <w:rsid w:val="001B673A"/>
    <w:rsid w:val="001B6809"/>
    <w:rsid w:val="001B6DE4"/>
    <w:rsid w:val="001B7266"/>
    <w:rsid w:val="001B7324"/>
    <w:rsid w:val="001B75CA"/>
    <w:rsid w:val="001B780D"/>
    <w:rsid w:val="001B794E"/>
    <w:rsid w:val="001B7A49"/>
    <w:rsid w:val="001B7BB0"/>
    <w:rsid w:val="001C0078"/>
    <w:rsid w:val="001C0169"/>
    <w:rsid w:val="001C033A"/>
    <w:rsid w:val="001C0537"/>
    <w:rsid w:val="001C069E"/>
    <w:rsid w:val="001C08A2"/>
    <w:rsid w:val="001C093F"/>
    <w:rsid w:val="001C096A"/>
    <w:rsid w:val="001C0B02"/>
    <w:rsid w:val="001C0F9B"/>
    <w:rsid w:val="001C1609"/>
    <w:rsid w:val="001C16E9"/>
    <w:rsid w:val="001C1747"/>
    <w:rsid w:val="001C1938"/>
    <w:rsid w:val="001C2EDB"/>
    <w:rsid w:val="001C2EEC"/>
    <w:rsid w:val="001C37B6"/>
    <w:rsid w:val="001C386E"/>
    <w:rsid w:val="001C397B"/>
    <w:rsid w:val="001C399E"/>
    <w:rsid w:val="001C3C39"/>
    <w:rsid w:val="001C3CC8"/>
    <w:rsid w:val="001C41DB"/>
    <w:rsid w:val="001C464E"/>
    <w:rsid w:val="001C482D"/>
    <w:rsid w:val="001C4981"/>
    <w:rsid w:val="001C4E5E"/>
    <w:rsid w:val="001C50A8"/>
    <w:rsid w:val="001C515B"/>
    <w:rsid w:val="001C5769"/>
    <w:rsid w:val="001C581E"/>
    <w:rsid w:val="001C5AC5"/>
    <w:rsid w:val="001C5CAA"/>
    <w:rsid w:val="001C60B4"/>
    <w:rsid w:val="001C6315"/>
    <w:rsid w:val="001C68B6"/>
    <w:rsid w:val="001C6913"/>
    <w:rsid w:val="001C69AA"/>
    <w:rsid w:val="001C69BC"/>
    <w:rsid w:val="001C6B2D"/>
    <w:rsid w:val="001C6C81"/>
    <w:rsid w:val="001C74F6"/>
    <w:rsid w:val="001C7839"/>
    <w:rsid w:val="001C78F0"/>
    <w:rsid w:val="001C7A46"/>
    <w:rsid w:val="001C7E3E"/>
    <w:rsid w:val="001D00E3"/>
    <w:rsid w:val="001D0107"/>
    <w:rsid w:val="001D0348"/>
    <w:rsid w:val="001D03B2"/>
    <w:rsid w:val="001D08E6"/>
    <w:rsid w:val="001D0EB6"/>
    <w:rsid w:val="001D0F4F"/>
    <w:rsid w:val="001D1126"/>
    <w:rsid w:val="001D129F"/>
    <w:rsid w:val="001D1498"/>
    <w:rsid w:val="001D153C"/>
    <w:rsid w:val="001D17A5"/>
    <w:rsid w:val="001D17EA"/>
    <w:rsid w:val="001D1889"/>
    <w:rsid w:val="001D1A2A"/>
    <w:rsid w:val="001D1AAB"/>
    <w:rsid w:val="001D273E"/>
    <w:rsid w:val="001D2837"/>
    <w:rsid w:val="001D2B86"/>
    <w:rsid w:val="001D2E4C"/>
    <w:rsid w:val="001D2F6D"/>
    <w:rsid w:val="001D3255"/>
    <w:rsid w:val="001D3332"/>
    <w:rsid w:val="001D3ABF"/>
    <w:rsid w:val="001D3B7F"/>
    <w:rsid w:val="001D402B"/>
    <w:rsid w:val="001D4057"/>
    <w:rsid w:val="001D540A"/>
    <w:rsid w:val="001D54C1"/>
    <w:rsid w:val="001D5603"/>
    <w:rsid w:val="001D5908"/>
    <w:rsid w:val="001D5932"/>
    <w:rsid w:val="001D5951"/>
    <w:rsid w:val="001D5D99"/>
    <w:rsid w:val="001D6694"/>
    <w:rsid w:val="001D67F5"/>
    <w:rsid w:val="001D6BCD"/>
    <w:rsid w:val="001D6D09"/>
    <w:rsid w:val="001D713F"/>
    <w:rsid w:val="001D7367"/>
    <w:rsid w:val="001D7401"/>
    <w:rsid w:val="001D7613"/>
    <w:rsid w:val="001D769E"/>
    <w:rsid w:val="001D76B4"/>
    <w:rsid w:val="001D7AFC"/>
    <w:rsid w:val="001D7B7D"/>
    <w:rsid w:val="001D7E46"/>
    <w:rsid w:val="001D7E4B"/>
    <w:rsid w:val="001D7E62"/>
    <w:rsid w:val="001D7FA0"/>
    <w:rsid w:val="001E0107"/>
    <w:rsid w:val="001E01B0"/>
    <w:rsid w:val="001E02CA"/>
    <w:rsid w:val="001E0436"/>
    <w:rsid w:val="001E0B81"/>
    <w:rsid w:val="001E0C2D"/>
    <w:rsid w:val="001E0CE4"/>
    <w:rsid w:val="001E0F12"/>
    <w:rsid w:val="001E152F"/>
    <w:rsid w:val="001E1990"/>
    <w:rsid w:val="001E1A98"/>
    <w:rsid w:val="001E1B3B"/>
    <w:rsid w:val="001E1BB7"/>
    <w:rsid w:val="001E1E19"/>
    <w:rsid w:val="001E1E33"/>
    <w:rsid w:val="001E202D"/>
    <w:rsid w:val="001E2215"/>
    <w:rsid w:val="001E227F"/>
    <w:rsid w:val="001E2554"/>
    <w:rsid w:val="001E28CC"/>
    <w:rsid w:val="001E2A71"/>
    <w:rsid w:val="001E2AA5"/>
    <w:rsid w:val="001E2D31"/>
    <w:rsid w:val="001E375C"/>
    <w:rsid w:val="001E3E30"/>
    <w:rsid w:val="001E443F"/>
    <w:rsid w:val="001E4A7D"/>
    <w:rsid w:val="001E5258"/>
    <w:rsid w:val="001E5375"/>
    <w:rsid w:val="001E56F2"/>
    <w:rsid w:val="001E5746"/>
    <w:rsid w:val="001E57DD"/>
    <w:rsid w:val="001E5882"/>
    <w:rsid w:val="001E5A44"/>
    <w:rsid w:val="001E5C51"/>
    <w:rsid w:val="001E5C6A"/>
    <w:rsid w:val="001E5CC7"/>
    <w:rsid w:val="001E5DAD"/>
    <w:rsid w:val="001E5F30"/>
    <w:rsid w:val="001E5FE7"/>
    <w:rsid w:val="001E639B"/>
    <w:rsid w:val="001E6546"/>
    <w:rsid w:val="001E6A82"/>
    <w:rsid w:val="001E6B14"/>
    <w:rsid w:val="001E6B2F"/>
    <w:rsid w:val="001E6CAC"/>
    <w:rsid w:val="001E6D66"/>
    <w:rsid w:val="001E6FCD"/>
    <w:rsid w:val="001E728F"/>
    <w:rsid w:val="001E7640"/>
    <w:rsid w:val="001E7768"/>
    <w:rsid w:val="001E7EA2"/>
    <w:rsid w:val="001E7EF8"/>
    <w:rsid w:val="001F01C1"/>
    <w:rsid w:val="001F039D"/>
    <w:rsid w:val="001F0431"/>
    <w:rsid w:val="001F06A2"/>
    <w:rsid w:val="001F0905"/>
    <w:rsid w:val="001F0D44"/>
    <w:rsid w:val="001F0D5A"/>
    <w:rsid w:val="001F0DC8"/>
    <w:rsid w:val="001F1040"/>
    <w:rsid w:val="001F10B2"/>
    <w:rsid w:val="001F134A"/>
    <w:rsid w:val="001F1403"/>
    <w:rsid w:val="001F14E3"/>
    <w:rsid w:val="001F15E5"/>
    <w:rsid w:val="001F1823"/>
    <w:rsid w:val="001F1BD6"/>
    <w:rsid w:val="001F1C25"/>
    <w:rsid w:val="001F1C27"/>
    <w:rsid w:val="001F1D52"/>
    <w:rsid w:val="001F1FFC"/>
    <w:rsid w:val="001F201E"/>
    <w:rsid w:val="001F21BB"/>
    <w:rsid w:val="001F22E5"/>
    <w:rsid w:val="001F230F"/>
    <w:rsid w:val="001F247C"/>
    <w:rsid w:val="001F2658"/>
    <w:rsid w:val="001F2669"/>
    <w:rsid w:val="001F2812"/>
    <w:rsid w:val="001F291F"/>
    <w:rsid w:val="001F2BBE"/>
    <w:rsid w:val="001F2D69"/>
    <w:rsid w:val="001F2D86"/>
    <w:rsid w:val="001F33B1"/>
    <w:rsid w:val="001F3920"/>
    <w:rsid w:val="001F3C78"/>
    <w:rsid w:val="001F4037"/>
    <w:rsid w:val="001F424C"/>
    <w:rsid w:val="001F42DE"/>
    <w:rsid w:val="001F4352"/>
    <w:rsid w:val="001F4597"/>
    <w:rsid w:val="001F4781"/>
    <w:rsid w:val="001F4957"/>
    <w:rsid w:val="001F4AC6"/>
    <w:rsid w:val="001F5508"/>
    <w:rsid w:val="001F550F"/>
    <w:rsid w:val="001F568E"/>
    <w:rsid w:val="001F5BFA"/>
    <w:rsid w:val="001F5C3D"/>
    <w:rsid w:val="001F6649"/>
    <w:rsid w:val="001F6745"/>
    <w:rsid w:val="001F682F"/>
    <w:rsid w:val="001F688A"/>
    <w:rsid w:val="001F7136"/>
    <w:rsid w:val="001F72AE"/>
    <w:rsid w:val="001F75FA"/>
    <w:rsid w:val="001F7697"/>
    <w:rsid w:val="001F7A36"/>
    <w:rsid w:val="001F7FD4"/>
    <w:rsid w:val="0020064F"/>
    <w:rsid w:val="002007E4"/>
    <w:rsid w:val="00200963"/>
    <w:rsid w:val="00200E24"/>
    <w:rsid w:val="00200FE4"/>
    <w:rsid w:val="002011A8"/>
    <w:rsid w:val="0020120A"/>
    <w:rsid w:val="00201B5C"/>
    <w:rsid w:val="00201E00"/>
    <w:rsid w:val="002020D2"/>
    <w:rsid w:val="002027E8"/>
    <w:rsid w:val="00202A27"/>
    <w:rsid w:val="00202A61"/>
    <w:rsid w:val="00202FD6"/>
    <w:rsid w:val="00203050"/>
    <w:rsid w:val="002035A8"/>
    <w:rsid w:val="00203635"/>
    <w:rsid w:val="00203B9F"/>
    <w:rsid w:val="00204037"/>
    <w:rsid w:val="00204D7A"/>
    <w:rsid w:val="00205390"/>
    <w:rsid w:val="0020550E"/>
    <w:rsid w:val="00205770"/>
    <w:rsid w:val="002057C8"/>
    <w:rsid w:val="00205B2B"/>
    <w:rsid w:val="0020621F"/>
    <w:rsid w:val="0020626D"/>
    <w:rsid w:val="002066DE"/>
    <w:rsid w:val="0020690E"/>
    <w:rsid w:val="00206916"/>
    <w:rsid w:val="00206BD7"/>
    <w:rsid w:val="00206DBA"/>
    <w:rsid w:val="00206E1F"/>
    <w:rsid w:val="00206EFC"/>
    <w:rsid w:val="00206F14"/>
    <w:rsid w:val="0020743F"/>
    <w:rsid w:val="002074CB"/>
    <w:rsid w:val="00210089"/>
    <w:rsid w:val="00210746"/>
    <w:rsid w:val="0021078D"/>
    <w:rsid w:val="00210907"/>
    <w:rsid w:val="00210F45"/>
    <w:rsid w:val="0021112C"/>
    <w:rsid w:val="0021144C"/>
    <w:rsid w:val="0021145D"/>
    <w:rsid w:val="0021164C"/>
    <w:rsid w:val="00211990"/>
    <w:rsid w:val="00211CD0"/>
    <w:rsid w:val="00211D78"/>
    <w:rsid w:val="0021202D"/>
    <w:rsid w:val="002122C7"/>
    <w:rsid w:val="002122F4"/>
    <w:rsid w:val="002124C6"/>
    <w:rsid w:val="0021265A"/>
    <w:rsid w:val="0021287D"/>
    <w:rsid w:val="00212B58"/>
    <w:rsid w:val="00212B6C"/>
    <w:rsid w:val="00212D15"/>
    <w:rsid w:val="00212F23"/>
    <w:rsid w:val="00213094"/>
    <w:rsid w:val="0021327E"/>
    <w:rsid w:val="00213340"/>
    <w:rsid w:val="00213360"/>
    <w:rsid w:val="0021336C"/>
    <w:rsid w:val="002133CE"/>
    <w:rsid w:val="0021343B"/>
    <w:rsid w:val="002134EA"/>
    <w:rsid w:val="00213636"/>
    <w:rsid w:val="00213D82"/>
    <w:rsid w:val="00213FC2"/>
    <w:rsid w:val="002142CB"/>
    <w:rsid w:val="002146F5"/>
    <w:rsid w:val="002149ED"/>
    <w:rsid w:val="00215113"/>
    <w:rsid w:val="0021512E"/>
    <w:rsid w:val="0021522A"/>
    <w:rsid w:val="0021537E"/>
    <w:rsid w:val="00215409"/>
    <w:rsid w:val="00215513"/>
    <w:rsid w:val="002159CB"/>
    <w:rsid w:val="00215AF7"/>
    <w:rsid w:val="00215B4F"/>
    <w:rsid w:val="00215D94"/>
    <w:rsid w:val="00215EE3"/>
    <w:rsid w:val="0021668D"/>
    <w:rsid w:val="0021676F"/>
    <w:rsid w:val="00216BBD"/>
    <w:rsid w:val="00216FBE"/>
    <w:rsid w:val="00217439"/>
    <w:rsid w:val="002175D2"/>
    <w:rsid w:val="00217714"/>
    <w:rsid w:val="002177BB"/>
    <w:rsid w:val="0021784E"/>
    <w:rsid w:val="0021791A"/>
    <w:rsid w:val="002179BD"/>
    <w:rsid w:val="00217B6D"/>
    <w:rsid w:val="00217CD0"/>
    <w:rsid w:val="0022019B"/>
    <w:rsid w:val="002201DF"/>
    <w:rsid w:val="00220235"/>
    <w:rsid w:val="0022090C"/>
    <w:rsid w:val="00220B5A"/>
    <w:rsid w:val="00220DB5"/>
    <w:rsid w:val="00220E4B"/>
    <w:rsid w:val="00220E4C"/>
    <w:rsid w:val="00220F44"/>
    <w:rsid w:val="00220F51"/>
    <w:rsid w:val="00221318"/>
    <w:rsid w:val="002213CB"/>
    <w:rsid w:val="002217B8"/>
    <w:rsid w:val="00221AE4"/>
    <w:rsid w:val="00221B13"/>
    <w:rsid w:val="00221EB8"/>
    <w:rsid w:val="00221EE6"/>
    <w:rsid w:val="0022218E"/>
    <w:rsid w:val="002221E1"/>
    <w:rsid w:val="002225F1"/>
    <w:rsid w:val="002228AD"/>
    <w:rsid w:val="00222C23"/>
    <w:rsid w:val="00222FC0"/>
    <w:rsid w:val="00223169"/>
    <w:rsid w:val="002236D6"/>
    <w:rsid w:val="00223AEC"/>
    <w:rsid w:val="00223C26"/>
    <w:rsid w:val="002240DD"/>
    <w:rsid w:val="00224108"/>
    <w:rsid w:val="002249E5"/>
    <w:rsid w:val="00224A40"/>
    <w:rsid w:val="00224AEF"/>
    <w:rsid w:val="00224BB2"/>
    <w:rsid w:val="00224C4B"/>
    <w:rsid w:val="00224FDB"/>
    <w:rsid w:val="00224FE2"/>
    <w:rsid w:val="002250CC"/>
    <w:rsid w:val="00225AC4"/>
    <w:rsid w:val="00225AE9"/>
    <w:rsid w:val="00225B0D"/>
    <w:rsid w:val="00226281"/>
    <w:rsid w:val="00226A14"/>
    <w:rsid w:val="00226EF7"/>
    <w:rsid w:val="00226F9F"/>
    <w:rsid w:val="00227594"/>
    <w:rsid w:val="002276C4"/>
    <w:rsid w:val="00227D7E"/>
    <w:rsid w:val="00230193"/>
    <w:rsid w:val="002302F7"/>
    <w:rsid w:val="00230538"/>
    <w:rsid w:val="0023106D"/>
    <w:rsid w:val="0023137B"/>
    <w:rsid w:val="00231386"/>
    <w:rsid w:val="00231577"/>
    <w:rsid w:val="0023170A"/>
    <w:rsid w:val="00231755"/>
    <w:rsid w:val="002319C2"/>
    <w:rsid w:val="00231C47"/>
    <w:rsid w:val="00231C68"/>
    <w:rsid w:val="00231DCD"/>
    <w:rsid w:val="0023257C"/>
    <w:rsid w:val="00232594"/>
    <w:rsid w:val="00232A7C"/>
    <w:rsid w:val="00232D1A"/>
    <w:rsid w:val="00232D71"/>
    <w:rsid w:val="00232D76"/>
    <w:rsid w:val="00232F01"/>
    <w:rsid w:val="00232F4C"/>
    <w:rsid w:val="002334FE"/>
    <w:rsid w:val="002338AE"/>
    <w:rsid w:val="002338EB"/>
    <w:rsid w:val="00233993"/>
    <w:rsid w:val="0023426E"/>
    <w:rsid w:val="00234316"/>
    <w:rsid w:val="00234A60"/>
    <w:rsid w:val="00235028"/>
    <w:rsid w:val="00235057"/>
    <w:rsid w:val="002351CE"/>
    <w:rsid w:val="0023524C"/>
    <w:rsid w:val="0023550F"/>
    <w:rsid w:val="002355DC"/>
    <w:rsid w:val="00235742"/>
    <w:rsid w:val="002358ED"/>
    <w:rsid w:val="0023618C"/>
    <w:rsid w:val="00236BE7"/>
    <w:rsid w:val="00236F0E"/>
    <w:rsid w:val="00236FAF"/>
    <w:rsid w:val="00237155"/>
    <w:rsid w:val="00237248"/>
    <w:rsid w:val="002373AB"/>
    <w:rsid w:val="0023766D"/>
    <w:rsid w:val="002376FA"/>
    <w:rsid w:val="00237C00"/>
    <w:rsid w:val="00237D43"/>
    <w:rsid w:val="002400B3"/>
    <w:rsid w:val="0024020C"/>
    <w:rsid w:val="00240669"/>
    <w:rsid w:val="002408A4"/>
    <w:rsid w:val="00240A31"/>
    <w:rsid w:val="00240E33"/>
    <w:rsid w:val="00240EA8"/>
    <w:rsid w:val="00240F88"/>
    <w:rsid w:val="002410B8"/>
    <w:rsid w:val="002412E7"/>
    <w:rsid w:val="002413A3"/>
    <w:rsid w:val="0024151D"/>
    <w:rsid w:val="002418C4"/>
    <w:rsid w:val="00241F72"/>
    <w:rsid w:val="0024283A"/>
    <w:rsid w:val="00242A91"/>
    <w:rsid w:val="00242AB3"/>
    <w:rsid w:val="00242DC7"/>
    <w:rsid w:val="00242FF7"/>
    <w:rsid w:val="002437C0"/>
    <w:rsid w:val="002439BA"/>
    <w:rsid w:val="00243C19"/>
    <w:rsid w:val="00243C45"/>
    <w:rsid w:val="00243CF9"/>
    <w:rsid w:val="00243D06"/>
    <w:rsid w:val="00243F96"/>
    <w:rsid w:val="0024403A"/>
    <w:rsid w:val="00244652"/>
    <w:rsid w:val="0024465A"/>
    <w:rsid w:val="002446E0"/>
    <w:rsid w:val="002447CC"/>
    <w:rsid w:val="00244995"/>
    <w:rsid w:val="00244A83"/>
    <w:rsid w:val="00244F6B"/>
    <w:rsid w:val="00245320"/>
    <w:rsid w:val="00245395"/>
    <w:rsid w:val="0024545E"/>
    <w:rsid w:val="00245B0B"/>
    <w:rsid w:val="00245F17"/>
    <w:rsid w:val="002462E9"/>
    <w:rsid w:val="002463C6"/>
    <w:rsid w:val="002464D1"/>
    <w:rsid w:val="0024671D"/>
    <w:rsid w:val="00246E01"/>
    <w:rsid w:val="00246F8D"/>
    <w:rsid w:val="00247185"/>
    <w:rsid w:val="002471A6"/>
    <w:rsid w:val="00247542"/>
    <w:rsid w:val="00247E0E"/>
    <w:rsid w:val="00250423"/>
    <w:rsid w:val="002505FD"/>
    <w:rsid w:val="00250631"/>
    <w:rsid w:val="002509CE"/>
    <w:rsid w:val="002512AC"/>
    <w:rsid w:val="002514D9"/>
    <w:rsid w:val="00251558"/>
    <w:rsid w:val="0025164D"/>
    <w:rsid w:val="0025192D"/>
    <w:rsid w:val="00251A47"/>
    <w:rsid w:val="00251AF5"/>
    <w:rsid w:val="00251D05"/>
    <w:rsid w:val="00251FCF"/>
    <w:rsid w:val="0025205A"/>
    <w:rsid w:val="00252106"/>
    <w:rsid w:val="0025218D"/>
    <w:rsid w:val="00252269"/>
    <w:rsid w:val="00252647"/>
    <w:rsid w:val="00252BE3"/>
    <w:rsid w:val="00252BEB"/>
    <w:rsid w:val="00252DAD"/>
    <w:rsid w:val="00252E42"/>
    <w:rsid w:val="00252EE4"/>
    <w:rsid w:val="00253006"/>
    <w:rsid w:val="00253043"/>
    <w:rsid w:val="0025307A"/>
    <w:rsid w:val="002533AF"/>
    <w:rsid w:val="002534C4"/>
    <w:rsid w:val="002535B3"/>
    <w:rsid w:val="002535F0"/>
    <w:rsid w:val="002539B2"/>
    <w:rsid w:val="002539C6"/>
    <w:rsid w:val="00253B4E"/>
    <w:rsid w:val="00253D20"/>
    <w:rsid w:val="00253EE4"/>
    <w:rsid w:val="00254680"/>
    <w:rsid w:val="00254E86"/>
    <w:rsid w:val="00254F04"/>
    <w:rsid w:val="00254F83"/>
    <w:rsid w:val="00255336"/>
    <w:rsid w:val="00255462"/>
    <w:rsid w:val="0025563D"/>
    <w:rsid w:val="002556C3"/>
    <w:rsid w:val="00255917"/>
    <w:rsid w:val="0025599F"/>
    <w:rsid w:val="00255B6A"/>
    <w:rsid w:val="00255C1A"/>
    <w:rsid w:val="00256379"/>
    <w:rsid w:val="00256627"/>
    <w:rsid w:val="0025664C"/>
    <w:rsid w:val="002567CC"/>
    <w:rsid w:val="00256CA1"/>
    <w:rsid w:val="00256D76"/>
    <w:rsid w:val="002573C2"/>
    <w:rsid w:val="0025750C"/>
    <w:rsid w:val="0025752B"/>
    <w:rsid w:val="002576A1"/>
    <w:rsid w:val="0025788E"/>
    <w:rsid w:val="00257D72"/>
    <w:rsid w:val="00260104"/>
    <w:rsid w:val="002607D0"/>
    <w:rsid w:val="00260944"/>
    <w:rsid w:val="00260B39"/>
    <w:rsid w:val="00260DDC"/>
    <w:rsid w:val="00260EEE"/>
    <w:rsid w:val="00260FE0"/>
    <w:rsid w:val="002611D6"/>
    <w:rsid w:val="00261287"/>
    <w:rsid w:val="00261322"/>
    <w:rsid w:val="00261830"/>
    <w:rsid w:val="00261B80"/>
    <w:rsid w:val="00261BF4"/>
    <w:rsid w:val="00261D9B"/>
    <w:rsid w:val="00261F28"/>
    <w:rsid w:val="002620BB"/>
    <w:rsid w:val="0026222B"/>
    <w:rsid w:val="0026237C"/>
    <w:rsid w:val="00262AE2"/>
    <w:rsid w:val="00262F3A"/>
    <w:rsid w:val="002630C1"/>
    <w:rsid w:val="00263417"/>
    <w:rsid w:val="002636E3"/>
    <w:rsid w:val="0026384A"/>
    <w:rsid w:val="00263B06"/>
    <w:rsid w:val="00263B36"/>
    <w:rsid w:val="00263EE2"/>
    <w:rsid w:val="00263F3B"/>
    <w:rsid w:val="002641BE"/>
    <w:rsid w:val="00264206"/>
    <w:rsid w:val="0026443A"/>
    <w:rsid w:val="00264A7F"/>
    <w:rsid w:val="00264AA5"/>
    <w:rsid w:val="00264C18"/>
    <w:rsid w:val="00264C62"/>
    <w:rsid w:val="00264CC4"/>
    <w:rsid w:val="00264CE7"/>
    <w:rsid w:val="00264F8C"/>
    <w:rsid w:val="00264FA0"/>
    <w:rsid w:val="0026568E"/>
    <w:rsid w:val="00265963"/>
    <w:rsid w:val="00265D6A"/>
    <w:rsid w:val="0026612F"/>
    <w:rsid w:val="002662D6"/>
    <w:rsid w:val="00266595"/>
    <w:rsid w:val="00266681"/>
    <w:rsid w:val="002666D0"/>
    <w:rsid w:val="00266801"/>
    <w:rsid w:val="00266A66"/>
    <w:rsid w:val="00266E2A"/>
    <w:rsid w:val="00266FEA"/>
    <w:rsid w:val="002670A6"/>
    <w:rsid w:val="002670E0"/>
    <w:rsid w:val="00267139"/>
    <w:rsid w:val="00267493"/>
    <w:rsid w:val="002677F3"/>
    <w:rsid w:val="00267886"/>
    <w:rsid w:val="002678B7"/>
    <w:rsid w:val="002679C5"/>
    <w:rsid w:val="00267CA2"/>
    <w:rsid w:val="00267E6E"/>
    <w:rsid w:val="00267FD1"/>
    <w:rsid w:val="00267FE4"/>
    <w:rsid w:val="002701D5"/>
    <w:rsid w:val="002708BE"/>
    <w:rsid w:val="00270A4D"/>
    <w:rsid w:val="00270D22"/>
    <w:rsid w:val="00271062"/>
    <w:rsid w:val="002714D1"/>
    <w:rsid w:val="00271519"/>
    <w:rsid w:val="00271590"/>
    <w:rsid w:val="002715D5"/>
    <w:rsid w:val="00271785"/>
    <w:rsid w:val="00271968"/>
    <w:rsid w:val="00271A55"/>
    <w:rsid w:val="00271AE1"/>
    <w:rsid w:val="00271B21"/>
    <w:rsid w:val="00271C4D"/>
    <w:rsid w:val="00271DE4"/>
    <w:rsid w:val="00271DF0"/>
    <w:rsid w:val="00271F02"/>
    <w:rsid w:val="00272549"/>
    <w:rsid w:val="00272BF1"/>
    <w:rsid w:val="00272D23"/>
    <w:rsid w:val="00272FF8"/>
    <w:rsid w:val="002730C4"/>
    <w:rsid w:val="0027358C"/>
    <w:rsid w:val="00273909"/>
    <w:rsid w:val="00273AA3"/>
    <w:rsid w:val="00273AC6"/>
    <w:rsid w:val="00273B31"/>
    <w:rsid w:val="00273CB3"/>
    <w:rsid w:val="00273DC4"/>
    <w:rsid w:val="002743A3"/>
    <w:rsid w:val="002744D7"/>
    <w:rsid w:val="002745AD"/>
    <w:rsid w:val="0027471C"/>
    <w:rsid w:val="00274A5A"/>
    <w:rsid w:val="00274D13"/>
    <w:rsid w:val="00274E47"/>
    <w:rsid w:val="00274F6C"/>
    <w:rsid w:val="00274FD1"/>
    <w:rsid w:val="002750A0"/>
    <w:rsid w:val="002750A5"/>
    <w:rsid w:val="0027519E"/>
    <w:rsid w:val="0027576C"/>
    <w:rsid w:val="0027580A"/>
    <w:rsid w:val="00275CB8"/>
    <w:rsid w:val="00275E94"/>
    <w:rsid w:val="00275EE0"/>
    <w:rsid w:val="00275F0C"/>
    <w:rsid w:val="002760A1"/>
    <w:rsid w:val="00276171"/>
    <w:rsid w:val="002761F2"/>
    <w:rsid w:val="002763BF"/>
    <w:rsid w:val="002766A5"/>
    <w:rsid w:val="0027681E"/>
    <w:rsid w:val="00276C0A"/>
    <w:rsid w:val="00276D75"/>
    <w:rsid w:val="00276ED8"/>
    <w:rsid w:val="00276EE5"/>
    <w:rsid w:val="00276F2B"/>
    <w:rsid w:val="00276F9E"/>
    <w:rsid w:val="00277145"/>
    <w:rsid w:val="002773FE"/>
    <w:rsid w:val="00277529"/>
    <w:rsid w:val="00277634"/>
    <w:rsid w:val="002776E6"/>
    <w:rsid w:val="002779E4"/>
    <w:rsid w:val="00277C00"/>
    <w:rsid w:val="00277D29"/>
    <w:rsid w:val="002804C5"/>
    <w:rsid w:val="00280689"/>
    <w:rsid w:val="0028094E"/>
    <w:rsid w:val="00280ADF"/>
    <w:rsid w:val="002811ED"/>
    <w:rsid w:val="0028121B"/>
    <w:rsid w:val="00281256"/>
    <w:rsid w:val="00281350"/>
    <w:rsid w:val="002815B1"/>
    <w:rsid w:val="00281630"/>
    <w:rsid w:val="00281940"/>
    <w:rsid w:val="002819A0"/>
    <w:rsid w:val="00281C38"/>
    <w:rsid w:val="00281D25"/>
    <w:rsid w:val="00281FAF"/>
    <w:rsid w:val="00282357"/>
    <w:rsid w:val="00282436"/>
    <w:rsid w:val="00282582"/>
    <w:rsid w:val="0028259D"/>
    <w:rsid w:val="00282A81"/>
    <w:rsid w:val="00282A8C"/>
    <w:rsid w:val="00282C8A"/>
    <w:rsid w:val="00282FA3"/>
    <w:rsid w:val="00282FC7"/>
    <w:rsid w:val="00282FF5"/>
    <w:rsid w:val="0028306D"/>
    <w:rsid w:val="002832BE"/>
    <w:rsid w:val="002832BF"/>
    <w:rsid w:val="002837CB"/>
    <w:rsid w:val="00283AA6"/>
    <w:rsid w:val="00284380"/>
    <w:rsid w:val="00284399"/>
    <w:rsid w:val="002846F8"/>
    <w:rsid w:val="00284905"/>
    <w:rsid w:val="00284A9A"/>
    <w:rsid w:val="00284CB4"/>
    <w:rsid w:val="00284D2E"/>
    <w:rsid w:val="00284E92"/>
    <w:rsid w:val="00284F00"/>
    <w:rsid w:val="00284FE0"/>
    <w:rsid w:val="00285068"/>
    <w:rsid w:val="002853FD"/>
    <w:rsid w:val="00285500"/>
    <w:rsid w:val="002855E9"/>
    <w:rsid w:val="0028564B"/>
    <w:rsid w:val="0028592F"/>
    <w:rsid w:val="00285C25"/>
    <w:rsid w:val="0028601A"/>
    <w:rsid w:val="00286180"/>
    <w:rsid w:val="002864D1"/>
    <w:rsid w:val="00286617"/>
    <w:rsid w:val="00286671"/>
    <w:rsid w:val="002866E1"/>
    <w:rsid w:val="00286715"/>
    <w:rsid w:val="0028684E"/>
    <w:rsid w:val="00286946"/>
    <w:rsid w:val="00286E90"/>
    <w:rsid w:val="0028713C"/>
    <w:rsid w:val="002877C5"/>
    <w:rsid w:val="002878B9"/>
    <w:rsid w:val="002879DF"/>
    <w:rsid w:val="00287A16"/>
    <w:rsid w:val="00287AF6"/>
    <w:rsid w:val="00287F3A"/>
    <w:rsid w:val="002903DD"/>
    <w:rsid w:val="00290531"/>
    <w:rsid w:val="0029054D"/>
    <w:rsid w:val="002907BA"/>
    <w:rsid w:val="002908F7"/>
    <w:rsid w:val="00290A72"/>
    <w:rsid w:val="00290A8F"/>
    <w:rsid w:val="00290DDB"/>
    <w:rsid w:val="00291383"/>
    <w:rsid w:val="002913DB"/>
    <w:rsid w:val="00291640"/>
    <w:rsid w:val="00291688"/>
    <w:rsid w:val="002916FD"/>
    <w:rsid w:val="00291752"/>
    <w:rsid w:val="00291E58"/>
    <w:rsid w:val="00291F20"/>
    <w:rsid w:val="00291F3A"/>
    <w:rsid w:val="00291F4C"/>
    <w:rsid w:val="0029219E"/>
    <w:rsid w:val="002923B6"/>
    <w:rsid w:val="0029260A"/>
    <w:rsid w:val="002928E5"/>
    <w:rsid w:val="00292BCE"/>
    <w:rsid w:val="00292D7E"/>
    <w:rsid w:val="00293041"/>
    <w:rsid w:val="0029317D"/>
    <w:rsid w:val="0029359E"/>
    <w:rsid w:val="0029360A"/>
    <w:rsid w:val="00293641"/>
    <w:rsid w:val="00293706"/>
    <w:rsid w:val="00293747"/>
    <w:rsid w:val="00293EDC"/>
    <w:rsid w:val="00293EFE"/>
    <w:rsid w:val="00293F5B"/>
    <w:rsid w:val="002941C6"/>
    <w:rsid w:val="002942E5"/>
    <w:rsid w:val="002944E8"/>
    <w:rsid w:val="00294520"/>
    <w:rsid w:val="00294675"/>
    <w:rsid w:val="002946FB"/>
    <w:rsid w:val="0029489F"/>
    <w:rsid w:val="00294959"/>
    <w:rsid w:val="0029496A"/>
    <w:rsid w:val="00294998"/>
    <w:rsid w:val="002949E2"/>
    <w:rsid w:val="00294C8E"/>
    <w:rsid w:val="00294FA7"/>
    <w:rsid w:val="00295313"/>
    <w:rsid w:val="002953FB"/>
    <w:rsid w:val="0029553B"/>
    <w:rsid w:val="00295584"/>
    <w:rsid w:val="002959DF"/>
    <w:rsid w:val="00295BAB"/>
    <w:rsid w:val="00295BE5"/>
    <w:rsid w:val="0029672F"/>
    <w:rsid w:val="00296DEF"/>
    <w:rsid w:val="00296E18"/>
    <w:rsid w:val="0029712D"/>
    <w:rsid w:val="0029746D"/>
    <w:rsid w:val="0029757F"/>
    <w:rsid w:val="002975B1"/>
    <w:rsid w:val="002979C1"/>
    <w:rsid w:val="002A0193"/>
    <w:rsid w:val="002A0748"/>
    <w:rsid w:val="002A0AEF"/>
    <w:rsid w:val="002A0D70"/>
    <w:rsid w:val="002A0DDA"/>
    <w:rsid w:val="002A0F55"/>
    <w:rsid w:val="002A158A"/>
    <w:rsid w:val="002A19CE"/>
    <w:rsid w:val="002A19FB"/>
    <w:rsid w:val="002A1C44"/>
    <w:rsid w:val="002A1D27"/>
    <w:rsid w:val="002A1F25"/>
    <w:rsid w:val="002A29B6"/>
    <w:rsid w:val="002A2F3E"/>
    <w:rsid w:val="002A300E"/>
    <w:rsid w:val="002A3079"/>
    <w:rsid w:val="002A30DA"/>
    <w:rsid w:val="002A328D"/>
    <w:rsid w:val="002A38DB"/>
    <w:rsid w:val="002A3BB4"/>
    <w:rsid w:val="002A3C96"/>
    <w:rsid w:val="002A3E96"/>
    <w:rsid w:val="002A3ED9"/>
    <w:rsid w:val="002A4267"/>
    <w:rsid w:val="002A447F"/>
    <w:rsid w:val="002A4561"/>
    <w:rsid w:val="002A4795"/>
    <w:rsid w:val="002A47F8"/>
    <w:rsid w:val="002A5020"/>
    <w:rsid w:val="002A5158"/>
    <w:rsid w:val="002A560C"/>
    <w:rsid w:val="002A58AA"/>
    <w:rsid w:val="002A5908"/>
    <w:rsid w:val="002A606B"/>
    <w:rsid w:val="002A62A4"/>
    <w:rsid w:val="002A6717"/>
    <w:rsid w:val="002A6930"/>
    <w:rsid w:val="002A6CAE"/>
    <w:rsid w:val="002A6CDA"/>
    <w:rsid w:val="002A70A4"/>
    <w:rsid w:val="002A7194"/>
    <w:rsid w:val="002A727B"/>
    <w:rsid w:val="002A7538"/>
    <w:rsid w:val="002A7552"/>
    <w:rsid w:val="002A797E"/>
    <w:rsid w:val="002A7D38"/>
    <w:rsid w:val="002A7DF3"/>
    <w:rsid w:val="002A7EF5"/>
    <w:rsid w:val="002B02DA"/>
    <w:rsid w:val="002B0364"/>
    <w:rsid w:val="002B0420"/>
    <w:rsid w:val="002B072F"/>
    <w:rsid w:val="002B07A7"/>
    <w:rsid w:val="002B0A34"/>
    <w:rsid w:val="002B0B2F"/>
    <w:rsid w:val="002B0CAE"/>
    <w:rsid w:val="002B0CDA"/>
    <w:rsid w:val="002B0F0E"/>
    <w:rsid w:val="002B111D"/>
    <w:rsid w:val="002B14C9"/>
    <w:rsid w:val="002B1611"/>
    <w:rsid w:val="002B1BCE"/>
    <w:rsid w:val="002B1C21"/>
    <w:rsid w:val="002B2794"/>
    <w:rsid w:val="002B2914"/>
    <w:rsid w:val="002B2945"/>
    <w:rsid w:val="002B2B1B"/>
    <w:rsid w:val="002B2BB3"/>
    <w:rsid w:val="002B2C78"/>
    <w:rsid w:val="002B2D14"/>
    <w:rsid w:val="002B2D33"/>
    <w:rsid w:val="002B2EC9"/>
    <w:rsid w:val="002B34C7"/>
    <w:rsid w:val="002B3695"/>
    <w:rsid w:val="002B3781"/>
    <w:rsid w:val="002B3835"/>
    <w:rsid w:val="002B3BAA"/>
    <w:rsid w:val="002B3E0E"/>
    <w:rsid w:val="002B410B"/>
    <w:rsid w:val="002B42BF"/>
    <w:rsid w:val="002B4834"/>
    <w:rsid w:val="002B48DF"/>
    <w:rsid w:val="002B4A57"/>
    <w:rsid w:val="002B4EEE"/>
    <w:rsid w:val="002B5215"/>
    <w:rsid w:val="002B54DB"/>
    <w:rsid w:val="002B551D"/>
    <w:rsid w:val="002B5729"/>
    <w:rsid w:val="002B580B"/>
    <w:rsid w:val="002B5967"/>
    <w:rsid w:val="002B5CA4"/>
    <w:rsid w:val="002B5F36"/>
    <w:rsid w:val="002B6141"/>
    <w:rsid w:val="002B6374"/>
    <w:rsid w:val="002B6462"/>
    <w:rsid w:val="002B6464"/>
    <w:rsid w:val="002B6741"/>
    <w:rsid w:val="002B674C"/>
    <w:rsid w:val="002B69B2"/>
    <w:rsid w:val="002B6E77"/>
    <w:rsid w:val="002B6FCE"/>
    <w:rsid w:val="002B7545"/>
    <w:rsid w:val="002B793F"/>
    <w:rsid w:val="002B7D76"/>
    <w:rsid w:val="002B7F7C"/>
    <w:rsid w:val="002C023A"/>
    <w:rsid w:val="002C034C"/>
    <w:rsid w:val="002C0826"/>
    <w:rsid w:val="002C089A"/>
    <w:rsid w:val="002C09EF"/>
    <w:rsid w:val="002C0B03"/>
    <w:rsid w:val="002C0C67"/>
    <w:rsid w:val="002C0D55"/>
    <w:rsid w:val="002C0EAB"/>
    <w:rsid w:val="002C104D"/>
    <w:rsid w:val="002C111F"/>
    <w:rsid w:val="002C117C"/>
    <w:rsid w:val="002C1404"/>
    <w:rsid w:val="002C1664"/>
    <w:rsid w:val="002C1F1F"/>
    <w:rsid w:val="002C20E6"/>
    <w:rsid w:val="002C26BB"/>
    <w:rsid w:val="002C26EF"/>
    <w:rsid w:val="002C282D"/>
    <w:rsid w:val="002C2968"/>
    <w:rsid w:val="002C29DA"/>
    <w:rsid w:val="002C2DCC"/>
    <w:rsid w:val="002C2FA7"/>
    <w:rsid w:val="002C2FE4"/>
    <w:rsid w:val="002C3104"/>
    <w:rsid w:val="002C3270"/>
    <w:rsid w:val="002C335B"/>
    <w:rsid w:val="002C3472"/>
    <w:rsid w:val="002C359B"/>
    <w:rsid w:val="002C3671"/>
    <w:rsid w:val="002C37B5"/>
    <w:rsid w:val="002C3949"/>
    <w:rsid w:val="002C3AF2"/>
    <w:rsid w:val="002C3DD6"/>
    <w:rsid w:val="002C3F3A"/>
    <w:rsid w:val="002C3FB4"/>
    <w:rsid w:val="002C3FFE"/>
    <w:rsid w:val="002C4307"/>
    <w:rsid w:val="002C44F0"/>
    <w:rsid w:val="002C47C4"/>
    <w:rsid w:val="002C4ADA"/>
    <w:rsid w:val="002C4D87"/>
    <w:rsid w:val="002C4DA3"/>
    <w:rsid w:val="002C5460"/>
    <w:rsid w:val="002C5899"/>
    <w:rsid w:val="002C5943"/>
    <w:rsid w:val="002C597B"/>
    <w:rsid w:val="002C59FD"/>
    <w:rsid w:val="002C5BFB"/>
    <w:rsid w:val="002C5C6E"/>
    <w:rsid w:val="002C5C7A"/>
    <w:rsid w:val="002C6062"/>
    <w:rsid w:val="002C6178"/>
    <w:rsid w:val="002C6574"/>
    <w:rsid w:val="002C65C5"/>
    <w:rsid w:val="002C65D9"/>
    <w:rsid w:val="002C66C3"/>
    <w:rsid w:val="002C6827"/>
    <w:rsid w:val="002C69F3"/>
    <w:rsid w:val="002C6A38"/>
    <w:rsid w:val="002C7131"/>
    <w:rsid w:val="002C75C7"/>
    <w:rsid w:val="002C7ABE"/>
    <w:rsid w:val="002C7B0C"/>
    <w:rsid w:val="002C7BB3"/>
    <w:rsid w:val="002C7EDD"/>
    <w:rsid w:val="002D0045"/>
    <w:rsid w:val="002D010E"/>
    <w:rsid w:val="002D0418"/>
    <w:rsid w:val="002D04CB"/>
    <w:rsid w:val="002D056D"/>
    <w:rsid w:val="002D07E9"/>
    <w:rsid w:val="002D096C"/>
    <w:rsid w:val="002D0987"/>
    <w:rsid w:val="002D09F2"/>
    <w:rsid w:val="002D0CD5"/>
    <w:rsid w:val="002D1396"/>
    <w:rsid w:val="002D145D"/>
    <w:rsid w:val="002D1586"/>
    <w:rsid w:val="002D15D4"/>
    <w:rsid w:val="002D164C"/>
    <w:rsid w:val="002D16F2"/>
    <w:rsid w:val="002D173D"/>
    <w:rsid w:val="002D1C7C"/>
    <w:rsid w:val="002D1F16"/>
    <w:rsid w:val="002D205A"/>
    <w:rsid w:val="002D206C"/>
    <w:rsid w:val="002D207B"/>
    <w:rsid w:val="002D23BC"/>
    <w:rsid w:val="002D269E"/>
    <w:rsid w:val="002D2DA0"/>
    <w:rsid w:val="002D30C6"/>
    <w:rsid w:val="002D30F6"/>
    <w:rsid w:val="002D3109"/>
    <w:rsid w:val="002D327B"/>
    <w:rsid w:val="002D341E"/>
    <w:rsid w:val="002D34AF"/>
    <w:rsid w:val="002D3704"/>
    <w:rsid w:val="002D3799"/>
    <w:rsid w:val="002D388D"/>
    <w:rsid w:val="002D3FAC"/>
    <w:rsid w:val="002D422B"/>
    <w:rsid w:val="002D4327"/>
    <w:rsid w:val="002D43FA"/>
    <w:rsid w:val="002D4656"/>
    <w:rsid w:val="002D4B11"/>
    <w:rsid w:val="002D50D3"/>
    <w:rsid w:val="002D5152"/>
    <w:rsid w:val="002D5C5D"/>
    <w:rsid w:val="002D63CE"/>
    <w:rsid w:val="002D6482"/>
    <w:rsid w:val="002D6836"/>
    <w:rsid w:val="002D6978"/>
    <w:rsid w:val="002D6AFD"/>
    <w:rsid w:val="002D6FB0"/>
    <w:rsid w:val="002D7384"/>
    <w:rsid w:val="002D7651"/>
    <w:rsid w:val="002D7AA5"/>
    <w:rsid w:val="002D7FA1"/>
    <w:rsid w:val="002E053F"/>
    <w:rsid w:val="002E0687"/>
    <w:rsid w:val="002E07C6"/>
    <w:rsid w:val="002E0EFB"/>
    <w:rsid w:val="002E0FE2"/>
    <w:rsid w:val="002E1039"/>
    <w:rsid w:val="002E11B9"/>
    <w:rsid w:val="002E123D"/>
    <w:rsid w:val="002E16A1"/>
    <w:rsid w:val="002E18BB"/>
    <w:rsid w:val="002E1C4B"/>
    <w:rsid w:val="002E1CA6"/>
    <w:rsid w:val="002E1E26"/>
    <w:rsid w:val="002E1E54"/>
    <w:rsid w:val="002E1E9A"/>
    <w:rsid w:val="002E1F8F"/>
    <w:rsid w:val="002E218F"/>
    <w:rsid w:val="002E2214"/>
    <w:rsid w:val="002E23CC"/>
    <w:rsid w:val="002E2545"/>
    <w:rsid w:val="002E2707"/>
    <w:rsid w:val="002E273F"/>
    <w:rsid w:val="002E2783"/>
    <w:rsid w:val="002E2D9E"/>
    <w:rsid w:val="002E324D"/>
    <w:rsid w:val="002E3648"/>
    <w:rsid w:val="002E3680"/>
    <w:rsid w:val="002E36BD"/>
    <w:rsid w:val="002E397B"/>
    <w:rsid w:val="002E3AEB"/>
    <w:rsid w:val="002E3B0A"/>
    <w:rsid w:val="002E3C9A"/>
    <w:rsid w:val="002E3FF2"/>
    <w:rsid w:val="002E4199"/>
    <w:rsid w:val="002E41C4"/>
    <w:rsid w:val="002E41ED"/>
    <w:rsid w:val="002E445F"/>
    <w:rsid w:val="002E4694"/>
    <w:rsid w:val="002E47B5"/>
    <w:rsid w:val="002E4920"/>
    <w:rsid w:val="002E4B43"/>
    <w:rsid w:val="002E4B5E"/>
    <w:rsid w:val="002E4B84"/>
    <w:rsid w:val="002E508E"/>
    <w:rsid w:val="002E5250"/>
    <w:rsid w:val="002E5304"/>
    <w:rsid w:val="002E5461"/>
    <w:rsid w:val="002E5594"/>
    <w:rsid w:val="002E578B"/>
    <w:rsid w:val="002E5826"/>
    <w:rsid w:val="002E59C5"/>
    <w:rsid w:val="002E5D6B"/>
    <w:rsid w:val="002E60C3"/>
    <w:rsid w:val="002E6263"/>
    <w:rsid w:val="002E6346"/>
    <w:rsid w:val="002E64C7"/>
    <w:rsid w:val="002E6544"/>
    <w:rsid w:val="002E654A"/>
    <w:rsid w:val="002E66E8"/>
    <w:rsid w:val="002E670A"/>
    <w:rsid w:val="002E691B"/>
    <w:rsid w:val="002E69B6"/>
    <w:rsid w:val="002E6A27"/>
    <w:rsid w:val="002E6A2B"/>
    <w:rsid w:val="002E6A4B"/>
    <w:rsid w:val="002E6CD8"/>
    <w:rsid w:val="002E6D2A"/>
    <w:rsid w:val="002E6E07"/>
    <w:rsid w:val="002E70AC"/>
    <w:rsid w:val="002E7253"/>
    <w:rsid w:val="002E7D41"/>
    <w:rsid w:val="002E7E35"/>
    <w:rsid w:val="002F004E"/>
    <w:rsid w:val="002F04F3"/>
    <w:rsid w:val="002F0669"/>
    <w:rsid w:val="002F0A1F"/>
    <w:rsid w:val="002F0B9F"/>
    <w:rsid w:val="002F0DAB"/>
    <w:rsid w:val="002F0EE7"/>
    <w:rsid w:val="002F1054"/>
    <w:rsid w:val="002F12B4"/>
    <w:rsid w:val="002F158C"/>
    <w:rsid w:val="002F169C"/>
    <w:rsid w:val="002F17CD"/>
    <w:rsid w:val="002F182A"/>
    <w:rsid w:val="002F1CCE"/>
    <w:rsid w:val="002F21FB"/>
    <w:rsid w:val="002F23A9"/>
    <w:rsid w:val="002F272C"/>
    <w:rsid w:val="002F2991"/>
    <w:rsid w:val="002F2AD0"/>
    <w:rsid w:val="002F2BBB"/>
    <w:rsid w:val="002F2D0E"/>
    <w:rsid w:val="002F2E2C"/>
    <w:rsid w:val="002F3398"/>
    <w:rsid w:val="002F3CA8"/>
    <w:rsid w:val="002F3CC7"/>
    <w:rsid w:val="002F3DF0"/>
    <w:rsid w:val="002F41FD"/>
    <w:rsid w:val="002F4488"/>
    <w:rsid w:val="002F4688"/>
    <w:rsid w:val="002F48D2"/>
    <w:rsid w:val="002F4DCB"/>
    <w:rsid w:val="002F4E28"/>
    <w:rsid w:val="002F53BB"/>
    <w:rsid w:val="002F5436"/>
    <w:rsid w:val="002F545B"/>
    <w:rsid w:val="002F5954"/>
    <w:rsid w:val="002F5C8B"/>
    <w:rsid w:val="002F6148"/>
    <w:rsid w:val="002F6535"/>
    <w:rsid w:val="002F686A"/>
    <w:rsid w:val="002F6E5F"/>
    <w:rsid w:val="002F6F0F"/>
    <w:rsid w:val="002F70A4"/>
    <w:rsid w:val="002F7266"/>
    <w:rsid w:val="002F76AD"/>
    <w:rsid w:val="002F78FE"/>
    <w:rsid w:val="002F7EC6"/>
    <w:rsid w:val="00300449"/>
    <w:rsid w:val="00300A58"/>
    <w:rsid w:val="00300DA1"/>
    <w:rsid w:val="00300E04"/>
    <w:rsid w:val="00300FD3"/>
    <w:rsid w:val="003012D5"/>
    <w:rsid w:val="003013DF"/>
    <w:rsid w:val="003016DF"/>
    <w:rsid w:val="0030195D"/>
    <w:rsid w:val="00301A64"/>
    <w:rsid w:val="00301B7C"/>
    <w:rsid w:val="00301BA2"/>
    <w:rsid w:val="00301BA3"/>
    <w:rsid w:val="00301C45"/>
    <w:rsid w:val="00301C87"/>
    <w:rsid w:val="00301F08"/>
    <w:rsid w:val="003021AC"/>
    <w:rsid w:val="00302233"/>
    <w:rsid w:val="00302816"/>
    <w:rsid w:val="00302A31"/>
    <w:rsid w:val="00303D2C"/>
    <w:rsid w:val="00303D9F"/>
    <w:rsid w:val="00303E5A"/>
    <w:rsid w:val="003045DB"/>
    <w:rsid w:val="0030471C"/>
    <w:rsid w:val="00304871"/>
    <w:rsid w:val="00304887"/>
    <w:rsid w:val="0030490B"/>
    <w:rsid w:val="00304C33"/>
    <w:rsid w:val="00304CBB"/>
    <w:rsid w:val="00304D2A"/>
    <w:rsid w:val="00304D37"/>
    <w:rsid w:val="00305069"/>
    <w:rsid w:val="0030547A"/>
    <w:rsid w:val="00305680"/>
    <w:rsid w:val="003058C8"/>
    <w:rsid w:val="003059D7"/>
    <w:rsid w:val="00305B63"/>
    <w:rsid w:val="00305DE2"/>
    <w:rsid w:val="0030619E"/>
    <w:rsid w:val="00306571"/>
    <w:rsid w:val="00306591"/>
    <w:rsid w:val="003067CD"/>
    <w:rsid w:val="00306A2A"/>
    <w:rsid w:val="00306D1F"/>
    <w:rsid w:val="00306F3C"/>
    <w:rsid w:val="00307835"/>
    <w:rsid w:val="00307F4A"/>
    <w:rsid w:val="00310368"/>
    <w:rsid w:val="003104B4"/>
    <w:rsid w:val="0031082F"/>
    <w:rsid w:val="0031098F"/>
    <w:rsid w:val="00310CA5"/>
    <w:rsid w:val="00310D95"/>
    <w:rsid w:val="0031107D"/>
    <w:rsid w:val="003115AF"/>
    <w:rsid w:val="00311886"/>
    <w:rsid w:val="00311C01"/>
    <w:rsid w:val="00311C08"/>
    <w:rsid w:val="00311C74"/>
    <w:rsid w:val="00311E2A"/>
    <w:rsid w:val="003120C1"/>
    <w:rsid w:val="003121E9"/>
    <w:rsid w:val="0031221A"/>
    <w:rsid w:val="00312448"/>
    <w:rsid w:val="00312705"/>
    <w:rsid w:val="003128A1"/>
    <w:rsid w:val="00312C07"/>
    <w:rsid w:val="00312F0E"/>
    <w:rsid w:val="00313335"/>
    <w:rsid w:val="0031352A"/>
    <w:rsid w:val="003136E0"/>
    <w:rsid w:val="00313761"/>
    <w:rsid w:val="0031386B"/>
    <w:rsid w:val="00313956"/>
    <w:rsid w:val="00313E67"/>
    <w:rsid w:val="00314145"/>
    <w:rsid w:val="00314611"/>
    <w:rsid w:val="0031494D"/>
    <w:rsid w:val="00314A2B"/>
    <w:rsid w:val="00314F4D"/>
    <w:rsid w:val="003150D0"/>
    <w:rsid w:val="003152C3"/>
    <w:rsid w:val="0031557E"/>
    <w:rsid w:val="003156E2"/>
    <w:rsid w:val="0031585A"/>
    <w:rsid w:val="00315A88"/>
    <w:rsid w:val="00315B88"/>
    <w:rsid w:val="00315C3E"/>
    <w:rsid w:val="00315D26"/>
    <w:rsid w:val="00316271"/>
    <w:rsid w:val="0031681A"/>
    <w:rsid w:val="0031686F"/>
    <w:rsid w:val="003168AE"/>
    <w:rsid w:val="00316A5F"/>
    <w:rsid w:val="00316D7B"/>
    <w:rsid w:val="00317197"/>
    <w:rsid w:val="003177CF"/>
    <w:rsid w:val="00317B0E"/>
    <w:rsid w:val="00317BF2"/>
    <w:rsid w:val="00317CE4"/>
    <w:rsid w:val="00317ED0"/>
    <w:rsid w:val="00320167"/>
    <w:rsid w:val="003201E8"/>
    <w:rsid w:val="00320235"/>
    <w:rsid w:val="003204AA"/>
    <w:rsid w:val="00320609"/>
    <w:rsid w:val="0032067F"/>
    <w:rsid w:val="00320786"/>
    <w:rsid w:val="00320877"/>
    <w:rsid w:val="00320883"/>
    <w:rsid w:val="00320980"/>
    <w:rsid w:val="00320A90"/>
    <w:rsid w:val="00320C21"/>
    <w:rsid w:val="003211D3"/>
    <w:rsid w:val="0032128B"/>
    <w:rsid w:val="0032138B"/>
    <w:rsid w:val="0032161D"/>
    <w:rsid w:val="00321678"/>
    <w:rsid w:val="003216C4"/>
    <w:rsid w:val="003219CA"/>
    <w:rsid w:val="00321A2E"/>
    <w:rsid w:val="00321F89"/>
    <w:rsid w:val="00321FCB"/>
    <w:rsid w:val="00322029"/>
    <w:rsid w:val="00322496"/>
    <w:rsid w:val="003224C8"/>
    <w:rsid w:val="003225C1"/>
    <w:rsid w:val="00322830"/>
    <w:rsid w:val="003228F0"/>
    <w:rsid w:val="0032299E"/>
    <w:rsid w:val="003229EE"/>
    <w:rsid w:val="00322AE5"/>
    <w:rsid w:val="00322FF8"/>
    <w:rsid w:val="00323274"/>
    <w:rsid w:val="00323296"/>
    <w:rsid w:val="0032372C"/>
    <w:rsid w:val="0032392D"/>
    <w:rsid w:val="003239F2"/>
    <w:rsid w:val="00323E6F"/>
    <w:rsid w:val="00323E9F"/>
    <w:rsid w:val="00324055"/>
    <w:rsid w:val="003246BD"/>
    <w:rsid w:val="00324722"/>
    <w:rsid w:val="0032475E"/>
    <w:rsid w:val="00324A47"/>
    <w:rsid w:val="00324CC9"/>
    <w:rsid w:val="00324E94"/>
    <w:rsid w:val="00324EF1"/>
    <w:rsid w:val="00324F1D"/>
    <w:rsid w:val="00325002"/>
    <w:rsid w:val="003251F1"/>
    <w:rsid w:val="00325245"/>
    <w:rsid w:val="00325363"/>
    <w:rsid w:val="00325395"/>
    <w:rsid w:val="00325409"/>
    <w:rsid w:val="00325436"/>
    <w:rsid w:val="0032587A"/>
    <w:rsid w:val="003259FB"/>
    <w:rsid w:val="00325C89"/>
    <w:rsid w:val="00325E2B"/>
    <w:rsid w:val="003261E0"/>
    <w:rsid w:val="0032630A"/>
    <w:rsid w:val="00326968"/>
    <w:rsid w:val="00326BD3"/>
    <w:rsid w:val="00326E79"/>
    <w:rsid w:val="00327542"/>
    <w:rsid w:val="003275AD"/>
    <w:rsid w:val="00327AA5"/>
    <w:rsid w:val="003304C3"/>
    <w:rsid w:val="003305DC"/>
    <w:rsid w:val="003307ED"/>
    <w:rsid w:val="0033080E"/>
    <w:rsid w:val="00330D37"/>
    <w:rsid w:val="00331012"/>
    <w:rsid w:val="003315F9"/>
    <w:rsid w:val="00331737"/>
    <w:rsid w:val="00331FAF"/>
    <w:rsid w:val="0033248D"/>
    <w:rsid w:val="003324D3"/>
    <w:rsid w:val="00332B6C"/>
    <w:rsid w:val="00332D37"/>
    <w:rsid w:val="00332E69"/>
    <w:rsid w:val="003336D7"/>
    <w:rsid w:val="003337F5"/>
    <w:rsid w:val="00333D78"/>
    <w:rsid w:val="0033411A"/>
    <w:rsid w:val="00334360"/>
    <w:rsid w:val="003346C9"/>
    <w:rsid w:val="0033540D"/>
    <w:rsid w:val="003354B0"/>
    <w:rsid w:val="0033595E"/>
    <w:rsid w:val="00335FD2"/>
    <w:rsid w:val="0033666D"/>
    <w:rsid w:val="00336C5F"/>
    <w:rsid w:val="00336CB6"/>
    <w:rsid w:val="00336E60"/>
    <w:rsid w:val="00336F40"/>
    <w:rsid w:val="0033705E"/>
    <w:rsid w:val="0033717F"/>
    <w:rsid w:val="003372E1"/>
    <w:rsid w:val="003373FF"/>
    <w:rsid w:val="00337710"/>
    <w:rsid w:val="0033781D"/>
    <w:rsid w:val="00337865"/>
    <w:rsid w:val="00337B99"/>
    <w:rsid w:val="00337F1E"/>
    <w:rsid w:val="00340183"/>
    <w:rsid w:val="003402F2"/>
    <w:rsid w:val="0034035A"/>
    <w:rsid w:val="00340488"/>
    <w:rsid w:val="003405BA"/>
    <w:rsid w:val="0034067C"/>
    <w:rsid w:val="003406D2"/>
    <w:rsid w:val="00340903"/>
    <w:rsid w:val="00340A77"/>
    <w:rsid w:val="00340B3D"/>
    <w:rsid w:val="00340BDC"/>
    <w:rsid w:val="00340F3A"/>
    <w:rsid w:val="003411FB"/>
    <w:rsid w:val="0034145B"/>
    <w:rsid w:val="003414A7"/>
    <w:rsid w:val="00341949"/>
    <w:rsid w:val="00341954"/>
    <w:rsid w:val="003419B6"/>
    <w:rsid w:val="0034200B"/>
    <w:rsid w:val="00342385"/>
    <w:rsid w:val="0034248D"/>
    <w:rsid w:val="00342700"/>
    <w:rsid w:val="00342745"/>
    <w:rsid w:val="00342F65"/>
    <w:rsid w:val="0034311A"/>
    <w:rsid w:val="003431FA"/>
    <w:rsid w:val="00343208"/>
    <w:rsid w:val="00343CF4"/>
    <w:rsid w:val="00343E0A"/>
    <w:rsid w:val="00343E97"/>
    <w:rsid w:val="00343F37"/>
    <w:rsid w:val="0034428D"/>
    <w:rsid w:val="00344396"/>
    <w:rsid w:val="003444FC"/>
    <w:rsid w:val="00344573"/>
    <w:rsid w:val="0034461F"/>
    <w:rsid w:val="00344669"/>
    <w:rsid w:val="0034474E"/>
    <w:rsid w:val="003447BF"/>
    <w:rsid w:val="00344BAE"/>
    <w:rsid w:val="00344C27"/>
    <w:rsid w:val="00344EE9"/>
    <w:rsid w:val="00344FA1"/>
    <w:rsid w:val="0034570C"/>
    <w:rsid w:val="0034585A"/>
    <w:rsid w:val="00345A8C"/>
    <w:rsid w:val="00345F58"/>
    <w:rsid w:val="00346236"/>
    <w:rsid w:val="0034625F"/>
    <w:rsid w:val="003462C3"/>
    <w:rsid w:val="003462CE"/>
    <w:rsid w:val="003463C0"/>
    <w:rsid w:val="003468FB"/>
    <w:rsid w:val="00346E51"/>
    <w:rsid w:val="00347044"/>
    <w:rsid w:val="0034705E"/>
    <w:rsid w:val="003471CF"/>
    <w:rsid w:val="003478EA"/>
    <w:rsid w:val="003479E2"/>
    <w:rsid w:val="003500F9"/>
    <w:rsid w:val="003501A3"/>
    <w:rsid w:val="003501B0"/>
    <w:rsid w:val="003501C6"/>
    <w:rsid w:val="00350436"/>
    <w:rsid w:val="00350617"/>
    <w:rsid w:val="00350981"/>
    <w:rsid w:val="00350A80"/>
    <w:rsid w:val="00350B67"/>
    <w:rsid w:val="00350E77"/>
    <w:rsid w:val="00350EBE"/>
    <w:rsid w:val="0035132E"/>
    <w:rsid w:val="003515EA"/>
    <w:rsid w:val="003516F5"/>
    <w:rsid w:val="00351862"/>
    <w:rsid w:val="00351A1D"/>
    <w:rsid w:val="00351E8E"/>
    <w:rsid w:val="00351EF8"/>
    <w:rsid w:val="00351FD5"/>
    <w:rsid w:val="00351FF1"/>
    <w:rsid w:val="003520FD"/>
    <w:rsid w:val="003521A3"/>
    <w:rsid w:val="0035226C"/>
    <w:rsid w:val="0035241B"/>
    <w:rsid w:val="003525EF"/>
    <w:rsid w:val="00352AAF"/>
    <w:rsid w:val="00353120"/>
    <w:rsid w:val="003532ED"/>
    <w:rsid w:val="0035339C"/>
    <w:rsid w:val="003533FD"/>
    <w:rsid w:val="00353421"/>
    <w:rsid w:val="00353505"/>
    <w:rsid w:val="00353CC6"/>
    <w:rsid w:val="00353D59"/>
    <w:rsid w:val="00353E91"/>
    <w:rsid w:val="00353EA3"/>
    <w:rsid w:val="00353EE2"/>
    <w:rsid w:val="003540F5"/>
    <w:rsid w:val="00354592"/>
    <w:rsid w:val="00354677"/>
    <w:rsid w:val="00354A25"/>
    <w:rsid w:val="00354AAD"/>
    <w:rsid w:val="00354B85"/>
    <w:rsid w:val="00354CE4"/>
    <w:rsid w:val="003550BB"/>
    <w:rsid w:val="003550F6"/>
    <w:rsid w:val="003550F7"/>
    <w:rsid w:val="00355415"/>
    <w:rsid w:val="00355B3C"/>
    <w:rsid w:val="00355CA8"/>
    <w:rsid w:val="00356139"/>
    <w:rsid w:val="00356249"/>
    <w:rsid w:val="00356691"/>
    <w:rsid w:val="00356B84"/>
    <w:rsid w:val="00356D3D"/>
    <w:rsid w:val="00356FC7"/>
    <w:rsid w:val="0035702A"/>
    <w:rsid w:val="003572C3"/>
    <w:rsid w:val="00357ABD"/>
    <w:rsid w:val="00357B1F"/>
    <w:rsid w:val="00360435"/>
    <w:rsid w:val="00360526"/>
    <w:rsid w:val="00360727"/>
    <w:rsid w:val="00360881"/>
    <w:rsid w:val="003608A0"/>
    <w:rsid w:val="00360B1E"/>
    <w:rsid w:val="00360E98"/>
    <w:rsid w:val="003610E5"/>
    <w:rsid w:val="00361243"/>
    <w:rsid w:val="00361475"/>
    <w:rsid w:val="00361797"/>
    <w:rsid w:val="003617C0"/>
    <w:rsid w:val="0036185D"/>
    <w:rsid w:val="00362640"/>
    <w:rsid w:val="00362B64"/>
    <w:rsid w:val="00362CC4"/>
    <w:rsid w:val="00363011"/>
    <w:rsid w:val="003630C8"/>
    <w:rsid w:val="003631A2"/>
    <w:rsid w:val="0036327F"/>
    <w:rsid w:val="003632F5"/>
    <w:rsid w:val="00363515"/>
    <w:rsid w:val="003637DE"/>
    <w:rsid w:val="00363A86"/>
    <w:rsid w:val="00363D11"/>
    <w:rsid w:val="00363DF6"/>
    <w:rsid w:val="00363E7F"/>
    <w:rsid w:val="00363EB2"/>
    <w:rsid w:val="0036409F"/>
    <w:rsid w:val="003642E0"/>
    <w:rsid w:val="00364415"/>
    <w:rsid w:val="00364444"/>
    <w:rsid w:val="00364509"/>
    <w:rsid w:val="0036450D"/>
    <w:rsid w:val="00364725"/>
    <w:rsid w:val="00364D1B"/>
    <w:rsid w:val="00364E1F"/>
    <w:rsid w:val="00364F40"/>
    <w:rsid w:val="00364F63"/>
    <w:rsid w:val="00365342"/>
    <w:rsid w:val="00365475"/>
    <w:rsid w:val="00365938"/>
    <w:rsid w:val="0036593F"/>
    <w:rsid w:val="00365C3F"/>
    <w:rsid w:val="00365C83"/>
    <w:rsid w:val="003661CC"/>
    <w:rsid w:val="00366642"/>
    <w:rsid w:val="003667E1"/>
    <w:rsid w:val="00366A9F"/>
    <w:rsid w:val="00366AC3"/>
    <w:rsid w:val="00366BA7"/>
    <w:rsid w:val="00366F0A"/>
    <w:rsid w:val="00366F69"/>
    <w:rsid w:val="003671DE"/>
    <w:rsid w:val="00367546"/>
    <w:rsid w:val="003679C8"/>
    <w:rsid w:val="00367A61"/>
    <w:rsid w:val="00367B5D"/>
    <w:rsid w:val="00367BF8"/>
    <w:rsid w:val="00367C61"/>
    <w:rsid w:val="00367E27"/>
    <w:rsid w:val="00370104"/>
    <w:rsid w:val="00370125"/>
    <w:rsid w:val="003701A1"/>
    <w:rsid w:val="003702BA"/>
    <w:rsid w:val="003703AE"/>
    <w:rsid w:val="00370AAC"/>
    <w:rsid w:val="00370B56"/>
    <w:rsid w:val="00370BBC"/>
    <w:rsid w:val="00371322"/>
    <w:rsid w:val="003713D8"/>
    <w:rsid w:val="0037149D"/>
    <w:rsid w:val="00371637"/>
    <w:rsid w:val="003717D8"/>
    <w:rsid w:val="00371A1B"/>
    <w:rsid w:val="00371BC1"/>
    <w:rsid w:val="00371C22"/>
    <w:rsid w:val="00371ED3"/>
    <w:rsid w:val="00371FAF"/>
    <w:rsid w:val="00372125"/>
    <w:rsid w:val="00372126"/>
    <w:rsid w:val="00372232"/>
    <w:rsid w:val="00372384"/>
    <w:rsid w:val="003723B1"/>
    <w:rsid w:val="00372440"/>
    <w:rsid w:val="0037248A"/>
    <w:rsid w:val="003724F8"/>
    <w:rsid w:val="0037268B"/>
    <w:rsid w:val="00372E61"/>
    <w:rsid w:val="003732C8"/>
    <w:rsid w:val="0037338E"/>
    <w:rsid w:val="0037352F"/>
    <w:rsid w:val="00373582"/>
    <w:rsid w:val="0037358F"/>
    <w:rsid w:val="003736BF"/>
    <w:rsid w:val="0037378B"/>
    <w:rsid w:val="0037385B"/>
    <w:rsid w:val="00373B0E"/>
    <w:rsid w:val="00373E60"/>
    <w:rsid w:val="00374070"/>
    <w:rsid w:val="00374299"/>
    <w:rsid w:val="003742E8"/>
    <w:rsid w:val="00374775"/>
    <w:rsid w:val="003747C7"/>
    <w:rsid w:val="00374880"/>
    <w:rsid w:val="0037496D"/>
    <w:rsid w:val="00374B36"/>
    <w:rsid w:val="00374C75"/>
    <w:rsid w:val="00374EED"/>
    <w:rsid w:val="00374F1F"/>
    <w:rsid w:val="00374F34"/>
    <w:rsid w:val="003750D1"/>
    <w:rsid w:val="003751C9"/>
    <w:rsid w:val="00375367"/>
    <w:rsid w:val="0037543F"/>
    <w:rsid w:val="00375579"/>
    <w:rsid w:val="003755C8"/>
    <w:rsid w:val="00375819"/>
    <w:rsid w:val="003758E3"/>
    <w:rsid w:val="00375CD4"/>
    <w:rsid w:val="00375CDE"/>
    <w:rsid w:val="00375E1B"/>
    <w:rsid w:val="00375E76"/>
    <w:rsid w:val="00375E94"/>
    <w:rsid w:val="00375FF3"/>
    <w:rsid w:val="003761D6"/>
    <w:rsid w:val="00376350"/>
    <w:rsid w:val="003765B8"/>
    <w:rsid w:val="00376B44"/>
    <w:rsid w:val="00376BB8"/>
    <w:rsid w:val="00376CB5"/>
    <w:rsid w:val="00376FFE"/>
    <w:rsid w:val="00377372"/>
    <w:rsid w:val="00377450"/>
    <w:rsid w:val="00377483"/>
    <w:rsid w:val="00377587"/>
    <w:rsid w:val="00377590"/>
    <w:rsid w:val="003775D5"/>
    <w:rsid w:val="003777BA"/>
    <w:rsid w:val="00377B83"/>
    <w:rsid w:val="00377CD9"/>
    <w:rsid w:val="00377CE9"/>
    <w:rsid w:val="00380391"/>
    <w:rsid w:val="00380685"/>
    <w:rsid w:val="00380742"/>
    <w:rsid w:val="00380F19"/>
    <w:rsid w:val="00381147"/>
    <w:rsid w:val="00381661"/>
    <w:rsid w:val="00381A94"/>
    <w:rsid w:val="00382295"/>
    <w:rsid w:val="0038245B"/>
    <w:rsid w:val="00382490"/>
    <w:rsid w:val="00382943"/>
    <w:rsid w:val="00382D1E"/>
    <w:rsid w:val="00382D22"/>
    <w:rsid w:val="00383333"/>
    <w:rsid w:val="003834A6"/>
    <w:rsid w:val="0038377A"/>
    <w:rsid w:val="0038390B"/>
    <w:rsid w:val="00383EE0"/>
    <w:rsid w:val="00383F73"/>
    <w:rsid w:val="00384389"/>
    <w:rsid w:val="00384664"/>
    <w:rsid w:val="0038473B"/>
    <w:rsid w:val="00384DEB"/>
    <w:rsid w:val="00385070"/>
    <w:rsid w:val="003850EA"/>
    <w:rsid w:val="00385438"/>
    <w:rsid w:val="00385CFC"/>
    <w:rsid w:val="00385D5C"/>
    <w:rsid w:val="00385E3D"/>
    <w:rsid w:val="00385E7A"/>
    <w:rsid w:val="003860FA"/>
    <w:rsid w:val="003862DF"/>
    <w:rsid w:val="0038635E"/>
    <w:rsid w:val="00386928"/>
    <w:rsid w:val="00386B2D"/>
    <w:rsid w:val="00386C16"/>
    <w:rsid w:val="00386C22"/>
    <w:rsid w:val="00386C81"/>
    <w:rsid w:val="00386EE3"/>
    <w:rsid w:val="00386F2C"/>
    <w:rsid w:val="0038704A"/>
    <w:rsid w:val="0038706E"/>
    <w:rsid w:val="0038730D"/>
    <w:rsid w:val="00387416"/>
    <w:rsid w:val="003875FC"/>
    <w:rsid w:val="00387776"/>
    <w:rsid w:val="00387AAA"/>
    <w:rsid w:val="00390105"/>
    <w:rsid w:val="0039010F"/>
    <w:rsid w:val="0039016E"/>
    <w:rsid w:val="003905D0"/>
    <w:rsid w:val="0039082A"/>
    <w:rsid w:val="00390C15"/>
    <w:rsid w:val="00390F61"/>
    <w:rsid w:val="00391167"/>
    <w:rsid w:val="00391191"/>
    <w:rsid w:val="00391448"/>
    <w:rsid w:val="0039154B"/>
    <w:rsid w:val="0039163D"/>
    <w:rsid w:val="00391871"/>
    <w:rsid w:val="00391AC6"/>
    <w:rsid w:val="00392005"/>
    <w:rsid w:val="00392A0E"/>
    <w:rsid w:val="003930D5"/>
    <w:rsid w:val="00393296"/>
    <w:rsid w:val="00393742"/>
    <w:rsid w:val="00393832"/>
    <w:rsid w:val="003938A2"/>
    <w:rsid w:val="0039399F"/>
    <w:rsid w:val="003939EB"/>
    <w:rsid w:val="00393A01"/>
    <w:rsid w:val="00393AB0"/>
    <w:rsid w:val="00393C5C"/>
    <w:rsid w:val="00393CFB"/>
    <w:rsid w:val="00393EFE"/>
    <w:rsid w:val="003941CE"/>
    <w:rsid w:val="0039425E"/>
    <w:rsid w:val="003942E4"/>
    <w:rsid w:val="00394841"/>
    <w:rsid w:val="0039486C"/>
    <w:rsid w:val="00394C3D"/>
    <w:rsid w:val="00394D58"/>
    <w:rsid w:val="0039530F"/>
    <w:rsid w:val="00395454"/>
    <w:rsid w:val="003959C4"/>
    <w:rsid w:val="00395AE7"/>
    <w:rsid w:val="003968BF"/>
    <w:rsid w:val="00396B45"/>
    <w:rsid w:val="00396DDB"/>
    <w:rsid w:val="00396E48"/>
    <w:rsid w:val="00396F0B"/>
    <w:rsid w:val="0039703B"/>
    <w:rsid w:val="00397190"/>
    <w:rsid w:val="00397286"/>
    <w:rsid w:val="00397CAF"/>
    <w:rsid w:val="00397CED"/>
    <w:rsid w:val="003A01C4"/>
    <w:rsid w:val="003A098B"/>
    <w:rsid w:val="003A0EFE"/>
    <w:rsid w:val="003A1157"/>
    <w:rsid w:val="003A1946"/>
    <w:rsid w:val="003A1EA3"/>
    <w:rsid w:val="003A20B0"/>
    <w:rsid w:val="003A2328"/>
    <w:rsid w:val="003A2471"/>
    <w:rsid w:val="003A2785"/>
    <w:rsid w:val="003A290F"/>
    <w:rsid w:val="003A2948"/>
    <w:rsid w:val="003A2993"/>
    <w:rsid w:val="003A2DDB"/>
    <w:rsid w:val="003A31ED"/>
    <w:rsid w:val="003A33E1"/>
    <w:rsid w:val="003A37C1"/>
    <w:rsid w:val="003A41C7"/>
    <w:rsid w:val="003A43C8"/>
    <w:rsid w:val="003A445D"/>
    <w:rsid w:val="003A44B3"/>
    <w:rsid w:val="003A4578"/>
    <w:rsid w:val="003A45D5"/>
    <w:rsid w:val="003A45EC"/>
    <w:rsid w:val="003A4876"/>
    <w:rsid w:val="003A4C58"/>
    <w:rsid w:val="003A4FE3"/>
    <w:rsid w:val="003A5BFA"/>
    <w:rsid w:val="003A5E64"/>
    <w:rsid w:val="003A5FD8"/>
    <w:rsid w:val="003A61D2"/>
    <w:rsid w:val="003A63C6"/>
    <w:rsid w:val="003A65BF"/>
    <w:rsid w:val="003A664E"/>
    <w:rsid w:val="003A670F"/>
    <w:rsid w:val="003A679F"/>
    <w:rsid w:val="003A67C4"/>
    <w:rsid w:val="003A6906"/>
    <w:rsid w:val="003A693E"/>
    <w:rsid w:val="003A699A"/>
    <w:rsid w:val="003A6D7B"/>
    <w:rsid w:val="003A6DAB"/>
    <w:rsid w:val="003A6E34"/>
    <w:rsid w:val="003A6EFB"/>
    <w:rsid w:val="003A70F2"/>
    <w:rsid w:val="003A7576"/>
    <w:rsid w:val="003A76F8"/>
    <w:rsid w:val="003A7775"/>
    <w:rsid w:val="003A784D"/>
    <w:rsid w:val="003A7A36"/>
    <w:rsid w:val="003A7A81"/>
    <w:rsid w:val="003A7C2F"/>
    <w:rsid w:val="003A7E29"/>
    <w:rsid w:val="003B0255"/>
    <w:rsid w:val="003B08CB"/>
    <w:rsid w:val="003B09BE"/>
    <w:rsid w:val="003B0A44"/>
    <w:rsid w:val="003B0BE2"/>
    <w:rsid w:val="003B0C7D"/>
    <w:rsid w:val="003B0C7E"/>
    <w:rsid w:val="003B0CA7"/>
    <w:rsid w:val="003B0E99"/>
    <w:rsid w:val="003B0FA9"/>
    <w:rsid w:val="003B12A2"/>
    <w:rsid w:val="003B14EA"/>
    <w:rsid w:val="003B15C6"/>
    <w:rsid w:val="003B1954"/>
    <w:rsid w:val="003B1D54"/>
    <w:rsid w:val="003B1D78"/>
    <w:rsid w:val="003B1EB0"/>
    <w:rsid w:val="003B203A"/>
    <w:rsid w:val="003B22BA"/>
    <w:rsid w:val="003B22DA"/>
    <w:rsid w:val="003B2488"/>
    <w:rsid w:val="003B252B"/>
    <w:rsid w:val="003B2618"/>
    <w:rsid w:val="003B268A"/>
    <w:rsid w:val="003B2D0F"/>
    <w:rsid w:val="003B2D6B"/>
    <w:rsid w:val="003B318F"/>
    <w:rsid w:val="003B3503"/>
    <w:rsid w:val="003B351D"/>
    <w:rsid w:val="003B360D"/>
    <w:rsid w:val="003B3983"/>
    <w:rsid w:val="003B3B93"/>
    <w:rsid w:val="003B3F95"/>
    <w:rsid w:val="003B4116"/>
    <w:rsid w:val="003B4292"/>
    <w:rsid w:val="003B438A"/>
    <w:rsid w:val="003B46E0"/>
    <w:rsid w:val="003B4797"/>
    <w:rsid w:val="003B48E8"/>
    <w:rsid w:val="003B4D0D"/>
    <w:rsid w:val="003B4EE1"/>
    <w:rsid w:val="003B4F0B"/>
    <w:rsid w:val="003B50D2"/>
    <w:rsid w:val="003B51F9"/>
    <w:rsid w:val="003B559A"/>
    <w:rsid w:val="003B5663"/>
    <w:rsid w:val="003B578F"/>
    <w:rsid w:val="003B59A7"/>
    <w:rsid w:val="003B59BD"/>
    <w:rsid w:val="003B5A30"/>
    <w:rsid w:val="003B5FFB"/>
    <w:rsid w:val="003B62FC"/>
    <w:rsid w:val="003B6356"/>
    <w:rsid w:val="003B6B9A"/>
    <w:rsid w:val="003B6BBA"/>
    <w:rsid w:val="003B6C8F"/>
    <w:rsid w:val="003B6E3A"/>
    <w:rsid w:val="003B6FB5"/>
    <w:rsid w:val="003B7078"/>
    <w:rsid w:val="003B7448"/>
    <w:rsid w:val="003B74A3"/>
    <w:rsid w:val="003B7559"/>
    <w:rsid w:val="003B78FE"/>
    <w:rsid w:val="003B79CF"/>
    <w:rsid w:val="003B7A03"/>
    <w:rsid w:val="003B7C6E"/>
    <w:rsid w:val="003B7E9C"/>
    <w:rsid w:val="003B7F25"/>
    <w:rsid w:val="003C006F"/>
    <w:rsid w:val="003C0243"/>
    <w:rsid w:val="003C061C"/>
    <w:rsid w:val="003C0768"/>
    <w:rsid w:val="003C0B49"/>
    <w:rsid w:val="003C1759"/>
    <w:rsid w:val="003C1900"/>
    <w:rsid w:val="003C19E9"/>
    <w:rsid w:val="003C1B74"/>
    <w:rsid w:val="003C1B7E"/>
    <w:rsid w:val="003C1C04"/>
    <w:rsid w:val="003C1DEA"/>
    <w:rsid w:val="003C211E"/>
    <w:rsid w:val="003C3077"/>
    <w:rsid w:val="003C30A8"/>
    <w:rsid w:val="003C30FC"/>
    <w:rsid w:val="003C321A"/>
    <w:rsid w:val="003C3236"/>
    <w:rsid w:val="003C323A"/>
    <w:rsid w:val="003C32AB"/>
    <w:rsid w:val="003C33EA"/>
    <w:rsid w:val="003C3616"/>
    <w:rsid w:val="003C36C5"/>
    <w:rsid w:val="003C4349"/>
    <w:rsid w:val="003C44B8"/>
    <w:rsid w:val="003C451B"/>
    <w:rsid w:val="003C46F7"/>
    <w:rsid w:val="003C4D86"/>
    <w:rsid w:val="003C4E91"/>
    <w:rsid w:val="003C4F35"/>
    <w:rsid w:val="003C5045"/>
    <w:rsid w:val="003C5164"/>
    <w:rsid w:val="003C52F1"/>
    <w:rsid w:val="003C5814"/>
    <w:rsid w:val="003C5B2F"/>
    <w:rsid w:val="003C5D46"/>
    <w:rsid w:val="003C5E63"/>
    <w:rsid w:val="003C6103"/>
    <w:rsid w:val="003C66FE"/>
    <w:rsid w:val="003C6D69"/>
    <w:rsid w:val="003C6D96"/>
    <w:rsid w:val="003C6EE6"/>
    <w:rsid w:val="003C743D"/>
    <w:rsid w:val="003C763B"/>
    <w:rsid w:val="003C76A9"/>
    <w:rsid w:val="003C7AA7"/>
    <w:rsid w:val="003C7F24"/>
    <w:rsid w:val="003D0192"/>
    <w:rsid w:val="003D0597"/>
    <w:rsid w:val="003D08E1"/>
    <w:rsid w:val="003D0CB5"/>
    <w:rsid w:val="003D0D89"/>
    <w:rsid w:val="003D0F4A"/>
    <w:rsid w:val="003D10FB"/>
    <w:rsid w:val="003D13F1"/>
    <w:rsid w:val="003D1419"/>
    <w:rsid w:val="003D16D7"/>
    <w:rsid w:val="003D1753"/>
    <w:rsid w:val="003D1769"/>
    <w:rsid w:val="003D1CB8"/>
    <w:rsid w:val="003D2171"/>
    <w:rsid w:val="003D231D"/>
    <w:rsid w:val="003D2321"/>
    <w:rsid w:val="003D25E8"/>
    <w:rsid w:val="003D26BD"/>
    <w:rsid w:val="003D2975"/>
    <w:rsid w:val="003D2B25"/>
    <w:rsid w:val="003D2B3F"/>
    <w:rsid w:val="003D302F"/>
    <w:rsid w:val="003D31C6"/>
    <w:rsid w:val="003D355B"/>
    <w:rsid w:val="003D371F"/>
    <w:rsid w:val="003D37D2"/>
    <w:rsid w:val="003D3A88"/>
    <w:rsid w:val="003D3E62"/>
    <w:rsid w:val="003D3F36"/>
    <w:rsid w:val="003D40A2"/>
    <w:rsid w:val="003D4432"/>
    <w:rsid w:val="003D4728"/>
    <w:rsid w:val="003D47F9"/>
    <w:rsid w:val="003D48B9"/>
    <w:rsid w:val="003D49F1"/>
    <w:rsid w:val="003D5149"/>
    <w:rsid w:val="003D53A4"/>
    <w:rsid w:val="003D5727"/>
    <w:rsid w:val="003D5729"/>
    <w:rsid w:val="003D5AB2"/>
    <w:rsid w:val="003D5D6B"/>
    <w:rsid w:val="003D6008"/>
    <w:rsid w:val="003D6160"/>
    <w:rsid w:val="003D632D"/>
    <w:rsid w:val="003D66FF"/>
    <w:rsid w:val="003D674E"/>
    <w:rsid w:val="003D675A"/>
    <w:rsid w:val="003D6770"/>
    <w:rsid w:val="003D6957"/>
    <w:rsid w:val="003D6BA4"/>
    <w:rsid w:val="003D74D1"/>
    <w:rsid w:val="003D768B"/>
    <w:rsid w:val="003D7B24"/>
    <w:rsid w:val="003D7B6B"/>
    <w:rsid w:val="003D7BD2"/>
    <w:rsid w:val="003D7D3F"/>
    <w:rsid w:val="003D7E5D"/>
    <w:rsid w:val="003D7E65"/>
    <w:rsid w:val="003E0322"/>
    <w:rsid w:val="003E0441"/>
    <w:rsid w:val="003E0520"/>
    <w:rsid w:val="003E0529"/>
    <w:rsid w:val="003E05A2"/>
    <w:rsid w:val="003E07D2"/>
    <w:rsid w:val="003E0847"/>
    <w:rsid w:val="003E09A0"/>
    <w:rsid w:val="003E0BBD"/>
    <w:rsid w:val="003E0E7A"/>
    <w:rsid w:val="003E1371"/>
    <w:rsid w:val="003E14DF"/>
    <w:rsid w:val="003E1508"/>
    <w:rsid w:val="003E18A8"/>
    <w:rsid w:val="003E1A5E"/>
    <w:rsid w:val="003E1B51"/>
    <w:rsid w:val="003E1E29"/>
    <w:rsid w:val="003E1ECF"/>
    <w:rsid w:val="003E1F3D"/>
    <w:rsid w:val="003E20BF"/>
    <w:rsid w:val="003E20DC"/>
    <w:rsid w:val="003E25C8"/>
    <w:rsid w:val="003E298E"/>
    <w:rsid w:val="003E2C4B"/>
    <w:rsid w:val="003E2D64"/>
    <w:rsid w:val="003E2DA6"/>
    <w:rsid w:val="003E37C3"/>
    <w:rsid w:val="003E3BA3"/>
    <w:rsid w:val="003E3C55"/>
    <w:rsid w:val="003E4137"/>
    <w:rsid w:val="003E428A"/>
    <w:rsid w:val="003E42A8"/>
    <w:rsid w:val="003E43FD"/>
    <w:rsid w:val="003E4A5B"/>
    <w:rsid w:val="003E4BAF"/>
    <w:rsid w:val="003E5199"/>
    <w:rsid w:val="003E531B"/>
    <w:rsid w:val="003E5B7B"/>
    <w:rsid w:val="003E5CA8"/>
    <w:rsid w:val="003E5CF6"/>
    <w:rsid w:val="003E610E"/>
    <w:rsid w:val="003E6170"/>
    <w:rsid w:val="003E61B4"/>
    <w:rsid w:val="003E643B"/>
    <w:rsid w:val="003E6767"/>
    <w:rsid w:val="003E68AE"/>
    <w:rsid w:val="003E6B2D"/>
    <w:rsid w:val="003E6B47"/>
    <w:rsid w:val="003E6B51"/>
    <w:rsid w:val="003E6DA8"/>
    <w:rsid w:val="003E6F5C"/>
    <w:rsid w:val="003E70AD"/>
    <w:rsid w:val="003E71E5"/>
    <w:rsid w:val="003E749E"/>
    <w:rsid w:val="003E769F"/>
    <w:rsid w:val="003E7750"/>
    <w:rsid w:val="003E7DE7"/>
    <w:rsid w:val="003F02D5"/>
    <w:rsid w:val="003F06E0"/>
    <w:rsid w:val="003F0A0A"/>
    <w:rsid w:val="003F11B9"/>
    <w:rsid w:val="003F12BA"/>
    <w:rsid w:val="003F14A7"/>
    <w:rsid w:val="003F15F1"/>
    <w:rsid w:val="003F1D71"/>
    <w:rsid w:val="003F202F"/>
    <w:rsid w:val="003F2371"/>
    <w:rsid w:val="003F2691"/>
    <w:rsid w:val="003F26BC"/>
    <w:rsid w:val="003F299C"/>
    <w:rsid w:val="003F2A5C"/>
    <w:rsid w:val="003F2DC4"/>
    <w:rsid w:val="003F2E99"/>
    <w:rsid w:val="003F30DE"/>
    <w:rsid w:val="003F32C7"/>
    <w:rsid w:val="003F3B72"/>
    <w:rsid w:val="003F40BC"/>
    <w:rsid w:val="003F45AE"/>
    <w:rsid w:val="003F45EE"/>
    <w:rsid w:val="003F4809"/>
    <w:rsid w:val="003F4B0A"/>
    <w:rsid w:val="003F4B47"/>
    <w:rsid w:val="003F4EF9"/>
    <w:rsid w:val="003F4FEB"/>
    <w:rsid w:val="003F50FE"/>
    <w:rsid w:val="003F51F9"/>
    <w:rsid w:val="003F52B1"/>
    <w:rsid w:val="003F5370"/>
    <w:rsid w:val="003F5587"/>
    <w:rsid w:val="003F58B5"/>
    <w:rsid w:val="003F59DD"/>
    <w:rsid w:val="003F5F93"/>
    <w:rsid w:val="003F691B"/>
    <w:rsid w:val="003F69AA"/>
    <w:rsid w:val="003F6A43"/>
    <w:rsid w:val="003F6EED"/>
    <w:rsid w:val="003F6F6B"/>
    <w:rsid w:val="003F6FFC"/>
    <w:rsid w:val="003F7110"/>
    <w:rsid w:val="003F73D6"/>
    <w:rsid w:val="003F76DE"/>
    <w:rsid w:val="003F77E8"/>
    <w:rsid w:val="003F78CD"/>
    <w:rsid w:val="003F7964"/>
    <w:rsid w:val="003F7CD5"/>
    <w:rsid w:val="00400474"/>
    <w:rsid w:val="004004FD"/>
    <w:rsid w:val="00400BF7"/>
    <w:rsid w:val="00400C4F"/>
    <w:rsid w:val="00400D4A"/>
    <w:rsid w:val="00400DAA"/>
    <w:rsid w:val="00400E68"/>
    <w:rsid w:val="00400FB3"/>
    <w:rsid w:val="0040134C"/>
    <w:rsid w:val="00401777"/>
    <w:rsid w:val="00401C27"/>
    <w:rsid w:val="00401D17"/>
    <w:rsid w:val="00401F2A"/>
    <w:rsid w:val="004021A8"/>
    <w:rsid w:val="00402218"/>
    <w:rsid w:val="004025D3"/>
    <w:rsid w:val="004025F8"/>
    <w:rsid w:val="00402639"/>
    <w:rsid w:val="00402839"/>
    <w:rsid w:val="0040286C"/>
    <w:rsid w:val="004029A8"/>
    <w:rsid w:val="004033D4"/>
    <w:rsid w:val="00403760"/>
    <w:rsid w:val="004038D9"/>
    <w:rsid w:val="00403993"/>
    <w:rsid w:val="00403AD2"/>
    <w:rsid w:val="00404053"/>
    <w:rsid w:val="0040410C"/>
    <w:rsid w:val="0040442D"/>
    <w:rsid w:val="004044F0"/>
    <w:rsid w:val="00404E44"/>
    <w:rsid w:val="00405038"/>
    <w:rsid w:val="004051EB"/>
    <w:rsid w:val="00405317"/>
    <w:rsid w:val="004058C5"/>
    <w:rsid w:val="0040596D"/>
    <w:rsid w:val="00405B93"/>
    <w:rsid w:val="00405BDF"/>
    <w:rsid w:val="00405F1D"/>
    <w:rsid w:val="004060B1"/>
    <w:rsid w:val="0040623C"/>
    <w:rsid w:val="00406830"/>
    <w:rsid w:val="00406948"/>
    <w:rsid w:val="004069E0"/>
    <w:rsid w:val="00406D04"/>
    <w:rsid w:val="00406F9B"/>
    <w:rsid w:val="00407149"/>
    <w:rsid w:val="004071DB"/>
    <w:rsid w:val="004071FE"/>
    <w:rsid w:val="00407762"/>
    <w:rsid w:val="00407B3E"/>
    <w:rsid w:val="00407DC1"/>
    <w:rsid w:val="00407F12"/>
    <w:rsid w:val="00410124"/>
    <w:rsid w:val="00410304"/>
    <w:rsid w:val="004104F9"/>
    <w:rsid w:val="00410B94"/>
    <w:rsid w:val="00410E26"/>
    <w:rsid w:val="004111CD"/>
    <w:rsid w:val="004113C0"/>
    <w:rsid w:val="004113D6"/>
    <w:rsid w:val="004119F3"/>
    <w:rsid w:val="00411E9A"/>
    <w:rsid w:val="00411EB9"/>
    <w:rsid w:val="004120A3"/>
    <w:rsid w:val="004120AA"/>
    <w:rsid w:val="004121F7"/>
    <w:rsid w:val="004122B0"/>
    <w:rsid w:val="004123AD"/>
    <w:rsid w:val="004123BA"/>
    <w:rsid w:val="004123DE"/>
    <w:rsid w:val="00412401"/>
    <w:rsid w:val="0041270D"/>
    <w:rsid w:val="00412A96"/>
    <w:rsid w:val="00412C62"/>
    <w:rsid w:val="00412E3F"/>
    <w:rsid w:val="004133EC"/>
    <w:rsid w:val="0041349C"/>
    <w:rsid w:val="004139E4"/>
    <w:rsid w:val="00413B6A"/>
    <w:rsid w:val="00413CFA"/>
    <w:rsid w:val="00413CFD"/>
    <w:rsid w:val="00413F4F"/>
    <w:rsid w:val="00413F93"/>
    <w:rsid w:val="00414022"/>
    <w:rsid w:val="004147C6"/>
    <w:rsid w:val="00415100"/>
    <w:rsid w:val="00415123"/>
    <w:rsid w:val="0041527B"/>
    <w:rsid w:val="0041541C"/>
    <w:rsid w:val="004154AD"/>
    <w:rsid w:val="00415665"/>
    <w:rsid w:val="00415666"/>
    <w:rsid w:val="0041574C"/>
    <w:rsid w:val="00415BA7"/>
    <w:rsid w:val="00415BE9"/>
    <w:rsid w:val="00415C62"/>
    <w:rsid w:val="004160BA"/>
    <w:rsid w:val="00416392"/>
    <w:rsid w:val="004163E7"/>
    <w:rsid w:val="004164E5"/>
    <w:rsid w:val="00416521"/>
    <w:rsid w:val="0041671E"/>
    <w:rsid w:val="004167BA"/>
    <w:rsid w:val="004175CE"/>
    <w:rsid w:val="00417708"/>
    <w:rsid w:val="00417C35"/>
    <w:rsid w:val="00417D2B"/>
    <w:rsid w:val="00417E72"/>
    <w:rsid w:val="004201B6"/>
    <w:rsid w:val="004204B1"/>
    <w:rsid w:val="00420613"/>
    <w:rsid w:val="00420845"/>
    <w:rsid w:val="004208BF"/>
    <w:rsid w:val="00420974"/>
    <w:rsid w:val="00420B89"/>
    <w:rsid w:val="00420BB5"/>
    <w:rsid w:val="00420C95"/>
    <w:rsid w:val="00420DA8"/>
    <w:rsid w:val="004210F2"/>
    <w:rsid w:val="004210F6"/>
    <w:rsid w:val="00421381"/>
    <w:rsid w:val="00421573"/>
    <w:rsid w:val="004215D7"/>
    <w:rsid w:val="0042187D"/>
    <w:rsid w:val="00421B5C"/>
    <w:rsid w:val="00421C7A"/>
    <w:rsid w:val="00421D58"/>
    <w:rsid w:val="004224E7"/>
    <w:rsid w:val="0042279B"/>
    <w:rsid w:val="004229E6"/>
    <w:rsid w:val="00422BEB"/>
    <w:rsid w:val="00422CB0"/>
    <w:rsid w:val="00423074"/>
    <w:rsid w:val="0042395A"/>
    <w:rsid w:val="00424470"/>
    <w:rsid w:val="00424611"/>
    <w:rsid w:val="00424634"/>
    <w:rsid w:val="00424B96"/>
    <w:rsid w:val="00424BF6"/>
    <w:rsid w:val="00424C2E"/>
    <w:rsid w:val="00425081"/>
    <w:rsid w:val="004257F6"/>
    <w:rsid w:val="00425CA9"/>
    <w:rsid w:val="00425CC0"/>
    <w:rsid w:val="00425E0E"/>
    <w:rsid w:val="00425FEF"/>
    <w:rsid w:val="00426027"/>
    <w:rsid w:val="0042614A"/>
    <w:rsid w:val="00426308"/>
    <w:rsid w:val="004263E6"/>
    <w:rsid w:val="00426548"/>
    <w:rsid w:val="00426A19"/>
    <w:rsid w:val="0042718E"/>
    <w:rsid w:val="00427235"/>
    <w:rsid w:val="004273F7"/>
    <w:rsid w:val="004275FC"/>
    <w:rsid w:val="004276E6"/>
    <w:rsid w:val="00427C05"/>
    <w:rsid w:val="00427F7E"/>
    <w:rsid w:val="00427FED"/>
    <w:rsid w:val="00430002"/>
    <w:rsid w:val="0043009D"/>
    <w:rsid w:val="004301DE"/>
    <w:rsid w:val="0043022E"/>
    <w:rsid w:val="00430D3F"/>
    <w:rsid w:val="00430D56"/>
    <w:rsid w:val="00430E61"/>
    <w:rsid w:val="00431439"/>
    <w:rsid w:val="00431483"/>
    <w:rsid w:val="0043160D"/>
    <w:rsid w:val="00431702"/>
    <w:rsid w:val="0043175C"/>
    <w:rsid w:val="00431B4E"/>
    <w:rsid w:val="0043226C"/>
    <w:rsid w:val="0043237E"/>
    <w:rsid w:val="00432775"/>
    <w:rsid w:val="0043277B"/>
    <w:rsid w:val="00432B27"/>
    <w:rsid w:val="00432DCA"/>
    <w:rsid w:val="00432E81"/>
    <w:rsid w:val="00432F21"/>
    <w:rsid w:val="0043313A"/>
    <w:rsid w:val="00433268"/>
    <w:rsid w:val="004339A9"/>
    <w:rsid w:val="00433E0A"/>
    <w:rsid w:val="00434453"/>
    <w:rsid w:val="00434695"/>
    <w:rsid w:val="00434B99"/>
    <w:rsid w:val="00434D50"/>
    <w:rsid w:val="00434DB8"/>
    <w:rsid w:val="00434E8D"/>
    <w:rsid w:val="004354A0"/>
    <w:rsid w:val="004356E4"/>
    <w:rsid w:val="00435A9C"/>
    <w:rsid w:val="00435AEA"/>
    <w:rsid w:val="00435E13"/>
    <w:rsid w:val="00435E6F"/>
    <w:rsid w:val="00436163"/>
    <w:rsid w:val="00436221"/>
    <w:rsid w:val="0043668D"/>
    <w:rsid w:val="00436AEB"/>
    <w:rsid w:val="00436CA7"/>
    <w:rsid w:val="00436D4E"/>
    <w:rsid w:val="00436DF7"/>
    <w:rsid w:val="0043708B"/>
    <w:rsid w:val="0043728C"/>
    <w:rsid w:val="0043740F"/>
    <w:rsid w:val="0043749A"/>
    <w:rsid w:val="004377EA"/>
    <w:rsid w:val="004379DB"/>
    <w:rsid w:val="00437A44"/>
    <w:rsid w:val="00437C12"/>
    <w:rsid w:val="00437FDB"/>
    <w:rsid w:val="00440222"/>
    <w:rsid w:val="00440223"/>
    <w:rsid w:val="00440507"/>
    <w:rsid w:val="0044082A"/>
    <w:rsid w:val="00440BAE"/>
    <w:rsid w:val="00440CCF"/>
    <w:rsid w:val="0044109D"/>
    <w:rsid w:val="00441279"/>
    <w:rsid w:val="00441580"/>
    <w:rsid w:val="004418D0"/>
    <w:rsid w:val="00441B12"/>
    <w:rsid w:val="00441C43"/>
    <w:rsid w:val="00441DA4"/>
    <w:rsid w:val="00441E8F"/>
    <w:rsid w:val="00441F2B"/>
    <w:rsid w:val="00442334"/>
    <w:rsid w:val="00442426"/>
    <w:rsid w:val="00442598"/>
    <w:rsid w:val="00442851"/>
    <w:rsid w:val="00442E5D"/>
    <w:rsid w:val="00442E9B"/>
    <w:rsid w:val="00442FEC"/>
    <w:rsid w:val="0044306F"/>
    <w:rsid w:val="0044312A"/>
    <w:rsid w:val="00443137"/>
    <w:rsid w:val="00443495"/>
    <w:rsid w:val="00443A36"/>
    <w:rsid w:val="00443D5B"/>
    <w:rsid w:val="00443F3C"/>
    <w:rsid w:val="00443FF9"/>
    <w:rsid w:val="0044447A"/>
    <w:rsid w:val="004444DD"/>
    <w:rsid w:val="004445A6"/>
    <w:rsid w:val="00444650"/>
    <w:rsid w:val="0044478C"/>
    <w:rsid w:val="004449E0"/>
    <w:rsid w:val="00444C94"/>
    <w:rsid w:val="00445741"/>
    <w:rsid w:val="0044575A"/>
    <w:rsid w:val="00445833"/>
    <w:rsid w:val="00445F10"/>
    <w:rsid w:val="00445FC0"/>
    <w:rsid w:val="0044628D"/>
    <w:rsid w:val="004463CE"/>
    <w:rsid w:val="00446448"/>
    <w:rsid w:val="004465FD"/>
    <w:rsid w:val="0044682F"/>
    <w:rsid w:val="00446903"/>
    <w:rsid w:val="0044690C"/>
    <w:rsid w:val="00446D5A"/>
    <w:rsid w:val="00446FE6"/>
    <w:rsid w:val="00447039"/>
    <w:rsid w:val="00447144"/>
    <w:rsid w:val="00447544"/>
    <w:rsid w:val="00447960"/>
    <w:rsid w:val="00447BAE"/>
    <w:rsid w:val="00447DBE"/>
    <w:rsid w:val="00447E96"/>
    <w:rsid w:val="00447EE4"/>
    <w:rsid w:val="00450122"/>
    <w:rsid w:val="00450311"/>
    <w:rsid w:val="004503BF"/>
    <w:rsid w:val="00450421"/>
    <w:rsid w:val="00450597"/>
    <w:rsid w:val="004506B4"/>
    <w:rsid w:val="00450B24"/>
    <w:rsid w:val="00450CC2"/>
    <w:rsid w:val="00450DE2"/>
    <w:rsid w:val="00450FCB"/>
    <w:rsid w:val="00451124"/>
    <w:rsid w:val="00451476"/>
    <w:rsid w:val="004518D8"/>
    <w:rsid w:val="00451914"/>
    <w:rsid w:val="00451D7B"/>
    <w:rsid w:val="0045202D"/>
    <w:rsid w:val="0045207D"/>
    <w:rsid w:val="0045219C"/>
    <w:rsid w:val="00452224"/>
    <w:rsid w:val="00452CAE"/>
    <w:rsid w:val="00452D2B"/>
    <w:rsid w:val="00452E6C"/>
    <w:rsid w:val="00452F35"/>
    <w:rsid w:val="00453522"/>
    <w:rsid w:val="004537A5"/>
    <w:rsid w:val="0045392F"/>
    <w:rsid w:val="004539E5"/>
    <w:rsid w:val="00453E0B"/>
    <w:rsid w:val="004544C3"/>
    <w:rsid w:val="00454AB2"/>
    <w:rsid w:val="00454D13"/>
    <w:rsid w:val="00454ED9"/>
    <w:rsid w:val="004550BD"/>
    <w:rsid w:val="004559FA"/>
    <w:rsid w:val="00455DF7"/>
    <w:rsid w:val="004563FD"/>
    <w:rsid w:val="00456405"/>
    <w:rsid w:val="00456543"/>
    <w:rsid w:val="0045691D"/>
    <w:rsid w:val="004569B9"/>
    <w:rsid w:val="00456BE0"/>
    <w:rsid w:val="00456EE4"/>
    <w:rsid w:val="00457003"/>
    <w:rsid w:val="00457094"/>
    <w:rsid w:val="00457327"/>
    <w:rsid w:val="0045747C"/>
    <w:rsid w:val="004576A4"/>
    <w:rsid w:val="00457799"/>
    <w:rsid w:val="0045790D"/>
    <w:rsid w:val="00457B96"/>
    <w:rsid w:val="00457CDF"/>
    <w:rsid w:val="00457DDC"/>
    <w:rsid w:val="004604AB"/>
    <w:rsid w:val="00460516"/>
    <w:rsid w:val="00460541"/>
    <w:rsid w:val="0046066F"/>
    <w:rsid w:val="004607DE"/>
    <w:rsid w:val="00460EA4"/>
    <w:rsid w:val="00460F97"/>
    <w:rsid w:val="0046119E"/>
    <w:rsid w:val="004611F5"/>
    <w:rsid w:val="00461440"/>
    <w:rsid w:val="00461649"/>
    <w:rsid w:val="004616E1"/>
    <w:rsid w:val="0046175B"/>
    <w:rsid w:val="00461852"/>
    <w:rsid w:val="004618DC"/>
    <w:rsid w:val="00461BC4"/>
    <w:rsid w:val="00461C0D"/>
    <w:rsid w:val="00461E8C"/>
    <w:rsid w:val="00461F79"/>
    <w:rsid w:val="00462206"/>
    <w:rsid w:val="00462351"/>
    <w:rsid w:val="004628AC"/>
    <w:rsid w:val="00462939"/>
    <w:rsid w:val="00462B89"/>
    <w:rsid w:val="00462BD3"/>
    <w:rsid w:val="00462BE6"/>
    <w:rsid w:val="00462D6B"/>
    <w:rsid w:val="00462E50"/>
    <w:rsid w:val="004631D5"/>
    <w:rsid w:val="0046325A"/>
    <w:rsid w:val="00463A1C"/>
    <w:rsid w:val="00463B6F"/>
    <w:rsid w:val="00463E19"/>
    <w:rsid w:val="00463FCB"/>
    <w:rsid w:val="004640D0"/>
    <w:rsid w:val="004646A5"/>
    <w:rsid w:val="00464B8E"/>
    <w:rsid w:val="00465258"/>
    <w:rsid w:val="004653A5"/>
    <w:rsid w:val="004653B5"/>
    <w:rsid w:val="0046547A"/>
    <w:rsid w:val="00465554"/>
    <w:rsid w:val="004655B7"/>
    <w:rsid w:val="004655E1"/>
    <w:rsid w:val="00465611"/>
    <w:rsid w:val="00465CD8"/>
    <w:rsid w:val="00465EC2"/>
    <w:rsid w:val="00465ED2"/>
    <w:rsid w:val="0046621C"/>
    <w:rsid w:val="004667D5"/>
    <w:rsid w:val="00466933"/>
    <w:rsid w:val="00466937"/>
    <w:rsid w:val="00466BC0"/>
    <w:rsid w:val="00466C7D"/>
    <w:rsid w:val="00467024"/>
    <w:rsid w:val="004670E8"/>
    <w:rsid w:val="004670FE"/>
    <w:rsid w:val="0046736F"/>
    <w:rsid w:val="00467B7B"/>
    <w:rsid w:val="00467C72"/>
    <w:rsid w:val="00467CD9"/>
    <w:rsid w:val="00467D59"/>
    <w:rsid w:val="00467D5D"/>
    <w:rsid w:val="00467D81"/>
    <w:rsid w:val="00467E12"/>
    <w:rsid w:val="00467EB3"/>
    <w:rsid w:val="00470444"/>
    <w:rsid w:val="0047061E"/>
    <w:rsid w:val="00470824"/>
    <w:rsid w:val="00470925"/>
    <w:rsid w:val="00470A44"/>
    <w:rsid w:val="00470AC8"/>
    <w:rsid w:val="00470E45"/>
    <w:rsid w:val="00471176"/>
    <w:rsid w:val="0047134D"/>
    <w:rsid w:val="00471557"/>
    <w:rsid w:val="00471740"/>
    <w:rsid w:val="00471801"/>
    <w:rsid w:val="00471888"/>
    <w:rsid w:val="00471CA0"/>
    <w:rsid w:val="00471DC9"/>
    <w:rsid w:val="00471E41"/>
    <w:rsid w:val="00471EB1"/>
    <w:rsid w:val="00471EF4"/>
    <w:rsid w:val="00472222"/>
    <w:rsid w:val="00472815"/>
    <w:rsid w:val="00472B4F"/>
    <w:rsid w:val="00472BB2"/>
    <w:rsid w:val="00473271"/>
    <w:rsid w:val="00473294"/>
    <w:rsid w:val="00473428"/>
    <w:rsid w:val="0047357B"/>
    <w:rsid w:val="00473950"/>
    <w:rsid w:val="00473A4D"/>
    <w:rsid w:val="00473B42"/>
    <w:rsid w:val="00473EA5"/>
    <w:rsid w:val="00473F14"/>
    <w:rsid w:val="00474157"/>
    <w:rsid w:val="00474181"/>
    <w:rsid w:val="004745E7"/>
    <w:rsid w:val="004746B0"/>
    <w:rsid w:val="004747AC"/>
    <w:rsid w:val="004749C1"/>
    <w:rsid w:val="00474A35"/>
    <w:rsid w:val="00474D2A"/>
    <w:rsid w:val="00474E64"/>
    <w:rsid w:val="00474EC0"/>
    <w:rsid w:val="00475098"/>
    <w:rsid w:val="00475122"/>
    <w:rsid w:val="00475743"/>
    <w:rsid w:val="0047588D"/>
    <w:rsid w:val="00475D91"/>
    <w:rsid w:val="004760BC"/>
    <w:rsid w:val="004764DF"/>
    <w:rsid w:val="004765AC"/>
    <w:rsid w:val="004767F6"/>
    <w:rsid w:val="00476A22"/>
    <w:rsid w:val="00476A4B"/>
    <w:rsid w:val="00476F99"/>
    <w:rsid w:val="00476FAD"/>
    <w:rsid w:val="004771A8"/>
    <w:rsid w:val="004771C6"/>
    <w:rsid w:val="00477573"/>
    <w:rsid w:val="004775B5"/>
    <w:rsid w:val="0047774E"/>
    <w:rsid w:val="00477D31"/>
    <w:rsid w:val="00477F66"/>
    <w:rsid w:val="00480007"/>
    <w:rsid w:val="00480185"/>
    <w:rsid w:val="004804EB"/>
    <w:rsid w:val="004805E3"/>
    <w:rsid w:val="00480711"/>
    <w:rsid w:val="00480712"/>
    <w:rsid w:val="00480BBE"/>
    <w:rsid w:val="00480BEA"/>
    <w:rsid w:val="0048101A"/>
    <w:rsid w:val="004814DC"/>
    <w:rsid w:val="004814F9"/>
    <w:rsid w:val="0048165F"/>
    <w:rsid w:val="00481813"/>
    <w:rsid w:val="00481BF4"/>
    <w:rsid w:val="004820D0"/>
    <w:rsid w:val="00482191"/>
    <w:rsid w:val="004821BD"/>
    <w:rsid w:val="00482494"/>
    <w:rsid w:val="0048263E"/>
    <w:rsid w:val="00482683"/>
    <w:rsid w:val="00482952"/>
    <w:rsid w:val="00482A48"/>
    <w:rsid w:val="00482AEA"/>
    <w:rsid w:val="00482CB8"/>
    <w:rsid w:val="00482DDE"/>
    <w:rsid w:val="00482EDC"/>
    <w:rsid w:val="00482F6C"/>
    <w:rsid w:val="00483069"/>
    <w:rsid w:val="004830A7"/>
    <w:rsid w:val="004831E2"/>
    <w:rsid w:val="004835C3"/>
    <w:rsid w:val="00483724"/>
    <w:rsid w:val="00483751"/>
    <w:rsid w:val="00483832"/>
    <w:rsid w:val="004838EB"/>
    <w:rsid w:val="00484327"/>
    <w:rsid w:val="004843B3"/>
    <w:rsid w:val="0048471B"/>
    <w:rsid w:val="00484761"/>
    <w:rsid w:val="004847A9"/>
    <w:rsid w:val="0048495E"/>
    <w:rsid w:val="00484E98"/>
    <w:rsid w:val="00485443"/>
    <w:rsid w:val="004854D1"/>
    <w:rsid w:val="0048550E"/>
    <w:rsid w:val="00485566"/>
    <w:rsid w:val="004855AB"/>
    <w:rsid w:val="004857D1"/>
    <w:rsid w:val="00485AA2"/>
    <w:rsid w:val="00485AD2"/>
    <w:rsid w:val="00485DE3"/>
    <w:rsid w:val="004863ED"/>
    <w:rsid w:val="004867DB"/>
    <w:rsid w:val="00486904"/>
    <w:rsid w:val="00486909"/>
    <w:rsid w:val="0048691E"/>
    <w:rsid w:val="00486A0E"/>
    <w:rsid w:val="00486DA2"/>
    <w:rsid w:val="0048708F"/>
    <w:rsid w:val="004872A8"/>
    <w:rsid w:val="0048791A"/>
    <w:rsid w:val="00487A3D"/>
    <w:rsid w:val="0049011B"/>
    <w:rsid w:val="00490435"/>
    <w:rsid w:val="004904DE"/>
    <w:rsid w:val="00490515"/>
    <w:rsid w:val="0049099E"/>
    <w:rsid w:val="00490D94"/>
    <w:rsid w:val="00490FB6"/>
    <w:rsid w:val="00490FBC"/>
    <w:rsid w:val="00491636"/>
    <w:rsid w:val="0049185C"/>
    <w:rsid w:val="00491877"/>
    <w:rsid w:val="00491967"/>
    <w:rsid w:val="00491DB4"/>
    <w:rsid w:val="00492054"/>
    <w:rsid w:val="00492199"/>
    <w:rsid w:val="004921D4"/>
    <w:rsid w:val="004922D7"/>
    <w:rsid w:val="004925F6"/>
    <w:rsid w:val="0049267F"/>
    <w:rsid w:val="004927D7"/>
    <w:rsid w:val="00492A14"/>
    <w:rsid w:val="00492B3A"/>
    <w:rsid w:val="00492F1A"/>
    <w:rsid w:val="004930EB"/>
    <w:rsid w:val="004931BD"/>
    <w:rsid w:val="0049326D"/>
    <w:rsid w:val="004932F4"/>
    <w:rsid w:val="0049332F"/>
    <w:rsid w:val="004935BC"/>
    <w:rsid w:val="004935DE"/>
    <w:rsid w:val="00493696"/>
    <w:rsid w:val="0049384C"/>
    <w:rsid w:val="00493C98"/>
    <w:rsid w:val="00493D8A"/>
    <w:rsid w:val="004943B5"/>
    <w:rsid w:val="00494463"/>
    <w:rsid w:val="00494499"/>
    <w:rsid w:val="00494566"/>
    <w:rsid w:val="0049477A"/>
    <w:rsid w:val="00494959"/>
    <w:rsid w:val="00494A48"/>
    <w:rsid w:val="00494D15"/>
    <w:rsid w:val="00494E98"/>
    <w:rsid w:val="004950AC"/>
    <w:rsid w:val="0049532C"/>
    <w:rsid w:val="004954B7"/>
    <w:rsid w:val="004955FA"/>
    <w:rsid w:val="00495BF4"/>
    <w:rsid w:val="004960CB"/>
    <w:rsid w:val="004961BC"/>
    <w:rsid w:val="00496313"/>
    <w:rsid w:val="004963E8"/>
    <w:rsid w:val="00497064"/>
    <w:rsid w:val="00497133"/>
    <w:rsid w:val="00497295"/>
    <w:rsid w:val="00497306"/>
    <w:rsid w:val="004973AE"/>
    <w:rsid w:val="00497517"/>
    <w:rsid w:val="00497851"/>
    <w:rsid w:val="00497A58"/>
    <w:rsid w:val="00497B2C"/>
    <w:rsid w:val="004A0353"/>
    <w:rsid w:val="004A03B5"/>
    <w:rsid w:val="004A0FA8"/>
    <w:rsid w:val="004A1178"/>
    <w:rsid w:val="004A12AA"/>
    <w:rsid w:val="004A13B3"/>
    <w:rsid w:val="004A195A"/>
    <w:rsid w:val="004A2103"/>
    <w:rsid w:val="004A22DE"/>
    <w:rsid w:val="004A265A"/>
    <w:rsid w:val="004A2718"/>
    <w:rsid w:val="004A284A"/>
    <w:rsid w:val="004A289C"/>
    <w:rsid w:val="004A2B69"/>
    <w:rsid w:val="004A3252"/>
    <w:rsid w:val="004A33AE"/>
    <w:rsid w:val="004A35D3"/>
    <w:rsid w:val="004A39A7"/>
    <w:rsid w:val="004A3AC2"/>
    <w:rsid w:val="004A3C2D"/>
    <w:rsid w:val="004A4074"/>
    <w:rsid w:val="004A40CF"/>
    <w:rsid w:val="004A4530"/>
    <w:rsid w:val="004A4632"/>
    <w:rsid w:val="004A4CF8"/>
    <w:rsid w:val="004A51F4"/>
    <w:rsid w:val="004A553B"/>
    <w:rsid w:val="004A5676"/>
    <w:rsid w:val="004A5C55"/>
    <w:rsid w:val="004A5C85"/>
    <w:rsid w:val="004A62CD"/>
    <w:rsid w:val="004A6360"/>
    <w:rsid w:val="004A664C"/>
    <w:rsid w:val="004A6A7D"/>
    <w:rsid w:val="004A6C0C"/>
    <w:rsid w:val="004A6F62"/>
    <w:rsid w:val="004A736D"/>
    <w:rsid w:val="004A7386"/>
    <w:rsid w:val="004A7598"/>
    <w:rsid w:val="004A79A3"/>
    <w:rsid w:val="004A7B1B"/>
    <w:rsid w:val="004A7E87"/>
    <w:rsid w:val="004A7EF6"/>
    <w:rsid w:val="004B0081"/>
    <w:rsid w:val="004B00FE"/>
    <w:rsid w:val="004B01B7"/>
    <w:rsid w:val="004B02F2"/>
    <w:rsid w:val="004B03F5"/>
    <w:rsid w:val="004B070E"/>
    <w:rsid w:val="004B0929"/>
    <w:rsid w:val="004B0C62"/>
    <w:rsid w:val="004B0D93"/>
    <w:rsid w:val="004B13C8"/>
    <w:rsid w:val="004B14AC"/>
    <w:rsid w:val="004B15CB"/>
    <w:rsid w:val="004B173A"/>
    <w:rsid w:val="004B1A45"/>
    <w:rsid w:val="004B219B"/>
    <w:rsid w:val="004B25B6"/>
    <w:rsid w:val="004B25EE"/>
    <w:rsid w:val="004B2AEE"/>
    <w:rsid w:val="004B2C6B"/>
    <w:rsid w:val="004B2EB4"/>
    <w:rsid w:val="004B34C6"/>
    <w:rsid w:val="004B35DA"/>
    <w:rsid w:val="004B365F"/>
    <w:rsid w:val="004B395B"/>
    <w:rsid w:val="004B39EA"/>
    <w:rsid w:val="004B3B03"/>
    <w:rsid w:val="004B3D0C"/>
    <w:rsid w:val="004B3DDB"/>
    <w:rsid w:val="004B3E85"/>
    <w:rsid w:val="004B3FAC"/>
    <w:rsid w:val="004B4107"/>
    <w:rsid w:val="004B4285"/>
    <w:rsid w:val="004B440E"/>
    <w:rsid w:val="004B4511"/>
    <w:rsid w:val="004B4583"/>
    <w:rsid w:val="004B4AEB"/>
    <w:rsid w:val="004B4C0B"/>
    <w:rsid w:val="004B52AE"/>
    <w:rsid w:val="004B5540"/>
    <w:rsid w:val="004B5B8D"/>
    <w:rsid w:val="004B5BFC"/>
    <w:rsid w:val="004B5DAA"/>
    <w:rsid w:val="004B5F06"/>
    <w:rsid w:val="004B5F9F"/>
    <w:rsid w:val="004B652C"/>
    <w:rsid w:val="004B699F"/>
    <w:rsid w:val="004B6A52"/>
    <w:rsid w:val="004B6BB8"/>
    <w:rsid w:val="004B6C9C"/>
    <w:rsid w:val="004B6D98"/>
    <w:rsid w:val="004B6DD6"/>
    <w:rsid w:val="004B6EF2"/>
    <w:rsid w:val="004B6FC1"/>
    <w:rsid w:val="004B70E0"/>
    <w:rsid w:val="004B7167"/>
    <w:rsid w:val="004B71CA"/>
    <w:rsid w:val="004B73CD"/>
    <w:rsid w:val="004B7683"/>
    <w:rsid w:val="004B787D"/>
    <w:rsid w:val="004B78B7"/>
    <w:rsid w:val="004B7AAC"/>
    <w:rsid w:val="004B7DE1"/>
    <w:rsid w:val="004B7EF8"/>
    <w:rsid w:val="004B7F8D"/>
    <w:rsid w:val="004C0516"/>
    <w:rsid w:val="004C0778"/>
    <w:rsid w:val="004C07AF"/>
    <w:rsid w:val="004C0957"/>
    <w:rsid w:val="004C0C74"/>
    <w:rsid w:val="004C0D03"/>
    <w:rsid w:val="004C1180"/>
    <w:rsid w:val="004C12DE"/>
    <w:rsid w:val="004C156C"/>
    <w:rsid w:val="004C18CD"/>
    <w:rsid w:val="004C18F0"/>
    <w:rsid w:val="004C1AEA"/>
    <w:rsid w:val="004C1B68"/>
    <w:rsid w:val="004C1F8C"/>
    <w:rsid w:val="004C2021"/>
    <w:rsid w:val="004C2174"/>
    <w:rsid w:val="004C21F0"/>
    <w:rsid w:val="004C223F"/>
    <w:rsid w:val="004C229A"/>
    <w:rsid w:val="004C2742"/>
    <w:rsid w:val="004C2C3D"/>
    <w:rsid w:val="004C2CA6"/>
    <w:rsid w:val="004C31AC"/>
    <w:rsid w:val="004C331E"/>
    <w:rsid w:val="004C3385"/>
    <w:rsid w:val="004C3576"/>
    <w:rsid w:val="004C3A85"/>
    <w:rsid w:val="004C3C66"/>
    <w:rsid w:val="004C3C83"/>
    <w:rsid w:val="004C3EEC"/>
    <w:rsid w:val="004C3F86"/>
    <w:rsid w:val="004C40AD"/>
    <w:rsid w:val="004C42D5"/>
    <w:rsid w:val="004C43EB"/>
    <w:rsid w:val="004C443F"/>
    <w:rsid w:val="004C45D4"/>
    <w:rsid w:val="004C45E3"/>
    <w:rsid w:val="004C4611"/>
    <w:rsid w:val="004C47CB"/>
    <w:rsid w:val="004C48E7"/>
    <w:rsid w:val="004C4BF0"/>
    <w:rsid w:val="004C4DEC"/>
    <w:rsid w:val="004C4E40"/>
    <w:rsid w:val="004C4E91"/>
    <w:rsid w:val="004C528F"/>
    <w:rsid w:val="004C534F"/>
    <w:rsid w:val="004C5372"/>
    <w:rsid w:val="004C57DF"/>
    <w:rsid w:val="004C5A2C"/>
    <w:rsid w:val="004C5B0E"/>
    <w:rsid w:val="004C5C9A"/>
    <w:rsid w:val="004C5F93"/>
    <w:rsid w:val="004C5FD4"/>
    <w:rsid w:val="004C6516"/>
    <w:rsid w:val="004C692D"/>
    <w:rsid w:val="004C7023"/>
    <w:rsid w:val="004C7084"/>
    <w:rsid w:val="004C718F"/>
    <w:rsid w:val="004C729A"/>
    <w:rsid w:val="004C74C7"/>
    <w:rsid w:val="004C7715"/>
    <w:rsid w:val="004D011B"/>
    <w:rsid w:val="004D02AF"/>
    <w:rsid w:val="004D04A4"/>
    <w:rsid w:val="004D08CA"/>
    <w:rsid w:val="004D0E66"/>
    <w:rsid w:val="004D11EE"/>
    <w:rsid w:val="004D1420"/>
    <w:rsid w:val="004D19E4"/>
    <w:rsid w:val="004D1B22"/>
    <w:rsid w:val="004D2325"/>
    <w:rsid w:val="004D2348"/>
    <w:rsid w:val="004D238B"/>
    <w:rsid w:val="004D2621"/>
    <w:rsid w:val="004D2D44"/>
    <w:rsid w:val="004D2DAA"/>
    <w:rsid w:val="004D316D"/>
    <w:rsid w:val="004D3248"/>
    <w:rsid w:val="004D32C2"/>
    <w:rsid w:val="004D341B"/>
    <w:rsid w:val="004D34F8"/>
    <w:rsid w:val="004D3503"/>
    <w:rsid w:val="004D3832"/>
    <w:rsid w:val="004D3845"/>
    <w:rsid w:val="004D38AE"/>
    <w:rsid w:val="004D3955"/>
    <w:rsid w:val="004D3DA8"/>
    <w:rsid w:val="004D3EC0"/>
    <w:rsid w:val="004D3FA8"/>
    <w:rsid w:val="004D41B4"/>
    <w:rsid w:val="004D483A"/>
    <w:rsid w:val="004D4A6A"/>
    <w:rsid w:val="004D4BD9"/>
    <w:rsid w:val="004D4C46"/>
    <w:rsid w:val="004D4C85"/>
    <w:rsid w:val="004D4D32"/>
    <w:rsid w:val="004D4DA6"/>
    <w:rsid w:val="004D4E98"/>
    <w:rsid w:val="004D5D03"/>
    <w:rsid w:val="004D5ED4"/>
    <w:rsid w:val="004D5FEA"/>
    <w:rsid w:val="004D60ED"/>
    <w:rsid w:val="004D642D"/>
    <w:rsid w:val="004D6737"/>
    <w:rsid w:val="004D6834"/>
    <w:rsid w:val="004D68F7"/>
    <w:rsid w:val="004D6910"/>
    <w:rsid w:val="004D695C"/>
    <w:rsid w:val="004D6EDB"/>
    <w:rsid w:val="004D6FCD"/>
    <w:rsid w:val="004D717E"/>
    <w:rsid w:val="004D72C8"/>
    <w:rsid w:val="004D7723"/>
    <w:rsid w:val="004D788D"/>
    <w:rsid w:val="004D7955"/>
    <w:rsid w:val="004D798A"/>
    <w:rsid w:val="004D7A83"/>
    <w:rsid w:val="004D7BA3"/>
    <w:rsid w:val="004D7F11"/>
    <w:rsid w:val="004E00A3"/>
    <w:rsid w:val="004E00BE"/>
    <w:rsid w:val="004E031E"/>
    <w:rsid w:val="004E0482"/>
    <w:rsid w:val="004E0683"/>
    <w:rsid w:val="004E06C4"/>
    <w:rsid w:val="004E06F3"/>
    <w:rsid w:val="004E0F0F"/>
    <w:rsid w:val="004E1067"/>
    <w:rsid w:val="004E10DF"/>
    <w:rsid w:val="004E1700"/>
    <w:rsid w:val="004E1859"/>
    <w:rsid w:val="004E1975"/>
    <w:rsid w:val="004E1ACD"/>
    <w:rsid w:val="004E1AFE"/>
    <w:rsid w:val="004E1BC4"/>
    <w:rsid w:val="004E1C0C"/>
    <w:rsid w:val="004E260B"/>
    <w:rsid w:val="004E289C"/>
    <w:rsid w:val="004E2A57"/>
    <w:rsid w:val="004E2DFC"/>
    <w:rsid w:val="004E304E"/>
    <w:rsid w:val="004E3060"/>
    <w:rsid w:val="004E30BA"/>
    <w:rsid w:val="004E3162"/>
    <w:rsid w:val="004E32F7"/>
    <w:rsid w:val="004E3374"/>
    <w:rsid w:val="004E390B"/>
    <w:rsid w:val="004E3A1B"/>
    <w:rsid w:val="004E3C21"/>
    <w:rsid w:val="004E3C3D"/>
    <w:rsid w:val="004E3E44"/>
    <w:rsid w:val="004E4055"/>
    <w:rsid w:val="004E422C"/>
    <w:rsid w:val="004E4469"/>
    <w:rsid w:val="004E4592"/>
    <w:rsid w:val="004E46D7"/>
    <w:rsid w:val="004E46E7"/>
    <w:rsid w:val="004E4794"/>
    <w:rsid w:val="004E483C"/>
    <w:rsid w:val="004E4844"/>
    <w:rsid w:val="004E5294"/>
    <w:rsid w:val="004E586B"/>
    <w:rsid w:val="004E594D"/>
    <w:rsid w:val="004E5978"/>
    <w:rsid w:val="004E5A5A"/>
    <w:rsid w:val="004E5BD5"/>
    <w:rsid w:val="004E5CA2"/>
    <w:rsid w:val="004E5CC8"/>
    <w:rsid w:val="004E5E55"/>
    <w:rsid w:val="004E6067"/>
    <w:rsid w:val="004E6093"/>
    <w:rsid w:val="004E60CD"/>
    <w:rsid w:val="004E6125"/>
    <w:rsid w:val="004E63DB"/>
    <w:rsid w:val="004E68EC"/>
    <w:rsid w:val="004E697A"/>
    <w:rsid w:val="004E69C2"/>
    <w:rsid w:val="004E6B2E"/>
    <w:rsid w:val="004E6B51"/>
    <w:rsid w:val="004E6BDE"/>
    <w:rsid w:val="004E6CE6"/>
    <w:rsid w:val="004E6ED3"/>
    <w:rsid w:val="004E6FB4"/>
    <w:rsid w:val="004E6FEE"/>
    <w:rsid w:val="004E70DA"/>
    <w:rsid w:val="004E70E9"/>
    <w:rsid w:val="004E779D"/>
    <w:rsid w:val="004E7C71"/>
    <w:rsid w:val="004E7DD4"/>
    <w:rsid w:val="004E7F3A"/>
    <w:rsid w:val="004F0286"/>
    <w:rsid w:val="004F0297"/>
    <w:rsid w:val="004F02A9"/>
    <w:rsid w:val="004F02CF"/>
    <w:rsid w:val="004F05DB"/>
    <w:rsid w:val="004F0BA9"/>
    <w:rsid w:val="004F0F78"/>
    <w:rsid w:val="004F1104"/>
    <w:rsid w:val="004F1418"/>
    <w:rsid w:val="004F16C6"/>
    <w:rsid w:val="004F16D9"/>
    <w:rsid w:val="004F16FD"/>
    <w:rsid w:val="004F1758"/>
    <w:rsid w:val="004F1939"/>
    <w:rsid w:val="004F1D09"/>
    <w:rsid w:val="004F1DED"/>
    <w:rsid w:val="004F1E9D"/>
    <w:rsid w:val="004F20FE"/>
    <w:rsid w:val="004F230E"/>
    <w:rsid w:val="004F253D"/>
    <w:rsid w:val="004F264F"/>
    <w:rsid w:val="004F2B8D"/>
    <w:rsid w:val="004F2F9C"/>
    <w:rsid w:val="004F348D"/>
    <w:rsid w:val="004F37BC"/>
    <w:rsid w:val="004F3823"/>
    <w:rsid w:val="004F38B0"/>
    <w:rsid w:val="004F38D3"/>
    <w:rsid w:val="004F3B01"/>
    <w:rsid w:val="004F3B80"/>
    <w:rsid w:val="004F3C15"/>
    <w:rsid w:val="004F4531"/>
    <w:rsid w:val="004F467F"/>
    <w:rsid w:val="004F484D"/>
    <w:rsid w:val="004F49B1"/>
    <w:rsid w:val="004F4F0C"/>
    <w:rsid w:val="004F4F5D"/>
    <w:rsid w:val="004F508E"/>
    <w:rsid w:val="004F5213"/>
    <w:rsid w:val="004F5D07"/>
    <w:rsid w:val="004F5F2E"/>
    <w:rsid w:val="004F62CA"/>
    <w:rsid w:val="004F6357"/>
    <w:rsid w:val="004F6604"/>
    <w:rsid w:val="004F68C1"/>
    <w:rsid w:val="004F7022"/>
    <w:rsid w:val="004F712D"/>
    <w:rsid w:val="004F7391"/>
    <w:rsid w:val="004F74BA"/>
    <w:rsid w:val="004F75C7"/>
    <w:rsid w:val="004F7A56"/>
    <w:rsid w:val="004F7B85"/>
    <w:rsid w:val="004F7B9B"/>
    <w:rsid w:val="004F7C81"/>
    <w:rsid w:val="004F7E25"/>
    <w:rsid w:val="004F7EB1"/>
    <w:rsid w:val="0050030F"/>
    <w:rsid w:val="00500346"/>
    <w:rsid w:val="00500628"/>
    <w:rsid w:val="00500934"/>
    <w:rsid w:val="00500AD2"/>
    <w:rsid w:val="00500B89"/>
    <w:rsid w:val="00500BE1"/>
    <w:rsid w:val="0050105B"/>
    <w:rsid w:val="00501060"/>
    <w:rsid w:val="005017B0"/>
    <w:rsid w:val="00501928"/>
    <w:rsid w:val="00502323"/>
    <w:rsid w:val="005029D3"/>
    <w:rsid w:val="00502AE8"/>
    <w:rsid w:val="00502CF7"/>
    <w:rsid w:val="005032DC"/>
    <w:rsid w:val="005035CA"/>
    <w:rsid w:val="005038E5"/>
    <w:rsid w:val="00503D60"/>
    <w:rsid w:val="00504049"/>
    <w:rsid w:val="005041E7"/>
    <w:rsid w:val="00504331"/>
    <w:rsid w:val="0050463C"/>
    <w:rsid w:val="00504723"/>
    <w:rsid w:val="00504AA8"/>
    <w:rsid w:val="00504F4E"/>
    <w:rsid w:val="005051CF"/>
    <w:rsid w:val="0050529F"/>
    <w:rsid w:val="005053E6"/>
    <w:rsid w:val="005055A1"/>
    <w:rsid w:val="00505869"/>
    <w:rsid w:val="005058CC"/>
    <w:rsid w:val="00505DBA"/>
    <w:rsid w:val="00505FDA"/>
    <w:rsid w:val="00506383"/>
    <w:rsid w:val="0050648F"/>
    <w:rsid w:val="0050687E"/>
    <w:rsid w:val="00506A47"/>
    <w:rsid w:val="005073CB"/>
    <w:rsid w:val="005078C7"/>
    <w:rsid w:val="00507919"/>
    <w:rsid w:val="00507EE7"/>
    <w:rsid w:val="00510AFD"/>
    <w:rsid w:val="00510BCB"/>
    <w:rsid w:val="00511148"/>
    <w:rsid w:val="005111A2"/>
    <w:rsid w:val="00511B60"/>
    <w:rsid w:val="00511D98"/>
    <w:rsid w:val="00511F9B"/>
    <w:rsid w:val="005120C0"/>
    <w:rsid w:val="00512133"/>
    <w:rsid w:val="005121B3"/>
    <w:rsid w:val="00512207"/>
    <w:rsid w:val="005126E1"/>
    <w:rsid w:val="00512AD0"/>
    <w:rsid w:val="00512B2B"/>
    <w:rsid w:val="00512BA5"/>
    <w:rsid w:val="00512EA2"/>
    <w:rsid w:val="00512EFE"/>
    <w:rsid w:val="005132B2"/>
    <w:rsid w:val="0051380D"/>
    <w:rsid w:val="00513D47"/>
    <w:rsid w:val="005142CA"/>
    <w:rsid w:val="00514779"/>
    <w:rsid w:val="005147B1"/>
    <w:rsid w:val="00514AE6"/>
    <w:rsid w:val="00514B82"/>
    <w:rsid w:val="00514B99"/>
    <w:rsid w:val="0051507D"/>
    <w:rsid w:val="00515C32"/>
    <w:rsid w:val="00515D00"/>
    <w:rsid w:val="00515F3F"/>
    <w:rsid w:val="00515F65"/>
    <w:rsid w:val="00516337"/>
    <w:rsid w:val="005163EB"/>
    <w:rsid w:val="00516480"/>
    <w:rsid w:val="00516550"/>
    <w:rsid w:val="00516A90"/>
    <w:rsid w:val="00516AB1"/>
    <w:rsid w:val="005171DC"/>
    <w:rsid w:val="00517567"/>
    <w:rsid w:val="005177DA"/>
    <w:rsid w:val="00517F6E"/>
    <w:rsid w:val="00520002"/>
    <w:rsid w:val="005200AE"/>
    <w:rsid w:val="0052018C"/>
    <w:rsid w:val="00520752"/>
    <w:rsid w:val="00520AF7"/>
    <w:rsid w:val="00520AFE"/>
    <w:rsid w:val="00520CDB"/>
    <w:rsid w:val="00520EC1"/>
    <w:rsid w:val="00521257"/>
    <w:rsid w:val="005215B9"/>
    <w:rsid w:val="0052165F"/>
    <w:rsid w:val="00521933"/>
    <w:rsid w:val="00521C83"/>
    <w:rsid w:val="00522066"/>
    <w:rsid w:val="005224B7"/>
    <w:rsid w:val="00522518"/>
    <w:rsid w:val="00522576"/>
    <w:rsid w:val="0052259C"/>
    <w:rsid w:val="005225B3"/>
    <w:rsid w:val="005226D0"/>
    <w:rsid w:val="00522A1C"/>
    <w:rsid w:val="00522C08"/>
    <w:rsid w:val="00522E1B"/>
    <w:rsid w:val="00522FC1"/>
    <w:rsid w:val="005230BD"/>
    <w:rsid w:val="00523302"/>
    <w:rsid w:val="005233B5"/>
    <w:rsid w:val="00523593"/>
    <w:rsid w:val="005237F2"/>
    <w:rsid w:val="00523832"/>
    <w:rsid w:val="0052393E"/>
    <w:rsid w:val="00523F4E"/>
    <w:rsid w:val="00523F92"/>
    <w:rsid w:val="0052413C"/>
    <w:rsid w:val="00524378"/>
    <w:rsid w:val="00524429"/>
    <w:rsid w:val="00524728"/>
    <w:rsid w:val="0052487B"/>
    <w:rsid w:val="00524896"/>
    <w:rsid w:val="00524A04"/>
    <w:rsid w:val="00524CC5"/>
    <w:rsid w:val="00524D6A"/>
    <w:rsid w:val="00524E16"/>
    <w:rsid w:val="0052510F"/>
    <w:rsid w:val="0052598B"/>
    <w:rsid w:val="00525C5F"/>
    <w:rsid w:val="00525D3D"/>
    <w:rsid w:val="00525D95"/>
    <w:rsid w:val="00525EA8"/>
    <w:rsid w:val="0052601E"/>
    <w:rsid w:val="005263E0"/>
    <w:rsid w:val="0052640B"/>
    <w:rsid w:val="00526B67"/>
    <w:rsid w:val="0052712F"/>
    <w:rsid w:val="00527218"/>
    <w:rsid w:val="0052725D"/>
    <w:rsid w:val="00527285"/>
    <w:rsid w:val="00527429"/>
    <w:rsid w:val="005301B7"/>
    <w:rsid w:val="005305A1"/>
    <w:rsid w:val="005305AF"/>
    <w:rsid w:val="00530A1F"/>
    <w:rsid w:val="00530B61"/>
    <w:rsid w:val="00530B90"/>
    <w:rsid w:val="00530D81"/>
    <w:rsid w:val="00530EC7"/>
    <w:rsid w:val="005311CA"/>
    <w:rsid w:val="005311D8"/>
    <w:rsid w:val="00531229"/>
    <w:rsid w:val="00531236"/>
    <w:rsid w:val="0053141C"/>
    <w:rsid w:val="005314AC"/>
    <w:rsid w:val="00531D65"/>
    <w:rsid w:val="005321C9"/>
    <w:rsid w:val="00532260"/>
    <w:rsid w:val="005325AD"/>
    <w:rsid w:val="005330BD"/>
    <w:rsid w:val="00533195"/>
    <w:rsid w:val="0053380A"/>
    <w:rsid w:val="00533B62"/>
    <w:rsid w:val="00533D9A"/>
    <w:rsid w:val="00533FA7"/>
    <w:rsid w:val="00534058"/>
    <w:rsid w:val="005341EE"/>
    <w:rsid w:val="0053422E"/>
    <w:rsid w:val="005345A3"/>
    <w:rsid w:val="00534769"/>
    <w:rsid w:val="00534798"/>
    <w:rsid w:val="00534830"/>
    <w:rsid w:val="005348E9"/>
    <w:rsid w:val="00534903"/>
    <w:rsid w:val="0053492E"/>
    <w:rsid w:val="00534B31"/>
    <w:rsid w:val="00534C6C"/>
    <w:rsid w:val="00534E65"/>
    <w:rsid w:val="00534EB7"/>
    <w:rsid w:val="00534FED"/>
    <w:rsid w:val="0053510C"/>
    <w:rsid w:val="00535174"/>
    <w:rsid w:val="005351FD"/>
    <w:rsid w:val="00535738"/>
    <w:rsid w:val="00535AC4"/>
    <w:rsid w:val="00535E1A"/>
    <w:rsid w:val="005363CD"/>
    <w:rsid w:val="0053688B"/>
    <w:rsid w:val="00536918"/>
    <w:rsid w:val="00536E51"/>
    <w:rsid w:val="00536F21"/>
    <w:rsid w:val="00536FAE"/>
    <w:rsid w:val="00537101"/>
    <w:rsid w:val="00537145"/>
    <w:rsid w:val="005371EF"/>
    <w:rsid w:val="00537454"/>
    <w:rsid w:val="005375F1"/>
    <w:rsid w:val="00537690"/>
    <w:rsid w:val="00537AFD"/>
    <w:rsid w:val="00537ED2"/>
    <w:rsid w:val="00537F40"/>
    <w:rsid w:val="00537F97"/>
    <w:rsid w:val="005400CD"/>
    <w:rsid w:val="005405FD"/>
    <w:rsid w:val="00540706"/>
    <w:rsid w:val="00540778"/>
    <w:rsid w:val="0054080D"/>
    <w:rsid w:val="00540AF3"/>
    <w:rsid w:val="00540D94"/>
    <w:rsid w:val="00540EE8"/>
    <w:rsid w:val="00540F2C"/>
    <w:rsid w:val="005414AF"/>
    <w:rsid w:val="005414B9"/>
    <w:rsid w:val="005415EF"/>
    <w:rsid w:val="00541700"/>
    <w:rsid w:val="00541848"/>
    <w:rsid w:val="005418DA"/>
    <w:rsid w:val="00541928"/>
    <w:rsid w:val="00541DDC"/>
    <w:rsid w:val="00542330"/>
    <w:rsid w:val="0054234C"/>
    <w:rsid w:val="005424A5"/>
    <w:rsid w:val="00542677"/>
    <w:rsid w:val="0054276D"/>
    <w:rsid w:val="005427D9"/>
    <w:rsid w:val="005427DE"/>
    <w:rsid w:val="00542993"/>
    <w:rsid w:val="0054299C"/>
    <w:rsid w:val="00542C43"/>
    <w:rsid w:val="00542D37"/>
    <w:rsid w:val="00542D99"/>
    <w:rsid w:val="00542EDC"/>
    <w:rsid w:val="00543005"/>
    <w:rsid w:val="005431D8"/>
    <w:rsid w:val="005434C7"/>
    <w:rsid w:val="0054355F"/>
    <w:rsid w:val="00543669"/>
    <w:rsid w:val="00543730"/>
    <w:rsid w:val="0054383F"/>
    <w:rsid w:val="00543849"/>
    <w:rsid w:val="00543A0B"/>
    <w:rsid w:val="00543CA4"/>
    <w:rsid w:val="00543EC7"/>
    <w:rsid w:val="00543F13"/>
    <w:rsid w:val="00543F3C"/>
    <w:rsid w:val="00543F70"/>
    <w:rsid w:val="00543FBD"/>
    <w:rsid w:val="00544043"/>
    <w:rsid w:val="0054433C"/>
    <w:rsid w:val="005448BB"/>
    <w:rsid w:val="00544943"/>
    <w:rsid w:val="00544B6A"/>
    <w:rsid w:val="00544DBF"/>
    <w:rsid w:val="00544DD2"/>
    <w:rsid w:val="00544E9A"/>
    <w:rsid w:val="00545016"/>
    <w:rsid w:val="005457B8"/>
    <w:rsid w:val="0054599E"/>
    <w:rsid w:val="005459FB"/>
    <w:rsid w:val="00545A01"/>
    <w:rsid w:val="00545A3B"/>
    <w:rsid w:val="00545CB0"/>
    <w:rsid w:val="00545CDD"/>
    <w:rsid w:val="00545EFD"/>
    <w:rsid w:val="00545FA2"/>
    <w:rsid w:val="005460BF"/>
    <w:rsid w:val="005460FB"/>
    <w:rsid w:val="00546332"/>
    <w:rsid w:val="005464F4"/>
    <w:rsid w:val="00546568"/>
    <w:rsid w:val="005465AF"/>
    <w:rsid w:val="005469D8"/>
    <w:rsid w:val="00546EB8"/>
    <w:rsid w:val="00546F2F"/>
    <w:rsid w:val="0054704E"/>
    <w:rsid w:val="005471B4"/>
    <w:rsid w:val="005472D7"/>
    <w:rsid w:val="005474AC"/>
    <w:rsid w:val="005474AF"/>
    <w:rsid w:val="0054778D"/>
    <w:rsid w:val="00547BD5"/>
    <w:rsid w:val="00547E36"/>
    <w:rsid w:val="00547F47"/>
    <w:rsid w:val="00550020"/>
    <w:rsid w:val="005500C4"/>
    <w:rsid w:val="00550317"/>
    <w:rsid w:val="0055081A"/>
    <w:rsid w:val="0055086C"/>
    <w:rsid w:val="0055087B"/>
    <w:rsid w:val="00550AB6"/>
    <w:rsid w:val="00550EAA"/>
    <w:rsid w:val="005510CB"/>
    <w:rsid w:val="00551145"/>
    <w:rsid w:val="00551269"/>
    <w:rsid w:val="00551281"/>
    <w:rsid w:val="005513FE"/>
    <w:rsid w:val="0055142F"/>
    <w:rsid w:val="00551494"/>
    <w:rsid w:val="005519C4"/>
    <w:rsid w:val="00551CF5"/>
    <w:rsid w:val="00551F84"/>
    <w:rsid w:val="005528DF"/>
    <w:rsid w:val="00552C6E"/>
    <w:rsid w:val="00552E8B"/>
    <w:rsid w:val="00552F90"/>
    <w:rsid w:val="0055308F"/>
    <w:rsid w:val="0055327F"/>
    <w:rsid w:val="00553570"/>
    <w:rsid w:val="00553590"/>
    <w:rsid w:val="00553A26"/>
    <w:rsid w:val="00553B66"/>
    <w:rsid w:val="00553E2F"/>
    <w:rsid w:val="00553F6D"/>
    <w:rsid w:val="0055425D"/>
    <w:rsid w:val="00554628"/>
    <w:rsid w:val="005549C0"/>
    <w:rsid w:val="00555111"/>
    <w:rsid w:val="00555454"/>
    <w:rsid w:val="0055560B"/>
    <w:rsid w:val="00555660"/>
    <w:rsid w:val="00555674"/>
    <w:rsid w:val="0055568B"/>
    <w:rsid w:val="0055594E"/>
    <w:rsid w:val="00555C15"/>
    <w:rsid w:val="00555D5B"/>
    <w:rsid w:val="00555EE1"/>
    <w:rsid w:val="00556345"/>
    <w:rsid w:val="0055656A"/>
    <w:rsid w:val="005566EA"/>
    <w:rsid w:val="00556857"/>
    <w:rsid w:val="00556F3D"/>
    <w:rsid w:val="00557056"/>
    <w:rsid w:val="0055766A"/>
    <w:rsid w:val="00557D19"/>
    <w:rsid w:val="00557DFE"/>
    <w:rsid w:val="00557E08"/>
    <w:rsid w:val="00557FCA"/>
    <w:rsid w:val="005604EE"/>
    <w:rsid w:val="00560874"/>
    <w:rsid w:val="0056096C"/>
    <w:rsid w:val="00560B47"/>
    <w:rsid w:val="00560E76"/>
    <w:rsid w:val="005613A5"/>
    <w:rsid w:val="005615D3"/>
    <w:rsid w:val="005617ED"/>
    <w:rsid w:val="005618F5"/>
    <w:rsid w:val="005619A6"/>
    <w:rsid w:val="005619E2"/>
    <w:rsid w:val="00561ACF"/>
    <w:rsid w:val="0056211B"/>
    <w:rsid w:val="00562166"/>
    <w:rsid w:val="0056219D"/>
    <w:rsid w:val="005622C4"/>
    <w:rsid w:val="00562729"/>
    <w:rsid w:val="00562CA3"/>
    <w:rsid w:val="0056331B"/>
    <w:rsid w:val="00563525"/>
    <w:rsid w:val="005636BC"/>
    <w:rsid w:val="00563960"/>
    <w:rsid w:val="00563BAE"/>
    <w:rsid w:val="00563BB5"/>
    <w:rsid w:val="00563F80"/>
    <w:rsid w:val="0056431F"/>
    <w:rsid w:val="00564548"/>
    <w:rsid w:val="0056488A"/>
    <w:rsid w:val="00564C8E"/>
    <w:rsid w:val="00564E9E"/>
    <w:rsid w:val="005652B1"/>
    <w:rsid w:val="00565469"/>
    <w:rsid w:val="005654C0"/>
    <w:rsid w:val="005659BD"/>
    <w:rsid w:val="00565CD9"/>
    <w:rsid w:val="0056606E"/>
    <w:rsid w:val="00566092"/>
    <w:rsid w:val="005661F3"/>
    <w:rsid w:val="00566563"/>
    <w:rsid w:val="005665A4"/>
    <w:rsid w:val="00566A31"/>
    <w:rsid w:val="00566A5A"/>
    <w:rsid w:val="00566D94"/>
    <w:rsid w:val="005670D4"/>
    <w:rsid w:val="00567137"/>
    <w:rsid w:val="005672C9"/>
    <w:rsid w:val="005674A8"/>
    <w:rsid w:val="0056753A"/>
    <w:rsid w:val="00567998"/>
    <w:rsid w:val="00567D06"/>
    <w:rsid w:val="00567F97"/>
    <w:rsid w:val="005700EA"/>
    <w:rsid w:val="005703CC"/>
    <w:rsid w:val="005704E1"/>
    <w:rsid w:val="005707DD"/>
    <w:rsid w:val="005709E0"/>
    <w:rsid w:val="00570AD2"/>
    <w:rsid w:val="00570C91"/>
    <w:rsid w:val="00570E1D"/>
    <w:rsid w:val="00570F60"/>
    <w:rsid w:val="00571315"/>
    <w:rsid w:val="00571710"/>
    <w:rsid w:val="00571791"/>
    <w:rsid w:val="00571C98"/>
    <w:rsid w:val="00571E6C"/>
    <w:rsid w:val="0057211F"/>
    <w:rsid w:val="0057213F"/>
    <w:rsid w:val="005729C5"/>
    <w:rsid w:val="00572EC4"/>
    <w:rsid w:val="00573152"/>
    <w:rsid w:val="00573398"/>
    <w:rsid w:val="00573468"/>
    <w:rsid w:val="005735A4"/>
    <w:rsid w:val="00573C9A"/>
    <w:rsid w:val="00573FF2"/>
    <w:rsid w:val="005741F2"/>
    <w:rsid w:val="005742E6"/>
    <w:rsid w:val="00574532"/>
    <w:rsid w:val="00574611"/>
    <w:rsid w:val="0057472A"/>
    <w:rsid w:val="0057472E"/>
    <w:rsid w:val="00575000"/>
    <w:rsid w:val="00575241"/>
    <w:rsid w:val="005753A8"/>
    <w:rsid w:val="005754C2"/>
    <w:rsid w:val="005754FE"/>
    <w:rsid w:val="00575DFF"/>
    <w:rsid w:val="00575E5B"/>
    <w:rsid w:val="00575E66"/>
    <w:rsid w:val="00575E9D"/>
    <w:rsid w:val="00575EB2"/>
    <w:rsid w:val="00575EC0"/>
    <w:rsid w:val="00575F3E"/>
    <w:rsid w:val="00575F73"/>
    <w:rsid w:val="00576766"/>
    <w:rsid w:val="00576A12"/>
    <w:rsid w:val="00576A38"/>
    <w:rsid w:val="00576F6B"/>
    <w:rsid w:val="00577034"/>
    <w:rsid w:val="005771A7"/>
    <w:rsid w:val="005774B7"/>
    <w:rsid w:val="00577664"/>
    <w:rsid w:val="00577A09"/>
    <w:rsid w:val="00577A14"/>
    <w:rsid w:val="00577B01"/>
    <w:rsid w:val="00577B93"/>
    <w:rsid w:val="00577DF9"/>
    <w:rsid w:val="0058001F"/>
    <w:rsid w:val="0058005A"/>
    <w:rsid w:val="00580393"/>
    <w:rsid w:val="00580419"/>
    <w:rsid w:val="00580562"/>
    <w:rsid w:val="0058073E"/>
    <w:rsid w:val="00580756"/>
    <w:rsid w:val="0058086C"/>
    <w:rsid w:val="005808F8"/>
    <w:rsid w:val="00580956"/>
    <w:rsid w:val="00580CC3"/>
    <w:rsid w:val="00580CC6"/>
    <w:rsid w:val="00580ECC"/>
    <w:rsid w:val="00580F58"/>
    <w:rsid w:val="00580F82"/>
    <w:rsid w:val="0058145F"/>
    <w:rsid w:val="0058150D"/>
    <w:rsid w:val="0058184A"/>
    <w:rsid w:val="00581882"/>
    <w:rsid w:val="00581950"/>
    <w:rsid w:val="00581955"/>
    <w:rsid w:val="00581A0F"/>
    <w:rsid w:val="00581B0E"/>
    <w:rsid w:val="00581C09"/>
    <w:rsid w:val="00581C32"/>
    <w:rsid w:val="00581D83"/>
    <w:rsid w:val="005820CC"/>
    <w:rsid w:val="00582348"/>
    <w:rsid w:val="005825C2"/>
    <w:rsid w:val="00583189"/>
    <w:rsid w:val="0058367E"/>
    <w:rsid w:val="005837D7"/>
    <w:rsid w:val="005838B6"/>
    <w:rsid w:val="005838E0"/>
    <w:rsid w:val="00583AD9"/>
    <w:rsid w:val="00583D81"/>
    <w:rsid w:val="00583E5B"/>
    <w:rsid w:val="0058472E"/>
    <w:rsid w:val="00584792"/>
    <w:rsid w:val="00584968"/>
    <w:rsid w:val="00584C6D"/>
    <w:rsid w:val="00584F8D"/>
    <w:rsid w:val="0058518E"/>
    <w:rsid w:val="005855FE"/>
    <w:rsid w:val="00585679"/>
    <w:rsid w:val="005857AC"/>
    <w:rsid w:val="005857EC"/>
    <w:rsid w:val="00586088"/>
    <w:rsid w:val="005860A5"/>
    <w:rsid w:val="00586110"/>
    <w:rsid w:val="005863E2"/>
    <w:rsid w:val="00586916"/>
    <w:rsid w:val="0058694E"/>
    <w:rsid w:val="00586E4D"/>
    <w:rsid w:val="00586F66"/>
    <w:rsid w:val="00586FB7"/>
    <w:rsid w:val="00586FE2"/>
    <w:rsid w:val="0058730E"/>
    <w:rsid w:val="0058741D"/>
    <w:rsid w:val="00587827"/>
    <w:rsid w:val="00587943"/>
    <w:rsid w:val="00587A51"/>
    <w:rsid w:val="00587AEF"/>
    <w:rsid w:val="00590213"/>
    <w:rsid w:val="005902E5"/>
    <w:rsid w:val="00590676"/>
    <w:rsid w:val="005906D6"/>
    <w:rsid w:val="0059095F"/>
    <w:rsid w:val="00590E57"/>
    <w:rsid w:val="005911E6"/>
    <w:rsid w:val="005912F2"/>
    <w:rsid w:val="00591625"/>
    <w:rsid w:val="00591E63"/>
    <w:rsid w:val="00591FC7"/>
    <w:rsid w:val="005921A6"/>
    <w:rsid w:val="0059238C"/>
    <w:rsid w:val="0059261E"/>
    <w:rsid w:val="005926A7"/>
    <w:rsid w:val="00592715"/>
    <w:rsid w:val="00592774"/>
    <w:rsid w:val="00592B71"/>
    <w:rsid w:val="00592DEB"/>
    <w:rsid w:val="00592E68"/>
    <w:rsid w:val="00592F92"/>
    <w:rsid w:val="00593002"/>
    <w:rsid w:val="005930CA"/>
    <w:rsid w:val="005933D2"/>
    <w:rsid w:val="00593421"/>
    <w:rsid w:val="0059346C"/>
    <w:rsid w:val="0059380B"/>
    <w:rsid w:val="005939F9"/>
    <w:rsid w:val="00593B64"/>
    <w:rsid w:val="00593BB8"/>
    <w:rsid w:val="00593D21"/>
    <w:rsid w:val="00593D91"/>
    <w:rsid w:val="00593F94"/>
    <w:rsid w:val="005940A8"/>
    <w:rsid w:val="0059422F"/>
    <w:rsid w:val="00594240"/>
    <w:rsid w:val="005943BF"/>
    <w:rsid w:val="005944E9"/>
    <w:rsid w:val="005945CC"/>
    <w:rsid w:val="00594A6C"/>
    <w:rsid w:val="00594A7B"/>
    <w:rsid w:val="00594B3C"/>
    <w:rsid w:val="00594C5D"/>
    <w:rsid w:val="00594DD6"/>
    <w:rsid w:val="005950D7"/>
    <w:rsid w:val="0059524F"/>
    <w:rsid w:val="00595354"/>
    <w:rsid w:val="00595389"/>
    <w:rsid w:val="005956A6"/>
    <w:rsid w:val="005956EC"/>
    <w:rsid w:val="00595831"/>
    <w:rsid w:val="00595A78"/>
    <w:rsid w:val="0059621A"/>
    <w:rsid w:val="005964A7"/>
    <w:rsid w:val="00596934"/>
    <w:rsid w:val="00596A21"/>
    <w:rsid w:val="00596E74"/>
    <w:rsid w:val="005971D1"/>
    <w:rsid w:val="005972E0"/>
    <w:rsid w:val="005974E2"/>
    <w:rsid w:val="00597AA1"/>
    <w:rsid w:val="00597D93"/>
    <w:rsid w:val="00597F53"/>
    <w:rsid w:val="005A04B7"/>
    <w:rsid w:val="005A04DF"/>
    <w:rsid w:val="005A04F3"/>
    <w:rsid w:val="005A06AD"/>
    <w:rsid w:val="005A0796"/>
    <w:rsid w:val="005A07A7"/>
    <w:rsid w:val="005A0B91"/>
    <w:rsid w:val="005A0C39"/>
    <w:rsid w:val="005A11AD"/>
    <w:rsid w:val="005A11CF"/>
    <w:rsid w:val="005A130B"/>
    <w:rsid w:val="005A1374"/>
    <w:rsid w:val="005A1437"/>
    <w:rsid w:val="005A19E0"/>
    <w:rsid w:val="005A1E6F"/>
    <w:rsid w:val="005A22BE"/>
    <w:rsid w:val="005A23C7"/>
    <w:rsid w:val="005A23E6"/>
    <w:rsid w:val="005A24A3"/>
    <w:rsid w:val="005A26D1"/>
    <w:rsid w:val="005A2C18"/>
    <w:rsid w:val="005A2FB2"/>
    <w:rsid w:val="005A3015"/>
    <w:rsid w:val="005A3356"/>
    <w:rsid w:val="005A356F"/>
    <w:rsid w:val="005A3905"/>
    <w:rsid w:val="005A3C35"/>
    <w:rsid w:val="005A3F43"/>
    <w:rsid w:val="005A418B"/>
    <w:rsid w:val="005A41A8"/>
    <w:rsid w:val="005A4211"/>
    <w:rsid w:val="005A4369"/>
    <w:rsid w:val="005A44A4"/>
    <w:rsid w:val="005A46B9"/>
    <w:rsid w:val="005A49B2"/>
    <w:rsid w:val="005A4B77"/>
    <w:rsid w:val="005A4BE1"/>
    <w:rsid w:val="005A4F68"/>
    <w:rsid w:val="005A516B"/>
    <w:rsid w:val="005A53AA"/>
    <w:rsid w:val="005A542E"/>
    <w:rsid w:val="005A5437"/>
    <w:rsid w:val="005A54F2"/>
    <w:rsid w:val="005A5568"/>
    <w:rsid w:val="005A55F8"/>
    <w:rsid w:val="005A56E2"/>
    <w:rsid w:val="005A5BEE"/>
    <w:rsid w:val="005A5E86"/>
    <w:rsid w:val="005A5FF9"/>
    <w:rsid w:val="005A615C"/>
    <w:rsid w:val="005A6206"/>
    <w:rsid w:val="005A6243"/>
    <w:rsid w:val="005A632B"/>
    <w:rsid w:val="005A6594"/>
    <w:rsid w:val="005A687E"/>
    <w:rsid w:val="005A6C17"/>
    <w:rsid w:val="005A6CB7"/>
    <w:rsid w:val="005A6F24"/>
    <w:rsid w:val="005A7011"/>
    <w:rsid w:val="005A7040"/>
    <w:rsid w:val="005A7411"/>
    <w:rsid w:val="005A74C2"/>
    <w:rsid w:val="005A7659"/>
    <w:rsid w:val="005A77B7"/>
    <w:rsid w:val="005A7A0E"/>
    <w:rsid w:val="005A7E0B"/>
    <w:rsid w:val="005A7F0C"/>
    <w:rsid w:val="005A7F7A"/>
    <w:rsid w:val="005B0049"/>
    <w:rsid w:val="005B0061"/>
    <w:rsid w:val="005B0067"/>
    <w:rsid w:val="005B0202"/>
    <w:rsid w:val="005B0BD5"/>
    <w:rsid w:val="005B0CBC"/>
    <w:rsid w:val="005B0E68"/>
    <w:rsid w:val="005B1505"/>
    <w:rsid w:val="005B157F"/>
    <w:rsid w:val="005B15EE"/>
    <w:rsid w:val="005B1614"/>
    <w:rsid w:val="005B1653"/>
    <w:rsid w:val="005B17A9"/>
    <w:rsid w:val="005B19C4"/>
    <w:rsid w:val="005B1DF1"/>
    <w:rsid w:val="005B273E"/>
    <w:rsid w:val="005B27F3"/>
    <w:rsid w:val="005B2A98"/>
    <w:rsid w:val="005B2E0D"/>
    <w:rsid w:val="005B2E66"/>
    <w:rsid w:val="005B3158"/>
    <w:rsid w:val="005B352B"/>
    <w:rsid w:val="005B3609"/>
    <w:rsid w:val="005B3770"/>
    <w:rsid w:val="005B3BD0"/>
    <w:rsid w:val="005B3D5F"/>
    <w:rsid w:val="005B4121"/>
    <w:rsid w:val="005B41E3"/>
    <w:rsid w:val="005B4286"/>
    <w:rsid w:val="005B44B0"/>
    <w:rsid w:val="005B468E"/>
    <w:rsid w:val="005B557D"/>
    <w:rsid w:val="005B55BD"/>
    <w:rsid w:val="005B5BFD"/>
    <w:rsid w:val="005B5FD0"/>
    <w:rsid w:val="005B62B4"/>
    <w:rsid w:val="005B6431"/>
    <w:rsid w:val="005B6594"/>
    <w:rsid w:val="005B68A8"/>
    <w:rsid w:val="005B6A54"/>
    <w:rsid w:val="005B6DCF"/>
    <w:rsid w:val="005B6F5D"/>
    <w:rsid w:val="005B71B7"/>
    <w:rsid w:val="005B73B8"/>
    <w:rsid w:val="005B755C"/>
    <w:rsid w:val="005B7762"/>
    <w:rsid w:val="005B790F"/>
    <w:rsid w:val="005B7A57"/>
    <w:rsid w:val="005B7B9C"/>
    <w:rsid w:val="005B7BBA"/>
    <w:rsid w:val="005B7CE5"/>
    <w:rsid w:val="005C0241"/>
    <w:rsid w:val="005C064F"/>
    <w:rsid w:val="005C09E4"/>
    <w:rsid w:val="005C0AD2"/>
    <w:rsid w:val="005C0BCB"/>
    <w:rsid w:val="005C0C48"/>
    <w:rsid w:val="005C0E37"/>
    <w:rsid w:val="005C12FE"/>
    <w:rsid w:val="005C159F"/>
    <w:rsid w:val="005C15FF"/>
    <w:rsid w:val="005C182D"/>
    <w:rsid w:val="005C1921"/>
    <w:rsid w:val="005C2016"/>
    <w:rsid w:val="005C202B"/>
    <w:rsid w:val="005C22C1"/>
    <w:rsid w:val="005C22ED"/>
    <w:rsid w:val="005C2385"/>
    <w:rsid w:val="005C24F7"/>
    <w:rsid w:val="005C2579"/>
    <w:rsid w:val="005C29F9"/>
    <w:rsid w:val="005C2D5A"/>
    <w:rsid w:val="005C3011"/>
    <w:rsid w:val="005C3476"/>
    <w:rsid w:val="005C3481"/>
    <w:rsid w:val="005C3AC2"/>
    <w:rsid w:val="005C3ED0"/>
    <w:rsid w:val="005C405E"/>
    <w:rsid w:val="005C4186"/>
    <w:rsid w:val="005C418F"/>
    <w:rsid w:val="005C4256"/>
    <w:rsid w:val="005C43A9"/>
    <w:rsid w:val="005C43EB"/>
    <w:rsid w:val="005C477C"/>
    <w:rsid w:val="005C4BD6"/>
    <w:rsid w:val="005C4CB2"/>
    <w:rsid w:val="005C503A"/>
    <w:rsid w:val="005C51E3"/>
    <w:rsid w:val="005C523F"/>
    <w:rsid w:val="005C52B8"/>
    <w:rsid w:val="005C567F"/>
    <w:rsid w:val="005C5877"/>
    <w:rsid w:val="005C5AB2"/>
    <w:rsid w:val="005C5ADD"/>
    <w:rsid w:val="005C6095"/>
    <w:rsid w:val="005C60A0"/>
    <w:rsid w:val="005C64FD"/>
    <w:rsid w:val="005C6CE8"/>
    <w:rsid w:val="005C736F"/>
    <w:rsid w:val="005C77D4"/>
    <w:rsid w:val="005C7ABE"/>
    <w:rsid w:val="005C7AEC"/>
    <w:rsid w:val="005C7DCA"/>
    <w:rsid w:val="005D0478"/>
    <w:rsid w:val="005D0725"/>
    <w:rsid w:val="005D07B2"/>
    <w:rsid w:val="005D0A16"/>
    <w:rsid w:val="005D0B8F"/>
    <w:rsid w:val="005D0DF8"/>
    <w:rsid w:val="005D1409"/>
    <w:rsid w:val="005D1A10"/>
    <w:rsid w:val="005D1D21"/>
    <w:rsid w:val="005D24E4"/>
    <w:rsid w:val="005D27D7"/>
    <w:rsid w:val="005D28A3"/>
    <w:rsid w:val="005D2B4A"/>
    <w:rsid w:val="005D2FAC"/>
    <w:rsid w:val="005D344E"/>
    <w:rsid w:val="005D34FB"/>
    <w:rsid w:val="005D3B60"/>
    <w:rsid w:val="005D427E"/>
    <w:rsid w:val="005D42C3"/>
    <w:rsid w:val="005D4411"/>
    <w:rsid w:val="005D4459"/>
    <w:rsid w:val="005D44D4"/>
    <w:rsid w:val="005D4510"/>
    <w:rsid w:val="005D493B"/>
    <w:rsid w:val="005D5384"/>
    <w:rsid w:val="005D5561"/>
    <w:rsid w:val="005D56DF"/>
    <w:rsid w:val="005D5A5E"/>
    <w:rsid w:val="005D5B94"/>
    <w:rsid w:val="005D5C6B"/>
    <w:rsid w:val="005D5DA1"/>
    <w:rsid w:val="005D5F26"/>
    <w:rsid w:val="005D5FD6"/>
    <w:rsid w:val="005D61A2"/>
    <w:rsid w:val="005D64A3"/>
    <w:rsid w:val="005D6606"/>
    <w:rsid w:val="005D6918"/>
    <w:rsid w:val="005D6BF5"/>
    <w:rsid w:val="005D72D8"/>
    <w:rsid w:val="005D7386"/>
    <w:rsid w:val="005D79A6"/>
    <w:rsid w:val="005D7CC7"/>
    <w:rsid w:val="005E0703"/>
    <w:rsid w:val="005E079A"/>
    <w:rsid w:val="005E0AB9"/>
    <w:rsid w:val="005E0B98"/>
    <w:rsid w:val="005E0EDC"/>
    <w:rsid w:val="005E0F48"/>
    <w:rsid w:val="005E104A"/>
    <w:rsid w:val="005E1210"/>
    <w:rsid w:val="005E121C"/>
    <w:rsid w:val="005E1376"/>
    <w:rsid w:val="005E164E"/>
    <w:rsid w:val="005E1923"/>
    <w:rsid w:val="005E1A8A"/>
    <w:rsid w:val="005E1DC4"/>
    <w:rsid w:val="005E1F9F"/>
    <w:rsid w:val="005E204B"/>
    <w:rsid w:val="005E205D"/>
    <w:rsid w:val="005E211C"/>
    <w:rsid w:val="005E2692"/>
    <w:rsid w:val="005E27D5"/>
    <w:rsid w:val="005E2B1F"/>
    <w:rsid w:val="005E2C5D"/>
    <w:rsid w:val="005E3047"/>
    <w:rsid w:val="005E324E"/>
    <w:rsid w:val="005E3671"/>
    <w:rsid w:val="005E3A94"/>
    <w:rsid w:val="005E3ACD"/>
    <w:rsid w:val="005E3B33"/>
    <w:rsid w:val="005E3B75"/>
    <w:rsid w:val="005E3BDF"/>
    <w:rsid w:val="005E3CA1"/>
    <w:rsid w:val="005E3D47"/>
    <w:rsid w:val="005E3F88"/>
    <w:rsid w:val="005E3FE4"/>
    <w:rsid w:val="005E418B"/>
    <w:rsid w:val="005E4A90"/>
    <w:rsid w:val="005E4B39"/>
    <w:rsid w:val="005E4FB9"/>
    <w:rsid w:val="005E4FEB"/>
    <w:rsid w:val="005E536B"/>
    <w:rsid w:val="005E55F5"/>
    <w:rsid w:val="005E5C03"/>
    <w:rsid w:val="005E5D85"/>
    <w:rsid w:val="005E608B"/>
    <w:rsid w:val="005E6092"/>
    <w:rsid w:val="005E60B7"/>
    <w:rsid w:val="005E6437"/>
    <w:rsid w:val="005E64EF"/>
    <w:rsid w:val="005E6992"/>
    <w:rsid w:val="005E6B64"/>
    <w:rsid w:val="005E6DCF"/>
    <w:rsid w:val="005E719B"/>
    <w:rsid w:val="005E7410"/>
    <w:rsid w:val="005E798E"/>
    <w:rsid w:val="005E79A2"/>
    <w:rsid w:val="005E7B2C"/>
    <w:rsid w:val="005F014D"/>
    <w:rsid w:val="005F03FB"/>
    <w:rsid w:val="005F0B3B"/>
    <w:rsid w:val="005F0B79"/>
    <w:rsid w:val="005F0C13"/>
    <w:rsid w:val="005F152A"/>
    <w:rsid w:val="005F153F"/>
    <w:rsid w:val="005F1717"/>
    <w:rsid w:val="005F17FF"/>
    <w:rsid w:val="005F18CC"/>
    <w:rsid w:val="005F1AFB"/>
    <w:rsid w:val="005F1D60"/>
    <w:rsid w:val="005F1FD9"/>
    <w:rsid w:val="005F1FFC"/>
    <w:rsid w:val="005F2A91"/>
    <w:rsid w:val="005F2B7A"/>
    <w:rsid w:val="005F2CE4"/>
    <w:rsid w:val="005F34C5"/>
    <w:rsid w:val="005F3808"/>
    <w:rsid w:val="005F3A99"/>
    <w:rsid w:val="005F3E86"/>
    <w:rsid w:val="005F4014"/>
    <w:rsid w:val="005F40BC"/>
    <w:rsid w:val="005F41A2"/>
    <w:rsid w:val="005F41F3"/>
    <w:rsid w:val="005F44FD"/>
    <w:rsid w:val="005F4618"/>
    <w:rsid w:val="005F469E"/>
    <w:rsid w:val="005F4712"/>
    <w:rsid w:val="005F487D"/>
    <w:rsid w:val="005F4B3B"/>
    <w:rsid w:val="005F4E39"/>
    <w:rsid w:val="005F4EDA"/>
    <w:rsid w:val="005F51C0"/>
    <w:rsid w:val="005F52B5"/>
    <w:rsid w:val="005F52FC"/>
    <w:rsid w:val="005F5732"/>
    <w:rsid w:val="005F5CA2"/>
    <w:rsid w:val="005F5D54"/>
    <w:rsid w:val="005F6005"/>
    <w:rsid w:val="005F62EF"/>
    <w:rsid w:val="005F6469"/>
    <w:rsid w:val="005F6666"/>
    <w:rsid w:val="005F695F"/>
    <w:rsid w:val="005F6A34"/>
    <w:rsid w:val="005F6A8B"/>
    <w:rsid w:val="005F6EB5"/>
    <w:rsid w:val="005F6FAB"/>
    <w:rsid w:val="005F6FF9"/>
    <w:rsid w:val="005F702A"/>
    <w:rsid w:val="005F71E5"/>
    <w:rsid w:val="005F74BD"/>
    <w:rsid w:val="005F74FC"/>
    <w:rsid w:val="005F7B9B"/>
    <w:rsid w:val="005F7B9F"/>
    <w:rsid w:val="006000B1"/>
    <w:rsid w:val="0060013C"/>
    <w:rsid w:val="006003CD"/>
    <w:rsid w:val="006009D4"/>
    <w:rsid w:val="00600CB2"/>
    <w:rsid w:val="00600FAA"/>
    <w:rsid w:val="00601184"/>
    <w:rsid w:val="00601516"/>
    <w:rsid w:val="006019E5"/>
    <w:rsid w:val="00601A21"/>
    <w:rsid w:val="00601A5A"/>
    <w:rsid w:val="00601E65"/>
    <w:rsid w:val="00601E73"/>
    <w:rsid w:val="006020D1"/>
    <w:rsid w:val="00602392"/>
    <w:rsid w:val="006025F4"/>
    <w:rsid w:val="006026CF"/>
    <w:rsid w:val="00602990"/>
    <w:rsid w:val="00602AFE"/>
    <w:rsid w:val="00602D28"/>
    <w:rsid w:val="00602FB4"/>
    <w:rsid w:val="006034DD"/>
    <w:rsid w:val="00603727"/>
    <w:rsid w:val="006038D9"/>
    <w:rsid w:val="006039C6"/>
    <w:rsid w:val="00603AC6"/>
    <w:rsid w:val="006040AC"/>
    <w:rsid w:val="006042D0"/>
    <w:rsid w:val="006045C4"/>
    <w:rsid w:val="00604CED"/>
    <w:rsid w:val="00604D13"/>
    <w:rsid w:val="00604DAE"/>
    <w:rsid w:val="00604DD7"/>
    <w:rsid w:val="00604DE7"/>
    <w:rsid w:val="00604F3A"/>
    <w:rsid w:val="00605102"/>
    <w:rsid w:val="00605450"/>
    <w:rsid w:val="0060546D"/>
    <w:rsid w:val="00605915"/>
    <w:rsid w:val="00605CFB"/>
    <w:rsid w:val="00605F29"/>
    <w:rsid w:val="006061A2"/>
    <w:rsid w:val="006067C6"/>
    <w:rsid w:val="006067F7"/>
    <w:rsid w:val="0060686B"/>
    <w:rsid w:val="00606B26"/>
    <w:rsid w:val="00607012"/>
    <w:rsid w:val="0060719B"/>
    <w:rsid w:val="00607228"/>
    <w:rsid w:val="006073E0"/>
    <w:rsid w:val="006073F7"/>
    <w:rsid w:val="006075DA"/>
    <w:rsid w:val="0060795A"/>
    <w:rsid w:val="00607B83"/>
    <w:rsid w:val="00607D96"/>
    <w:rsid w:val="00607DB5"/>
    <w:rsid w:val="00610074"/>
    <w:rsid w:val="006100F0"/>
    <w:rsid w:val="0061054A"/>
    <w:rsid w:val="00610657"/>
    <w:rsid w:val="00610728"/>
    <w:rsid w:val="00610B0B"/>
    <w:rsid w:val="00610B42"/>
    <w:rsid w:val="00610DAE"/>
    <w:rsid w:val="00610DE3"/>
    <w:rsid w:val="006110CD"/>
    <w:rsid w:val="00611244"/>
    <w:rsid w:val="0061163B"/>
    <w:rsid w:val="00611BE7"/>
    <w:rsid w:val="00611CDA"/>
    <w:rsid w:val="00611EF3"/>
    <w:rsid w:val="00612077"/>
    <w:rsid w:val="00612159"/>
    <w:rsid w:val="006124BB"/>
    <w:rsid w:val="00612605"/>
    <w:rsid w:val="00612766"/>
    <w:rsid w:val="00612D6A"/>
    <w:rsid w:val="00612FEB"/>
    <w:rsid w:val="006130C0"/>
    <w:rsid w:val="00613528"/>
    <w:rsid w:val="00613B95"/>
    <w:rsid w:val="00614002"/>
    <w:rsid w:val="006141B5"/>
    <w:rsid w:val="006142A5"/>
    <w:rsid w:val="006145CB"/>
    <w:rsid w:val="00614885"/>
    <w:rsid w:val="00614DB2"/>
    <w:rsid w:val="00614DFC"/>
    <w:rsid w:val="00615537"/>
    <w:rsid w:val="00615549"/>
    <w:rsid w:val="00615680"/>
    <w:rsid w:val="00615804"/>
    <w:rsid w:val="0061594D"/>
    <w:rsid w:val="006159A7"/>
    <w:rsid w:val="00615A72"/>
    <w:rsid w:val="006160C4"/>
    <w:rsid w:val="00616326"/>
    <w:rsid w:val="00616688"/>
    <w:rsid w:val="006167C6"/>
    <w:rsid w:val="00616F5F"/>
    <w:rsid w:val="006174B2"/>
    <w:rsid w:val="00617944"/>
    <w:rsid w:val="00617B35"/>
    <w:rsid w:val="00617E1C"/>
    <w:rsid w:val="00620244"/>
    <w:rsid w:val="00620296"/>
    <w:rsid w:val="00620362"/>
    <w:rsid w:val="006208BB"/>
    <w:rsid w:val="00620955"/>
    <w:rsid w:val="00620A41"/>
    <w:rsid w:val="00620B4E"/>
    <w:rsid w:val="00620FB2"/>
    <w:rsid w:val="0062175B"/>
    <w:rsid w:val="00621855"/>
    <w:rsid w:val="00621B09"/>
    <w:rsid w:val="00621E72"/>
    <w:rsid w:val="00621EB1"/>
    <w:rsid w:val="00621EF2"/>
    <w:rsid w:val="0062211A"/>
    <w:rsid w:val="006223AE"/>
    <w:rsid w:val="00622784"/>
    <w:rsid w:val="00622818"/>
    <w:rsid w:val="00622A89"/>
    <w:rsid w:val="00622AB5"/>
    <w:rsid w:val="00622F27"/>
    <w:rsid w:val="00622F65"/>
    <w:rsid w:val="00623558"/>
    <w:rsid w:val="006235B5"/>
    <w:rsid w:val="0062372F"/>
    <w:rsid w:val="006239FC"/>
    <w:rsid w:val="00623C31"/>
    <w:rsid w:val="00623C46"/>
    <w:rsid w:val="006240A7"/>
    <w:rsid w:val="00624166"/>
    <w:rsid w:val="00624712"/>
    <w:rsid w:val="0062478D"/>
    <w:rsid w:val="00624ABB"/>
    <w:rsid w:val="00624DE0"/>
    <w:rsid w:val="0062502F"/>
    <w:rsid w:val="00625230"/>
    <w:rsid w:val="006252B7"/>
    <w:rsid w:val="006252F0"/>
    <w:rsid w:val="00625398"/>
    <w:rsid w:val="006255E8"/>
    <w:rsid w:val="0062560F"/>
    <w:rsid w:val="00625668"/>
    <w:rsid w:val="006257B0"/>
    <w:rsid w:val="006257B7"/>
    <w:rsid w:val="006258EB"/>
    <w:rsid w:val="00625A64"/>
    <w:rsid w:val="00625CE3"/>
    <w:rsid w:val="00625D37"/>
    <w:rsid w:val="00625E6F"/>
    <w:rsid w:val="00626416"/>
    <w:rsid w:val="006264E7"/>
    <w:rsid w:val="006265F6"/>
    <w:rsid w:val="00626642"/>
    <w:rsid w:val="0062688D"/>
    <w:rsid w:val="00626C6E"/>
    <w:rsid w:val="00626C71"/>
    <w:rsid w:val="00626D94"/>
    <w:rsid w:val="006278E9"/>
    <w:rsid w:val="006279E2"/>
    <w:rsid w:val="00627A77"/>
    <w:rsid w:val="00627C90"/>
    <w:rsid w:val="00627E26"/>
    <w:rsid w:val="00627E2C"/>
    <w:rsid w:val="00627F38"/>
    <w:rsid w:val="006304F5"/>
    <w:rsid w:val="00630A46"/>
    <w:rsid w:val="00630AA0"/>
    <w:rsid w:val="006311B5"/>
    <w:rsid w:val="0063129D"/>
    <w:rsid w:val="006315B4"/>
    <w:rsid w:val="006318FA"/>
    <w:rsid w:val="00631908"/>
    <w:rsid w:val="00631C94"/>
    <w:rsid w:val="006324AE"/>
    <w:rsid w:val="0063262A"/>
    <w:rsid w:val="00632667"/>
    <w:rsid w:val="006327A9"/>
    <w:rsid w:val="006329CD"/>
    <w:rsid w:val="00632BE9"/>
    <w:rsid w:val="00632C9F"/>
    <w:rsid w:val="00633241"/>
    <w:rsid w:val="006332A9"/>
    <w:rsid w:val="006332AB"/>
    <w:rsid w:val="006333A9"/>
    <w:rsid w:val="00633423"/>
    <w:rsid w:val="006336A9"/>
    <w:rsid w:val="00633A93"/>
    <w:rsid w:val="00634434"/>
    <w:rsid w:val="006346EF"/>
    <w:rsid w:val="00634DFD"/>
    <w:rsid w:val="00634F15"/>
    <w:rsid w:val="00635081"/>
    <w:rsid w:val="0063527B"/>
    <w:rsid w:val="006352A1"/>
    <w:rsid w:val="00635359"/>
    <w:rsid w:val="0063547C"/>
    <w:rsid w:val="006355E9"/>
    <w:rsid w:val="00635CBA"/>
    <w:rsid w:val="00635ECB"/>
    <w:rsid w:val="0063638D"/>
    <w:rsid w:val="006363BA"/>
    <w:rsid w:val="006368E0"/>
    <w:rsid w:val="00636C8E"/>
    <w:rsid w:val="00636DD8"/>
    <w:rsid w:val="00637516"/>
    <w:rsid w:val="006376CA"/>
    <w:rsid w:val="006377A6"/>
    <w:rsid w:val="006378CC"/>
    <w:rsid w:val="006378D3"/>
    <w:rsid w:val="00637BB8"/>
    <w:rsid w:val="00637FC3"/>
    <w:rsid w:val="00640495"/>
    <w:rsid w:val="006404B4"/>
    <w:rsid w:val="0064084F"/>
    <w:rsid w:val="00640BD1"/>
    <w:rsid w:val="00640CD3"/>
    <w:rsid w:val="0064106A"/>
    <w:rsid w:val="0064116C"/>
    <w:rsid w:val="00641243"/>
    <w:rsid w:val="0064131A"/>
    <w:rsid w:val="006415FC"/>
    <w:rsid w:val="00641B82"/>
    <w:rsid w:val="00641F48"/>
    <w:rsid w:val="006425AA"/>
    <w:rsid w:val="00642AF4"/>
    <w:rsid w:val="006432AD"/>
    <w:rsid w:val="00643330"/>
    <w:rsid w:val="00643378"/>
    <w:rsid w:val="006435A9"/>
    <w:rsid w:val="0064397E"/>
    <w:rsid w:val="006439E2"/>
    <w:rsid w:val="00644054"/>
    <w:rsid w:val="00644656"/>
    <w:rsid w:val="0064491D"/>
    <w:rsid w:val="0064499B"/>
    <w:rsid w:val="00644A04"/>
    <w:rsid w:val="00644E0D"/>
    <w:rsid w:val="00644FA2"/>
    <w:rsid w:val="006450C5"/>
    <w:rsid w:val="0064539E"/>
    <w:rsid w:val="00645531"/>
    <w:rsid w:val="006456F6"/>
    <w:rsid w:val="00645CE0"/>
    <w:rsid w:val="00646268"/>
    <w:rsid w:val="0064694E"/>
    <w:rsid w:val="0064697B"/>
    <w:rsid w:val="00646B91"/>
    <w:rsid w:val="00646C98"/>
    <w:rsid w:val="00646CB6"/>
    <w:rsid w:val="00646CB8"/>
    <w:rsid w:val="00647071"/>
    <w:rsid w:val="0064716E"/>
    <w:rsid w:val="00647195"/>
    <w:rsid w:val="0064734D"/>
    <w:rsid w:val="006473C4"/>
    <w:rsid w:val="006477C0"/>
    <w:rsid w:val="00647A0B"/>
    <w:rsid w:val="00647BAC"/>
    <w:rsid w:val="00647F4C"/>
    <w:rsid w:val="00650390"/>
    <w:rsid w:val="0065078A"/>
    <w:rsid w:val="00650873"/>
    <w:rsid w:val="00650AF8"/>
    <w:rsid w:val="00650DEA"/>
    <w:rsid w:val="006514F5"/>
    <w:rsid w:val="006517F7"/>
    <w:rsid w:val="00651C98"/>
    <w:rsid w:val="00651D2C"/>
    <w:rsid w:val="00651E4F"/>
    <w:rsid w:val="0065205B"/>
    <w:rsid w:val="00652066"/>
    <w:rsid w:val="00652160"/>
    <w:rsid w:val="00652329"/>
    <w:rsid w:val="0065240A"/>
    <w:rsid w:val="0065264A"/>
    <w:rsid w:val="00652727"/>
    <w:rsid w:val="00652854"/>
    <w:rsid w:val="0065293E"/>
    <w:rsid w:val="00652998"/>
    <w:rsid w:val="00653193"/>
    <w:rsid w:val="0065339D"/>
    <w:rsid w:val="006533AB"/>
    <w:rsid w:val="0065389D"/>
    <w:rsid w:val="006538D7"/>
    <w:rsid w:val="00653C4E"/>
    <w:rsid w:val="00653DAA"/>
    <w:rsid w:val="00654100"/>
    <w:rsid w:val="006544A3"/>
    <w:rsid w:val="006544EC"/>
    <w:rsid w:val="00654896"/>
    <w:rsid w:val="00654A8B"/>
    <w:rsid w:val="00654F23"/>
    <w:rsid w:val="00654FA8"/>
    <w:rsid w:val="0065505B"/>
    <w:rsid w:val="0065540B"/>
    <w:rsid w:val="006555C6"/>
    <w:rsid w:val="006556CA"/>
    <w:rsid w:val="00655E38"/>
    <w:rsid w:val="006562D4"/>
    <w:rsid w:val="00656348"/>
    <w:rsid w:val="00656872"/>
    <w:rsid w:val="00657115"/>
    <w:rsid w:val="00657572"/>
    <w:rsid w:val="006577EE"/>
    <w:rsid w:val="00657A7C"/>
    <w:rsid w:val="00657F55"/>
    <w:rsid w:val="006602D5"/>
    <w:rsid w:val="006607D1"/>
    <w:rsid w:val="006608E2"/>
    <w:rsid w:val="0066095E"/>
    <w:rsid w:val="006609A2"/>
    <w:rsid w:val="006609BA"/>
    <w:rsid w:val="00660ACF"/>
    <w:rsid w:val="00660BB7"/>
    <w:rsid w:val="00660DB9"/>
    <w:rsid w:val="00660E00"/>
    <w:rsid w:val="00660FB9"/>
    <w:rsid w:val="006610CD"/>
    <w:rsid w:val="00661334"/>
    <w:rsid w:val="006613A8"/>
    <w:rsid w:val="0066177C"/>
    <w:rsid w:val="006617DE"/>
    <w:rsid w:val="00661D6D"/>
    <w:rsid w:val="00661EBE"/>
    <w:rsid w:val="00662676"/>
    <w:rsid w:val="006628B3"/>
    <w:rsid w:val="006629ED"/>
    <w:rsid w:val="00662BB5"/>
    <w:rsid w:val="00663448"/>
    <w:rsid w:val="00663559"/>
    <w:rsid w:val="006636D4"/>
    <w:rsid w:val="00663896"/>
    <w:rsid w:val="006638FA"/>
    <w:rsid w:val="00663F66"/>
    <w:rsid w:val="00664307"/>
    <w:rsid w:val="00664481"/>
    <w:rsid w:val="00664DB3"/>
    <w:rsid w:val="00664E92"/>
    <w:rsid w:val="0066542F"/>
    <w:rsid w:val="006654C2"/>
    <w:rsid w:val="006655D2"/>
    <w:rsid w:val="0066566C"/>
    <w:rsid w:val="00665A3D"/>
    <w:rsid w:val="00665B35"/>
    <w:rsid w:val="00665CC3"/>
    <w:rsid w:val="00665F70"/>
    <w:rsid w:val="006660D8"/>
    <w:rsid w:val="00666157"/>
    <w:rsid w:val="00666216"/>
    <w:rsid w:val="00666419"/>
    <w:rsid w:val="006664A8"/>
    <w:rsid w:val="00666734"/>
    <w:rsid w:val="00666B2C"/>
    <w:rsid w:val="00667096"/>
    <w:rsid w:val="006673C6"/>
    <w:rsid w:val="006679EA"/>
    <w:rsid w:val="00667AA5"/>
    <w:rsid w:val="00667FEB"/>
    <w:rsid w:val="00670032"/>
    <w:rsid w:val="0067004B"/>
    <w:rsid w:val="00670367"/>
    <w:rsid w:val="00670690"/>
    <w:rsid w:val="00671030"/>
    <w:rsid w:val="00671422"/>
    <w:rsid w:val="00671522"/>
    <w:rsid w:val="006717B5"/>
    <w:rsid w:val="006717CE"/>
    <w:rsid w:val="006717EA"/>
    <w:rsid w:val="006718F9"/>
    <w:rsid w:val="00671A40"/>
    <w:rsid w:val="00671BC3"/>
    <w:rsid w:val="00672287"/>
    <w:rsid w:val="00672429"/>
    <w:rsid w:val="006725BC"/>
    <w:rsid w:val="006728B7"/>
    <w:rsid w:val="00672972"/>
    <w:rsid w:val="0067326A"/>
    <w:rsid w:val="006732BA"/>
    <w:rsid w:val="00673359"/>
    <w:rsid w:val="006733E3"/>
    <w:rsid w:val="00673548"/>
    <w:rsid w:val="0067359E"/>
    <w:rsid w:val="006737C8"/>
    <w:rsid w:val="006738FD"/>
    <w:rsid w:val="00674073"/>
    <w:rsid w:val="00674369"/>
    <w:rsid w:val="006743DE"/>
    <w:rsid w:val="006744E1"/>
    <w:rsid w:val="00674780"/>
    <w:rsid w:val="006747B5"/>
    <w:rsid w:val="00674812"/>
    <w:rsid w:val="006748F5"/>
    <w:rsid w:val="00674C57"/>
    <w:rsid w:val="00674CA8"/>
    <w:rsid w:val="00675539"/>
    <w:rsid w:val="00675997"/>
    <w:rsid w:val="00675D67"/>
    <w:rsid w:val="00676270"/>
    <w:rsid w:val="00676A93"/>
    <w:rsid w:val="00676DC4"/>
    <w:rsid w:val="0067778F"/>
    <w:rsid w:val="006777F5"/>
    <w:rsid w:val="0067796F"/>
    <w:rsid w:val="00677C9B"/>
    <w:rsid w:val="00677D09"/>
    <w:rsid w:val="00677D11"/>
    <w:rsid w:val="00680B90"/>
    <w:rsid w:val="00680DD8"/>
    <w:rsid w:val="0068135D"/>
    <w:rsid w:val="0068168F"/>
    <w:rsid w:val="0068169D"/>
    <w:rsid w:val="0068178F"/>
    <w:rsid w:val="00681798"/>
    <w:rsid w:val="00681C2D"/>
    <w:rsid w:val="00682014"/>
    <w:rsid w:val="006822CF"/>
    <w:rsid w:val="0068237E"/>
    <w:rsid w:val="00682635"/>
    <w:rsid w:val="00682A1B"/>
    <w:rsid w:val="00682AE3"/>
    <w:rsid w:val="00682C91"/>
    <w:rsid w:val="00682E14"/>
    <w:rsid w:val="00683023"/>
    <w:rsid w:val="00683276"/>
    <w:rsid w:val="006832EB"/>
    <w:rsid w:val="00683D1B"/>
    <w:rsid w:val="00683EFD"/>
    <w:rsid w:val="0068436B"/>
    <w:rsid w:val="00684661"/>
    <w:rsid w:val="00684A14"/>
    <w:rsid w:val="00684E5B"/>
    <w:rsid w:val="00684E9F"/>
    <w:rsid w:val="0068505B"/>
    <w:rsid w:val="0068531A"/>
    <w:rsid w:val="006853EE"/>
    <w:rsid w:val="00685444"/>
    <w:rsid w:val="006854AE"/>
    <w:rsid w:val="006854F6"/>
    <w:rsid w:val="0068558B"/>
    <w:rsid w:val="0068566E"/>
    <w:rsid w:val="00685682"/>
    <w:rsid w:val="006859A1"/>
    <w:rsid w:val="00685EC0"/>
    <w:rsid w:val="006862D1"/>
    <w:rsid w:val="006865F8"/>
    <w:rsid w:val="00686723"/>
    <w:rsid w:val="006869BE"/>
    <w:rsid w:val="00686CE1"/>
    <w:rsid w:val="00686FB5"/>
    <w:rsid w:val="00686FCA"/>
    <w:rsid w:val="00686FF5"/>
    <w:rsid w:val="00687083"/>
    <w:rsid w:val="006871C3"/>
    <w:rsid w:val="00687415"/>
    <w:rsid w:val="0068741E"/>
    <w:rsid w:val="00687A88"/>
    <w:rsid w:val="00687D3D"/>
    <w:rsid w:val="00687D80"/>
    <w:rsid w:val="00687DBA"/>
    <w:rsid w:val="0069007E"/>
    <w:rsid w:val="00690256"/>
    <w:rsid w:val="00690545"/>
    <w:rsid w:val="006905A4"/>
    <w:rsid w:val="0069096E"/>
    <w:rsid w:val="00690986"/>
    <w:rsid w:val="00690CAB"/>
    <w:rsid w:val="006914A3"/>
    <w:rsid w:val="00691878"/>
    <w:rsid w:val="0069191A"/>
    <w:rsid w:val="006919BA"/>
    <w:rsid w:val="00691BD4"/>
    <w:rsid w:val="00691D71"/>
    <w:rsid w:val="00692036"/>
    <w:rsid w:val="00692566"/>
    <w:rsid w:val="00692699"/>
    <w:rsid w:val="006927BF"/>
    <w:rsid w:val="006928E1"/>
    <w:rsid w:val="006929CD"/>
    <w:rsid w:val="00692AA9"/>
    <w:rsid w:val="00692E07"/>
    <w:rsid w:val="00692E24"/>
    <w:rsid w:val="00692F94"/>
    <w:rsid w:val="00692FD9"/>
    <w:rsid w:val="00693014"/>
    <w:rsid w:val="0069313F"/>
    <w:rsid w:val="00693741"/>
    <w:rsid w:val="006937EC"/>
    <w:rsid w:val="00693829"/>
    <w:rsid w:val="00693A60"/>
    <w:rsid w:val="00693E8C"/>
    <w:rsid w:val="00693FB7"/>
    <w:rsid w:val="00693FCF"/>
    <w:rsid w:val="006942BD"/>
    <w:rsid w:val="00694374"/>
    <w:rsid w:val="006944F1"/>
    <w:rsid w:val="006944F6"/>
    <w:rsid w:val="0069476A"/>
    <w:rsid w:val="00694797"/>
    <w:rsid w:val="00694E89"/>
    <w:rsid w:val="00694F1A"/>
    <w:rsid w:val="00695108"/>
    <w:rsid w:val="006954EC"/>
    <w:rsid w:val="00695559"/>
    <w:rsid w:val="00695764"/>
    <w:rsid w:val="00695C30"/>
    <w:rsid w:val="00695C51"/>
    <w:rsid w:val="00695D87"/>
    <w:rsid w:val="00695E82"/>
    <w:rsid w:val="00695F50"/>
    <w:rsid w:val="00696047"/>
    <w:rsid w:val="00696183"/>
    <w:rsid w:val="006966AD"/>
    <w:rsid w:val="00696891"/>
    <w:rsid w:val="00696BE0"/>
    <w:rsid w:val="00696E0B"/>
    <w:rsid w:val="00696F52"/>
    <w:rsid w:val="0069718C"/>
    <w:rsid w:val="006972BB"/>
    <w:rsid w:val="006972C9"/>
    <w:rsid w:val="0069737F"/>
    <w:rsid w:val="00697554"/>
    <w:rsid w:val="00697865"/>
    <w:rsid w:val="00697887"/>
    <w:rsid w:val="00697B49"/>
    <w:rsid w:val="006A000D"/>
    <w:rsid w:val="006A0094"/>
    <w:rsid w:val="006A00BA"/>
    <w:rsid w:val="006A01DA"/>
    <w:rsid w:val="006A02A6"/>
    <w:rsid w:val="006A03C3"/>
    <w:rsid w:val="006A0742"/>
    <w:rsid w:val="006A0767"/>
    <w:rsid w:val="006A0988"/>
    <w:rsid w:val="006A0E32"/>
    <w:rsid w:val="006A1308"/>
    <w:rsid w:val="006A1510"/>
    <w:rsid w:val="006A152B"/>
    <w:rsid w:val="006A16BA"/>
    <w:rsid w:val="006A1761"/>
    <w:rsid w:val="006A17DB"/>
    <w:rsid w:val="006A1B37"/>
    <w:rsid w:val="006A1CDF"/>
    <w:rsid w:val="006A1D4C"/>
    <w:rsid w:val="006A1EBB"/>
    <w:rsid w:val="006A22CD"/>
    <w:rsid w:val="006A2543"/>
    <w:rsid w:val="006A2695"/>
    <w:rsid w:val="006A2BC8"/>
    <w:rsid w:val="006A2CF7"/>
    <w:rsid w:val="006A2E45"/>
    <w:rsid w:val="006A2EB6"/>
    <w:rsid w:val="006A30AD"/>
    <w:rsid w:val="006A37D9"/>
    <w:rsid w:val="006A3921"/>
    <w:rsid w:val="006A3BCA"/>
    <w:rsid w:val="006A3C75"/>
    <w:rsid w:val="006A4213"/>
    <w:rsid w:val="006A4284"/>
    <w:rsid w:val="006A4AC0"/>
    <w:rsid w:val="006A4C38"/>
    <w:rsid w:val="006A4C9C"/>
    <w:rsid w:val="006A5083"/>
    <w:rsid w:val="006A554D"/>
    <w:rsid w:val="006A5587"/>
    <w:rsid w:val="006A579D"/>
    <w:rsid w:val="006A5809"/>
    <w:rsid w:val="006A5815"/>
    <w:rsid w:val="006A5A8D"/>
    <w:rsid w:val="006A5B9A"/>
    <w:rsid w:val="006A60B9"/>
    <w:rsid w:val="006A6820"/>
    <w:rsid w:val="006A6A4F"/>
    <w:rsid w:val="006A6C5D"/>
    <w:rsid w:val="006A708F"/>
    <w:rsid w:val="006A73BC"/>
    <w:rsid w:val="006A748F"/>
    <w:rsid w:val="006A74D8"/>
    <w:rsid w:val="006A759A"/>
    <w:rsid w:val="006A7BE5"/>
    <w:rsid w:val="006A7E0B"/>
    <w:rsid w:val="006A7E93"/>
    <w:rsid w:val="006B0212"/>
    <w:rsid w:val="006B0AE3"/>
    <w:rsid w:val="006B10FB"/>
    <w:rsid w:val="006B124E"/>
    <w:rsid w:val="006B1257"/>
    <w:rsid w:val="006B1274"/>
    <w:rsid w:val="006B1505"/>
    <w:rsid w:val="006B15D2"/>
    <w:rsid w:val="006B1697"/>
    <w:rsid w:val="006B1757"/>
    <w:rsid w:val="006B17F6"/>
    <w:rsid w:val="006B1927"/>
    <w:rsid w:val="006B1E99"/>
    <w:rsid w:val="006B1FC2"/>
    <w:rsid w:val="006B2685"/>
    <w:rsid w:val="006B278B"/>
    <w:rsid w:val="006B31AD"/>
    <w:rsid w:val="006B348C"/>
    <w:rsid w:val="006B3917"/>
    <w:rsid w:val="006B3950"/>
    <w:rsid w:val="006B3A40"/>
    <w:rsid w:val="006B3C30"/>
    <w:rsid w:val="006B41FD"/>
    <w:rsid w:val="006B4248"/>
    <w:rsid w:val="006B441C"/>
    <w:rsid w:val="006B4427"/>
    <w:rsid w:val="006B446B"/>
    <w:rsid w:val="006B45D9"/>
    <w:rsid w:val="006B45FF"/>
    <w:rsid w:val="006B465F"/>
    <w:rsid w:val="006B4716"/>
    <w:rsid w:val="006B471D"/>
    <w:rsid w:val="006B48D3"/>
    <w:rsid w:val="006B4AF5"/>
    <w:rsid w:val="006B4D16"/>
    <w:rsid w:val="006B4D50"/>
    <w:rsid w:val="006B50AA"/>
    <w:rsid w:val="006B55C9"/>
    <w:rsid w:val="006B5832"/>
    <w:rsid w:val="006B585A"/>
    <w:rsid w:val="006B5947"/>
    <w:rsid w:val="006B5DD6"/>
    <w:rsid w:val="006B6334"/>
    <w:rsid w:val="006B634A"/>
    <w:rsid w:val="006B6389"/>
    <w:rsid w:val="006B6955"/>
    <w:rsid w:val="006B6D36"/>
    <w:rsid w:val="006B7539"/>
    <w:rsid w:val="006B77F5"/>
    <w:rsid w:val="006B7D69"/>
    <w:rsid w:val="006B7E49"/>
    <w:rsid w:val="006B7E6F"/>
    <w:rsid w:val="006C01F9"/>
    <w:rsid w:val="006C0279"/>
    <w:rsid w:val="006C02FE"/>
    <w:rsid w:val="006C0388"/>
    <w:rsid w:val="006C049D"/>
    <w:rsid w:val="006C052F"/>
    <w:rsid w:val="006C05E6"/>
    <w:rsid w:val="006C0ADF"/>
    <w:rsid w:val="006C0AE4"/>
    <w:rsid w:val="006C0B66"/>
    <w:rsid w:val="006C0C28"/>
    <w:rsid w:val="006C0CD3"/>
    <w:rsid w:val="006C0D18"/>
    <w:rsid w:val="006C0EDD"/>
    <w:rsid w:val="006C0FF6"/>
    <w:rsid w:val="006C0FFC"/>
    <w:rsid w:val="006C1302"/>
    <w:rsid w:val="006C17C1"/>
    <w:rsid w:val="006C1802"/>
    <w:rsid w:val="006C19BE"/>
    <w:rsid w:val="006C1C84"/>
    <w:rsid w:val="006C1D22"/>
    <w:rsid w:val="006C1F4A"/>
    <w:rsid w:val="006C22B6"/>
    <w:rsid w:val="006C22E2"/>
    <w:rsid w:val="006C23CD"/>
    <w:rsid w:val="006C28B3"/>
    <w:rsid w:val="006C2A15"/>
    <w:rsid w:val="006C2D03"/>
    <w:rsid w:val="006C2D4E"/>
    <w:rsid w:val="006C354D"/>
    <w:rsid w:val="006C3557"/>
    <w:rsid w:val="006C356F"/>
    <w:rsid w:val="006C3A01"/>
    <w:rsid w:val="006C3CE3"/>
    <w:rsid w:val="006C3E10"/>
    <w:rsid w:val="006C3F07"/>
    <w:rsid w:val="006C4154"/>
    <w:rsid w:val="006C43DC"/>
    <w:rsid w:val="006C441F"/>
    <w:rsid w:val="006C4435"/>
    <w:rsid w:val="006C448F"/>
    <w:rsid w:val="006C497A"/>
    <w:rsid w:val="006C4BF7"/>
    <w:rsid w:val="006C4EAF"/>
    <w:rsid w:val="006C4F56"/>
    <w:rsid w:val="006C5028"/>
    <w:rsid w:val="006C53E1"/>
    <w:rsid w:val="006C55DF"/>
    <w:rsid w:val="006C57F3"/>
    <w:rsid w:val="006C5A17"/>
    <w:rsid w:val="006C5E96"/>
    <w:rsid w:val="006C65DB"/>
    <w:rsid w:val="006C665B"/>
    <w:rsid w:val="006C6AF4"/>
    <w:rsid w:val="006C6C52"/>
    <w:rsid w:val="006C6D89"/>
    <w:rsid w:val="006C6FA7"/>
    <w:rsid w:val="006C70BF"/>
    <w:rsid w:val="006C72B6"/>
    <w:rsid w:val="006C7346"/>
    <w:rsid w:val="006C79E6"/>
    <w:rsid w:val="006C7C45"/>
    <w:rsid w:val="006C7DB3"/>
    <w:rsid w:val="006C7EF2"/>
    <w:rsid w:val="006C7F70"/>
    <w:rsid w:val="006D0039"/>
    <w:rsid w:val="006D0222"/>
    <w:rsid w:val="006D0246"/>
    <w:rsid w:val="006D0706"/>
    <w:rsid w:val="006D076D"/>
    <w:rsid w:val="006D0BB5"/>
    <w:rsid w:val="006D0C4B"/>
    <w:rsid w:val="006D0CB1"/>
    <w:rsid w:val="006D0E6D"/>
    <w:rsid w:val="006D0F4A"/>
    <w:rsid w:val="006D15DF"/>
    <w:rsid w:val="006D16CA"/>
    <w:rsid w:val="006D1B68"/>
    <w:rsid w:val="006D1EDB"/>
    <w:rsid w:val="006D1F39"/>
    <w:rsid w:val="006D20E4"/>
    <w:rsid w:val="006D210C"/>
    <w:rsid w:val="006D234B"/>
    <w:rsid w:val="006D2528"/>
    <w:rsid w:val="006D280B"/>
    <w:rsid w:val="006D2DDD"/>
    <w:rsid w:val="006D2EAD"/>
    <w:rsid w:val="006D31FB"/>
    <w:rsid w:val="006D3287"/>
    <w:rsid w:val="006D32E8"/>
    <w:rsid w:val="006D3566"/>
    <w:rsid w:val="006D36AA"/>
    <w:rsid w:val="006D36B6"/>
    <w:rsid w:val="006D37BA"/>
    <w:rsid w:val="006D382B"/>
    <w:rsid w:val="006D3AE9"/>
    <w:rsid w:val="006D3B71"/>
    <w:rsid w:val="006D3BDF"/>
    <w:rsid w:val="006D3EC7"/>
    <w:rsid w:val="006D3FED"/>
    <w:rsid w:val="006D4126"/>
    <w:rsid w:val="006D44AE"/>
    <w:rsid w:val="006D48AB"/>
    <w:rsid w:val="006D492E"/>
    <w:rsid w:val="006D4A24"/>
    <w:rsid w:val="006D4A54"/>
    <w:rsid w:val="006D4AF8"/>
    <w:rsid w:val="006D4D0C"/>
    <w:rsid w:val="006D4EB2"/>
    <w:rsid w:val="006D4FB7"/>
    <w:rsid w:val="006D50A9"/>
    <w:rsid w:val="006D525F"/>
    <w:rsid w:val="006D5391"/>
    <w:rsid w:val="006D565C"/>
    <w:rsid w:val="006D56BD"/>
    <w:rsid w:val="006D5708"/>
    <w:rsid w:val="006D581C"/>
    <w:rsid w:val="006D58C1"/>
    <w:rsid w:val="006D5BEE"/>
    <w:rsid w:val="006D5EDF"/>
    <w:rsid w:val="006D5FA4"/>
    <w:rsid w:val="006D60A0"/>
    <w:rsid w:val="006D630A"/>
    <w:rsid w:val="006D63A9"/>
    <w:rsid w:val="006D64AF"/>
    <w:rsid w:val="006D6841"/>
    <w:rsid w:val="006D6F5E"/>
    <w:rsid w:val="006D727E"/>
    <w:rsid w:val="006D739E"/>
    <w:rsid w:val="006D7516"/>
    <w:rsid w:val="006D7620"/>
    <w:rsid w:val="006D7914"/>
    <w:rsid w:val="006D7AB6"/>
    <w:rsid w:val="006D7B84"/>
    <w:rsid w:val="006D7C78"/>
    <w:rsid w:val="006D7D73"/>
    <w:rsid w:val="006E0187"/>
    <w:rsid w:val="006E0758"/>
    <w:rsid w:val="006E0797"/>
    <w:rsid w:val="006E0A9F"/>
    <w:rsid w:val="006E0E52"/>
    <w:rsid w:val="006E16EE"/>
    <w:rsid w:val="006E1752"/>
    <w:rsid w:val="006E1959"/>
    <w:rsid w:val="006E1A3C"/>
    <w:rsid w:val="006E1B17"/>
    <w:rsid w:val="006E1D6F"/>
    <w:rsid w:val="006E1E0D"/>
    <w:rsid w:val="006E27D4"/>
    <w:rsid w:val="006E2988"/>
    <w:rsid w:val="006E2F71"/>
    <w:rsid w:val="006E2FB6"/>
    <w:rsid w:val="006E3077"/>
    <w:rsid w:val="006E35E3"/>
    <w:rsid w:val="006E37A1"/>
    <w:rsid w:val="006E3843"/>
    <w:rsid w:val="006E38BF"/>
    <w:rsid w:val="006E3C32"/>
    <w:rsid w:val="006E3FA4"/>
    <w:rsid w:val="006E44B2"/>
    <w:rsid w:val="006E468D"/>
    <w:rsid w:val="006E474F"/>
    <w:rsid w:val="006E4D76"/>
    <w:rsid w:val="006E4FD5"/>
    <w:rsid w:val="006E50ED"/>
    <w:rsid w:val="006E54CB"/>
    <w:rsid w:val="006E5626"/>
    <w:rsid w:val="006E5A59"/>
    <w:rsid w:val="006E5C15"/>
    <w:rsid w:val="006E5C1C"/>
    <w:rsid w:val="006E5E89"/>
    <w:rsid w:val="006E61F1"/>
    <w:rsid w:val="006E62BB"/>
    <w:rsid w:val="006E6640"/>
    <w:rsid w:val="006E669D"/>
    <w:rsid w:val="006E7005"/>
    <w:rsid w:val="006E780D"/>
    <w:rsid w:val="006E7B54"/>
    <w:rsid w:val="006E7BDA"/>
    <w:rsid w:val="006E7CE4"/>
    <w:rsid w:val="006E7F9F"/>
    <w:rsid w:val="006F0290"/>
    <w:rsid w:val="006F039E"/>
    <w:rsid w:val="006F04FA"/>
    <w:rsid w:val="006F0511"/>
    <w:rsid w:val="006F05A1"/>
    <w:rsid w:val="006F0842"/>
    <w:rsid w:val="006F1205"/>
    <w:rsid w:val="006F129B"/>
    <w:rsid w:val="006F1591"/>
    <w:rsid w:val="006F169D"/>
    <w:rsid w:val="006F1A10"/>
    <w:rsid w:val="006F1A98"/>
    <w:rsid w:val="006F1D04"/>
    <w:rsid w:val="006F1E07"/>
    <w:rsid w:val="006F1E1D"/>
    <w:rsid w:val="006F1F6C"/>
    <w:rsid w:val="006F207B"/>
    <w:rsid w:val="006F24BD"/>
    <w:rsid w:val="006F26D3"/>
    <w:rsid w:val="006F274A"/>
    <w:rsid w:val="006F290E"/>
    <w:rsid w:val="006F2A99"/>
    <w:rsid w:val="006F2AD9"/>
    <w:rsid w:val="006F2B8B"/>
    <w:rsid w:val="006F2C08"/>
    <w:rsid w:val="006F30BF"/>
    <w:rsid w:val="006F3540"/>
    <w:rsid w:val="006F35F3"/>
    <w:rsid w:val="006F360A"/>
    <w:rsid w:val="006F3674"/>
    <w:rsid w:val="006F3754"/>
    <w:rsid w:val="006F37C5"/>
    <w:rsid w:val="006F3C7D"/>
    <w:rsid w:val="006F3D29"/>
    <w:rsid w:val="006F3D40"/>
    <w:rsid w:val="006F3DCC"/>
    <w:rsid w:val="006F4056"/>
    <w:rsid w:val="006F4268"/>
    <w:rsid w:val="006F4520"/>
    <w:rsid w:val="006F488E"/>
    <w:rsid w:val="006F4A52"/>
    <w:rsid w:val="006F4A56"/>
    <w:rsid w:val="006F4D8D"/>
    <w:rsid w:val="006F4DBB"/>
    <w:rsid w:val="006F4E82"/>
    <w:rsid w:val="006F4FCA"/>
    <w:rsid w:val="006F54E8"/>
    <w:rsid w:val="006F5506"/>
    <w:rsid w:val="006F557D"/>
    <w:rsid w:val="006F5682"/>
    <w:rsid w:val="006F5683"/>
    <w:rsid w:val="006F57A7"/>
    <w:rsid w:val="006F59C4"/>
    <w:rsid w:val="006F5B58"/>
    <w:rsid w:val="006F61AB"/>
    <w:rsid w:val="006F6410"/>
    <w:rsid w:val="006F6435"/>
    <w:rsid w:val="006F66B2"/>
    <w:rsid w:val="006F6885"/>
    <w:rsid w:val="006F6969"/>
    <w:rsid w:val="006F6C6B"/>
    <w:rsid w:val="006F6FB5"/>
    <w:rsid w:val="006F7185"/>
    <w:rsid w:val="006F7451"/>
    <w:rsid w:val="006F7EC5"/>
    <w:rsid w:val="00700561"/>
    <w:rsid w:val="00700AC6"/>
    <w:rsid w:val="00700AFC"/>
    <w:rsid w:val="00700DF3"/>
    <w:rsid w:val="00700E3A"/>
    <w:rsid w:val="00700EC0"/>
    <w:rsid w:val="0070142E"/>
    <w:rsid w:val="00701528"/>
    <w:rsid w:val="007015E4"/>
    <w:rsid w:val="00701E3F"/>
    <w:rsid w:val="007020B9"/>
    <w:rsid w:val="00702279"/>
    <w:rsid w:val="00702383"/>
    <w:rsid w:val="007023A6"/>
    <w:rsid w:val="0070265F"/>
    <w:rsid w:val="00702A6F"/>
    <w:rsid w:val="00702A9F"/>
    <w:rsid w:val="00702E70"/>
    <w:rsid w:val="00702F73"/>
    <w:rsid w:val="0070314F"/>
    <w:rsid w:val="0070325F"/>
    <w:rsid w:val="007034B6"/>
    <w:rsid w:val="0070367F"/>
    <w:rsid w:val="0070380A"/>
    <w:rsid w:val="0070396C"/>
    <w:rsid w:val="00703C79"/>
    <w:rsid w:val="00703CC1"/>
    <w:rsid w:val="00703D51"/>
    <w:rsid w:val="007040AF"/>
    <w:rsid w:val="00704273"/>
    <w:rsid w:val="00704786"/>
    <w:rsid w:val="007049E8"/>
    <w:rsid w:val="00704CD7"/>
    <w:rsid w:val="00704DB7"/>
    <w:rsid w:val="00704F0B"/>
    <w:rsid w:val="00705266"/>
    <w:rsid w:val="0070527A"/>
    <w:rsid w:val="00705339"/>
    <w:rsid w:val="00705369"/>
    <w:rsid w:val="0070558C"/>
    <w:rsid w:val="00705885"/>
    <w:rsid w:val="00705CC1"/>
    <w:rsid w:val="00706272"/>
    <w:rsid w:val="007063AF"/>
    <w:rsid w:val="0070648C"/>
    <w:rsid w:val="007065BB"/>
    <w:rsid w:val="00706E07"/>
    <w:rsid w:val="00706EBE"/>
    <w:rsid w:val="00707094"/>
    <w:rsid w:val="00707251"/>
    <w:rsid w:val="0070756D"/>
    <w:rsid w:val="007076F2"/>
    <w:rsid w:val="007077B5"/>
    <w:rsid w:val="0070785F"/>
    <w:rsid w:val="00707881"/>
    <w:rsid w:val="007078AF"/>
    <w:rsid w:val="00707D79"/>
    <w:rsid w:val="00707FA3"/>
    <w:rsid w:val="00707FEA"/>
    <w:rsid w:val="0071006A"/>
    <w:rsid w:val="0071014B"/>
    <w:rsid w:val="0071026B"/>
    <w:rsid w:val="00710549"/>
    <w:rsid w:val="00710676"/>
    <w:rsid w:val="00710AA6"/>
    <w:rsid w:val="00710CA1"/>
    <w:rsid w:val="00710CC7"/>
    <w:rsid w:val="0071119A"/>
    <w:rsid w:val="0071124B"/>
    <w:rsid w:val="00711328"/>
    <w:rsid w:val="007113DE"/>
    <w:rsid w:val="00711655"/>
    <w:rsid w:val="00711BD9"/>
    <w:rsid w:val="00711BE8"/>
    <w:rsid w:val="00711D61"/>
    <w:rsid w:val="00711E7A"/>
    <w:rsid w:val="00711E9A"/>
    <w:rsid w:val="0071217C"/>
    <w:rsid w:val="0071244E"/>
    <w:rsid w:val="00712500"/>
    <w:rsid w:val="00712C3F"/>
    <w:rsid w:val="00712CAD"/>
    <w:rsid w:val="00712D85"/>
    <w:rsid w:val="00712D86"/>
    <w:rsid w:val="00712F07"/>
    <w:rsid w:val="007130C2"/>
    <w:rsid w:val="0071329B"/>
    <w:rsid w:val="007139BC"/>
    <w:rsid w:val="00713A24"/>
    <w:rsid w:val="00713C21"/>
    <w:rsid w:val="00713D63"/>
    <w:rsid w:val="007142B9"/>
    <w:rsid w:val="00714470"/>
    <w:rsid w:val="00714637"/>
    <w:rsid w:val="007149AA"/>
    <w:rsid w:val="00714ED0"/>
    <w:rsid w:val="0071519E"/>
    <w:rsid w:val="00715234"/>
    <w:rsid w:val="0071547E"/>
    <w:rsid w:val="007158DB"/>
    <w:rsid w:val="00715A22"/>
    <w:rsid w:val="00715C33"/>
    <w:rsid w:val="00715D75"/>
    <w:rsid w:val="00715E21"/>
    <w:rsid w:val="00715F13"/>
    <w:rsid w:val="00715F1E"/>
    <w:rsid w:val="00715F2C"/>
    <w:rsid w:val="0071617B"/>
    <w:rsid w:val="00716195"/>
    <w:rsid w:val="00716242"/>
    <w:rsid w:val="007163DF"/>
    <w:rsid w:val="007165D1"/>
    <w:rsid w:val="00716601"/>
    <w:rsid w:val="0071660C"/>
    <w:rsid w:val="007168CC"/>
    <w:rsid w:val="00716926"/>
    <w:rsid w:val="0071694A"/>
    <w:rsid w:val="007169CF"/>
    <w:rsid w:val="00716B4B"/>
    <w:rsid w:val="00717124"/>
    <w:rsid w:val="00717275"/>
    <w:rsid w:val="00717424"/>
    <w:rsid w:val="0071773C"/>
    <w:rsid w:val="00717781"/>
    <w:rsid w:val="00717CC8"/>
    <w:rsid w:val="00717DCA"/>
    <w:rsid w:val="00717DEF"/>
    <w:rsid w:val="00717E4A"/>
    <w:rsid w:val="00717E77"/>
    <w:rsid w:val="00717E78"/>
    <w:rsid w:val="00717F39"/>
    <w:rsid w:val="0072006E"/>
    <w:rsid w:val="0072030F"/>
    <w:rsid w:val="007203D4"/>
    <w:rsid w:val="00720575"/>
    <w:rsid w:val="007206CE"/>
    <w:rsid w:val="00720938"/>
    <w:rsid w:val="00720A0E"/>
    <w:rsid w:val="00720AFA"/>
    <w:rsid w:val="00720C66"/>
    <w:rsid w:val="00720F6A"/>
    <w:rsid w:val="007211D5"/>
    <w:rsid w:val="00721448"/>
    <w:rsid w:val="007214C4"/>
    <w:rsid w:val="00721674"/>
    <w:rsid w:val="00721842"/>
    <w:rsid w:val="00721FB7"/>
    <w:rsid w:val="0072201C"/>
    <w:rsid w:val="00722122"/>
    <w:rsid w:val="0072260F"/>
    <w:rsid w:val="0072296F"/>
    <w:rsid w:val="00722B86"/>
    <w:rsid w:val="00722C5C"/>
    <w:rsid w:val="00722C88"/>
    <w:rsid w:val="00722D45"/>
    <w:rsid w:val="00723195"/>
    <w:rsid w:val="00723296"/>
    <w:rsid w:val="00723A7E"/>
    <w:rsid w:val="00723F39"/>
    <w:rsid w:val="0072468A"/>
    <w:rsid w:val="007247AA"/>
    <w:rsid w:val="00724906"/>
    <w:rsid w:val="00724A3B"/>
    <w:rsid w:val="00724AF2"/>
    <w:rsid w:val="007252E4"/>
    <w:rsid w:val="00725350"/>
    <w:rsid w:val="00725720"/>
    <w:rsid w:val="00725775"/>
    <w:rsid w:val="007258F5"/>
    <w:rsid w:val="0072598C"/>
    <w:rsid w:val="00725D00"/>
    <w:rsid w:val="00726129"/>
    <w:rsid w:val="00726253"/>
    <w:rsid w:val="0072657E"/>
    <w:rsid w:val="007268A2"/>
    <w:rsid w:val="007269E0"/>
    <w:rsid w:val="00726DFE"/>
    <w:rsid w:val="00726EFD"/>
    <w:rsid w:val="007272DF"/>
    <w:rsid w:val="00727872"/>
    <w:rsid w:val="007278DF"/>
    <w:rsid w:val="00727C1F"/>
    <w:rsid w:val="00727DC9"/>
    <w:rsid w:val="00727EB1"/>
    <w:rsid w:val="007301F6"/>
    <w:rsid w:val="0073089B"/>
    <w:rsid w:val="007308CA"/>
    <w:rsid w:val="00730990"/>
    <w:rsid w:val="00730A86"/>
    <w:rsid w:val="00730B4D"/>
    <w:rsid w:val="00730C5E"/>
    <w:rsid w:val="007310EB"/>
    <w:rsid w:val="007316C3"/>
    <w:rsid w:val="00732268"/>
    <w:rsid w:val="0073248F"/>
    <w:rsid w:val="00732CF5"/>
    <w:rsid w:val="00732F41"/>
    <w:rsid w:val="007335EE"/>
    <w:rsid w:val="00733939"/>
    <w:rsid w:val="0073393D"/>
    <w:rsid w:val="00733AC3"/>
    <w:rsid w:val="00733D43"/>
    <w:rsid w:val="00733E02"/>
    <w:rsid w:val="007341C6"/>
    <w:rsid w:val="00734369"/>
    <w:rsid w:val="007343D2"/>
    <w:rsid w:val="007346FC"/>
    <w:rsid w:val="007348CC"/>
    <w:rsid w:val="0073492C"/>
    <w:rsid w:val="007349DB"/>
    <w:rsid w:val="00734B59"/>
    <w:rsid w:val="00734E20"/>
    <w:rsid w:val="00735025"/>
    <w:rsid w:val="00735067"/>
    <w:rsid w:val="00735177"/>
    <w:rsid w:val="00735254"/>
    <w:rsid w:val="00735B06"/>
    <w:rsid w:val="00735B87"/>
    <w:rsid w:val="007366D1"/>
    <w:rsid w:val="00736715"/>
    <w:rsid w:val="00736895"/>
    <w:rsid w:val="007368CB"/>
    <w:rsid w:val="00736A4E"/>
    <w:rsid w:val="00736A69"/>
    <w:rsid w:val="00736A9E"/>
    <w:rsid w:val="00736AEF"/>
    <w:rsid w:val="00736AF2"/>
    <w:rsid w:val="00736BE8"/>
    <w:rsid w:val="00736DD8"/>
    <w:rsid w:val="00736E66"/>
    <w:rsid w:val="00736F65"/>
    <w:rsid w:val="00737504"/>
    <w:rsid w:val="007375E6"/>
    <w:rsid w:val="00737A34"/>
    <w:rsid w:val="00737E7C"/>
    <w:rsid w:val="00737FCF"/>
    <w:rsid w:val="00737FE6"/>
    <w:rsid w:val="0074004F"/>
    <w:rsid w:val="0074012B"/>
    <w:rsid w:val="0074045D"/>
    <w:rsid w:val="007404D2"/>
    <w:rsid w:val="0074081C"/>
    <w:rsid w:val="00740843"/>
    <w:rsid w:val="00740A8A"/>
    <w:rsid w:val="007410FF"/>
    <w:rsid w:val="00741130"/>
    <w:rsid w:val="0074136C"/>
    <w:rsid w:val="00741486"/>
    <w:rsid w:val="0074172A"/>
    <w:rsid w:val="00741857"/>
    <w:rsid w:val="007418BA"/>
    <w:rsid w:val="0074197A"/>
    <w:rsid w:val="00741D73"/>
    <w:rsid w:val="00741D79"/>
    <w:rsid w:val="00741F46"/>
    <w:rsid w:val="0074266B"/>
    <w:rsid w:val="00742786"/>
    <w:rsid w:val="007429CE"/>
    <w:rsid w:val="00742A12"/>
    <w:rsid w:val="00743012"/>
    <w:rsid w:val="00743155"/>
    <w:rsid w:val="007431CD"/>
    <w:rsid w:val="00743382"/>
    <w:rsid w:val="00743459"/>
    <w:rsid w:val="00743580"/>
    <w:rsid w:val="00743CE9"/>
    <w:rsid w:val="007441FC"/>
    <w:rsid w:val="0074472B"/>
    <w:rsid w:val="00744DF7"/>
    <w:rsid w:val="00744F2E"/>
    <w:rsid w:val="00745097"/>
    <w:rsid w:val="0074520A"/>
    <w:rsid w:val="00745303"/>
    <w:rsid w:val="00745B24"/>
    <w:rsid w:val="00745C5F"/>
    <w:rsid w:val="00745CBB"/>
    <w:rsid w:val="007460E5"/>
    <w:rsid w:val="007461C4"/>
    <w:rsid w:val="00746499"/>
    <w:rsid w:val="00746550"/>
    <w:rsid w:val="0074689E"/>
    <w:rsid w:val="00746935"/>
    <w:rsid w:val="00746A42"/>
    <w:rsid w:val="00747354"/>
    <w:rsid w:val="0074779B"/>
    <w:rsid w:val="00747A49"/>
    <w:rsid w:val="00747AF0"/>
    <w:rsid w:val="00747C40"/>
    <w:rsid w:val="007501BE"/>
    <w:rsid w:val="00750414"/>
    <w:rsid w:val="007504DA"/>
    <w:rsid w:val="007508BE"/>
    <w:rsid w:val="00750AD1"/>
    <w:rsid w:val="00750C13"/>
    <w:rsid w:val="00750DD7"/>
    <w:rsid w:val="00750EC8"/>
    <w:rsid w:val="00750ECE"/>
    <w:rsid w:val="007513B4"/>
    <w:rsid w:val="00751563"/>
    <w:rsid w:val="00751B1C"/>
    <w:rsid w:val="00751C70"/>
    <w:rsid w:val="00751F43"/>
    <w:rsid w:val="00752026"/>
    <w:rsid w:val="007524F1"/>
    <w:rsid w:val="00752716"/>
    <w:rsid w:val="00752892"/>
    <w:rsid w:val="00752973"/>
    <w:rsid w:val="00752BFA"/>
    <w:rsid w:val="00753221"/>
    <w:rsid w:val="007532DB"/>
    <w:rsid w:val="00753468"/>
    <w:rsid w:val="007537AA"/>
    <w:rsid w:val="0075395C"/>
    <w:rsid w:val="00753AE2"/>
    <w:rsid w:val="00753F43"/>
    <w:rsid w:val="00754278"/>
    <w:rsid w:val="007543E7"/>
    <w:rsid w:val="00754748"/>
    <w:rsid w:val="007547FD"/>
    <w:rsid w:val="007548ED"/>
    <w:rsid w:val="00754CC1"/>
    <w:rsid w:val="00755408"/>
    <w:rsid w:val="00755598"/>
    <w:rsid w:val="0075584B"/>
    <w:rsid w:val="0075591F"/>
    <w:rsid w:val="00755D2A"/>
    <w:rsid w:val="00755D3E"/>
    <w:rsid w:val="00755DD9"/>
    <w:rsid w:val="007560C3"/>
    <w:rsid w:val="007561AE"/>
    <w:rsid w:val="007561CF"/>
    <w:rsid w:val="00756318"/>
    <w:rsid w:val="007563EC"/>
    <w:rsid w:val="00756423"/>
    <w:rsid w:val="00756600"/>
    <w:rsid w:val="00756781"/>
    <w:rsid w:val="00756A28"/>
    <w:rsid w:val="00756B91"/>
    <w:rsid w:val="00756D37"/>
    <w:rsid w:val="00756FD4"/>
    <w:rsid w:val="00757032"/>
    <w:rsid w:val="0075748D"/>
    <w:rsid w:val="0075799D"/>
    <w:rsid w:val="00757BDB"/>
    <w:rsid w:val="007600AE"/>
    <w:rsid w:val="007601A2"/>
    <w:rsid w:val="00760A2C"/>
    <w:rsid w:val="00760C66"/>
    <w:rsid w:val="00761123"/>
    <w:rsid w:val="007618AB"/>
    <w:rsid w:val="00761A35"/>
    <w:rsid w:val="00761D91"/>
    <w:rsid w:val="00761EF0"/>
    <w:rsid w:val="0076247B"/>
    <w:rsid w:val="007625BD"/>
    <w:rsid w:val="00762844"/>
    <w:rsid w:val="00762A46"/>
    <w:rsid w:val="00762AF9"/>
    <w:rsid w:val="00762BF5"/>
    <w:rsid w:val="00762D47"/>
    <w:rsid w:val="00763A7A"/>
    <w:rsid w:val="00764125"/>
    <w:rsid w:val="007642B3"/>
    <w:rsid w:val="0076436E"/>
    <w:rsid w:val="007644A6"/>
    <w:rsid w:val="0076485C"/>
    <w:rsid w:val="00764919"/>
    <w:rsid w:val="00764D03"/>
    <w:rsid w:val="00764D7E"/>
    <w:rsid w:val="00764DF1"/>
    <w:rsid w:val="00765058"/>
    <w:rsid w:val="007650B8"/>
    <w:rsid w:val="0076511D"/>
    <w:rsid w:val="00765507"/>
    <w:rsid w:val="00765625"/>
    <w:rsid w:val="0076568A"/>
    <w:rsid w:val="00765718"/>
    <w:rsid w:val="007658CC"/>
    <w:rsid w:val="00765B13"/>
    <w:rsid w:val="00765B42"/>
    <w:rsid w:val="00765D74"/>
    <w:rsid w:val="00766558"/>
    <w:rsid w:val="00766589"/>
    <w:rsid w:val="00766812"/>
    <w:rsid w:val="00766CA7"/>
    <w:rsid w:val="00766EDB"/>
    <w:rsid w:val="00766FC4"/>
    <w:rsid w:val="00767532"/>
    <w:rsid w:val="00767C9D"/>
    <w:rsid w:val="00767CAE"/>
    <w:rsid w:val="00767F7E"/>
    <w:rsid w:val="0077038D"/>
    <w:rsid w:val="0077071E"/>
    <w:rsid w:val="00770B61"/>
    <w:rsid w:val="00770C35"/>
    <w:rsid w:val="00770F10"/>
    <w:rsid w:val="00771016"/>
    <w:rsid w:val="007710A3"/>
    <w:rsid w:val="007710D1"/>
    <w:rsid w:val="0077151A"/>
    <w:rsid w:val="007717E5"/>
    <w:rsid w:val="00771874"/>
    <w:rsid w:val="00771DDF"/>
    <w:rsid w:val="00771EFE"/>
    <w:rsid w:val="007720F8"/>
    <w:rsid w:val="0077235C"/>
    <w:rsid w:val="00772726"/>
    <w:rsid w:val="0077295A"/>
    <w:rsid w:val="00772C00"/>
    <w:rsid w:val="00772D9A"/>
    <w:rsid w:val="00772EF7"/>
    <w:rsid w:val="00772F53"/>
    <w:rsid w:val="007732E1"/>
    <w:rsid w:val="0077381E"/>
    <w:rsid w:val="00773839"/>
    <w:rsid w:val="00773B8D"/>
    <w:rsid w:val="00773E08"/>
    <w:rsid w:val="00774015"/>
    <w:rsid w:val="007741E1"/>
    <w:rsid w:val="007741F4"/>
    <w:rsid w:val="0077426A"/>
    <w:rsid w:val="007749CD"/>
    <w:rsid w:val="00774B7F"/>
    <w:rsid w:val="00775000"/>
    <w:rsid w:val="00775026"/>
    <w:rsid w:val="007750A3"/>
    <w:rsid w:val="0077521A"/>
    <w:rsid w:val="00775343"/>
    <w:rsid w:val="007755FD"/>
    <w:rsid w:val="00775D69"/>
    <w:rsid w:val="007762CD"/>
    <w:rsid w:val="007763D0"/>
    <w:rsid w:val="007764A4"/>
    <w:rsid w:val="0077663B"/>
    <w:rsid w:val="007766AE"/>
    <w:rsid w:val="007767F0"/>
    <w:rsid w:val="007768B5"/>
    <w:rsid w:val="00776C81"/>
    <w:rsid w:val="00776F25"/>
    <w:rsid w:val="007772C3"/>
    <w:rsid w:val="007772F8"/>
    <w:rsid w:val="00777366"/>
    <w:rsid w:val="007775F0"/>
    <w:rsid w:val="0077765E"/>
    <w:rsid w:val="007776B2"/>
    <w:rsid w:val="0077772B"/>
    <w:rsid w:val="007778B4"/>
    <w:rsid w:val="00777B9E"/>
    <w:rsid w:val="00777C3C"/>
    <w:rsid w:val="0078024B"/>
    <w:rsid w:val="007803EF"/>
    <w:rsid w:val="0078040E"/>
    <w:rsid w:val="007808B3"/>
    <w:rsid w:val="00780F29"/>
    <w:rsid w:val="0078100C"/>
    <w:rsid w:val="00781503"/>
    <w:rsid w:val="00781705"/>
    <w:rsid w:val="007818EE"/>
    <w:rsid w:val="00781B6F"/>
    <w:rsid w:val="00781BA7"/>
    <w:rsid w:val="00781C36"/>
    <w:rsid w:val="00781DD5"/>
    <w:rsid w:val="0078201A"/>
    <w:rsid w:val="0078232A"/>
    <w:rsid w:val="007823CB"/>
    <w:rsid w:val="0078271B"/>
    <w:rsid w:val="0078284C"/>
    <w:rsid w:val="00782C56"/>
    <w:rsid w:val="00783397"/>
    <w:rsid w:val="00783641"/>
    <w:rsid w:val="0078387F"/>
    <w:rsid w:val="0078394A"/>
    <w:rsid w:val="00783AA4"/>
    <w:rsid w:val="00783B27"/>
    <w:rsid w:val="00783B76"/>
    <w:rsid w:val="00783DFF"/>
    <w:rsid w:val="0078420C"/>
    <w:rsid w:val="007843E4"/>
    <w:rsid w:val="0078483E"/>
    <w:rsid w:val="007849F8"/>
    <w:rsid w:val="00784CDD"/>
    <w:rsid w:val="00784FF6"/>
    <w:rsid w:val="00785126"/>
    <w:rsid w:val="0078512A"/>
    <w:rsid w:val="007851B8"/>
    <w:rsid w:val="0078555D"/>
    <w:rsid w:val="007855B7"/>
    <w:rsid w:val="007855F2"/>
    <w:rsid w:val="0078599C"/>
    <w:rsid w:val="007859EF"/>
    <w:rsid w:val="00785DD4"/>
    <w:rsid w:val="00785E85"/>
    <w:rsid w:val="007860A2"/>
    <w:rsid w:val="0078614E"/>
    <w:rsid w:val="007861F6"/>
    <w:rsid w:val="00786394"/>
    <w:rsid w:val="0078641F"/>
    <w:rsid w:val="00786457"/>
    <w:rsid w:val="00786480"/>
    <w:rsid w:val="00786671"/>
    <w:rsid w:val="00786721"/>
    <w:rsid w:val="0078690C"/>
    <w:rsid w:val="00786AB4"/>
    <w:rsid w:val="00786C25"/>
    <w:rsid w:val="00787819"/>
    <w:rsid w:val="00787B03"/>
    <w:rsid w:val="00787BA4"/>
    <w:rsid w:val="00787C6A"/>
    <w:rsid w:val="00787E23"/>
    <w:rsid w:val="00787EA2"/>
    <w:rsid w:val="00790513"/>
    <w:rsid w:val="007907C4"/>
    <w:rsid w:val="00790B89"/>
    <w:rsid w:val="0079117D"/>
    <w:rsid w:val="007911E5"/>
    <w:rsid w:val="00791D69"/>
    <w:rsid w:val="00792050"/>
    <w:rsid w:val="007922F6"/>
    <w:rsid w:val="0079247B"/>
    <w:rsid w:val="0079249C"/>
    <w:rsid w:val="00792581"/>
    <w:rsid w:val="007927AA"/>
    <w:rsid w:val="007927EF"/>
    <w:rsid w:val="00792D72"/>
    <w:rsid w:val="00793178"/>
    <w:rsid w:val="00793293"/>
    <w:rsid w:val="007933E1"/>
    <w:rsid w:val="00793464"/>
    <w:rsid w:val="0079352E"/>
    <w:rsid w:val="007935D7"/>
    <w:rsid w:val="007938C6"/>
    <w:rsid w:val="00793A45"/>
    <w:rsid w:val="00793BAA"/>
    <w:rsid w:val="00793D1F"/>
    <w:rsid w:val="00793F2C"/>
    <w:rsid w:val="00793FFC"/>
    <w:rsid w:val="0079413D"/>
    <w:rsid w:val="0079466A"/>
    <w:rsid w:val="00794784"/>
    <w:rsid w:val="00794841"/>
    <w:rsid w:val="007948BC"/>
    <w:rsid w:val="00794B1E"/>
    <w:rsid w:val="00794D18"/>
    <w:rsid w:val="00794F41"/>
    <w:rsid w:val="0079554A"/>
    <w:rsid w:val="00795963"/>
    <w:rsid w:val="00795C8A"/>
    <w:rsid w:val="00795CD1"/>
    <w:rsid w:val="00795FE8"/>
    <w:rsid w:val="00796042"/>
    <w:rsid w:val="00796061"/>
    <w:rsid w:val="0079610F"/>
    <w:rsid w:val="00796AB8"/>
    <w:rsid w:val="00796B95"/>
    <w:rsid w:val="00796BC2"/>
    <w:rsid w:val="0079700D"/>
    <w:rsid w:val="00797418"/>
    <w:rsid w:val="0079765B"/>
    <w:rsid w:val="007978B4"/>
    <w:rsid w:val="007978B9"/>
    <w:rsid w:val="00797B3E"/>
    <w:rsid w:val="00797DC3"/>
    <w:rsid w:val="00797F2B"/>
    <w:rsid w:val="007A01C7"/>
    <w:rsid w:val="007A0344"/>
    <w:rsid w:val="007A0359"/>
    <w:rsid w:val="007A03BA"/>
    <w:rsid w:val="007A081D"/>
    <w:rsid w:val="007A09F6"/>
    <w:rsid w:val="007A0D5A"/>
    <w:rsid w:val="007A1272"/>
    <w:rsid w:val="007A12AE"/>
    <w:rsid w:val="007A1D6B"/>
    <w:rsid w:val="007A1DA3"/>
    <w:rsid w:val="007A1E74"/>
    <w:rsid w:val="007A21F0"/>
    <w:rsid w:val="007A2399"/>
    <w:rsid w:val="007A23C1"/>
    <w:rsid w:val="007A2463"/>
    <w:rsid w:val="007A2480"/>
    <w:rsid w:val="007A27DA"/>
    <w:rsid w:val="007A297A"/>
    <w:rsid w:val="007A2C8F"/>
    <w:rsid w:val="007A302F"/>
    <w:rsid w:val="007A31BB"/>
    <w:rsid w:val="007A332F"/>
    <w:rsid w:val="007A363C"/>
    <w:rsid w:val="007A37C1"/>
    <w:rsid w:val="007A3832"/>
    <w:rsid w:val="007A3A04"/>
    <w:rsid w:val="007A3A8E"/>
    <w:rsid w:val="007A3BA2"/>
    <w:rsid w:val="007A488A"/>
    <w:rsid w:val="007A48F2"/>
    <w:rsid w:val="007A4935"/>
    <w:rsid w:val="007A49B4"/>
    <w:rsid w:val="007A4A63"/>
    <w:rsid w:val="007A50FA"/>
    <w:rsid w:val="007A547A"/>
    <w:rsid w:val="007A5816"/>
    <w:rsid w:val="007A5953"/>
    <w:rsid w:val="007A5D63"/>
    <w:rsid w:val="007A5DAB"/>
    <w:rsid w:val="007A5DB6"/>
    <w:rsid w:val="007A5EBD"/>
    <w:rsid w:val="007A6457"/>
    <w:rsid w:val="007A64EA"/>
    <w:rsid w:val="007A6814"/>
    <w:rsid w:val="007A6970"/>
    <w:rsid w:val="007A6B5D"/>
    <w:rsid w:val="007A6C6C"/>
    <w:rsid w:val="007A70DF"/>
    <w:rsid w:val="007A7127"/>
    <w:rsid w:val="007A7184"/>
    <w:rsid w:val="007A7980"/>
    <w:rsid w:val="007A7A5F"/>
    <w:rsid w:val="007A7BFB"/>
    <w:rsid w:val="007A7E8E"/>
    <w:rsid w:val="007B0175"/>
    <w:rsid w:val="007B0A41"/>
    <w:rsid w:val="007B0A4E"/>
    <w:rsid w:val="007B0B10"/>
    <w:rsid w:val="007B0B25"/>
    <w:rsid w:val="007B0B57"/>
    <w:rsid w:val="007B0EA8"/>
    <w:rsid w:val="007B0F0D"/>
    <w:rsid w:val="007B1159"/>
    <w:rsid w:val="007B1318"/>
    <w:rsid w:val="007B13AF"/>
    <w:rsid w:val="007B17BD"/>
    <w:rsid w:val="007B1B15"/>
    <w:rsid w:val="007B1E51"/>
    <w:rsid w:val="007B200F"/>
    <w:rsid w:val="007B24FF"/>
    <w:rsid w:val="007B2543"/>
    <w:rsid w:val="007B2BF0"/>
    <w:rsid w:val="007B30D6"/>
    <w:rsid w:val="007B33BA"/>
    <w:rsid w:val="007B3549"/>
    <w:rsid w:val="007B377F"/>
    <w:rsid w:val="007B3880"/>
    <w:rsid w:val="007B38DF"/>
    <w:rsid w:val="007B3A07"/>
    <w:rsid w:val="007B3A09"/>
    <w:rsid w:val="007B3BCA"/>
    <w:rsid w:val="007B4102"/>
    <w:rsid w:val="007B425D"/>
    <w:rsid w:val="007B42A1"/>
    <w:rsid w:val="007B43F5"/>
    <w:rsid w:val="007B48C6"/>
    <w:rsid w:val="007B4A13"/>
    <w:rsid w:val="007B4A17"/>
    <w:rsid w:val="007B4DAD"/>
    <w:rsid w:val="007B5146"/>
    <w:rsid w:val="007B53A4"/>
    <w:rsid w:val="007B56C5"/>
    <w:rsid w:val="007B56F6"/>
    <w:rsid w:val="007B588C"/>
    <w:rsid w:val="007B5CDD"/>
    <w:rsid w:val="007B5E1D"/>
    <w:rsid w:val="007B5EBA"/>
    <w:rsid w:val="007B6115"/>
    <w:rsid w:val="007B61E8"/>
    <w:rsid w:val="007B6383"/>
    <w:rsid w:val="007B68B3"/>
    <w:rsid w:val="007B697C"/>
    <w:rsid w:val="007B6B0C"/>
    <w:rsid w:val="007B6BD9"/>
    <w:rsid w:val="007B6E7A"/>
    <w:rsid w:val="007B6F95"/>
    <w:rsid w:val="007B7114"/>
    <w:rsid w:val="007B7243"/>
    <w:rsid w:val="007B7377"/>
    <w:rsid w:val="007B74D9"/>
    <w:rsid w:val="007B76D3"/>
    <w:rsid w:val="007B7DA1"/>
    <w:rsid w:val="007C031C"/>
    <w:rsid w:val="007C0416"/>
    <w:rsid w:val="007C0530"/>
    <w:rsid w:val="007C06E7"/>
    <w:rsid w:val="007C0A27"/>
    <w:rsid w:val="007C0D7F"/>
    <w:rsid w:val="007C0ECD"/>
    <w:rsid w:val="007C0F3A"/>
    <w:rsid w:val="007C10AA"/>
    <w:rsid w:val="007C1348"/>
    <w:rsid w:val="007C1A22"/>
    <w:rsid w:val="007C1C62"/>
    <w:rsid w:val="007C1FAB"/>
    <w:rsid w:val="007C22B7"/>
    <w:rsid w:val="007C24ED"/>
    <w:rsid w:val="007C25C4"/>
    <w:rsid w:val="007C25D3"/>
    <w:rsid w:val="007C2966"/>
    <w:rsid w:val="007C2A69"/>
    <w:rsid w:val="007C2AB9"/>
    <w:rsid w:val="007C3177"/>
    <w:rsid w:val="007C359B"/>
    <w:rsid w:val="007C3A79"/>
    <w:rsid w:val="007C3E7F"/>
    <w:rsid w:val="007C4196"/>
    <w:rsid w:val="007C455D"/>
    <w:rsid w:val="007C468B"/>
    <w:rsid w:val="007C4A08"/>
    <w:rsid w:val="007C4B96"/>
    <w:rsid w:val="007C4CA2"/>
    <w:rsid w:val="007C4CF6"/>
    <w:rsid w:val="007C4DD5"/>
    <w:rsid w:val="007C4E87"/>
    <w:rsid w:val="007C4FC7"/>
    <w:rsid w:val="007C5665"/>
    <w:rsid w:val="007C5668"/>
    <w:rsid w:val="007C5B0E"/>
    <w:rsid w:val="007C5BD3"/>
    <w:rsid w:val="007C60A0"/>
    <w:rsid w:val="007C614F"/>
    <w:rsid w:val="007C6295"/>
    <w:rsid w:val="007C6496"/>
    <w:rsid w:val="007C654B"/>
    <w:rsid w:val="007C67BB"/>
    <w:rsid w:val="007C6C93"/>
    <w:rsid w:val="007C7249"/>
    <w:rsid w:val="007C7512"/>
    <w:rsid w:val="007C78C7"/>
    <w:rsid w:val="007C7E62"/>
    <w:rsid w:val="007C7F99"/>
    <w:rsid w:val="007D007E"/>
    <w:rsid w:val="007D008B"/>
    <w:rsid w:val="007D0352"/>
    <w:rsid w:val="007D077C"/>
    <w:rsid w:val="007D07D6"/>
    <w:rsid w:val="007D07F0"/>
    <w:rsid w:val="007D080A"/>
    <w:rsid w:val="007D0EA1"/>
    <w:rsid w:val="007D0ED6"/>
    <w:rsid w:val="007D1117"/>
    <w:rsid w:val="007D1361"/>
    <w:rsid w:val="007D1515"/>
    <w:rsid w:val="007D1573"/>
    <w:rsid w:val="007D15EA"/>
    <w:rsid w:val="007D16FE"/>
    <w:rsid w:val="007D1CC8"/>
    <w:rsid w:val="007D1D72"/>
    <w:rsid w:val="007D1D84"/>
    <w:rsid w:val="007D1DB9"/>
    <w:rsid w:val="007D1F2E"/>
    <w:rsid w:val="007D20E3"/>
    <w:rsid w:val="007D2318"/>
    <w:rsid w:val="007D2333"/>
    <w:rsid w:val="007D25ED"/>
    <w:rsid w:val="007D26BD"/>
    <w:rsid w:val="007D28CF"/>
    <w:rsid w:val="007D2964"/>
    <w:rsid w:val="007D2AC9"/>
    <w:rsid w:val="007D2FF2"/>
    <w:rsid w:val="007D340F"/>
    <w:rsid w:val="007D36F9"/>
    <w:rsid w:val="007D3983"/>
    <w:rsid w:val="007D3AD2"/>
    <w:rsid w:val="007D3C2B"/>
    <w:rsid w:val="007D3E9F"/>
    <w:rsid w:val="007D40B6"/>
    <w:rsid w:val="007D4155"/>
    <w:rsid w:val="007D41A5"/>
    <w:rsid w:val="007D42C4"/>
    <w:rsid w:val="007D4359"/>
    <w:rsid w:val="007D4503"/>
    <w:rsid w:val="007D4590"/>
    <w:rsid w:val="007D4891"/>
    <w:rsid w:val="007D499D"/>
    <w:rsid w:val="007D4B8B"/>
    <w:rsid w:val="007D4E87"/>
    <w:rsid w:val="007D4F81"/>
    <w:rsid w:val="007D50FE"/>
    <w:rsid w:val="007D5286"/>
    <w:rsid w:val="007D545B"/>
    <w:rsid w:val="007D5531"/>
    <w:rsid w:val="007D558C"/>
    <w:rsid w:val="007D5605"/>
    <w:rsid w:val="007D565C"/>
    <w:rsid w:val="007D58DB"/>
    <w:rsid w:val="007D596E"/>
    <w:rsid w:val="007D59BB"/>
    <w:rsid w:val="007D5A6A"/>
    <w:rsid w:val="007D5DD4"/>
    <w:rsid w:val="007D6190"/>
    <w:rsid w:val="007D6441"/>
    <w:rsid w:val="007D662B"/>
    <w:rsid w:val="007D6775"/>
    <w:rsid w:val="007D6964"/>
    <w:rsid w:val="007D6D7E"/>
    <w:rsid w:val="007D70B0"/>
    <w:rsid w:val="007D72CC"/>
    <w:rsid w:val="007D737B"/>
    <w:rsid w:val="007D752C"/>
    <w:rsid w:val="007D788C"/>
    <w:rsid w:val="007D7E26"/>
    <w:rsid w:val="007D7EEE"/>
    <w:rsid w:val="007E02E9"/>
    <w:rsid w:val="007E0747"/>
    <w:rsid w:val="007E079D"/>
    <w:rsid w:val="007E09DF"/>
    <w:rsid w:val="007E0B47"/>
    <w:rsid w:val="007E0C15"/>
    <w:rsid w:val="007E0D16"/>
    <w:rsid w:val="007E10E7"/>
    <w:rsid w:val="007E13E1"/>
    <w:rsid w:val="007E16C6"/>
    <w:rsid w:val="007E1D69"/>
    <w:rsid w:val="007E1F0D"/>
    <w:rsid w:val="007E2330"/>
    <w:rsid w:val="007E250C"/>
    <w:rsid w:val="007E25C0"/>
    <w:rsid w:val="007E27F1"/>
    <w:rsid w:val="007E2CBB"/>
    <w:rsid w:val="007E2D35"/>
    <w:rsid w:val="007E2D80"/>
    <w:rsid w:val="007E2F84"/>
    <w:rsid w:val="007E302E"/>
    <w:rsid w:val="007E314F"/>
    <w:rsid w:val="007E343B"/>
    <w:rsid w:val="007E3954"/>
    <w:rsid w:val="007E3A35"/>
    <w:rsid w:val="007E3CB6"/>
    <w:rsid w:val="007E3F8E"/>
    <w:rsid w:val="007E42A7"/>
    <w:rsid w:val="007E472C"/>
    <w:rsid w:val="007E47A7"/>
    <w:rsid w:val="007E480F"/>
    <w:rsid w:val="007E4924"/>
    <w:rsid w:val="007E4BF4"/>
    <w:rsid w:val="007E5390"/>
    <w:rsid w:val="007E558E"/>
    <w:rsid w:val="007E55F4"/>
    <w:rsid w:val="007E5906"/>
    <w:rsid w:val="007E5A13"/>
    <w:rsid w:val="007E5B37"/>
    <w:rsid w:val="007E5EC1"/>
    <w:rsid w:val="007E6002"/>
    <w:rsid w:val="007E6054"/>
    <w:rsid w:val="007E63AD"/>
    <w:rsid w:val="007E672F"/>
    <w:rsid w:val="007E67C4"/>
    <w:rsid w:val="007E69B0"/>
    <w:rsid w:val="007E6A40"/>
    <w:rsid w:val="007E6A56"/>
    <w:rsid w:val="007E6AEE"/>
    <w:rsid w:val="007E6BE7"/>
    <w:rsid w:val="007E6C64"/>
    <w:rsid w:val="007E6E12"/>
    <w:rsid w:val="007E6EA1"/>
    <w:rsid w:val="007E6F26"/>
    <w:rsid w:val="007E72EF"/>
    <w:rsid w:val="007E73A7"/>
    <w:rsid w:val="007E7559"/>
    <w:rsid w:val="007E7AA7"/>
    <w:rsid w:val="007E7DEE"/>
    <w:rsid w:val="007E7F2D"/>
    <w:rsid w:val="007F0232"/>
    <w:rsid w:val="007F03D3"/>
    <w:rsid w:val="007F046C"/>
    <w:rsid w:val="007F07B9"/>
    <w:rsid w:val="007F0827"/>
    <w:rsid w:val="007F0848"/>
    <w:rsid w:val="007F0991"/>
    <w:rsid w:val="007F0AB0"/>
    <w:rsid w:val="007F0F98"/>
    <w:rsid w:val="007F1060"/>
    <w:rsid w:val="007F157B"/>
    <w:rsid w:val="007F17BC"/>
    <w:rsid w:val="007F17F6"/>
    <w:rsid w:val="007F1F59"/>
    <w:rsid w:val="007F215B"/>
    <w:rsid w:val="007F246D"/>
    <w:rsid w:val="007F24DA"/>
    <w:rsid w:val="007F2766"/>
    <w:rsid w:val="007F27D4"/>
    <w:rsid w:val="007F296C"/>
    <w:rsid w:val="007F2A7A"/>
    <w:rsid w:val="007F2E6C"/>
    <w:rsid w:val="007F2F93"/>
    <w:rsid w:val="007F3144"/>
    <w:rsid w:val="007F3937"/>
    <w:rsid w:val="007F3D9C"/>
    <w:rsid w:val="007F3F70"/>
    <w:rsid w:val="007F449B"/>
    <w:rsid w:val="007F45EA"/>
    <w:rsid w:val="007F46E0"/>
    <w:rsid w:val="007F4998"/>
    <w:rsid w:val="007F4D5D"/>
    <w:rsid w:val="007F500D"/>
    <w:rsid w:val="007F5113"/>
    <w:rsid w:val="007F5198"/>
    <w:rsid w:val="007F550A"/>
    <w:rsid w:val="007F55B4"/>
    <w:rsid w:val="007F5A21"/>
    <w:rsid w:val="007F5B0B"/>
    <w:rsid w:val="007F5E6B"/>
    <w:rsid w:val="007F61CE"/>
    <w:rsid w:val="007F6387"/>
    <w:rsid w:val="007F64EF"/>
    <w:rsid w:val="007F6672"/>
    <w:rsid w:val="007F66E6"/>
    <w:rsid w:val="007F6A1F"/>
    <w:rsid w:val="007F6B5C"/>
    <w:rsid w:val="007F6BE6"/>
    <w:rsid w:val="007F6D56"/>
    <w:rsid w:val="007F6EBC"/>
    <w:rsid w:val="007F7155"/>
    <w:rsid w:val="007F71A9"/>
    <w:rsid w:val="007F78B1"/>
    <w:rsid w:val="007F7CC6"/>
    <w:rsid w:val="007F7D25"/>
    <w:rsid w:val="0080003F"/>
    <w:rsid w:val="0080026A"/>
    <w:rsid w:val="008002FD"/>
    <w:rsid w:val="008003B8"/>
    <w:rsid w:val="00800708"/>
    <w:rsid w:val="00800C70"/>
    <w:rsid w:val="00800D22"/>
    <w:rsid w:val="00800E47"/>
    <w:rsid w:val="0080143D"/>
    <w:rsid w:val="008018C6"/>
    <w:rsid w:val="00801979"/>
    <w:rsid w:val="00801A5D"/>
    <w:rsid w:val="0080231E"/>
    <w:rsid w:val="00802707"/>
    <w:rsid w:val="00802ADA"/>
    <w:rsid w:val="00802C40"/>
    <w:rsid w:val="00802D8E"/>
    <w:rsid w:val="00803250"/>
    <w:rsid w:val="0080352A"/>
    <w:rsid w:val="00803717"/>
    <w:rsid w:val="008037B2"/>
    <w:rsid w:val="00803A47"/>
    <w:rsid w:val="00803D0E"/>
    <w:rsid w:val="00803D2E"/>
    <w:rsid w:val="0080454C"/>
    <w:rsid w:val="00804B81"/>
    <w:rsid w:val="00804D76"/>
    <w:rsid w:val="0080516A"/>
    <w:rsid w:val="00805229"/>
    <w:rsid w:val="008052A3"/>
    <w:rsid w:val="008054B0"/>
    <w:rsid w:val="0080550C"/>
    <w:rsid w:val="00805893"/>
    <w:rsid w:val="00805B73"/>
    <w:rsid w:val="00805C4D"/>
    <w:rsid w:val="00805F70"/>
    <w:rsid w:val="00806067"/>
    <w:rsid w:val="0080640F"/>
    <w:rsid w:val="00806766"/>
    <w:rsid w:val="0080685E"/>
    <w:rsid w:val="0080793C"/>
    <w:rsid w:val="0080798A"/>
    <w:rsid w:val="008079BD"/>
    <w:rsid w:val="00807B10"/>
    <w:rsid w:val="00807B5A"/>
    <w:rsid w:val="00807EF6"/>
    <w:rsid w:val="00807FDE"/>
    <w:rsid w:val="00807FF6"/>
    <w:rsid w:val="0081002F"/>
    <w:rsid w:val="008101C4"/>
    <w:rsid w:val="0081077D"/>
    <w:rsid w:val="00810791"/>
    <w:rsid w:val="00810B1D"/>
    <w:rsid w:val="00811179"/>
    <w:rsid w:val="008115F6"/>
    <w:rsid w:val="00811D11"/>
    <w:rsid w:val="00811FCB"/>
    <w:rsid w:val="008121C2"/>
    <w:rsid w:val="008124A9"/>
    <w:rsid w:val="008124DB"/>
    <w:rsid w:val="008125C0"/>
    <w:rsid w:val="008126D3"/>
    <w:rsid w:val="00812A98"/>
    <w:rsid w:val="00812BF5"/>
    <w:rsid w:val="00812D80"/>
    <w:rsid w:val="0081306A"/>
    <w:rsid w:val="00813079"/>
    <w:rsid w:val="00813142"/>
    <w:rsid w:val="008134A6"/>
    <w:rsid w:val="00813823"/>
    <w:rsid w:val="00813A17"/>
    <w:rsid w:val="00813BD8"/>
    <w:rsid w:val="008142DB"/>
    <w:rsid w:val="00814695"/>
    <w:rsid w:val="00814848"/>
    <w:rsid w:val="00814964"/>
    <w:rsid w:val="008149E7"/>
    <w:rsid w:val="00814A7A"/>
    <w:rsid w:val="00815005"/>
    <w:rsid w:val="00815026"/>
    <w:rsid w:val="008150BD"/>
    <w:rsid w:val="00815341"/>
    <w:rsid w:val="0081540F"/>
    <w:rsid w:val="00815483"/>
    <w:rsid w:val="008154D6"/>
    <w:rsid w:val="00815BE1"/>
    <w:rsid w:val="00815C8C"/>
    <w:rsid w:val="00816156"/>
    <w:rsid w:val="00816395"/>
    <w:rsid w:val="00816700"/>
    <w:rsid w:val="008167C8"/>
    <w:rsid w:val="00816809"/>
    <w:rsid w:val="008169BE"/>
    <w:rsid w:val="00816B2E"/>
    <w:rsid w:val="00816DE8"/>
    <w:rsid w:val="00816E13"/>
    <w:rsid w:val="00817166"/>
    <w:rsid w:val="008171B7"/>
    <w:rsid w:val="008173D6"/>
    <w:rsid w:val="008174C5"/>
    <w:rsid w:val="00817B83"/>
    <w:rsid w:val="00817C4B"/>
    <w:rsid w:val="00817D6D"/>
    <w:rsid w:val="00817E72"/>
    <w:rsid w:val="008204FF"/>
    <w:rsid w:val="00820553"/>
    <w:rsid w:val="0082059D"/>
    <w:rsid w:val="0082064D"/>
    <w:rsid w:val="00820678"/>
    <w:rsid w:val="008208FA"/>
    <w:rsid w:val="00820A65"/>
    <w:rsid w:val="00820ABA"/>
    <w:rsid w:val="00820CF4"/>
    <w:rsid w:val="00820D40"/>
    <w:rsid w:val="0082143C"/>
    <w:rsid w:val="008214DC"/>
    <w:rsid w:val="00821634"/>
    <w:rsid w:val="00821638"/>
    <w:rsid w:val="00821655"/>
    <w:rsid w:val="00821B0D"/>
    <w:rsid w:val="00822023"/>
    <w:rsid w:val="008221A4"/>
    <w:rsid w:val="008225B5"/>
    <w:rsid w:val="0082263B"/>
    <w:rsid w:val="00822A55"/>
    <w:rsid w:val="00822C80"/>
    <w:rsid w:val="00822CAB"/>
    <w:rsid w:val="00822CDF"/>
    <w:rsid w:val="008233FF"/>
    <w:rsid w:val="00823417"/>
    <w:rsid w:val="00823460"/>
    <w:rsid w:val="0082374F"/>
    <w:rsid w:val="00823989"/>
    <w:rsid w:val="00823B09"/>
    <w:rsid w:val="00823F06"/>
    <w:rsid w:val="0082404E"/>
    <w:rsid w:val="0082411E"/>
    <w:rsid w:val="008243B9"/>
    <w:rsid w:val="0082459B"/>
    <w:rsid w:val="008248BC"/>
    <w:rsid w:val="00824BFD"/>
    <w:rsid w:val="00825171"/>
    <w:rsid w:val="00825353"/>
    <w:rsid w:val="008254B1"/>
    <w:rsid w:val="00825588"/>
    <w:rsid w:val="008259F8"/>
    <w:rsid w:val="00825A55"/>
    <w:rsid w:val="0082612F"/>
    <w:rsid w:val="008261E4"/>
    <w:rsid w:val="0082678F"/>
    <w:rsid w:val="00826952"/>
    <w:rsid w:val="0082699C"/>
    <w:rsid w:val="008269A7"/>
    <w:rsid w:val="00826BC6"/>
    <w:rsid w:val="00826F73"/>
    <w:rsid w:val="00826FB1"/>
    <w:rsid w:val="008270A9"/>
    <w:rsid w:val="008270B5"/>
    <w:rsid w:val="00827250"/>
    <w:rsid w:val="00827900"/>
    <w:rsid w:val="00827986"/>
    <w:rsid w:val="00827D23"/>
    <w:rsid w:val="00827E19"/>
    <w:rsid w:val="00827EF8"/>
    <w:rsid w:val="00827FB7"/>
    <w:rsid w:val="0083001D"/>
    <w:rsid w:val="00830026"/>
    <w:rsid w:val="00830117"/>
    <w:rsid w:val="008302AE"/>
    <w:rsid w:val="0083054F"/>
    <w:rsid w:val="00830654"/>
    <w:rsid w:val="00830939"/>
    <w:rsid w:val="00830C64"/>
    <w:rsid w:val="00830E92"/>
    <w:rsid w:val="00830F40"/>
    <w:rsid w:val="008311C0"/>
    <w:rsid w:val="0083128F"/>
    <w:rsid w:val="008314E9"/>
    <w:rsid w:val="0083176E"/>
    <w:rsid w:val="00831817"/>
    <w:rsid w:val="00831B16"/>
    <w:rsid w:val="00831E71"/>
    <w:rsid w:val="0083215C"/>
    <w:rsid w:val="0083232C"/>
    <w:rsid w:val="008324DF"/>
    <w:rsid w:val="0083250B"/>
    <w:rsid w:val="00832674"/>
    <w:rsid w:val="00832985"/>
    <w:rsid w:val="008329E6"/>
    <w:rsid w:val="00832A1C"/>
    <w:rsid w:val="00832D65"/>
    <w:rsid w:val="00832E48"/>
    <w:rsid w:val="00833077"/>
    <w:rsid w:val="008333C7"/>
    <w:rsid w:val="008334F8"/>
    <w:rsid w:val="00833660"/>
    <w:rsid w:val="00833702"/>
    <w:rsid w:val="00833796"/>
    <w:rsid w:val="00833ABF"/>
    <w:rsid w:val="00833E3F"/>
    <w:rsid w:val="008345F6"/>
    <w:rsid w:val="008347B5"/>
    <w:rsid w:val="00834C9A"/>
    <w:rsid w:val="00835099"/>
    <w:rsid w:val="00835233"/>
    <w:rsid w:val="00835563"/>
    <w:rsid w:val="0083578F"/>
    <w:rsid w:val="00835811"/>
    <w:rsid w:val="00835838"/>
    <w:rsid w:val="00835B2B"/>
    <w:rsid w:val="00835B91"/>
    <w:rsid w:val="00835BA0"/>
    <w:rsid w:val="00835C0D"/>
    <w:rsid w:val="00835C56"/>
    <w:rsid w:val="00835CA9"/>
    <w:rsid w:val="00835F75"/>
    <w:rsid w:val="008362A9"/>
    <w:rsid w:val="0083698F"/>
    <w:rsid w:val="00836EA5"/>
    <w:rsid w:val="00836EBA"/>
    <w:rsid w:val="00836F7B"/>
    <w:rsid w:val="0083709D"/>
    <w:rsid w:val="00837165"/>
    <w:rsid w:val="0083774E"/>
    <w:rsid w:val="008378DB"/>
    <w:rsid w:val="00837A96"/>
    <w:rsid w:val="00837C1B"/>
    <w:rsid w:val="00837E71"/>
    <w:rsid w:val="00837EF9"/>
    <w:rsid w:val="00837F1A"/>
    <w:rsid w:val="0084013B"/>
    <w:rsid w:val="008404A3"/>
    <w:rsid w:val="0084054A"/>
    <w:rsid w:val="00840E33"/>
    <w:rsid w:val="008412B8"/>
    <w:rsid w:val="0084136F"/>
    <w:rsid w:val="00841404"/>
    <w:rsid w:val="00841A0B"/>
    <w:rsid w:val="00841E00"/>
    <w:rsid w:val="00841E0D"/>
    <w:rsid w:val="00841E5C"/>
    <w:rsid w:val="00842153"/>
    <w:rsid w:val="00842217"/>
    <w:rsid w:val="008424B9"/>
    <w:rsid w:val="008425B5"/>
    <w:rsid w:val="00842809"/>
    <w:rsid w:val="00842CF1"/>
    <w:rsid w:val="00842E74"/>
    <w:rsid w:val="00843710"/>
    <w:rsid w:val="00843A8C"/>
    <w:rsid w:val="00843C22"/>
    <w:rsid w:val="00844345"/>
    <w:rsid w:val="00844663"/>
    <w:rsid w:val="008449CF"/>
    <w:rsid w:val="008449D2"/>
    <w:rsid w:val="00844F03"/>
    <w:rsid w:val="00845439"/>
    <w:rsid w:val="008455FC"/>
    <w:rsid w:val="00845649"/>
    <w:rsid w:val="0084570B"/>
    <w:rsid w:val="00845E20"/>
    <w:rsid w:val="00845E30"/>
    <w:rsid w:val="00845EBD"/>
    <w:rsid w:val="00845F87"/>
    <w:rsid w:val="00846506"/>
    <w:rsid w:val="0084664D"/>
    <w:rsid w:val="00846A87"/>
    <w:rsid w:val="00846BF6"/>
    <w:rsid w:val="00846F03"/>
    <w:rsid w:val="008470BF"/>
    <w:rsid w:val="00847391"/>
    <w:rsid w:val="0084743F"/>
    <w:rsid w:val="00847749"/>
    <w:rsid w:val="00847836"/>
    <w:rsid w:val="00847BB3"/>
    <w:rsid w:val="00847BFF"/>
    <w:rsid w:val="00847CD3"/>
    <w:rsid w:val="00847F46"/>
    <w:rsid w:val="00850141"/>
    <w:rsid w:val="008501A5"/>
    <w:rsid w:val="00850545"/>
    <w:rsid w:val="0085065E"/>
    <w:rsid w:val="0085088A"/>
    <w:rsid w:val="00850AA2"/>
    <w:rsid w:val="00850EA1"/>
    <w:rsid w:val="008511BD"/>
    <w:rsid w:val="008513E3"/>
    <w:rsid w:val="008514F3"/>
    <w:rsid w:val="00851702"/>
    <w:rsid w:val="00851A71"/>
    <w:rsid w:val="00851D59"/>
    <w:rsid w:val="008527BA"/>
    <w:rsid w:val="008528AA"/>
    <w:rsid w:val="0085295B"/>
    <w:rsid w:val="00852C9D"/>
    <w:rsid w:val="00852FA8"/>
    <w:rsid w:val="0085305D"/>
    <w:rsid w:val="008535DB"/>
    <w:rsid w:val="0085363C"/>
    <w:rsid w:val="008539EC"/>
    <w:rsid w:val="00853D89"/>
    <w:rsid w:val="00853DAA"/>
    <w:rsid w:val="00853E23"/>
    <w:rsid w:val="00853E93"/>
    <w:rsid w:val="00853FA4"/>
    <w:rsid w:val="00854354"/>
    <w:rsid w:val="00854455"/>
    <w:rsid w:val="008547C2"/>
    <w:rsid w:val="00854882"/>
    <w:rsid w:val="00854AEB"/>
    <w:rsid w:val="00854B67"/>
    <w:rsid w:val="00854C97"/>
    <w:rsid w:val="00854E80"/>
    <w:rsid w:val="00854FCB"/>
    <w:rsid w:val="00855182"/>
    <w:rsid w:val="008551E5"/>
    <w:rsid w:val="0085537D"/>
    <w:rsid w:val="00855427"/>
    <w:rsid w:val="0085568B"/>
    <w:rsid w:val="0085569C"/>
    <w:rsid w:val="00855935"/>
    <w:rsid w:val="00855B09"/>
    <w:rsid w:val="00855E79"/>
    <w:rsid w:val="00855F38"/>
    <w:rsid w:val="00856022"/>
    <w:rsid w:val="0085603F"/>
    <w:rsid w:val="00856164"/>
    <w:rsid w:val="0085643B"/>
    <w:rsid w:val="008564E5"/>
    <w:rsid w:val="0085663D"/>
    <w:rsid w:val="00856CE8"/>
    <w:rsid w:val="00856DAC"/>
    <w:rsid w:val="0085723A"/>
    <w:rsid w:val="008572E9"/>
    <w:rsid w:val="008574D6"/>
    <w:rsid w:val="00857971"/>
    <w:rsid w:val="00857CCD"/>
    <w:rsid w:val="00857D80"/>
    <w:rsid w:val="00857E37"/>
    <w:rsid w:val="008601AD"/>
    <w:rsid w:val="00860391"/>
    <w:rsid w:val="0086064D"/>
    <w:rsid w:val="0086093E"/>
    <w:rsid w:val="00860A0E"/>
    <w:rsid w:val="00860A2F"/>
    <w:rsid w:val="00860BF1"/>
    <w:rsid w:val="00860F8F"/>
    <w:rsid w:val="0086126F"/>
    <w:rsid w:val="00861320"/>
    <w:rsid w:val="008616C4"/>
    <w:rsid w:val="00861848"/>
    <w:rsid w:val="00861B48"/>
    <w:rsid w:val="00861BDE"/>
    <w:rsid w:val="008620A9"/>
    <w:rsid w:val="0086273E"/>
    <w:rsid w:val="00862950"/>
    <w:rsid w:val="008629F7"/>
    <w:rsid w:val="00862A41"/>
    <w:rsid w:val="00862A8A"/>
    <w:rsid w:val="00862BA3"/>
    <w:rsid w:val="00862F8A"/>
    <w:rsid w:val="00863030"/>
    <w:rsid w:val="008632DA"/>
    <w:rsid w:val="00863457"/>
    <w:rsid w:val="008635F2"/>
    <w:rsid w:val="00863641"/>
    <w:rsid w:val="008637A5"/>
    <w:rsid w:val="00863D6D"/>
    <w:rsid w:val="00863E0F"/>
    <w:rsid w:val="00863E96"/>
    <w:rsid w:val="00863FB2"/>
    <w:rsid w:val="0086462F"/>
    <w:rsid w:val="00864892"/>
    <w:rsid w:val="00864AF5"/>
    <w:rsid w:val="00864BBC"/>
    <w:rsid w:val="00864D9C"/>
    <w:rsid w:val="00865131"/>
    <w:rsid w:val="00865252"/>
    <w:rsid w:val="00865354"/>
    <w:rsid w:val="00865451"/>
    <w:rsid w:val="008659BC"/>
    <w:rsid w:val="00865C3F"/>
    <w:rsid w:val="008666D0"/>
    <w:rsid w:val="00866720"/>
    <w:rsid w:val="0086693E"/>
    <w:rsid w:val="0086706F"/>
    <w:rsid w:val="008670D2"/>
    <w:rsid w:val="0086739F"/>
    <w:rsid w:val="008673E0"/>
    <w:rsid w:val="008673E1"/>
    <w:rsid w:val="00867900"/>
    <w:rsid w:val="00867903"/>
    <w:rsid w:val="00867AB2"/>
    <w:rsid w:val="00867B3E"/>
    <w:rsid w:val="008703A9"/>
    <w:rsid w:val="008703CD"/>
    <w:rsid w:val="008706E9"/>
    <w:rsid w:val="008709AE"/>
    <w:rsid w:val="0087101E"/>
    <w:rsid w:val="008712DE"/>
    <w:rsid w:val="008713FE"/>
    <w:rsid w:val="00871676"/>
    <w:rsid w:val="00871757"/>
    <w:rsid w:val="008719DA"/>
    <w:rsid w:val="008719F2"/>
    <w:rsid w:val="00871BD6"/>
    <w:rsid w:val="00871C56"/>
    <w:rsid w:val="00871FDE"/>
    <w:rsid w:val="0087218F"/>
    <w:rsid w:val="00872311"/>
    <w:rsid w:val="008725A8"/>
    <w:rsid w:val="0087289C"/>
    <w:rsid w:val="008729E9"/>
    <w:rsid w:val="00872AD3"/>
    <w:rsid w:val="00872BB3"/>
    <w:rsid w:val="00872C0F"/>
    <w:rsid w:val="00872C2E"/>
    <w:rsid w:val="00872C83"/>
    <w:rsid w:val="00872F6A"/>
    <w:rsid w:val="008730B9"/>
    <w:rsid w:val="0087342C"/>
    <w:rsid w:val="008737CB"/>
    <w:rsid w:val="00873C80"/>
    <w:rsid w:val="00873EBC"/>
    <w:rsid w:val="0087406F"/>
    <w:rsid w:val="008740EF"/>
    <w:rsid w:val="00874113"/>
    <w:rsid w:val="00874594"/>
    <w:rsid w:val="00874666"/>
    <w:rsid w:val="00874B46"/>
    <w:rsid w:val="00874CB4"/>
    <w:rsid w:val="00874E38"/>
    <w:rsid w:val="008750E9"/>
    <w:rsid w:val="008752E7"/>
    <w:rsid w:val="00875383"/>
    <w:rsid w:val="0087552E"/>
    <w:rsid w:val="0087574C"/>
    <w:rsid w:val="008757B8"/>
    <w:rsid w:val="00875C0A"/>
    <w:rsid w:val="008766D3"/>
    <w:rsid w:val="00876890"/>
    <w:rsid w:val="00876B6F"/>
    <w:rsid w:val="00876D3B"/>
    <w:rsid w:val="00876DEF"/>
    <w:rsid w:val="00876F39"/>
    <w:rsid w:val="00877056"/>
    <w:rsid w:val="008771C9"/>
    <w:rsid w:val="00877283"/>
    <w:rsid w:val="008773CA"/>
    <w:rsid w:val="00877405"/>
    <w:rsid w:val="008775F2"/>
    <w:rsid w:val="00877635"/>
    <w:rsid w:val="00877915"/>
    <w:rsid w:val="00877A12"/>
    <w:rsid w:val="00877D25"/>
    <w:rsid w:val="008806C2"/>
    <w:rsid w:val="00880FE7"/>
    <w:rsid w:val="00881578"/>
    <w:rsid w:val="00881B27"/>
    <w:rsid w:val="00881E11"/>
    <w:rsid w:val="00881ECE"/>
    <w:rsid w:val="008821FB"/>
    <w:rsid w:val="008822F9"/>
    <w:rsid w:val="00882A6C"/>
    <w:rsid w:val="0088301A"/>
    <w:rsid w:val="008832A6"/>
    <w:rsid w:val="008832E2"/>
    <w:rsid w:val="0088343B"/>
    <w:rsid w:val="00883486"/>
    <w:rsid w:val="008837DE"/>
    <w:rsid w:val="008838FE"/>
    <w:rsid w:val="00883AF5"/>
    <w:rsid w:val="00883C34"/>
    <w:rsid w:val="00883CF9"/>
    <w:rsid w:val="008847D2"/>
    <w:rsid w:val="0088490E"/>
    <w:rsid w:val="00884994"/>
    <w:rsid w:val="00884AE3"/>
    <w:rsid w:val="00884BC6"/>
    <w:rsid w:val="00884CAF"/>
    <w:rsid w:val="00884E88"/>
    <w:rsid w:val="00884EA9"/>
    <w:rsid w:val="00884F36"/>
    <w:rsid w:val="00884FBE"/>
    <w:rsid w:val="0088508C"/>
    <w:rsid w:val="00885142"/>
    <w:rsid w:val="008851BB"/>
    <w:rsid w:val="008855C2"/>
    <w:rsid w:val="008855CB"/>
    <w:rsid w:val="0088574A"/>
    <w:rsid w:val="0088578C"/>
    <w:rsid w:val="00885DB7"/>
    <w:rsid w:val="00885E2D"/>
    <w:rsid w:val="00885E55"/>
    <w:rsid w:val="00885E58"/>
    <w:rsid w:val="008862A9"/>
    <w:rsid w:val="008862ED"/>
    <w:rsid w:val="008864BD"/>
    <w:rsid w:val="00886F2E"/>
    <w:rsid w:val="008870E9"/>
    <w:rsid w:val="0088725A"/>
    <w:rsid w:val="008872BA"/>
    <w:rsid w:val="008875A6"/>
    <w:rsid w:val="0088772F"/>
    <w:rsid w:val="00887FEC"/>
    <w:rsid w:val="00887FF9"/>
    <w:rsid w:val="008902C8"/>
    <w:rsid w:val="0089035F"/>
    <w:rsid w:val="008906F3"/>
    <w:rsid w:val="00890743"/>
    <w:rsid w:val="00890868"/>
    <w:rsid w:val="00890898"/>
    <w:rsid w:val="00890AA6"/>
    <w:rsid w:val="0089101D"/>
    <w:rsid w:val="00891359"/>
    <w:rsid w:val="00891467"/>
    <w:rsid w:val="00891580"/>
    <w:rsid w:val="00891F59"/>
    <w:rsid w:val="00891FE2"/>
    <w:rsid w:val="008920AE"/>
    <w:rsid w:val="00892151"/>
    <w:rsid w:val="00892227"/>
    <w:rsid w:val="00892438"/>
    <w:rsid w:val="00892559"/>
    <w:rsid w:val="00892894"/>
    <w:rsid w:val="008928DE"/>
    <w:rsid w:val="00892C5D"/>
    <w:rsid w:val="00892E72"/>
    <w:rsid w:val="00892EBB"/>
    <w:rsid w:val="00893044"/>
    <w:rsid w:val="008930F4"/>
    <w:rsid w:val="008934CF"/>
    <w:rsid w:val="008934E2"/>
    <w:rsid w:val="0089356E"/>
    <w:rsid w:val="00893D20"/>
    <w:rsid w:val="00893F1F"/>
    <w:rsid w:val="00893FAC"/>
    <w:rsid w:val="0089411C"/>
    <w:rsid w:val="0089420F"/>
    <w:rsid w:val="00894305"/>
    <w:rsid w:val="00894516"/>
    <w:rsid w:val="008947A2"/>
    <w:rsid w:val="00894A1B"/>
    <w:rsid w:val="00894E61"/>
    <w:rsid w:val="00895096"/>
    <w:rsid w:val="00895102"/>
    <w:rsid w:val="008951FB"/>
    <w:rsid w:val="008952DA"/>
    <w:rsid w:val="00895624"/>
    <w:rsid w:val="008956B7"/>
    <w:rsid w:val="00895713"/>
    <w:rsid w:val="00895A90"/>
    <w:rsid w:val="00895B8C"/>
    <w:rsid w:val="00895CEB"/>
    <w:rsid w:val="00895D79"/>
    <w:rsid w:val="00895E5A"/>
    <w:rsid w:val="0089614D"/>
    <w:rsid w:val="008961A2"/>
    <w:rsid w:val="00896361"/>
    <w:rsid w:val="00896465"/>
    <w:rsid w:val="0089673D"/>
    <w:rsid w:val="00896837"/>
    <w:rsid w:val="00896A99"/>
    <w:rsid w:val="00896BA2"/>
    <w:rsid w:val="00896E93"/>
    <w:rsid w:val="00897459"/>
    <w:rsid w:val="00897532"/>
    <w:rsid w:val="0089758C"/>
    <w:rsid w:val="00897DAB"/>
    <w:rsid w:val="00897EFC"/>
    <w:rsid w:val="008A0023"/>
    <w:rsid w:val="008A0A0A"/>
    <w:rsid w:val="008A0FC0"/>
    <w:rsid w:val="008A0FD5"/>
    <w:rsid w:val="008A1145"/>
    <w:rsid w:val="008A143E"/>
    <w:rsid w:val="008A1689"/>
    <w:rsid w:val="008A16B1"/>
    <w:rsid w:val="008A182A"/>
    <w:rsid w:val="008A1ADA"/>
    <w:rsid w:val="008A2126"/>
    <w:rsid w:val="008A2166"/>
    <w:rsid w:val="008A238C"/>
    <w:rsid w:val="008A23E2"/>
    <w:rsid w:val="008A261F"/>
    <w:rsid w:val="008A27EC"/>
    <w:rsid w:val="008A28B9"/>
    <w:rsid w:val="008A2BC7"/>
    <w:rsid w:val="008A2E44"/>
    <w:rsid w:val="008A2E49"/>
    <w:rsid w:val="008A3014"/>
    <w:rsid w:val="008A3995"/>
    <w:rsid w:val="008A3CDA"/>
    <w:rsid w:val="008A3E1F"/>
    <w:rsid w:val="008A3F84"/>
    <w:rsid w:val="008A413D"/>
    <w:rsid w:val="008A4363"/>
    <w:rsid w:val="008A43EA"/>
    <w:rsid w:val="008A44B3"/>
    <w:rsid w:val="008A4D27"/>
    <w:rsid w:val="008A51F9"/>
    <w:rsid w:val="008A5378"/>
    <w:rsid w:val="008A5DF2"/>
    <w:rsid w:val="008A6118"/>
    <w:rsid w:val="008A660D"/>
    <w:rsid w:val="008A66AF"/>
    <w:rsid w:val="008A678A"/>
    <w:rsid w:val="008A6852"/>
    <w:rsid w:val="008A6A4C"/>
    <w:rsid w:val="008A6CC0"/>
    <w:rsid w:val="008A6E1C"/>
    <w:rsid w:val="008A701D"/>
    <w:rsid w:val="008A7388"/>
    <w:rsid w:val="008A73B3"/>
    <w:rsid w:val="008A74D7"/>
    <w:rsid w:val="008A78E4"/>
    <w:rsid w:val="008A7ECD"/>
    <w:rsid w:val="008B0322"/>
    <w:rsid w:val="008B0375"/>
    <w:rsid w:val="008B054E"/>
    <w:rsid w:val="008B05B9"/>
    <w:rsid w:val="008B08D2"/>
    <w:rsid w:val="008B0A7B"/>
    <w:rsid w:val="008B0B9C"/>
    <w:rsid w:val="008B0BB3"/>
    <w:rsid w:val="008B0BD7"/>
    <w:rsid w:val="008B0C25"/>
    <w:rsid w:val="008B0C8C"/>
    <w:rsid w:val="008B0E56"/>
    <w:rsid w:val="008B0F80"/>
    <w:rsid w:val="008B10F1"/>
    <w:rsid w:val="008B11DC"/>
    <w:rsid w:val="008B1265"/>
    <w:rsid w:val="008B15C8"/>
    <w:rsid w:val="008B1694"/>
    <w:rsid w:val="008B16F7"/>
    <w:rsid w:val="008B195F"/>
    <w:rsid w:val="008B1A5E"/>
    <w:rsid w:val="008B1B4A"/>
    <w:rsid w:val="008B1DCD"/>
    <w:rsid w:val="008B210C"/>
    <w:rsid w:val="008B2197"/>
    <w:rsid w:val="008B232D"/>
    <w:rsid w:val="008B24BC"/>
    <w:rsid w:val="008B255D"/>
    <w:rsid w:val="008B292A"/>
    <w:rsid w:val="008B2A09"/>
    <w:rsid w:val="008B2A8D"/>
    <w:rsid w:val="008B2B3E"/>
    <w:rsid w:val="008B2D2A"/>
    <w:rsid w:val="008B2D53"/>
    <w:rsid w:val="008B2D73"/>
    <w:rsid w:val="008B3151"/>
    <w:rsid w:val="008B31FC"/>
    <w:rsid w:val="008B35B8"/>
    <w:rsid w:val="008B367B"/>
    <w:rsid w:val="008B379C"/>
    <w:rsid w:val="008B3A33"/>
    <w:rsid w:val="008B4261"/>
    <w:rsid w:val="008B451B"/>
    <w:rsid w:val="008B46DC"/>
    <w:rsid w:val="008B49D0"/>
    <w:rsid w:val="008B4A03"/>
    <w:rsid w:val="008B4A77"/>
    <w:rsid w:val="008B4CEC"/>
    <w:rsid w:val="008B4D77"/>
    <w:rsid w:val="008B5360"/>
    <w:rsid w:val="008B585E"/>
    <w:rsid w:val="008B5A47"/>
    <w:rsid w:val="008B5B5A"/>
    <w:rsid w:val="008B5BEF"/>
    <w:rsid w:val="008B5C21"/>
    <w:rsid w:val="008B5C65"/>
    <w:rsid w:val="008B5CD6"/>
    <w:rsid w:val="008B5D82"/>
    <w:rsid w:val="008B615E"/>
    <w:rsid w:val="008B6546"/>
    <w:rsid w:val="008B67E6"/>
    <w:rsid w:val="008B6895"/>
    <w:rsid w:val="008B6952"/>
    <w:rsid w:val="008B6E5E"/>
    <w:rsid w:val="008B6F91"/>
    <w:rsid w:val="008B70D7"/>
    <w:rsid w:val="008B72EA"/>
    <w:rsid w:val="008B73B4"/>
    <w:rsid w:val="008B751A"/>
    <w:rsid w:val="008B76F7"/>
    <w:rsid w:val="008B7735"/>
    <w:rsid w:val="008B7B8B"/>
    <w:rsid w:val="008B7CE5"/>
    <w:rsid w:val="008B7D94"/>
    <w:rsid w:val="008C01D9"/>
    <w:rsid w:val="008C04F0"/>
    <w:rsid w:val="008C0516"/>
    <w:rsid w:val="008C05DD"/>
    <w:rsid w:val="008C07AA"/>
    <w:rsid w:val="008C0949"/>
    <w:rsid w:val="008C0B1C"/>
    <w:rsid w:val="008C0C55"/>
    <w:rsid w:val="008C0D17"/>
    <w:rsid w:val="008C0D85"/>
    <w:rsid w:val="008C1635"/>
    <w:rsid w:val="008C1883"/>
    <w:rsid w:val="008C1A43"/>
    <w:rsid w:val="008C1BED"/>
    <w:rsid w:val="008C1FF2"/>
    <w:rsid w:val="008C2002"/>
    <w:rsid w:val="008C21C0"/>
    <w:rsid w:val="008C21D0"/>
    <w:rsid w:val="008C2333"/>
    <w:rsid w:val="008C23A7"/>
    <w:rsid w:val="008C2673"/>
    <w:rsid w:val="008C28F5"/>
    <w:rsid w:val="008C2A37"/>
    <w:rsid w:val="008C2AA2"/>
    <w:rsid w:val="008C2C8B"/>
    <w:rsid w:val="008C2F09"/>
    <w:rsid w:val="008C2F2C"/>
    <w:rsid w:val="008C3725"/>
    <w:rsid w:val="008C384C"/>
    <w:rsid w:val="008C387A"/>
    <w:rsid w:val="008C3C23"/>
    <w:rsid w:val="008C416D"/>
    <w:rsid w:val="008C41BE"/>
    <w:rsid w:val="008C4505"/>
    <w:rsid w:val="008C459A"/>
    <w:rsid w:val="008C4BEF"/>
    <w:rsid w:val="008C4DB7"/>
    <w:rsid w:val="008C4E2E"/>
    <w:rsid w:val="008C4E77"/>
    <w:rsid w:val="008C52C6"/>
    <w:rsid w:val="008C538B"/>
    <w:rsid w:val="008C5ADD"/>
    <w:rsid w:val="008C5D14"/>
    <w:rsid w:val="008C5E0D"/>
    <w:rsid w:val="008C5EF2"/>
    <w:rsid w:val="008C61E3"/>
    <w:rsid w:val="008C6285"/>
    <w:rsid w:val="008C697F"/>
    <w:rsid w:val="008C69A6"/>
    <w:rsid w:val="008C6C8A"/>
    <w:rsid w:val="008C6DE1"/>
    <w:rsid w:val="008C6E5F"/>
    <w:rsid w:val="008C752B"/>
    <w:rsid w:val="008C78D9"/>
    <w:rsid w:val="008C7A79"/>
    <w:rsid w:val="008C7AB3"/>
    <w:rsid w:val="008D0072"/>
    <w:rsid w:val="008D008D"/>
    <w:rsid w:val="008D019B"/>
    <w:rsid w:val="008D0218"/>
    <w:rsid w:val="008D0AA6"/>
    <w:rsid w:val="008D0CF9"/>
    <w:rsid w:val="008D0E80"/>
    <w:rsid w:val="008D0FBA"/>
    <w:rsid w:val="008D10DE"/>
    <w:rsid w:val="008D1157"/>
    <w:rsid w:val="008D142E"/>
    <w:rsid w:val="008D14F1"/>
    <w:rsid w:val="008D18C7"/>
    <w:rsid w:val="008D1923"/>
    <w:rsid w:val="008D1D0A"/>
    <w:rsid w:val="008D1D8A"/>
    <w:rsid w:val="008D1F82"/>
    <w:rsid w:val="008D2326"/>
    <w:rsid w:val="008D26A2"/>
    <w:rsid w:val="008D2B12"/>
    <w:rsid w:val="008D2DBA"/>
    <w:rsid w:val="008D2E81"/>
    <w:rsid w:val="008D2F78"/>
    <w:rsid w:val="008D3037"/>
    <w:rsid w:val="008D3149"/>
    <w:rsid w:val="008D320B"/>
    <w:rsid w:val="008D331A"/>
    <w:rsid w:val="008D3606"/>
    <w:rsid w:val="008D36AB"/>
    <w:rsid w:val="008D3706"/>
    <w:rsid w:val="008D38A0"/>
    <w:rsid w:val="008D39B7"/>
    <w:rsid w:val="008D3AAF"/>
    <w:rsid w:val="008D3C35"/>
    <w:rsid w:val="008D3E13"/>
    <w:rsid w:val="008D434D"/>
    <w:rsid w:val="008D4535"/>
    <w:rsid w:val="008D4924"/>
    <w:rsid w:val="008D4E9E"/>
    <w:rsid w:val="008D4F0F"/>
    <w:rsid w:val="008D5311"/>
    <w:rsid w:val="008D58C9"/>
    <w:rsid w:val="008D5950"/>
    <w:rsid w:val="008D5959"/>
    <w:rsid w:val="008D598E"/>
    <w:rsid w:val="008D5AD8"/>
    <w:rsid w:val="008D6058"/>
    <w:rsid w:val="008D60B0"/>
    <w:rsid w:val="008D62BE"/>
    <w:rsid w:val="008D6364"/>
    <w:rsid w:val="008D63E8"/>
    <w:rsid w:val="008D6491"/>
    <w:rsid w:val="008D6759"/>
    <w:rsid w:val="008D6889"/>
    <w:rsid w:val="008D6904"/>
    <w:rsid w:val="008D6B9A"/>
    <w:rsid w:val="008D7924"/>
    <w:rsid w:val="008D7935"/>
    <w:rsid w:val="008D7994"/>
    <w:rsid w:val="008D7AB8"/>
    <w:rsid w:val="008E038B"/>
    <w:rsid w:val="008E03BD"/>
    <w:rsid w:val="008E0402"/>
    <w:rsid w:val="008E09B0"/>
    <w:rsid w:val="008E0A14"/>
    <w:rsid w:val="008E0CCB"/>
    <w:rsid w:val="008E1345"/>
    <w:rsid w:val="008E15EE"/>
    <w:rsid w:val="008E1E2D"/>
    <w:rsid w:val="008E1E55"/>
    <w:rsid w:val="008E1E6C"/>
    <w:rsid w:val="008E1F60"/>
    <w:rsid w:val="008E1FBA"/>
    <w:rsid w:val="008E22C6"/>
    <w:rsid w:val="008E232B"/>
    <w:rsid w:val="008E261C"/>
    <w:rsid w:val="008E276B"/>
    <w:rsid w:val="008E2962"/>
    <w:rsid w:val="008E2A15"/>
    <w:rsid w:val="008E2BBC"/>
    <w:rsid w:val="008E3032"/>
    <w:rsid w:val="008E3382"/>
    <w:rsid w:val="008E33BF"/>
    <w:rsid w:val="008E344F"/>
    <w:rsid w:val="008E3542"/>
    <w:rsid w:val="008E3582"/>
    <w:rsid w:val="008E37FE"/>
    <w:rsid w:val="008E39F5"/>
    <w:rsid w:val="008E3C1A"/>
    <w:rsid w:val="008E3E5D"/>
    <w:rsid w:val="008E40D8"/>
    <w:rsid w:val="008E40E9"/>
    <w:rsid w:val="008E412A"/>
    <w:rsid w:val="008E43F9"/>
    <w:rsid w:val="008E4468"/>
    <w:rsid w:val="008E4691"/>
    <w:rsid w:val="008E484A"/>
    <w:rsid w:val="008E4C90"/>
    <w:rsid w:val="008E4DD6"/>
    <w:rsid w:val="008E52D1"/>
    <w:rsid w:val="008E5472"/>
    <w:rsid w:val="008E57ED"/>
    <w:rsid w:val="008E587B"/>
    <w:rsid w:val="008E609E"/>
    <w:rsid w:val="008E6720"/>
    <w:rsid w:val="008E69B4"/>
    <w:rsid w:val="008E6B52"/>
    <w:rsid w:val="008E6D06"/>
    <w:rsid w:val="008E6E0F"/>
    <w:rsid w:val="008E734C"/>
    <w:rsid w:val="008E750A"/>
    <w:rsid w:val="008E76EA"/>
    <w:rsid w:val="008E7761"/>
    <w:rsid w:val="008E7770"/>
    <w:rsid w:val="008E7891"/>
    <w:rsid w:val="008E7979"/>
    <w:rsid w:val="008E7B98"/>
    <w:rsid w:val="008F0059"/>
    <w:rsid w:val="008F044A"/>
    <w:rsid w:val="008F071F"/>
    <w:rsid w:val="008F0780"/>
    <w:rsid w:val="008F07A2"/>
    <w:rsid w:val="008F09A8"/>
    <w:rsid w:val="008F09E1"/>
    <w:rsid w:val="008F0B59"/>
    <w:rsid w:val="008F0CDD"/>
    <w:rsid w:val="008F0ED8"/>
    <w:rsid w:val="008F0FAD"/>
    <w:rsid w:val="008F104F"/>
    <w:rsid w:val="008F1176"/>
    <w:rsid w:val="008F1455"/>
    <w:rsid w:val="008F14D0"/>
    <w:rsid w:val="008F157C"/>
    <w:rsid w:val="008F1828"/>
    <w:rsid w:val="008F184B"/>
    <w:rsid w:val="008F1AB4"/>
    <w:rsid w:val="008F1B96"/>
    <w:rsid w:val="008F2062"/>
    <w:rsid w:val="008F219B"/>
    <w:rsid w:val="008F21DC"/>
    <w:rsid w:val="008F2387"/>
    <w:rsid w:val="008F279A"/>
    <w:rsid w:val="008F279C"/>
    <w:rsid w:val="008F281E"/>
    <w:rsid w:val="008F28E2"/>
    <w:rsid w:val="008F2C46"/>
    <w:rsid w:val="008F3143"/>
    <w:rsid w:val="008F326A"/>
    <w:rsid w:val="008F34B8"/>
    <w:rsid w:val="008F35F7"/>
    <w:rsid w:val="008F3702"/>
    <w:rsid w:val="008F3C94"/>
    <w:rsid w:val="008F3F48"/>
    <w:rsid w:val="008F402D"/>
    <w:rsid w:val="008F42F9"/>
    <w:rsid w:val="008F434E"/>
    <w:rsid w:val="008F4620"/>
    <w:rsid w:val="008F472C"/>
    <w:rsid w:val="008F495C"/>
    <w:rsid w:val="008F4D2B"/>
    <w:rsid w:val="008F51FF"/>
    <w:rsid w:val="008F59F8"/>
    <w:rsid w:val="008F5BD6"/>
    <w:rsid w:val="008F5C0A"/>
    <w:rsid w:val="008F5D72"/>
    <w:rsid w:val="008F65E1"/>
    <w:rsid w:val="008F6713"/>
    <w:rsid w:val="008F7035"/>
    <w:rsid w:val="008F7180"/>
    <w:rsid w:val="008F7324"/>
    <w:rsid w:val="008F7482"/>
    <w:rsid w:val="008F7523"/>
    <w:rsid w:val="008F7700"/>
    <w:rsid w:val="008F78B7"/>
    <w:rsid w:val="008F7E17"/>
    <w:rsid w:val="0090039A"/>
    <w:rsid w:val="00900450"/>
    <w:rsid w:val="009007E6"/>
    <w:rsid w:val="00900928"/>
    <w:rsid w:val="009009EF"/>
    <w:rsid w:val="00900BDB"/>
    <w:rsid w:val="00900E0B"/>
    <w:rsid w:val="00900FC2"/>
    <w:rsid w:val="00900FDB"/>
    <w:rsid w:val="009011E6"/>
    <w:rsid w:val="00901731"/>
    <w:rsid w:val="0090198F"/>
    <w:rsid w:val="00901C46"/>
    <w:rsid w:val="00901D0E"/>
    <w:rsid w:val="00902232"/>
    <w:rsid w:val="0090256B"/>
    <w:rsid w:val="0090256C"/>
    <w:rsid w:val="009025FD"/>
    <w:rsid w:val="00902791"/>
    <w:rsid w:val="009029E8"/>
    <w:rsid w:val="00902A19"/>
    <w:rsid w:val="00903001"/>
    <w:rsid w:val="00903194"/>
    <w:rsid w:val="009032BF"/>
    <w:rsid w:val="0090339C"/>
    <w:rsid w:val="00903A5D"/>
    <w:rsid w:val="00903B32"/>
    <w:rsid w:val="00903BB9"/>
    <w:rsid w:val="00903C74"/>
    <w:rsid w:val="0090418D"/>
    <w:rsid w:val="00904510"/>
    <w:rsid w:val="00904A1D"/>
    <w:rsid w:val="00904BE6"/>
    <w:rsid w:val="0090556B"/>
    <w:rsid w:val="00905685"/>
    <w:rsid w:val="0090576F"/>
    <w:rsid w:val="009058E6"/>
    <w:rsid w:val="00905DD8"/>
    <w:rsid w:val="00905EF1"/>
    <w:rsid w:val="00906058"/>
    <w:rsid w:val="00906180"/>
    <w:rsid w:val="009065DF"/>
    <w:rsid w:val="00906689"/>
    <w:rsid w:val="009069E5"/>
    <w:rsid w:val="00906C0A"/>
    <w:rsid w:val="00906F14"/>
    <w:rsid w:val="009074F0"/>
    <w:rsid w:val="0090770C"/>
    <w:rsid w:val="00907787"/>
    <w:rsid w:val="0090795F"/>
    <w:rsid w:val="009079E5"/>
    <w:rsid w:val="00907A9C"/>
    <w:rsid w:val="00907B0C"/>
    <w:rsid w:val="009100F8"/>
    <w:rsid w:val="009102F2"/>
    <w:rsid w:val="00910608"/>
    <w:rsid w:val="009107D6"/>
    <w:rsid w:val="00910801"/>
    <w:rsid w:val="009108D3"/>
    <w:rsid w:val="0091097A"/>
    <w:rsid w:val="00910E34"/>
    <w:rsid w:val="00910F38"/>
    <w:rsid w:val="00910FBD"/>
    <w:rsid w:val="009112DF"/>
    <w:rsid w:val="00911337"/>
    <w:rsid w:val="0091146D"/>
    <w:rsid w:val="00911537"/>
    <w:rsid w:val="00911699"/>
    <w:rsid w:val="00911846"/>
    <w:rsid w:val="00911864"/>
    <w:rsid w:val="00911B83"/>
    <w:rsid w:val="00911C5F"/>
    <w:rsid w:val="00911C69"/>
    <w:rsid w:val="00911D49"/>
    <w:rsid w:val="00911E4A"/>
    <w:rsid w:val="00911EC9"/>
    <w:rsid w:val="00911FF2"/>
    <w:rsid w:val="0091218F"/>
    <w:rsid w:val="009121C9"/>
    <w:rsid w:val="00912219"/>
    <w:rsid w:val="00912751"/>
    <w:rsid w:val="009127D2"/>
    <w:rsid w:val="00912C0E"/>
    <w:rsid w:val="00912D15"/>
    <w:rsid w:val="0091331E"/>
    <w:rsid w:val="009134E9"/>
    <w:rsid w:val="00913584"/>
    <w:rsid w:val="009137DF"/>
    <w:rsid w:val="00913908"/>
    <w:rsid w:val="00913BAD"/>
    <w:rsid w:val="00913D81"/>
    <w:rsid w:val="00913E7F"/>
    <w:rsid w:val="00914264"/>
    <w:rsid w:val="0091472E"/>
    <w:rsid w:val="0091483A"/>
    <w:rsid w:val="00914EB7"/>
    <w:rsid w:val="00914F78"/>
    <w:rsid w:val="009150F4"/>
    <w:rsid w:val="009151D6"/>
    <w:rsid w:val="009153C6"/>
    <w:rsid w:val="00915568"/>
    <w:rsid w:val="00915626"/>
    <w:rsid w:val="00915704"/>
    <w:rsid w:val="00915AE7"/>
    <w:rsid w:val="00915B09"/>
    <w:rsid w:val="00915C2E"/>
    <w:rsid w:val="00915D40"/>
    <w:rsid w:val="00915EFE"/>
    <w:rsid w:val="0091617E"/>
    <w:rsid w:val="00916395"/>
    <w:rsid w:val="00916502"/>
    <w:rsid w:val="009165C0"/>
    <w:rsid w:val="00916B48"/>
    <w:rsid w:val="00916F1A"/>
    <w:rsid w:val="00916FEB"/>
    <w:rsid w:val="009170A5"/>
    <w:rsid w:val="009170DF"/>
    <w:rsid w:val="009173BF"/>
    <w:rsid w:val="00917866"/>
    <w:rsid w:val="00917890"/>
    <w:rsid w:val="009179CE"/>
    <w:rsid w:val="00917DDC"/>
    <w:rsid w:val="00917EBB"/>
    <w:rsid w:val="009202D1"/>
    <w:rsid w:val="009206C0"/>
    <w:rsid w:val="009209D1"/>
    <w:rsid w:val="00921034"/>
    <w:rsid w:val="009210F3"/>
    <w:rsid w:val="00921170"/>
    <w:rsid w:val="009212B0"/>
    <w:rsid w:val="00921A17"/>
    <w:rsid w:val="00921FBB"/>
    <w:rsid w:val="00922CF1"/>
    <w:rsid w:val="00922EB0"/>
    <w:rsid w:val="00922F6D"/>
    <w:rsid w:val="0092311E"/>
    <w:rsid w:val="009232CE"/>
    <w:rsid w:val="00923311"/>
    <w:rsid w:val="009233A4"/>
    <w:rsid w:val="00923C52"/>
    <w:rsid w:val="00923CA1"/>
    <w:rsid w:val="00923DAC"/>
    <w:rsid w:val="00924114"/>
    <w:rsid w:val="00924365"/>
    <w:rsid w:val="00924432"/>
    <w:rsid w:val="00924524"/>
    <w:rsid w:val="00924A4F"/>
    <w:rsid w:val="00924C40"/>
    <w:rsid w:val="00924C84"/>
    <w:rsid w:val="00924CCF"/>
    <w:rsid w:val="00924E01"/>
    <w:rsid w:val="0092519B"/>
    <w:rsid w:val="009256B4"/>
    <w:rsid w:val="00925742"/>
    <w:rsid w:val="00925AFC"/>
    <w:rsid w:val="00925AFE"/>
    <w:rsid w:val="0092641B"/>
    <w:rsid w:val="009268A1"/>
    <w:rsid w:val="00926AAD"/>
    <w:rsid w:val="00926C06"/>
    <w:rsid w:val="00926C77"/>
    <w:rsid w:val="00926E4A"/>
    <w:rsid w:val="0092703C"/>
    <w:rsid w:val="009273BF"/>
    <w:rsid w:val="00927854"/>
    <w:rsid w:val="0093005E"/>
    <w:rsid w:val="00930177"/>
    <w:rsid w:val="0093050F"/>
    <w:rsid w:val="009305A1"/>
    <w:rsid w:val="00930C02"/>
    <w:rsid w:val="00930D3E"/>
    <w:rsid w:val="00931018"/>
    <w:rsid w:val="00931104"/>
    <w:rsid w:val="0093132F"/>
    <w:rsid w:val="00931587"/>
    <w:rsid w:val="009315B9"/>
    <w:rsid w:val="00931F88"/>
    <w:rsid w:val="00932835"/>
    <w:rsid w:val="0093286F"/>
    <w:rsid w:val="0093297A"/>
    <w:rsid w:val="009329B9"/>
    <w:rsid w:val="0093309E"/>
    <w:rsid w:val="009330CB"/>
    <w:rsid w:val="00933275"/>
    <w:rsid w:val="00933BB7"/>
    <w:rsid w:val="0093406C"/>
    <w:rsid w:val="0093430B"/>
    <w:rsid w:val="00934B1C"/>
    <w:rsid w:val="009353F2"/>
    <w:rsid w:val="00935ABC"/>
    <w:rsid w:val="00935D1B"/>
    <w:rsid w:val="00936088"/>
    <w:rsid w:val="00936189"/>
    <w:rsid w:val="009366D8"/>
    <w:rsid w:val="00936808"/>
    <w:rsid w:val="00936AE5"/>
    <w:rsid w:val="00936BDB"/>
    <w:rsid w:val="00936CA8"/>
    <w:rsid w:val="00937346"/>
    <w:rsid w:val="00937505"/>
    <w:rsid w:val="0093759A"/>
    <w:rsid w:val="0093772D"/>
    <w:rsid w:val="00937AF9"/>
    <w:rsid w:val="00937DBF"/>
    <w:rsid w:val="00940161"/>
    <w:rsid w:val="00940433"/>
    <w:rsid w:val="0094093B"/>
    <w:rsid w:val="00940DD4"/>
    <w:rsid w:val="00940F8E"/>
    <w:rsid w:val="00941BE5"/>
    <w:rsid w:val="00941F49"/>
    <w:rsid w:val="009428DE"/>
    <w:rsid w:val="0094297F"/>
    <w:rsid w:val="009429FF"/>
    <w:rsid w:val="00942E28"/>
    <w:rsid w:val="00942EFD"/>
    <w:rsid w:val="009431C1"/>
    <w:rsid w:val="009434C2"/>
    <w:rsid w:val="00943513"/>
    <w:rsid w:val="0094359C"/>
    <w:rsid w:val="00943608"/>
    <w:rsid w:val="00943934"/>
    <w:rsid w:val="00943C10"/>
    <w:rsid w:val="0094426C"/>
    <w:rsid w:val="0094440B"/>
    <w:rsid w:val="00944477"/>
    <w:rsid w:val="009444BA"/>
    <w:rsid w:val="00944A9B"/>
    <w:rsid w:val="00944A9F"/>
    <w:rsid w:val="00944C0A"/>
    <w:rsid w:val="00944D01"/>
    <w:rsid w:val="00944D7C"/>
    <w:rsid w:val="00944E1C"/>
    <w:rsid w:val="00944E27"/>
    <w:rsid w:val="00944F76"/>
    <w:rsid w:val="0094550E"/>
    <w:rsid w:val="00945C99"/>
    <w:rsid w:val="0094703E"/>
    <w:rsid w:val="00947146"/>
    <w:rsid w:val="0094751A"/>
    <w:rsid w:val="00947589"/>
    <w:rsid w:val="009475A3"/>
    <w:rsid w:val="00947671"/>
    <w:rsid w:val="00947777"/>
    <w:rsid w:val="009479CA"/>
    <w:rsid w:val="00947E42"/>
    <w:rsid w:val="00947ECE"/>
    <w:rsid w:val="00947F7B"/>
    <w:rsid w:val="00950011"/>
    <w:rsid w:val="00950099"/>
    <w:rsid w:val="009500A4"/>
    <w:rsid w:val="0095045B"/>
    <w:rsid w:val="0095093A"/>
    <w:rsid w:val="00950A57"/>
    <w:rsid w:val="00950DE6"/>
    <w:rsid w:val="00951236"/>
    <w:rsid w:val="00951284"/>
    <w:rsid w:val="0095155B"/>
    <w:rsid w:val="00951567"/>
    <w:rsid w:val="009515AB"/>
    <w:rsid w:val="009515FB"/>
    <w:rsid w:val="00951940"/>
    <w:rsid w:val="00951A39"/>
    <w:rsid w:val="00951DCA"/>
    <w:rsid w:val="00951E8B"/>
    <w:rsid w:val="00952085"/>
    <w:rsid w:val="009520A0"/>
    <w:rsid w:val="00952114"/>
    <w:rsid w:val="0095212E"/>
    <w:rsid w:val="00952226"/>
    <w:rsid w:val="009522E2"/>
    <w:rsid w:val="00952341"/>
    <w:rsid w:val="0095279F"/>
    <w:rsid w:val="00952853"/>
    <w:rsid w:val="00952A1D"/>
    <w:rsid w:val="00952A39"/>
    <w:rsid w:val="00952DD4"/>
    <w:rsid w:val="00952F64"/>
    <w:rsid w:val="0095303A"/>
    <w:rsid w:val="00953090"/>
    <w:rsid w:val="009534A5"/>
    <w:rsid w:val="00953791"/>
    <w:rsid w:val="00953A55"/>
    <w:rsid w:val="00953D31"/>
    <w:rsid w:val="00953F4E"/>
    <w:rsid w:val="0095403A"/>
    <w:rsid w:val="00954F5D"/>
    <w:rsid w:val="009553B2"/>
    <w:rsid w:val="00955825"/>
    <w:rsid w:val="00955933"/>
    <w:rsid w:val="00955A12"/>
    <w:rsid w:val="009564F8"/>
    <w:rsid w:val="009567BF"/>
    <w:rsid w:val="00956B21"/>
    <w:rsid w:val="00956DE6"/>
    <w:rsid w:val="0095787C"/>
    <w:rsid w:val="00957983"/>
    <w:rsid w:val="00957AF5"/>
    <w:rsid w:val="00957D11"/>
    <w:rsid w:val="00957E7A"/>
    <w:rsid w:val="00960585"/>
    <w:rsid w:val="00960964"/>
    <w:rsid w:val="00960B19"/>
    <w:rsid w:val="0096117C"/>
    <w:rsid w:val="00961463"/>
    <w:rsid w:val="00961B83"/>
    <w:rsid w:val="00961BDA"/>
    <w:rsid w:val="00961F65"/>
    <w:rsid w:val="00962126"/>
    <w:rsid w:val="009621F1"/>
    <w:rsid w:val="00962358"/>
    <w:rsid w:val="00962731"/>
    <w:rsid w:val="009627D8"/>
    <w:rsid w:val="00962893"/>
    <w:rsid w:val="009628E4"/>
    <w:rsid w:val="00962977"/>
    <w:rsid w:val="009629D0"/>
    <w:rsid w:val="00962B79"/>
    <w:rsid w:val="00962BDA"/>
    <w:rsid w:val="00962D07"/>
    <w:rsid w:val="00962F27"/>
    <w:rsid w:val="00962FD4"/>
    <w:rsid w:val="009633F0"/>
    <w:rsid w:val="0096347C"/>
    <w:rsid w:val="00963838"/>
    <w:rsid w:val="00963874"/>
    <w:rsid w:val="009642B4"/>
    <w:rsid w:val="009642D2"/>
    <w:rsid w:val="00964512"/>
    <w:rsid w:val="009645C2"/>
    <w:rsid w:val="00964930"/>
    <w:rsid w:val="009649D7"/>
    <w:rsid w:val="00964D80"/>
    <w:rsid w:val="00964F25"/>
    <w:rsid w:val="00965310"/>
    <w:rsid w:val="00965602"/>
    <w:rsid w:val="0096565F"/>
    <w:rsid w:val="00965782"/>
    <w:rsid w:val="0096585A"/>
    <w:rsid w:val="00965CE7"/>
    <w:rsid w:val="00965F19"/>
    <w:rsid w:val="009662CC"/>
    <w:rsid w:val="009662F0"/>
    <w:rsid w:val="009663C3"/>
    <w:rsid w:val="0096647B"/>
    <w:rsid w:val="009666EA"/>
    <w:rsid w:val="0096670B"/>
    <w:rsid w:val="009668D3"/>
    <w:rsid w:val="00966A75"/>
    <w:rsid w:val="00966B40"/>
    <w:rsid w:val="009670FB"/>
    <w:rsid w:val="00967323"/>
    <w:rsid w:val="00967476"/>
    <w:rsid w:val="00967CB3"/>
    <w:rsid w:val="00967E53"/>
    <w:rsid w:val="00967EE8"/>
    <w:rsid w:val="00970744"/>
    <w:rsid w:val="00970B0A"/>
    <w:rsid w:val="00970C0E"/>
    <w:rsid w:val="00970DCE"/>
    <w:rsid w:val="00970F1A"/>
    <w:rsid w:val="00970F81"/>
    <w:rsid w:val="00971965"/>
    <w:rsid w:val="00971B82"/>
    <w:rsid w:val="0097238A"/>
    <w:rsid w:val="00972683"/>
    <w:rsid w:val="00972866"/>
    <w:rsid w:val="00972BBE"/>
    <w:rsid w:val="00972D17"/>
    <w:rsid w:val="00972E81"/>
    <w:rsid w:val="009730A1"/>
    <w:rsid w:val="00973895"/>
    <w:rsid w:val="009738F7"/>
    <w:rsid w:val="00973910"/>
    <w:rsid w:val="0097396F"/>
    <w:rsid w:val="009739CC"/>
    <w:rsid w:val="00973A32"/>
    <w:rsid w:val="00973ECF"/>
    <w:rsid w:val="00973F32"/>
    <w:rsid w:val="0097414E"/>
    <w:rsid w:val="00974A99"/>
    <w:rsid w:val="00974C70"/>
    <w:rsid w:val="00974CF4"/>
    <w:rsid w:val="00974F1E"/>
    <w:rsid w:val="00975475"/>
    <w:rsid w:val="00975511"/>
    <w:rsid w:val="00975681"/>
    <w:rsid w:val="0097572A"/>
    <w:rsid w:val="009757D2"/>
    <w:rsid w:val="0097589D"/>
    <w:rsid w:val="00975A0B"/>
    <w:rsid w:val="00975B80"/>
    <w:rsid w:val="00975E95"/>
    <w:rsid w:val="00975EC4"/>
    <w:rsid w:val="00976022"/>
    <w:rsid w:val="00976483"/>
    <w:rsid w:val="00976550"/>
    <w:rsid w:val="00976920"/>
    <w:rsid w:val="00976AD4"/>
    <w:rsid w:val="00976B6F"/>
    <w:rsid w:val="00976CBE"/>
    <w:rsid w:val="00977166"/>
    <w:rsid w:val="00977237"/>
    <w:rsid w:val="00977C5B"/>
    <w:rsid w:val="00977C97"/>
    <w:rsid w:val="0098027B"/>
    <w:rsid w:val="00980939"/>
    <w:rsid w:val="00980A27"/>
    <w:rsid w:val="00980C9F"/>
    <w:rsid w:val="00981119"/>
    <w:rsid w:val="00981615"/>
    <w:rsid w:val="009816F3"/>
    <w:rsid w:val="00981B9E"/>
    <w:rsid w:val="00981C59"/>
    <w:rsid w:val="00981D60"/>
    <w:rsid w:val="00981E62"/>
    <w:rsid w:val="00981E80"/>
    <w:rsid w:val="00982385"/>
    <w:rsid w:val="0098247F"/>
    <w:rsid w:val="00982782"/>
    <w:rsid w:val="0098298C"/>
    <w:rsid w:val="00982997"/>
    <w:rsid w:val="00983301"/>
    <w:rsid w:val="00983464"/>
    <w:rsid w:val="0098346B"/>
    <w:rsid w:val="00983503"/>
    <w:rsid w:val="009837EA"/>
    <w:rsid w:val="00983ACE"/>
    <w:rsid w:val="00983D73"/>
    <w:rsid w:val="00984281"/>
    <w:rsid w:val="009842D4"/>
    <w:rsid w:val="00984385"/>
    <w:rsid w:val="009843FA"/>
    <w:rsid w:val="009845BB"/>
    <w:rsid w:val="009846F3"/>
    <w:rsid w:val="00984D44"/>
    <w:rsid w:val="00984EDD"/>
    <w:rsid w:val="00984F44"/>
    <w:rsid w:val="009855A3"/>
    <w:rsid w:val="009855BC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2EC"/>
    <w:rsid w:val="009869D7"/>
    <w:rsid w:val="00986B57"/>
    <w:rsid w:val="00986EBF"/>
    <w:rsid w:val="0098719E"/>
    <w:rsid w:val="00987209"/>
    <w:rsid w:val="00987386"/>
    <w:rsid w:val="0098746E"/>
    <w:rsid w:val="009878CE"/>
    <w:rsid w:val="00987ABD"/>
    <w:rsid w:val="00987C1E"/>
    <w:rsid w:val="009903A6"/>
    <w:rsid w:val="009905CD"/>
    <w:rsid w:val="00990C5C"/>
    <w:rsid w:val="00990FCD"/>
    <w:rsid w:val="00991273"/>
    <w:rsid w:val="009913EB"/>
    <w:rsid w:val="0099147F"/>
    <w:rsid w:val="00991749"/>
    <w:rsid w:val="009918CC"/>
    <w:rsid w:val="00991CF8"/>
    <w:rsid w:val="00991E7B"/>
    <w:rsid w:val="009920A2"/>
    <w:rsid w:val="0099267E"/>
    <w:rsid w:val="00992684"/>
    <w:rsid w:val="0099270F"/>
    <w:rsid w:val="0099272D"/>
    <w:rsid w:val="009928A5"/>
    <w:rsid w:val="009928E1"/>
    <w:rsid w:val="009929AC"/>
    <w:rsid w:val="00993A4B"/>
    <w:rsid w:val="00993FB7"/>
    <w:rsid w:val="00994380"/>
    <w:rsid w:val="0099461E"/>
    <w:rsid w:val="00994816"/>
    <w:rsid w:val="00995488"/>
    <w:rsid w:val="00995954"/>
    <w:rsid w:val="009959B4"/>
    <w:rsid w:val="00996403"/>
    <w:rsid w:val="00996561"/>
    <w:rsid w:val="0099674B"/>
    <w:rsid w:val="00996887"/>
    <w:rsid w:val="00996B31"/>
    <w:rsid w:val="00996C3F"/>
    <w:rsid w:val="00996F6D"/>
    <w:rsid w:val="00997299"/>
    <w:rsid w:val="009973D7"/>
    <w:rsid w:val="0099757D"/>
    <w:rsid w:val="0099777F"/>
    <w:rsid w:val="0099781C"/>
    <w:rsid w:val="00997A7B"/>
    <w:rsid w:val="00997C36"/>
    <w:rsid w:val="00997E0C"/>
    <w:rsid w:val="009A021B"/>
    <w:rsid w:val="009A023A"/>
    <w:rsid w:val="009A06A1"/>
    <w:rsid w:val="009A0731"/>
    <w:rsid w:val="009A085A"/>
    <w:rsid w:val="009A0ADC"/>
    <w:rsid w:val="009A0E1E"/>
    <w:rsid w:val="009A0E69"/>
    <w:rsid w:val="009A0FA2"/>
    <w:rsid w:val="009A0FF2"/>
    <w:rsid w:val="009A10B4"/>
    <w:rsid w:val="009A10B6"/>
    <w:rsid w:val="009A159E"/>
    <w:rsid w:val="009A173B"/>
    <w:rsid w:val="009A17E9"/>
    <w:rsid w:val="009A1A0F"/>
    <w:rsid w:val="009A1CAD"/>
    <w:rsid w:val="009A1CF6"/>
    <w:rsid w:val="009A1E8E"/>
    <w:rsid w:val="009A20EC"/>
    <w:rsid w:val="009A2409"/>
    <w:rsid w:val="009A24D7"/>
    <w:rsid w:val="009A2531"/>
    <w:rsid w:val="009A267F"/>
    <w:rsid w:val="009A26D5"/>
    <w:rsid w:val="009A298B"/>
    <w:rsid w:val="009A2A6C"/>
    <w:rsid w:val="009A3146"/>
    <w:rsid w:val="009A3420"/>
    <w:rsid w:val="009A3792"/>
    <w:rsid w:val="009A380E"/>
    <w:rsid w:val="009A3B8B"/>
    <w:rsid w:val="009A3C40"/>
    <w:rsid w:val="009A3D9F"/>
    <w:rsid w:val="009A3F56"/>
    <w:rsid w:val="009A3FB5"/>
    <w:rsid w:val="009A4530"/>
    <w:rsid w:val="009A4745"/>
    <w:rsid w:val="009A486B"/>
    <w:rsid w:val="009A4C37"/>
    <w:rsid w:val="009A4D72"/>
    <w:rsid w:val="009A533D"/>
    <w:rsid w:val="009A56E9"/>
    <w:rsid w:val="009A57EA"/>
    <w:rsid w:val="009A594B"/>
    <w:rsid w:val="009A5F50"/>
    <w:rsid w:val="009A5FFB"/>
    <w:rsid w:val="009A6828"/>
    <w:rsid w:val="009A698B"/>
    <w:rsid w:val="009A6EF3"/>
    <w:rsid w:val="009A70AB"/>
    <w:rsid w:val="009A71CC"/>
    <w:rsid w:val="009A722B"/>
    <w:rsid w:val="009A75D9"/>
    <w:rsid w:val="009A770A"/>
    <w:rsid w:val="009A774A"/>
    <w:rsid w:val="009A780C"/>
    <w:rsid w:val="009A7B5F"/>
    <w:rsid w:val="009A7BD5"/>
    <w:rsid w:val="009A7DDC"/>
    <w:rsid w:val="009A7E95"/>
    <w:rsid w:val="009A7EF8"/>
    <w:rsid w:val="009A7FF4"/>
    <w:rsid w:val="009B0136"/>
    <w:rsid w:val="009B0196"/>
    <w:rsid w:val="009B0351"/>
    <w:rsid w:val="009B0457"/>
    <w:rsid w:val="009B054C"/>
    <w:rsid w:val="009B05FB"/>
    <w:rsid w:val="009B08A5"/>
    <w:rsid w:val="009B109E"/>
    <w:rsid w:val="009B11EB"/>
    <w:rsid w:val="009B13CF"/>
    <w:rsid w:val="009B196F"/>
    <w:rsid w:val="009B1FCD"/>
    <w:rsid w:val="009B202A"/>
    <w:rsid w:val="009B2156"/>
    <w:rsid w:val="009B2280"/>
    <w:rsid w:val="009B230D"/>
    <w:rsid w:val="009B24BF"/>
    <w:rsid w:val="009B2879"/>
    <w:rsid w:val="009B2897"/>
    <w:rsid w:val="009B2A02"/>
    <w:rsid w:val="009B2CEA"/>
    <w:rsid w:val="009B2CEC"/>
    <w:rsid w:val="009B2E93"/>
    <w:rsid w:val="009B2FE9"/>
    <w:rsid w:val="009B30AC"/>
    <w:rsid w:val="009B32CA"/>
    <w:rsid w:val="009B3427"/>
    <w:rsid w:val="009B3662"/>
    <w:rsid w:val="009B381F"/>
    <w:rsid w:val="009B3E9F"/>
    <w:rsid w:val="009B3F1B"/>
    <w:rsid w:val="009B3F1F"/>
    <w:rsid w:val="009B4046"/>
    <w:rsid w:val="009B41AE"/>
    <w:rsid w:val="009B4212"/>
    <w:rsid w:val="009B44A9"/>
    <w:rsid w:val="009B45C5"/>
    <w:rsid w:val="009B4920"/>
    <w:rsid w:val="009B4A14"/>
    <w:rsid w:val="009B4D97"/>
    <w:rsid w:val="009B4FE7"/>
    <w:rsid w:val="009B50AA"/>
    <w:rsid w:val="009B5178"/>
    <w:rsid w:val="009B5519"/>
    <w:rsid w:val="009B5646"/>
    <w:rsid w:val="009B6557"/>
    <w:rsid w:val="009B6744"/>
    <w:rsid w:val="009B679F"/>
    <w:rsid w:val="009B6822"/>
    <w:rsid w:val="009B6BD6"/>
    <w:rsid w:val="009B6C76"/>
    <w:rsid w:val="009B6EA6"/>
    <w:rsid w:val="009B6FA5"/>
    <w:rsid w:val="009B7286"/>
    <w:rsid w:val="009B7794"/>
    <w:rsid w:val="009B7845"/>
    <w:rsid w:val="009B7CF9"/>
    <w:rsid w:val="009B7E66"/>
    <w:rsid w:val="009B7FE6"/>
    <w:rsid w:val="009C009A"/>
    <w:rsid w:val="009C018E"/>
    <w:rsid w:val="009C0773"/>
    <w:rsid w:val="009C08FB"/>
    <w:rsid w:val="009C09C0"/>
    <w:rsid w:val="009C0ABE"/>
    <w:rsid w:val="009C0C30"/>
    <w:rsid w:val="009C12A2"/>
    <w:rsid w:val="009C1538"/>
    <w:rsid w:val="009C170B"/>
    <w:rsid w:val="009C192F"/>
    <w:rsid w:val="009C1A16"/>
    <w:rsid w:val="009C1B77"/>
    <w:rsid w:val="009C1BEB"/>
    <w:rsid w:val="009C1DE5"/>
    <w:rsid w:val="009C1E96"/>
    <w:rsid w:val="009C2027"/>
    <w:rsid w:val="009C204B"/>
    <w:rsid w:val="009C24AE"/>
    <w:rsid w:val="009C2537"/>
    <w:rsid w:val="009C259C"/>
    <w:rsid w:val="009C2600"/>
    <w:rsid w:val="009C260D"/>
    <w:rsid w:val="009C2797"/>
    <w:rsid w:val="009C28CE"/>
    <w:rsid w:val="009C28FD"/>
    <w:rsid w:val="009C2A5B"/>
    <w:rsid w:val="009C3042"/>
    <w:rsid w:val="009C31DB"/>
    <w:rsid w:val="009C3859"/>
    <w:rsid w:val="009C39E7"/>
    <w:rsid w:val="009C3A57"/>
    <w:rsid w:val="009C3A8F"/>
    <w:rsid w:val="009C3C30"/>
    <w:rsid w:val="009C3EB9"/>
    <w:rsid w:val="009C4000"/>
    <w:rsid w:val="009C441B"/>
    <w:rsid w:val="009C47BF"/>
    <w:rsid w:val="009C47D9"/>
    <w:rsid w:val="009C49CF"/>
    <w:rsid w:val="009C4FAE"/>
    <w:rsid w:val="009C5169"/>
    <w:rsid w:val="009C554C"/>
    <w:rsid w:val="009C58DE"/>
    <w:rsid w:val="009C5987"/>
    <w:rsid w:val="009C5AC4"/>
    <w:rsid w:val="009C5CA2"/>
    <w:rsid w:val="009C5CDF"/>
    <w:rsid w:val="009C5D8A"/>
    <w:rsid w:val="009C5DFD"/>
    <w:rsid w:val="009C61F0"/>
    <w:rsid w:val="009C6364"/>
    <w:rsid w:val="009C64CA"/>
    <w:rsid w:val="009C6854"/>
    <w:rsid w:val="009C6855"/>
    <w:rsid w:val="009C691E"/>
    <w:rsid w:val="009C6945"/>
    <w:rsid w:val="009C6CCD"/>
    <w:rsid w:val="009C7093"/>
    <w:rsid w:val="009C70B5"/>
    <w:rsid w:val="009C771C"/>
    <w:rsid w:val="009C7A2D"/>
    <w:rsid w:val="009C7D6E"/>
    <w:rsid w:val="009C7F59"/>
    <w:rsid w:val="009D06C2"/>
    <w:rsid w:val="009D06DE"/>
    <w:rsid w:val="009D07F9"/>
    <w:rsid w:val="009D0E39"/>
    <w:rsid w:val="009D132C"/>
    <w:rsid w:val="009D16A3"/>
    <w:rsid w:val="009D16BB"/>
    <w:rsid w:val="009D1877"/>
    <w:rsid w:val="009D1A97"/>
    <w:rsid w:val="009D1C6A"/>
    <w:rsid w:val="009D1E7F"/>
    <w:rsid w:val="009D2140"/>
    <w:rsid w:val="009D21D8"/>
    <w:rsid w:val="009D2250"/>
    <w:rsid w:val="009D2335"/>
    <w:rsid w:val="009D243A"/>
    <w:rsid w:val="009D24B6"/>
    <w:rsid w:val="009D28F6"/>
    <w:rsid w:val="009D2900"/>
    <w:rsid w:val="009D2993"/>
    <w:rsid w:val="009D2A4D"/>
    <w:rsid w:val="009D2A71"/>
    <w:rsid w:val="009D2CA7"/>
    <w:rsid w:val="009D32F9"/>
    <w:rsid w:val="009D38B8"/>
    <w:rsid w:val="009D3979"/>
    <w:rsid w:val="009D3A5A"/>
    <w:rsid w:val="009D4063"/>
    <w:rsid w:val="009D4268"/>
    <w:rsid w:val="009D43C8"/>
    <w:rsid w:val="009D45B5"/>
    <w:rsid w:val="009D462E"/>
    <w:rsid w:val="009D46CC"/>
    <w:rsid w:val="009D48E9"/>
    <w:rsid w:val="009D4BA7"/>
    <w:rsid w:val="009D513C"/>
    <w:rsid w:val="009D51C6"/>
    <w:rsid w:val="009D5389"/>
    <w:rsid w:val="009D54AA"/>
    <w:rsid w:val="009D54B9"/>
    <w:rsid w:val="009D56B9"/>
    <w:rsid w:val="009D58E9"/>
    <w:rsid w:val="009D5B4C"/>
    <w:rsid w:val="009D5C46"/>
    <w:rsid w:val="009D60E5"/>
    <w:rsid w:val="009D62D3"/>
    <w:rsid w:val="009D64E0"/>
    <w:rsid w:val="009D65D3"/>
    <w:rsid w:val="009D6654"/>
    <w:rsid w:val="009D6656"/>
    <w:rsid w:val="009D66B6"/>
    <w:rsid w:val="009D67C5"/>
    <w:rsid w:val="009D67F6"/>
    <w:rsid w:val="009D6B88"/>
    <w:rsid w:val="009D6CD2"/>
    <w:rsid w:val="009D6FC2"/>
    <w:rsid w:val="009D70CC"/>
    <w:rsid w:val="009D7205"/>
    <w:rsid w:val="009D7727"/>
    <w:rsid w:val="009D797E"/>
    <w:rsid w:val="009D7CF3"/>
    <w:rsid w:val="009D7D69"/>
    <w:rsid w:val="009D7DC9"/>
    <w:rsid w:val="009D7F03"/>
    <w:rsid w:val="009E0023"/>
    <w:rsid w:val="009E0386"/>
    <w:rsid w:val="009E0405"/>
    <w:rsid w:val="009E045C"/>
    <w:rsid w:val="009E0780"/>
    <w:rsid w:val="009E07CB"/>
    <w:rsid w:val="009E10A7"/>
    <w:rsid w:val="009E12F3"/>
    <w:rsid w:val="009E142B"/>
    <w:rsid w:val="009E14C7"/>
    <w:rsid w:val="009E156C"/>
    <w:rsid w:val="009E1BCD"/>
    <w:rsid w:val="009E1C5A"/>
    <w:rsid w:val="009E1D52"/>
    <w:rsid w:val="009E2026"/>
    <w:rsid w:val="009E203A"/>
    <w:rsid w:val="009E20EF"/>
    <w:rsid w:val="009E23C3"/>
    <w:rsid w:val="009E2CC1"/>
    <w:rsid w:val="009E2D59"/>
    <w:rsid w:val="009E2DCD"/>
    <w:rsid w:val="009E2EC1"/>
    <w:rsid w:val="009E37A6"/>
    <w:rsid w:val="009E3959"/>
    <w:rsid w:val="009E399E"/>
    <w:rsid w:val="009E41E9"/>
    <w:rsid w:val="009E43C5"/>
    <w:rsid w:val="009E4408"/>
    <w:rsid w:val="009E4434"/>
    <w:rsid w:val="009E448C"/>
    <w:rsid w:val="009E4925"/>
    <w:rsid w:val="009E4A18"/>
    <w:rsid w:val="009E4A19"/>
    <w:rsid w:val="009E4BF9"/>
    <w:rsid w:val="009E4C11"/>
    <w:rsid w:val="009E4D19"/>
    <w:rsid w:val="009E4D6A"/>
    <w:rsid w:val="009E4E2D"/>
    <w:rsid w:val="009E517C"/>
    <w:rsid w:val="009E54C4"/>
    <w:rsid w:val="009E561B"/>
    <w:rsid w:val="009E5800"/>
    <w:rsid w:val="009E5BB0"/>
    <w:rsid w:val="009E5DC8"/>
    <w:rsid w:val="009E5DF0"/>
    <w:rsid w:val="009E6011"/>
    <w:rsid w:val="009E603D"/>
    <w:rsid w:val="009E6212"/>
    <w:rsid w:val="009E66FB"/>
    <w:rsid w:val="009E675F"/>
    <w:rsid w:val="009E6A0E"/>
    <w:rsid w:val="009E6A99"/>
    <w:rsid w:val="009E6C18"/>
    <w:rsid w:val="009E6C41"/>
    <w:rsid w:val="009E6D9B"/>
    <w:rsid w:val="009E7312"/>
    <w:rsid w:val="009E73B2"/>
    <w:rsid w:val="009E77BE"/>
    <w:rsid w:val="009E79D3"/>
    <w:rsid w:val="009F0078"/>
    <w:rsid w:val="009F00FD"/>
    <w:rsid w:val="009F0355"/>
    <w:rsid w:val="009F0438"/>
    <w:rsid w:val="009F0546"/>
    <w:rsid w:val="009F05F3"/>
    <w:rsid w:val="009F0B19"/>
    <w:rsid w:val="009F0E98"/>
    <w:rsid w:val="009F10C7"/>
    <w:rsid w:val="009F10CB"/>
    <w:rsid w:val="009F131F"/>
    <w:rsid w:val="009F13C3"/>
    <w:rsid w:val="009F1533"/>
    <w:rsid w:val="009F195B"/>
    <w:rsid w:val="009F1971"/>
    <w:rsid w:val="009F1A43"/>
    <w:rsid w:val="009F1F29"/>
    <w:rsid w:val="009F2384"/>
    <w:rsid w:val="009F2698"/>
    <w:rsid w:val="009F27EF"/>
    <w:rsid w:val="009F2BC3"/>
    <w:rsid w:val="009F2E53"/>
    <w:rsid w:val="009F2E6D"/>
    <w:rsid w:val="009F2FA9"/>
    <w:rsid w:val="009F30C3"/>
    <w:rsid w:val="009F3251"/>
    <w:rsid w:val="009F33ED"/>
    <w:rsid w:val="009F36CE"/>
    <w:rsid w:val="009F3CDD"/>
    <w:rsid w:val="009F3F8D"/>
    <w:rsid w:val="009F44AE"/>
    <w:rsid w:val="009F46F8"/>
    <w:rsid w:val="009F47D3"/>
    <w:rsid w:val="009F49C5"/>
    <w:rsid w:val="009F4AB0"/>
    <w:rsid w:val="009F4AD3"/>
    <w:rsid w:val="009F4B7B"/>
    <w:rsid w:val="009F5171"/>
    <w:rsid w:val="009F5208"/>
    <w:rsid w:val="009F5288"/>
    <w:rsid w:val="009F5303"/>
    <w:rsid w:val="009F5338"/>
    <w:rsid w:val="009F5E6D"/>
    <w:rsid w:val="009F60E1"/>
    <w:rsid w:val="009F6173"/>
    <w:rsid w:val="009F66DA"/>
    <w:rsid w:val="009F670A"/>
    <w:rsid w:val="009F6763"/>
    <w:rsid w:val="009F67B7"/>
    <w:rsid w:val="009F6958"/>
    <w:rsid w:val="009F6BF2"/>
    <w:rsid w:val="009F6C76"/>
    <w:rsid w:val="009F6F51"/>
    <w:rsid w:val="009F6FF6"/>
    <w:rsid w:val="009F74E5"/>
    <w:rsid w:val="009F75A1"/>
    <w:rsid w:val="009F7807"/>
    <w:rsid w:val="009F79C7"/>
    <w:rsid w:val="009F7E41"/>
    <w:rsid w:val="009F7F3F"/>
    <w:rsid w:val="009F7FFB"/>
    <w:rsid w:val="00A00005"/>
    <w:rsid w:val="00A00176"/>
    <w:rsid w:val="00A006E5"/>
    <w:rsid w:val="00A00AF7"/>
    <w:rsid w:val="00A00E1D"/>
    <w:rsid w:val="00A010F9"/>
    <w:rsid w:val="00A01145"/>
    <w:rsid w:val="00A015E2"/>
    <w:rsid w:val="00A017B8"/>
    <w:rsid w:val="00A01A3C"/>
    <w:rsid w:val="00A01F3D"/>
    <w:rsid w:val="00A023A1"/>
    <w:rsid w:val="00A024B8"/>
    <w:rsid w:val="00A024CD"/>
    <w:rsid w:val="00A02503"/>
    <w:rsid w:val="00A02779"/>
    <w:rsid w:val="00A027DB"/>
    <w:rsid w:val="00A0295E"/>
    <w:rsid w:val="00A02F47"/>
    <w:rsid w:val="00A034DA"/>
    <w:rsid w:val="00A037E3"/>
    <w:rsid w:val="00A03A07"/>
    <w:rsid w:val="00A03A69"/>
    <w:rsid w:val="00A03E68"/>
    <w:rsid w:val="00A03F57"/>
    <w:rsid w:val="00A040E0"/>
    <w:rsid w:val="00A04475"/>
    <w:rsid w:val="00A047B4"/>
    <w:rsid w:val="00A0541C"/>
    <w:rsid w:val="00A059B2"/>
    <w:rsid w:val="00A05C3B"/>
    <w:rsid w:val="00A05C4A"/>
    <w:rsid w:val="00A05E24"/>
    <w:rsid w:val="00A0631C"/>
    <w:rsid w:val="00A06624"/>
    <w:rsid w:val="00A06A0E"/>
    <w:rsid w:val="00A06B58"/>
    <w:rsid w:val="00A06B68"/>
    <w:rsid w:val="00A06B89"/>
    <w:rsid w:val="00A06DD1"/>
    <w:rsid w:val="00A0721C"/>
    <w:rsid w:val="00A07758"/>
    <w:rsid w:val="00A07816"/>
    <w:rsid w:val="00A10A24"/>
    <w:rsid w:val="00A10A7D"/>
    <w:rsid w:val="00A10B73"/>
    <w:rsid w:val="00A10C29"/>
    <w:rsid w:val="00A10DBF"/>
    <w:rsid w:val="00A10FF7"/>
    <w:rsid w:val="00A113AB"/>
    <w:rsid w:val="00A11542"/>
    <w:rsid w:val="00A1174C"/>
    <w:rsid w:val="00A11898"/>
    <w:rsid w:val="00A118E3"/>
    <w:rsid w:val="00A11C42"/>
    <w:rsid w:val="00A11D60"/>
    <w:rsid w:val="00A11EAD"/>
    <w:rsid w:val="00A12479"/>
    <w:rsid w:val="00A124F4"/>
    <w:rsid w:val="00A125B6"/>
    <w:rsid w:val="00A12A77"/>
    <w:rsid w:val="00A12C94"/>
    <w:rsid w:val="00A12CFD"/>
    <w:rsid w:val="00A12D9B"/>
    <w:rsid w:val="00A12DF4"/>
    <w:rsid w:val="00A13659"/>
    <w:rsid w:val="00A136F0"/>
    <w:rsid w:val="00A136F6"/>
    <w:rsid w:val="00A13947"/>
    <w:rsid w:val="00A13E19"/>
    <w:rsid w:val="00A1428A"/>
    <w:rsid w:val="00A14353"/>
    <w:rsid w:val="00A143CD"/>
    <w:rsid w:val="00A1473D"/>
    <w:rsid w:val="00A1496C"/>
    <w:rsid w:val="00A14B08"/>
    <w:rsid w:val="00A14CAB"/>
    <w:rsid w:val="00A14CD8"/>
    <w:rsid w:val="00A14F27"/>
    <w:rsid w:val="00A1510D"/>
    <w:rsid w:val="00A15120"/>
    <w:rsid w:val="00A15264"/>
    <w:rsid w:val="00A152A9"/>
    <w:rsid w:val="00A155B8"/>
    <w:rsid w:val="00A15721"/>
    <w:rsid w:val="00A15C8B"/>
    <w:rsid w:val="00A15F5F"/>
    <w:rsid w:val="00A15FD4"/>
    <w:rsid w:val="00A16064"/>
    <w:rsid w:val="00A16161"/>
    <w:rsid w:val="00A16172"/>
    <w:rsid w:val="00A1670A"/>
    <w:rsid w:val="00A16777"/>
    <w:rsid w:val="00A1690C"/>
    <w:rsid w:val="00A169D4"/>
    <w:rsid w:val="00A16BAC"/>
    <w:rsid w:val="00A16BF0"/>
    <w:rsid w:val="00A16DBB"/>
    <w:rsid w:val="00A16ED3"/>
    <w:rsid w:val="00A16F78"/>
    <w:rsid w:val="00A17228"/>
    <w:rsid w:val="00A172DF"/>
    <w:rsid w:val="00A17447"/>
    <w:rsid w:val="00A1779F"/>
    <w:rsid w:val="00A2030C"/>
    <w:rsid w:val="00A2038D"/>
    <w:rsid w:val="00A205D6"/>
    <w:rsid w:val="00A2079C"/>
    <w:rsid w:val="00A20A65"/>
    <w:rsid w:val="00A20BAD"/>
    <w:rsid w:val="00A20E48"/>
    <w:rsid w:val="00A21378"/>
    <w:rsid w:val="00A21439"/>
    <w:rsid w:val="00A21531"/>
    <w:rsid w:val="00A21551"/>
    <w:rsid w:val="00A2167B"/>
    <w:rsid w:val="00A217BE"/>
    <w:rsid w:val="00A2180A"/>
    <w:rsid w:val="00A21D4E"/>
    <w:rsid w:val="00A21FC4"/>
    <w:rsid w:val="00A220A5"/>
    <w:rsid w:val="00A223DF"/>
    <w:rsid w:val="00A22430"/>
    <w:rsid w:val="00A22746"/>
    <w:rsid w:val="00A2278D"/>
    <w:rsid w:val="00A229A9"/>
    <w:rsid w:val="00A229AA"/>
    <w:rsid w:val="00A23852"/>
    <w:rsid w:val="00A23A46"/>
    <w:rsid w:val="00A23AA5"/>
    <w:rsid w:val="00A23CC9"/>
    <w:rsid w:val="00A23CDB"/>
    <w:rsid w:val="00A23D3C"/>
    <w:rsid w:val="00A23D54"/>
    <w:rsid w:val="00A240FF"/>
    <w:rsid w:val="00A242E0"/>
    <w:rsid w:val="00A246DB"/>
    <w:rsid w:val="00A24702"/>
    <w:rsid w:val="00A24B40"/>
    <w:rsid w:val="00A24CAF"/>
    <w:rsid w:val="00A24D9C"/>
    <w:rsid w:val="00A250A1"/>
    <w:rsid w:val="00A25354"/>
    <w:rsid w:val="00A256BB"/>
    <w:rsid w:val="00A2589B"/>
    <w:rsid w:val="00A25969"/>
    <w:rsid w:val="00A25F1A"/>
    <w:rsid w:val="00A25F3E"/>
    <w:rsid w:val="00A26D95"/>
    <w:rsid w:val="00A26DC3"/>
    <w:rsid w:val="00A26DD5"/>
    <w:rsid w:val="00A26EE5"/>
    <w:rsid w:val="00A27020"/>
    <w:rsid w:val="00A27058"/>
    <w:rsid w:val="00A270E2"/>
    <w:rsid w:val="00A2716E"/>
    <w:rsid w:val="00A2797B"/>
    <w:rsid w:val="00A27A3F"/>
    <w:rsid w:val="00A27A66"/>
    <w:rsid w:val="00A27CDE"/>
    <w:rsid w:val="00A3014D"/>
    <w:rsid w:val="00A304C2"/>
    <w:rsid w:val="00A3087F"/>
    <w:rsid w:val="00A308B0"/>
    <w:rsid w:val="00A30986"/>
    <w:rsid w:val="00A3099A"/>
    <w:rsid w:val="00A30A8A"/>
    <w:rsid w:val="00A30BE0"/>
    <w:rsid w:val="00A30FE0"/>
    <w:rsid w:val="00A31032"/>
    <w:rsid w:val="00A31151"/>
    <w:rsid w:val="00A3117A"/>
    <w:rsid w:val="00A312F7"/>
    <w:rsid w:val="00A313E6"/>
    <w:rsid w:val="00A31413"/>
    <w:rsid w:val="00A31689"/>
    <w:rsid w:val="00A3174E"/>
    <w:rsid w:val="00A31842"/>
    <w:rsid w:val="00A318E1"/>
    <w:rsid w:val="00A31AA5"/>
    <w:rsid w:val="00A31CAB"/>
    <w:rsid w:val="00A32063"/>
    <w:rsid w:val="00A3251B"/>
    <w:rsid w:val="00A325C3"/>
    <w:rsid w:val="00A32685"/>
    <w:rsid w:val="00A32989"/>
    <w:rsid w:val="00A32CD1"/>
    <w:rsid w:val="00A32F9C"/>
    <w:rsid w:val="00A33098"/>
    <w:rsid w:val="00A3346B"/>
    <w:rsid w:val="00A33B0F"/>
    <w:rsid w:val="00A33B6C"/>
    <w:rsid w:val="00A33CDF"/>
    <w:rsid w:val="00A3420F"/>
    <w:rsid w:val="00A347C4"/>
    <w:rsid w:val="00A3481F"/>
    <w:rsid w:val="00A35103"/>
    <w:rsid w:val="00A35604"/>
    <w:rsid w:val="00A3577C"/>
    <w:rsid w:val="00A35998"/>
    <w:rsid w:val="00A35A4B"/>
    <w:rsid w:val="00A35C59"/>
    <w:rsid w:val="00A35EA2"/>
    <w:rsid w:val="00A35FF5"/>
    <w:rsid w:val="00A36040"/>
    <w:rsid w:val="00A36368"/>
    <w:rsid w:val="00A363E9"/>
    <w:rsid w:val="00A3696C"/>
    <w:rsid w:val="00A36A08"/>
    <w:rsid w:val="00A36D89"/>
    <w:rsid w:val="00A36DB6"/>
    <w:rsid w:val="00A36FF0"/>
    <w:rsid w:val="00A37067"/>
    <w:rsid w:val="00A3711F"/>
    <w:rsid w:val="00A37298"/>
    <w:rsid w:val="00A37401"/>
    <w:rsid w:val="00A374D5"/>
    <w:rsid w:val="00A375D8"/>
    <w:rsid w:val="00A3764D"/>
    <w:rsid w:val="00A3781C"/>
    <w:rsid w:val="00A37AE2"/>
    <w:rsid w:val="00A40B67"/>
    <w:rsid w:val="00A40D0D"/>
    <w:rsid w:val="00A40F19"/>
    <w:rsid w:val="00A410D4"/>
    <w:rsid w:val="00A411C7"/>
    <w:rsid w:val="00A41D84"/>
    <w:rsid w:val="00A41E23"/>
    <w:rsid w:val="00A41F61"/>
    <w:rsid w:val="00A41FAF"/>
    <w:rsid w:val="00A42169"/>
    <w:rsid w:val="00A4230F"/>
    <w:rsid w:val="00A42C4A"/>
    <w:rsid w:val="00A4368B"/>
    <w:rsid w:val="00A436DA"/>
    <w:rsid w:val="00A43775"/>
    <w:rsid w:val="00A43884"/>
    <w:rsid w:val="00A43D8E"/>
    <w:rsid w:val="00A44183"/>
    <w:rsid w:val="00A44536"/>
    <w:rsid w:val="00A44999"/>
    <w:rsid w:val="00A44AA2"/>
    <w:rsid w:val="00A44AE5"/>
    <w:rsid w:val="00A44AFE"/>
    <w:rsid w:val="00A44DD5"/>
    <w:rsid w:val="00A45044"/>
    <w:rsid w:val="00A451CF"/>
    <w:rsid w:val="00A453B1"/>
    <w:rsid w:val="00A45529"/>
    <w:rsid w:val="00A4568A"/>
    <w:rsid w:val="00A457B2"/>
    <w:rsid w:val="00A46319"/>
    <w:rsid w:val="00A463F6"/>
    <w:rsid w:val="00A467AF"/>
    <w:rsid w:val="00A467B0"/>
    <w:rsid w:val="00A46E16"/>
    <w:rsid w:val="00A472CB"/>
    <w:rsid w:val="00A47481"/>
    <w:rsid w:val="00A474F4"/>
    <w:rsid w:val="00A4750F"/>
    <w:rsid w:val="00A4783A"/>
    <w:rsid w:val="00A47B3C"/>
    <w:rsid w:val="00A47F9A"/>
    <w:rsid w:val="00A50276"/>
    <w:rsid w:val="00A504EB"/>
    <w:rsid w:val="00A50733"/>
    <w:rsid w:val="00A50766"/>
    <w:rsid w:val="00A50832"/>
    <w:rsid w:val="00A5139C"/>
    <w:rsid w:val="00A51E16"/>
    <w:rsid w:val="00A51E94"/>
    <w:rsid w:val="00A51F2B"/>
    <w:rsid w:val="00A51F5E"/>
    <w:rsid w:val="00A5201D"/>
    <w:rsid w:val="00A5202B"/>
    <w:rsid w:val="00A52197"/>
    <w:rsid w:val="00A521AE"/>
    <w:rsid w:val="00A5243C"/>
    <w:rsid w:val="00A52527"/>
    <w:rsid w:val="00A525A2"/>
    <w:rsid w:val="00A528C8"/>
    <w:rsid w:val="00A52AB3"/>
    <w:rsid w:val="00A52C29"/>
    <w:rsid w:val="00A52CCD"/>
    <w:rsid w:val="00A52E73"/>
    <w:rsid w:val="00A52E8E"/>
    <w:rsid w:val="00A5333F"/>
    <w:rsid w:val="00A5351C"/>
    <w:rsid w:val="00A535AE"/>
    <w:rsid w:val="00A535F9"/>
    <w:rsid w:val="00A53618"/>
    <w:rsid w:val="00A53725"/>
    <w:rsid w:val="00A53AB9"/>
    <w:rsid w:val="00A53B06"/>
    <w:rsid w:val="00A53B87"/>
    <w:rsid w:val="00A53BE4"/>
    <w:rsid w:val="00A53C1B"/>
    <w:rsid w:val="00A53E69"/>
    <w:rsid w:val="00A53F88"/>
    <w:rsid w:val="00A53FC5"/>
    <w:rsid w:val="00A5408A"/>
    <w:rsid w:val="00A542BE"/>
    <w:rsid w:val="00A543CF"/>
    <w:rsid w:val="00A5443E"/>
    <w:rsid w:val="00A545DE"/>
    <w:rsid w:val="00A545FC"/>
    <w:rsid w:val="00A545FF"/>
    <w:rsid w:val="00A546F0"/>
    <w:rsid w:val="00A548E8"/>
    <w:rsid w:val="00A54AFE"/>
    <w:rsid w:val="00A54B47"/>
    <w:rsid w:val="00A54B8C"/>
    <w:rsid w:val="00A54CF5"/>
    <w:rsid w:val="00A54E58"/>
    <w:rsid w:val="00A55154"/>
    <w:rsid w:val="00A553CE"/>
    <w:rsid w:val="00A556A0"/>
    <w:rsid w:val="00A558B2"/>
    <w:rsid w:val="00A55AAD"/>
    <w:rsid w:val="00A55BE7"/>
    <w:rsid w:val="00A55CAC"/>
    <w:rsid w:val="00A564CA"/>
    <w:rsid w:val="00A5654D"/>
    <w:rsid w:val="00A56563"/>
    <w:rsid w:val="00A565E2"/>
    <w:rsid w:val="00A568BD"/>
    <w:rsid w:val="00A56A5B"/>
    <w:rsid w:val="00A56BB9"/>
    <w:rsid w:val="00A570D3"/>
    <w:rsid w:val="00A570FA"/>
    <w:rsid w:val="00A57855"/>
    <w:rsid w:val="00A57892"/>
    <w:rsid w:val="00A57B65"/>
    <w:rsid w:val="00A57C5A"/>
    <w:rsid w:val="00A57D4D"/>
    <w:rsid w:val="00A57D8C"/>
    <w:rsid w:val="00A61437"/>
    <w:rsid w:val="00A61C92"/>
    <w:rsid w:val="00A62049"/>
    <w:rsid w:val="00A621FF"/>
    <w:rsid w:val="00A626BF"/>
    <w:rsid w:val="00A62855"/>
    <w:rsid w:val="00A628F0"/>
    <w:rsid w:val="00A62942"/>
    <w:rsid w:val="00A62D93"/>
    <w:rsid w:val="00A62FEF"/>
    <w:rsid w:val="00A63128"/>
    <w:rsid w:val="00A633B6"/>
    <w:rsid w:val="00A636F0"/>
    <w:rsid w:val="00A638B9"/>
    <w:rsid w:val="00A63D8E"/>
    <w:rsid w:val="00A63E4E"/>
    <w:rsid w:val="00A64979"/>
    <w:rsid w:val="00A64BAA"/>
    <w:rsid w:val="00A64C1C"/>
    <w:rsid w:val="00A64C89"/>
    <w:rsid w:val="00A6563B"/>
    <w:rsid w:val="00A65A84"/>
    <w:rsid w:val="00A65DCD"/>
    <w:rsid w:val="00A66152"/>
    <w:rsid w:val="00A6641C"/>
    <w:rsid w:val="00A6646D"/>
    <w:rsid w:val="00A666FE"/>
    <w:rsid w:val="00A66C2E"/>
    <w:rsid w:val="00A66F91"/>
    <w:rsid w:val="00A671DC"/>
    <w:rsid w:val="00A67460"/>
    <w:rsid w:val="00A67783"/>
    <w:rsid w:val="00A67801"/>
    <w:rsid w:val="00A6799D"/>
    <w:rsid w:val="00A679AE"/>
    <w:rsid w:val="00A67C0B"/>
    <w:rsid w:val="00A67D27"/>
    <w:rsid w:val="00A67D65"/>
    <w:rsid w:val="00A67E1B"/>
    <w:rsid w:val="00A67EA4"/>
    <w:rsid w:val="00A70227"/>
    <w:rsid w:val="00A70295"/>
    <w:rsid w:val="00A705CB"/>
    <w:rsid w:val="00A70627"/>
    <w:rsid w:val="00A70A73"/>
    <w:rsid w:val="00A70A76"/>
    <w:rsid w:val="00A70DF7"/>
    <w:rsid w:val="00A710A3"/>
    <w:rsid w:val="00A71640"/>
    <w:rsid w:val="00A726A1"/>
    <w:rsid w:val="00A72802"/>
    <w:rsid w:val="00A72919"/>
    <w:rsid w:val="00A72A2B"/>
    <w:rsid w:val="00A72C42"/>
    <w:rsid w:val="00A72EF8"/>
    <w:rsid w:val="00A734C3"/>
    <w:rsid w:val="00A73554"/>
    <w:rsid w:val="00A735EE"/>
    <w:rsid w:val="00A739E4"/>
    <w:rsid w:val="00A739E7"/>
    <w:rsid w:val="00A73A61"/>
    <w:rsid w:val="00A73A69"/>
    <w:rsid w:val="00A73A7A"/>
    <w:rsid w:val="00A73C53"/>
    <w:rsid w:val="00A73D42"/>
    <w:rsid w:val="00A741CC"/>
    <w:rsid w:val="00A74461"/>
    <w:rsid w:val="00A7485E"/>
    <w:rsid w:val="00A74936"/>
    <w:rsid w:val="00A74A24"/>
    <w:rsid w:val="00A74BC5"/>
    <w:rsid w:val="00A75111"/>
    <w:rsid w:val="00A751B0"/>
    <w:rsid w:val="00A75398"/>
    <w:rsid w:val="00A75509"/>
    <w:rsid w:val="00A75647"/>
    <w:rsid w:val="00A756B7"/>
    <w:rsid w:val="00A762AC"/>
    <w:rsid w:val="00A7630B"/>
    <w:rsid w:val="00A76AC4"/>
    <w:rsid w:val="00A76D41"/>
    <w:rsid w:val="00A76D84"/>
    <w:rsid w:val="00A76DC3"/>
    <w:rsid w:val="00A77149"/>
    <w:rsid w:val="00A77409"/>
    <w:rsid w:val="00A77548"/>
    <w:rsid w:val="00A775F1"/>
    <w:rsid w:val="00A776DE"/>
    <w:rsid w:val="00A77A10"/>
    <w:rsid w:val="00A80179"/>
    <w:rsid w:val="00A80394"/>
    <w:rsid w:val="00A80490"/>
    <w:rsid w:val="00A80509"/>
    <w:rsid w:val="00A80639"/>
    <w:rsid w:val="00A806CB"/>
    <w:rsid w:val="00A80852"/>
    <w:rsid w:val="00A81265"/>
    <w:rsid w:val="00A81724"/>
    <w:rsid w:val="00A81995"/>
    <w:rsid w:val="00A81B73"/>
    <w:rsid w:val="00A821C8"/>
    <w:rsid w:val="00A82299"/>
    <w:rsid w:val="00A82393"/>
    <w:rsid w:val="00A82458"/>
    <w:rsid w:val="00A8252B"/>
    <w:rsid w:val="00A8267A"/>
    <w:rsid w:val="00A827C5"/>
    <w:rsid w:val="00A829C6"/>
    <w:rsid w:val="00A82DEF"/>
    <w:rsid w:val="00A8305C"/>
    <w:rsid w:val="00A831D4"/>
    <w:rsid w:val="00A834F3"/>
    <w:rsid w:val="00A835D4"/>
    <w:rsid w:val="00A836ED"/>
    <w:rsid w:val="00A8395E"/>
    <w:rsid w:val="00A83E33"/>
    <w:rsid w:val="00A83F97"/>
    <w:rsid w:val="00A840AD"/>
    <w:rsid w:val="00A841F4"/>
    <w:rsid w:val="00A8454E"/>
    <w:rsid w:val="00A8485E"/>
    <w:rsid w:val="00A84C6C"/>
    <w:rsid w:val="00A84FB8"/>
    <w:rsid w:val="00A852DD"/>
    <w:rsid w:val="00A8530D"/>
    <w:rsid w:val="00A853A4"/>
    <w:rsid w:val="00A85A72"/>
    <w:rsid w:val="00A85AEF"/>
    <w:rsid w:val="00A85F81"/>
    <w:rsid w:val="00A860C0"/>
    <w:rsid w:val="00A86186"/>
    <w:rsid w:val="00A86722"/>
    <w:rsid w:val="00A86BCC"/>
    <w:rsid w:val="00A86C1B"/>
    <w:rsid w:val="00A872E1"/>
    <w:rsid w:val="00A87D01"/>
    <w:rsid w:val="00A87D46"/>
    <w:rsid w:val="00A90552"/>
    <w:rsid w:val="00A90604"/>
    <w:rsid w:val="00A908C8"/>
    <w:rsid w:val="00A909C4"/>
    <w:rsid w:val="00A90A13"/>
    <w:rsid w:val="00A90A2E"/>
    <w:rsid w:val="00A90B50"/>
    <w:rsid w:val="00A910E3"/>
    <w:rsid w:val="00A91363"/>
    <w:rsid w:val="00A913D8"/>
    <w:rsid w:val="00A9162A"/>
    <w:rsid w:val="00A91801"/>
    <w:rsid w:val="00A919FC"/>
    <w:rsid w:val="00A9203E"/>
    <w:rsid w:val="00A920E9"/>
    <w:rsid w:val="00A921AF"/>
    <w:rsid w:val="00A9235A"/>
    <w:rsid w:val="00A923C1"/>
    <w:rsid w:val="00A92686"/>
    <w:rsid w:val="00A92EA7"/>
    <w:rsid w:val="00A931AA"/>
    <w:rsid w:val="00A938C1"/>
    <w:rsid w:val="00A939C2"/>
    <w:rsid w:val="00A93B63"/>
    <w:rsid w:val="00A93C94"/>
    <w:rsid w:val="00A93CB8"/>
    <w:rsid w:val="00A9402A"/>
    <w:rsid w:val="00A94600"/>
    <w:rsid w:val="00A94751"/>
    <w:rsid w:val="00A9476E"/>
    <w:rsid w:val="00A947B5"/>
    <w:rsid w:val="00A954BA"/>
    <w:rsid w:val="00A9550F"/>
    <w:rsid w:val="00A955D8"/>
    <w:rsid w:val="00A957A6"/>
    <w:rsid w:val="00A95DCE"/>
    <w:rsid w:val="00A963A1"/>
    <w:rsid w:val="00A9690C"/>
    <w:rsid w:val="00A96BBF"/>
    <w:rsid w:val="00A96C48"/>
    <w:rsid w:val="00A96DF0"/>
    <w:rsid w:val="00A96F14"/>
    <w:rsid w:val="00A976F9"/>
    <w:rsid w:val="00A977E0"/>
    <w:rsid w:val="00A97911"/>
    <w:rsid w:val="00A97AE4"/>
    <w:rsid w:val="00A97CAC"/>
    <w:rsid w:val="00A97DB6"/>
    <w:rsid w:val="00AA0068"/>
    <w:rsid w:val="00AA0081"/>
    <w:rsid w:val="00AA04D2"/>
    <w:rsid w:val="00AA0810"/>
    <w:rsid w:val="00AA0AB3"/>
    <w:rsid w:val="00AA0F0C"/>
    <w:rsid w:val="00AA0FA0"/>
    <w:rsid w:val="00AA0FA9"/>
    <w:rsid w:val="00AA1095"/>
    <w:rsid w:val="00AA183C"/>
    <w:rsid w:val="00AA199B"/>
    <w:rsid w:val="00AA201E"/>
    <w:rsid w:val="00AA2133"/>
    <w:rsid w:val="00AA21C8"/>
    <w:rsid w:val="00AA2427"/>
    <w:rsid w:val="00AA2669"/>
    <w:rsid w:val="00AA2752"/>
    <w:rsid w:val="00AA2759"/>
    <w:rsid w:val="00AA2A16"/>
    <w:rsid w:val="00AA2A98"/>
    <w:rsid w:val="00AA3152"/>
    <w:rsid w:val="00AA31BE"/>
    <w:rsid w:val="00AA3435"/>
    <w:rsid w:val="00AA3496"/>
    <w:rsid w:val="00AA3557"/>
    <w:rsid w:val="00AA359C"/>
    <w:rsid w:val="00AA3752"/>
    <w:rsid w:val="00AA384B"/>
    <w:rsid w:val="00AA3950"/>
    <w:rsid w:val="00AA3B0C"/>
    <w:rsid w:val="00AA3C6A"/>
    <w:rsid w:val="00AA3CBB"/>
    <w:rsid w:val="00AA3DD7"/>
    <w:rsid w:val="00AA3EEE"/>
    <w:rsid w:val="00AA438B"/>
    <w:rsid w:val="00AA4A86"/>
    <w:rsid w:val="00AA4A9C"/>
    <w:rsid w:val="00AA4AE3"/>
    <w:rsid w:val="00AA4BC3"/>
    <w:rsid w:val="00AA4E62"/>
    <w:rsid w:val="00AA4EA5"/>
    <w:rsid w:val="00AA50F1"/>
    <w:rsid w:val="00AA540F"/>
    <w:rsid w:val="00AA55C6"/>
    <w:rsid w:val="00AA5788"/>
    <w:rsid w:val="00AA62C4"/>
    <w:rsid w:val="00AA6336"/>
    <w:rsid w:val="00AA635B"/>
    <w:rsid w:val="00AA6A1F"/>
    <w:rsid w:val="00AA6A91"/>
    <w:rsid w:val="00AA6AC8"/>
    <w:rsid w:val="00AA6B44"/>
    <w:rsid w:val="00AA6D88"/>
    <w:rsid w:val="00AA6DE0"/>
    <w:rsid w:val="00AA6EE4"/>
    <w:rsid w:val="00AA71A1"/>
    <w:rsid w:val="00AA71F2"/>
    <w:rsid w:val="00AA7431"/>
    <w:rsid w:val="00AA75F0"/>
    <w:rsid w:val="00AA77ED"/>
    <w:rsid w:val="00AA7BE1"/>
    <w:rsid w:val="00AA7EDD"/>
    <w:rsid w:val="00AA7EE6"/>
    <w:rsid w:val="00AA7FED"/>
    <w:rsid w:val="00AB0182"/>
    <w:rsid w:val="00AB0811"/>
    <w:rsid w:val="00AB08EC"/>
    <w:rsid w:val="00AB0E93"/>
    <w:rsid w:val="00AB0F6C"/>
    <w:rsid w:val="00AB1565"/>
    <w:rsid w:val="00AB19D2"/>
    <w:rsid w:val="00AB1C0E"/>
    <w:rsid w:val="00AB1CE8"/>
    <w:rsid w:val="00AB22A2"/>
    <w:rsid w:val="00AB2612"/>
    <w:rsid w:val="00AB26BB"/>
    <w:rsid w:val="00AB2869"/>
    <w:rsid w:val="00AB2AA9"/>
    <w:rsid w:val="00AB2B27"/>
    <w:rsid w:val="00AB2D81"/>
    <w:rsid w:val="00AB2F3F"/>
    <w:rsid w:val="00AB33AD"/>
    <w:rsid w:val="00AB3442"/>
    <w:rsid w:val="00AB39A5"/>
    <w:rsid w:val="00AB39BA"/>
    <w:rsid w:val="00AB3AA5"/>
    <w:rsid w:val="00AB3D9B"/>
    <w:rsid w:val="00AB3DF3"/>
    <w:rsid w:val="00AB3ED0"/>
    <w:rsid w:val="00AB4279"/>
    <w:rsid w:val="00AB44C4"/>
    <w:rsid w:val="00AB4534"/>
    <w:rsid w:val="00AB46EC"/>
    <w:rsid w:val="00AB4D28"/>
    <w:rsid w:val="00AB4EEF"/>
    <w:rsid w:val="00AB4F56"/>
    <w:rsid w:val="00AB51B9"/>
    <w:rsid w:val="00AB51EC"/>
    <w:rsid w:val="00AB5310"/>
    <w:rsid w:val="00AB5590"/>
    <w:rsid w:val="00AB56AC"/>
    <w:rsid w:val="00AB574A"/>
    <w:rsid w:val="00AB58FA"/>
    <w:rsid w:val="00AB59EC"/>
    <w:rsid w:val="00AB5A11"/>
    <w:rsid w:val="00AB5A3B"/>
    <w:rsid w:val="00AB5AA9"/>
    <w:rsid w:val="00AB5B42"/>
    <w:rsid w:val="00AB62C8"/>
    <w:rsid w:val="00AB63C2"/>
    <w:rsid w:val="00AB6404"/>
    <w:rsid w:val="00AB654C"/>
    <w:rsid w:val="00AB6842"/>
    <w:rsid w:val="00AB6A8A"/>
    <w:rsid w:val="00AB6B91"/>
    <w:rsid w:val="00AB6C92"/>
    <w:rsid w:val="00AB70E3"/>
    <w:rsid w:val="00AB724B"/>
    <w:rsid w:val="00AB73B9"/>
    <w:rsid w:val="00AB74BD"/>
    <w:rsid w:val="00AB7502"/>
    <w:rsid w:val="00AB79BB"/>
    <w:rsid w:val="00AB7A18"/>
    <w:rsid w:val="00AB7A1C"/>
    <w:rsid w:val="00AB7A3F"/>
    <w:rsid w:val="00AB7AC3"/>
    <w:rsid w:val="00AB7BF0"/>
    <w:rsid w:val="00AB7DC2"/>
    <w:rsid w:val="00AB7F7E"/>
    <w:rsid w:val="00AC049F"/>
    <w:rsid w:val="00AC04BA"/>
    <w:rsid w:val="00AC0942"/>
    <w:rsid w:val="00AC09E6"/>
    <w:rsid w:val="00AC0AC7"/>
    <w:rsid w:val="00AC0FC5"/>
    <w:rsid w:val="00AC121C"/>
    <w:rsid w:val="00AC1551"/>
    <w:rsid w:val="00AC1785"/>
    <w:rsid w:val="00AC2803"/>
    <w:rsid w:val="00AC2A86"/>
    <w:rsid w:val="00AC2E64"/>
    <w:rsid w:val="00AC31EC"/>
    <w:rsid w:val="00AC324A"/>
    <w:rsid w:val="00AC356B"/>
    <w:rsid w:val="00AC369F"/>
    <w:rsid w:val="00AC3C3A"/>
    <w:rsid w:val="00AC3CB4"/>
    <w:rsid w:val="00AC41B2"/>
    <w:rsid w:val="00AC42E4"/>
    <w:rsid w:val="00AC452D"/>
    <w:rsid w:val="00AC4541"/>
    <w:rsid w:val="00AC4658"/>
    <w:rsid w:val="00AC4A0B"/>
    <w:rsid w:val="00AC4A0D"/>
    <w:rsid w:val="00AC4AFC"/>
    <w:rsid w:val="00AC4EC1"/>
    <w:rsid w:val="00AC4F61"/>
    <w:rsid w:val="00AC505C"/>
    <w:rsid w:val="00AC523A"/>
    <w:rsid w:val="00AC53E2"/>
    <w:rsid w:val="00AC5647"/>
    <w:rsid w:val="00AC5673"/>
    <w:rsid w:val="00AC5843"/>
    <w:rsid w:val="00AC5995"/>
    <w:rsid w:val="00AC5CCE"/>
    <w:rsid w:val="00AC63B6"/>
    <w:rsid w:val="00AC6443"/>
    <w:rsid w:val="00AC6510"/>
    <w:rsid w:val="00AC6AA0"/>
    <w:rsid w:val="00AC6BCB"/>
    <w:rsid w:val="00AC6D94"/>
    <w:rsid w:val="00AC6DD5"/>
    <w:rsid w:val="00AC6ED8"/>
    <w:rsid w:val="00AC6EE4"/>
    <w:rsid w:val="00AC7025"/>
    <w:rsid w:val="00AC70E6"/>
    <w:rsid w:val="00AC74EA"/>
    <w:rsid w:val="00AC7698"/>
    <w:rsid w:val="00AC77AA"/>
    <w:rsid w:val="00AC7C63"/>
    <w:rsid w:val="00AD01E3"/>
    <w:rsid w:val="00AD0219"/>
    <w:rsid w:val="00AD074C"/>
    <w:rsid w:val="00AD07BC"/>
    <w:rsid w:val="00AD081F"/>
    <w:rsid w:val="00AD0911"/>
    <w:rsid w:val="00AD0C61"/>
    <w:rsid w:val="00AD0D99"/>
    <w:rsid w:val="00AD1614"/>
    <w:rsid w:val="00AD174E"/>
    <w:rsid w:val="00AD1848"/>
    <w:rsid w:val="00AD1A03"/>
    <w:rsid w:val="00AD1A1A"/>
    <w:rsid w:val="00AD1AD8"/>
    <w:rsid w:val="00AD1C4C"/>
    <w:rsid w:val="00AD1C66"/>
    <w:rsid w:val="00AD1E6F"/>
    <w:rsid w:val="00AD1E7C"/>
    <w:rsid w:val="00AD1F07"/>
    <w:rsid w:val="00AD299A"/>
    <w:rsid w:val="00AD2D0A"/>
    <w:rsid w:val="00AD2E7D"/>
    <w:rsid w:val="00AD2EE3"/>
    <w:rsid w:val="00AD3173"/>
    <w:rsid w:val="00AD3D87"/>
    <w:rsid w:val="00AD3FD3"/>
    <w:rsid w:val="00AD40CF"/>
    <w:rsid w:val="00AD40D6"/>
    <w:rsid w:val="00AD445D"/>
    <w:rsid w:val="00AD490C"/>
    <w:rsid w:val="00AD49E5"/>
    <w:rsid w:val="00AD4A0C"/>
    <w:rsid w:val="00AD4AEB"/>
    <w:rsid w:val="00AD4C24"/>
    <w:rsid w:val="00AD4D26"/>
    <w:rsid w:val="00AD4DCD"/>
    <w:rsid w:val="00AD4ED4"/>
    <w:rsid w:val="00AD553D"/>
    <w:rsid w:val="00AD573E"/>
    <w:rsid w:val="00AD5798"/>
    <w:rsid w:val="00AD5D95"/>
    <w:rsid w:val="00AD5F7D"/>
    <w:rsid w:val="00AD603F"/>
    <w:rsid w:val="00AD6054"/>
    <w:rsid w:val="00AD606C"/>
    <w:rsid w:val="00AD62F9"/>
    <w:rsid w:val="00AD667B"/>
    <w:rsid w:val="00AD6887"/>
    <w:rsid w:val="00AD7061"/>
    <w:rsid w:val="00AD7120"/>
    <w:rsid w:val="00AD725C"/>
    <w:rsid w:val="00AD7426"/>
    <w:rsid w:val="00AD7529"/>
    <w:rsid w:val="00AD7813"/>
    <w:rsid w:val="00AD7B0C"/>
    <w:rsid w:val="00AD7BF8"/>
    <w:rsid w:val="00AD7E27"/>
    <w:rsid w:val="00AE0231"/>
    <w:rsid w:val="00AE033A"/>
    <w:rsid w:val="00AE07E3"/>
    <w:rsid w:val="00AE0831"/>
    <w:rsid w:val="00AE08CB"/>
    <w:rsid w:val="00AE098D"/>
    <w:rsid w:val="00AE0D0F"/>
    <w:rsid w:val="00AE100F"/>
    <w:rsid w:val="00AE11C6"/>
    <w:rsid w:val="00AE1475"/>
    <w:rsid w:val="00AE14BC"/>
    <w:rsid w:val="00AE16E8"/>
    <w:rsid w:val="00AE16EF"/>
    <w:rsid w:val="00AE1D91"/>
    <w:rsid w:val="00AE1DAA"/>
    <w:rsid w:val="00AE1F8D"/>
    <w:rsid w:val="00AE208D"/>
    <w:rsid w:val="00AE2795"/>
    <w:rsid w:val="00AE28D5"/>
    <w:rsid w:val="00AE2AE0"/>
    <w:rsid w:val="00AE2C87"/>
    <w:rsid w:val="00AE2CFA"/>
    <w:rsid w:val="00AE3091"/>
    <w:rsid w:val="00AE3180"/>
    <w:rsid w:val="00AE351D"/>
    <w:rsid w:val="00AE387F"/>
    <w:rsid w:val="00AE39C6"/>
    <w:rsid w:val="00AE3CA7"/>
    <w:rsid w:val="00AE3FF8"/>
    <w:rsid w:val="00AE41FB"/>
    <w:rsid w:val="00AE427C"/>
    <w:rsid w:val="00AE4321"/>
    <w:rsid w:val="00AE4450"/>
    <w:rsid w:val="00AE47F4"/>
    <w:rsid w:val="00AE4DD5"/>
    <w:rsid w:val="00AE5211"/>
    <w:rsid w:val="00AE5A62"/>
    <w:rsid w:val="00AE5A65"/>
    <w:rsid w:val="00AE5BCD"/>
    <w:rsid w:val="00AE5E06"/>
    <w:rsid w:val="00AE5FDB"/>
    <w:rsid w:val="00AE60B1"/>
    <w:rsid w:val="00AE63BB"/>
    <w:rsid w:val="00AE6456"/>
    <w:rsid w:val="00AE64CF"/>
    <w:rsid w:val="00AE658A"/>
    <w:rsid w:val="00AE65DA"/>
    <w:rsid w:val="00AE6BCF"/>
    <w:rsid w:val="00AE6C9A"/>
    <w:rsid w:val="00AE6F1A"/>
    <w:rsid w:val="00AE6F31"/>
    <w:rsid w:val="00AE7104"/>
    <w:rsid w:val="00AE713F"/>
    <w:rsid w:val="00AE7679"/>
    <w:rsid w:val="00AE77AD"/>
    <w:rsid w:val="00AE79BE"/>
    <w:rsid w:val="00AE7A80"/>
    <w:rsid w:val="00AF0260"/>
    <w:rsid w:val="00AF06D7"/>
    <w:rsid w:val="00AF07AD"/>
    <w:rsid w:val="00AF0A5D"/>
    <w:rsid w:val="00AF0A67"/>
    <w:rsid w:val="00AF0BF5"/>
    <w:rsid w:val="00AF0D8A"/>
    <w:rsid w:val="00AF0DA3"/>
    <w:rsid w:val="00AF0E25"/>
    <w:rsid w:val="00AF122C"/>
    <w:rsid w:val="00AF1335"/>
    <w:rsid w:val="00AF15CD"/>
    <w:rsid w:val="00AF177A"/>
    <w:rsid w:val="00AF18C7"/>
    <w:rsid w:val="00AF18E0"/>
    <w:rsid w:val="00AF1B43"/>
    <w:rsid w:val="00AF1D64"/>
    <w:rsid w:val="00AF1E97"/>
    <w:rsid w:val="00AF249E"/>
    <w:rsid w:val="00AF256D"/>
    <w:rsid w:val="00AF26D6"/>
    <w:rsid w:val="00AF2767"/>
    <w:rsid w:val="00AF2A31"/>
    <w:rsid w:val="00AF2B71"/>
    <w:rsid w:val="00AF2E8C"/>
    <w:rsid w:val="00AF301F"/>
    <w:rsid w:val="00AF3193"/>
    <w:rsid w:val="00AF367B"/>
    <w:rsid w:val="00AF3805"/>
    <w:rsid w:val="00AF3AB3"/>
    <w:rsid w:val="00AF3C3C"/>
    <w:rsid w:val="00AF3C88"/>
    <w:rsid w:val="00AF3CF6"/>
    <w:rsid w:val="00AF3D0F"/>
    <w:rsid w:val="00AF3D60"/>
    <w:rsid w:val="00AF40DF"/>
    <w:rsid w:val="00AF4182"/>
    <w:rsid w:val="00AF4371"/>
    <w:rsid w:val="00AF49ED"/>
    <w:rsid w:val="00AF4EAD"/>
    <w:rsid w:val="00AF4F9C"/>
    <w:rsid w:val="00AF504D"/>
    <w:rsid w:val="00AF5091"/>
    <w:rsid w:val="00AF5280"/>
    <w:rsid w:val="00AF52D7"/>
    <w:rsid w:val="00AF543F"/>
    <w:rsid w:val="00AF5B24"/>
    <w:rsid w:val="00AF60CA"/>
    <w:rsid w:val="00AF60FA"/>
    <w:rsid w:val="00AF64E3"/>
    <w:rsid w:val="00AF6590"/>
    <w:rsid w:val="00AF6CD0"/>
    <w:rsid w:val="00AF6FBE"/>
    <w:rsid w:val="00AF730F"/>
    <w:rsid w:val="00AF7D14"/>
    <w:rsid w:val="00AF7F1A"/>
    <w:rsid w:val="00B00328"/>
    <w:rsid w:val="00B00480"/>
    <w:rsid w:val="00B00533"/>
    <w:rsid w:val="00B0055C"/>
    <w:rsid w:val="00B00667"/>
    <w:rsid w:val="00B00BF3"/>
    <w:rsid w:val="00B014A4"/>
    <w:rsid w:val="00B0152D"/>
    <w:rsid w:val="00B017BD"/>
    <w:rsid w:val="00B01801"/>
    <w:rsid w:val="00B01D89"/>
    <w:rsid w:val="00B020E7"/>
    <w:rsid w:val="00B02195"/>
    <w:rsid w:val="00B0220A"/>
    <w:rsid w:val="00B0247C"/>
    <w:rsid w:val="00B02650"/>
    <w:rsid w:val="00B02C13"/>
    <w:rsid w:val="00B02F04"/>
    <w:rsid w:val="00B0303E"/>
    <w:rsid w:val="00B0332C"/>
    <w:rsid w:val="00B0340B"/>
    <w:rsid w:val="00B036CE"/>
    <w:rsid w:val="00B03819"/>
    <w:rsid w:val="00B03AD9"/>
    <w:rsid w:val="00B03FE5"/>
    <w:rsid w:val="00B040D1"/>
    <w:rsid w:val="00B0426D"/>
    <w:rsid w:val="00B0441E"/>
    <w:rsid w:val="00B04429"/>
    <w:rsid w:val="00B0491A"/>
    <w:rsid w:val="00B04C0B"/>
    <w:rsid w:val="00B04EBD"/>
    <w:rsid w:val="00B04F9C"/>
    <w:rsid w:val="00B051B6"/>
    <w:rsid w:val="00B05237"/>
    <w:rsid w:val="00B05325"/>
    <w:rsid w:val="00B0581E"/>
    <w:rsid w:val="00B05975"/>
    <w:rsid w:val="00B05D9D"/>
    <w:rsid w:val="00B060AC"/>
    <w:rsid w:val="00B061E6"/>
    <w:rsid w:val="00B06272"/>
    <w:rsid w:val="00B0629F"/>
    <w:rsid w:val="00B064BA"/>
    <w:rsid w:val="00B064E7"/>
    <w:rsid w:val="00B06625"/>
    <w:rsid w:val="00B0680B"/>
    <w:rsid w:val="00B069EF"/>
    <w:rsid w:val="00B06C90"/>
    <w:rsid w:val="00B06E53"/>
    <w:rsid w:val="00B07297"/>
    <w:rsid w:val="00B07725"/>
    <w:rsid w:val="00B0794F"/>
    <w:rsid w:val="00B079D7"/>
    <w:rsid w:val="00B07ACF"/>
    <w:rsid w:val="00B07DEA"/>
    <w:rsid w:val="00B07FCF"/>
    <w:rsid w:val="00B10021"/>
    <w:rsid w:val="00B101D1"/>
    <w:rsid w:val="00B102FA"/>
    <w:rsid w:val="00B1046F"/>
    <w:rsid w:val="00B105B2"/>
    <w:rsid w:val="00B10A26"/>
    <w:rsid w:val="00B10BA4"/>
    <w:rsid w:val="00B10D51"/>
    <w:rsid w:val="00B10E25"/>
    <w:rsid w:val="00B10EB7"/>
    <w:rsid w:val="00B10F33"/>
    <w:rsid w:val="00B10F4D"/>
    <w:rsid w:val="00B10FC4"/>
    <w:rsid w:val="00B1122C"/>
    <w:rsid w:val="00B1125B"/>
    <w:rsid w:val="00B116A2"/>
    <w:rsid w:val="00B118DE"/>
    <w:rsid w:val="00B1199B"/>
    <w:rsid w:val="00B11A0C"/>
    <w:rsid w:val="00B11AB0"/>
    <w:rsid w:val="00B11B29"/>
    <w:rsid w:val="00B11C5D"/>
    <w:rsid w:val="00B11E73"/>
    <w:rsid w:val="00B12267"/>
    <w:rsid w:val="00B12271"/>
    <w:rsid w:val="00B12319"/>
    <w:rsid w:val="00B123CB"/>
    <w:rsid w:val="00B124B2"/>
    <w:rsid w:val="00B124CA"/>
    <w:rsid w:val="00B1276A"/>
    <w:rsid w:val="00B127B7"/>
    <w:rsid w:val="00B12A5B"/>
    <w:rsid w:val="00B12B6C"/>
    <w:rsid w:val="00B12C4D"/>
    <w:rsid w:val="00B12F04"/>
    <w:rsid w:val="00B131EC"/>
    <w:rsid w:val="00B13254"/>
    <w:rsid w:val="00B133A6"/>
    <w:rsid w:val="00B13A52"/>
    <w:rsid w:val="00B13D58"/>
    <w:rsid w:val="00B13E4B"/>
    <w:rsid w:val="00B13FEF"/>
    <w:rsid w:val="00B140BD"/>
    <w:rsid w:val="00B141B6"/>
    <w:rsid w:val="00B14465"/>
    <w:rsid w:val="00B1486D"/>
    <w:rsid w:val="00B14A87"/>
    <w:rsid w:val="00B14B1F"/>
    <w:rsid w:val="00B14BFC"/>
    <w:rsid w:val="00B14E2F"/>
    <w:rsid w:val="00B14EB8"/>
    <w:rsid w:val="00B14F3A"/>
    <w:rsid w:val="00B15008"/>
    <w:rsid w:val="00B1541E"/>
    <w:rsid w:val="00B154C8"/>
    <w:rsid w:val="00B159EE"/>
    <w:rsid w:val="00B15B1E"/>
    <w:rsid w:val="00B1615A"/>
    <w:rsid w:val="00B1686A"/>
    <w:rsid w:val="00B168EB"/>
    <w:rsid w:val="00B16A05"/>
    <w:rsid w:val="00B16ABE"/>
    <w:rsid w:val="00B16C3A"/>
    <w:rsid w:val="00B16CF3"/>
    <w:rsid w:val="00B16D69"/>
    <w:rsid w:val="00B17026"/>
    <w:rsid w:val="00B171B8"/>
    <w:rsid w:val="00B171D9"/>
    <w:rsid w:val="00B172A9"/>
    <w:rsid w:val="00B1733C"/>
    <w:rsid w:val="00B177F3"/>
    <w:rsid w:val="00B179F9"/>
    <w:rsid w:val="00B17A65"/>
    <w:rsid w:val="00B17D23"/>
    <w:rsid w:val="00B17EA0"/>
    <w:rsid w:val="00B2004E"/>
    <w:rsid w:val="00B204C0"/>
    <w:rsid w:val="00B20575"/>
    <w:rsid w:val="00B20706"/>
    <w:rsid w:val="00B20AF9"/>
    <w:rsid w:val="00B20D99"/>
    <w:rsid w:val="00B21013"/>
    <w:rsid w:val="00B213A5"/>
    <w:rsid w:val="00B2143C"/>
    <w:rsid w:val="00B21A70"/>
    <w:rsid w:val="00B21D31"/>
    <w:rsid w:val="00B21EF4"/>
    <w:rsid w:val="00B22434"/>
    <w:rsid w:val="00B22518"/>
    <w:rsid w:val="00B225AA"/>
    <w:rsid w:val="00B2282A"/>
    <w:rsid w:val="00B22A5D"/>
    <w:rsid w:val="00B22A9F"/>
    <w:rsid w:val="00B22C05"/>
    <w:rsid w:val="00B22ECA"/>
    <w:rsid w:val="00B232AF"/>
    <w:rsid w:val="00B2351A"/>
    <w:rsid w:val="00B236EF"/>
    <w:rsid w:val="00B23811"/>
    <w:rsid w:val="00B238D6"/>
    <w:rsid w:val="00B23FA7"/>
    <w:rsid w:val="00B24468"/>
    <w:rsid w:val="00B24708"/>
    <w:rsid w:val="00B247D6"/>
    <w:rsid w:val="00B248B1"/>
    <w:rsid w:val="00B2499C"/>
    <w:rsid w:val="00B24B21"/>
    <w:rsid w:val="00B250FC"/>
    <w:rsid w:val="00B25214"/>
    <w:rsid w:val="00B25329"/>
    <w:rsid w:val="00B25403"/>
    <w:rsid w:val="00B25463"/>
    <w:rsid w:val="00B256C6"/>
    <w:rsid w:val="00B25B66"/>
    <w:rsid w:val="00B25C9F"/>
    <w:rsid w:val="00B25E43"/>
    <w:rsid w:val="00B25EAB"/>
    <w:rsid w:val="00B2640B"/>
    <w:rsid w:val="00B2690B"/>
    <w:rsid w:val="00B26AEB"/>
    <w:rsid w:val="00B26BDE"/>
    <w:rsid w:val="00B2701D"/>
    <w:rsid w:val="00B27027"/>
    <w:rsid w:val="00B270C4"/>
    <w:rsid w:val="00B274B8"/>
    <w:rsid w:val="00B279AF"/>
    <w:rsid w:val="00B27B43"/>
    <w:rsid w:val="00B27CF8"/>
    <w:rsid w:val="00B27FA1"/>
    <w:rsid w:val="00B30043"/>
    <w:rsid w:val="00B30380"/>
    <w:rsid w:val="00B30491"/>
    <w:rsid w:val="00B304F0"/>
    <w:rsid w:val="00B30571"/>
    <w:rsid w:val="00B307BA"/>
    <w:rsid w:val="00B30899"/>
    <w:rsid w:val="00B30A3C"/>
    <w:rsid w:val="00B30CA0"/>
    <w:rsid w:val="00B30DE6"/>
    <w:rsid w:val="00B30E2A"/>
    <w:rsid w:val="00B30FBB"/>
    <w:rsid w:val="00B312F6"/>
    <w:rsid w:val="00B31502"/>
    <w:rsid w:val="00B31617"/>
    <w:rsid w:val="00B3177E"/>
    <w:rsid w:val="00B317D8"/>
    <w:rsid w:val="00B31C23"/>
    <w:rsid w:val="00B32181"/>
    <w:rsid w:val="00B3234D"/>
    <w:rsid w:val="00B326C9"/>
    <w:rsid w:val="00B32775"/>
    <w:rsid w:val="00B32818"/>
    <w:rsid w:val="00B32990"/>
    <w:rsid w:val="00B32A81"/>
    <w:rsid w:val="00B32B3D"/>
    <w:rsid w:val="00B32C69"/>
    <w:rsid w:val="00B32DF9"/>
    <w:rsid w:val="00B330FF"/>
    <w:rsid w:val="00B3323D"/>
    <w:rsid w:val="00B3374B"/>
    <w:rsid w:val="00B33B20"/>
    <w:rsid w:val="00B343AD"/>
    <w:rsid w:val="00B344D4"/>
    <w:rsid w:val="00B349BE"/>
    <w:rsid w:val="00B34AE5"/>
    <w:rsid w:val="00B34ED1"/>
    <w:rsid w:val="00B3515B"/>
    <w:rsid w:val="00B352EF"/>
    <w:rsid w:val="00B35344"/>
    <w:rsid w:val="00B358F2"/>
    <w:rsid w:val="00B36029"/>
    <w:rsid w:val="00B36366"/>
    <w:rsid w:val="00B36652"/>
    <w:rsid w:val="00B3689A"/>
    <w:rsid w:val="00B368E1"/>
    <w:rsid w:val="00B36AD2"/>
    <w:rsid w:val="00B370C1"/>
    <w:rsid w:val="00B370CA"/>
    <w:rsid w:val="00B37550"/>
    <w:rsid w:val="00B3769C"/>
    <w:rsid w:val="00B37A00"/>
    <w:rsid w:val="00B37EF9"/>
    <w:rsid w:val="00B402AC"/>
    <w:rsid w:val="00B406F2"/>
    <w:rsid w:val="00B4089C"/>
    <w:rsid w:val="00B40AE8"/>
    <w:rsid w:val="00B40B45"/>
    <w:rsid w:val="00B40BDF"/>
    <w:rsid w:val="00B40DCF"/>
    <w:rsid w:val="00B41097"/>
    <w:rsid w:val="00B4112D"/>
    <w:rsid w:val="00B41248"/>
    <w:rsid w:val="00B41307"/>
    <w:rsid w:val="00B41693"/>
    <w:rsid w:val="00B418A3"/>
    <w:rsid w:val="00B4191B"/>
    <w:rsid w:val="00B41997"/>
    <w:rsid w:val="00B41A55"/>
    <w:rsid w:val="00B41D2A"/>
    <w:rsid w:val="00B41FE8"/>
    <w:rsid w:val="00B4218F"/>
    <w:rsid w:val="00B421F6"/>
    <w:rsid w:val="00B422F7"/>
    <w:rsid w:val="00B423EF"/>
    <w:rsid w:val="00B424A0"/>
    <w:rsid w:val="00B42816"/>
    <w:rsid w:val="00B4297C"/>
    <w:rsid w:val="00B42ACE"/>
    <w:rsid w:val="00B42B06"/>
    <w:rsid w:val="00B42E95"/>
    <w:rsid w:val="00B4301D"/>
    <w:rsid w:val="00B43432"/>
    <w:rsid w:val="00B43873"/>
    <w:rsid w:val="00B438A4"/>
    <w:rsid w:val="00B43A8B"/>
    <w:rsid w:val="00B43E90"/>
    <w:rsid w:val="00B43F2D"/>
    <w:rsid w:val="00B4415D"/>
    <w:rsid w:val="00B4417A"/>
    <w:rsid w:val="00B44386"/>
    <w:rsid w:val="00B445F7"/>
    <w:rsid w:val="00B44690"/>
    <w:rsid w:val="00B447F4"/>
    <w:rsid w:val="00B448B1"/>
    <w:rsid w:val="00B448E7"/>
    <w:rsid w:val="00B44FBF"/>
    <w:rsid w:val="00B45030"/>
    <w:rsid w:val="00B450EE"/>
    <w:rsid w:val="00B450F1"/>
    <w:rsid w:val="00B452A1"/>
    <w:rsid w:val="00B452ED"/>
    <w:rsid w:val="00B453BF"/>
    <w:rsid w:val="00B45440"/>
    <w:rsid w:val="00B45657"/>
    <w:rsid w:val="00B45B59"/>
    <w:rsid w:val="00B45BB5"/>
    <w:rsid w:val="00B45E08"/>
    <w:rsid w:val="00B45E47"/>
    <w:rsid w:val="00B45FCD"/>
    <w:rsid w:val="00B461B9"/>
    <w:rsid w:val="00B467BE"/>
    <w:rsid w:val="00B46891"/>
    <w:rsid w:val="00B46920"/>
    <w:rsid w:val="00B4694D"/>
    <w:rsid w:val="00B47743"/>
    <w:rsid w:val="00B47C62"/>
    <w:rsid w:val="00B47D4D"/>
    <w:rsid w:val="00B47F2E"/>
    <w:rsid w:val="00B500B7"/>
    <w:rsid w:val="00B502BD"/>
    <w:rsid w:val="00B50306"/>
    <w:rsid w:val="00B50467"/>
    <w:rsid w:val="00B504C2"/>
    <w:rsid w:val="00B507FE"/>
    <w:rsid w:val="00B50A2E"/>
    <w:rsid w:val="00B50D2D"/>
    <w:rsid w:val="00B50D36"/>
    <w:rsid w:val="00B5100F"/>
    <w:rsid w:val="00B51093"/>
    <w:rsid w:val="00B513A8"/>
    <w:rsid w:val="00B51554"/>
    <w:rsid w:val="00B5179B"/>
    <w:rsid w:val="00B51DF1"/>
    <w:rsid w:val="00B51EE1"/>
    <w:rsid w:val="00B52374"/>
    <w:rsid w:val="00B5257D"/>
    <w:rsid w:val="00B52A09"/>
    <w:rsid w:val="00B52D62"/>
    <w:rsid w:val="00B52E79"/>
    <w:rsid w:val="00B531A3"/>
    <w:rsid w:val="00B531AC"/>
    <w:rsid w:val="00B53311"/>
    <w:rsid w:val="00B5361A"/>
    <w:rsid w:val="00B53762"/>
    <w:rsid w:val="00B537F2"/>
    <w:rsid w:val="00B53A1E"/>
    <w:rsid w:val="00B53D69"/>
    <w:rsid w:val="00B53FE5"/>
    <w:rsid w:val="00B5400A"/>
    <w:rsid w:val="00B5415B"/>
    <w:rsid w:val="00B54264"/>
    <w:rsid w:val="00B54285"/>
    <w:rsid w:val="00B5431F"/>
    <w:rsid w:val="00B543C5"/>
    <w:rsid w:val="00B54412"/>
    <w:rsid w:val="00B5467D"/>
    <w:rsid w:val="00B5487B"/>
    <w:rsid w:val="00B54B43"/>
    <w:rsid w:val="00B54F41"/>
    <w:rsid w:val="00B55018"/>
    <w:rsid w:val="00B5515C"/>
    <w:rsid w:val="00B5518C"/>
    <w:rsid w:val="00B5519A"/>
    <w:rsid w:val="00B554C2"/>
    <w:rsid w:val="00B556D7"/>
    <w:rsid w:val="00B558AA"/>
    <w:rsid w:val="00B55AF5"/>
    <w:rsid w:val="00B55BAA"/>
    <w:rsid w:val="00B55C03"/>
    <w:rsid w:val="00B56579"/>
    <w:rsid w:val="00B565B5"/>
    <w:rsid w:val="00B566FE"/>
    <w:rsid w:val="00B56A52"/>
    <w:rsid w:val="00B56AB6"/>
    <w:rsid w:val="00B56BDD"/>
    <w:rsid w:val="00B56F3D"/>
    <w:rsid w:val="00B57056"/>
    <w:rsid w:val="00B5710A"/>
    <w:rsid w:val="00B57276"/>
    <w:rsid w:val="00B574B5"/>
    <w:rsid w:val="00B57F3D"/>
    <w:rsid w:val="00B57F72"/>
    <w:rsid w:val="00B60492"/>
    <w:rsid w:val="00B607DF"/>
    <w:rsid w:val="00B607F4"/>
    <w:rsid w:val="00B60909"/>
    <w:rsid w:val="00B6090D"/>
    <w:rsid w:val="00B610E1"/>
    <w:rsid w:val="00B61404"/>
    <w:rsid w:val="00B61756"/>
    <w:rsid w:val="00B61BFC"/>
    <w:rsid w:val="00B61EAF"/>
    <w:rsid w:val="00B6253B"/>
    <w:rsid w:val="00B626C3"/>
    <w:rsid w:val="00B62B40"/>
    <w:rsid w:val="00B62B62"/>
    <w:rsid w:val="00B62D1D"/>
    <w:rsid w:val="00B62FF2"/>
    <w:rsid w:val="00B6306C"/>
    <w:rsid w:val="00B6310C"/>
    <w:rsid w:val="00B633F6"/>
    <w:rsid w:val="00B635CB"/>
    <w:rsid w:val="00B63856"/>
    <w:rsid w:val="00B63893"/>
    <w:rsid w:val="00B63ABB"/>
    <w:rsid w:val="00B63C0B"/>
    <w:rsid w:val="00B63D83"/>
    <w:rsid w:val="00B64383"/>
    <w:rsid w:val="00B644F6"/>
    <w:rsid w:val="00B6450B"/>
    <w:rsid w:val="00B6450C"/>
    <w:rsid w:val="00B645C3"/>
    <w:rsid w:val="00B64696"/>
    <w:rsid w:val="00B648EC"/>
    <w:rsid w:val="00B656EB"/>
    <w:rsid w:val="00B657AE"/>
    <w:rsid w:val="00B65B1C"/>
    <w:rsid w:val="00B65B80"/>
    <w:rsid w:val="00B65DDA"/>
    <w:rsid w:val="00B65F6A"/>
    <w:rsid w:val="00B65FAC"/>
    <w:rsid w:val="00B664AC"/>
    <w:rsid w:val="00B664EF"/>
    <w:rsid w:val="00B66B09"/>
    <w:rsid w:val="00B66CA2"/>
    <w:rsid w:val="00B670E4"/>
    <w:rsid w:val="00B67126"/>
    <w:rsid w:val="00B675E6"/>
    <w:rsid w:val="00B6777F"/>
    <w:rsid w:val="00B6784F"/>
    <w:rsid w:val="00B67925"/>
    <w:rsid w:val="00B700C4"/>
    <w:rsid w:val="00B7022D"/>
    <w:rsid w:val="00B7025B"/>
    <w:rsid w:val="00B70436"/>
    <w:rsid w:val="00B70A0A"/>
    <w:rsid w:val="00B70A1C"/>
    <w:rsid w:val="00B70EB2"/>
    <w:rsid w:val="00B70EBF"/>
    <w:rsid w:val="00B70FC6"/>
    <w:rsid w:val="00B70FE2"/>
    <w:rsid w:val="00B712C3"/>
    <w:rsid w:val="00B712C4"/>
    <w:rsid w:val="00B7137B"/>
    <w:rsid w:val="00B713CA"/>
    <w:rsid w:val="00B71AEE"/>
    <w:rsid w:val="00B71BF4"/>
    <w:rsid w:val="00B71DD9"/>
    <w:rsid w:val="00B72364"/>
    <w:rsid w:val="00B723CA"/>
    <w:rsid w:val="00B723E1"/>
    <w:rsid w:val="00B7256E"/>
    <w:rsid w:val="00B7294B"/>
    <w:rsid w:val="00B7302E"/>
    <w:rsid w:val="00B7327D"/>
    <w:rsid w:val="00B736B7"/>
    <w:rsid w:val="00B73787"/>
    <w:rsid w:val="00B73908"/>
    <w:rsid w:val="00B73C49"/>
    <w:rsid w:val="00B73DD2"/>
    <w:rsid w:val="00B73FF6"/>
    <w:rsid w:val="00B74021"/>
    <w:rsid w:val="00B741A8"/>
    <w:rsid w:val="00B74747"/>
    <w:rsid w:val="00B74AE2"/>
    <w:rsid w:val="00B74C20"/>
    <w:rsid w:val="00B74D6E"/>
    <w:rsid w:val="00B75676"/>
    <w:rsid w:val="00B75A56"/>
    <w:rsid w:val="00B75B92"/>
    <w:rsid w:val="00B75E1A"/>
    <w:rsid w:val="00B761B6"/>
    <w:rsid w:val="00B7633B"/>
    <w:rsid w:val="00B76518"/>
    <w:rsid w:val="00B76538"/>
    <w:rsid w:val="00B767DF"/>
    <w:rsid w:val="00B767F1"/>
    <w:rsid w:val="00B76808"/>
    <w:rsid w:val="00B76A00"/>
    <w:rsid w:val="00B76A7C"/>
    <w:rsid w:val="00B76FD2"/>
    <w:rsid w:val="00B77323"/>
    <w:rsid w:val="00B77757"/>
    <w:rsid w:val="00B77A1A"/>
    <w:rsid w:val="00B77B28"/>
    <w:rsid w:val="00B77C18"/>
    <w:rsid w:val="00B77CBA"/>
    <w:rsid w:val="00B77F27"/>
    <w:rsid w:val="00B804BD"/>
    <w:rsid w:val="00B80745"/>
    <w:rsid w:val="00B80783"/>
    <w:rsid w:val="00B808C1"/>
    <w:rsid w:val="00B80B4E"/>
    <w:rsid w:val="00B80F99"/>
    <w:rsid w:val="00B8110F"/>
    <w:rsid w:val="00B81436"/>
    <w:rsid w:val="00B8147E"/>
    <w:rsid w:val="00B816E0"/>
    <w:rsid w:val="00B818ED"/>
    <w:rsid w:val="00B81B26"/>
    <w:rsid w:val="00B82263"/>
    <w:rsid w:val="00B8235E"/>
    <w:rsid w:val="00B823A0"/>
    <w:rsid w:val="00B824F7"/>
    <w:rsid w:val="00B82605"/>
    <w:rsid w:val="00B8269F"/>
    <w:rsid w:val="00B826D0"/>
    <w:rsid w:val="00B82823"/>
    <w:rsid w:val="00B82844"/>
    <w:rsid w:val="00B82B89"/>
    <w:rsid w:val="00B82F23"/>
    <w:rsid w:val="00B8304C"/>
    <w:rsid w:val="00B83328"/>
    <w:rsid w:val="00B8335F"/>
    <w:rsid w:val="00B835C4"/>
    <w:rsid w:val="00B8369C"/>
    <w:rsid w:val="00B83787"/>
    <w:rsid w:val="00B83B56"/>
    <w:rsid w:val="00B83D8D"/>
    <w:rsid w:val="00B84702"/>
    <w:rsid w:val="00B84B74"/>
    <w:rsid w:val="00B84BD4"/>
    <w:rsid w:val="00B84D07"/>
    <w:rsid w:val="00B850E2"/>
    <w:rsid w:val="00B851CB"/>
    <w:rsid w:val="00B8599D"/>
    <w:rsid w:val="00B85A77"/>
    <w:rsid w:val="00B85B71"/>
    <w:rsid w:val="00B85EE0"/>
    <w:rsid w:val="00B861A7"/>
    <w:rsid w:val="00B862DC"/>
    <w:rsid w:val="00B86974"/>
    <w:rsid w:val="00B86B03"/>
    <w:rsid w:val="00B86BF2"/>
    <w:rsid w:val="00B8713A"/>
    <w:rsid w:val="00B872C3"/>
    <w:rsid w:val="00B87330"/>
    <w:rsid w:val="00B874D9"/>
    <w:rsid w:val="00B875AF"/>
    <w:rsid w:val="00B87730"/>
    <w:rsid w:val="00B878CD"/>
    <w:rsid w:val="00B879D8"/>
    <w:rsid w:val="00B87D5A"/>
    <w:rsid w:val="00B87E2B"/>
    <w:rsid w:val="00B87EFA"/>
    <w:rsid w:val="00B90313"/>
    <w:rsid w:val="00B9078B"/>
    <w:rsid w:val="00B90955"/>
    <w:rsid w:val="00B90DE1"/>
    <w:rsid w:val="00B90FB7"/>
    <w:rsid w:val="00B91072"/>
    <w:rsid w:val="00B912AB"/>
    <w:rsid w:val="00B9143F"/>
    <w:rsid w:val="00B917C5"/>
    <w:rsid w:val="00B9184B"/>
    <w:rsid w:val="00B918AD"/>
    <w:rsid w:val="00B91978"/>
    <w:rsid w:val="00B91F96"/>
    <w:rsid w:val="00B920E2"/>
    <w:rsid w:val="00B92124"/>
    <w:rsid w:val="00B9254C"/>
    <w:rsid w:val="00B928A7"/>
    <w:rsid w:val="00B93131"/>
    <w:rsid w:val="00B93258"/>
    <w:rsid w:val="00B93723"/>
    <w:rsid w:val="00B9373D"/>
    <w:rsid w:val="00B93958"/>
    <w:rsid w:val="00B93A4B"/>
    <w:rsid w:val="00B93E2D"/>
    <w:rsid w:val="00B93EC2"/>
    <w:rsid w:val="00B93F6B"/>
    <w:rsid w:val="00B940B7"/>
    <w:rsid w:val="00B940F1"/>
    <w:rsid w:val="00B9432E"/>
    <w:rsid w:val="00B9435F"/>
    <w:rsid w:val="00B94516"/>
    <w:rsid w:val="00B945AE"/>
    <w:rsid w:val="00B945CA"/>
    <w:rsid w:val="00B94920"/>
    <w:rsid w:val="00B94BCA"/>
    <w:rsid w:val="00B94E54"/>
    <w:rsid w:val="00B94E7F"/>
    <w:rsid w:val="00B94EDD"/>
    <w:rsid w:val="00B95295"/>
    <w:rsid w:val="00B95555"/>
    <w:rsid w:val="00B957EF"/>
    <w:rsid w:val="00B95D15"/>
    <w:rsid w:val="00B95DC3"/>
    <w:rsid w:val="00B95EFD"/>
    <w:rsid w:val="00B96050"/>
    <w:rsid w:val="00B961F0"/>
    <w:rsid w:val="00B965A2"/>
    <w:rsid w:val="00B96698"/>
    <w:rsid w:val="00B968D8"/>
    <w:rsid w:val="00B96954"/>
    <w:rsid w:val="00B96AE9"/>
    <w:rsid w:val="00B96B6B"/>
    <w:rsid w:val="00B96E75"/>
    <w:rsid w:val="00B972BC"/>
    <w:rsid w:val="00B9734A"/>
    <w:rsid w:val="00B97AEE"/>
    <w:rsid w:val="00B97B97"/>
    <w:rsid w:val="00BA0317"/>
    <w:rsid w:val="00BA0329"/>
    <w:rsid w:val="00BA0779"/>
    <w:rsid w:val="00BA0D26"/>
    <w:rsid w:val="00BA0DFA"/>
    <w:rsid w:val="00BA0E66"/>
    <w:rsid w:val="00BA0FD3"/>
    <w:rsid w:val="00BA1021"/>
    <w:rsid w:val="00BA1158"/>
    <w:rsid w:val="00BA123C"/>
    <w:rsid w:val="00BA12DA"/>
    <w:rsid w:val="00BA13EB"/>
    <w:rsid w:val="00BA15A8"/>
    <w:rsid w:val="00BA1701"/>
    <w:rsid w:val="00BA17DE"/>
    <w:rsid w:val="00BA1C73"/>
    <w:rsid w:val="00BA1FF2"/>
    <w:rsid w:val="00BA2298"/>
    <w:rsid w:val="00BA25F9"/>
    <w:rsid w:val="00BA262C"/>
    <w:rsid w:val="00BA3694"/>
    <w:rsid w:val="00BA39DA"/>
    <w:rsid w:val="00BA3DF9"/>
    <w:rsid w:val="00BA3F04"/>
    <w:rsid w:val="00BA3F88"/>
    <w:rsid w:val="00BA402B"/>
    <w:rsid w:val="00BA4F5C"/>
    <w:rsid w:val="00BA5466"/>
    <w:rsid w:val="00BA588E"/>
    <w:rsid w:val="00BA5B49"/>
    <w:rsid w:val="00BA5BD2"/>
    <w:rsid w:val="00BA5CF3"/>
    <w:rsid w:val="00BA66C4"/>
    <w:rsid w:val="00BA6F55"/>
    <w:rsid w:val="00BA70A1"/>
    <w:rsid w:val="00BA70BB"/>
    <w:rsid w:val="00BA727A"/>
    <w:rsid w:val="00BA77D4"/>
    <w:rsid w:val="00BA7908"/>
    <w:rsid w:val="00BA7B40"/>
    <w:rsid w:val="00BA7C0F"/>
    <w:rsid w:val="00BA7E1E"/>
    <w:rsid w:val="00BB0075"/>
    <w:rsid w:val="00BB052A"/>
    <w:rsid w:val="00BB05E6"/>
    <w:rsid w:val="00BB06CF"/>
    <w:rsid w:val="00BB07BA"/>
    <w:rsid w:val="00BB0845"/>
    <w:rsid w:val="00BB08DB"/>
    <w:rsid w:val="00BB0C1C"/>
    <w:rsid w:val="00BB0DA1"/>
    <w:rsid w:val="00BB0E7F"/>
    <w:rsid w:val="00BB0EAB"/>
    <w:rsid w:val="00BB1040"/>
    <w:rsid w:val="00BB1203"/>
    <w:rsid w:val="00BB13D0"/>
    <w:rsid w:val="00BB1482"/>
    <w:rsid w:val="00BB1E86"/>
    <w:rsid w:val="00BB1F35"/>
    <w:rsid w:val="00BB223F"/>
    <w:rsid w:val="00BB259F"/>
    <w:rsid w:val="00BB2665"/>
    <w:rsid w:val="00BB2A9E"/>
    <w:rsid w:val="00BB2D2B"/>
    <w:rsid w:val="00BB2D79"/>
    <w:rsid w:val="00BB2F87"/>
    <w:rsid w:val="00BB2FBA"/>
    <w:rsid w:val="00BB3003"/>
    <w:rsid w:val="00BB32E1"/>
    <w:rsid w:val="00BB33D2"/>
    <w:rsid w:val="00BB35DB"/>
    <w:rsid w:val="00BB3738"/>
    <w:rsid w:val="00BB3B28"/>
    <w:rsid w:val="00BB3CA0"/>
    <w:rsid w:val="00BB43EB"/>
    <w:rsid w:val="00BB4550"/>
    <w:rsid w:val="00BB4601"/>
    <w:rsid w:val="00BB47C9"/>
    <w:rsid w:val="00BB49BA"/>
    <w:rsid w:val="00BB4AD6"/>
    <w:rsid w:val="00BB4D8B"/>
    <w:rsid w:val="00BB4E96"/>
    <w:rsid w:val="00BB4EDA"/>
    <w:rsid w:val="00BB5375"/>
    <w:rsid w:val="00BB55E8"/>
    <w:rsid w:val="00BB56E1"/>
    <w:rsid w:val="00BB58E1"/>
    <w:rsid w:val="00BB5AD3"/>
    <w:rsid w:val="00BB5DC4"/>
    <w:rsid w:val="00BB5E05"/>
    <w:rsid w:val="00BB60F3"/>
    <w:rsid w:val="00BB61EB"/>
    <w:rsid w:val="00BB6303"/>
    <w:rsid w:val="00BB6582"/>
    <w:rsid w:val="00BB671D"/>
    <w:rsid w:val="00BB696F"/>
    <w:rsid w:val="00BB6C71"/>
    <w:rsid w:val="00BB6C80"/>
    <w:rsid w:val="00BB6E72"/>
    <w:rsid w:val="00BB6F6C"/>
    <w:rsid w:val="00BB7615"/>
    <w:rsid w:val="00BB77A0"/>
    <w:rsid w:val="00BB79AD"/>
    <w:rsid w:val="00BB7CDC"/>
    <w:rsid w:val="00BB7F04"/>
    <w:rsid w:val="00BB7FC5"/>
    <w:rsid w:val="00BC012A"/>
    <w:rsid w:val="00BC07D8"/>
    <w:rsid w:val="00BC0975"/>
    <w:rsid w:val="00BC0B17"/>
    <w:rsid w:val="00BC0CAB"/>
    <w:rsid w:val="00BC10E3"/>
    <w:rsid w:val="00BC120A"/>
    <w:rsid w:val="00BC1337"/>
    <w:rsid w:val="00BC13DF"/>
    <w:rsid w:val="00BC1564"/>
    <w:rsid w:val="00BC160C"/>
    <w:rsid w:val="00BC164A"/>
    <w:rsid w:val="00BC16CD"/>
    <w:rsid w:val="00BC1734"/>
    <w:rsid w:val="00BC1821"/>
    <w:rsid w:val="00BC1837"/>
    <w:rsid w:val="00BC1ADF"/>
    <w:rsid w:val="00BC1CB4"/>
    <w:rsid w:val="00BC2347"/>
    <w:rsid w:val="00BC2665"/>
    <w:rsid w:val="00BC28C9"/>
    <w:rsid w:val="00BC293D"/>
    <w:rsid w:val="00BC2A31"/>
    <w:rsid w:val="00BC2B47"/>
    <w:rsid w:val="00BC33AE"/>
    <w:rsid w:val="00BC3517"/>
    <w:rsid w:val="00BC3530"/>
    <w:rsid w:val="00BC37AA"/>
    <w:rsid w:val="00BC38A2"/>
    <w:rsid w:val="00BC3A6C"/>
    <w:rsid w:val="00BC3DD1"/>
    <w:rsid w:val="00BC3E2F"/>
    <w:rsid w:val="00BC4347"/>
    <w:rsid w:val="00BC4779"/>
    <w:rsid w:val="00BC4830"/>
    <w:rsid w:val="00BC48A6"/>
    <w:rsid w:val="00BC49C5"/>
    <w:rsid w:val="00BC4BFB"/>
    <w:rsid w:val="00BC4CAA"/>
    <w:rsid w:val="00BC4CCA"/>
    <w:rsid w:val="00BC4D9C"/>
    <w:rsid w:val="00BC544E"/>
    <w:rsid w:val="00BC6008"/>
    <w:rsid w:val="00BC6565"/>
    <w:rsid w:val="00BC686A"/>
    <w:rsid w:val="00BC69F1"/>
    <w:rsid w:val="00BC6D09"/>
    <w:rsid w:val="00BC6E28"/>
    <w:rsid w:val="00BC6E43"/>
    <w:rsid w:val="00BC723B"/>
    <w:rsid w:val="00BC7241"/>
    <w:rsid w:val="00BC78A6"/>
    <w:rsid w:val="00BC79AB"/>
    <w:rsid w:val="00BC7B09"/>
    <w:rsid w:val="00BC7C25"/>
    <w:rsid w:val="00BC7DAD"/>
    <w:rsid w:val="00BD017E"/>
    <w:rsid w:val="00BD021F"/>
    <w:rsid w:val="00BD02D3"/>
    <w:rsid w:val="00BD0624"/>
    <w:rsid w:val="00BD08F9"/>
    <w:rsid w:val="00BD0AB9"/>
    <w:rsid w:val="00BD0E8A"/>
    <w:rsid w:val="00BD11A5"/>
    <w:rsid w:val="00BD11E0"/>
    <w:rsid w:val="00BD11F7"/>
    <w:rsid w:val="00BD1397"/>
    <w:rsid w:val="00BD15E9"/>
    <w:rsid w:val="00BD16BD"/>
    <w:rsid w:val="00BD179E"/>
    <w:rsid w:val="00BD1A15"/>
    <w:rsid w:val="00BD1B00"/>
    <w:rsid w:val="00BD1BF3"/>
    <w:rsid w:val="00BD1C3C"/>
    <w:rsid w:val="00BD2147"/>
    <w:rsid w:val="00BD2338"/>
    <w:rsid w:val="00BD29B8"/>
    <w:rsid w:val="00BD2A0A"/>
    <w:rsid w:val="00BD2DBD"/>
    <w:rsid w:val="00BD3166"/>
    <w:rsid w:val="00BD31BE"/>
    <w:rsid w:val="00BD3320"/>
    <w:rsid w:val="00BD34FF"/>
    <w:rsid w:val="00BD3542"/>
    <w:rsid w:val="00BD358B"/>
    <w:rsid w:val="00BD35C8"/>
    <w:rsid w:val="00BD35DA"/>
    <w:rsid w:val="00BD3D16"/>
    <w:rsid w:val="00BD4A13"/>
    <w:rsid w:val="00BD4EDF"/>
    <w:rsid w:val="00BD52CB"/>
    <w:rsid w:val="00BD54D0"/>
    <w:rsid w:val="00BD5543"/>
    <w:rsid w:val="00BD5547"/>
    <w:rsid w:val="00BD58ED"/>
    <w:rsid w:val="00BD59C0"/>
    <w:rsid w:val="00BD5CCB"/>
    <w:rsid w:val="00BD5CF4"/>
    <w:rsid w:val="00BD6531"/>
    <w:rsid w:val="00BD65A5"/>
    <w:rsid w:val="00BD6743"/>
    <w:rsid w:val="00BD6CD1"/>
    <w:rsid w:val="00BD6FF1"/>
    <w:rsid w:val="00BD7460"/>
    <w:rsid w:val="00BD7BBA"/>
    <w:rsid w:val="00BE00D9"/>
    <w:rsid w:val="00BE05EB"/>
    <w:rsid w:val="00BE096E"/>
    <w:rsid w:val="00BE0AD6"/>
    <w:rsid w:val="00BE149A"/>
    <w:rsid w:val="00BE156A"/>
    <w:rsid w:val="00BE1596"/>
    <w:rsid w:val="00BE15BD"/>
    <w:rsid w:val="00BE16E9"/>
    <w:rsid w:val="00BE1A7F"/>
    <w:rsid w:val="00BE1FC9"/>
    <w:rsid w:val="00BE28A9"/>
    <w:rsid w:val="00BE2A36"/>
    <w:rsid w:val="00BE2A4C"/>
    <w:rsid w:val="00BE2AC1"/>
    <w:rsid w:val="00BE2CC1"/>
    <w:rsid w:val="00BE2D10"/>
    <w:rsid w:val="00BE2ED3"/>
    <w:rsid w:val="00BE3176"/>
    <w:rsid w:val="00BE32AE"/>
    <w:rsid w:val="00BE348A"/>
    <w:rsid w:val="00BE35B5"/>
    <w:rsid w:val="00BE36BF"/>
    <w:rsid w:val="00BE3FA0"/>
    <w:rsid w:val="00BE416F"/>
    <w:rsid w:val="00BE438B"/>
    <w:rsid w:val="00BE4491"/>
    <w:rsid w:val="00BE4AB8"/>
    <w:rsid w:val="00BE4EB2"/>
    <w:rsid w:val="00BE5492"/>
    <w:rsid w:val="00BE552B"/>
    <w:rsid w:val="00BE574A"/>
    <w:rsid w:val="00BE5B05"/>
    <w:rsid w:val="00BE5BDE"/>
    <w:rsid w:val="00BE5C37"/>
    <w:rsid w:val="00BE5E74"/>
    <w:rsid w:val="00BE5F8C"/>
    <w:rsid w:val="00BE60A2"/>
    <w:rsid w:val="00BE62EC"/>
    <w:rsid w:val="00BE6554"/>
    <w:rsid w:val="00BE6573"/>
    <w:rsid w:val="00BE65BE"/>
    <w:rsid w:val="00BE66F0"/>
    <w:rsid w:val="00BE6918"/>
    <w:rsid w:val="00BE69DF"/>
    <w:rsid w:val="00BE6A91"/>
    <w:rsid w:val="00BE6E9C"/>
    <w:rsid w:val="00BE6F8D"/>
    <w:rsid w:val="00BE780B"/>
    <w:rsid w:val="00BE7A75"/>
    <w:rsid w:val="00BE7D6D"/>
    <w:rsid w:val="00BF0334"/>
    <w:rsid w:val="00BF0CC3"/>
    <w:rsid w:val="00BF0D9E"/>
    <w:rsid w:val="00BF0FF2"/>
    <w:rsid w:val="00BF101F"/>
    <w:rsid w:val="00BF11FC"/>
    <w:rsid w:val="00BF1672"/>
    <w:rsid w:val="00BF17E0"/>
    <w:rsid w:val="00BF1C00"/>
    <w:rsid w:val="00BF1DA5"/>
    <w:rsid w:val="00BF1F72"/>
    <w:rsid w:val="00BF23D8"/>
    <w:rsid w:val="00BF273B"/>
    <w:rsid w:val="00BF27AD"/>
    <w:rsid w:val="00BF2B10"/>
    <w:rsid w:val="00BF2CC5"/>
    <w:rsid w:val="00BF2E0A"/>
    <w:rsid w:val="00BF325C"/>
    <w:rsid w:val="00BF32A7"/>
    <w:rsid w:val="00BF3563"/>
    <w:rsid w:val="00BF35BC"/>
    <w:rsid w:val="00BF3A4D"/>
    <w:rsid w:val="00BF3A66"/>
    <w:rsid w:val="00BF3E5F"/>
    <w:rsid w:val="00BF4309"/>
    <w:rsid w:val="00BF441D"/>
    <w:rsid w:val="00BF46D9"/>
    <w:rsid w:val="00BF4BF8"/>
    <w:rsid w:val="00BF4D14"/>
    <w:rsid w:val="00BF502E"/>
    <w:rsid w:val="00BF5111"/>
    <w:rsid w:val="00BF53CA"/>
    <w:rsid w:val="00BF58EE"/>
    <w:rsid w:val="00BF5AB4"/>
    <w:rsid w:val="00BF5ABE"/>
    <w:rsid w:val="00BF5B34"/>
    <w:rsid w:val="00BF5C1F"/>
    <w:rsid w:val="00BF5D11"/>
    <w:rsid w:val="00BF5DA9"/>
    <w:rsid w:val="00BF5F4A"/>
    <w:rsid w:val="00BF6B49"/>
    <w:rsid w:val="00BF734E"/>
    <w:rsid w:val="00BF73AA"/>
    <w:rsid w:val="00BF73E6"/>
    <w:rsid w:val="00BF7B65"/>
    <w:rsid w:val="00BF7EEF"/>
    <w:rsid w:val="00C000F0"/>
    <w:rsid w:val="00C00699"/>
    <w:rsid w:val="00C0089A"/>
    <w:rsid w:val="00C008D8"/>
    <w:rsid w:val="00C009DC"/>
    <w:rsid w:val="00C00ECC"/>
    <w:rsid w:val="00C00ED2"/>
    <w:rsid w:val="00C0141C"/>
    <w:rsid w:val="00C01720"/>
    <w:rsid w:val="00C01889"/>
    <w:rsid w:val="00C01B44"/>
    <w:rsid w:val="00C01E43"/>
    <w:rsid w:val="00C01FFB"/>
    <w:rsid w:val="00C02204"/>
    <w:rsid w:val="00C02428"/>
    <w:rsid w:val="00C0242E"/>
    <w:rsid w:val="00C024D4"/>
    <w:rsid w:val="00C025C9"/>
    <w:rsid w:val="00C02623"/>
    <w:rsid w:val="00C02881"/>
    <w:rsid w:val="00C02BA3"/>
    <w:rsid w:val="00C02DF8"/>
    <w:rsid w:val="00C02E25"/>
    <w:rsid w:val="00C02FAD"/>
    <w:rsid w:val="00C02FF0"/>
    <w:rsid w:val="00C03042"/>
    <w:rsid w:val="00C03347"/>
    <w:rsid w:val="00C033EB"/>
    <w:rsid w:val="00C03CF1"/>
    <w:rsid w:val="00C03D6F"/>
    <w:rsid w:val="00C0412B"/>
    <w:rsid w:val="00C043A3"/>
    <w:rsid w:val="00C04A87"/>
    <w:rsid w:val="00C04CEC"/>
    <w:rsid w:val="00C04E55"/>
    <w:rsid w:val="00C0542C"/>
    <w:rsid w:val="00C05699"/>
    <w:rsid w:val="00C056E5"/>
    <w:rsid w:val="00C05B4F"/>
    <w:rsid w:val="00C05D78"/>
    <w:rsid w:val="00C05F40"/>
    <w:rsid w:val="00C0631C"/>
    <w:rsid w:val="00C0645C"/>
    <w:rsid w:val="00C06701"/>
    <w:rsid w:val="00C068ED"/>
    <w:rsid w:val="00C06939"/>
    <w:rsid w:val="00C06A91"/>
    <w:rsid w:val="00C07119"/>
    <w:rsid w:val="00C07211"/>
    <w:rsid w:val="00C072C9"/>
    <w:rsid w:val="00C0750E"/>
    <w:rsid w:val="00C079EC"/>
    <w:rsid w:val="00C079F5"/>
    <w:rsid w:val="00C07A9F"/>
    <w:rsid w:val="00C10110"/>
    <w:rsid w:val="00C10154"/>
    <w:rsid w:val="00C105C0"/>
    <w:rsid w:val="00C10602"/>
    <w:rsid w:val="00C10774"/>
    <w:rsid w:val="00C107E1"/>
    <w:rsid w:val="00C10924"/>
    <w:rsid w:val="00C10944"/>
    <w:rsid w:val="00C10B84"/>
    <w:rsid w:val="00C10E2E"/>
    <w:rsid w:val="00C10EF4"/>
    <w:rsid w:val="00C10F55"/>
    <w:rsid w:val="00C112F1"/>
    <w:rsid w:val="00C11492"/>
    <w:rsid w:val="00C115B5"/>
    <w:rsid w:val="00C11790"/>
    <w:rsid w:val="00C11C1A"/>
    <w:rsid w:val="00C11E7C"/>
    <w:rsid w:val="00C12309"/>
    <w:rsid w:val="00C123EB"/>
    <w:rsid w:val="00C1243F"/>
    <w:rsid w:val="00C12810"/>
    <w:rsid w:val="00C128EA"/>
    <w:rsid w:val="00C129B7"/>
    <w:rsid w:val="00C12D20"/>
    <w:rsid w:val="00C12E72"/>
    <w:rsid w:val="00C1337C"/>
    <w:rsid w:val="00C138D0"/>
    <w:rsid w:val="00C13C0E"/>
    <w:rsid w:val="00C13C47"/>
    <w:rsid w:val="00C13D70"/>
    <w:rsid w:val="00C14461"/>
    <w:rsid w:val="00C1453F"/>
    <w:rsid w:val="00C146EF"/>
    <w:rsid w:val="00C1489C"/>
    <w:rsid w:val="00C15599"/>
    <w:rsid w:val="00C156B6"/>
    <w:rsid w:val="00C1580D"/>
    <w:rsid w:val="00C159CC"/>
    <w:rsid w:val="00C15ABC"/>
    <w:rsid w:val="00C16096"/>
    <w:rsid w:val="00C1619E"/>
    <w:rsid w:val="00C16447"/>
    <w:rsid w:val="00C169D5"/>
    <w:rsid w:val="00C16E2E"/>
    <w:rsid w:val="00C16F78"/>
    <w:rsid w:val="00C17080"/>
    <w:rsid w:val="00C170A5"/>
    <w:rsid w:val="00C17AA2"/>
    <w:rsid w:val="00C2032E"/>
    <w:rsid w:val="00C204D0"/>
    <w:rsid w:val="00C205EC"/>
    <w:rsid w:val="00C206B4"/>
    <w:rsid w:val="00C20C03"/>
    <w:rsid w:val="00C20EC9"/>
    <w:rsid w:val="00C2108A"/>
    <w:rsid w:val="00C210C9"/>
    <w:rsid w:val="00C2123C"/>
    <w:rsid w:val="00C21314"/>
    <w:rsid w:val="00C21506"/>
    <w:rsid w:val="00C21898"/>
    <w:rsid w:val="00C21BB7"/>
    <w:rsid w:val="00C21FF7"/>
    <w:rsid w:val="00C222B2"/>
    <w:rsid w:val="00C222F3"/>
    <w:rsid w:val="00C227A6"/>
    <w:rsid w:val="00C22C49"/>
    <w:rsid w:val="00C22D74"/>
    <w:rsid w:val="00C22E92"/>
    <w:rsid w:val="00C22FA3"/>
    <w:rsid w:val="00C23145"/>
    <w:rsid w:val="00C2372E"/>
    <w:rsid w:val="00C237B9"/>
    <w:rsid w:val="00C237C2"/>
    <w:rsid w:val="00C23A17"/>
    <w:rsid w:val="00C23B3F"/>
    <w:rsid w:val="00C23BE0"/>
    <w:rsid w:val="00C241AC"/>
    <w:rsid w:val="00C24209"/>
    <w:rsid w:val="00C24242"/>
    <w:rsid w:val="00C2450B"/>
    <w:rsid w:val="00C24787"/>
    <w:rsid w:val="00C24791"/>
    <w:rsid w:val="00C248D6"/>
    <w:rsid w:val="00C24A18"/>
    <w:rsid w:val="00C24B62"/>
    <w:rsid w:val="00C24ECE"/>
    <w:rsid w:val="00C24ED8"/>
    <w:rsid w:val="00C2527E"/>
    <w:rsid w:val="00C254A4"/>
    <w:rsid w:val="00C25567"/>
    <w:rsid w:val="00C25898"/>
    <w:rsid w:val="00C258A7"/>
    <w:rsid w:val="00C25DAD"/>
    <w:rsid w:val="00C266FF"/>
    <w:rsid w:val="00C26C31"/>
    <w:rsid w:val="00C26CB9"/>
    <w:rsid w:val="00C26FEF"/>
    <w:rsid w:val="00C2711E"/>
    <w:rsid w:val="00C27235"/>
    <w:rsid w:val="00C27293"/>
    <w:rsid w:val="00C2743E"/>
    <w:rsid w:val="00C275BE"/>
    <w:rsid w:val="00C27610"/>
    <w:rsid w:val="00C2767D"/>
    <w:rsid w:val="00C27717"/>
    <w:rsid w:val="00C27EBB"/>
    <w:rsid w:val="00C300A8"/>
    <w:rsid w:val="00C301DE"/>
    <w:rsid w:val="00C30CB7"/>
    <w:rsid w:val="00C30D4A"/>
    <w:rsid w:val="00C3105B"/>
    <w:rsid w:val="00C31165"/>
    <w:rsid w:val="00C31326"/>
    <w:rsid w:val="00C31362"/>
    <w:rsid w:val="00C31680"/>
    <w:rsid w:val="00C31A1F"/>
    <w:rsid w:val="00C31BAD"/>
    <w:rsid w:val="00C322CB"/>
    <w:rsid w:val="00C3237A"/>
    <w:rsid w:val="00C323F9"/>
    <w:rsid w:val="00C32414"/>
    <w:rsid w:val="00C32455"/>
    <w:rsid w:val="00C3246B"/>
    <w:rsid w:val="00C32539"/>
    <w:rsid w:val="00C32AA6"/>
    <w:rsid w:val="00C32CB9"/>
    <w:rsid w:val="00C33487"/>
    <w:rsid w:val="00C33517"/>
    <w:rsid w:val="00C33544"/>
    <w:rsid w:val="00C33706"/>
    <w:rsid w:val="00C33799"/>
    <w:rsid w:val="00C33B3A"/>
    <w:rsid w:val="00C33E0B"/>
    <w:rsid w:val="00C34496"/>
    <w:rsid w:val="00C345EF"/>
    <w:rsid w:val="00C3482B"/>
    <w:rsid w:val="00C3485E"/>
    <w:rsid w:val="00C34A9A"/>
    <w:rsid w:val="00C34B24"/>
    <w:rsid w:val="00C34D2F"/>
    <w:rsid w:val="00C34D68"/>
    <w:rsid w:val="00C350B0"/>
    <w:rsid w:val="00C355DD"/>
    <w:rsid w:val="00C357AC"/>
    <w:rsid w:val="00C35C77"/>
    <w:rsid w:val="00C35CA7"/>
    <w:rsid w:val="00C35F37"/>
    <w:rsid w:val="00C36010"/>
    <w:rsid w:val="00C363B4"/>
    <w:rsid w:val="00C36609"/>
    <w:rsid w:val="00C36642"/>
    <w:rsid w:val="00C36888"/>
    <w:rsid w:val="00C36988"/>
    <w:rsid w:val="00C36C3E"/>
    <w:rsid w:val="00C37098"/>
    <w:rsid w:val="00C373EB"/>
    <w:rsid w:val="00C37404"/>
    <w:rsid w:val="00C375B3"/>
    <w:rsid w:val="00C37806"/>
    <w:rsid w:val="00C3780D"/>
    <w:rsid w:val="00C378ED"/>
    <w:rsid w:val="00C37B88"/>
    <w:rsid w:val="00C37F8D"/>
    <w:rsid w:val="00C40165"/>
    <w:rsid w:val="00C40213"/>
    <w:rsid w:val="00C40A81"/>
    <w:rsid w:val="00C40E61"/>
    <w:rsid w:val="00C41184"/>
    <w:rsid w:val="00C41279"/>
    <w:rsid w:val="00C4140D"/>
    <w:rsid w:val="00C41579"/>
    <w:rsid w:val="00C4184A"/>
    <w:rsid w:val="00C41B7C"/>
    <w:rsid w:val="00C41C5C"/>
    <w:rsid w:val="00C41D1B"/>
    <w:rsid w:val="00C41F49"/>
    <w:rsid w:val="00C42081"/>
    <w:rsid w:val="00C4224E"/>
    <w:rsid w:val="00C422C5"/>
    <w:rsid w:val="00C42606"/>
    <w:rsid w:val="00C42756"/>
    <w:rsid w:val="00C4294B"/>
    <w:rsid w:val="00C42B21"/>
    <w:rsid w:val="00C42C00"/>
    <w:rsid w:val="00C42E4D"/>
    <w:rsid w:val="00C42F7D"/>
    <w:rsid w:val="00C432E7"/>
    <w:rsid w:val="00C43656"/>
    <w:rsid w:val="00C4370B"/>
    <w:rsid w:val="00C43C1B"/>
    <w:rsid w:val="00C43DF6"/>
    <w:rsid w:val="00C4415B"/>
    <w:rsid w:val="00C442DC"/>
    <w:rsid w:val="00C442F0"/>
    <w:rsid w:val="00C444D2"/>
    <w:rsid w:val="00C44589"/>
    <w:rsid w:val="00C449DA"/>
    <w:rsid w:val="00C44AE1"/>
    <w:rsid w:val="00C44FD0"/>
    <w:rsid w:val="00C450C0"/>
    <w:rsid w:val="00C451E7"/>
    <w:rsid w:val="00C454BC"/>
    <w:rsid w:val="00C456FF"/>
    <w:rsid w:val="00C45982"/>
    <w:rsid w:val="00C45B56"/>
    <w:rsid w:val="00C45F18"/>
    <w:rsid w:val="00C45F52"/>
    <w:rsid w:val="00C460CD"/>
    <w:rsid w:val="00C46468"/>
    <w:rsid w:val="00C465B7"/>
    <w:rsid w:val="00C46951"/>
    <w:rsid w:val="00C46D1C"/>
    <w:rsid w:val="00C47029"/>
    <w:rsid w:val="00C4731C"/>
    <w:rsid w:val="00C47472"/>
    <w:rsid w:val="00C47585"/>
    <w:rsid w:val="00C4758C"/>
    <w:rsid w:val="00C47673"/>
    <w:rsid w:val="00C476E2"/>
    <w:rsid w:val="00C4778F"/>
    <w:rsid w:val="00C47804"/>
    <w:rsid w:val="00C47A19"/>
    <w:rsid w:val="00C47A8F"/>
    <w:rsid w:val="00C47E20"/>
    <w:rsid w:val="00C50573"/>
    <w:rsid w:val="00C50609"/>
    <w:rsid w:val="00C50671"/>
    <w:rsid w:val="00C509AF"/>
    <w:rsid w:val="00C50A41"/>
    <w:rsid w:val="00C50AE2"/>
    <w:rsid w:val="00C50E8F"/>
    <w:rsid w:val="00C50FE1"/>
    <w:rsid w:val="00C5130C"/>
    <w:rsid w:val="00C51543"/>
    <w:rsid w:val="00C51684"/>
    <w:rsid w:val="00C517B9"/>
    <w:rsid w:val="00C5191C"/>
    <w:rsid w:val="00C5193D"/>
    <w:rsid w:val="00C51B0B"/>
    <w:rsid w:val="00C51CD3"/>
    <w:rsid w:val="00C522F8"/>
    <w:rsid w:val="00C524E2"/>
    <w:rsid w:val="00C528A9"/>
    <w:rsid w:val="00C52AA3"/>
    <w:rsid w:val="00C52ADF"/>
    <w:rsid w:val="00C52BDB"/>
    <w:rsid w:val="00C52D3B"/>
    <w:rsid w:val="00C52E52"/>
    <w:rsid w:val="00C53133"/>
    <w:rsid w:val="00C5324C"/>
    <w:rsid w:val="00C535AD"/>
    <w:rsid w:val="00C536DF"/>
    <w:rsid w:val="00C53755"/>
    <w:rsid w:val="00C5389A"/>
    <w:rsid w:val="00C53AB2"/>
    <w:rsid w:val="00C53AB9"/>
    <w:rsid w:val="00C53D03"/>
    <w:rsid w:val="00C53D45"/>
    <w:rsid w:val="00C53D76"/>
    <w:rsid w:val="00C540C0"/>
    <w:rsid w:val="00C54217"/>
    <w:rsid w:val="00C54954"/>
    <w:rsid w:val="00C54B32"/>
    <w:rsid w:val="00C5533C"/>
    <w:rsid w:val="00C553CE"/>
    <w:rsid w:val="00C555BE"/>
    <w:rsid w:val="00C56010"/>
    <w:rsid w:val="00C5632E"/>
    <w:rsid w:val="00C56371"/>
    <w:rsid w:val="00C56618"/>
    <w:rsid w:val="00C5671B"/>
    <w:rsid w:val="00C567C0"/>
    <w:rsid w:val="00C56AB1"/>
    <w:rsid w:val="00C56D1B"/>
    <w:rsid w:val="00C57010"/>
    <w:rsid w:val="00C574E1"/>
    <w:rsid w:val="00C57619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907"/>
    <w:rsid w:val="00C60A42"/>
    <w:rsid w:val="00C60B15"/>
    <w:rsid w:val="00C60D1A"/>
    <w:rsid w:val="00C60D81"/>
    <w:rsid w:val="00C6130D"/>
    <w:rsid w:val="00C61476"/>
    <w:rsid w:val="00C618E0"/>
    <w:rsid w:val="00C61D1D"/>
    <w:rsid w:val="00C61E6D"/>
    <w:rsid w:val="00C61FFB"/>
    <w:rsid w:val="00C62203"/>
    <w:rsid w:val="00C62334"/>
    <w:rsid w:val="00C625A4"/>
    <w:rsid w:val="00C62639"/>
    <w:rsid w:val="00C6288C"/>
    <w:rsid w:val="00C62AFC"/>
    <w:rsid w:val="00C62B18"/>
    <w:rsid w:val="00C62BA5"/>
    <w:rsid w:val="00C62D70"/>
    <w:rsid w:val="00C6317A"/>
    <w:rsid w:val="00C6322D"/>
    <w:rsid w:val="00C63462"/>
    <w:rsid w:val="00C634DE"/>
    <w:rsid w:val="00C63520"/>
    <w:rsid w:val="00C6384C"/>
    <w:rsid w:val="00C63CEF"/>
    <w:rsid w:val="00C646C8"/>
    <w:rsid w:val="00C648DD"/>
    <w:rsid w:val="00C64A72"/>
    <w:rsid w:val="00C64EE6"/>
    <w:rsid w:val="00C64F45"/>
    <w:rsid w:val="00C65011"/>
    <w:rsid w:val="00C65460"/>
    <w:rsid w:val="00C6551B"/>
    <w:rsid w:val="00C655BD"/>
    <w:rsid w:val="00C655C6"/>
    <w:rsid w:val="00C65A84"/>
    <w:rsid w:val="00C65D10"/>
    <w:rsid w:val="00C65E1E"/>
    <w:rsid w:val="00C65EDF"/>
    <w:rsid w:val="00C65FF6"/>
    <w:rsid w:val="00C664BA"/>
    <w:rsid w:val="00C665AD"/>
    <w:rsid w:val="00C6685E"/>
    <w:rsid w:val="00C66878"/>
    <w:rsid w:val="00C66906"/>
    <w:rsid w:val="00C66A90"/>
    <w:rsid w:val="00C670BE"/>
    <w:rsid w:val="00C6712A"/>
    <w:rsid w:val="00C6767D"/>
    <w:rsid w:val="00C67D0B"/>
    <w:rsid w:val="00C67FE9"/>
    <w:rsid w:val="00C70126"/>
    <w:rsid w:val="00C70349"/>
    <w:rsid w:val="00C70474"/>
    <w:rsid w:val="00C704D0"/>
    <w:rsid w:val="00C704F3"/>
    <w:rsid w:val="00C7095C"/>
    <w:rsid w:val="00C70B27"/>
    <w:rsid w:val="00C70DD1"/>
    <w:rsid w:val="00C70E2E"/>
    <w:rsid w:val="00C70E30"/>
    <w:rsid w:val="00C711F4"/>
    <w:rsid w:val="00C7170D"/>
    <w:rsid w:val="00C718BA"/>
    <w:rsid w:val="00C71CCF"/>
    <w:rsid w:val="00C71E3F"/>
    <w:rsid w:val="00C71FD8"/>
    <w:rsid w:val="00C72010"/>
    <w:rsid w:val="00C720EC"/>
    <w:rsid w:val="00C7216C"/>
    <w:rsid w:val="00C7233B"/>
    <w:rsid w:val="00C727F2"/>
    <w:rsid w:val="00C72806"/>
    <w:rsid w:val="00C728A5"/>
    <w:rsid w:val="00C729BE"/>
    <w:rsid w:val="00C72DD6"/>
    <w:rsid w:val="00C730EA"/>
    <w:rsid w:val="00C7315B"/>
    <w:rsid w:val="00C732DC"/>
    <w:rsid w:val="00C73417"/>
    <w:rsid w:val="00C734BD"/>
    <w:rsid w:val="00C734C2"/>
    <w:rsid w:val="00C73A43"/>
    <w:rsid w:val="00C73BEC"/>
    <w:rsid w:val="00C74094"/>
    <w:rsid w:val="00C740E5"/>
    <w:rsid w:val="00C74247"/>
    <w:rsid w:val="00C743AD"/>
    <w:rsid w:val="00C743DE"/>
    <w:rsid w:val="00C7452C"/>
    <w:rsid w:val="00C7492D"/>
    <w:rsid w:val="00C74A4B"/>
    <w:rsid w:val="00C74C6F"/>
    <w:rsid w:val="00C75062"/>
    <w:rsid w:val="00C750DE"/>
    <w:rsid w:val="00C750F3"/>
    <w:rsid w:val="00C755D4"/>
    <w:rsid w:val="00C7617C"/>
    <w:rsid w:val="00C761F1"/>
    <w:rsid w:val="00C76214"/>
    <w:rsid w:val="00C76279"/>
    <w:rsid w:val="00C7644E"/>
    <w:rsid w:val="00C76B09"/>
    <w:rsid w:val="00C76C28"/>
    <w:rsid w:val="00C76D0F"/>
    <w:rsid w:val="00C77030"/>
    <w:rsid w:val="00C77091"/>
    <w:rsid w:val="00C772D2"/>
    <w:rsid w:val="00C778CB"/>
    <w:rsid w:val="00C77952"/>
    <w:rsid w:val="00C77C2D"/>
    <w:rsid w:val="00C77D6C"/>
    <w:rsid w:val="00C8003B"/>
    <w:rsid w:val="00C802B3"/>
    <w:rsid w:val="00C80411"/>
    <w:rsid w:val="00C80570"/>
    <w:rsid w:val="00C80631"/>
    <w:rsid w:val="00C806FF"/>
    <w:rsid w:val="00C8086A"/>
    <w:rsid w:val="00C808BB"/>
    <w:rsid w:val="00C808D9"/>
    <w:rsid w:val="00C80B13"/>
    <w:rsid w:val="00C80C24"/>
    <w:rsid w:val="00C80C30"/>
    <w:rsid w:val="00C80CEA"/>
    <w:rsid w:val="00C80D5C"/>
    <w:rsid w:val="00C810FD"/>
    <w:rsid w:val="00C81489"/>
    <w:rsid w:val="00C81552"/>
    <w:rsid w:val="00C8164F"/>
    <w:rsid w:val="00C81773"/>
    <w:rsid w:val="00C8185D"/>
    <w:rsid w:val="00C81B44"/>
    <w:rsid w:val="00C81E0C"/>
    <w:rsid w:val="00C8205E"/>
    <w:rsid w:val="00C82222"/>
    <w:rsid w:val="00C822ED"/>
    <w:rsid w:val="00C82365"/>
    <w:rsid w:val="00C82AB6"/>
    <w:rsid w:val="00C82B7C"/>
    <w:rsid w:val="00C82CFD"/>
    <w:rsid w:val="00C82DA6"/>
    <w:rsid w:val="00C82F74"/>
    <w:rsid w:val="00C83801"/>
    <w:rsid w:val="00C83ADE"/>
    <w:rsid w:val="00C83B50"/>
    <w:rsid w:val="00C83E19"/>
    <w:rsid w:val="00C842C4"/>
    <w:rsid w:val="00C84471"/>
    <w:rsid w:val="00C84636"/>
    <w:rsid w:val="00C847AA"/>
    <w:rsid w:val="00C848C7"/>
    <w:rsid w:val="00C84AAD"/>
    <w:rsid w:val="00C84BFD"/>
    <w:rsid w:val="00C84CD9"/>
    <w:rsid w:val="00C84E61"/>
    <w:rsid w:val="00C85000"/>
    <w:rsid w:val="00C85102"/>
    <w:rsid w:val="00C85580"/>
    <w:rsid w:val="00C857B3"/>
    <w:rsid w:val="00C85A2E"/>
    <w:rsid w:val="00C85C8D"/>
    <w:rsid w:val="00C85DA1"/>
    <w:rsid w:val="00C85E6C"/>
    <w:rsid w:val="00C860A6"/>
    <w:rsid w:val="00C86640"/>
    <w:rsid w:val="00C8666A"/>
    <w:rsid w:val="00C86806"/>
    <w:rsid w:val="00C86D8C"/>
    <w:rsid w:val="00C874D7"/>
    <w:rsid w:val="00C875FB"/>
    <w:rsid w:val="00C877C5"/>
    <w:rsid w:val="00C87AF8"/>
    <w:rsid w:val="00C87BC6"/>
    <w:rsid w:val="00C90092"/>
    <w:rsid w:val="00C901FC"/>
    <w:rsid w:val="00C90321"/>
    <w:rsid w:val="00C90498"/>
    <w:rsid w:val="00C90990"/>
    <w:rsid w:val="00C90B5B"/>
    <w:rsid w:val="00C90C1C"/>
    <w:rsid w:val="00C90DA2"/>
    <w:rsid w:val="00C90EE0"/>
    <w:rsid w:val="00C91044"/>
    <w:rsid w:val="00C91151"/>
    <w:rsid w:val="00C91228"/>
    <w:rsid w:val="00C9165B"/>
    <w:rsid w:val="00C916F2"/>
    <w:rsid w:val="00C91729"/>
    <w:rsid w:val="00C91741"/>
    <w:rsid w:val="00C917B4"/>
    <w:rsid w:val="00C91B7E"/>
    <w:rsid w:val="00C91D19"/>
    <w:rsid w:val="00C91D3D"/>
    <w:rsid w:val="00C91D58"/>
    <w:rsid w:val="00C92193"/>
    <w:rsid w:val="00C92364"/>
    <w:rsid w:val="00C9250F"/>
    <w:rsid w:val="00C92590"/>
    <w:rsid w:val="00C92642"/>
    <w:rsid w:val="00C92670"/>
    <w:rsid w:val="00C92F12"/>
    <w:rsid w:val="00C93141"/>
    <w:rsid w:val="00C9335A"/>
    <w:rsid w:val="00C93584"/>
    <w:rsid w:val="00C935B1"/>
    <w:rsid w:val="00C938CB"/>
    <w:rsid w:val="00C93BB1"/>
    <w:rsid w:val="00C93D40"/>
    <w:rsid w:val="00C944E8"/>
    <w:rsid w:val="00C94712"/>
    <w:rsid w:val="00C95344"/>
    <w:rsid w:val="00C95479"/>
    <w:rsid w:val="00C9565B"/>
    <w:rsid w:val="00C95A06"/>
    <w:rsid w:val="00C95B36"/>
    <w:rsid w:val="00C95D0F"/>
    <w:rsid w:val="00C96C8E"/>
    <w:rsid w:val="00C96C9C"/>
    <w:rsid w:val="00C96E0F"/>
    <w:rsid w:val="00C96F25"/>
    <w:rsid w:val="00C97116"/>
    <w:rsid w:val="00C9775D"/>
    <w:rsid w:val="00C97849"/>
    <w:rsid w:val="00C97A29"/>
    <w:rsid w:val="00C97A41"/>
    <w:rsid w:val="00C97B99"/>
    <w:rsid w:val="00C97C63"/>
    <w:rsid w:val="00C97C92"/>
    <w:rsid w:val="00CA00ED"/>
    <w:rsid w:val="00CA02AB"/>
    <w:rsid w:val="00CA04F9"/>
    <w:rsid w:val="00CA0543"/>
    <w:rsid w:val="00CA067D"/>
    <w:rsid w:val="00CA0939"/>
    <w:rsid w:val="00CA0E40"/>
    <w:rsid w:val="00CA0FC2"/>
    <w:rsid w:val="00CA1410"/>
    <w:rsid w:val="00CA14C9"/>
    <w:rsid w:val="00CA1519"/>
    <w:rsid w:val="00CA17C5"/>
    <w:rsid w:val="00CA1B9F"/>
    <w:rsid w:val="00CA1E6E"/>
    <w:rsid w:val="00CA2289"/>
    <w:rsid w:val="00CA2425"/>
    <w:rsid w:val="00CA2622"/>
    <w:rsid w:val="00CA29A3"/>
    <w:rsid w:val="00CA29CC"/>
    <w:rsid w:val="00CA2CA3"/>
    <w:rsid w:val="00CA31AB"/>
    <w:rsid w:val="00CA3ACF"/>
    <w:rsid w:val="00CA3AE5"/>
    <w:rsid w:val="00CA3D36"/>
    <w:rsid w:val="00CA3D61"/>
    <w:rsid w:val="00CA3E3E"/>
    <w:rsid w:val="00CA41CA"/>
    <w:rsid w:val="00CA46BD"/>
    <w:rsid w:val="00CA48CA"/>
    <w:rsid w:val="00CA4ACA"/>
    <w:rsid w:val="00CA4C6A"/>
    <w:rsid w:val="00CA4CE3"/>
    <w:rsid w:val="00CA5129"/>
    <w:rsid w:val="00CA531F"/>
    <w:rsid w:val="00CA5397"/>
    <w:rsid w:val="00CA5549"/>
    <w:rsid w:val="00CA5654"/>
    <w:rsid w:val="00CA5973"/>
    <w:rsid w:val="00CA5B9F"/>
    <w:rsid w:val="00CA629A"/>
    <w:rsid w:val="00CA629D"/>
    <w:rsid w:val="00CA68C1"/>
    <w:rsid w:val="00CA6CBC"/>
    <w:rsid w:val="00CA6F63"/>
    <w:rsid w:val="00CA76E8"/>
    <w:rsid w:val="00CA78A7"/>
    <w:rsid w:val="00CA7E3D"/>
    <w:rsid w:val="00CB02E3"/>
    <w:rsid w:val="00CB0481"/>
    <w:rsid w:val="00CB0514"/>
    <w:rsid w:val="00CB0515"/>
    <w:rsid w:val="00CB061C"/>
    <w:rsid w:val="00CB0AE1"/>
    <w:rsid w:val="00CB0F2D"/>
    <w:rsid w:val="00CB1537"/>
    <w:rsid w:val="00CB1585"/>
    <w:rsid w:val="00CB1653"/>
    <w:rsid w:val="00CB1789"/>
    <w:rsid w:val="00CB1891"/>
    <w:rsid w:val="00CB194B"/>
    <w:rsid w:val="00CB2017"/>
    <w:rsid w:val="00CB2544"/>
    <w:rsid w:val="00CB2584"/>
    <w:rsid w:val="00CB2C64"/>
    <w:rsid w:val="00CB301A"/>
    <w:rsid w:val="00CB35DC"/>
    <w:rsid w:val="00CB362F"/>
    <w:rsid w:val="00CB3A15"/>
    <w:rsid w:val="00CB3B39"/>
    <w:rsid w:val="00CB3C9F"/>
    <w:rsid w:val="00CB3F6F"/>
    <w:rsid w:val="00CB4175"/>
    <w:rsid w:val="00CB438A"/>
    <w:rsid w:val="00CB448D"/>
    <w:rsid w:val="00CB4936"/>
    <w:rsid w:val="00CB4C84"/>
    <w:rsid w:val="00CB4CBC"/>
    <w:rsid w:val="00CB50EB"/>
    <w:rsid w:val="00CB52EC"/>
    <w:rsid w:val="00CB5333"/>
    <w:rsid w:val="00CB5619"/>
    <w:rsid w:val="00CB5801"/>
    <w:rsid w:val="00CB5B30"/>
    <w:rsid w:val="00CB5DA5"/>
    <w:rsid w:val="00CB61D9"/>
    <w:rsid w:val="00CB62A1"/>
    <w:rsid w:val="00CB6325"/>
    <w:rsid w:val="00CB6465"/>
    <w:rsid w:val="00CB6520"/>
    <w:rsid w:val="00CB6CD2"/>
    <w:rsid w:val="00CB6D78"/>
    <w:rsid w:val="00CB714A"/>
    <w:rsid w:val="00CB7B5F"/>
    <w:rsid w:val="00CB7E9F"/>
    <w:rsid w:val="00CC0153"/>
    <w:rsid w:val="00CC0598"/>
    <w:rsid w:val="00CC08EB"/>
    <w:rsid w:val="00CC0B6B"/>
    <w:rsid w:val="00CC0F23"/>
    <w:rsid w:val="00CC1068"/>
    <w:rsid w:val="00CC130B"/>
    <w:rsid w:val="00CC137B"/>
    <w:rsid w:val="00CC1550"/>
    <w:rsid w:val="00CC178C"/>
    <w:rsid w:val="00CC19A9"/>
    <w:rsid w:val="00CC1ACD"/>
    <w:rsid w:val="00CC1B2F"/>
    <w:rsid w:val="00CC1CF6"/>
    <w:rsid w:val="00CC2274"/>
    <w:rsid w:val="00CC2459"/>
    <w:rsid w:val="00CC24FC"/>
    <w:rsid w:val="00CC2558"/>
    <w:rsid w:val="00CC25B7"/>
    <w:rsid w:val="00CC29BE"/>
    <w:rsid w:val="00CC2B5F"/>
    <w:rsid w:val="00CC2B9A"/>
    <w:rsid w:val="00CC2DE2"/>
    <w:rsid w:val="00CC3074"/>
    <w:rsid w:val="00CC30D5"/>
    <w:rsid w:val="00CC3764"/>
    <w:rsid w:val="00CC3774"/>
    <w:rsid w:val="00CC37DC"/>
    <w:rsid w:val="00CC37E3"/>
    <w:rsid w:val="00CC3B17"/>
    <w:rsid w:val="00CC3D2E"/>
    <w:rsid w:val="00CC416D"/>
    <w:rsid w:val="00CC4209"/>
    <w:rsid w:val="00CC435F"/>
    <w:rsid w:val="00CC4401"/>
    <w:rsid w:val="00CC4790"/>
    <w:rsid w:val="00CC4A35"/>
    <w:rsid w:val="00CC4EAA"/>
    <w:rsid w:val="00CC52C0"/>
    <w:rsid w:val="00CC5789"/>
    <w:rsid w:val="00CC5921"/>
    <w:rsid w:val="00CC5C1D"/>
    <w:rsid w:val="00CC5E6B"/>
    <w:rsid w:val="00CC5E8A"/>
    <w:rsid w:val="00CC6002"/>
    <w:rsid w:val="00CC6422"/>
    <w:rsid w:val="00CC6499"/>
    <w:rsid w:val="00CC66DA"/>
    <w:rsid w:val="00CC72EE"/>
    <w:rsid w:val="00CC7391"/>
    <w:rsid w:val="00CC7406"/>
    <w:rsid w:val="00CC755F"/>
    <w:rsid w:val="00CC7A19"/>
    <w:rsid w:val="00CC7A66"/>
    <w:rsid w:val="00CC7AD1"/>
    <w:rsid w:val="00CC7B60"/>
    <w:rsid w:val="00CC7CAB"/>
    <w:rsid w:val="00CD00C3"/>
    <w:rsid w:val="00CD029C"/>
    <w:rsid w:val="00CD0359"/>
    <w:rsid w:val="00CD06C6"/>
    <w:rsid w:val="00CD0867"/>
    <w:rsid w:val="00CD08ED"/>
    <w:rsid w:val="00CD0C26"/>
    <w:rsid w:val="00CD0C95"/>
    <w:rsid w:val="00CD0E7F"/>
    <w:rsid w:val="00CD0F99"/>
    <w:rsid w:val="00CD10D6"/>
    <w:rsid w:val="00CD1114"/>
    <w:rsid w:val="00CD120F"/>
    <w:rsid w:val="00CD1216"/>
    <w:rsid w:val="00CD128D"/>
    <w:rsid w:val="00CD129C"/>
    <w:rsid w:val="00CD1684"/>
    <w:rsid w:val="00CD1BDB"/>
    <w:rsid w:val="00CD1C1D"/>
    <w:rsid w:val="00CD1E36"/>
    <w:rsid w:val="00CD1E43"/>
    <w:rsid w:val="00CD1F5E"/>
    <w:rsid w:val="00CD2131"/>
    <w:rsid w:val="00CD2135"/>
    <w:rsid w:val="00CD2226"/>
    <w:rsid w:val="00CD257D"/>
    <w:rsid w:val="00CD2829"/>
    <w:rsid w:val="00CD286E"/>
    <w:rsid w:val="00CD287D"/>
    <w:rsid w:val="00CD29E3"/>
    <w:rsid w:val="00CD2C1F"/>
    <w:rsid w:val="00CD2FB1"/>
    <w:rsid w:val="00CD32FE"/>
    <w:rsid w:val="00CD33C4"/>
    <w:rsid w:val="00CD3726"/>
    <w:rsid w:val="00CD373F"/>
    <w:rsid w:val="00CD3E1D"/>
    <w:rsid w:val="00CD3F51"/>
    <w:rsid w:val="00CD40E6"/>
    <w:rsid w:val="00CD4400"/>
    <w:rsid w:val="00CD445D"/>
    <w:rsid w:val="00CD44D1"/>
    <w:rsid w:val="00CD4961"/>
    <w:rsid w:val="00CD4995"/>
    <w:rsid w:val="00CD4DD9"/>
    <w:rsid w:val="00CD4E31"/>
    <w:rsid w:val="00CD4EC1"/>
    <w:rsid w:val="00CD4F41"/>
    <w:rsid w:val="00CD51A2"/>
    <w:rsid w:val="00CD5215"/>
    <w:rsid w:val="00CD5558"/>
    <w:rsid w:val="00CD5C8D"/>
    <w:rsid w:val="00CD5FE5"/>
    <w:rsid w:val="00CD61FA"/>
    <w:rsid w:val="00CD6322"/>
    <w:rsid w:val="00CD635B"/>
    <w:rsid w:val="00CD664E"/>
    <w:rsid w:val="00CD67B8"/>
    <w:rsid w:val="00CD698C"/>
    <w:rsid w:val="00CD7102"/>
    <w:rsid w:val="00CD7D24"/>
    <w:rsid w:val="00CD7DA1"/>
    <w:rsid w:val="00CE00C3"/>
    <w:rsid w:val="00CE02C0"/>
    <w:rsid w:val="00CE0424"/>
    <w:rsid w:val="00CE062F"/>
    <w:rsid w:val="00CE0975"/>
    <w:rsid w:val="00CE09DC"/>
    <w:rsid w:val="00CE0E25"/>
    <w:rsid w:val="00CE1583"/>
    <w:rsid w:val="00CE18EB"/>
    <w:rsid w:val="00CE1910"/>
    <w:rsid w:val="00CE1B9F"/>
    <w:rsid w:val="00CE1C24"/>
    <w:rsid w:val="00CE216B"/>
    <w:rsid w:val="00CE217B"/>
    <w:rsid w:val="00CE22A6"/>
    <w:rsid w:val="00CE238B"/>
    <w:rsid w:val="00CE293E"/>
    <w:rsid w:val="00CE39CB"/>
    <w:rsid w:val="00CE3D29"/>
    <w:rsid w:val="00CE4108"/>
    <w:rsid w:val="00CE44B1"/>
    <w:rsid w:val="00CE4527"/>
    <w:rsid w:val="00CE4ABD"/>
    <w:rsid w:val="00CE4D1B"/>
    <w:rsid w:val="00CE4D96"/>
    <w:rsid w:val="00CE4F23"/>
    <w:rsid w:val="00CE4FC5"/>
    <w:rsid w:val="00CE5079"/>
    <w:rsid w:val="00CE51BC"/>
    <w:rsid w:val="00CE551E"/>
    <w:rsid w:val="00CE57FF"/>
    <w:rsid w:val="00CE5B74"/>
    <w:rsid w:val="00CE5C80"/>
    <w:rsid w:val="00CE5DEB"/>
    <w:rsid w:val="00CE6186"/>
    <w:rsid w:val="00CE66B3"/>
    <w:rsid w:val="00CE699F"/>
    <w:rsid w:val="00CE6BB0"/>
    <w:rsid w:val="00CE6DF8"/>
    <w:rsid w:val="00CE6FBA"/>
    <w:rsid w:val="00CE7877"/>
    <w:rsid w:val="00CE7922"/>
    <w:rsid w:val="00CE7EE4"/>
    <w:rsid w:val="00CF00D5"/>
    <w:rsid w:val="00CF075D"/>
    <w:rsid w:val="00CF123E"/>
    <w:rsid w:val="00CF132C"/>
    <w:rsid w:val="00CF191C"/>
    <w:rsid w:val="00CF1BE2"/>
    <w:rsid w:val="00CF1E3C"/>
    <w:rsid w:val="00CF1EB3"/>
    <w:rsid w:val="00CF2148"/>
    <w:rsid w:val="00CF2294"/>
    <w:rsid w:val="00CF23F3"/>
    <w:rsid w:val="00CF2429"/>
    <w:rsid w:val="00CF2467"/>
    <w:rsid w:val="00CF24E3"/>
    <w:rsid w:val="00CF257E"/>
    <w:rsid w:val="00CF2769"/>
    <w:rsid w:val="00CF29BD"/>
    <w:rsid w:val="00CF2E60"/>
    <w:rsid w:val="00CF2E7B"/>
    <w:rsid w:val="00CF3126"/>
    <w:rsid w:val="00CF34C0"/>
    <w:rsid w:val="00CF34FA"/>
    <w:rsid w:val="00CF3526"/>
    <w:rsid w:val="00CF35F2"/>
    <w:rsid w:val="00CF36E6"/>
    <w:rsid w:val="00CF378C"/>
    <w:rsid w:val="00CF3AB0"/>
    <w:rsid w:val="00CF3ECB"/>
    <w:rsid w:val="00CF4077"/>
    <w:rsid w:val="00CF4648"/>
    <w:rsid w:val="00CF466E"/>
    <w:rsid w:val="00CF477D"/>
    <w:rsid w:val="00CF4935"/>
    <w:rsid w:val="00CF4BD9"/>
    <w:rsid w:val="00CF4C91"/>
    <w:rsid w:val="00CF4D87"/>
    <w:rsid w:val="00CF4FB3"/>
    <w:rsid w:val="00CF516D"/>
    <w:rsid w:val="00CF55C1"/>
    <w:rsid w:val="00CF57B7"/>
    <w:rsid w:val="00CF5BB9"/>
    <w:rsid w:val="00CF5C00"/>
    <w:rsid w:val="00CF6382"/>
    <w:rsid w:val="00CF6408"/>
    <w:rsid w:val="00CF648D"/>
    <w:rsid w:val="00CF64A3"/>
    <w:rsid w:val="00CF66F0"/>
    <w:rsid w:val="00CF6745"/>
    <w:rsid w:val="00CF6991"/>
    <w:rsid w:val="00CF6A5F"/>
    <w:rsid w:val="00CF6C4B"/>
    <w:rsid w:val="00CF70EE"/>
    <w:rsid w:val="00CF7350"/>
    <w:rsid w:val="00CF7584"/>
    <w:rsid w:val="00CF7A03"/>
    <w:rsid w:val="00CF7A18"/>
    <w:rsid w:val="00CF7A52"/>
    <w:rsid w:val="00CF7EBC"/>
    <w:rsid w:val="00D000B6"/>
    <w:rsid w:val="00D00AB1"/>
    <w:rsid w:val="00D00B2F"/>
    <w:rsid w:val="00D00CF9"/>
    <w:rsid w:val="00D00E18"/>
    <w:rsid w:val="00D01178"/>
    <w:rsid w:val="00D01312"/>
    <w:rsid w:val="00D013EE"/>
    <w:rsid w:val="00D014C8"/>
    <w:rsid w:val="00D01628"/>
    <w:rsid w:val="00D01879"/>
    <w:rsid w:val="00D01907"/>
    <w:rsid w:val="00D0197F"/>
    <w:rsid w:val="00D01EC7"/>
    <w:rsid w:val="00D0228E"/>
    <w:rsid w:val="00D022E8"/>
    <w:rsid w:val="00D0231F"/>
    <w:rsid w:val="00D024A3"/>
    <w:rsid w:val="00D0256E"/>
    <w:rsid w:val="00D0264E"/>
    <w:rsid w:val="00D02777"/>
    <w:rsid w:val="00D028AD"/>
    <w:rsid w:val="00D0298E"/>
    <w:rsid w:val="00D02FF3"/>
    <w:rsid w:val="00D032F9"/>
    <w:rsid w:val="00D035BB"/>
    <w:rsid w:val="00D0388C"/>
    <w:rsid w:val="00D039F5"/>
    <w:rsid w:val="00D03C2C"/>
    <w:rsid w:val="00D03C3D"/>
    <w:rsid w:val="00D03CC1"/>
    <w:rsid w:val="00D03CFF"/>
    <w:rsid w:val="00D03E96"/>
    <w:rsid w:val="00D04210"/>
    <w:rsid w:val="00D04302"/>
    <w:rsid w:val="00D04684"/>
    <w:rsid w:val="00D049AA"/>
    <w:rsid w:val="00D04A81"/>
    <w:rsid w:val="00D050D5"/>
    <w:rsid w:val="00D05718"/>
    <w:rsid w:val="00D05794"/>
    <w:rsid w:val="00D05D4F"/>
    <w:rsid w:val="00D05E2C"/>
    <w:rsid w:val="00D0615A"/>
    <w:rsid w:val="00D061F5"/>
    <w:rsid w:val="00D0634D"/>
    <w:rsid w:val="00D0685B"/>
    <w:rsid w:val="00D06A64"/>
    <w:rsid w:val="00D06B06"/>
    <w:rsid w:val="00D06C21"/>
    <w:rsid w:val="00D06E5B"/>
    <w:rsid w:val="00D06FC5"/>
    <w:rsid w:val="00D072CE"/>
    <w:rsid w:val="00D074A5"/>
    <w:rsid w:val="00D0761F"/>
    <w:rsid w:val="00D07970"/>
    <w:rsid w:val="00D07D5D"/>
    <w:rsid w:val="00D07DCB"/>
    <w:rsid w:val="00D101DE"/>
    <w:rsid w:val="00D1067B"/>
    <w:rsid w:val="00D1081F"/>
    <w:rsid w:val="00D10CFD"/>
    <w:rsid w:val="00D10E79"/>
    <w:rsid w:val="00D113FC"/>
    <w:rsid w:val="00D11405"/>
    <w:rsid w:val="00D11462"/>
    <w:rsid w:val="00D1181B"/>
    <w:rsid w:val="00D11953"/>
    <w:rsid w:val="00D11A8A"/>
    <w:rsid w:val="00D11AB7"/>
    <w:rsid w:val="00D11B79"/>
    <w:rsid w:val="00D11D0D"/>
    <w:rsid w:val="00D11E5D"/>
    <w:rsid w:val="00D11F6C"/>
    <w:rsid w:val="00D11FE8"/>
    <w:rsid w:val="00D120F4"/>
    <w:rsid w:val="00D12345"/>
    <w:rsid w:val="00D12392"/>
    <w:rsid w:val="00D124AC"/>
    <w:rsid w:val="00D12775"/>
    <w:rsid w:val="00D12961"/>
    <w:rsid w:val="00D12A5E"/>
    <w:rsid w:val="00D12BE7"/>
    <w:rsid w:val="00D12DE3"/>
    <w:rsid w:val="00D13150"/>
    <w:rsid w:val="00D1316E"/>
    <w:rsid w:val="00D1350C"/>
    <w:rsid w:val="00D1393F"/>
    <w:rsid w:val="00D14146"/>
    <w:rsid w:val="00D1428F"/>
    <w:rsid w:val="00D143A6"/>
    <w:rsid w:val="00D14655"/>
    <w:rsid w:val="00D1487D"/>
    <w:rsid w:val="00D14F43"/>
    <w:rsid w:val="00D15061"/>
    <w:rsid w:val="00D1532A"/>
    <w:rsid w:val="00D155B0"/>
    <w:rsid w:val="00D1563A"/>
    <w:rsid w:val="00D1597F"/>
    <w:rsid w:val="00D1601D"/>
    <w:rsid w:val="00D164DF"/>
    <w:rsid w:val="00D16544"/>
    <w:rsid w:val="00D165A9"/>
    <w:rsid w:val="00D16DFF"/>
    <w:rsid w:val="00D16E4A"/>
    <w:rsid w:val="00D17084"/>
    <w:rsid w:val="00D17150"/>
    <w:rsid w:val="00D1715B"/>
    <w:rsid w:val="00D173D1"/>
    <w:rsid w:val="00D17525"/>
    <w:rsid w:val="00D17655"/>
    <w:rsid w:val="00D1788F"/>
    <w:rsid w:val="00D178BD"/>
    <w:rsid w:val="00D17A08"/>
    <w:rsid w:val="00D17C03"/>
    <w:rsid w:val="00D17D20"/>
    <w:rsid w:val="00D2000B"/>
    <w:rsid w:val="00D201A7"/>
    <w:rsid w:val="00D2052B"/>
    <w:rsid w:val="00D20772"/>
    <w:rsid w:val="00D208C7"/>
    <w:rsid w:val="00D209A6"/>
    <w:rsid w:val="00D20E4E"/>
    <w:rsid w:val="00D212D1"/>
    <w:rsid w:val="00D21402"/>
    <w:rsid w:val="00D21415"/>
    <w:rsid w:val="00D2146C"/>
    <w:rsid w:val="00D214A5"/>
    <w:rsid w:val="00D214C3"/>
    <w:rsid w:val="00D219CC"/>
    <w:rsid w:val="00D21E68"/>
    <w:rsid w:val="00D22884"/>
    <w:rsid w:val="00D22B19"/>
    <w:rsid w:val="00D22E37"/>
    <w:rsid w:val="00D22F03"/>
    <w:rsid w:val="00D23165"/>
    <w:rsid w:val="00D231ED"/>
    <w:rsid w:val="00D23583"/>
    <w:rsid w:val="00D236D8"/>
    <w:rsid w:val="00D237B6"/>
    <w:rsid w:val="00D237C0"/>
    <w:rsid w:val="00D237CA"/>
    <w:rsid w:val="00D238DA"/>
    <w:rsid w:val="00D23EA2"/>
    <w:rsid w:val="00D2400C"/>
    <w:rsid w:val="00D24B41"/>
    <w:rsid w:val="00D24C0A"/>
    <w:rsid w:val="00D24C5D"/>
    <w:rsid w:val="00D24CFC"/>
    <w:rsid w:val="00D24D40"/>
    <w:rsid w:val="00D2528D"/>
    <w:rsid w:val="00D253F6"/>
    <w:rsid w:val="00D254DC"/>
    <w:rsid w:val="00D254E9"/>
    <w:rsid w:val="00D2562D"/>
    <w:rsid w:val="00D256FD"/>
    <w:rsid w:val="00D25743"/>
    <w:rsid w:val="00D25C2F"/>
    <w:rsid w:val="00D25F83"/>
    <w:rsid w:val="00D25FCA"/>
    <w:rsid w:val="00D2613D"/>
    <w:rsid w:val="00D262A5"/>
    <w:rsid w:val="00D26479"/>
    <w:rsid w:val="00D26523"/>
    <w:rsid w:val="00D26725"/>
    <w:rsid w:val="00D26CF3"/>
    <w:rsid w:val="00D27017"/>
    <w:rsid w:val="00D272E6"/>
    <w:rsid w:val="00D27413"/>
    <w:rsid w:val="00D27799"/>
    <w:rsid w:val="00D27DEA"/>
    <w:rsid w:val="00D27E1C"/>
    <w:rsid w:val="00D27E92"/>
    <w:rsid w:val="00D27FBA"/>
    <w:rsid w:val="00D30033"/>
    <w:rsid w:val="00D30050"/>
    <w:rsid w:val="00D303F1"/>
    <w:rsid w:val="00D30419"/>
    <w:rsid w:val="00D306CB"/>
    <w:rsid w:val="00D30716"/>
    <w:rsid w:val="00D30911"/>
    <w:rsid w:val="00D30A3B"/>
    <w:rsid w:val="00D30BA9"/>
    <w:rsid w:val="00D30F63"/>
    <w:rsid w:val="00D31074"/>
    <w:rsid w:val="00D31198"/>
    <w:rsid w:val="00D31286"/>
    <w:rsid w:val="00D31BAB"/>
    <w:rsid w:val="00D31C6F"/>
    <w:rsid w:val="00D31C88"/>
    <w:rsid w:val="00D31DCD"/>
    <w:rsid w:val="00D31F59"/>
    <w:rsid w:val="00D32114"/>
    <w:rsid w:val="00D323B5"/>
    <w:rsid w:val="00D32B92"/>
    <w:rsid w:val="00D32DD7"/>
    <w:rsid w:val="00D32E1E"/>
    <w:rsid w:val="00D32FCA"/>
    <w:rsid w:val="00D331CA"/>
    <w:rsid w:val="00D3320A"/>
    <w:rsid w:val="00D33235"/>
    <w:rsid w:val="00D332CD"/>
    <w:rsid w:val="00D33741"/>
    <w:rsid w:val="00D33FDF"/>
    <w:rsid w:val="00D342EC"/>
    <w:rsid w:val="00D34308"/>
    <w:rsid w:val="00D3456C"/>
    <w:rsid w:val="00D34763"/>
    <w:rsid w:val="00D347F9"/>
    <w:rsid w:val="00D34858"/>
    <w:rsid w:val="00D34BCA"/>
    <w:rsid w:val="00D34E7F"/>
    <w:rsid w:val="00D34EC6"/>
    <w:rsid w:val="00D34FFA"/>
    <w:rsid w:val="00D351BA"/>
    <w:rsid w:val="00D352E3"/>
    <w:rsid w:val="00D353A8"/>
    <w:rsid w:val="00D35558"/>
    <w:rsid w:val="00D3577D"/>
    <w:rsid w:val="00D357C4"/>
    <w:rsid w:val="00D35A9F"/>
    <w:rsid w:val="00D35BDD"/>
    <w:rsid w:val="00D35C89"/>
    <w:rsid w:val="00D35CDE"/>
    <w:rsid w:val="00D35D3B"/>
    <w:rsid w:val="00D36136"/>
    <w:rsid w:val="00D36192"/>
    <w:rsid w:val="00D36381"/>
    <w:rsid w:val="00D368DE"/>
    <w:rsid w:val="00D36920"/>
    <w:rsid w:val="00D369FF"/>
    <w:rsid w:val="00D36C0C"/>
    <w:rsid w:val="00D36ED7"/>
    <w:rsid w:val="00D37112"/>
    <w:rsid w:val="00D37193"/>
    <w:rsid w:val="00D372B4"/>
    <w:rsid w:val="00D3736C"/>
    <w:rsid w:val="00D3757B"/>
    <w:rsid w:val="00D3759C"/>
    <w:rsid w:val="00D37847"/>
    <w:rsid w:val="00D37AD6"/>
    <w:rsid w:val="00D37D3A"/>
    <w:rsid w:val="00D37F30"/>
    <w:rsid w:val="00D40096"/>
    <w:rsid w:val="00D403C0"/>
    <w:rsid w:val="00D405CB"/>
    <w:rsid w:val="00D406B2"/>
    <w:rsid w:val="00D40A3D"/>
    <w:rsid w:val="00D40EE3"/>
    <w:rsid w:val="00D40FCD"/>
    <w:rsid w:val="00D4113A"/>
    <w:rsid w:val="00D4131F"/>
    <w:rsid w:val="00D4132F"/>
    <w:rsid w:val="00D41643"/>
    <w:rsid w:val="00D417FC"/>
    <w:rsid w:val="00D41AD7"/>
    <w:rsid w:val="00D41C46"/>
    <w:rsid w:val="00D41EC5"/>
    <w:rsid w:val="00D41FDB"/>
    <w:rsid w:val="00D4200A"/>
    <w:rsid w:val="00D4223C"/>
    <w:rsid w:val="00D42245"/>
    <w:rsid w:val="00D42648"/>
    <w:rsid w:val="00D42896"/>
    <w:rsid w:val="00D42C4E"/>
    <w:rsid w:val="00D42D40"/>
    <w:rsid w:val="00D42F1D"/>
    <w:rsid w:val="00D43053"/>
    <w:rsid w:val="00D43859"/>
    <w:rsid w:val="00D44336"/>
    <w:rsid w:val="00D44546"/>
    <w:rsid w:val="00D445A4"/>
    <w:rsid w:val="00D4493F"/>
    <w:rsid w:val="00D44C5C"/>
    <w:rsid w:val="00D44CFC"/>
    <w:rsid w:val="00D44D52"/>
    <w:rsid w:val="00D44EE0"/>
    <w:rsid w:val="00D44F95"/>
    <w:rsid w:val="00D44FBD"/>
    <w:rsid w:val="00D44FCC"/>
    <w:rsid w:val="00D45577"/>
    <w:rsid w:val="00D45A52"/>
    <w:rsid w:val="00D45B20"/>
    <w:rsid w:val="00D45CA0"/>
    <w:rsid w:val="00D45F28"/>
    <w:rsid w:val="00D45FE0"/>
    <w:rsid w:val="00D4617A"/>
    <w:rsid w:val="00D46337"/>
    <w:rsid w:val="00D46367"/>
    <w:rsid w:val="00D463DA"/>
    <w:rsid w:val="00D466CD"/>
    <w:rsid w:val="00D4673D"/>
    <w:rsid w:val="00D4690A"/>
    <w:rsid w:val="00D46FE7"/>
    <w:rsid w:val="00D47048"/>
    <w:rsid w:val="00D47368"/>
    <w:rsid w:val="00D47723"/>
    <w:rsid w:val="00D478C2"/>
    <w:rsid w:val="00D4791A"/>
    <w:rsid w:val="00D47A87"/>
    <w:rsid w:val="00D47A88"/>
    <w:rsid w:val="00D47B44"/>
    <w:rsid w:val="00D47B71"/>
    <w:rsid w:val="00D47BE1"/>
    <w:rsid w:val="00D47CF8"/>
    <w:rsid w:val="00D47EE9"/>
    <w:rsid w:val="00D47F4D"/>
    <w:rsid w:val="00D47F7B"/>
    <w:rsid w:val="00D500C1"/>
    <w:rsid w:val="00D501BF"/>
    <w:rsid w:val="00D50279"/>
    <w:rsid w:val="00D5035E"/>
    <w:rsid w:val="00D503BE"/>
    <w:rsid w:val="00D503FD"/>
    <w:rsid w:val="00D50966"/>
    <w:rsid w:val="00D50BFC"/>
    <w:rsid w:val="00D50C86"/>
    <w:rsid w:val="00D50CAE"/>
    <w:rsid w:val="00D51362"/>
    <w:rsid w:val="00D51377"/>
    <w:rsid w:val="00D515CA"/>
    <w:rsid w:val="00D519CA"/>
    <w:rsid w:val="00D51A0B"/>
    <w:rsid w:val="00D51B30"/>
    <w:rsid w:val="00D51B6B"/>
    <w:rsid w:val="00D51C7E"/>
    <w:rsid w:val="00D51E84"/>
    <w:rsid w:val="00D520EE"/>
    <w:rsid w:val="00D5229A"/>
    <w:rsid w:val="00D52878"/>
    <w:rsid w:val="00D52BE6"/>
    <w:rsid w:val="00D52D38"/>
    <w:rsid w:val="00D52E83"/>
    <w:rsid w:val="00D52EC0"/>
    <w:rsid w:val="00D53031"/>
    <w:rsid w:val="00D533C8"/>
    <w:rsid w:val="00D535CC"/>
    <w:rsid w:val="00D53C8D"/>
    <w:rsid w:val="00D53FD0"/>
    <w:rsid w:val="00D5427C"/>
    <w:rsid w:val="00D543B0"/>
    <w:rsid w:val="00D5442D"/>
    <w:rsid w:val="00D547F7"/>
    <w:rsid w:val="00D54829"/>
    <w:rsid w:val="00D54906"/>
    <w:rsid w:val="00D54A75"/>
    <w:rsid w:val="00D54AF1"/>
    <w:rsid w:val="00D54C68"/>
    <w:rsid w:val="00D54C7B"/>
    <w:rsid w:val="00D550A3"/>
    <w:rsid w:val="00D5522F"/>
    <w:rsid w:val="00D55D56"/>
    <w:rsid w:val="00D560C0"/>
    <w:rsid w:val="00D56270"/>
    <w:rsid w:val="00D56545"/>
    <w:rsid w:val="00D5655A"/>
    <w:rsid w:val="00D56767"/>
    <w:rsid w:val="00D56BB7"/>
    <w:rsid w:val="00D5705C"/>
    <w:rsid w:val="00D57523"/>
    <w:rsid w:val="00D5797B"/>
    <w:rsid w:val="00D57B9D"/>
    <w:rsid w:val="00D57DAD"/>
    <w:rsid w:val="00D57ECF"/>
    <w:rsid w:val="00D600A3"/>
    <w:rsid w:val="00D60607"/>
    <w:rsid w:val="00D607A0"/>
    <w:rsid w:val="00D60952"/>
    <w:rsid w:val="00D60BD0"/>
    <w:rsid w:val="00D60D0A"/>
    <w:rsid w:val="00D60EE0"/>
    <w:rsid w:val="00D60F76"/>
    <w:rsid w:val="00D612C6"/>
    <w:rsid w:val="00D6167A"/>
    <w:rsid w:val="00D6170F"/>
    <w:rsid w:val="00D621FF"/>
    <w:rsid w:val="00D6233E"/>
    <w:rsid w:val="00D6237B"/>
    <w:rsid w:val="00D623A7"/>
    <w:rsid w:val="00D625ED"/>
    <w:rsid w:val="00D62B7C"/>
    <w:rsid w:val="00D62D80"/>
    <w:rsid w:val="00D63305"/>
    <w:rsid w:val="00D63456"/>
    <w:rsid w:val="00D6355D"/>
    <w:rsid w:val="00D6356F"/>
    <w:rsid w:val="00D6376F"/>
    <w:rsid w:val="00D63915"/>
    <w:rsid w:val="00D63CC7"/>
    <w:rsid w:val="00D63E7B"/>
    <w:rsid w:val="00D6415D"/>
    <w:rsid w:val="00D643AA"/>
    <w:rsid w:val="00D6458F"/>
    <w:rsid w:val="00D649E0"/>
    <w:rsid w:val="00D64C72"/>
    <w:rsid w:val="00D65225"/>
    <w:rsid w:val="00D65D1B"/>
    <w:rsid w:val="00D664D2"/>
    <w:rsid w:val="00D66537"/>
    <w:rsid w:val="00D66595"/>
    <w:rsid w:val="00D668EE"/>
    <w:rsid w:val="00D66A4D"/>
    <w:rsid w:val="00D66C08"/>
    <w:rsid w:val="00D66CE9"/>
    <w:rsid w:val="00D66D39"/>
    <w:rsid w:val="00D670E6"/>
    <w:rsid w:val="00D6729E"/>
    <w:rsid w:val="00D6743D"/>
    <w:rsid w:val="00D676B0"/>
    <w:rsid w:val="00D676F4"/>
    <w:rsid w:val="00D67883"/>
    <w:rsid w:val="00D67924"/>
    <w:rsid w:val="00D6797A"/>
    <w:rsid w:val="00D702C3"/>
    <w:rsid w:val="00D70494"/>
    <w:rsid w:val="00D70552"/>
    <w:rsid w:val="00D70789"/>
    <w:rsid w:val="00D70C8A"/>
    <w:rsid w:val="00D7126C"/>
    <w:rsid w:val="00D712F0"/>
    <w:rsid w:val="00D715F1"/>
    <w:rsid w:val="00D716BB"/>
    <w:rsid w:val="00D71AD5"/>
    <w:rsid w:val="00D71B3B"/>
    <w:rsid w:val="00D71C18"/>
    <w:rsid w:val="00D71FF2"/>
    <w:rsid w:val="00D7206B"/>
    <w:rsid w:val="00D72179"/>
    <w:rsid w:val="00D72258"/>
    <w:rsid w:val="00D727A1"/>
    <w:rsid w:val="00D72849"/>
    <w:rsid w:val="00D72B37"/>
    <w:rsid w:val="00D72C8A"/>
    <w:rsid w:val="00D72D9B"/>
    <w:rsid w:val="00D72FB3"/>
    <w:rsid w:val="00D72FF1"/>
    <w:rsid w:val="00D7342F"/>
    <w:rsid w:val="00D736A5"/>
    <w:rsid w:val="00D736B1"/>
    <w:rsid w:val="00D737BA"/>
    <w:rsid w:val="00D73C91"/>
    <w:rsid w:val="00D73CBB"/>
    <w:rsid w:val="00D73EFF"/>
    <w:rsid w:val="00D74017"/>
    <w:rsid w:val="00D74212"/>
    <w:rsid w:val="00D74443"/>
    <w:rsid w:val="00D74808"/>
    <w:rsid w:val="00D74883"/>
    <w:rsid w:val="00D749DD"/>
    <w:rsid w:val="00D75011"/>
    <w:rsid w:val="00D7512C"/>
    <w:rsid w:val="00D7590F"/>
    <w:rsid w:val="00D75B69"/>
    <w:rsid w:val="00D75C85"/>
    <w:rsid w:val="00D75CD5"/>
    <w:rsid w:val="00D75E53"/>
    <w:rsid w:val="00D761D7"/>
    <w:rsid w:val="00D762FF"/>
    <w:rsid w:val="00D76413"/>
    <w:rsid w:val="00D7657E"/>
    <w:rsid w:val="00D76B06"/>
    <w:rsid w:val="00D76D5B"/>
    <w:rsid w:val="00D77206"/>
    <w:rsid w:val="00D772A9"/>
    <w:rsid w:val="00D773F6"/>
    <w:rsid w:val="00D774F8"/>
    <w:rsid w:val="00D7755E"/>
    <w:rsid w:val="00D775E5"/>
    <w:rsid w:val="00D777A0"/>
    <w:rsid w:val="00D77FA7"/>
    <w:rsid w:val="00D80AD4"/>
    <w:rsid w:val="00D80C31"/>
    <w:rsid w:val="00D80D23"/>
    <w:rsid w:val="00D80F29"/>
    <w:rsid w:val="00D815D3"/>
    <w:rsid w:val="00D821D6"/>
    <w:rsid w:val="00D825B4"/>
    <w:rsid w:val="00D826AF"/>
    <w:rsid w:val="00D8288C"/>
    <w:rsid w:val="00D82A72"/>
    <w:rsid w:val="00D82D3C"/>
    <w:rsid w:val="00D82D5C"/>
    <w:rsid w:val="00D836F5"/>
    <w:rsid w:val="00D8394C"/>
    <w:rsid w:val="00D83C5A"/>
    <w:rsid w:val="00D83DA7"/>
    <w:rsid w:val="00D83FF5"/>
    <w:rsid w:val="00D8426C"/>
    <w:rsid w:val="00D84287"/>
    <w:rsid w:val="00D842A9"/>
    <w:rsid w:val="00D84393"/>
    <w:rsid w:val="00D8440B"/>
    <w:rsid w:val="00D84540"/>
    <w:rsid w:val="00D84737"/>
    <w:rsid w:val="00D848FB"/>
    <w:rsid w:val="00D84DFB"/>
    <w:rsid w:val="00D8502B"/>
    <w:rsid w:val="00D852CD"/>
    <w:rsid w:val="00D85576"/>
    <w:rsid w:val="00D855CE"/>
    <w:rsid w:val="00D858AB"/>
    <w:rsid w:val="00D85BA4"/>
    <w:rsid w:val="00D8612F"/>
    <w:rsid w:val="00D865A0"/>
    <w:rsid w:val="00D868D1"/>
    <w:rsid w:val="00D86902"/>
    <w:rsid w:val="00D869AF"/>
    <w:rsid w:val="00D86F17"/>
    <w:rsid w:val="00D870C8"/>
    <w:rsid w:val="00D871BD"/>
    <w:rsid w:val="00D87B7E"/>
    <w:rsid w:val="00D87CC5"/>
    <w:rsid w:val="00D87CF9"/>
    <w:rsid w:val="00D87DA9"/>
    <w:rsid w:val="00D87E0E"/>
    <w:rsid w:val="00D87EDE"/>
    <w:rsid w:val="00D87F78"/>
    <w:rsid w:val="00D90091"/>
    <w:rsid w:val="00D90514"/>
    <w:rsid w:val="00D90548"/>
    <w:rsid w:val="00D9097C"/>
    <w:rsid w:val="00D909FA"/>
    <w:rsid w:val="00D90C5A"/>
    <w:rsid w:val="00D90E3F"/>
    <w:rsid w:val="00D91096"/>
    <w:rsid w:val="00D91318"/>
    <w:rsid w:val="00D914F1"/>
    <w:rsid w:val="00D916BF"/>
    <w:rsid w:val="00D9189E"/>
    <w:rsid w:val="00D91CE6"/>
    <w:rsid w:val="00D91E23"/>
    <w:rsid w:val="00D91E45"/>
    <w:rsid w:val="00D91E8E"/>
    <w:rsid w:val="00D924B6"/>
    <w:rsid w:val="00D92502"/>
    <w:rsid w:val="00D92551"/>
    <w:rsid w:val="00D92910"/>
    <w:rsid w:val="00D929E9"/>
    <w:rsid w:val="00D92B6B"/>
    <w:rsid w:val="00D92BD1"/>
    <w:rsid w:val="00D931EB"/>
    <w:rsid w:val="00D931F8"/>
    <w:rsid w:val="00D93296"/>
    <w:rsid w:val="00D93CBC"/>
    <w:rsid w:val="00D93CDA"/>
    <w:rsid w:val="00D93D3A"/>
    <w:rsid w:val="00D93EA8"/>
    <w:rsid w:val="00D93EB7"/>
    <w:rsid w:val="00D93F6A"/>
    <w:rsid w:val="00D942CE"/>
    <w:rsid w:val="00D94307"/>
    <w:rsid w:val="00D946AF"/>
    <w:rsid w:val="00D95072"/>
    <w:rsid w:val="00D950B3"/>
    <w:rsid w:val="00D950E1"/>
    <w:rsid w:val="00D9524F"/>
    <w:rsid w:val="00D9554D"/>
    <w:rsid w:val="00D9584B"/>
    <w:rsid w:val="00D958C8"/>
    <w:rsid w:val="00D95B8A"/>
    <w:rsid w:val="00D95CC6"/>
    <w:rsid w:val="00D96051"/>
    <w:rsid w:val="00D964D6"/>
    <w:rsid w:val="00D96552"/>
    <w:rsid w:val="00D966C2"/>
    <w:rsid w:val="00D968EE"/>
    <w:rsid w:val="00D96B07"/>
    <w:rsid w:val="00D96B9F"/>
    <w:rsid w:val="00D96C94"/>
    <w:rsid w:val="00D96DBA"/>
    <w:rsid w:val="00D9701E"/>
    <w:rsid w:val="00D974F5"/>
    <w:rsid w:val="00D9798F"/>
    <w:rsid w:val="00D97B45"/>
    <w:rsid w:val="00D97B53"/>
    <w:rsid w:val="00D97EB3"/>
    <w:rsid w:val="00DA0B3D"/>
    <w:rsid w:val="00DA0C1A"/>
    <w:rsid w:val="00DA0F6E"/>
    <w:rsid w:val="00DA1256"/>
    <w:rsid w:val="00DA19AE"/>
    <w:rsid w:val="00DA1A4C"/>
    <w:rsid w:val="00DA1AA6"/>
    <w:rsid w:val="00DA1C95"/>
    <w:rsid w:val="00DA1D42"/>
    <w:rsid w:val="00DA212F"/>
    <w:rsid w:val="00DA2B38"/>
    <w:rsid w:val="00DA2C7B"/>
    <w:rsid w:val="00DA2E1A"/>
    <w:rsid w:val="00DA3287"/>
    <w:rsid w:val="00DA32BE"/>
    <w:rsid w:val="00DA32C0"/>
    <w:rsid w:val="00DA36AC"/>
    <w:rsid w:val="00DA3930"/>
    <w:rsid w:val="00DA39D6"/>
    <w:rsid w:val="00DA3A5E"/>
    <w:rsid w:val="00DA3D40"/>
    <w:rsid w:val="00DA4259"/>
    <w:rsid w:val="00DA432B"/>
    <w:rsid w:val="00DA44C4"/>
    <w:rsid w:val="00DA459B"/>
    <w:rsid w:val="00DA4772"/>
    <w:rsid w:val="00DA48BB"/>
    <w:rsid w:val="00DA492C"/>
    <w:rsid w:val="00DA4933"/>
    <w:rsid w:val="00DA4A76"/>
    <w:rsid w:val="00DA4A9F"/>
    <w:rsid w:val="00DA4C52"/>
    <w:rsid w:val="00DA4FE9"/>
    <w:rsid w:val="00DA519E"/>
    <w:rsid w:val="00DA525D"/>
    <w:rsid w:val="00DA52DA"/>
    <w:rsid w:val="00DA5494"/>
    <w:rsid w:val="00DA5593"/>
    <w:rsid w:val="00DA5C6F"/>
    <w:rsid w:val="00DA5FCB"/>
    <w:rsid w:val="00DA64B4"/>
    <w:rsid w:val="00DA663A"/>
    <w:rsid w:val="00DA691B"/>
    <w:rsid w:val="00DA6BE2"/>
    <w:rsid w:val="00DA6C3D"/>
    <w:rsid w:val="00DA6E12"/>
    <w:rsid w:val="00DA6F27"/>
    <w:rsid w:val="00DA7397"/>
    <w:rsid w:val="00DA7BEB"/>
    <w:rsid w:val="00DA7E78"/>
    <w:rsid w:val="00DB0025"/>
    <w:rsid w:val="00DB008F"/>
    <w:rsid w:val="00DB0120"/>
    <w:rsid w:val="00DB028B"/>
    <w:rsid w:val="00DB09EB"/>
    <w:rsid w:val="00DB0A4C"/>
    <w:rsid w:val="00DB0E0A"/>
    <w:rsid w:val="00DB0FB2"/>
    <w:rsid w:val="00DB12F7"/>
    <w:rsid w:val="00DB16F8"/>
    <w:rsid w:val="00DB19DC"/>
    <w:rsid w:val="00DB1D2D"/>
    <w:rsid w:val="00DB1FC1"/>
    <w:rsid w:val="00DB2227"/>
    <w:rsid w:val="00DB22CB"/>
    <w:rsid w:val="00DB26E6"/>
    <w:rsid w:val="00DB273D"/>
    <w:rsid w:val="00DB278F"/>
    <w:rsid w:val="00DB2814"/>
    <w:rsid w:val="00DB29E4"/>
    <w:rsid w:val="00DB2A10"/>
    <w:rsid w:val="00DB2DDB"/>
    <w:rsid w:val="00DB2E75"/>
    <w:rsid w:val="00DB30FF"/>
    <w:rsid w:val="00DB325C"/>
    <w:rsid w:val="00DB3405"/>
    <w:rsid w:val="00DB3C2C"/>
    <w:rsid w:val="00DB3DF1"/>
    <w:rsid w:val="00DB4006"/>
    <w:rsid w:val="00DB422E"/>
    <w:rsid w:val="00DB4476"/>
    <w:rsid w:val="00DB4498"/>
    <w:rsid w:val="00DB44BD"/>
    <w:rsid w:val="00DB496B"/>
    <w:rsid w:val="00DB4B41"/>
    <w:rsid w:val="00DB4E56"/>
    <w:rsid w:val="00DB5195"/>
    <w:rsid w:val="00DB51C4"/>
    <w:rsid w:val="00DB57A8"/>
    <w:rsid w:val="00DB591A"/>
    <w:rsid w:val="00DB5B45"/>
    <w:rsid w:val="00DB5C36"/>
    <w:rsid w:val="00DB5CBC"/>
    <w:rsid w:val="00DB5D1B"/>
    <w:rsid w:val="00DB5F52"/>
    <w:rsid w:val="00DB6303"/>
    <w:rsid w:val="00DB640D"/>
    <w:rsid w:val="00DB6706"/>
    <w:rsid w:val="00DB67AA"/>
    <w:rsid w:val="00DB67EA"/>
    <w:rsid w:val="00DB695B"/>
    <w:rsid w:val="00DB695E"/>
    <w:rsid w:val="00DB7038"/>
    <w:rsid w:val="00DB7292"/>
    <w:rsid w:val="00DB7403"/>
    <w:rsid w:val="00DB7429"/>
    <w:rsid w:val="00DB76D5"/>
    <w:rsid w:val="00DB79D3"/>
    <w:rsid w:val="00DB79DF"/>
    <w:rsid w:val="00DB7DB1"/>
    <w:rsid w:val="00DB7F55"/>
    <w:rsid w:val="00DB7F9C"/>
    <w:rsid w:val="00DC0140"/>
    <w:rsid w:val="00DC0385"/>
    <w:rsid w:val="00DC0566"/>
    <w:rsid w:val="00DC0580"/>
    <w:rsid w:val="00DC0A15"/>
    <w:rsid w:val="00DC0DDE"/>
    <w:rsid w:val="00DC14D1"/>
    <w:rsid w:val="00DC15B0"/>
    <w:rsid w:val="00DC15F5"/>
    <w:rsid w:val="00DC17DB"/>
    <w:rsid w:val="00DC1873"/>
    <w:rsid w:val="00DC1A1A"/>
    <w:rsid w:val="00DC1BE7"/>
    <w:rsid w:val="00DC2386"/>
    <w:rsid w:val="00DC243A"/>
    <w:rsid w:val="00DC25AF"/>
    <w:rsid w:val="00DC2956"/>
    <w:rsid w:val="00DC29F4"/>
    <w:rsid w:val="00DC2D50"/>
    <w:rsid w:val="00DC2F66"/>
    <w:rsid w:val="00DC30CF"/>
    <w:rsid w:val="00DC34F5"/>
    <w:rsid w:val="00DC377A"/>
    <w:rsid w:val="00DC3D51"/>
    <w:rsid w:val="00DC4150"/>
    <w:rsid w:val="00DC4505"/>
    <w:rsid w:val="00DC46BC"/>
    <w:rsid w:val="00DC47CE"/>
    <w:rsid w:val="00DC4B27"/>
    <w:rsid w:val="00DC4BB8"/>
    <w:rsid w:val="00DC4C20"/>
    <w:rsid w:val="00DC4ED1"/>
    <w:rsid w:val="00DC4F9D"/>
    <w:rsid w:val="00DC52B6"/>
    <w:rsid w:val="00DC53B7"/>
    <w:rsid w:val="00DC5601"/>
    <w:rsid w:val="00DC5651"/>
    <w:rsid w:val="00DC5674"/>
    <w:rsid w:val="00DC58CB"/>
    <w:rsid w:val="00DC5C55"/>
    <w:rsid w:val="00DC5ECD"/>
    <w:rsid w:val="00DC64C3"/>
    <w:rsid w:val="00DC65C9"/>
    <w:rsid w:val="00DC697A"/>
    <w:rsid w:val="00DC6BFC"/>
    <w:rsid w:val="00DC71F3"/>
    <w:rsid w:val="00DC75A6"/>
    <w:rsid w:val="00DC765E"/>
    <w:rsid w:val="00DC7705"/>
    <w:rsid w:val="00DC77FD"/>
    <w:rsid w:val="00DC7ACC"/>
    <w:rsid w:val="00DC7F39"/>
    <w:rsid w:val="00DD03B1"/>
    <w:rsid w:val="00DD03B8"/>
    <w:rsid w:val="00DD0625"/>
    <w:rsid w:val="00DD06D0"/>
    <w:rsid w:val="00DD0B58"/>
    <w:rsid w:val="00DD0FE1"/>
    <w:rsid w:val="00DD125B"/>
    <w:rsid w:val="00DD17B6"/>
    <w:rsid w:val="00DD1B03"/>
    <w:rsid w:val="00DD1C48"/>
    <w:rsid w:val="00DD1DCA"/>
    <w:rsid w:val="00DD23D4"/>
    <w:rsid w:val="00DD2993"/>
    <w:rsid w:val="00DD35AC"/>
    <w:rsid w:val="00DD36FE"/>
    <w:rsid w:val="00DD3BA2"/>
    <w:rsid w:val="00DD3D15"/>
    <w:rsid w:val="00DD3E04"/>
    <w:rsid w:val="00DD3FFA"/>
    <w:rsid w:val="00DD406C"/>
    <w:rsid w:val="00DD4492"/>
    <w:rsid w:val="00DD4B32"/>
    <w:rsid w:val="00DD4F7C"/>
    <w:rsid w:val="00DD5377"/>
    <w:rsid w:val="00DD5528"/>
    <w:rsid w:val="00DD56F1"/>
    <w:rsid w:val="00DD5A5B"/>
    <w:rsid w:val="00DD5C1E"/>
    <w:rsid w:val="00DD5C37"/>
    <w:rsid w:val="00DD5CB4"/>
    <w:rsid w:val="00DD601D"/>
    <w:rsid w:val="00DD6366"/>
    <w:rsid w:val="00DD6479"/>
    <w:rsid w:val="00DD64B2"/>
    <w:rsid w:val="00DD6875"/>
    <w:rsid w:val="00DD6E24"/>
    <w:rsid w:val="00DD73C0"/>
    <w:rsid w:val="00DD75B6"/>
    <w:rsid w:val="00DD75EC"/>
    <w:rsid w:val="00DD7670"/>
    <w:rsid w:val="00DD770C"/>
    <w:rsid w:val="00DD79E6"/>
    <w:rsid w:val="00DE057B"/>
    <w:rsid w:val="00DE07F4"/>
    <w:rsid w:val="00DE0C69"/>
    <w:rsid w:val="00DE0E30"/>
    <w:rsid w:val="00DE17F5"/>
    <w:rsid w:val="00DE1975"/>
    <w:rsid w:val="00DE1AE2"/>
    <w:rsid w:val="00DE1C4C"/>
    <w:rsid w:val="00DE1E10"/>
    <w:rsid w:val="00DE1F32"/>
    <w:rsid w:val="00DE2139"/>
    <w:rsid w:val="00DE251D"/>
    <w:rsid w:val="00DE25B2"/>
    <w:rsid w:val="00DE276B"/>
    <w:rsid w:val="00DE295F"/>
    <w:rsid w:val="00DE2997"/>
    <w:rsid w:val="00DE2BB5"/>
    <w:rsid w:val="00DE2CE5"/>
    <w:rsid w:val="00DE2ED9"/>
    <w:rsid w:val="00DE2F89"/>
    <w:rsid w:val="00DE3172"/>
    <w:rsid w:val="00DE337C"/>
    <w:rsid w:val="00DE3AAE"/>
    <w:rsid w:val="00DE3B96"/>
    <w:rsid w:val="00DE3CE2"/>
    <w:rsid w:val="00DE3FC9"/>
    <w:rsid w:val="00DE425D"/>
    <w:rsid w:val="00DE42EE"/>
    <w:rsid w:val="00DE4752"/>
    <w:rsid w:val="00DE4A4F"/>
    <w:rsid w:val="00DE4B2E"/>
    <w:rsid w:val="00DE4BFE"/>
    <w:rsid w:val="00DE4D28"/>
    <w:rsid w:val="00DE4D91"/>
    <w:rsid w:val="00DE4E83"/>
    <w:rsid w:val="00DE5024"/>
    <w:rsid w:val="00DE573C"/>
    <w:rsid w:val="00DE5F5E"/>
    <w:rsid w:val="00DE627D"/>
    <w:rsid w:val="00DE6623"/>
    <w:rsid w:val="00DE6626"/>
    <w:rsid w:val="00DE6BBD"/>
    <w:rsid w:val="00DE6C4F"/>
    <w:rsid w:val="00DE6D8B"/>
    <w:rsid w:val="00DE6F0A"/>
    <w:rsid w:val="00DE6F1B"/>
    <w:rsid w:val="00DE6F55"/>
    <w:rsid w:val="00DE73BB"/>
    <w:rsid w:val="00DE7461"/>
    <w:rsid w:val="00DE7543"/>
    <w:rsid w:val="00DE7629"/>
    <w:rsid w:val="00DE7713"/>
    <w:rsid w:val="00DE7986"/>
    <w:rsid w:val="00DE7B61"/>
    <w:rsid w:val="00DE7C3C"/>
    <w:rsid w:val="00DE7C42"/>
    <w:rsid w:val="00DE7D6D"/>
    <w:rsid w:val="00DE7EB9"/>
    <w:rsid w:val="00DF005A"/>
    <w:rsid w:val="00DF0148"/>
    <w:rsid w:val="00DF0339"/>
    <w:rsid w:val="00DF0E0D"/>
    <w:rsid w:val="00DF126A"/>
    <w:rsid w:val="00DF14BB"/>
    <w:rsid w:val="00DF168E"/>
    <w:rsid w:val="00DF16E8"/>
    <w:rsid w:val="00DF19F3"/>
    <w:rsid w:val="00DF1A6C"/>
    <w:rsid w:val="00DF1AAD"/>
    <w:rsid w:val="00DF234D"/>
    <w:rsid w:val="00DF24D6"/>
    <w:rsid w:val="00DF25B3"/>
    <w:rsid w:val="00DF26D7"/>
    <w:rsid w:val="00DF2783"/>
    <w:rsid w:val="00DF2E55"/>
    <w:rsid w:val="00DF2F6A"/>
    <w:rsid w:val="00DF30B4"/>
    <w:rsid w:val="00DF31C0"/>
    <w:rsid w:val="00DF35EB"/>
    <w:rsid w:val="00DF3811"/>
    <w:rsid w:val="00DF38C2"/>
    <w:rsid w:val="00DF3C36"/>
    <w:rsid w:val="00DF42EB"/>
    <w:rsid w:val="00DF435E"/>
    <w:rsid w:val="00DF44B4"/>
    <w:rsid w:val="00DF4CF9"/>
    <w:rsid w:val="00DF512F"/>
    <w:rsid w:val="00DF517F"/>
    <w:rsid w:val="00DF5202"/>
    <w:rsid w:val="00DF55C5"/>
    <w:rsid w:val="00DF5BAC"/>
    <w:rsid w:val="00DF61D5"/>
    <w:rsid w:val="00DF6238"/>
    <w:rsid w:val="00DF625C"/>
    <w:rsid w:val="00DF6303"/>
    <w:rsid w:val="00DF64B4"/>
    <w:rsid w:val="00DF650C"/>
    <w:rsid w:val="00DF65E5"/>
    <w:rsid w:val="00DF67FE"/>
    <w:rsid w:val="00DF6B4F"/>
    <w:rsid w:val="00DF6C3B"/>
    <w:rsid w:val="00DF6F12"/>
    <w:rsid w:val="00DF71AF"/>
    <w:rsid w:val="00DF7242"/>
    <w:rsid w:val="00DF76F5"/>
    <w:rsid w:val="00DF77B1"/>
    <w:rsid w:val="00DF78DC"/>
    <w:rsid w:val="00DF7BE9"/>
    <w:rsid w:val="00DF7EA6"/>
    <w:rsid w:val="00DF7F7F"/>
    <w:rsid w:val="00DF7FF4"/>
    <w:rsid w:val="00E000DA"/>
    <w:rsid w:val="00E000FD"/>
    <w:rsid w:val="00E001D3"/>
    <w:rsid w:val="00E0059B"/>
    <w:rsid w:val="00E00806"/>
    <w:rsid w:val="00E00E76"/>
    <w:rsid w:val="00E00EE0"/>
    <w:rsid w:val="00E00FB5"/>
    <w:rsid w:val="00E0101E"/>
    <w:rsid w:val="00E013AE"/>
    <w:rsid w:val="00E016F4"/>
    <w:rsid w:val="00E01E5B"/>
    <w:rsid w:val="00E0212A"/>
    <w:rsid w:val="00E02241"/>
    <w:rsid w:val="00E02432"/>
    <w:rsid w:val="00E0246D"/>
    <w:rsid w:val="00E024F1"/>
    <w:rsid w:val="00E027B0"/>
    <w:rsid w:val="00E02A09"/>
    <w:rsid w:val="00E03068"/>
    <w:rsid w:val="00E030B1"/>
    <w:rsid w:val="00E030B7"/>
    <w:rsid w:val="00E0362A"/>
    <w:rsid w:val="00E037AD"/>
    <w:rsid w:val="00E03898"/>
    <w:rsid w:val="00E03999"/>
    <w:rsid w:val="00E03B63"/>
    <w:rsid w:val="00E03E22"/>
    <w:rsid w:val="00E040C1"/>
    <w:rsid w:val="00E04146"/>
    <w:rsid w:val="00E0479A"/>
    <w:rsid w:val="00E04956"/>
    <w:rsid w:val="00E04F42"/>
    <w:rsid w:val="00E05006"/>
    <w:rsid w:val="00E05320"/>
    <w:rsid w:val="00E05364"/>
    <w:rsid w:val="00E0551B"/>
    <w:rsid w:val="00E05C83"/>
    <w:rsid w:val="00E05DBB"/>
    <w:rsid w:val="00E05DC1"/>
    <w:rsid w:val="00E05E49"/>
    <w:rsid w:val="00E06027"/>
    <w:rsid w:val="00E061F1"/>
    <w:rsid w:val="00E0663F"/>
    <w:rsid w:val="00E0667E"/>
    <w:rsid w:val="00E066AC"/>
    <w:rsid w:val="00E06815"/>
    <w:rsid w:val="00E06DCE"/>
    <w:rsid w:val="00E070A6"/>
    <w:rsid w:val="00E07203"/>
    <w:rsid w:val="00E07453"/>
    <w:rsid w:val="00E07490"/>
    <w:rsid w:val="00E07552"/>
    <w:rsid w:val="00E07792"/>
    <w:rsid w:val="00E07A43"/>
    <w:rsid w:val="00E100EE"/>
    <w:rsid w:val="00E1018C"/>
    <w:rsid w:val="00E10370"/>
    <w:rsid w:val="00E103CA"/>
    <w:rsid w:val="00E103D6"/>
    <w:rsid w:val="00E1050E"/>
    <w:rsid w:val="00E1061F"/>
    <w:rsid w:val="00E10620"/>
    <w:rsid w:val="00E109A2"/>
    <w:rsid w:val="00E10F2A"/>
    <w:rsid w:val="00E11100"/>
    <w:rsid w:val="00E112C7"/>
    <w:rsid w:val="00E114FC"/>
    <w:rsid w:val="00E11542"/>
    <w:rsid w:val="00E11CAC"/>
    <w:rsid w:val="00E11EB8"/>
    <w:rsid w:val="00E126B8"/>
    <w:rsid w:val="00E12C73"/>
    <w:rsid w:val="00E132BF"/>
    <w:rsid w:val="00E133C6"/>
    <w:rsid w:val="00E135B9"/>
    <w:rsid w:val="00E13E88"/>
    <w:rsid w:val="00E13EA6"/>
    <w:rsid w:val="00E14294"/>
    <w:rsid w:val="00E1434A"/>
    <w:rsid w:val="00E14374"/>
    <w:rsid w:val="00E144D5"/>
    <w:rsid w:val="00E1455B"/>
    <w:rsid w:val="00E1460A"/>
    <w:rsid w:val="00E1488E"/>
    <w:rsid w:val="00E149F1"/>
    <w:rsid w:val="00E14AAA"/>
    <w:rsid w:val="00E14EAA"/>
    <w:rsid w:val="00E152B4"/>
    <w:rsid w:val="00E1564E"/>
    <w:rsid w:val="00E15B8F"/>
    <w:rsid w:val="00E15DF0"/>
    <w:rsid w:val="00E15EF9"/>
    <w:rsid w:val="00E16030"/>
    <w:rsid w:val="00E16046"/>
    <w:rsid w:val="00E161AE"/>
    <w:rsid w:val="00E16925"/>
    <w:rsid w:val="00E1694B"/>
    <w:rsid w:val="00E16BFC"/>
    <w:rsid w:val="00E16C72"/>
    <w:rsid w:val="00E16F66"/>
    <w:rsid w:val="00E16F8A"/>
    <w:rsid w:val="00E1755E"/>
    <w:rsid w:val="00E1760F"/>
    <w:rsid w:val="00E1773A"/>
    <w:rsid w:val="00E177F8"/>
    <w:rsid w:val="00E178AB"/>
    <w:rsid w:val="00E200BC"/>
    <w:rsid w:val="00E20196"/>
    <w:rsid w:val="00E2024F"/>
    <w:rsid w:val="00E204F7"/>
    <w:rsid w:val="00E206C6"/>
    <w:rsid w:val="00E20835"/>
    <w:rsid w:val="00E20971"/>
    <w:rsid w:val="00E20A13"/>
    <w:rsid w:val="00E20A51"/>
    <w:rsid w:val="00E20A9B"/>
    <w:rsid w:val="00E20B49"/>
    <w:rsid w:val="00E20D34"/>
    <w:rsid w:val="00E20E5A"/>
    <w:rsid w:val="00E20F73"/>
    <w:rsid w:val="00E215B2"/>
    <w:rsid w:val="00E21657"/>
    <w:rsid w:val="00E21985"/>
    <w:rsid w:val="00E21BD7"/>
    <w:rsid w:val="00E21BFC"/>
    <w:rsid w:val="00E21CBA"/>
    <w:rsid w:val="00E220C6"/>
    <w:rsid w:val="00E223DD"/>
    <w:rsid w:val="00E2255D"/>
    <w:rsid w:val="00E22C01"/>
    <w:rsid w:val="00E22CE3"/>
    <w:rsid w:val="00E22D25"/>
    <w:rsid w:val="00E232B1"/>
    <w:rsid w:val="00E23FE8"/>
    <w:rsid w:val="00E242B2"/>
    <w:rsid w:val="00E242E3"/>
    <w:rsid w:val="00E24300"/>
    <w:rsid w:val="00E244B0"/>
    <w:rsid w:val="00E2454A"/>
    <w:rsid w:val="00E2471B"/>
    <w:rsid w:val="00E248AA"/>
    <w:rsid w:val="00E249E0"/>
    <w:rsid w:val="00E24D84"/>
    <w:rsid w:val="00E24F46"/>
    <w:rsid w:val="00E24FE6"/>
    <w:rsid w:val="00E25137"/>
    <w:rsid w:val="00E25B02"/>
    <w:rsid w:val="00E25E8B"/>
    <w:rsid w:val="00E26172"/>
    <w:rsid w:val="00E2628B"/>
    <w:rsid w:val="00E26332"/>
    <w:rsid w:val="00E265C3"/>
    <w:rsid w:val="00E26A04"/>
    <w:rsid w:val="00E26C70"/>
    <w:rsid w:val="00E26CB7"/>
    <w:rsid w:val="00E27126"/>
    <w:rsid w:val="00E27270"/>
    <w:rsid w:val="00E2743E"/>
    <w:rsid w:val="00E2791F"/>
    <w:rsid w:val="00E27B3E"/>
    <w:rsid w:val="00E27C59"/>
    <w:rsid w:val="00E27D3F"/>
    <w:rsid w:val="00E27EDD"/>
    <w:rsid w:val="00E27F94"/>
    <w:rsid w:val="00E27FBA"/>
    <w:rsid w:val="00E27FFE"/>
    <w:rsid w:val="00E30142"/>
    <w:rsid w:val="00E301A3"/>
    <w:rsid w:val="00E303ED"/>
    <w:rsid w:val="00E3055E"/>
    <w:rsid w:val="00E307D8"/>
    <w:rsid w:val="00E30831"/>
    <w:rsid w:val="00E30A45"/>
    <w:rsid w:val="00E30C85"/>
    <w:rsid w:val="00E312DA"/>
    <w:rsid w:val="00E314CC"/>
    <w:rsid w:val="00E314DA"/>
    <w:rsid w:val="00E31AB2"/>
    <w:rsid w:val="00E31B27"/>
    <w:rsid w:val="00E31FA7"/>
    <w:rsid w:val="00E3259C"/>
    <w:rsid w:val="00E32B19"/>
    <w:rsid w:val="00E32FEB"/>
    <w:rsid w:val="00E32FF4"/>
    <w:rsid w:val="00E33422"/>
    <w:rsid w:val="00E3371D"/>
    <w:rsid w:val="00E33CB1"/>
    <w:rsid w:val="00E33E26"/>
    <w:rsid w:val="00E33F0E"/>
    <w:rsid w:val="00E3404E"/>
    <w:rsid w:val="00E341DA"/>
    <w:rsid w:val="00E3499A"/>
    <w:rsid w:val="00E34AB1"/>
    <w:rsid w:val="00E34C40"/>
    <w:rsid w:val="00E34E98"/>
    <w:rsid w:val="00E34F20"/>
    <w:rsid w:val="00E352C4"/>
    <w:rsid w:val="00E35476"/>
    <w:rsid w:val="00E35580"/>
    <w:rsid w:val="00E358C8"/>
    <w:rsid w:val="00E359DF"/>
    <w:rsid w:val="00E35AF2"/>
    <w:rsid w:val="00E35D13"/>
    <w:rsid w:val="00E35F97"/>
    <w:rsid w:val="00E36618"/>
    <w:rsid w:val="00E3662B"/>
    <w:rsid w:val="00E36676"/>
    <w:rsid w:val="00E36738"/>
    <w:rsid w:val="00E368EF"/>
    <w:rsid w:val="00E369A1"/>
    <w:rsid w:val="00E36CC4"/>
    <w:rsid w:val="00E36D05"/>
    <w:rsid w:val="00E36D38"/>
    <w:rsid w:val="00E36EA5"/>
    <w:rsid w:val="00E371D6"/>
    <w:rsid w:val="00E37305"/>
    <w:rsid w:val="00E37412"/>
    <w:rsid w:val="00E375E0"/>
    <w:rsid w:val="00E376E8"/>
    <w:rsid w:val="00E377FD"/>
    <w:rsid w:val="00E378F2"/>
    <w:rsid w:val="00E37947"/>
    <w:rsid w:val="00E37AB9"/>
    <w:rsid w:val="00E37DE3"/>
    <w:rsid w:val="00E37E08"/>
    <w:rsid w:val="00E37F4E"/>
    <w:rsid w:val="00E402B1"/>
    <w:rsid w:val="00E404D0"/>
    <w:rsid w:val="00E4065E"/>
    <w:rsid w:val="00E41080"/>
    <w:rsid w:val="00E418AE"/>
    <w:rsid w:val="00E419CF"/>
    <w:rsid w:val="00E41DD3"/>
    <w:rsid w:val="00E42114"/>
    <w:rsid w:val="00E4215A"/>
    <w:rsid w:val="00E423F2"/>
    <w:rsid w:val="00E42492"/>
    <w:rsid w:val="00E42C6F"/>
    <w:rsid w:val="00E42CAD"/>
    <w:rsid w:val="00E42D08"/>
    <w:rsid w:val="00E42F6C"/>
    <w:rsid w:val="00E43125"/>
    <w:rsid w:val="00E43463"/>
    <w:rsid w:val="00E43705"/>
    <w:rsid w:val="00E43D38"/>
    <w:rsid w:val="00E43E1A"/>
    <w:rsid w:val="00E43EAA"/>
    <w:rsid w:val="00E440B9"/>
    <w:rsid w:val="00E4419E"/>
    <w:rsid w:val="00E44347"/>
    <w:rsid w:val="00E44935"/>
    <w:rsid w:val="00E44C13"/>
    <w:rsid w:val="00E44C55"/>
    <w:rsid w:val="00E44C6E"/>
    <w:rsid w:val="00E44E5A"/>
    <w:rsid w:val="00E44F2B"/>
    <w:rsid w:val="00E451A2"/>
    <w:rsid w:val="00E451CB"/>
    <w:rsid w:val="00E45253"/>
    <w:rsid w:val="00E4527E"/>
    <w:rsid w:val="00E45796"/>
    <w:rsid w:val="00E45A97"/>
    <w:rsid w:val="00E45D4F"/>
    <w:rsid w:val="00E46B8A"/>
    <w:rsid w:val="00E4704D"/>
    <w:rsid w:val="00E470BC"/>
    <w:rsid w:val="00E47378"/>
    <w:rsid w:val="00E47458"/>
    <w:rsid w:val="00E4772D"/>
    <w:rsid w:val="00E47968"/>
    <w:rsid w:val="00E479E3"/>
    <w:rsid w:val="00E47BE0"/>
    <w:rsid w:val="00E47CA2"/>
    <w:rsid w:val="00E47DF9"/>
    <w:rsid w:val="00E500DE"/>
    <w:rsid w:val="00E502A6"/>
    <w:rsid w:val="00E502CD"/>
    <w:rsid w:val="00E507C8"/>
    <w:rsid w:val="00E50848"/>
    <w:rsid w:val="00E50A2A"/>
    <w:rsid w:val="00E50D1B"/>
    <w:rsid w:val="00E512C3"/>
    <w:rsid w:val="00E51565"/>
    <w:rsid w:val="00E518FC"/>
    <w:rsid w:val="00E5202B"/>
    <w:rsid w:val="00E52079"/>
    <w:rsid w:val="00E524F6"/>
    <w:rsid w:val="00E525F9"/>
    <w:rsid w:val="00E52C1B"/>
    <w:rsid w:val="00E52E24"/>
    <w:rsid w:val="00E53163"/>
    <w:rsid w:val="00E53711"/>
    <w:rsid w:val="00E53CC2"/>
    <w:rsid w:val="00E53F9B"/>
    <w:rsid w:val="00E54074"/>
    <w:rsid w:val="00E5409F"/>
    <w:rsid w:val="00E5417F"/>
    <w:rsid w:val="00E54433"/>
    <w:rsid w:val="00E5449B"/>
    <w:rsid w:val="00E5457C"/>
    <w:rsid w:val="00E54618"/>
    <w:rsid w:val="00E54663"/>
    <w:rsid w:val="00E54832"/>
    <w:rsid w:val="00E548C8"/>
    <w:rsid w:val="00E54C18"/>
    <w:rsid w:val="00E55000"/>
    <w:rsid w:val="00E550EE"/>
    <w:rsid w:val="00E555B9"/>
    <w:rsid w:val="00E55978"/>
    <w:rsid w:val="00E55AE9"/>
    <w:rsid w:val="00E55BC0"/>
    <w:rsid w:val="00E55CEB"/>
    <w:rsid w:val="00E5628E"/>
    <w:rsid w:val="00E56427"/>
    <w:rsid w:val="00E56907"/>
    <w:rsid w:val="00E56A8D"/>
    <w:rsid w:val="00E57081"/>
    <w:rsid w:val="00E5720C"/>
    <w:rsid w:val="00E5760B"/>
    <w:rsid w:val="00E576E8"/>
    <w:rsid w:val="00E57733"/>
    <w:rsid w:val="00E579F5"/>
    <w:rsid w:val="00E579F6"/>
    <w:rsid w:val="00E57BD1"/>
    <w:rsid w:val="00E57C23"/>
    <w:rsid w:val="00E57EFC"/>
    <w:rsid w:val="00E60929"/>
    <w:rsid w:val="00E609B5"/>
    <w:rsid w:val="00E60A8F"/>
    <w:rsid w:val="00E60AD3"/>
    <w:rsid w:val="00E60DC6"/>
    <w:rsid w:val="00E60DDB"/>
    <w:rsid w:val="00E60E27"/>
    <w:rsid w:val="00E61612"/>
    <w:rsid w:val="00E61989"/>
    <w:rsid w:val="00E619F9"/>
    <w:rsid w:val="00E62446"/>
    <w:rsid w:val="00E625B9"/>
    <w:rsid w:val="00E62624"/>
    <w:rsid w:val="00E626A1"/>
    <w:rsid w:val="00E62996"/>
    <w:rsid w:val="00E62B7D"/>
    <w:rsid w:val="00E630D6"/>
    <w:rsid w:val="00E6351F"/>
    <w:rsid w:val="00E63A6B"/>
    <w:rsid w:val="00E63D19"/>
    <w:rsid w:val="00E63F04"/>
    <w:rsid w:val="00E6422F"/>
    <w:rsid w:val="00E6437A"/>
    <w:rsid w:val="00E64602"/>
    <w:rsid w:val="00E647C3"/>
    <w:rsid w:val="00E64ABC"/>
    <w:rsid w:val="00E64CCE"/>
    <w:rsid w:val="00E64EDE"/>
    <w:rsid w:val="00E65156"/>
    <w:rsid w:val="00E6561D"/>
    <w:rsid w:val="00E65817"/>
    <w:rsid w:val="00E65979"/>
    <w:rsid w:val="00E65BFC"/>
    <w:rsid w:val="00E65E05"/>
    <w:rsid w:val="00E65FC6"/>
    <w:rsid w:val="00E66130"/>
    <w:rsid w:val="00E6643E"/>
    <w:rsid w:val="00E669BD"/>
    <w:rsid w:val="00E66BD6"/>
    <w:rsid w:val="00E66EAC"/>
    <w:rsid w:val="00E66EE1"/>
    <w:rsid w:val="00E67206"/>
    <w:rsid w:val="00E675F5"/>
    <w:rsid w:val="00E6791F"/>
    <w:rsid w:val="00E679D4"/>
    <w:rsid w:val="00E67A76"/>
    <w:rsid w:val="00E67BEF"/>
    <w:rsid w:val="00E67EA7"/>
    <w:rsid w:val="00E70253"/>
    <w:rsid w:val="00E70664"/>
    <w:rsid w:val="00E70792"/>
    <w:rsid w:val="00E7092A"/>
    <w:rsid w:val="00E709C4"/>
    <w:rsid w:val="00E718A8"/>
    <w:rsid w:val="00E7194C"/>
    <w:rsid w:val="00E71BA9"/>
    <w:rsid w:val="00E720FD"/>
    <w:rsid w:val="00E727C1"/>
    <w:rsid w:val="00E728CC"/>
    <w:rsid w:val="00E72B43"/>
    <w:rsid w:val="00E72D5A"/>
    <w:rsid w:val="00E72D81"/>
    <w:rsid w:val="00E72FB6"/>
    <w:rsid w:val="00E73150"/>
    <w:rsid w:val="00E73176"/>
    <w:rsid w:val="00E73417"/>
    <w:rsid w:val="00E73486"/>
    <w:rsid w:val="00E73654"/>
    <w:rsid w:val="00E73779"/>
    <w:rsid w:val="00E737BD"/>
    <w:rsid w:val="00E73860"/>
    <w:rsid w:val="00E73B2D"/>
    <w:rsid w:val="00E73C8E"/>
    <w:rsid w:val="00E73D3D"/>
    <w:rsid w:val="00E73D66"/>
    <w:rsid w:val="00E73EBE"/>
    <w:rsid w:val="00E742D4"/>
    <w:rsid w:val="00E744D1"/>
    <w:rsid w:val="00E74550"/>
    <w:rsid w:val="00E747E4"/>
    <w:rsid w:val="00E7490A"/>
    <w:rsid w:val="00E74994"/>
    <w:rsid w:val="00E74BB5"/>
    <w:rsid w:val="00E74BBC"/>
    <w:rsid w:val="00E74D60"/>
    <w:rsid w:val="00E7547D"/>
    <w:rsid w:val="00E75507"/>
    <w:rsid w:val="00E7569F"/>
    <w:rsid w:val="00E75D7E"/>
    <w:rsid w:val="00E76195"/>
    <w:rsid w:val="00E7645A"/>
    <w:rsid w:val="00E76507"/>
    <w:rsid w:val="00E766B5"/>
    <w:rsid w:val="00E766B7"/>
    <w:rsid w:val="00E766E8"/>
    <w:rsid w:val="00E7678F"/>
    <w:rsid w:val="00E76959"/>
    <w:rsid w:val="00E76A98"/>
    <w:rsid w:val="00E76C11"/>
    <w:rsid w:val="00E76FF4"/>
    <w:rsid w:val="00E7713A"/>
    <w:rsid w:val="00E77235"/>
    <w:rsid w:val="00E77381"/>
    <w:rsid w:val="00E77873"/>
    <w:rsid w:val="00E779D7"/>
    <w:rsid w:val="00E77C5B"/>
    <w:rsid w:val="00E77E55"/>
    <w:rsid w:val="00E77F41"/>
    <w:rsid w:val="00E80C0A"/>
    <w:rsid w:val="00E80C3B"/>
    <w:rsid w:val="00E80C8F"/>
    <w:rsid w:val="00E8111D"/>
    <w:rsid w:val="00E811A2"/>
    <w:rsid w:val="00E812AA"/>
    <w:rsid w:val="00E812C9"/>
    <w:rsid w:val="00E81514"/>
    <w:rsid w:val="00E815E4"/>
    <w:rsid w:val="00E81F4A"/>
    <w:rsid w:val="00E82282"/>
    <w:rsid w:val="00E82405"/>
    <w:rsid w:val="00E824B6"/>
    <w:rsid w:val="00E824C8"/>
    <w:rsid w:val="00E825D6"/>
    <w:rsid w:val="00E82601"/>
    <w:rsid w:val="00E8291E"/>
    <w:rsid w:val="00E82C74"/>
    <w:rsid w:val="00E82DDD"/>
    <w:rsid w:val="00E82F61"/>
    <w:rsid w:val="00E82FFE"/>
    <w:rsid w:val="00E83480"/>
    <w:rsid w:val="00E836D4"/>
    <w:rsid w:val="00E83802"/>
    <w:rsid w:val="00E83A38"/>
    <w:rsid w:val="00E83E3A"/>
    <w:rsid w:val="00E83E5E"/>
    <w:rsid w:val="00E83EEC"/>
    <w:rsid w:val="00E83FC8"/>
    <w:rsid w:val="00E846B3"/>
    <w:rsid w:val="00E848F1"/>
    <w:rsid w:val="00E84CED"/>
    <w:rsid w:val="00E84D28"/>
    <w:rsid w:val="00E84FFE"/>
    <w:rsid w:val="00E851E7"/>
    <w:rsid w:val="00E85376"/>
    <w:rsid w:val="00E85548"/>
    <w:rsid w:val="00E85613"/>
    <w:rsid w:val="00E856A2"/>
    <w:rsid w:val="00E85714"/>
    <w:rsid w:val="00E85855"/>
    <w:rsid w:val="00E85B6D"/>
    <w:rsid w:val="00E86369"/>
    <w:rsid w:val="00E8652A"/>
    <w:rsid w:val="00E86620"/>
    <w:rsid w:val="00E868B3"/>
    <w:rsid w:val="00E869E9"/>
    <w:rsid w:val="00E86A83"/>
    <w:rsid w:val="00E86D6B"/>
    <w:rsid w:val="00E8700A"/>
    <w:rsid w:val="00E872FD"/>
    <w:rsid w:val="00E87356"/>
    <w:rsid w:val="00E87612"/>
    <w:rsid w:val="00E876A1"/>
    <w:rsid w:val="00E879E3"/>
    <w:rsid w:val="00E87A28"/>
    <w:rsid w:val="00E87BCF"/>
    <w:rsid w:val="00E90046"/>
    <w:rsid w:val="00E9007C"/>
    <w:rsid w:val="00E914EE"/>
    <w:rsid w:val="00E919AA"/>
    <w:rsid w:val="00E91AEC"/>
    <w:rsid w:val="00E91D6F"/>
    <w:rsid w:val="00E91DFB"/>
    <w:rsid w:val="00E91EAD"/>
    <w:rsid w:val="00E92240"/>
    <w:rsid w:val="00E9237E"/>
    <w:rsid w:val="00E92386"/>
    <w:rsid w:val="00E92678"/>
    <w:rsid w:val="00E927B8"/>
    <w:rsid w:val="00E92830"/>
    <w:rsid w:val="00E92941"/>
    <w:rsid w:val="00E93301"/>
    <w:rsid w:val="00E933B4"/>
    <w:rsid w:val="00E934BD"/>
    <w:rsid w:val="00E93563"/>
    <w:rsid w:val="00E93937"/>
    <w:rsid w:val="00E93B2E"/>
    <w:rsid w:val="00E93B84"/>
    <w:rsid w:val="00E94592"/>
    <w:rsid w:val="00E946A8"/>
    <w:rsid w:val="00E94874"/>
    <w:rsid w:val="00E94C23"/>
    <w:rsid w:val="00E94C47"/>
    <w:rsid w:val="00E94D40"/>
    <w:rsid w:val="00E95358"/>
    <w:rsid w:val="00E953E9"/>
    <w:rsid w:val="00E95965"/>
    <w:rsid w:val="00E9599D"/>
    <w:rsid w:val="00E95F49"/>
    <w:rsid w:val="00E9602C"/>
    <w:rsid w:val="00E96255"/>
    <w:rsid w:val="00E96D21"/>
    <w:rsid w:val="00E971D7"/>
    <w:rsid w:val="00E97452"/>
    <w:rsid w:val="00E97C55"/>
    <w:rsid w:val="00E97E70"/>
    <w:rsid w:val="00E97F6D"/>
    <w:rsid w:val="00E97FE8"/>
    <w:rsid w:val="00EA0034"/>
    <w:rsid w:val="00EA025C"/>
    <w:rsid w:val="00EA0320"/>
    <w:rsid w:val="00EA0C4C"/>
    <w:rsid w:val="00EA0C68"/>
    <w:rsid w:val="00EA1120"/>
    <w:rsid w:val="00EA1194"/>
    <w:rsid w:val="00EA1CFF"/>
    <w:rsid w:val="00EA1D4B"/>
    <w:rsid w:val="00EA1FBB"/>
    <w:rsid w:val="00EA206C"/>
    <w:rsid w:val="00EA24AF"/>
    <w:rsid w:val="00EA2EC2"/>
    <w:rsid w:val="00EA2F39"/>
    <w:rsid w:val="00EA3147"/>
    <w:rsid w:val="00EA32BD"/>
    <w:rsid w:val="00EA330B"/>
    <w:rsid w:val="00EA3423"/>
    <w:rsid w:val="00EA356E"/>
    <w:rsid w:val="00EA3D13"/>
    <w:rsid w:val="00EA3D78"/>
    <w:rsid w:val="00EA411D"/>
    <w:rsid w:val="00EA4265"/>
    <w:rsid w:val="00EA42F2"/>
    <w:rsid w:val="00EA433A"/>
    <w:rsid w:val="00EA4357"/>
    <w:rsid w:val="00EA467F"/>
    <w:rsid w:val="00EA4B08"/>
    <w:rsid w:val="00EA52E2"/>
    <w:rsid w:val="00EA592E"/>
    <w:rsid w:val="00EA69FB"/>
    <w:rsid w:val="00EA6B59"/>
    <w:rsid w:val="00EA6C6E"/>
    <w:rsid w:val="00EA71E2"/>
    <w:rsid w:val="00EA7397"/>
    <w:rsid w:val="00EA74A7"/>
    <w:rsid w:val="00EA74FA"/>
    <w:rsid w:val="00EA75BF"/>
    <w:rsid w:val="00EA76BA"/>
    <w:rsid w:val="00EA772C"/>
    <w:rsid w:val="00EA784C"/>
    <w:rsid w:val="00EA789E"/>
    <w:rsid w:val="00EA797C"/>
    <w:rsid w:val="00EA7D20"/>
    <w:rsid w:val="00EB02AA"/>
    <w:rsid w:val="00EB0356"/>
    <w:rsid w:val="00EB04DF"/>
    <w:rsid w:val="00EB0664"/>
    <w:rsid w:val="00EB0773"/>
    <w:rsid w:val="00EB080A"/>
    <w:rsid w:val="00EB0C83"/>
    <w:rsid w:val="00EB0E84"/>
    <w:rsid w:val="00EB0EE9"/>
    <w:rsid w:val="00EB116E"/>
    <w:rsid w:val="00EB133D"/>
    <w:rsid w:val="00EB1348"/>
    <w:rsid w:val="00EB169B"/>
    <w:rsid w:val="00EB16EC"/>
    <w:rsid w:val="00EB1897"/>
    <w:rsid w:val="00EB195E"/>
    <w:rsid w:val="00EB1F10"/>
    <w:rsid w:val="00EB23A6"/>
    <w:rsid w:val="00EB2AB1"/>
    <w:rsid w:val="00EB2C06"/>
    <w:rsid w:val="00EB2C5A"/>
    <w:rsid w:val="00EB2CB2"/>
    <w:rsid w:val="00EB2D2A"/>
    <w:rsid w:val="00EB2F70"/>
    <w:rsid w:val="00EB3329"/>
    <w:rsid w:val="00EB3752"/>
    <w:rsid w:val="00EB38A0"/>
    <w:rsid w:val="00EB3989"/>
    <w:rsid w:val="00EB3A8A"/>
    <w:rsid w:val="00EB4011"/>
    <w:rsid w:val="00EB43F9"/>
    <w:rsid w:val="00EB47B5"/>
    <w:rsid w:val="00EB4D12"/>
    <w:rsid w:val="00EB51FB"/>
    <w:rsid w:val="00EB5219"/>
    <w:rsid w:val="00EB5250"/>
    <w:rsid w:val="00EB53E0"/>
    <w:rsid w:val="00EB54A6"/>
    <w:rsid w:val="00EB5D5E"/>
    <w:rsid w:val="00EB5DBA"/>
    <w:rsid w:val="00EB5E93"/>
    <w:rsid w:val="00EB5EA5"/>
    <w:rsid w:val="00EB5FEF"/>
    <w:rsid w:val="00EB6040"/>
    <w:rsid w:val="00EB6304"/>
    <w:rsid w:val="00EB6364"/>
    <w:rsid w:val="00EB647D"/>
    <w:rsid w:val="00EB66B8"/>
    <w:rsid w:val="00EB683E"/>
    <w:rsid w:val="00EB68AA"/>
    <w:rsid w:val="00EB6AD8"/>
    <w:rsid w:val="00EB6F63"/>
    <w:rsid w:val="00EB70C6"/>
    <w:rsid w:val="00EB7512"/>
    <w:rsid w:val="00EB7804"/>
    <w:rsid w:val="00EB7895"/>
    <w:rsid w:val="00EB7A5C"/>
    <w:rsid w:val="00EB7B0A"/>
    <w:rsid w:val="00EB7CCE"/>
    <w:rsid w:val="00EB7E1C"/>
    <w:rsid w:val="00EB7F5F"/>
    <w:rsid w:val="00EC0430"/>
    <w:rsid w:val="00EC0792"/>
    <w:rsid w:val="00EC0AC8"/>
    <w:rsid w:val="00EC0B24"/>
    <w:rsid w:val="00EC0B30"/>
    <w:rsid w:val="00EC0B97"/>
    <w:rsid w:val="00EC0FD7"/>
    <w:rsid w:val="00EC11E7"/>
    <w:rsid w:val="00EC13F8"/>
    <w:rsid w:val="00EC1417"/>
    <w:rsid w:val="00EC1772"/>
    <w:rsid w:val="00EC1869"/>
    <w:rsid w:val="00EC1AD5"/>
    <w:rsid w:val="00EC1EE4"/>
    <w:rsid w:val="00EC23BF"/>
    <w:rsid w:val="00EC2420"/>
    <w:rsid w:val="00EC24BB"/>
    <w:rsid w:val="00EC2841"/>
    <w:rsid w:val="00EC292E"/>
    <w:rsid w:val="00EC2B69"/>
    <w:rsid w:val="00EC3235"/>
    <w:rsid w:val="00EC3335"/>
    <w:rsid w:val="00EC3A47"/>
    <w:rsid w:val="00EC3A4E"/>
    <w:rsid w:val="00EC3B71"/>
    <w:rsid w:val="00EC3CBD"/>
    <w:rsid w:val="00EC3D27"/>
    <w:rsid w:val="00EC3D31"/>
    <w:rsid w:val="00EC3EE5"/>
    <w:rsid w:val="00EC3EEB"/>
    <w:rsid w:val="00EC4123"/>
    <w:rsid w:val="00EC4927"/>
    <w:rsid w:val="00EC4A43"/>
    <w:rsid w:val="00EC4AC3"/>
    <w:rsid w:val="00EC4E61"/>
    <w:rsid w:val="00EC4F37"/>
    <w:rsid w:val="00EC4FDF"/>
    <w:rsid w:val="00EC5014"/>
    <w:rsid w:val="00EC52A1"/>
    <w:rsid w:val="00EC5C87"/>
    <w:rsid w:val="00EC64F4"/>
    <w:rsid w:val="00EC69D6"/>
    <w:rsid w:val="00EC7017"/>
    <w:rsid w:val="00EC722A"/>
    <w:rsid w:val="00EC770F"/>
    <w:rsid w:val="00EC7826"/>
    <w:rsid w:val="00EC795A"/>
    <w:rsid w:val="00EC7C12"/>
    <w:rsid w:val="00EC7CD2"/>
    <w:rsid w:val="00ED0283"/>
    <w:rsid w:val="00ED0333"/>
    <w:rsid w:val="00ED0412"/>
    <w:rsid w:val="00ED04E8"/>
    <w:rsid w:val="00ED0539"/>
    <w:rsid w:val="00ED0654"/>
    <w:rsid w:val="00ED068D"/>
    <w:rsid w:val="00ED073D"/>
    <w:rsid w:val="00ED07EA"/>
    <w:rsid w:val="00ED14AE"/>
    <w:rsid w:val="00ED16C7"/>
    <w:rsid w:val="00ED1945"/>
    <w:rsid w:val="00ED1BB5"/>
    <w:rsid w:val="00ED1DBE"/>
    <w:rsid w:val="00ED1E39"/>
    <w:rsid w:val="00ED246C"/>
    <w:rsid w:val="00ED24E9"/>
    <w:rsid w:val="00ED2777"/>
    <w:rsid w:val="00ED2869"/>
    <w:rsid w:val="00ED29B6"/>
    <w:rsid w:val="00ED2A04"/>
    <w:rsid w:val="00ED3271"/>
    <w:rsid w:val="00ED34FF"/>
    <w:rsid w:val="00ED378C"/>
    <w:rsid w:val="00ED3BF8"/>
    <w:rsid w:val="00ED3D0E"/>
    <w:rsid w:val="00ED438F"/>
    <w:rsid w:val="00ED4497"/>
    <w:rsid w:val="00ED4782"/>
    <w:rsid w:val="00ED47B5"/>
    <w:rsid w:val="00ED4823"/>
    <w:rsid w:val="00ED4AA3"/>
    <w:rsid w:val="00ED53B9"/>
    <w:rsid w:val="00ED561F"/>
    <w:rsid w:val="00ED58EA"/>
    <w:rsid w:val="00ED5E00"/>
    <w:rsid w:val="00ED6074"/>
    <w:rsid w:val="00ED62E9"/>
    <w:rsid w:val="00ED63A5"/>
    <w:rsid w:val="00ED6BB9"/>
    <w:rsid w:val="00ED7159"/>
    <w:rsid w:val="00ED71FB"/>
    <w:rsid w:val="00ED73FD"/>
    <w:rsid w:val="00ED7543"/>
    <w:rsid w:val="00ED75B5"/>
    <w:rsid w:val="00ED7814"/>
    <w:rsid w:val="00ED7D01"/>
    <w:rsid w:val="00ED7ED6"/>
    <w:rsid w:val="00ED7ED9"/>
    <w:rsid w:val="00EE02A7"/>
    <w:rsid w:val="00EE043E"/>
    <w:rsid w:val="00EE049B"/>
    <w:rsid w:val="00EE08F7"/>
    <w:rsid w:val="00EE09EB"/>
    <w:rsid w:val="00EE0A46"/>
    <w:rsid w:val="00EE0CF2"/>
    <w:rsid w:val="00EE0EC7"/>
    <w:rsid w:val="00EE1058"/>
    <w:rsid w:val="00EE19AF"/>
    <w:rsid w:val="00EE1B7E"/>
    <w:rsid w:val="00EE1BBE"/>
    <w:rsid w:val="00EE1C2E"/>
    <w:rsid w:val="00EE1F6A"/>
    <w:rsid w:val="00EE20ED"/>
    <w:rsid w:val="00EE221F"/>
    <w:rsid w:val="00EE2344"/>
    <w:rsid w:val="00EE2494"/>
    <w:rsid w:val="00EE272C"/>
    <w:rsid w:val="00EE2EA1"/>
    <w:rsid w:val="00EE315F"/>
    <w:rsid w:val="00EE31E7"/>
    <w:rsid w:val="00EE33FD"/>
    <w:rsid w:val="00EE37C9"/>
    <w:rsid w:val="00EE3902"/>
    <w:rsid w:val="00EE3A32"/>
    <w:rsid w:val="00EE3DF3"/>
    <w:rsid w:val="00EE3EEB"/>
    <w:rsid w:val="00EE3FD6"/>
    <w:rsid w:val="00EE4123"/>
    <w:rsid w:val="00EE435B"/>
    <w:rsid w:val="00EE43D0"/>
    <w:rsid w:val="00EE4483"/>
    <w:rsid w:val="00EE4A02"/>
    <w:rsid w:val="00EE4BB9"/>
    <w:rsid w:val="00EE4C7F"/>
    <w:rsid w:val="00EE5582"/>
    <w:rsid w:val="00EE55BD"/>
    <w:rsid w:val="00EE5729"/>
    <w:rsid w:val="00EE58EB"/>
    <w:rsid w:val="00EE5E38"/>
    <w:rsid w:val="00EE6149"/>
    <w:rsid w:val="00EE623C"/>
    <w:rsid w:val="00EE6352"/>
    <w:rsid w:val="00EE64DF"/>
    <w:rsid w:val="00EE66AE"/>
    <w:rsid w:val="00EE6B80"/>
    <w:rsid w:val="00EE6CAA"/>
    <w:rsid w:val="00EE735D"/>
    <w:rsid w:val="00EE742B"/>
    <w:rsid w:val="00EE784E"/>
    <w:rsid w:val="00EE7932"/>
    <w:rsid w:val="00EF016A"/>
    <w:rsid w:val="00EF0652"/>
    <w:rsid w:val="00EF0788"/>
    <w:rsid w:val="00EF0807"/>
    <w:rsid w:val="00EF0F37"/>
    <w:rsid w:val="00EF1723"/>
    <w:rsid w:val="00EF1AF6"/>
    <w:rsid w:val="00EF1BD9"/>
    <w:rsid w:val="00EF2215"/>
    <w:rsid w:val="00EF2228"/>
    <w:rsid w:val="00EF2443"/>
    <w:rsid w:val="00EF296A"/>
    <w:rsid w:val="00EF29DA"/>
    <w:rsid w:val="00EF2A06"/>
    <w:rsid w:val="00EF3109"/>
    <w:rsid w:val="00EF32CB"/>
    <w:rsid w:val="00EF34B1"/>
    <w:rsid w:val="00EF371B"/>
    <w:rsid w:val="00EF38E0"/>
    <w:rsid w:val="00EF3E2E"/>
    <w:rsid w:val="00EF4373"/>
    <w:rsid w:val="00EF437E"/>
    <w:rsid w:val="00EF442A"/>
    <w:rsid w:val="00EF4930"/>
    <w:rsid w:val="00EF4AD3"/>
    <w:rsid w:val="00EF4B34"/>
    <w:rsid w:val="00EF4B47"/>
    <w:rsid w:val="00EF4C99"/>
    <w:rsid w:val="00EF4CE1"/>
    <w:rsid w:val="00EF4D2D"/>
    <w:rsid w:val="00EF51B8"/>
    <w:rsid w:val="00EF56CD"/>
    <w:rsid w:val="00EF572D"/>
    <w:rsid w:val="00EF577F"/>
    <w:rsid w:val="00EF57CC"/>
    <w:rsid w:val="00EF58AA"/>
    <w:rsid w:val="00EF5AED"/>
    <w:rsid w:val="00EF5E9A"/>
    <w:rsid w:val="00EF5EA6"/>
    <w:rsid w:val="00EF6292"/>
    <w:rsid w:val="00EF647F"/>
    <w:rsid w:val="00EF65E7"/>
    <w:rsid w:val="00EF6E0E"/>
    <w:rsid w:val="00EF6FF6"/>
    <w:rsid w:val="00EF6FF7"/>
    <w:rsid w:val="00EF6FFA"/>
    <w:rsid w:val="00EF7009"/>
    <w:rsid w:val="00EF709A"/>
    <w:rsid w:val="00EF735C"/>
    <w:rsid w:val="00EF7573"/>
    <w:rsid w:val="00EF7625"/>
    <w:rsid w:val="00EF769C"/>
    <w:rsid w:val="00EF76D7"/>
    <w:rsid w:val="00EF77A1"/>
    <w:rsid w:val="00EF7D1F"/>
    <w:rsid w:val="00EF7D21"/>
    <w:rsid w:val="00EF7D98"/>
    <w:rsid w:val="00EF7DCC"/>
    <w:rsid w:val="00EF7DD9"/>
    <w:rsid w:val="00EF7E34"/>
    <w:rsid w:val="00F00145"/>
    <w:rsid w:val="00F00484"/>
    <w:rsid w:val="00F00540"/>
    <w:rsid w:val="00F00653"/>
    <w:rsid w:val="00F0070B"/>
    <w:rsid w:val="00F00834"/>
    <w:rsid w:val="00F0093B"/>
    <w:rsid w:val="00F00A0F"/>
    <w:rsid w:val="00F00C00"/>
    <w:rsid w:val="00F00C67"/>
    <w:rsid w:val="00F00D7B"/>
    <w:rsid w:val="00F00DDA"/>
    <w:rsid w:val="00F013C7"/>
    <w:rsid w:val="00F017AF"/>
    <w:rsid w:val="00F01904"/>
    <w:rsid w:val="00F019CA"/>
    <w:rsid w:val="00F01A4C"/>
    <w:rsid w:val="00F01ABE"/>
    <w:rsid w:val="00F01B44"/>
    <w:rsid w:val="00F01C71"/>
    <w:rsid w:val="00F01C75"/>
    <w:rsid w:val="00F022CA"/>
    <w:rsid w:val="00F0233B"/>
    <w:rsid w:val="00F023C1"/>
    <w:rsid w:val="00F023C7"/>
    <w:rsid w:val="00F025AE"/>
    <w:rsid w:val="00F02722"/>
    <w:rsid w:val="00F0279E"/>
    <w:rsid w:val="00F02945"/>
    <w:rsid w:val="00F02957"/>
    <w:rsid w:val="00F0296A"/>
    <w:rsid w:val="00F02996"/>
    <w:rsid w:val="00F02BAF"/>
    <w:rsid w:val="00F02C4A"/>
    <w:rsid w:val="00F02C70"/>
    <w:rsid w:val="00F02D1E"/>
    <w:rsid w:val="00F0301A"/>
    <w:rsid w:val="00F0315C"/>
    <w:rsid w:val="00F03162"/>
    <w:rsid w:val="00F03296"/>
    <w:rsid w:val="00F03356"/>
    <w:rsid w:val="00F038E3"/>
    <w:rsid w:val="00F03AF2"/>
    <w:rsid w:val="00F03EA2"/>
    <w:rsid w:val="00F03EB2"/>
    <w:rsid w:val="00F04129"/>
    <w:rsid w:val="00F044E8"/>
    <w:rsid w:val="00F046E3"/>
    <w:rsid w:val="00F04782"/>
    <w:rsid w:val="00F049E5"/>
    <w:rsid w:val="00F05733"/>
    <w:rsid w:val="00F05F99"/>
    <w:rsid w:val="00F060CB"/>
    <w:rsid w:val="00F06183"/>
    <w:rsid w:val="00F06279"/>
    <w:rsid w:val="00F067AB"/>
    <w:rsid w:val="00F067C7"/>
    <w:rsid w:val="00F069AC"/>
    <w:rsid w:val="00F06BE4"/>
    <w:rsid w:val="00F06CFF"/>
    <w:rsid w:val="00F06D44"/>
    <w:rsid w:val="00F06DAB"/>
    <w:rsid w:val="00F06F61"/>
    <w:rsid w:val="00F071E8"/>
    <w:rsid w:val="00F0742A"/>
    <w:rsid w:val="00F074DB"/>
    <w:rsid w:val="00F0772C"/>
    <w:rsid w:val="00F078F0"/>
    <w:rsid w:val="00F07B7E"/>
    <w:rsid w:val="00F07C94"/>
    <w:rsid w:val="00F07F05"/>
    <w:rsid w:val="00F07FA1"/>
    <w:rsid w:val="00F102D9"/>
    <w:rsid w:val="00F109A8"/>
    <w:rsid w:val="00F10A4F"/>
    <w:rsid w:val="00F10BB1"/>
    <w:rsid w:val="00F10D04"/>
    <w:rsid w:val="00F10E9C"/>
    <w:rsid w:val="00F110D4"/>
    <w:rsid w:val="00F111F6"/>
    <w:rsid w:val="00F119F8"/>
    <w:rsid w:val="00F11DE1"/>
    <w:rsid w:val="00F1201E"/>
    <w:rsid w:val="00F122ED"/>
    <w:rsid w:val="00F12360"/>
    <w:rsid w:val="00F125F1"/>
    <w:rsid w:val="00F126E8"/>
    <w:rsid w:val="00F129A1"/>
    <w:rsid w:val="00F12B75"/>
    <w:rsid w:val="00F12C68"/>
    <w:rsid w:val="00F13269"/>
    <w:rsid w:val="00F1326F"/>
    <w:rsid w:val="00F13610"/>
    <w:rsid w:val="00F13691"/>
    <w:rsid w:val="00F137D0"/>
    <w:rsid w:val="00F13ADF"/>
    <w:rsid w:val="00F13D6A"/>
    <w:rsid w:val="00F13FBE"/>
    <w:rsid w:val="00F1414E"/>
    <w:rsid w:val="00F141F3"/>
    <w:rsid w:val="00F143DE"/>
    <w:rsid w:val="00F144D9"/>
    <w:rsid w:val="00F1457D"/>
    <w:rsid w:val="00F14BBF"/>
    <w:rsid w:val="00F14DB1"/>
    <w:rsid w:val="00F14F35"/>
    <w:rsid w:val="00F153B6"/>
    <w:rsid w:val="00F15451"/>
    <w:rsid w:val="00F156DA"/>
    <w:rsid w:val="00F157BE"/>
    <w:rsid w:val="00F158EB"/>
    <w:rsid w:val="00F15C56"/>
    <w:rsid w:val="00F15DD8"/>
    <w:rsid w:val="00F15E05"/>
    <w:rsid w:val="00F15F5B"/>
    <w:rsid w:val="00F1617B"/>
    <w:rsid w:val="00F1649D"/>
    <w:rsid w:val="00F164CE"/>
    <w:rsid w:val="00F1657A"/>
    <w:rsid w:val="00F1658C"/>
    <w:rsid w:val="00F1691D"/>
    <w:rsid w:val="00F16A44"/>
    <w:rsid w:val="00F16B48"/>
    <w:rsid w:val="00F16BCD"/>
    <w:rsid w:val="00F16CCE"/>
    <w:rsid w:val="00F16E39"/>
    <w:rsid w:val="00F1706E"/>
    <w:rsid w:val="00F175B2"/>
    <w:rsid w:val="00F17757"/>
    <w:rsid w:val="00F17A3F"/>
    <w:rsid w:val="00F17A45"/>
    <w:rsid w:val="00F17D0A"/>
    <w:rsid w:val="00F17E96"/>
    <w:rsid w:val="00F17F8B"/>
    <w:rsid w:val="00F200FB"/>
    <w:rsid w:val="00F202AA"/>
    <w:rsid w:val="00F2061A"/>
    <w:rsid w:val="00F206A4"/>
    <w:rsid w:val="00F20B0B"/>
    <w:rsid w:val="00F211F9"/>
    <w:rsid w:val="00F21AFD"/>
    <w:rsid w:val="00F21BB9"/>
    <w:rsid w:val="00F21DC6"/>
    <w:rsid w:val="00F21F38"/>
    <w:rsid w:val="00F22148"/>
    <w:rsid w:val="00F226BD"/>
    <w:rsid w:val="00F2287F"/>
    <w:rsid w:val="00F22E8F"/>
    <w:rsid w:val="00F2327A"/>
    <w:rsid w:val="00F2333E"/>
    <w:rsid w:val="00F234F8"/>
    <w:rsid w:val="00F23511"/>
    <w:rsid w:val="00F2354A"/>
    <w:rsid w:val="00F235EF"/>
    <w:rsid w:val="00F23670"/>
    <w:rsid w:val="00F236AF"/>
    <w:rsid w:val="00F239CD"/>
    <w:rsid w:val="00F23C15"/>
    <w:rsid w:val="00F23C98"/>
    <w:rsid w:val="00F2408D"/>
    <w:rsid w:val="00F24837"/>
    <w:rsid w:val="00F24934"/>
    <w:rsid w:val="00F24AF1"/>
    <w:rsid w:val="00F24B99"/>
    <w:rsid w:val="00F24CF4"/>
    <w:rsid w:val="00F24EAF"/>
    <w:rsid w:val="00F2534E"/>
    <w:rsid w:val="00F257FC"/>
    <w:rsid w:val="00F25A84"/>
    <w:rsid w:val="00F25AE6"/>
    <w:rsid w:val="00F25E5E"/>
    <w:rsid w:val="00F25FBA"/>
    <w:rsid w:val="00F25FCB"/>
    <w:rsid w:val="00F26077"/>
    <w:rsid w:val="00F2628F"/>
    <w:rsid w:val="00F266E8"/>
    <w:rsid w:val="00F26946"/>
    <w:rsid w:val="00F2694F"/>
    <w:rsid w:val="00F26977"/>
    <w:rsid w:val="00F269F7"/>
    <w:rsid w:val="00F26EC0"/>
    <w:rsid w:val="00F278B3"/>
    <w:rsid w:val="00F278F5"/>
    <w:rsid w:val="00F27CCB"/>
    <w:rsid w:val="00F27DC1"/>
    <w:rsid w:val="00F300AD"/>
    <w:rsid w:val="00F301B0"/>
    <w:rsid w:val="00F3058A"/>
    <w:rsid w:val="00F30642"/>
    <w:rsid w:val="00F30747"/>
    <w:rsid w:val="00F30B6B"/>
    <w:rsid w:val="00F30FB5"/>
    <w:rsid w:val="00F3107E"/>
    <w:rsid w:val="00F310D3"/>
    <w:rsid w:val="00F3131A"/>
    <w:rsid w:val="00F314A0"/>
    <w:rsid w:val="00F3195F"/>
    <w:rsid w:val="00F32038"/>
    <w:rsid w:val="00F3212F"/>
    <w:rsid w:val="00F3227D"/>
    <w:rsid w:val="00F322E1"/>
    <w:rsid w:val="00F32323"/>
    <w:rsid w:val="00F32F11"/>
    <w:rsid w:val="00F330DB"/>
    <w:rsid w:val="00F332FB"/>
    <w:rsid w:val="00F335C4"/>
    <w:rsid w:val="00F33797"/>
    <w:rsid w:val="00F337EC"/>
    <w:rsid w:val="00F3380C"/>
    <w:rsid w:val="00F339C1"/>
    <w:rsid w:val="00F33A0E"/>
    <w:rsid w:val="00F33AA7"/>
    <w:rsid w:val="00F33BA4"/>
    <w:rsid w:val="00F34531"/>
    <w:rsid w:val="00F34653"/>
    <w:rsid w:val="00F346A7"/>
    <w:rsid w:val="00F34928"/>
    <w:rsid w:val="00F34E29"/>
    <w:rsid w:val="00F350B9"/>
    <w:rsid w:val="00F3536A"/>
    <w:rsid w:val="00F355D0"/>
    <w:rsid w:val="00F3566E"/>
    <w:rsid w:val="00F358BE"/>
    <w:rsid w:val="00F35FA4"/>
    <w:rsid w:val="00F3622D"/>
    <w:rsid w:val="00F36467"/>
    <w:rsid w:val="00F364F4"/>
    <w:rsid w:val="00F367EF"/>
    <w:rsid w:val="00F36A26"/>
    <w:rsid w:val="00F36A8D"/>
    <w:rsid w:val="00F36B77"/>
    <w:rsid w:val="00F36F42"/>
    <w:rsid w:val="00F37458"/>
    <w:rsid w:val="00F374DB"/>
    <w:rsid w:val="00F3759A"/>
    <w:rsid w:val="00F377B4"/>
    <w:rsid w:val="00F4058C"/>
    <w:rsid w:val="00F408E4"/>
    <w:rsid w:val="00F40A8F"/>
    <w:rsid w:val="00F40B61"/>
    <w:rsid w:val="00F40DD7"/>
    <w:rsid w:val="00F40F75"/>
    <w:rsid w:val="00F40F7B"/>
    <w:rsid w:val="00F415BF"/>
    <w:rsid w:val="00F41773"/>
    <w:rsid w:val="00F41869"/>
    <w:rsid w:val="00F41944"/>
    <w:rsid w:val="00F41C65"/>
    <w:rsid w:val="00F41D50"/>
    <w:rsid w:val="00F4217D"/>
    <w:rsid w:val="00F42211"/>
    <w:rsid w:val="00F423AF"/>
    <w:rsid w:val="00F4252C"/>
    <w:rsid w:val="00F425D4"/>
    <w:rsid w:val="00F4294C"/>
    <w:rsid w:val="00F4330F"/>
    <w:rsid w:val="00F433F8"/>
    <w:rsid w:val="00F436E5"/>
    <w:rsid w:val="00F437D6"/>
    <w:rsid w:val="00F438B9"/>
    <w:rsid w:val="00F43D7D"/>
    <w:rsid w:val="00F43DF1"/>
    <w:rsid w:val="00F43ECB"/>
    <w:rsid w:val="00F4400C"/>
    <w:rsid w:val="00F44316"/>
    <w:rsid w:val="00F44904"/>
    <w:rsid w:val="00F44B86"/>
    <w:rsid w:val="00F44DB6"/>
    <w:rsid w:val="00F45591"/>
    <w:rsid w:val="00F4585B"/>
    <w:rsid w:val="00F458D3"/>
    <w:rsid w:val="00F458E2"/>
    <w:rsid w:val="00F4593E"/>
    <w:rsid w:val="00F45BDD"/>
    <w:rsid w:val="00F45E71"/>
    <w:rsid w:val="00F46023"/>
    <w:rsid w:val="00F4608B"/>
    <w:rsid w:val="00F4672C"/>
    <w:rsid w:val="00F469B2"/>
    <w:rsid w:val="00F46DDE"/>
    <w:rsid w:val="00F47077"/>
    <w:rsid w:val="00F47278"/>
    <w:rsid w:val="00F472D4"/>
    <w:rsid w:val="00F477FC"/>
    <w:rsid w:val="00F47801"/>
    <w:rsid w:val="00F47B08"/>
    <w:rsid w:val="00F47D9B"/>
    <w:rsid w:val="00F50020"/>
    <w:rsid w:val="00F50368"/>
    <w:rsid w:val="00F50468"/>
    <w:rsid w:val="00F504A4"/>
    <w:rsid w:val="00F5066F"/>
    <w:rsid w:val="00F50671"/>
    <w:rsid w:val="00F50886"/>
    <w:rsid w:val="00F5095B"/>
    <w:rsid w:val="00F50D02"/>
    <w:rsid w:val="00F50D64"/>
    <w:rsid w:val="00F510F9"/>
    <w:rsid w:val="00F5117A"/>
    <w:rsid w:val="00F51787"/>
    <w:rsid w:val="00F51926"/>
    <w:rsid w:val="00F51B9A"/>
    <w:rsid w:val="00F51D9A"/>
    <w:rsid w:val="00F51E9D"/>
    <w:rsid w:val="00F51EDA"/>
    <w:rsid w:val="00F51EFD"/>
    <w:rsid w:val="00F5206F"/>
    <w:rsid w:val="00F52645"/>
    <w:rsid w:val="00F529DC"/>
    <w:rsid w:val="00F52CA1"/>
    <w:rsid w:val="00F53619"/>
    <w:rsid w:val="00F5361A"/>
    <w:rsid w:val="00F53636"/>
    <w:rsid w:val="00F536A0"/>
    <w:rsid w:val="00F53710"/>
    <w:rsid w:val="00F53ADD"/>
    <w:rsid w:val="00F53E42"/>
    <w:rsid w:val="00F53E81"/>
    <w:rsid w:val="00F54006"/>
    <w:rsid w:val="00F543E9"/>
    <w:rsid w:val="00F544C4"/>
    <w:rsid w:val="00F54785"/>
    <w:rsid w:val="00F54878"/>
    <w:rsid w:val="00F552C6"/>
    <w:rsid w:val="00F5532B"/>
    <w:rsid w:val="00F55395"/>
    <w:rsid w:val="00F55407"/>
    <w:rsid w:val="00F555AE"/>
    <w:rsid w:val="00F56383"/>
    <w:rsid w:val="00F56507"/>
    <w:rsid w:val="00F565B4"/>
    <w:rsid w:val="00F568DE"/>
    <w:rsid w:val="00F56CE8"/>
    <w:rsid w:val="00F56D05"/>
    <w:rsid w:val="00F56D13"/>
    <w:rsid w:val="00F57215"/>
    <w:rsid w:val="00F5751F"/>
    <w:rsid w:val="00F57610"/>
    <w:rsid w:val="00F57EFF"/>
    <w:rsid w:val="00F6004F"/>
    <w:rsid w:val="00F60306"/>
    <w:rsid w:val="00F60638"/>
    <w:rsid w:val="00F6087D"/>
    <w:rsid w:val="00F608C5"/>
    <w:rsid w:val="00F60D47"/>
    <w:rsid w:val="00F60E39"/>
    <w:rsid w:val="00F6102F"/>
    <w:rsid w:val="00F6121F"/>
    <w:rsid w:val="00F61267"/>
    <w:rsid w:val="00F61620"/>
    <w:rsid w:val="00F61E98"/>
    <w:rsid w:val="00F61FA4"/>
    <w:rsid w:val="00F61FBB"/>
    <w:rsid w:val="00F6205D"/>
    <w:rsid w:val="00F6235B"/>
    <w:rsid w:val="00F6240B"/>
    <w:rsid w:val="00F62B46"/>
    <w:rsid w:val="00F630DE"/>
    <w:rsid w:val="00F63386"/>
    <w:rsid w:val="00F633E8"/>
    <w:rsid w:val="00F63DCC"/>
    <w:rsid w:val="00F64401"/>
    <w:rsid w:val="00F6468E"/>
    <w:rsid w:val="00F64B65"/>
    <w:rsid w:val="00F64C0C"/>
    <w:rsid w:val="00F64D16"/>
    <w:rsid w:val="00F64D7D"/>
    <w:rsid w:val="00F6501B"/>
    <w:rsid w:val="00F6507E"/>
    <w:rsid w:val="00F650F8"/>
    <w:rsid w:val="00F6510E"/>
    <w:rsid w:val="00F65288"/>
    <w:rsid w:val="00F656C9"/>
    <w:rsid w:val="00F65743"/>
    <w:rsid w:val="00F65A24"/>
    <w:rsid w:val="00F65B08"/>
    <w:rsid w:val="00F65BF7"/>
    <w:rsid w:val="00F65F91"/>
    <w:rsid w:val="00F6606A"/>
    <w:rsid w:val="00F661CA"/>
    <w:rsid w:val="00F6644C"/>
    <w:rsid w:val="00F6667E"/>
    <w:rsid w:val="00F66761"/>
    <w:rsid w:val="00F669F7"/>
    <w:rsid w:val="00F66C62"/>
    <w:rsid w:val="00F66D00"/>
    <w:rsid w:val="00F66EF7"/>
    <w:rsid w:val="00F674EE"/>
    <w:rsid w:val="00F675F5"/>
    <w:rsid w:val="00F677D0"/>
    <w:rsid w:val="00F6782A"/>
    <w:rsid w:val="00F678F1"/>
    <w:rsid w:val="00F67BFB"/>
    <w:rsid w:val="00F67CA3"/>
    <w:rsid w:val="00F67E7A"/>
    <w:rsid w:val="00F700BB"/>
    <w:rsid w:val="00F70178"/>
    <w:rsid w:val="00F701C2"/>
    <w:rsid w:val="00F70356"/>
    <w:rsid w:val="00F70520"/>
    <w:rsid w:val="00F70542"/>
    <w:rsid w:val="00F709D5"/>
    <w:rsid w:val="00F70A11"/>
    <w:rsid w:val="00F70B7C"/>
    <w:rsid w:val="00F70D8C"/>
    <w:rsid w:val="00F715C3"/>
    <w:rsid w:val="00F71793"/>
    <w:rsid w:val="00F717C2"/>
    <w:rsid w:val="00F71833"/>
    <w:rsid w:val="00F71908"/>
    <w:rsid w:val="00F71B07"/>
    <w:rsid w:val="00F71C97"/>
    <w:rsid w:val="00F71D35"/>
    <w:rsid w:val="00F72638"/>
    <w:rsid w:val="00F72A99"/>
    <w:rsid w:val="00F72BEF"/>
    <w:rsid w:val="00F72C9E"/>
    <w:rsid w:val="00F7308A"/>
    <w:rsid w:val="00F733C4"/>
    <w:rsid w:val="00F73651"/>
    <w:rsid w:val="00F73F6B"/>
    <w:rsid w:val="00F740E9"/>
    <w:rsid w:val="00F74265"/>
    <w:rsid w:val="00F742BC"/>
    <w:rsid w:val="00F74315"/>
    <w:rsid w:val="00F743B6"/>
    <w:rsid w:val="00F743C5"/>
    <w:rsid w:val="00F74447"/>
    <w:rsid w:val="00F746B4"/>
    <w:rsid w:val="00F748F6"/>
    <w:rsid w:val="00F74BA8"/>
    <w:rsid w:val="00F74C9B"/>
    <w:rsid w:val="00F74E33"/>
    <w:rsid w:val="00F7514E"/>
    <w:rsid w:val="00F7567F"/>
    <w:rsid w:val="00F75A0C"/>
    <w:rsid w:val="00F75D7C"/>
    <w:rsid w:val="00F75E82"/>
    <w:rsid w:val="00F76B79"/>
    <w:rsid w:val="00F76B81"/>
    <w:rsid w:val="00F777B9"/>
    <w:rsid w:val="00F777C6"/>
    <w:rsid w:val="00F77A3E"/>
    <w:rsid w:val="00F8014B"/>
    <w:rsid w:val="00F801D8"/>
    <w:rsid w:val="00F801EC"/>
    <w:rsid w:val="00F8044E"/>
    <w:rsid w:val="00F8053A"/>
    <w:rsid w:val="00F80827"/>
    <w:rsid w:val="00F80A1B"/>
    <w:rsid w:val="00F80E07"/>
    <w:rsid w:val="00F812D4"/>
    <w:rsid w:val="00F81792"/>
    <w:rsid w:val="00F81895"/>
    <w:rsid w:val="00F8193C"/>
    <w:rsid w:val="00F81960"/>
    <w:rsid w:val="00F81AF8"/>
    <w:rsid w:val="00F81CD0"/>
    <w:rsid w:val="00F81ECF"/>
    <w:rsid w:val="00F81ED6"/>
    <w:rsid w:val="00F820F4"/>
    <w:rsid w:val="00F82454"/>
    <w:rsid w:val="00F8282A"/>
    <w:rsid w:val="00F82EAF"/>
    <w:rsid w:val="00F82F77"/>
    <w:rsid w:val="00F83045"/>
    <w:rsid w:val="00F830CB"/>
    <w:rsid w:val="00F83804"/>
    <w:rsid w:val="00F844DB"/>
    <w:rsid w:val="00F84785"/>
    <w:rsid w:val="00F84AF2"/>
    <w:rsid w:val="00F84BB2"/>
    <w:rsid w:val="00F84D1D"/>
    <w:rsid w:val="00F84E53"/>
    <w:rsid w:val="00F85075"/>
    <w:rsid w:val="00F85141"/>
    <w:rsid w:val="00F85286"/>
    <w:rsid w:val="00F85301"/>
    <w:rsid w:val="00F854FF"/>
    <w:rsid w:val="00F856D7"/>
    <w:rsid w:val="00F85AA2"/>
    <w:rsid w:val="00F85CB4"/>
    <w:rsid w:val="00F85EE7"/>
    <w:rsid w:val="00F85F99"/>
    <w:rsid w:val="00F85FC3"/>
    <w:rsid w:val="00F8604D"/>
    <w:rsid w:val="00F86083"/>
    <w:rsid w:val="00F8626B"/>
    <w:rsid w:val="00F864EC"/>
    <w:rsid w:val="00F865D7"/>
    <w:rsid w:val="00F86C33"/>
    <w:rsid w:val="00F8717C"/>
    <w:rsid w:val="00F8725D"/>
    <w:rsid w:val="00F87409"/>
    <w:rsid w:val="00F87422"/>
    <w:rsid w:val="00F90224"/>
    <w:rsid w:val="00F905A8"/>
    <w:rsid w:val="00F906FC"/>
    <w:rsid w:val="00F90D6F"/>
    <w:rsid w:val="00F90D72"/>
    <w:rsid w:val="00F90E3C"/>
    <w:rsid w:val="00F90EC6"/>
    <w:rsid w:val="00F910D6"/>
    <w:rsid w:val="00F911DA"/>
    <w:rsid w:val="00F91523"/>
    <w:rsid w:val="00F9162F"/>
    <w:rsid w:val="00F9186E"/>
    <w:rsid w:val="00F918E7"/>
    <w:rsid w:val="00F91A72"/>
    <w:rsid w:val="00F91AC9"/>
    <w:rsid w:val="00F91B96"/>
    <w:rsid w:val="00F91CF9"/>
    <w:rsid w:val="00F91DFA"/>
    <w:rsid w:val="00F92001"/>
    <w:rsid w:val="00F922B2"/>
    <w:rsid w:val="00F925AB"/>
    <w:rsid w:val="00F9269E"/>
    <w:rsid w:val="00F926ED"/>
    <w:rsid w:val="00F9288E"/>
    <w:rsid w:val="00F928AC"/>
    <w:rsid w:val="00F92902"/>
    <w:rsid w:val="00F92A3E"/>
    <w:rsid w:val="00F92AB1"/>
    <w:rsid w:val="00F92E63"/>
    <w:rsid w:val="00F92EEB"/>
    <w:rsid w:val="00F92FB4"/>
    <w:rsid w:val="00F93128"/>
    <w:rsid w:val="00F93226"/>
    <w:rsid w:val="00F934F4"/>
    <w:rsid w:val="00F9379A"/>
    <w:rsid w:val="00F93E43"/>
    <w:rsid w:val="00F93EA0"/>
    <w:rsid w:val="00F9414A"/>
    <w:rsid w:val="00F9433B"/>
    <w:rsid w:val="00F94415"/>
    <w:rsid w:val="00F944BD"/>
    <w:rsid w:val="00F945F8"/>
    <w:rsid w:val="00F94AB4"/>
    <w:rsid w:val="00F94E45"/>
    <w:rsid w:val="00F9521E"/>
    <w:rsid w:val="00F95247"/>
    <w:rsid w:val="00F9526B"/>
    <w:rsid w:val="00F95584"/>
    <w:rsid w:val="00F957AF"/>
    <w:rsid w:val="00F95938"/>
    <w:rsid w:val="00F95CD0"/>
    <w:rsid w:val="00F960AB"/>
    <w:rsid w:val="00F96154"/>
    <w:rsid w:val="00F9624F"/>
    <w:rsid w:val="00F96456"/>
    <w:rsid w:val="00F965EB"/>
    <w:rsid w:val="00F96913"/>
    <w:rsid w:val="00F96983"/>
    <w:rsid w:val="00F96B33"/>
    <w:rsid w:val="00F96D4D"/>
    <w:rsid w:val="00F96E32"/>
    <w:rsid w:val="00F96F47"/>
    <w:rsid w:val="00F96FB8"/>
    <w:rsid w:val="00F971A3"/>
    <w:rsid w:val="00F972BD"/>
    <w:rsid w:val="00F97527"/>
    <w:rsid w:val="00F975D1"/>
    <w:rsid w:val="00F97B66"/>
    <w:rsid w:val="00F97D02"/>
    <w:rsid w:val="00F97D5E"/>
    <w:rsid w:val="00F97DD8"/>
    <w:rsid w:val="00F97EA0"/>
    <w:rsid w:val="00FA0194"/>
    <w:rsid w:val="00FA021E"/>
    <w:rsid w:val="00FA03A6"/>
    <w:rsid w:val="00FA04EB"/>
    <w:rsid w:val="00FA06F8"/>
    <w:rsid w:val="00FA0957"/>
    <w:rsid w:val="00FA1102"/>
    <w:rsid w:val="00FA162D"/>
    <w:rsid w:val="00FA1A05"/>
    <w:rsid w:val="00FA1CC6"/>
    <w:rsid w:val="00FA1EED"/>
    <w:rsid w:val="00FA1F11"/>
    <w:rsid w:val="00FA1F3D"/>
    <w:rsid w:val="00FA24B2"/>
    <w:rsid w:val="00FA2B67"/>
    <w:rsid w:val="00FA2B8D"/>
    <w:rsid w:val="00FA33B2"/>
    <w:rsid w:val="00FA3535"/>
    <w:rsid w:val="00FA39B7"/>
    <w:rsid w:val="00FA3AA5"/>
    <w:rsid w:val="00FA3C1F"/>
    <w:rsid w:val="00FA3D77"/>
    <w:rsid w:val="00FA3E43"/>
    <w:rsid w:val="00FA47D8"/>
    <w:rsid w:val="00FA4B2A"/>
    <w:rsid w:val="00FA4C84"/>
    <w:rsid w:val="00FA4EF9"/>
    <w:rsid w:val="00FA4F39"/>
    <w:rsid w:val="00FA4FC2"/>
    <w:rsid w:val="00FA543E"/>
    <w:rsid w:val="00FA582F"/>
    <w:rsid w:val="00FA58A1"/>
    <w:rsid w:val="00FA5B1E"/>
    <w:rsid w:val="00FA5D75"/>
    <w:rsid w:val="00FA5DE3"/>
    <w:rsid w:val="00FA5F6F"/>
    <w:rsid w:val="00FA6096"/>
    <w:rsid w:val="00FA6151"/>
    <w:rsid w:val="00FA65B3"/>
    <w:rsid w:val="00FA6792"/>
    <w:rsid w:val="00FA6808"/>
    <w:rsid w:val="00FA68C2"/>
    <w:rsid w:val="00FA6916"/>
    <w:rsid w:val="00FA6985"/>
    <w:rsid w:val="00FA6A40"/>
    <w:rsid w:val="00FA6BA8"/>
    <w:rsid w:val="00FA6E6E"/>
    <w:rsid w:val="00FA7134"/>
    <w:rsid w:val="00FA7747"/>
    <w:rsid w:val="00FA79BC"/>
    <w:rsid w:val="00FA7BB2"/>
    <w:rsid w:val="00FA7E80"/>
    <w:rsid w:val="00FB0019"/>
    <w:rsid w:val="00FB06A0"/>
    <w:rsid w:val="00FB06CD"/>
    <w:rsid w:val="00FB0960"/>
    <w:rsid w:val="00FB11F3"/>
    <w:rsid w:val="00FB126F"/>
    <w:rsid w:val="00FB12E5"/>
    <w:rsid w:val="00FB1558"/>
    <w:rsid w:val="00FB177E"/>
    <w:rsid w:val="00FB18FF"/>
    <w:rsid w:val="00FB1B34"/>
    <w:rsid w:val="00FB1D60"/>
    <w:rsid w:val="00FB1EF3"/>
    <w:rsid w:val="00FB2385"/>
    <w:rsid w:val="00FB2497"/>
    <w:rsid w:val="00FB24A8"/>
    <w:rsid w:val="00FB257F"/>
    <w:rsid w:val="00FB2962"/>
    <w:rsid w:val="00FB30B4"/>
    <w:rsid w:val="00FB30C3"/>
    <w:rsid w:val="00FB3388"/>
    <w:rsid w:val="00FB3435"/>
    <w:rsid w:val="00FB348B"/>
    <w:rsid w:val="00FB35F5"/>
    <w:rsid w:val="00FB3743"/>
    <w:rsid w:val="00FB381A"/>
    <w:rsid w:val="00FB38DC"/>
    <w:rsid w:val="00FB3CA0"/>
    <w:rsid w:val="00FB3D1D"/>
    <w:rsid w:val="00FB3DE2"/>
    <w:rsid w:val="00FB3F88"/>
    <w:rsid w:val="00FB4403"/>
    <w:rsid w:val="00FB4487"/>
    <w:rsid w:val="00FB46CF"/>
    <w:rsid w:val="00FB50E9"/>
    <w:rsid w:val="00FB53BF"/>
    <w:rsid w:val="00FB59AF"/>
    <w:rsid w:val="00FB5A3B"/>
    <w:rsid w:val="00FB5AC1"/>
    <w:rsid w:val="00FB5DCC"/>
    <w:rsid w:val="00FB626B"/>
    <w:rsid w:val="00FB66D4"/>
    <w:rsid w:val="00FB6811"/>
    <w:rsid w:val="00FB6B9D"/>
    <w:rsid w:val="00FB6CD8"/>
    <w:rsid w:val="00FB7161"/>
    <w:rsid w:val="00FB75C7"/>
    <w:rsid w:val="00FB75E4"/>
    <w:rsid w:val="00FB7615"/>
    <w:rsid w:val="00FB762A"/>
    <w:rsid w:val="00FB77C0"/>
    <w:rsid w:val="00FB7C50"/>
    <w:rsid w:val="00FB7C5A"/>
    <w:rsid w:val="00FB7FF1"/>
    <w:rsid w:val="00FC0078"/>
    <w:rsid w:val="00FC0188"/>
    <w:rsid w:val="00FC0A98"/>
    <w:rsid w:val="00FC0B5D"/>
    <w:rsid w:val="00FC0D6F"/>
    <w:rsid w:val="00FC0E98"/>
    <w:rsid w:val="00FC1308"/>
    <w:rsid w:val="00FC1367"/>
    <w:rsid w:val="00FC138F"/>
    <w:rsid w:val="00FC1765"/>
    <w:rsid w:val="00FC1AEC"/>
    <w:rsid w:val="00FC1B75"/>
    <w:rsid w:val="00FC1C57"/>
    <w:rsid w:val="00FC1F11"/>
    <w:rsid w:val="00FC219A"/>
    <w:rsid w:val="00FC2BFC"/>
    <w:rsid w:val="00FC311A"/>
    <w:rsid w:val="00FC32E0"/>
    <w:rsid w:val="00FC358B"/>
    <w:rsid w:val="00FC379E"/>
    <w:rsid w:val="00FC3AD7"/>
    <w:rsid w:val="00FC3BA5"/>
    <w:rsid w:val="00FC3C27"/>
    <w:rsid w:val="00FC3C78"/>
    <w:rsid w:val="00FC3CA0"/>
    <w:rsid w:val="00FC3DAB"/>
    <w:rsid w:val="00FC3F45"/>
    <w:rsid w:val="00FC406A"/>
    <w:rsid w:val="00FC4367"/>
    <w:rsid w:val="00FC4371"/>
    <w:rsid w:val="00FC44B3"/>
    <w:rsid w:val="00FC4808"/>
    <w:rsid w:val="00FC4943"/>
    <w:rsid w:val="00FC4C00"/>
    <w:rsid w:val="00FC4D04"/>
    <w:rsid w:val="00FC4FDF"/>
    <w:rsid w:val="00FC532E"/>
    <w:rsid w:val="00FC541A"/>
    <w:rsid w:val="00FC58DD"/>
    <w:rsid w:val="00FC595E"/>
    <w:rsid w:val="00FC598E"/>
    <w:rsid w:val="00FC599D"/>
    <w:rsid w:val="00FC5EED"/>
    <w:rsid w:val="00FC5FD1"/>
    <w:rsid w:val="00FC61E5"/>
    <w:rsid w:val="00FC626E"/>
    <w:rsid w:val="00FC63DA"/>
    <w:rsid w:val="00FC661D"/>
    <w:rsid w:val="00FC6776"/>
    <w:rsid w:val="00FC69D5"/>
    <w:rsid w:val="00FC6BB8"/>
    <w:rsid w:val="00FC6CEE"/>
    <w:rsid w:val="00FC6DC8"/>
    <w:rsid w:val="00FC6E02"/>
    <w:rsid w:val="00FC6E13"/>
    <w:rsid w:val="00FC71CE"/>
    <w:rsid w:val="00FC71DE"/>
    <w:rsid w:val="00FC735E"/>
    <w:rsid w:val="00FC768B"/>
    <w:rsid w:val="00FC76ED"/>
    <w:rsid w:val="00FC7984"/>
    <w:rsid w:val="00FC7B06"/>
    <w:rsid w:val="00FC7FBD"/>
    <w:rsid w:val="00FD0163"/>
    <w:rsid w:val="00FD03B3"/>
    <w:rsid w:val="00FD095F"/>
    <w:rsid w:val="00FD0A9A"/>
    <w:rsid w:val="00FD120D"/>
    <w:rsid w:val="00FD1227"/>
    <w:rsid w:val="00FD141D"/>
    <w:rsid w:val="00FD1514"/>
    <w:rsid w:val="00FD16AB"/>
    <w:rsid w:val="00FD185A"/>
    <w:rsid w:val="00FD1931"/>
    <w:rsid w:val="00FD1B69"/>
    <w:rsid w:val="00FD1E7F"/>
    <w:rsid w:val="00FD20BA"/>
    <w:rsid w:val="00FD2344"/>
    <w:rsid w:val="00FD241A"/>
    <w:rsid w:val="00FD2868"/>
    <w:rsid w:val="00FD2AD7"/>
    <w:rsid w:val="00FD315D"/>
    <w:rsid w:val="00FD336F"/>
    <w:rsid w:val="00FD33FB"/>
    <w:rsid w:val="00FD35AB"/>
    <w:rsid w:val="00FD3904"/>
    <w:rsid w:val="00FD3C97"/>
    <w:rsid w:val="00FD3D4E"/>
    <w:rsid w:val="00FD3E51"/>
    <w:rsid w:val="00FD3F2C"/>
    <w:rsid w:val="00FD42F5"/>
    <w:rsid w:val="00FD4560"/>
    <w:rsid w:val="00FD45FA"/>
    <w:rsid w:val="00FD46AC"/>
    <w:rsid w:val="00FD4842"/>
    <w:rsid w:val="00FD48AA"/>
    <w:rsid w:val="00FD49AD"/>
    <w:rsid w:val="00FD4D26"/>
    <w:rsid w:val="00FD4E60"/>
    <w:rsid w:val="00FD4E7C"/>
    <w:rsid w:val="00FD4FDC"/>
    <w:rsid w:val="00FD501C"/>
    <w:rsid w:val="00FD515D"/>
    <w:rsid w:val="00FD5309"/>
    <w:rsid w:val="00FD5ED9"/>
    <w:rsid w:val="00FD5FC6"/>
    <w:rsid w:val="00FD670F"/>
    <w:rsid w:val="00FD6AC4"/>
    <w:rsid w:val="00FD6ECB"/>
    <w:rsid w:val="00FD6EFA"/>
    <w:rsid w:val="00FD7027"/>
    <w:rsid w:val="00FD7248"/>
    <w:rsid w:val="00FD73E1"/>
    <w:rsid w:val="00FD742F"/>
    <w:rsid w:val="00FD74BA"/>
    <w:rsid w:val="00FD76E8"/>
    <w:rsid w:val="00FD7706"/>
    <w:rsid w:val="00FD7984"/>
    <w:rsid w:val="00FD79EE"/>
    <w:rsid w:val="00FD7B43"/>
    <w:rsid w:val="00FD7C4E"/>
    <w:rsid w:val="00FD7C82"/>
    <w:rsid w:val="00FD7EE3"/>
    <w:rsid w:val="00FE02A2"/>
    <w:rsid w:val="00FE073D"/>
    <w:rsid w:val="00FE0816"/>
    <w:rsid w:val="00FE0938"/>
    <w:rsid w:val="00FE0A75"/>
    <w:rsid w:val="00FE1483"/>
    <w:rsid w:val="00FE156E"/>
    <w:rsid w:val="00FE1853"/>
    <w:rsid w:val="00FE1939"/>
    <w:rsid w:val="00FE19C0"/>
    <w:rsid w:val="00FE19E8"/>
    <w:rsid w:val="00FE1BCE"/>
    <w:rsid w:val="00FE1C08"/>
    <w:rsid w:val="00FE2081"/>
    <w:rsid w:val="00FE20E9"/>
    <w:rsid w:val="00FE229F"/>
    <w:rsid w:val="00FE232A"/>
    <w:rsid w:val="00FE24A4"/>
    <w:rsid w:val="00FE2946"/>
    <w:rsid w:val="00FE2976"/>
    <w:rsid w:val="00FE2A3F"/>
    <w:rsid w:val="00FE2CF8"/>
    <w:rsid w:val="00FE2D6A"/>
    <w:rsid w:val="00FE2EDF"/>
    <w:rsid w:val="00FE2F6F"/>
    <w:rsid w:val="00FE2FFC"/>
    <w:rsid w:val="00FE3021"/>
    <w:rsid w:val="00FE30B8"/>
    <w:rsid w:val="00FE3134"/>
    <w:rsid w:val="00FE31D3"/>
    <w:rsid w:val="00FE34A5"/>
    <w:rsid w:val="00FE357C"/>
    <w:rsid w:val="00FE361A"/>
    <w:rsid w:val="00FE36DB"/>
    <w:rsid w:val="00FE377C"/>
    <w:rsid w:val="00FE39F0"/>
    <w:rsid w:val="00FE3AAD"/>
    <w:rsid w:val="00FE3BFF"/>
    <w:rsid w:val="00FE3D44"/>
    <w:rsid w:val="00FE3DE1"/>
    <w:rsid w:val="00FE40F3"/>
    <w:rsid w:val="00FE4173"/>
    <w:rsid w:val="00FE4218"/>
    <w:rsid w:val="00FE4223"/>
    <w:rsid w:val="00FE4332"/>
    <w:rsid w:val="00FE4336"/>
    <w:rsid w:val="00FE4377"/>
    <w:rsid w:val="00FE4534"/>
    <w:rsid w:val="00FE45C5"/>
    <w:rsid w:val="00FE4A20"/>
    <w:rsid w:val="00FE4A5E"/>
    <w:rsid w:val="00FE5032"/>
    <w:rsid w:val="00FE52AA"/>
    <w:rsid w:val="00FE56AF"/>
    <w:rsid w:val="00FE5735"/>
    <w:rsid w:val="00FE5CCA"/>
    <w:rsid w:val="00FE60E7"/>
    <w:rsid w:val="00FE64F7"/>
    <w:rsid w:val="00FE66D7"/>
    <w:rsid w:val="00FE683D"/>
    <w:rsid w:val="00FE68D0"/>
    <w:rsid w:val="00FE69FE"/>
    <w:rsid w:val="00FE6D87"/>
    <w:rsid w:val="00FE6F1E"/>
    <w:rsid w:val="00FE6F9F"/>
    <w:rsid w:val="00FE7033"/>
    <w:rsid w:val="00FE7279"/>
    <w:rsid w:val="00FE748A"/>
    <w:rsid w:val="00FE7541"/>
    <w:rsid w:val="00FE7677"/>
    <w:rsid w:val="00FE7DBA"/>
    <w:rsid w:val="00FE7DF7"/>
    <w:rsid w:val="00FE7F65"/>
    <w:rsid w:val="00FE7FAA"/>
    <w:rsid w:val="00FF0812"/>
    <w:rsid w:val="00FF0814"/>
    <w:rsid w:val="00FF085A"/>
    <w:rsid w:val="00FF0ACE"/>
    <w:rsid w:val="00FF11B5"/>
    <w:rsid w:val="00FF1537"/>
    <w:rsid w:val="00FF1628"/>
    <w:rsid w:val="00FF1865"/>
    <w:rsid w:val="00FF1901"/>
    <w:rsid w:val="00FF1CBF"/>
    <w:rsid w:val="00FF1D62"/>
    <w:rsid w:val="00FF2226"/>
    <w:rsid w:val="00FF229B"/>
    <w:rsid w:val="00FF2466"/>
    <w:rsid w:val="00FF2518"/>
    <w:rsid w:val="00FF2752"/>
    <w:rsid w:val="00FF2798"/>
    <w:rsid w:val="00FF298E"/>
    <w:rsid w:val="00FF29D8"/>
    <w:rsid w:val="00FF2BE0"/>
    <w:rsid w:val="00FF2CFF"/>
    <w:rsid w:val="00FF3261"/>
    <w:rsid w:val="00FF33C3"/>
    <w:rsid w:val="00FF3592"/>
    <w:rsid w:val="00FF3611"/>
    <w:rsid w:val="00FF3647"/>
    <w:rsid w:val="00FF3844"/>
    <w:rsid w:val="00FF396F"/>
    <w:rsid w:val="00FF3B92"/>
    <w:rsid w:val="00FF3C34"/>
    <w:rsid w:val="00FF3DD5"/>
    <w:rsid w:val="00FF3FEE"/>
    <w:rsid w:val="00FF4009"/>
    <w:rsid w:val="00FF40F7"/>
    <w:rsid w:val="00FF4208"/>
    <w:rsid w:val="00FF4256"/>
    <w:rsid w:val="00FF4285"/>
    <w:rsid w:val="00FF45C4"/>
    <w:rsid w:val="00FF45CD"/>
    <w:rsid w:val="00FF4792"/>
    <w:rsid w:val="00FF4BD7"/>
    <w:rsid w:val="00FF4DC1"/>
    <w:rsid w:val="00FF4E58"/>
    <w:rsid w:val="00FF4FD4"/>
    <w:rsid w:val="00FF5021"/>
    <w:rsid w:val="00FF52B9"/>
    <w:rsid w:val="00FF53FB"/>
    <w:rsid w:val="00FF54DB"/>
    <w:rsid w:val="00FF5630"/>
    <w:rsid w:val="00FF5B5C"/>
    <w:rsid w:val="00FF5CF3"/>
    <w:rsid w:val="00FF5E70"/>
    <w:rsid w:val="00FF5FF1"/>
    <w:rsid w:val="00FF6411"/>
    <w:rsid w:val="00FF6420"/>
    <w:rsid w:val="00FF6886"/>
    <w:rsid w:val="00FF6A56"/>
    <w:rsid w:val="00FF6B2D"/>
    <w:rsid w:val="00FF6D03"/>
    <w:rsid w:val="00FF6E4B"/>
    <w:rsid w:val="00FF6F73"/>
    <w:rsid w:val="00FF7677"/>
    <w:rsid w:val="00FF7866"/>
    <w:rsid w:val="00FF7AE6"/>
    <w:rsid w:val="00FF7EA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4521431"/>
  <w15:chartTrackingRefBased/>
  <w15:docId w15:val="{1EA18B0C-B763-4A97-A7DF-C7CB2940F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383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tabs>
        <w:tab w:val="clear" w:pos="283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semiHidden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771016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1016"/>
    <w:rPr>
      <w:rFonts w:ascii="Angsana New" w:eastAsia="MS Mincho" w:hAnsi="Angsana New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1D67F5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FA68C2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character" w:customStyle="1" w:styleId="gmaildefault">
    <w:name w:val="gmail_default"/>
    <w:basedOn w:val="DefaultParagraphFont"/>
    <w:rsid w:val="00F356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2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2B69E-147F-4333-8B69-2213A1C6F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5</Pages>
  <Words>4784</Words>
  <Characters>27275</Characters>
  <Application>Microsoft Office Word</Application>
  <DocSecurity>0</DocSecurity>
  <Lines>227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31996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Danuphol Rajaburana</cp:lastModifiedBy>
  <cp:revision>2</cp:revision>
  <cp:lastPrinted>2021-08-02T04:10:00Z</cp:lastPrinted>
  <dcterms:created xsi:type="dcterms:W3CDTF">2021-08-10T07:48:00Z</dcterms:created>
  <dcterms:modified xsi:type="dcterms:W3CDTF">2021-08-10T07:48:00Z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