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576A90E1" w14:textId="77777777" w:rsidR="00A81A1B" w:rsidRPr="00A81A1B" w:rsidRDefault="00A81A1B" w:rsidP="00C111CA">
      <w:pPr>
        <w:pStyle w:val="index"/>
        <w:numPr>
          <w:ilvl w:val="0"/>
          <w:numId w:val="3"/>
        </w:numPr>
        <w:spacing w:after="0" w:line="240" w:lineRule="auto"/>
        <w:outlineLvl w:val="0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A81A1B">
        <w:rPr>
          <w:rFonts w:ascii="Angsana New" w:eastAsia="Times New Roman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2E44F031" w14:textId="3740222E" w:rsidR="003776E4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 w:hint="cs"/>
          <w:sz w:val="30"/>
          <w:szCs w:val="30"/>
          <w:cs/>
        </w:rPr>
        <w:t>บุคคลหรือ</w:t>
      </w:r>
      <w:r w:rsidRPr="00F50929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26C218B" w14:textId="0852853C" w:rsidR="00057408" w:rsidRPr="00057408" w:rsidRDefault="00057408" w:rsidP="0005740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213D8E07" w14:textId="5463726C" w:rsidR="001940E5" w:rsidRDefault="001940E5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1940E5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6DDE5B07" w14:textId="77777777" w:rsidR="00C13355" w:rsidRPr="00C1335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C13355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</w:p>
    <w:p w14:paraId="0657117C" w14:textId="6048E4D0" w:rsidR="003776E4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หุ้นกู้</w:t>
      </w:r>
    </w:p>
    <w:p w14:paraId="0A8D6D90" w14:textId="7ACA0162" w:rsidR="005A0745" w:rsidRDefault="005A0745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A567E6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A567E6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32A3F979" w14:textId="62D38C22" w:rsidR="008869C0" w:rsidRPr="008869C0" w:rsidRDefault="008869C0" w:rsidP="008869C0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</w:p>
    <w:p w14:paraId="6EB0E655" w14:textId="30295BE1" w:rsidR="00581076" w:rsidRPr="00A567E6" w:rsidRDefault="003878EA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77777777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ูกพันกับ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38C9BB82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2E2B427E" w14:textId="37E00BAE" w:rsidR="001B6349" w:rsidRPr="005606EB" w:rsidRDefault="001B6349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737978CC" w14:textId="15D4E5E0" w:rsidR="007B2482" w:rsidRPr="00AE0BB7" w:rsidRDefault="000D77DB" w:rsidP="00CE7167">
      <w:pPr>
        <w:pStyle w:val="Ang15"/>
      </w:pPr>
      <w:r>
        <w:rPr>
          <w:cs/>
        </w:rPr>
        <w:br w:type="page"/>
      </w:r>
      <w:r w:rsidR="00203EEF" w:rsidRPr="00AE0BB7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AE0BB7">
        <w:rPr>
          <w:rFonts w:hint="cs"/>
          <w:cs/>
        </w:rPr>
        <w:t>ระหว่างกาล</w:t>
      </w:r>
      <w:r w:rsidR="00203EEF" w:rsidRPr="00AE0BB7">
        <w:rPr>
          <w:cs/>
        </w:rPr>
        <w:t>นี้</w:t>
      </w:r>
    </w:p>
    <w:p w14:paraId="161C1EED" w14:textId="77777777" w:rsidR="00B7732B" w:rsidRPr="00BA0C12" w:rsidRDefault="00B7732B" w:rsidP="00CE7167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4FDB2477" w14:textId="52550054" w:rsidR="007B2482" w:rsidRPr="00AE0BB7" w:rsidRDefault="00203EEF" w:rsidP="00CE7167">
      <w:pPr>
        <w:pStyle w:val="Ang15"/>
        <w:rPr>
          <w:lang w:val="en-US"/>
        </w:rPr>
      </w:pPr>
      <w:r w:rsidRPr="00AE0BB7">
        <w:rPr>
          <w:cs/>
        </w:rPr>
        <w:t>งบการเงิน</w:t>
      </w:r>
      <w:r w:rsidR="00C41850" w:rsidRPr="00AE0BB7">
        <w:rPr>
          <w:rFonts w:hint="cs"/>
          <w:cs/>
        </w:rPr>
        <w:t>ระหว่างกาล</w:t>
      </w:r>
      <w:r w:rsidRPr="00AE0BB7">
        <w:rPr>
          <w:cs/>
        </w:rPr>
        <w:t>นี</w:t>
      </w:r>
      <w:r w:rsidR="00800E16" w:rsidRPr="00AE0BB7">
        <w:rPr>
          <w:cs/>
        </w:rPr>
        <w:t>้ได้รับอนุมัติให้ออกงบการเงิน</w:t>
      </w:r>
      <w:r w:rsidRPr="00AE0BB7">
        <w:rPr>
          <w:cs/>
        </w:rPr>
        <w:t>จาก</w:t>
      </w:r>
      <w:r w:rsidR="00732BAC" w:rsidRPr="00AE0BB7">
        <w:rPr>
          <w:cs/>
        </w:rPr>
        <w:t>คณะกรรมการตรวจสอบตามการมอบหมายจากคณะกรรมการบริษัท</w:t>
      </w:r>
      <w:r w:rsidRPr="00AE0BB7">
        <w:rPr>
          <w:cs/>
        </w:rPr>
        <w:t xml:space="preserve"> เมื่อวันที่ </w:t>
      </w:r>
      <w:r w:rsidR="005335B2">
        <w:rPr>
          <w:rFonts w:asciiTheme="majorBidi" w:hAnsiTheme="majorBidi" w:cstheme="majorBidi"/>
        </w:rPr>
        <w:t>10</w:t>
      </w:r>
      <w:r w:rsidR="008B5204" w:rsidRPr="005B2A53">
        <w:rPr>
          <w:rFonts w:asciiTheme="majorBidi" w:hAnsiTheme="majorBidi" w:cstheme="majorBidi"/>
          <w:lang w:val="en-US"/>
        </w:rPr>
        <w:t xml:space="preserve"> </w:t>
      </w:r>
      <w:r w:rsidR="008B5204" w:rsidRPr="005B2A53">
        <w:rPr>
          <w:rFonts w:asciiTheme="majorBidi" w:hAnsiTheme="majorBidi" w:cstheme="majorBidi" w:hint="cs"/>
          <w:cs/>
          <w:lang w:val="en-US"/>
        </w:rPr>
        <w:t>สิงหาคม</w:t>
      </w:r>
      <w:r w:rsidR="008B5204">
        <w:rPr>
          <w:rFonts w:hint="cs"/>
          <w:cs/>
          <w:lang w:val="en-US"/>
        </w:rPr>
        <w:t xml:space="preserve"> </w:t>
      </w:r>
      <w:r w:rsidR="003512FC" w:rsidRPr="003512FC">
        <w:rPr>
          <w:lang w:val="en-US"/>
        </w:rPr>
        <w:t>2564</w:t>
      </w:r>
    </w:p>
    <w:p w14:paraId="1327B7F9" w14:textId="77777777" w:rsidR="0059212C" w:rsidRPr="0059212C" w:rsidRDefault="0059212C" w:rsidP="00CE7167">
      <w:pPr>
        <w:pStyle w:val="Bo-Blankline"/>
        <w:ind w:right="0"/>
      </w:pPr>
    </w:p>
    <w:p w14:paraId="62B1FADB" w14:textId="20316127" w:rsidR="007B2482" w:rsidRDefault="007B2482" w:rsidP="0074022A">
      <w:pPr>
        <w:pStyle w:val="Caption"/>
        <w:ind w:left="549" w:hanging="549"/>
      </w:pPr>
      <w:r w:rsidRPr="00AE0BB7">
        <w:rPr>
          <w:cs/>
        </w:rPr>
        <w:t>เกณฑ์</w:t>
      </w:r>
      <w:r w:rsidRPr="00AE0BB7">
        <w:rPr>
          <w:rFonts w:hint="cs"/>
          <w:cs/>
        </w:rPr>
        <w:t>การจัดทำงบการเงิน</w:t>
      </w:r>
      <w:r w:rsidR="00AA3030" w:rsidRPr="00AE0BB7">
        <w:rPr>
          <w:rFonts w:hint="cs"/>
          <w:cs/>
        </w:rPr>
        <w:t>ระหว่างกาล</w:t>
      </w:r>
    </w:p>
    <w:p w14:paraId="2168E4E5" w14:textId="77777777" w:rsidR="00911B73" w:rsidRPr="00911B73" w:rsidRDefault="00911B73" w:rsidP="00911B73">
      <w:pPr>
        <w:pStyle w:val="Bo-Blankline"/>
        <w:ind w:right="0"/>
      </w:pPr>
    </w:p>
    <w:p w14:paraId="60F17F6B" w14:textId="24987166" w:rsidR="007B2482" w:rsidRDefault="00911B73" w:rsidP="00911B73">
      <w:pPr>
        <w:pStyle w:val="Ang15"/>
      </w:pPr>
      <w:r w:rsidRPr="00911B73">
        <w:rPr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11B73">
        <w:t xml:space="preserve">34 </w:t>
      </w:r>
      <w:r w:rsidRPr="00911B73">
        <w:rPr>
          <w:cs/>
        </w:rPr>
        <w:t xml:space="preserve">เรื่อง </w:t>
      </w:r>
      <w:r w:rsidRPr="00643E1B">
        <w:rPr>
          <w:i/>
          <w:iCs/>
          <w:cs/>
        </w:rPr>
        <w:t>การรายงานทางการเงินระหว่างกาล</w:t>
      </w:r>
      <w:r w:rsidRPr="00911B73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911B73">
        <w:t xml:space="preserve">31 </w:t>
      </w:r>
      <w:r w:rsidRPr="00911B73">
        <w:rPr>
          <w:cs/>
        </w:rPr>
        <w:t xml:space="preserve">ธันวาคม </w:t>
      </w:r>
      <w:r w:rsidRPr="00911B73">
        <w:t>2563</w:t>
      </w:r>
    </w:p>
    <w:p w14:paraId="074318AB" w14:textId="34161DF5" w:rsidR="00911B73" w:rsidRDefault="00911B73" w:rsidP="00911B73">
      <w:pPr>
        <w:pStyle w:val="Ang15"/>
        <w:rPr>
          <w:sz w:val="20"/>
          <w:szCs w:val="20"/>
        </w:rPr>
      </w:pPr>
    </w:p>
    <w:p w14:paraId="4F87FE92" w14:textId="720549DC" w:rsidR="00911B73" w:rsidRDefault="00911B73" w:rsidP="00911B73">
      <w:pPr>
        <w:pStyle w:val="Ang15"/>
      </w:pPr>
      <w:r w:rsidRPr="00911B73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11B73">
        <w:t xml:space="preserve">31 </w:t>
      </w:r>
      <w:r w:rsidRPr="00911B73">
        <w:rPr>
          <w:cs/>
        </w:rPr>
        <w:t xml:space="preserve">ธันวาคม </w:t>
      </w:r>
      <w:r w:rsidRPr="00911B73">
        <w:t>2563</w:t>
      </w:r>
    </w:p>
    <w:p w14:paraId="4FEF7D6C" w14:textId="77777777" w:rsidR="007F20FF" w:rsidRPr="007F20FF" w:rsidRDefault="007F20FF" w:rsidP="00911B73">
      <w:pPr>
        <w:pStyle w:val="Ang15"/>
        <w:rPr>
          <w:sz w:val="20"/>
          <w:szCs w:val="20"/>
        </w:rPr>
      </w:pPr>
    </w:p>
    <w:p w14:paraId="7918122B" w14:textId="77777777" w:rsidR="00D00D75" w:rsidRPr="00AB7B63" w:rsidRDefault="00D00D75" w:rsidP="00CE0986">
      <w:pPr>
        <w:pStyle w:val="Caption"/>
        <w:ind w:right="18"/>
      </w:pPr>
      <w:r w:rsidRPr="00AB7B63">
        <w:rPr>
          <w:cs/>
        </w:rPr>
        <w:t>การเปลี่ยนแปลงนโยบายการบัญชี</w:t>
      </w:r>
    </w:p>
    <w:p w14:paraId="2B7DF5E8" w14:textId="77777777" w:rsidR="00D00D75" w:rsidRPr="00AB7B63" w:rsidRDefault="00D00D75" w:rsidP="007413D6">
      <w:pPr>
        <w:pStyle w:val="Bo-Blankline"/>
      </w:pPr>
    </w:p>
    <w:p w14:paraId="2FEAE592" w14:textId="5C8B191A" w:rsidR="00DA74F1" w:rsidRPr="00AB7B63" w:rsidRDefault="00070D56" w:rsidP="000C368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7B63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การเปลี่ยนนโยบายการบันทึกบัญชีเงินลงทุนในบริษัทย่อยในงบการเงินเฉพาะกิจการ</w:t>
      </w:r>
    </w:p>
    <w:p w14:paraId="5F4EF39A" w14:textId="72E45021" w:rsidR="00070D56" w:rsidRPr="00AB7B63" w:rsidRDefault="00070D56" w:rsidP="000C3681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BE3057D" w14:textId="2E2283C1" w:rsidR="00070D56" w:rsidRPr="00AB7B63" w:rsidRDefault="00070D56" w:rsidP="000C368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7B63">
        <w:rPr>
          <w:rFonts w:ascii="Angsana New" w:hAnsi="Angsana New"/>
          <w:sz w:val="30"/>
          <w:szCs w:val="30"/>
          <w:cs/>
        </w:rPr>
        <w:t xml:space="preserve">บริษัทเปลี่ยนนโยบายการบันทึกบัญชีและการวัดมูลค่าภายหลังของเงินลงทุนในบริษัทย่อยในงบการเงินเฉพาะกิจการ จากเดิมที่บันทึกตามวิธีราคาทุนมาเป็นวิธีส่วนได้เสีย ภายใต้วิธีราคาทุนบริษัทรับรู้บัญชีเงินลงทุนด้วยราคาทุน และเงินปันผลรับจากบริษัทย่อยรับรู้เป็นรายได้ของบริษัท ภายใต้วิธีส่วนได้เสียให้รับรู้รายการเมื่อเริ่มแรกบัญชีของเงินลงทุนในบริษัทย่อยด้วยราคาทุน ต่อมามูลค่าตามบัญชีของเงินลงทุนจะถูกปรับปรุงด้วยส่วนแบ่งกำไรหรือขาดทุน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เนื่องจากบริษัทมีการขยายกิจการผ่านการลงทุนในบริษัทย่อย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Pr="00AB7B63">
        <w:rPr>
          <w:rFonts w:ascii="Angsana New" w:hAnsi="Angsana New"/>
          <w:sz w:val="30"/>
          <w:szCs w:val="30"/>
        </w:rPr>
        <w:t xml:space="preserve">27 </w:t>
      </w:r>
      <w:r w:rsidRPr="00AB7B63">
        <w:rPr>
          <w:rFonts w:ascii="Angsana New" w:hAnsi="Angsana New"/>
          <w:sz w:val="30"/>
          <w:szCs w:val="30"/>
          <w:cs/>
        </w:rPr>
        <w:t xml:space="preserve">เรื่อง งบการเงินเฉพาะกิจการ โดยบริษัทเริ่มใช้นโยบายการบัญชีนี้ตั้งแต่วันที่ </w:t>
      </w:r>
      <w:r w:rsidRPr="00AB7B63">
        <w:rPr>
          <w:rFonts w:ascii="Angsana New" w:hAnsi="Angsana New"/>
          <w:sz w:val="30"/>
          <w:szCs w:val="30"/>
        </w:rPr>
        <w:t xml:space="preserve">1 </w:t>
      </w:r>
      <w:r w:rsidRPr="00AB7B63">
        <w:rPr>
          <w:rFonts w:ascii="Angsana New" w:hAnsi="Angsana New"/>
          <w:sz w:val="30"/>
          <w:szCs w:val="30"/>
          <w:cs/>
        </w:rPr>
        <w:t xml:space="preserve">มกราคม </w:t>
      </w:r>
      <w:r w:rsidRPr="00AB7B63">
        <w:rPr>
          <w:rFonts w:ascii="Angsana New" w:hAnsi="Angsana New"/>
          <w:sz w:val="30"/>
          <w:szCs w:val="30"/>
        </w:rPr>
        <w:t xml:space="preserve">2563 </w:t>
      </w:r>
      <w:r w:rsidRPr="00AB7B63">
        <w:rPr>
          <w:rFonts w:ascii="Angsana New" w:hAnsi="Angsana New"/>
          <w:sz w:val="30"/>
          <w:szCs w:val="30"/>
          <w:cs/>
        </w:rPr>
        <w:t xml:space="preserve">เป็นต้นไป </w:t>
      </w:r>
      <w:r w:rsidR="00AB7B63" w:rsidRPr="00AB7B63">
        <w:rPr>
          <w:rFonts w:ascii="Angsana New" w:hAnsi="Angsana New" w:hint="cs"/>
          <w:sz w:val="30"/>
          <w:szCs w:val="30"/>
          <w:cs/>
        </w:rPr>
        <w:t>ผลกระทบต่องบการเงินสำหรับงวด</w:t>
      </w:r>
      <w:r w:rsidR="00FD27D7">
        <w:rPr>
          <w:rFonts w:ascii="Angsana New" w:hAnsi="Angsana New" w:hint="cs"/>
          <w:sz w:val="30"/>
          <w:szCs w:val="30"/>
          <w:cs/>
        </w:rPr>
        <w:t>หก</w:t>
      </w:r>
      <w:r w:rsidR="00AB7B63" w:rsidRPr="00AB7B63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AB7B63" w:rsidRPr="00FD27D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D27D7" w:rsidRPr="00FD27D7">
        <w:rPr>
          <w:rFonts w:asciiTheme="majorBidi" w:hAnsiTheme="majorBidi" w:cstheme="majorBidi"/>
          <w:sz w:val="30"/>
          <w:szCs w:val="30"/>
        </w:rPr>
        <w:t xml:space="preserve">30 </w:t>
      </w:r>
      <w:r w:rsidR="00FD27D7" w:rsidRPr="00FD27D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D27D7" w:rsidRPr="00FD27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7B63" w:rsidRPr="00FD27D7">
        <w:rPr>
          <w:rFonts w:ascii="Angsana New" w:hAnsi="Angsana New"/>
          <w:sz w:val="30"/>
          <w:szCs w:val="30"/>
          <w:lang w:val="en-US"/>
        </w:rPr>
        <w:t>2563</w:t>
      </w:r>
      <w:r w:rsidR="00AB7B63" w:rsidRPr="00AB7B63">
        <w:rPr>
          <w:rFonts w:ascii="Angsana New" w:hAnsi="Angsana New"/>
          <w:sz w:val="30"/>
          <w:szCs w:val="30"/>
          <w:lang w:val="en-US"/>
        </w:rPr>
        <w:t xml:space="preserve"> </w:t>
      </w:r>
      <w:r w:rsidR="00AB7B63" w:rsidRPr="00AB7B63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72496C60" w14:textId="31AB85DB" w:rsidR="007F20FF" w:rsidRDefault="007F20FF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4320"/>
        <w:gridCol w:w="1440"/>
        <w:gridCol w:w="270"/>
        <w:gridCol w:w="1440"/>
        <w:gridCol w:w="270"/>
        <w:gridCol w:w="1440"/>
      </w:tblGrid>
      <w:tr w:rsidR="00DE01F3" w:rsidRPr="00AB7B63" w14:paraId="6FB70757" w14:textId="77777777" w:rsidTr="003E28B6">
        <w:trPr>
          <w:trHeight w:val="230"/>
        </w:trPr>
        <w:tc>
          <w:tcPr>
            <w:tcW w:w="4320" w:type="dxa"/>
            <w:shd w:val="clear" w:color="auto" w:fill="auto"/>
            <w:vAlign w:val="bottom"/>
          </w:tcPr>
          <w:p w14:paraId="2B779CBF" w14:textId="7A79E0AC" w:rsidR="00DE01F3" w:rsidRPr="00AB7B63" w:rsidRDefault="00DA74F1" w:rsidP="006D5F51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4860" w:type="dxa"/>
            <w:gridSpan w:val="5"/>
            <w:shd w:val="clear" w:color="auto" w:fill="auto"/>
          </w:tcPr>
          <w:p w14:paraId="26C50755" w14:textId="77777777" w:rsidR="00DE01F3" w:rsidRPr="00AB7B63" w:rsidRDefault="00DE01F3" w:rsidP="006D5F51">
            <w:pPr>
              <w:tabs>
                <w:tab w:val="left" w:pos="1152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1F3" w:rsidRPr="00AB7B63" w14:paraId="78D81C8F" w14:textId="77777777" w:rsidTr="003E28B6">
        <w:trPr>
          <w:trHeight w:val="128"/>
        </w:trPr>
        <w:tc>
          <w:tcPr>
            <w:tcW w:w="4320" w:type="dxa"/>
            <w:shd w:val="clear" w:color="auto" w:fill="auto"/>
            <w:vAlign w:val="bottom"/>
          </w:tcPr>
          <w:p w14:paraId="5BA18F09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5FF944FA" w14:textId="0D8B3E9E" w:rsidR="00DE01F3" w:rsidRPr="00AB7B63" w:rsidRDefault="00DE01F3" w:rsidP="006D5F5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lang w:val="en-US"/>
              </w:rPr>
            </w:pP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FD27D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="00AB7B6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</w:t>
            </w:r>
            <w:r w:rsidRPr="00FD27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FD27D7" w:rsidRPr="00FD27D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D27D7" w:rsidRPr="00FD27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FD27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27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E01F3" w:rsidRPr="00AB7B63" w14:paraId="238773A6" w14:textId="77777777" w:rsidTr="003E28B6">
        <w:trPr>
          <w:trHeight w:val="588"/>
        </w:trPr>
        <w:tc>
          <w:tcPr>
            <w:tcW w:w="4320" w:type="dxa"/>
            <w:shd w:val="clear" w:color="auto" w:fill="auto"/>
            <w:vAlign w:val="bottom"/>
          </w:tcPr>
          <w:p w14:paraId="15CC8FD0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3B5EDC3" w14:textId="5936525A" w:rsidR="00DE01F3" w:rsidRPr="00AB7B63" w:rsidRDefault="00DE01F3" w:rsidP="00AB7B63">
            <w:pPr>
              <w:ind w:left="-110" w:right="-110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70" w:type="dxa"/>
            <w:shd w:val="clear" w:color="auto" w:fill="auto"/>
          </w:tcPr>
          <w:p w14:paraId="556F2B74" w14:textId="77777777" w:rsidR="00DE01F3" w:rsidRPr="00AB7B63" w:rsidRDefault="00DE01F3" w:rsidP="006D5F51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E2E446" w14:textId="77777777" w:rsidR="00DE01F3" w:rsidRPr="00AB7B63" w:rsidRDefault="00DE01F3" w:rsidP="00AB7B63">
            <w:pPr>
              <w:ind w:left="-2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2F5C10D2" w14:textId="77777777" w:rsidR="00DE01F3" w:rsidRPr="00AB7B63" w:rsidRDefault="00DE01F3" w:rsidP="006D5F5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FE1563" w14:textId="77777777" w:rsidR="00DE01F3" w:rsidRPr="00AB7B63" w:rsidRDefault="00DE01F3" w:rsidP="00AB7B63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ปรับปรุงใหม่</w:t>
            </w:r>
          </w:p>
        </w:tc>
      </w:tr>
      <w:tr w:rsidR="00DE01F3" w:rsidRPr="00AB7B63" w14:paraId="7E5A6DE8" w14:textId="77777777" w:rsidTr="003E28B6">
        <w:trPr>
          <w:trHeight w:val="242"/>
        </w:trPr>
        <w:tc>
          <w:tcPr>
            <w:tcW w:w="4320" w:type="dxa"/>
            <w:shd w:val="clear" w:color="auto" w:fill="auto"/>
          </w:tcPr>
          <w:p w14:paraId="1E6C6460" w14:textId="77777777" w:rsidR="00DE01F3" w:rsidRPr="00AB7B63" w:rsidRDefault="00DE01F3" w:rsidP="006D5F51">
            <w:pPr>
              <w:jc w:val="thaiDistribute"/>
              <w:rPr>
                <w:rFonts w:asciiTheme="majorBidi" w:eastAsia="Arial Unicode MS" w:hAnsiTheme="majorBidi" w:cstheme="majorBidi"/>
                <w:b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4860" w:type="dxa"/>
            <w:gridSpan w:val="5"/>
            <w:shd w:val="clear" w:color="auto" w:fill="auto"/>
          </w:tcPr>
          <w:p w14:paraId="3F536BC6" w14:textId="77777777" w:rsidR="00DE01F3" w:rsidRPr="00AB7B63" w:rsidRDefault="00DE01F3" w:rsidP="006D5F5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01F3" w:rsidRPr="00AB7B63" w14:paraId="02134F89" w14:textId="77777777" w:rsidTr="003E28B6">
        <w:trPr>
          <w:trHeight w:val="284"/>
        </w:trPr>
        <w:tc>
          <w:tcPr>
            <w:tcW w:w="4320" w:type="dxa"/>
            <w:shd w:val="clear" w:color="auto" w:fill="auto"/>
          </w:tcPr>
          <w:p w14:paraId="20933327" w14:textId="77777777" w:rsidR="00DE01F3" w:rsidRPr="00AB7B63" w:rsidRDefault="00DE01F3" w:rsidP="006D5F51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E3004" w14:textId="77777777" w:rsidR="00DE01F3" w:rsidRPr="00AB7B63" w:rsidRDefault="00DE01F3" w:rsidP="00DE01F3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4E2EC" w14:textId="77777777" w:rsidR="00DE01F3" w:rsidRPr="00AB7B63" w:rsidRDefault="00DE01F3" w:rsidP="00DE01F3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9222691" w14:textId="77777777" w:rsidR="00DE01F3" w:rsidRPr="00AB7B63" w:rsidRDefault="00DE01F3" w:rsidP="00DE01F3">
            <w:pPr>
              <w:tabs>
                <w:tab w:val="decimal" w:pos="68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2E504F" w14:textId="77777777" w:rsidR="00DE01F3" w:rsidRPr="00AB7B63" w:rsidRDefault="00DE01F3" w:rsidP="00DE01F3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1CBCA0F" w14:textId="77777777" w:rsidR="00DE01F3" w:rsidRPr="00AB7B63" w:rsidRDefault="00DE01F3" w:rsidP="00DE01F3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00F5F" w:rsidRPr="00AB7B63" w14:paraId="31418C4D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5FC33AB6" w14:textId="77777777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03660" w14:textId="52E24EF2" w:rsidR="00700F5F" w:rsidRPr="00800EA2" w:rsidRDefault="00800EA2" w:rsidP="00700F5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2EE0D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30ECA" w14:textId="40B013D6" w:rsidR="00700F5F" w:rsidRPr="00AB7B63" w:rsidRDefault="00800EA2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3,944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B1959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84D7D" w14:textId="44E7C8C7" w:rsidR="00700F5F" w:rsidRPr="00AB7B63" w:rsidRDefault="00800EA2" w:rsidP="00800EA2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3,944</w:t>
            </w:r>
          </w:p>
        </w:tc>
      </w:tr>
      <w:tr w:rsidR="00700F5F" w:rsidRPr="00AB7B63" w14:paraId="73E0A7BE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64AE9E06" w14:textId="4AF5687E" w:rsidR="00700F5F" w:rsidRPr="006B7D14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กำไรสำหรับ</w:t>
            </w:r>
            <w:r w:rsidR="006B7D14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12D24" w14:textId="2599DBBC" w:rsidR="00700F5F" w:rsidRPr="00AB7B63" w:rsidRDefault="00800EA2" w:rsidP="00700F5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2,134,853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D7334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9636A" w14:textId="273CB745" w:rsidR="00700F5F" w:rsidRPr="00AB7B63" w:rsidRDefault="00800EA2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7A4F7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047D7" w14:textId="60433AB0" w:rsidR="00700F5F" w:rsidRPr="00AB7B63" w:rsidRDefault="00800EA2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2,138,797</w:t>
            </w:r>
          </w:p>
        </w:tc>
      </w:tr>
      <w:tr w:rsidR="00700F5F" w:rsidRPr="00AB7B63" w14:paraId="4D1763DB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0C901D69" w14:textId="1BF720DD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50284" w14:textId="77777777" w:rsidR="00700F5F" w:rsidRPr="00AB7B63" w:rsidRDefault="00700F5F" w:rsidP="00700F5F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FE2C5E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8BE49" w14:textId="77777777" w:rsidR="00700F5F" w:rsidRPr="00AB7B63" w:rsidRDefault="00700F5F" w:rsidP="00592051">
            <w:pPr>
              <w:tabs>
                <w:tab w:val="decimal" w:pos="680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A8A979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4E36" w14:textId="77777777" w:rsidR="00700F5F" w:rsidRPr="00AB7B63" w:rsidRDefault="00700F5F" w:rsidP="00592051">
            <w:pPr>
              <w:tabs>
                <w:tab w:val="decimal" w:pos="774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00F5F" w:rsidRPr="00AB7B63" w14:paraId="69C4A72B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155E9450" w14:textId="1414C29F" w:rsidR="00700F5F" w:rsidRPr="00AB7B63" w:rsidRDefault="00700F5F" w:rsidP="00592051">
            <w:pPr>
              <w:tabs>
                <w:tab w:val="left" w:pos="2563"/>
                <w:tab w:val="right" w:pos="8306"/>
              </w:tabs>
              <w:ind w:left="250" w:right="-111" w:hanging="25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ส่วนแบ่งกำไรเบ็ดเสร็จอื่นของบริษัทย่อยตาม</w:t>
            </w:r>
            <w:r w:rsidR="00801F14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br/>
            </w: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C8D0A" w14:textId="0E2F4DE1" w:rsidR="00700F5F" w:rsidRPr="00F72C65" w:rsidRDefault="00800EA2" w:rsidP="00700F5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6B9984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ED3178" w14:textId="60158C0F" w:rsidR="00700F5F" w:rsidRPr="00AB7B63" w:rsidRDefault="00800EA2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8FC499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761306" w14:textId="7A65CB7E" w:rsidR="00700F5F" w:rsidRPr="00AB7B63" w:rsidRDefault="00800EA2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70</w:t>
            </w:r>
          </w:p>
        </w:tc>
      </w:tr>
      <w:tr w:rsidR="00700F5F" w:rsidRPr="00AB7B63" w14:paraId="6C1D2197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41205EA1" w14:textId="6E9242F2" w:rsidR="00700F5F" w:rsidRPr="00AB7B63" w:rsidRDefault="00700F5F" w:rsidP="00592051">
            <w:pPr>
              <w:tabs>
                <w:tab w:val="left" w:pos="2563"/>
                <w:tab w:val="right" w:pos="8306"/>
              </w:tabs>
              <w:ind w:left="160" w:right="-111" w:hanging="160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เบ็ดเสร็จอื่นสำหรับ</w:t>
            </w:r>
            <w:r w:rsidR="00592051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592051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br/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-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สุทธิจากภาษีจากภาษีเงินได้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B1877" w14:textId="08A47A91" w:rsidR="00700F5F" w:rsidRPr="00592051" w:rsidRDefault="00800EA2" w:rsidP="00700F5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4635C5" w14:textId="77777777" w:rsidR="00700F5F" w:rsidRPr="00592051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9844F" w14:textId="399E4AB3" w:rsidR="00700F5F" w:rsidRPr="00592051" w:rsidRDefault="00800EA2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597F4" w14:textId="77777777" w:rsidR="00700F5F" w:rsidRPr="00592051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32988" w14:textId="64AB2327" w:rsidR="00700F5F" w:rsidRPr="00592051" w:rsidRDefault="00800EA2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  <w:tr w:rsidR="00700F5F" w:rsidRPr="00AB7B63" w14:paraId="2127D615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349EA03B" w14:textId="58598F30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เบ็ดเสร็จรวมสำหรับ</w:t>
            </w:r>
            <w:r w:rsidR="00592051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D35F" w14:textId="60F4C270" w:rsidR="00700F5F" w:rsidRPr="00AB7B63" w:rsidRDefault="00800EA2" w:rsidP="00700F5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2,134,853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AB87A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41FC7" w14:textId="5D226173" w:rsidR="00700F5F" w:rsidRPr="00AB7B63" w:rsidRDefault="00800EA2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4,014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3C7B8" w14:textId="77777777" w:rsidR="00700F5F" w:rsidRPr="00AB7B63" w:rsidRDefault="00700F5F" w:rsidP="00700F5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C10E" w14:textId="5CC83C3E" w:rsidR="00700F5F" w:rsidRPr="00AB7B63" w:rsidRDefault="00800EA2" w:rsidP="00592051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2,138,867</w:t>
            </w:r>
          </w:p>
        </w:tc>
      </w:tr>
      <w:tr w:rsidR="00700F5F" w:rsidRPr="00AB7B63" w14:paraId="27091C40" w14:textId="77777777" w:rsidTr="00FD27D7">
        <w:trPr>
          <w:trHeight w:val="284"/>
        </w:trPr>
        <w:tc>
          <w:tcPr>
            <w:tcW w:w="4320" w:type="dxa"/>
            <w:shd w:val="clear" w:color="auto" w:fill="auto"/>
          </w:tcPr>
          <w:p w14:paraId="104CAC9D" w14:textId="77777777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กำไรต่อหุ้น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บาท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6BEDD" w14:textId="2FD813BE" w:rsidR="00700F5F" w:rsidRPr="00AB7B63" w:rsidRDefault="00800EA2" w:rsidP="00AB7B63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0.254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512D8" w14:textId="77777777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0AF81" w14:textId="0B0164FA" w:rsidR="00700F5F" w:rsidRPr="00AB7B63" w:rsidRDefault="00800EA2" w:rsidP="00592051">
            <w:pPr>
              <w:tabs>
                <w:tab w:val="right" w:pos="8306"/>
              </w:tabs>
              <w:ind w:left="-110" w:right="-110"/>
              <w:jc w:val="center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19A2D5" w14:textId="77777777" w:rsidR="00700F5F" w:rsidRPr="00AB7B63" w:rsidRDefault="00700F5F" w:rsidP="00700F5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889D59" w14:textId="2B97172B" w:rsidR="00700F5F" w:rsidRPr="00AB7B63" w:rsidRDefault="00800EA2" w:rsidP="00592051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0.255</w:t>
            </w:r>
          </w:p>
        </w:tc>
      </w:tr>
    </w:tbl>
    <w:p w14:paraId="0DDADB1E" w14:textId="448B5C89" w:rsidR="0085218F" w:rsidRDefault="0085218F" w:rsidP="00DE01F3">
      <w:pPr>
        <w:pStyle w:val="Caption"/>
        <w:numPr>
          <w:ilvl w:val="0"/>
          <w:numId w:val="0"/>
        </w:numPr>
        <w:ind w:left="540"/>
        <w:rPr>
          <w:sz w:val="20"/>
          <w:szCs w:val="20"/>
        </w:rPr>
      </w:pPr>
    </w:p>
    <w:p w14:paraId="3169BFE6" w14:textId="77777777" w:rsidR="0085218F" w:rsidRDefault="0085218F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sz w:val="20"/>
          <w:szCs w:val="20"/>
        </w:rPr>
        <w:br w:type="page"/>
      </w:r>
    </w:p>
    <w:p w14:paraId="5063C9D6" w14:textId="30CEF006" w:rsidR="007B2482" w:rsidRPr="00AE0BB7" w:rsidRDefault="0000702A" w:rsidP="00435278">
      <w:pPr>
        <w:pStyle w:val="Caption"/>
        <w:rPr>
          <w:cs/>
        </w:rPr>
      </w:pPr>
      <w:r w:rsidRPr="00AE0BB7">
        <w:rPr>
          <w:rFonts w:hint="cs"/>
          <w:cs/>
        </w:rPr>
        <w:lastRenderedPageBreak/>
        <w:t>บุคคลหรือ</w:t>
      </w:r>
      <w:r w:rsidR="007B2482" w:rsidRPr="00AE0BB7">
        <w:rPr>
          <w:cs/>
        </w:rPr>
        <w:t>กิจการที่เกี่ยวข้องกัน</w:t>
      </w:r>
    </w:p>
    <w:p w14:paraId="1F42FC6C" w14:textId="77777777" w:rsidR="00CF2B36" w:rsidRPr="00E003FB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79A09B2" w14:textId="5FF9B783" w:rsidR="00A26EF1" w:rsidRDefault="00620539" w:rsidP="00F47DB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0539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A61307">
        <w:rPr>
          <w:rFonts w:ascii="Angsana New" w:hAnsi="Angsana New" w:hint="cs"/>
          <w:sz w:val="30"/>
          <w:szCs w:val="30"/>
          <w:cs/>
        </w:rPr>
        <w:t>บริษัทใหญ่และ</w:t>
      </w:r>
      <w:r w:rsidRPr="00620539">
        <w:rPr>
          <w:rFonts w:ascii="Angsana New" w:hAnsi="Angsana New"/>
          <w:sz w:val="30"/>
          <w:szCs w:val="30"/>
          <w:cs/>
        </w:rPr>
        <w:t xml:space="preserve">บริษัทย่อยได้เปิดเผยในหมายเหตุข้อ </w:t>
      </w:r>
      <w:r w:rsidR="00A0132A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655EB">
        <w:rPr>
          <w:rFonts w:ascii="Angsana New" w:hAnsi="Angsana New" w:hint="cs"/>
          <w:sz w:val="30"/>
          <w:szCs w:val="30"/>
          <w:cs/>
        </w:rPr>
        <w:t>สำหรับ</w:t>
      </w:r>
      <w:r w:rsidR="00F47DB8" w:rsidRPr="00F47DB8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="00D655EB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2839C4F5" w14:textId="77777777" w:rsidR="00C700BF" w:rsidRPr="00C700BF" w:rsidRDefault="00C700BF" w:rsidP="00F47DB8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20F7BCD" w14:textId="6F09D76B" w:rsidR="00D655EB" w:rsidRPr="003D51BE" w:rsidRDefault="00D655EB" w:rsidP="00F47DB8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3D51B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นโยบายการกำหนดราคาไม่มีการเปลี่ยนแปลงอย่างมีสาระสำคัญในระหว่างงวดหกเดือนสิ้นสุดวันที่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 xml:space="preserve"> 30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มิถุนายน 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>2564</w:t>
      </w:r>
    </w:p>
    <w:p w14:paraId="0EADFA05" w14:textId="77777777" w:rsidR="00D655EB" w:rsidRPr="00D655EB" w:rsidRDefault="00D655EB" w:rsidP="00F47DB8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56BAA3B" w14:textId="7087394C" w:rsidR="00F758C6" w:rsidRPr="00F47DB8" w:rsidRDefault="00D655EB" w:rsidP="00F47DB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  <w:r w:rsidR="00A705EE">
        <w:rPr>
          <w:rFonts w:ascii="Angsana New" w:hAnsi="Angsana New"/>
          <w:sz w:val="30"/>
          <w:szCs w:val="30"/>
        </w:rPr>
        <w:tab/>
      </w:r>
    </w:p>
    <w:p w14:paraId="25EC5D64" w14:textId="77777777" w:rsidR="00F47DB8" w:rsidRPr="00F758C6" w:rsidRDefault="00F47DB8" w:rsidP="00BB732D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97"/>
        <w:gridCol w:w="270"/>
        <w:gridCol w:w="1143"/>
        <w:gridCol w:w="270"/>
        <w:gridCol w:w="1116"/>
        <w:gridCol w:w="270"/>
        <w:gridCol w:w="1134"/>
      </w:tblGrid>
      <w:tr w:rsidR="00F72C65" w:rsidRPr="00715194" w14:paraId="2C79C22B" w14:textId="77777777" w:rsidTr="00005C43">
        <w:trPr>
          <w:trHeight w:val="641"/>
          <w:tblHeader/>
        </w:trPr>
        <w:tc>
          <w:tcPr>
            <w:tcW w:w="3780" w:type="dxa"/>
          </w:tcPr>
          <w:p w14:paraId="51F3B0E7" w14:textId="5333B9BE" w:rsidR="00F72C65" w:rsidRPr="00715194" w:rsidRDefault="00C91436" w:rsidP="0074022A">
            <w:pPr>
              <w:pStyle w:val="BodyText"/>
              <w:tabs>
                <w:tab w:val="left" w:pos="345"/>
              </w:tabs>
              <w:spacing w:after="0" w:line="240" w:lineRule="auto"/>
              <w:ind w:left="255" w:right="-109" w:hanging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14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0CD661C4" w14:textId="77777777" w:rsidR="00F72C65" w:rsidRPr="00715194" w:rsidRDefault="00F72C65" w:rsidP="00B174D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71597F" w14:textId="77777777" w:rsidR="00F72C65" w:rsidRPr="00715194" w:rsidRDefault="00F72C65" w:rsidP="00B174D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28326F0" w14:textId="77777777" w:rsidR="00F72C65" w:rsidRPr="00715194" w:rsidRDefault="00F72C65" w:rsidP="00B174D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C65" w:rsidRPr="00715194" w14:paraId="7727BE0F" w14:textId="77777777" w:rsidTr="00005C43">
        <w:trPr>
          <w:trHeight w:val="397"/>
          <w:tblHeader/>
        </w:trPr>
        <w:tc>
          <w:tcPr>
            <w:tcW w:w="3780" w:type="dxa"/>
            <w:vAlign w:val="bottom"/>
          </w:tcPr>
          <w:p w14:paraId="561AC48F" w14:textId="77777777" w:rsidR="00F72C65" w:rsidRPr="00715194" w:rsidRDefault="00F72C65" w:rsidP="00F72C65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97" w:type="dxa"/>
          </w:tcPr>
          <w:p w14:paraId="5BF39317" w14:textId="0C895580" w:rsidR="00F72C65" w:rsidRPr="00715194" w:rsidRDefault="00F72C65" w:rsidP="00F72C6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A5EBDD6" w14:textId="77777777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FA5847A" w14:textId="57406850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D7E59B" w14:textId="77777777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4904860" w14:textId="484D415C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2E352EEB" w14:textId="77777777" w:rsidR="00F72C65" w:rsidRPr="00715194" w:rsidRDefault="00F72C65" w:rsidP="00F72C65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55AF02" w14:textId="333F4BA9" w:rsidR="00F72C65" w:rsidRPr="00715194" w:rsidRDefault="00F72C65" w:rsidP="00F72C6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72C65" w:rsidRPr="00715194" w14:paraId="3758AF57" w14:textId="77777777" w:rsidTr="00005C43">
        <w:trPr>
          <w:trHeight w:val="353"/>
          <w:tblHeader/>
        </w:trPr>
        <w:tc>
          <w:tcPr>
            <w:tcW w:w="3780" w:type="dxa"/>
          </w:tcPr>
          <w:p w14:paraId="4AB33996" w14:textId="77777777" w:rsidR="00F72C65" w:rsidRPr="00EC291A" w:rsidRDefault="00F72C65" w:rsidP="00B174D2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8B51E4F" w14:textId="77777777" w:rsidR="00F72C65" w:rsidRPr="00715194" w:rsidRDefault="00F72C65" w:rsidP="00B174D2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C65" w:rsidRPr="00715194" w14:paraId="51A2D628" w14:textId="77777777" w:rsidTr="00256F35">
        <w:tc>
          <w:tcPr>
            <w:tcW w:w="3780" w:type="dxa"/>
          </w:tcPr>
          <w:p w14:paraId="604B72FF" w14:textId="77777777" w:rsidR="00F72C65" w:rsidRPr="00715194" w:rsidRDefault="00F72C65" w:rsidP="00B174D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97" w:type="dxa"/>
          </w:tcPr>
          <w:p w14:paraId="49878B09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EDAF69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C6F3281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12CF2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F560E96" w14:textId="77777777" w:rsidR="00F72C65" w:rsidRPr="0074022A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7A860F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75A0B4" w14:textId="77777777" w:rsidR="00F72C65" w:rsidRPr="00715194" w:rsidRDefault="00F72C65" w:rsidP="00B174D2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2C65" w:rsidRPr="00715194" w14:paraId="6FD5F82D" w14:textId="77777777" w:rsidTr="00256F35">
        <w:tc>
          <w:tcPr>
            <w:tcW w:w="3780" w:type="dxa"/>
          </w:tcPr>
          <w:p w14:paraId="6EFEA248" w14:textId="77777777" w:rsidR="00F72C65" w:rsidRPr="00715194" w:rsidRDefault="00F72C65" w:rsidP="00F72C6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97" w:type="dxa"/>
          </w:tcPr>
          <w:p w14:paraId="39A4979F" w14:textId="2CA003FF" w:rsidR="00F72C65" w:rsidRPr="00715194" w:rsidRDefault="009638BA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984,043</w:t>
            </w:r>
          </w:p>
        </w:tc>
        <w:tc>
          <w:tcPr>
            <w:tcW w:w="270" w:type="dxa"/>
          </w:tcPr>
          <w:p w14:paraId="7A598527" w14:textId="77777777" w:rsidR="00F72C65" w:rsidRPr="00715194" w:rsidRDefault="00F72C65" w:rsidP="00F72C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7561391" w14:textId="6A5A6871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1C3978D2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63DCCD47" w14:textId="26C9BB09" w:rsidR="00F72C65" w:rsidRPr="00715194" w:rsidRDefault="009638BA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984,043</w:t>
            </w:r>
          </w:p>
        </w:tc>
        <w:tc>
          <w:tcPr>
            <w:tcW w:w="270" w:type="dxa"/>
          </w:tcPr>
          <w:p w14:paraId="28BC1774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DC7DE1" w14:textId="26A72280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</w:tr>
      <w:tr w:rsidR="00F72C65" w:rsidRPr="00715194" w14:paraId="137819BB" w14:textId="77777777" w:rsidTr="00256F35">
        <w:tc>
          <w:tcPr>
            <w:tcW w:w="3780" w:type="dxa"/>
          </w:tcPr>
          <w:p w14:paraId="7E9ED593" w14:textId="77777777" w:rsidR="00F72C65" w:rsidRPr="00715194" w:rsidRDefault="00F72C65" w:rsidP="00F72C6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97" w:type="dxa"/>
          </w:tcPr>
          <w:p w14:paraId="2E7452BA" w14:textId="1B6B5252" w:rsidR="00F72C65" w:rsidRPr="00715194" w:rsidRDefault="009638BA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1,161,845</w:t>
            </w:r>
          </w:p>
        </w:tc>
        <w:tc>
          <w:tcPr>
            <w:tcW w:w="270" w:type="dxa"/>
          </w:tcPr>
          <w:p w14:paraId="3F9679D2" w14:textId="77777777" w:rsidR="00F72C65" w:rsidRPr="00715194" w:rsidRDefault="00F72C65" w:rsidP="00F72C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ACC3560" w14:textId="3AD890F4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57284D4F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02ABAB2" w14:textId="758D5B79" w:rsidR="00F72C65" w:rsidRPr="00715194" w:rsidRDefault="00BC0624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1,161,845</w:t>
            </w:r>
          </w:p>
        </w:tc>
        <w:tc>
          <w:tcPr>
            <w:tcW w:w="270" w:type="dxa"/>
          </w:tcPr>
          <w:p w14:paraId="42492730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714531" w14:textId="4F357853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</w:tr>
      <w:tr w:rsidR="00F72C65" w:rsidRPr="00715194" w14:paraId="654BAD13" w14:textId="77777777" w:rsidTr="00256F35">
        <w:tc>
          <w:tcPr>
            <w:tcW w:w="3780" w:type="dxa"/>
          </w:tcPr>
          <w:p w14:paraId="017FE5DE" w14:textId="77777777" w:rsidR="00F72C65" w:rsidRPr="00715194" w:rsidRDefault="00F72C65" w:rsidP="00F72C6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22A21B57" w14:textId="56661151" w:rsidR="00F72C65" w:rsidRPr="00715194" w:rsidRDefault="009638BA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2,067</w:t>
            </w:r>
          </w:p>
        </w:tc>
        <w:tc>
          <w:tcPr>
            <w:tcW w:w="270" w:type="dxa"/>
          </w:tcPr>
          <w:p w14:paraId="3FFF9A18" w14:textId="77777777" w:rsidR="00F72C65" w:rsidRPr="00715194" w:rsidRDefault="00F72C65" w:rsidP="00F72C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BC7669E" w14:textId="58C5EB3E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270" w:type="dxa"/>
          </w:tcPr>
          <w:p w14:paraId="3BB8A01A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4E2E415" w14:textId="0E0C2BB1" w:rsidR="00F72C65" w:rsidRPr="00715194" w:rsidRDefault="00BC0624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2,067</w:t>
            </w:r>
          </w:p>
        </w:tc>
        <w:tc>
          <w:tcPr>
            <w:tcW w:w="270" w:type="dxa"/>
          </w:tcPr>
          <w:p w14:paraId="7F54BCE9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E03B31" w14:textId="67611838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</w:tr>
      <w:tr w:rsidR="00F72C65" w:rsidRPr="00715194" w14:paraId="4A5CA178" w14:textId="77777777" w:rsidTr="00256F35">
        <w:tc>
          <w:tcPr>
            <w:tcW w:w="3780" w:type="dxa"/>
          </w:tcPr>
          <w:p w14:paraId="233BAFDC" w14:textId="77777777" w:rsidR="00F72C65" w:rsidRPr="00715194" w:rsidRDefault="00F72C65" w:rsidP="00F72C6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97" w:type="dxa"/>
          </w:tcPr>
          <w:p w14:paraId="43D64B5C" w14:textId="1F2D8287" w:rsidR="00F72C65" w:rsidRPr="00715194" w:rsidRDefault="009638BA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46,890</w:t>
            </w:r>
          </w:p>
        </w:tc>
        <w:tc>
          <w:tcPr>
            <w:tcW w:w="270" w:type="dxa"/>
          </w:tcPr>
          <w:p w14:paraId="0F15EA5B" w14:textId="77777777" w:rsidR="00F72C65" w:rsidRPr="00715194" w:rsidRDefault="00F72C65" w:rsidP="00F72C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6CC680B" w14:textId="62D8332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7AC056AB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FC9D4CF" w14:textId="4BAD7DA0" w:rsidR="00F72C65" w:rsidRPr="00715194" w:rsidRDefault="00BC0624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46,890</w:t>
            </w:r>
          </w:p>
        </w:tc>
        <w:tc>
          <w:tcPr>
            <w:tcW w:w="270" w:type="dxa"/>
          </w:tcPr>
          <w:p w14:paraId="3CF5D840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75DAEE" w14:textId="5D43601A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  <w:tr w:rsidR="00F72C65" w:rsidRPr="00715194" w14:paraId="180EA10D" w14:textId="77777777" w:rsidTr="00256F35">
        <w:tc>
          <w:tcPr>
            <w:tcW w:w="3780" w:type="dxa"/>
          </w:tcPr>
          <w:p w14:paraId="5EAB5D98" w14:textId="77777777" w:rsidR="00F72C65" w:rsidRPr="00715194" w:rsidRDefault="00F72C65" w:rsidP="00F72C6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71519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1197" w:type="dxa"/>
          </w:tcPr>
          <w:p w14:paraId="6F328AB9" w14:textId="58A78EAE" w:rsidR="00F72C65" w:rsidRPr="00715194" w:rsidRDefault="009638BA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19,110</w:t>
            </w:r>
          </w:p>
        </w:tc>
        <w:tc>
          <w:tcPr>
            <w:tcW w:w="270" w:type="dxa"/>
          </w:tcPr>
          <w:p w14:paraId="0100DABD" w14:textId="77777777" w:rsidR="00F72C65" w:rsidRPr="00715194" w:rsidRDefault="00F72C65" w:rsidP="00F72C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8D43E22" w14:textId="01064CBC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21605E0B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09049A1D" w14:textId="3FD5B7E2" w:rsidR="00F72C65" w:rsidRPr="00715194" w:rsidRDefault="00BC0624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19,110</w:t>
            </w:r>
          </w:p>
        </w:tc>
        <w:tc>
          <w:tcPr>
            <w:tcW w:w="270" w:type="dxa"/>
          </w:tcPr>
          <w:p w14:paraId="1098F8A8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880402" w14:textId="093E4C4B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9638BA" w:rsidRPr="00715194" w14:paraId="38227796" w14:textId="77777777" w:rsidTr="00256F35">
        <w:tc>
          <w:tcPr>
            <w:tcW w:w="3780" w:type="dxa"/>
          </w:tcPr>
          <w:p w14:paraId="1C3546A4" w14:textId="05E9AC7F" w:rsidR="009638BA" w:rsidRPr="00A705EE" w:rsidRDefault="009638BA" w:rsidP="00F72C65">
            <w:pPr>
              <w:ind w:right="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42E3BF9E" w14:textId="63D1E27D" w:rsidR="009638BA" w:rsidRDefault="00BC0624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363AF986" w14:textId="77777777" w:rsidR="009638BA" w:rsidRPr="00715194" w:rsidRDefault="009638BA" w:rsidP="00F72C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F835D74" w14:textId="05EACA14" w:rsidR="009638BA" w:rsidRPr="001E050E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4E177" w14:textId="77777777" w:rsidR="009638BA" w:rsidRPr="00715194" w:rsidRDefault="009638BA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796A6027" w14:textId="4CDA8380" w:rsidR="009638BA" w:rsidRPr="00715194" w:rsidRDefault="00BC0624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70" w:type="dxa"/>
          </w:tcPr>
          <w:p w14:paraId="00F7B4C7" w14:textId="77777777" w:rsidR="009638BA" w:rsidRPr="00715194" w:rsidRDefault="009638BA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DEEC78" w14:textId="31482B8F" w:rsidR="009638BA" w:rsidRPr="00BC062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705EE" w:rsidRPr="00715194" w14:paraId="7FA721BF" w14:textId="77777777" w:rsidTr="00256F35">
        <w:tc>
          <w:tcPr>
            <w:tcW w:w="3780" w:type="dxa"/>
          </w:tcPr>
          <w:p w14:paraId="2EF8DC35" w14:textId="427831F9" w:rsidR="00A705EE" w:rsidRPr="00715194" w:rsidRDefault="00A705EE" w:rsidP="00F72C6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5EE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1C249C6C" w14:textId="146F3C14" w:rsidR="00A705EE" w:rsidRPr="00715194" w:rsidRDefault="00751A7B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8,962</w:t>
            </w:r>
          </w:p>
        </w:tc>
        <w:tc>
          <w:tcPr>
            <w:tcW w:w="270" w:type="dxa"/>
          </w:tcPr>
          <w:p w14:paraId="4391936E" w14:textId="77777777" w:rsidR="00A705EE" w:rsidRPr="00715194" w:rsidRDefault="00A705EE" w:rsidP="00F72C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2D1C5A4" w14:textId="3BD0CC35" w:rsidR="00A705EE" w:rsidRPr="001E050E" w:rsidRDefault="00751A7B" w:rsidP="00751A7B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70" w:type="dxa"/>
          </w:tcPr>
          <w:p w14:paraId="049806E3" w14:textId="77777777" w:rsidR="00A705EE" w:rsidRPr="00715194" w:rsidRDefault="00A705EE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74CF1EE" w14:textId="1C582F9E" w:rsidR="00A705EE" w:rsidRPr="00715194" w:rsidRDefault="00751A7B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8,962</w:t>
            </w:r>
          </w:p>
        </w:tc>
        <w:tc>
          <w:tcPr>
            <w:tcW w:w="270" w:type="dxa"/>
          </w:tcPr>
          <w:p w14:paraId="3DEA0B88" w14:textId="77777777" w:rsidR="00A705EE" w:rsidRPr="00715194" w:rsidRDefault="00A705EE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6C9329A" w14:textId="798B7C48" w:rsidR="00A705EE" w:rsidRPr="00BC0624" w:rsidRDefault="00751A7B" w:rsidP="00751A7B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</w:p>
        </w:tc>
      </w:tr>
      <w:tr w:rsidR="00F72C65" w:rsidRPr="00715194" w14:paraId="449709B3" w14:textId="77777777" w:rsidTr="00256F35">
        <w:tc>
          <w:tcPr>
            <w:tcW w:w="3780" w:type="dxa"/>
            <w:shd w:val="clear" w:color="auto" w:fill="auto"/>
          </w:tcPr>
          <w:p w14:paraId="04452321" w14:textId="77777777" w:rsidR="00F72C65" w:rsidRPr="00715194" w:rsidRDefault="00F72C65" w:rsidP="00F72C6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  <w:shd w:val="clear" w:color="auto" w:fill="auto"/>
          </w:tcPr>
          <w:p w14:paraId="6B614D54" w14:textId="14AFFD7D" w:rsidR="00F72C65" w:rsidRPr="00715194" w:rsidRDefault="009638BA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885,000</w:t>
            </w:r>
          </w:p>
        </w:tc>
        <w:tc>
          <w:tcPr>
            <w:tcW w:w="270" w:type="dxa"/>
            <w:shd w:val="clear" w:color="auto" w:fill="auto"/>
          </w:tcPr>
          <w:p w14:paraId="0EE06D08" w14:textId="77777777" w:rsidR="00F72C65" w:rsidRPr="00715194" w:rsidRDefault="00F72C65" w:rsidP="00F72C6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2C37365" w14:textId="316A9545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F2EB8F8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E7ABC50" w14:textId="16F0E11B" w:rsidR="00F72C65" w:rsidRPr="00715194" w:rsidRDefault="00BC0624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885,000</w:t>
            </w:r>
          </w:p>
        </w:tc>
        <w:tc>
          <w:tcPr>
            <w:tcW w:w="270" w:type="dxa"/>
            <w:shd w:val="clear" w:color="auto" w:fill="auto"/>
          </w:tcPr>
          <w:p w14:paraId="35972813" w14:textId="77777777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2E920AC" w14:textId="72EDF8FB" w:rsidR="00F72C65" w:rsidRPr="00715194" w:rsidRDefault="00F72C65" w:rsidP="00F72C65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C0624" w:rsidRPr="00715194" w14:paraId="12C89EEE" w14:textId="77777777" w:rsidTr="00256F35">
        <w:tc>
          <w:tcPr>
            <w:tcW w:w="3780" w:type="dxa"/>
            <w:shd w:val="clear" w:color="auto" w:fill="auto"/>
          </w:tcPr>
          <w:p w14:paraId="76A3519D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shd w:val="clear" w:color="auto" w:fill="auto"/>
          </w:tcPr>
          <w:p w14:paraId="727EE819" w14:textId="77777777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9AEEDD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7CA376E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BD31B4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C28AFD0" w14:textId="77777777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FEDAE34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40F374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0624" w:rsidRPr="00715194" w14:paraId="2F7B8178" w14:textId="77777777" w:rsidTr="00256F35">
        <w:tc>
          <w:tcPr>
            <w:tcW w:w="3780" w:type="dxa"/>
            <w:shd w:val="clear" w:color="auto" w:fill="auto"/>
          </w:tcPr>
          <w:p w14:paraId="3585D89E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  <w:shd w:val="clear" w:color="auto" w:fill="auto"/>
          </w:tcPr>
          <w:p w14:paraId="6AD3FC2A" w14:textId="07AC7936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7DBE22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FF40754" w14:textId="1E525F9A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C9E759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3FBD2643" w14:textId="536236C9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71A584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0E7963D" w14:textId="753AEB43" w:rsidR="00BC0624" w:rsidRPr="00F72C65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C0624" w:rsidRPr="00715194" w14:paraId="2E49E97A" w14:textId="77777777" w:rsidTr="00256F35">
        <w:tc>
          <w:tcPr>
            <w:tcW w:w="3780" w:type="dxa"/>
            <w:shd w:val="clear" w:color="auto" w:fill="auto"/>
          </w:tcPr>
          <w:p w14:paraId="3022B43B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  <w:shd w:val="clear" w:color="auto" w:fill="auto"/>
          </w:tcPr>
          <w:p w14:paraId="3E691AE5" w14:textId="25F7B14F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398666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6E5F4A2" w14:textId="4B72297C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E6D52C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88CEF99" w14:textId="1614A207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D088BD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81A916D" w14:textId="3A0C2CCB" w:rsidR="00BC0624" w:rsidRPr="00F72C65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4F4740" w:rsidRPr="00715194" w14:paraId="18E5B68C" w14:textId="77777777" w:rsidTr="00256F35">
        <w:tc>
          <w:tcPr>
            <w:tcW w:w="3780" w:type="dxa"/>
            <w:shd w:val="clear" w:color="auto" w:fill="auto"/>
          </w:tcPr>
          <w:p w14:paraId="365BDBD7" w14:textId="77777777" w:rsidR="004F4740" w:rsidRPr="00715194" w:rsidRDefault="004F4740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D0D9BC5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1DDE83" w14:textId="77777777" w:rsidR="004F4740" w:rsidRPr="00715194" w:rsidRDefault="004F4740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AEE0A81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15B236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0626FB3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63F4B3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4AF6C97" w14:textId="77777777" w:rsidR="004F4740" w:rsidRPr="001E050E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40" w:rsidRPr="00715194" w14:paraId="26EFCDA5" w14:textId="77777777" w:rsidTr="00256F35">
        <w:tc>
          <w:tcPr>
            <w:tcW w:w="3780" w:type="dxa"/>
            <w:shd w:val="clear" w:color="auto" w:fill="auto"/>
          </w:tcPr>
          <w:p w14:paraId="582D6E0A" w14:textId="77777777" w:rsidR="004F4740" w:rsidRPr="00715194" w:rsidRDefault="004F4740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1E355FD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66BB60" w14:textId="77777777" w:rsidR="004F4740" w:rsidRPr="00715194" w:rsidRDefault="004F4740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52F445E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5E929B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42B1096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2820E2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82687F" w14:textId="77777777" w:rsidR="004F4740" w:rsidRPr="001E050E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40" w:rsidRPr="00715194" w14:paraId="4503372C" w14:textId="77777777" w:rsidTr="00256F35">
        <w:tc>
          <w:tcPr>
            <w:tcW w:w="3780" w:type="dxa"/>
            <w:shd w:val="clear" w:color="auto" w:fill="auto"/>
          </w:tcPr>
          <w:p w14:paraId="3104AD6B" w14:textId="77777777" w:rsidR="004F4740" w:rsidRPr="00715194" w:rsidRDefault="004F4740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B7DA097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86759B" w14:textId="77777777" w:rsidR="004F4740" w:rsidRPr="00715194" w:rsidRDefault="004F4740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A5A905A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60ACC1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AD03CB5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B5C85E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5D4851C" w14:textId="77777777" w:rsidR="004F4740" w:rsidRPr="001E050E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40" w:rsidRPr="00715194" w14:paraId="551B513E" w14:textId="77777777" w:rsidTr="00256F35">
        <w:tc>
          <w:tcPr>
            <w:tcW w:w="3780" w:type="dxa"/>
            <w:shd w:val="clear" w:color="auto" w:fill="auto"/>
          </w:tcPr>
          <w:p w14:paraId="2C752775" w14:textId="77777777" w:rsidR="004F4740" w:rsidRPr="00715194" w:rsidRDefault="004F4740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577834E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F50BF8" w14:textId="77777777" w:rsidR="004F4740" w:rsidRPr="00715194" w:rsidRDefault="004F4740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7D9119E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85C339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F9F400A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68B3C5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AC57B64" w14:textId="77777777" w:rsidR="004F4740" w:rsidRPr="001E050E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40" w:rsidRPr="00715194" w14:paraId="7E9C54BF" w14:textId="77777777" w:rsidTr="00256F35">
        <w:tc>
          <w:tcPr>
            <w:tcW w:w="3780" w:type="dxa"/>
            <w:shd w:val="clear" w:color="auto" w:fill="auto"/>
          </w:tcPr>
          <w:p w14:paraId="204030B9" w14:textId="77777777" w:rsidR="004F4740" w:rsidRPr="00715194" w:rsidRDefault="004F4740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999EF44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7CD72D" w14:textId="77777777" w:rsidR="004F4740" w:rsidRPr="00715194" w:rsidRDefault="004F4740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D579A29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C1F54F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FEC9194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9D3F6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56569E5" w14:textId="77777777" w:rsidR="004F4740" w:rsidRPr="001E050E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40" w:rsidRPr="00715194" w14:paraId="436CA08A" w14:textId="77777777" w:rsidTr="00256F35">
        <w:tc>
          <w:tcPr>
            <w:tcW w:w="3780" w:type="dxa"/>
            <w:shd w:val="clear" w:color="auto" w:fill="auto"/>
          </w:tcPr>
          <w:p w14:paraId="3E0EA8AE" w14:textId="77777777" w:rsidR="004F4740" w:rsidRPr="00715194" w:rsidRDefault="004F4740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369ECF5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B4535D" w14:textId="77777777" w:rsidR="004F4740" w:rsidRPr="00715194" w:rsidRDefault="004F4740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DEEE0E4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3656F4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FB2BD75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71B2438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4955C8" w14:textId="77777777" w:rsidR="004F4740" w:rsidRPr="001E050E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40" w:rsidRPr="00715194" w14:paraId="0C4CCFEF" w14:textId="77777777" w:rsidTr="00256F35">
        <w:tc>
          <w:tcPr>
            <w:tcW w:w="3780" w:type="dxa"/>
            <w:shd w:val="clear" w:color="auto" w:fill="auto"/>
          </w:tcPr>
          <w:p w14:paraId="74F92E2F" w14:textId="77777777" w:rsidR="004F4740" w:rsidRPr="00715194" w:rsidRDefault="004F4740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66DAC73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7D767F" w14:textId="77777777" w:rsidR="004F4740" w:rsidRPr="00715194" w:rsidRDefault="004F4740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0379AE3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DCB83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5DB51A48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BE371E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7553E89" w14:textId="77777777" w:rsidR="004F4740" w:rsidRPr="001E050E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740" w:rsidRPr="00715194" w14:paraId="0AB434DC" w14:textId="77777777" w:rsidTr="00256F35">
        <w:tc>
          <w:tcPr>
            <w:tcW w:w="3780" w:type="dxa"/>
            <w:shd w:val="clear" w:color="auto" w:fill="auto"/>
          </w:tcPr>
          <w:p w14:paraId="2422E3DC" w14:textId="77777777" w:rsidR="004F4740" w:rsidRPr="00715194" w:rsidRDefault="004F4740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98C36C7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1E518D" w14:textId="77777777" w:rsidR="004F4740" w:rsidRPr="00715194" w:rsidRDefault="004F4740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7D2B5F37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F0CEC0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8384257" w14:textId="77777777" w:rsidR="004F4740" w:rsidRPr="00715194" w:rsidRDefault="004F4740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55CBFD" w14:textId="77777777" w:rsidR="004F4740" w:rsidRPr="00715194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7F6E38" w14:textId="77777777" w:rsidR="004F4740" w:rsidRPr="001E050E" w:rsidRDefault="004F4740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0624" w:rsidRPr="00715194" w14:paraId="4938F1D9" w14:textId="77777777" w:rsidTr="00256F35">
        <w:tc>
          <w:tcPr>
            <w:tcW w:w="3780" w:type="dxa"/>
          </w:tcPr>
          <w:p w14:paraId="648EAFEE" w14:textId="1F19CB0D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97" w:type="dxa"/>
          </w:tcPr>
          <w:p w14:paraId="510029A8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4AF6F7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CF1088A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E199C7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AD56D0A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C4FB51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EA0E71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0624" w:rsidRPr="00715194" w14:paraId="263F9E49" w14:textId="77777777" w:rsidTr="00256F35">
        <w:tc>
          <w:tcPr>
            <w:tcW w:w="3780" w:type="dxa"/>
          </w:tcPr>
          <w:p w14:paraId="28A2E1C8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</w:tcPr>
          <w:p w14:paraId="0BBC883B" w14:textId="58A03008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5AC2F95A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4E4DB33" w14:textId="3D8429BD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</w:tcPr>
          <w:p w14:paraId="5AB9DD69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76FF397" w14:textId="1E162E75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0CE0B7A8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F26CAB" w14:textId="4BBC16CD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BC0624" w:rsidRPr="00715194" w14:paraId="771A97B7" w14:textId="77777777" w:rsidTr="00256F35">
        <w:tc>
          <w:tcPr>
            <w:tcW w:w="3780" w:type="dxa"/>
          </w:tcPr>
          <w:p w14:paraId="71A818E7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</w:tcPr>
          <w:p w14:paraId="58D05392" w14:textId="7A96B21C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  <w:tc>
          <w:tcPr>
            <w:tcW w:w="270" w:type="dxa"/>
          </w:tcPr>
          <w:p w14:paraId="4B22F968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7C6DDCE" w14:textId="0AEE3574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4337E534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5260CCAA" w14:textId="0E70859A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  <w:tc>
          <w:tcPr>
            <w:tcW w:w="270" w:type="dxa"/>
          </w:tcPr>
          <w:p w14:paraId="66986840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E45EED" w14:textId="2CFD3EB6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BC0624" w:rsidRPr="00715194" w14:paraId="01CEB119" w14:textId="77777777" w:rsidTr="00256F35">
        <w:tc>
          <w:tcPr>
            <w:tcW w:w="3780" w:type="dxa"/>
          </w:tcPr>
          <w:p w14:paraId="523B3DCB" w14:textId="66695EFE" w:rsidR="00BC0624" w:rsidRPr="00554DD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97" w:type="dxa"/>
          </w:tcPr>
          <w:p w14:paraId="45BE6764" w14:textId="3973902B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914E95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5806925" w14:textId="688F861F" w:rsidR="00BC0624" w:rsidRPr="00F72C65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2C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6A4E8110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0BA2DBC" w14:textId="0DC21EF1" w:rsidR="00BC0624" w:rsidRPr="0071519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7966DA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6BA612" w14:textId="75F25C97" w:rsidR="00BC0624" w:rsidRPr="00F72C65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2C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BC0624" w:rsidRPr="00715194" w14:paraId="54FBE6A4" w14:textId="77777777" w:rsidTr="00256F35">
        <w:tc>
          <w:tcPr>
            <w:tcW w:w="3780" w:type="dxa"/>
          </w:tcPr>
          <w:p w14:paraId="716CB42A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97" w:type="dxa"/>
          </w:tcPr>
          <w:p w14:paraId="7248B647" w14:textId="7EE40FF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6A85BED9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7F76AD1" w14:textId="14CF6E7F" w:rsidR="00BC0624" w:rsidRPr="00F72C65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9C9A18D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7477EF5" w14:textId="3DC37229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7CDE4395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D3AF60" w14:textId="6E114AB6" w:rsidR="00BC0624" w:rsidRPr="00F72C65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C0624" w:rsidRPr="00715194" w14:paraId="1A9BB84F" w14:textId="77777777" w:rsidTr="00256F35">
        <w:tc>
          <w:tcPr>
            <w:tcW w:w="3780" w:type="dxa"/>
          </w:tcPr>
          <w:p w14:paraId="5ECC09A7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97" w:type="dxa"/>
          </w:tcPr>
          <w:p w14:paraId="549B30F8" w14:textId="01459CDC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</w:tcPr>
          <w:p w14:paraId="60B28A1C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C694337" w14:textId="38D6E1D4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2D44762A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675F34A" w14:textId="44249DD9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</w:tcPr>
          <w:p w14:paraId="6603230A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642993" w14:textId="56093DEB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BC0624" w:rsidRPr="00715194" w14:paraId="27478819" w14:textId="77777777" w:rsidTr="00256F35">
        <w:tc>
          <w:tcPr>
            <w:tcW w:w="3780" w:type="dxa"/>
          </w:tcPr>
          <w:p w14:paraId="62FA6240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97" w:type="dxa"/>
          </w:tcPr>
          <w:p w14:paraId="3A9809E4" w14:textId="14E9E96D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39,937</w:t>
            </w:r>
          </w:p>
        </w:tc>
        <w:tc>
          <w:tcPr>
            <w:tcW w:w="270" w:type="dxa"/>
          </w:tcPr>
          <w:p w14:paraId="75C04518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C279EAE" w14:textId="3C51C1C0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46FF67E1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F410784" w14:textId="55360190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39,937</w:t>
            </w:r>
          </w:p>
        </w:tc>
        <w:tc>
          <w:tcPr>
            <w:tcW w:w="270" w:type="dxa"/>
          </w:tcPr>
          <w:p w14:paraId="0CCA388F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E8851D" w14:textId="00D695BB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BC0624" w:rsidRPr="00715194" w14:paraId="748FBAB2" w14:textId="77777777" w:rsidTr="00256F35">
        <w:tc>
          <w:tcPr>
            <w:tcW w:w="3780" w:type="dxa"/>
          </w:tcPr>
          <w:p w14:paraId="7E3CE365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97" w:type="dxa"/>
          </w:tcPr>
          <w:p w14:paraId="00ECA25D" w14:textId="6A90B2C4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</w:tcPr>
          <w:p w14:paraId="111D8941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5273052" w14:textId="5CD7868B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</w:tcPr>
          <w:p w14:paraId="3B75977D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9416280" w14:textId="158B78EB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</w:tcPr>
          <w:p w14:paraId="4C6CA09E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5A9840" w14:textId="45F90760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BC0624" w:rsidRPr="00715194" w14:paraId="2B0AB1A5" w14:textId="77777777" w:rsidTr="00256F35">
        <w:tc>
          <w:tcPr>
            <w:tcW w:w="3780" w:type="dxa"/>
          </w:tcPr>
          <w:p w14:paraId="74BDF178" w14:textId="5E193BFE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7" w:type="dxa"/>
          </w:tcPr>
          <w:p w14:paraId="35E56FE2" w14:textId="6AE515A9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70" w:type="dxa"/>
          </w:tcPr>
          <w:p w14:paraId="3E0206E5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ECF5834" w14:textId="4D75D922" w:rsidR="00BC0624" w:rsidRPr="00BC062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77BB01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34DCF6F" w14:textId="3744189B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1,029</w:t>
            </w:r>
          </w:p>
        </w:tc>
        <w:tc>
          <w:tcPr>
            <w:tcW w:w="270" w:type="dxa"/>
          </w:tcPr>
          <w:p w14:paraId="1B1BA666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CB5F10" w14:textId="2462050B" w:rsidR="00BC0624" w:rsidRPr="00BC0624" w:rsidRDefault="00BC0624" w:rsidP="00BC0624">
            <w:pPr>
              <w:tabs>
                <w:tab w:val="decimal" w:pos="601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0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C3D1E" w:rsidRPr="00715194" w14:paraId="15060CE1" w14:textId="77777777" w:rsidTr="00256F35">
        <w:tc>
          <w:tcPr>
            <w:tcW w:w="3780" w:type="dxa"/>
          </w:tcPr>
          <w:p w14:paraId="10513C0B" w14:textId="091F7178" w:rsidR="00BC3D1E" w:rsidRPr="00715194" w:rsidRDefault="00BC3D1E" w:rsidP="00BC3D1E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7" w:type="dxa"/>
          </w:tcPr>
          <w:p w14:paraId="17793A61" w14:textId="7AE4DA0B" w:rsidR="00BC3D1E" w:rsidRPr="00715194" w:rsidRDefault="00BC3D1E" w:rsidP="00BC3D1E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3,582</w:t>
            </w:r>
          </w:p>
        </w:tc>
        <w:tc>
          <w:tcPr>
            <w:tcW w:w="270" w:type="dxa"/>
          </w:tcPr>
          <w:p w14:paraId="20C1608D" w14:textId="77777777" w:rsidR="00BC3D1E" w:rsidRPr="00715194" w:rsidRDefault="00BC3D1E" w:rsidP="00BC3D1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5A1B560" w14:textId="04BA7620" w:rsidR="00BC3D1E" w:rsidRPr="00BC0624" w:rsidRDefault="00BC3D1E" w:rsidP="00BC3D1E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1,473</w:t>
            </w:r>
          </w:p>
        </w:tc>
        <w:tc>
          <w:tcPr>
            <w:tcW w:w="270" w:type="dxa"/>
          </w:tcPr>
          <w:p w14:paraId="17B7E78A" w14:textId="77777777" w:rsidR="00BC3D1E" w:rsidRPr="00715194" w:rsidRDefault="00BC3D1E" w:rsidP="00BC3D1E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53A4D70" w14:textId="4D1D61CB" w:rsidR="00BC3D1E" w:rsidRPr="00715194" w:rsidRDefault="00BC3D1E" w:rsidP="00BC3D1E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3,582</w:t>
            </w:r>
          </w:p>
        </w:tc>
        <w:tc>
          <w:tcPr>
            <w:tcW w:w="270" w:type="dxa"/>
          </w:tcPr>
          <w:p w14:paraId="28B96CEC" w14:textId="77777777" w:rsidR="00BC3D1E" w:rsidRPr="00715194" w:rsidRDefault="00BC3D1E" w:rsidP="00BC3D1E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C946C27" w14:textId="00A5333B" w:rsidR="00BC3D1E" w:rsidRPr="00BC0624" w:rsidRDefault="00BC3D1E" w:rsidP="00BC3D1E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BC3D1E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BC0624" w:rsidRPr="00715194" w14:paraId="644A2B17" w14:textId="77777777" w:rsidTr="00256F35">
        <w:tc>
          <w:tcPr>
            <w:tcW w:w="3780" w:type="dxa"/>
          </w:tcPr>
          <w:p w14:paraId="3BEFAD76" w14:textId="78800C51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</w:tcPr>
          <w:p w14:paraId="74DE6CCB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009B4A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6521CF4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2DA9E3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DDB3D03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C063E0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C43C4D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0624" w:rsidRPr="00715194" w14:paraId="61FFDDEF" w14:textId="77777777" w:rsidTr="00256F35">
        <w:tc>
          <w:tcPr>
            <w:tcW w:w="3780" w:type="dxa"/>
          </w:tcPr>
          <w:p w14:paraId="0C63F863" w14:textId="77777777" w:rsidR="00BC0624" w:rsidRPr="00715194" w:rsidRDefault="00BC0624" w:rsidP="00BC0624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723C9812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A2EDE4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A8D0757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F6155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925D3B7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380B84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1EA07D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0624" w:rsidRPr="00715194" w14:paraId="4BF50377" w14:textId="77777777" w:rsidTr="00256F35">
        <w:tc>
          <w:tcPr>
            <w:tcW w:w="3780" w:type="dxa"/>
            <w:vAlign w:val="bottom"/>
          </w:tcPr>
          <w:p w14:paraId="2FF203D9" w14:textId="0D6EA961" w:rsidR="00BC0624" w:rsidRPr="00D41779" w:rsidRDefault="00BC0624" w:rsidP="00BC0624">
            <w:pPr>
              <w:spacing w:line="240" w:lineRule="auto"/>
              <w:ind w:left="520" w:hanging="25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417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17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1197" w:type="dxa"/>
          </w:tcPr>
          <w:p w14:paraId="66FE1A59" w14:textId="77777777" w:rsidR="00BC062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28A767E" w14:textId="7CFF3E18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23,341</w:t>
            </w:r>
          </w:p>
        </w:tc>
        <w:tc>
          <w:tcPr>
            <w:tcW w:w="270" w:type="dxa"/>
          </w:tcPr>
          <w:p w14:paraId="44F0B7BC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76C4434" w14:textId="77777777" w:rsidR="00BC062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C579CB" w14:textId="0DA9D565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6FDE3A0F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7819495" w14:textId="77777777" w:rsidR="00BC062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B663F12" w14:textId="2211384C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23,341</w:t>
            </w:r>
          </w:p>
        </w:tc>
        <w:tc>
          <w:tcPr>
            <w:tcW w:w="270" w:type="dxa"/>
          </w:tcPr>
          <w:p w14:paraId="5C8E657C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4277959C" w14:textId="77777777" w:rsidR="00BC062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83EFB" w14:textId="1F8167CB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151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BC0624" w:rsidRPr="00715194" w14:paraId="2ED88B62" w14:textId="77777777" w:rsidTr="00256F35">
        <w:tc>
          <w:tcPr>
            <w:tcW w:w="3780" w:type="dxa"/>
            <w:vAlign w:val="bottom"/>
          </w:tcPr>
          <w:p w14:paraId="1192D5BC" w14:textId="77777777" w:rsidR="00BC0624" w:rsidRPr="00715194" w:rsidRDefault="00BC0624" w:rsidP="00BC0624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91E372E" w14:textId="784EE714" w:rsidR="00BC0624" w:rsidRPr="00715194" w:rsidRDefault="00EC291A" w:rsidP="00572C0B">
            <w:pPr>
              <w:spacing w:line="240" w:lineRule="atLeast"/>
              <w:ind w:left="-114" w:right="-1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37CE28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2ECA455" w14:textId="70C13CAC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B691583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96B2B1E" w14:textId="0603E334" w:rsidR="00BC0624" w:rsidRPr="00715194" w:rsidRDefault="00EC291A" w:rsidP="00572C0B">
            <w:pPr>
              <w:spacing w:line="240" w:lineRule="atLeast"/>
              <w:ind w:left="-114" w:right="-1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61E05C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E907AE" w14:textId="5BBC584B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BC0624" w:rsidRPr="00715194" w14:paraId="4FEBBDAE" w14:textId="77777777" w:rsidTr="00256F35">
        <w:tc>
          <w:tcPr>
            <w:tcW w:w="3780" w:type="dxa"/>
          </w:tcPr>
          <w:p w14:paraId="4467FB07" w14:textId="77777777" w:rsidR="00BC0624" w:rsidRPr="00715194" w:rsidRDefault="00BC0624" w:rsidP="00BC0624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4161FDF" w14:textId="49186146" w:rsidR="00BC0624" w:rsidRPr="00715194" w:rsidRDefault="00EC291A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23,341</w:t>
            </w:r>
          </w:p>
        </w:tc>
        <w:tc>
          <w:tcPr>
            <w:tcW w:w="270" w:type="dxa"/>
          </w:tcPr>
          <w:p w14:paraId="3FD1902B" w14:textId="77777777" w:rsidR="00BC0624" w:rsidRPr="00715194" w:rsidRDefault="00BC0624" w:rsidP="00BC062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5949983" w14:textId="2AD6C774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10D212E8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62BF95D" w14:textId="2118B8FF" w:rsidR="00BC0624" w:rsidRPr="00715194" w:rsidRDefault="00EC291A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23,341</w:t>
            </w:r>
          </w:p>
        </w:tc>
        <w:tc>
          <w:tcPr>
            <w:tcW w:w="270" w:type="dxa"/>
          </w:tcPr>
          <w:p w14:paraId="400A4FA2" w14:textId="77777777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9DD470" w14:textId="46663EE0" w:rsidR="00BC0624" w:rsidRPr="00715194" w:rsidRDefault="00BC0624" w:rsidP="00BC0624">
            <w:pPr>
              <w:tabs>
                <w:tab w:val="decimal" w:pos="907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715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</w:tr>
    </w:tbl>
    <w:p w14:paraId="62272BD8" w14:textId="77777777" w:rsidR="00005C43" w:rsidRPr="00005C43" w:rsidRDefault="00005C43" w:rsidP="00F514BE">
      <w:pPr>
        <w:pStyle w:val="Ang15"/>
        <w:tabs>
          <w:tab w:val="left" w:pos="1134"/>
        </w:tabs>
        <w:rPr>
          <w:sz w:val="20"/>
          <w:szCs w:val="20"/>
        </w:rPr>
      </w:pPr>
    </w:p>
    <w:p w14:paraId="7341C3AE" w14:textId="77777777" w:rsidR="00751A7B" w:rsidRDefault="00751A7B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669E6996" w14:textId="0716081C" w:rsidR="00A45C0D" w:rsidRPr="00CA196F" w:rsidRDefault="000B20C7" w:rsidP="00F514BE">
      <w:pPr>
        <w:pStyle w:val="Ang15"/>
        <w:tabs>
          <w:tab w:val="left" w:pos="1134"/>
        </w:tabs>
      </w:pPr>
      <w:r w:rsidRPr="00CA196F">
        <w:rPr>
          <w:cs/>
        </w:rPr>
        <w:lastRenderedPageBreak/>
        <w:t>ยอดคงเหลือกับกิจการที่เก</w:t>
      </w:r>
      <w:r w:rsidR="00DA0482" w:rsidRPr="00CA196F">
        <w:rPr>
          <w:cs/>
        </w:rPr>
        <w:t xml:space="preserve">ี่ยวข้องกัน ณ วันที่ </w:t>
      </w:r>
      <w:r w:rsidR="002E13C0" w:rsidRPr="001E050E">
        <w:rPr>
          <w:rFonts w:asciiTheme="majorBidi" w:hAnsiTheme="majorBidi" w:cstheme="majorBidi"/>
        </w:rPr>
        <w:t>30</w:t>
      </w:r>
      <w:r w:rsidR="002E13C0" w:rsidRPr="000E72B7">
        <w:rPr>
          <w:rFonts w:asciiTheme="majorBidi" w:hAnsiTheme="majorBidi" w:cstheme="majorBidi"/>
          <w:lang w:val="en-US"/>
        </w:rPr>
        <w:t xml:space="preserve"> </w:t>
      </w:r>
      <w:r w:rsidR="002E13C0" w:rsidRPr="000E72B7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E51BA">
        <w:rPr>
          <w:lang w:val="en-US"/>
        </w:rPr>
        <w:t>4</w:t>
      </w:r>
      <w:r w:rsidR="00006723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</w:rPr>
        <w:t xml:space="preserve">และ </w:t>
      </w:r>
      <w:r w:rsidR="00E67AC8">
        <w:t>3</w:t>
      </w:r>
      <w:r w:rsidR="00FC5CB9">
        <w:t>1</w:t>
      </w:r>
      <w:r w:rsidR="0038525F" w:rsidRPr="00CA196F">
        <w:rPr>
          <w:rFonts w:hint="cs"/>
          <w:cs/>
        </w:rPr>
        <w:t xml:space="preserve"> </w:t>
      </w:r>
      <w:r w:rsidR="0038525F" w:rsidRPr="00CA196F">
        <w:rPr>
          <w:rFonts w:hint="cs"/>
          <w:cs/>
          <w:lang w:val="en-US"/>
        </w:rPr>
        <w:t xml:space="preserve">ธันวาคม </w:t>
      </w:r>
      <w:r w:rsidR="00FC5CB9">
        <w:rPr>
          <w:lang w:val="en-US"/>
        </w:rPr>
        <w:t>2</w:t>
      </w:r>
      <w:r w:rsidR="00E67AC8">
        <w:rPr>
          <w:lang w:val="en-US"/>
        </w:rPr>
        <w:t>56</w:t>
      </w:r>
      <w:r w:rsidR="008E51BA">
        <w:rPr>
          <w:lang w:val="en-US"/>
        </w:rPr>
        <w:t>3</w:t>
      </w:r>
      <w:r w:rsidR="00006723" w:rsidRPr="00CA196F">
        <w:rPr>
          <w:rFonts w:hint="cs"/>
          <w:cs/>
          <w:lang w:val="en-US"/>
        </w:rPr>
        <w:t xml:space="preserve"> </w:t>
      </w:r>
      <w:r w:rsidR="007B2482" w:rsidRPr="00CA196F">
        <w:rPr>
          <w:cs/>
        </w:rPr>
        <w:t>มีดังนี้</w:t>
      </w:r>
    </w:p>
    <w:p w14:paraId="6645846B" w14:textId="38934F96" w:rsidR="00FC5CB9" w:rsidRPr="00005C43" w:rsidRDefault="00FC5CB9" w:rsidP="00FC5CB9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270"/>
        <w:gridCol w:w="1044"/>
      </w:tblGrid>
      <w:tr w:rsidR="00FC4250" w:rsidRPr="00EB7266" w14:paraId="749FF43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589E5C83" w14:textId="35FA3B38" w:rsidR="00FC4250" w:rsidRPr="00EB7266" w:rsidRDefault="00FC4250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E4FFA63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4577E9" w14:textId="77777777" w:rsidR="00FC4250" w:rsidRPr="00EB7266" w:rsidRDefault="00FC4250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D161E95" w14:textId="77777777" w:rsidR="00FC4250" w:rsidRPr="00EB7266" w:rsidRDefault="00FC4250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4250" w:rsidRPr="00744476" w14:paraId="269C7F04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3078438" w14:textId="77777777" w:rsidR="00FC4250" w:rsidRPr="00744476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68231F" w14:textId="79CE3037" w:rsidR="00FC4250" w:rsidRPr="002E13C0" w:rsidRDefault="002E13C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01840BE" w14:textId="77777777" w:rsidR="00FC4250" w:rsidRPr="002E13C0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7882C1" w14:textId="7B9EF95A" w:rsidR="00FC4250" w:rsidRPr="002E13C0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E13C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33CF5C4" w14:textId="77777777" w:rsidR="00FC4250" w:rsidRPr="002E13C0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4AD16E6" w14:textId="6C934C96" w:rsidR="00FC4250" w:rsidRPr="002E13C0" w:rsidRDefault="002E13C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F546654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3E656CB" w14:textId="2D586BAE" w:rsidR="00FC4250" w:rsidRPr="006145CD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C4250" w:rsidRPr="00744476" w14:paraId="6BE0050A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3768199A" w14:textId="55527688" w:rsidR="00FC4250" w:rsidRPr="00744476" w:rsidRDefault="00FC4250" w:rsidP="00FC425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AAF11A" w14:textId="0B24F9AE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BF04936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35837E" w14:textId="4A4049CD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C0261AD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269E8B6" w14:textId="738CFA42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411772B" w14:textId="77777777" w:rsidR="00FC4250" w:rsidRPr="00BE704B" w:rsidRDefault="00FC4250" w:rsidP="00FC4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6D15796C" w14:textId="2976B761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FC4250" w:rsidRPr="00744476" w14:paraId="70710CB2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0C2E448D" w14:textId="77777777" w:rsidR="00FC4250" w:rsidRDefault="00FC4250" w:rsidP="00FC425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60888B2" w14:textId="77777777" w:rsidR="00FC4250" w:rsidRPr="00744476" w:rsidRDefault="00FC4250" w:rsidP="00FC425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41779" w:rsidRPr="00744476" w14:paraId="7C1D069E" w14:textId="77777777" w:rsidTr="009B16AD">
        <w:trPr>
          <w:tblHeader/>
        </w:trPr>
        <w:tc>
          <w:tcPr>
            <w:tcW w:w="4050" w:type="dxa"/>
            <w:shd w:val="clear" w:color="auto" w:fill="auto"/>
          </w:tcPr>
          <w:p w14:paraId="19B92DA4" w14:textId="5E04F79A" w:rsidR="00D41779" w:rsidRDefault="00D41779" w:rsidP="00D4177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0" w:type="dxa"/>
            <w:gridSpan w:val="7"/>
          </w:tcPr>
          <w:p w14:paraId="7018A273" w14:textId="77777777" w:rsidR="00D41779" w:rsidRPr="00970BCB" w:rsidRDefault="00D41779" w:rsidP="00D4177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41779" w:rsidRPr="0033434F" w14:paraId="3A3CF22E" w14:textId="77777777" w:rsidTr="009B16AD">
        <w:tc>
          <w:tcPr>
            <w:tcW w:w="4050" w:type="dxa"/>
            <w:shd w:val="clear" w:color="auto" w:fill="auto"/>
          </w:tcPr>
          <w:p w14:paraId="3C01086B" w14:textId="77777777" w:rsidR="00D41779" w:rsidRPr="00C12557" w:rsidRDefault="00D41779" w:rsidP="00D4177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EACBF2D" w14:textId="5074F8B8" w:rsidR="00D41779" w:rsidRPr="0033434F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790,291</w:t>
            </w:r>
          </w:p>
        </w:tc>
        <w:tc>
          <w:tcPr>
            <w:tcW w:w="270" w:type="dxa"/>
          </w:tcPr>
          <w:p w14:paraId="142ECDB5" w14:textId="77777777" w:rsidR="00D41779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96609C" w14:textId="7F67630E" w:rsidR="00D41779" w:rsidRPr="0033434F" w:rsidRDefault="00D41779" w:rsidP="00D417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  <w:tc>
          <w:tcPr>
            <w:tcW w:w="270" w:type="dxa"/>
          </w:tcPr>
          <w:p w14:paraId="3E0521EE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5F37875" w14:textId="62075C7E" w:rsidR="00D41779" w:rsidRPr="0033434F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790,291</w:t>
            </w:r>
          </w:p>
        </w:tc>
        <w:tc>
          <w:tcPr>
            <w:tcW w:w="270" w:type="dxa"/>
            <w:shd w:val="clear" w:color="auto" w:fill="auto"/>
          </w:tcPr>
          <w:p w14:paraId="486107E8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D791C3B" w14:textId="2E9DA8CE" w:rsidR="00D41779" w:rsidRPr="0033434F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900,199</w:t>
            </w:r>
          </w:p>
        </w:tc>
      </w:tr>
      <w:tr w:rsidR="00D41779" w14:paraId="6245C87E" w14:textId="77777777" w:rsidTr="009B16AD">
        <w:tc>
          <w:tcPr>
            <w:tcW w:w="4050" w:type="dxa"/>
            <w:shd w:val="clear" w:color="auto" w:fill="auto"/>
          </w:tcPr>
          <w:p w14:paraId="4F239405" w14:textId="77777777" w:rsidR="00D41779" w:rsidRPr="00C12557" w:rsidRDefault="00D41779" w:rsidP="00D41779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2F25E55" w14:textId="77777777" w:rsidR="00D41779" w:rsidRDefault="00D41779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19A68A" w14:textId="77777777" w:rsidR="00D41779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16D6CC" w14:textId="77777777" w:rsidR="00D41779" w:rsidRDefault="00D41779" w:rsidP="00D417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3B21B6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088EF2D" w14:textId="77777777" w:rsidR="00D41779" w:rsidRDefault="00D41779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04C63B2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D996F0A" w14:textId="77777777" w:rsidR="00D41779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1779" w14:paraId="209B1D90" w14:textId="77777777" w:rsidTr="009B16AD">
        <w:tc>
          <w:tcPr>
            <w:tcW w:w="4050" w:type="dxa"/>
            <w:shd w:val="clear" w:color="auto" w:fill="auto"/>
          </w:tcPr>
          <w:p w14:paraId="2A297F43" w14:textId="77777777" w:rsidR="00D41779" w:rsidRPr="00C12557" w:rsidRDefault="00D41779" w:rsidP="00D4177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1503FFFD" w14:textId="3A5F12D3" w:rsidR="00D41779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5804DCC" w14:textId="77777777" w:rsidR="00D41779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35707D" w14:textId="6454923C" w:rsidR="00D41779" w:rsidRDefault="00D41779" w:rsidP="00D417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B293C09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7F0E9D4" w14:textId="4F7443EF" w:rsidR="00D41779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0474B93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A2B0CE9" w14:textId="4C4C53FD" w:rsidR="00D41779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41779" w14:paraId="13282AFE" w14:textId="77777777" w:rsidTr="009B16AD">
        <w:tc>
          <w:tcPr>
            <w:tcW w:w="4050" w:type="dxa"/>
            <w:shd w:val="clear" w:color="auto" w:fill="auto"/>
          </w:tcPr>
          <w:p w14:paraId="79C9EBC2" w14:textId="77777777" w:rsidR="00D41779" w:rsidRPr="00C12557" w:rsidRDefault="00D41779" w:rsidP="00D4177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5266787F" w14:textId="69B677BA" w:rsidR="00D41779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14:paraId="40298644" w14:textId="77777777" w:rsidR="00D41779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10A849" w14:textId="56B5BECA" w:rsidR="00D41779" w:rsidRDefault="00D41779" w:rsidP="00D417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5E14BA3B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C394EBC" w14:textId="037A1651" w:rsidR="00D41779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1D8E7251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CC4561A" w14:textId="32B82552" w:rsidR="00D41779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</w:tr>
      <w:tr w:rsidR="00D41779" w14:paraId="784727DA" w14:textId="77777777" w:rsidTr="009B16AD">
        <w:tc>
          <w:tcPr>
            <w:tcW w:w="4050" w:type="dxa"/>
            <w:shd w:val="clear" w:color="auto" w:fill="auto"/>
          </w:tcPr>
          <w:p w14:paraId="07061C62" w14:textId="77777777" w:rsidR="00D41779" w:rsidRPr="00C12557" w:rsidRDefault="00D41779" w:rsidP="00D4177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07B815E" w14:textId="05F4955E" w:rsidR="00D41779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6D1EBB9A" w14:textId="77777777" w:rsidR="00D41779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0FF596" w14:textId="63467968" w:rsidR="00D41779" w:rsidRDefault="00D41779" w:rsidP="00D417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324D5209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B50F53D" w14:textId="59CAF642" w:rsidR="00D41779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4BDD1A6C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C4B8556" w14:textId="0EA0FEB3" w:rsidR="00D41779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D41779" w14:paraId="039B0332" w14:textId="77777777" w:rsidTr="009B16AD">
        <w:tc>
          <w:tcPr>
            <w:tcW w:w="4050" w:type="dxa"/>
            <w:shd w:val="clear" w:color="auto" w:fill="auto"/>
          </w:tcPr>
          <w:p w14:paraId="5CD0E0E3" w14:textId="77777777" w:rsidR="00D41779" w:rsidRPr="00C12557" w:rsidRDefault="00D41779" w:rsidP="00D41779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545046B2" w14:textId="7BA03C19" w:rsidR="00D41779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6B4F986" w14:textId="77777777" w:rsidR="00D41779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D561E0" w14:textId="6D7D5ADB" w:rsidR="00D41779" w:rsidRDefault="00D41779" w:rsidP="00D417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01879D6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606C7B4" w14:textId="5A562C99" w:rsidR="00D41779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D2830BD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9E28F29" w14:textId="30C03D5D" w:rsidR="00D41779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D41779" w14:paraId="12383EBE" w14:textId="77777777" w:rsidTr="009B16AD">
        <w:tc>
          <w:tcPr>
            <w:tcW w:w="4050" w:type="dxa"/>
            <w:shd w:val="clear" w:color="auto" w:fill="auto"/>
          </w:tcPr>
          <w:p w14:paraId="15360162" w14:textId="77777777" w:rsidR="00D41779" w:rsidRPr="00341FC7" w:rsidRDefault="00D41779" w:rsidP="00D41779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41FC7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DFBE6E" w14:textId="4D2E8DFB" w:rsidR="00D41779" w:rsidRPr="005E6083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9953C8" w14:textId="77777777" w:rsidR="00D41779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3006FC" w14:textId="2716B3F6" w:rsidR="00D41779" w:rsidRDefault="00D41779" w:rsidP="00D417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3F88B788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AF5A8E8" w14:textId="36F9D5A1" w:rsidR="00D41779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D5DB794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F5886CD" w14:textId="367B78B0" w:rsidR="00D41779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41779" w14:paraId="582D75C1" w14:textId="77777777" w:rsidTr="009B16AD">
        <w:tc>
          <w:tcPr>
            <w:tcW w:w="4050" w:type="dxa"/>
            <w:shd w:val="clear" w:color="auto" w:fill="auto"/>
          </w:tcPr>
          <w:p w14:paraId="12CBB174" w14:textId="77777777" w:rsidR="00D41779" w:rsidRPr="00341FC7" w:rsidRDefault="00D41779" w:rsidP="00D41779">
            <w:pPr>
              <w:spacing w:line="240" w:lineRule="atLeast"/>
              <w:ind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41FC7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บางกอกสหประกันชีวิต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636BFC" w14:textId="0E09BC9D" w:rsidR="00D41779" w:rsidRDefault="005C14A7" w:rsidP="005C14A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03268E8" w14:textId="77777777" w:rsidR="00D41779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EF5543" w14:textId="5BCC59FF" w:rsidR="00D41779" w:rsidRDefault="00D41779" w:rsidP="00D417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0A6C209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86E8CD1" w14:textId="2985587B" w:rsidR="00D41779" w:rsidRDefault="005C14A7" w:rsidP="005C14A7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41CF496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5DFDCFB" w14:textId="4232C7EA" w:rsidR="00D41779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41779" w:rsidRPr="00911ADB" w14:paraId="0F7AED76" w14:textId="77777777" w:rsidTr="009B16AD">
        <w:tc>
          <w:tcPr>
            <w:tcW w:w="4050" w:type="dxa"/>
            <w:shd w:val="clear" w:color="auto" w:fill="auto"/>
            <w:vAlign w:val="bottom"/>
          </w:tcPr>
          <w:p w14:paraId="630B4E85" w14:textId="77777777" w:rsidR="00D41779" w:rsidRPr="00AD37E5" w:rsidRDefault="00D41779" w:rsidP="00D4177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3D02340" w14:textId="45288D08" w:rsidR="00D41779" w:rsidRPr="00911ADB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790,410</w:t>
            </w:r>
          </w:p>
        </w:tc>
        <w:tc>
          <w:tcPr>
            <w:tcW w:w="270" w:type="dxa"/>
          </w:tcPr>
          <w:p w14:paraId="22E52D69" w14:textId="77777777" w:rsidR="00D41779" w:rsidRPr="00911ADB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0BE2D8" w14:textId="6A29FFDE" w:rsidR="00D41779" w:rsidRPr="00911ADB" w:rsidRDefault="00D41779" w:rsidP="00D41779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5C0A602B" w14:textId="77777777" w:rsidR="00D41779" w:rsidRPr="00911AD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15183A73" w14:textId="413DE426" w:rsidR="00D41779" w:rsidRPr="00911ADB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790,410</w:t>
            </w:r>
          </w:p>
        </w:tc>
        <w:tc>
          <w:tcPr>
            <w:tcW w:w="270" w:type="dxa"/>
            <w:shd w:val="clear" w:color="auto" w:fill="auto"/>
          </w:tcPr>
          <w:p w14:paraId="5D8705AC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FF184A8" w14:textId="050CBAAF" w:rsidR="00D41779" w:rsidRPr="00911ADB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D41779" w14:paraId="31C7458C" w14:textId="77777777" w:rsidTr="009B16AD">
        <w:tc>
          <w:tcPr>
            <w:tcW w:w="4050" w:type="dxa"/>
            <w:shd w:val="clear" w:color="auto" w:fill="auto"/>
          </w:tcPr>
          <w:p w14:paraId="79F485D4" w14:textId="0448E491" w:rsidR="00D41779" w:rsidRPr="004112D4" w:rsidRDefault="00D41779" w:rsidP="00D41779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12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11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112D4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0345D0" w14:textId="384210AF" w:rsidR="00D41779" w:rsidRPr="005C14A7" w:rsidRDefault="005C14A7" w:rsidP="00A12C3C">
            <w:pPr>
              <w:spacing w:line="240" w:lineRule="atLeast"/>
              <w:ind w:left="-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14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9A0072" w14:textId="77777777" w:rsidR="00D41779" w:rsidRPr="00911ADB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9BFCC8" w14:textId="62789708" w:rsidR="00D41779" w:rsidRPr="00A12C3C" w:rsidRDefault="00D41779" w:rsidP="00A12C3C">
            <w:pPr>
              <w:spacing w:line="240" w:lineRule="atLeast"/>
              <w:ind w:left="-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3D5833" w14:textId="77777777" w:rsidR="00D41779" w:rsidRPr="00A12C3C" w:rsidRDefault="00D41779" w:rsidP="00A12C3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B6DC2C6" w14:textId="7E665E71" w:rsidR="00D41779" w:rsidRPr="00A12C3C" w:rsidRDefault="005C14A7" w:rsidP="00A12C3C">
            <w:pPr>
              <w:spacing w:line="240" w:lineRule="atLeast"/>
              <w:ind w:left="-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12C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5FB0B" w14:textId="77777777" w:rsidR="00D41779" w:rsidRPr="00BE704B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155C083" w14:textId="03D1BF7F" w:rsidR="00D41779" w:rsidRDefault="00D41779" w:rsidP="00A12C3C">
            <w:pPr>
              <w:spacing w:line="240" w:lineRule="atLeast"/>
              <w:ind w:left="-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41779" w14:paraId="4ED27D91" w14:textId="77777777" w:rsidTr="009B16AD">
        <w:tc>
          <w:tcPr>
            <w:tcW w:w="4050" w:type="dxa"/>
            <w:shd w:val="clear" w:color="auto" w:fill="auto"/>
          </w:tcPr>
          <w:p w14:paraId="44C3CB2C" w14:textId="77777777" w:rsidR="00D41779" w:rsidRPr="007A4505" w:rsidRDefault="00D41779" w:rsidP="00D4177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A4505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6437C" w14:textId="15FC0010" w:rsidR="00D41779" w:rsidRPr="005E6083" w:rsidRDefault="005C14A7" w:rsidP="00D41779">
            <w:pPr>
              <w:tabs>
                <w:tab w:val="decimal" w:pos="88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790,410</w:t>
            </w:r>
          </w:p>
        </w:tc>
        <w:tc>
          <w:tcPr>
            <w:tcW w:w="270" w:type="dxa"/>
          </w:tcPr>
          <w:p w14:paraId="5667A01F" w14:textId="77777777" w:rsidR="00D41779" w:rsidRPr="005E6083" w:rsidRDefault="00D41779" w:rsidP="00D4177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6A851" w14:textId="08CA7E51" w:rsidR="00D41779" w:rsidRPr="005E6083" w:rsidRDefault="00D41779" w:rsidP="00D41779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</w:tcPr>
          <w:p w14:paraId="43240A36" w14:textId="77777777" w:rsidR="00D41779" w:rsidRPr="005E6083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88AD7" w14:textId="3FD94D07" w:rsidR="00D41779" w:rsidRPr="005E6083" w:rsidRDefault="005C14A7" w:rsidP="00D41779">
            <w:pPr>
              <w:tabs>
                <w:tab w:val="decimal" w:pos="88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790,410</w:t>
            </w:r>
          </w:p>
        </w:tc>
        <w:tc>
          <w:tcPr>
            <w:tcW w:w="270" w:type="dxa"/>
            <w:shd w:val="clear" w:color="auto" w:fill="auto"/>
          </w:tcPr>
          <w:p w14:paraId="54E3300C" w14:textId="77777777" w:rsidR="00D41779" w:rsidRPr="005E6083" w:rsidRDefault="00D41779" w:rsidP="00D4177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72350" w14:textId="0495706E" w:rsidR="00D41779" w:rsidRPr="005E6083" w:rsidRDefault="00D41779" w:rsidP="00D41779">
            <w:pPr>
              <w:tabs>
                <w:tab w:val="decimal" w:pos="83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E60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</w:tbl>
    <w:p w14:paraId="287609A5" w14:textId="7CE845D9" w:rsidR="00005C43" w:rsidRDefault="00005C43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5CC8B2B" w14:textId="32B6F4F2" w:rsidR="006B0967" w:rsidRDefault="006B0967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097"/>
        <w:gridCol w:w="236"/>
        <w:gridCol w:w="4507"/>
      </w:tblGrid>
      <w:tr w:rsidR="00460CBF" w:rsidRPr="007E2029" w14:paraId="4116ED6B" w14:textId="77777777" w:rsidTr="00985696">
        <w:tc>
          <w:tcPr>
            <w:tcW w:w="2340" w:type="dxa"/>
            <w:shd w:val="clear" w:color="auto" w:fill="auto"/>
          </w:tcPr>
          <w:p w14:paraId="1F6F1A4D" w14:textId="77777777" w:rsidR="00460CBF" w:rsidRPr="00460CBF" w:rsidRDefault="00460CBF" w:rsidP="00572C0B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60CB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097" w:type="dxa"/>
          </w:tcPr>
          <w:p w14:paraId="0450B419" w14:textId="77777777" w:rsidR="00460CBF" w:rsidRPr="00460CBF" w:rsidRDefault="00460CBF" w:rsidP="00460CB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0C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719D86F" w14:textId="77777777" w:rsidR="00460CBF" w:rsidRPr="00572C0B" w:rsidRDefault="00460CBF" w:rsidP="00572C0B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07" w:type="dxa"/>
            <w:shd w:val="clear" w:color="auto" w:fill="auto"/>
          </w:tcPr>
          <w:p w14:paraId="2590DA64" w14:textId="77777777" w:rsidR="00460CBF" w:rsidRPr="00460CBF" w:rsidRDefault="00460CBF" w:rsidP="00460CB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0C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</w:tbl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894"/>
        <w:gridCol w:w="268"/>
        <w:gridCol w:w="926"/>
        <w:gridCol w:w="236"/>
        <w:gridCol w:w="916"/>
        <w:gridCol w:w="240"/>
        <w:gridCol w:w="930"/>
        <w:gridCol w:w="270"/>
        <w:gridCol w:w="900"/>
        <w:gridCol w:w="270"/>
        <w:gridCol w:w="990"/>
      </w:tblGrid>
      <w:tr w:rsidR="00460CBF" w:rsidRPr="007E2029" w14:paraId="3B20CFCD" w14:textId="77777777" w:rsidTr="00985696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279EF977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highlight w:val="cyan"/>
                <w:cs/>
                <w:lang w:eastAsia="ja-JP"/>
              </w:rPr>
            </w:pPr>
          </w:p>
        </w:tc>
        <w:tc>
          <w:tcPr>
            <w:tcW w:w="894" w:type="dxa"/>
            <w:vAlign w:val="bottom"/>
          </w:tcPr>
          <w:p w14:paraId="18D50AAC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4007240D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68" w:type="dxa"/>
            <w:vAlign w:val="bottom"/>
          </w:tcPr>
          <w:p w14:paraId="6CFEF012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0B4CCB38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1C1CCD62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7FFD842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6" w:type="dxa"/>
            <w:vAlign w:val="bottom"/>
          </w:tcPr>
          <w:p w14:paraId="4D182388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32180428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240" w:type="dxa"/>
            <w:vAlign w:val="bottom"/>
          </w:tcPr>
          <w:p w14:paraId="5E642DA6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vAlign w:val="bottom"/>
          </w:tcPr>
          <w:p w14:paraId="44381F35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8120F4B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7E17E53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10B7F3F9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C17454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</w:p>
          <w:p w14:paraId="23CAEE33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53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460CBF" w:rsidRPr="007E2029" w14:paraId="3A333DE9" w14:textId="77777777" w:rsidTr="00985696">
        <w:trPr>
          <w:tblHeader/>
        </w:trPr>
        <w:tc>
          <w:tcPr>
            <w:tcW w:w="2340" w:type="dxa"/>
            <w:vAlign w:val="bottom"/>
          </w:tcPr>
          <w:p w14:paraId="74D0CAEE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894" w:type="dxa"/>
            <w:vAlign w:val="bottom"/>
          </w:tcPr>
          <w:p w14:paraId="0905F60A" w14:textId="77777777" w:rsidR="00460CBF" w:rsidRPr="006B3760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</w:p>
        </w:tc>
        <w:tc>
          <w:tcPr>
            <w:tcW w:w="268" w:type="dxa"/>
            <w:vAlign w:val="bottom"/>
          </w:tcPr>
          <w:p w14:paraId="44BC8E90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10B5F53E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564</w:t>
            </w:r>
          </w:p>
        </w:tc>
        <w:tc>
          <w:tcPr>
            <w:tcW w:w="236" w:type="dxa"/>
            <w:vAlign w:val="bottom"/>
          </w:tcPr>
          <w:p w14:paraId="2F8E1794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6" w:type="dxa"/>
            <w:vAlign w:val="bottom"/>
          </w:tcPr>
          <w:p w14:paraId="792B4A40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563</w:t>
            </w:r>
          </w:p>
        </w:tc>
        <w:tc>
          <w:tcPr>
            <w:tcW w:w="240" w:type="dxa"/>
            <w:vAlign w:val="bottom"/>
          </w:tcPr>
          <w:p w14:paraId="0CCC7004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vAlign w:val="bottom"/>
          </w:tcPr>
          <w:p w14:paraId="19F1F92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2F14E99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E612B36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0C3722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5005E6C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7E20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564</w:t>
            </w:r>
          </w:p>
        </w:tc>
      </w:tr>
      <w:tr w:rsidR="00460CBF" w:rsidRPr="007E2029" w14:paraId="26523D12" w14:textId="77777777" w:rsidTr="00985696">
        <w:trPr>
          <w:tblHeader/>
        </w:trPr>
        <w:tc>
          <w:tcPr>
            <w:tcW w:w="2340" w:type="dxa"/>
          </w:tcPr>
          <w:p w14:paraId="5ADAE3F7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88" w:type="dxa"/>
            <w:gridSpan w:val="3"/>
          </w:tcPr>
          <w:p w14:paraId="1A687025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3A3071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16" w:type="dxa"/>
            <w:gridSpan w:val="7"/>
          </w:tcPr>
          <w:p w14:paraId="1054F546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460CBF" w:rsidRPr="007E2029" w14:paraId="2B4F79D9" w14:textId="77777777" w:rsidTr="00985696">
        <w:trPr>
          <w:tblHeader/>
        </w:trPr>
        <w:tc>
          <w:tcPr>
            <w:tcW w:w="2340" w:type="dxa"/>
          </w:tcPr>
          <w:p w14:paraId="3BFDAFAF" w14:textId="4A516482" w:rsidR="00460CBF" w:rsidRPr="00E866B5" w:rsidRDefault="00460CBF" w:rsidP="00E866B5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7E202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เงินให้กู้ยืมระยะสั้นแก่</w:t>
            </w:r>
            <w:r w:rsidR="002C2F2D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088" w:type="dxa"/>
            <w:gridSpan w:val="3"/>
          </w:tcPr>
          <w:p w14:paraId="0E49A5BE" w14:textId="77777777" w:rsidR="00460CBF" w:rsidRPr="007E2029" w:rsidRDefault="00460CBF" w:rsidP="0062053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3A682358" w14:textId="77777777" w:rsidR="00460CBF" w:rsidRPr="007E2029" w:rsidRDefault="00460CBF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16" w:type="dxa"/>
            <w:gridSpan w:val="7"/>
          </w:tcPr>
          <w:p w14:paraId="4820BF16" w14:textId="77777777" w:rsidR="00460CBF" w:rsidRPr="007E2029" w:rsidRDefault="00460CBF" w:rsidP="0062053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</w:tr>
      <w:tr w:rsidR="00216E52" w:rsidRPr="007E2029" w14:paraId="27336455" w14:textId="77777777" w:rsidTr="00985696">
        <w:tc>
          <w:tcPr>
            <w:tcW w:w="2340" w:type="dxa"/>
          </w:tcPr>
          <w:p w14:paraId="41DC72E6" w14:textId="5CF8B6B7" w:rsidR="00216E52" w:rsidRPr="00E05E52" w:rsidRDefault="00216E52" w:rsidP="00620539">
            <w:pPr>
              <w:spacing w:line="240" w:lineRule="auto"/>
              <w:rPr>
                <w:rFonts w:asciiTheme="majorBidi" w:hAnsiTheme="majorBidi" w:cstheme="minorBidi"/>
                <w:b/>
                <w:bCs/>
                <w:sz w:val="27"/>
                <w:szCs w:val="27"/>
                <w:cs/>
              </w:rPr>
            </w:pPr>
            <w:r w:rsidRPr="00E05E5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บริษัทใหญ่</w:t>
            </w:r>
          </w:p>
        </w:tc>
        <w:tc>
          <w:tcPr>
            <w:tcW w:w="894" w:type="dxa"/>
          </w:tcPr>
          <w:p w14:paraId="4130C19D" w14:textId="434F4195" w:rsidR="00216E52" w:rsidRPr="00216E52" w:rsidRDefault="00216E52" w:rsidP="0062053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68" w:type="dxa"/>
          </w:tcPr>
          <w:p w14:paraId="068078A2" w14:textId="77777777" w:rsidR="00216E52" w:rsidRPr="007E2029" w:rsidRDefault="00216E52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6" w:type="dxa"/>
          </w:tcPr>
          <w:p w14:paraId="09A0951A" w14:textId="33C7C273" w:rsidR="00216E52" w:rsidRPr="007E2029" w:rsidRDefault="00216E52" w:rsidP="0062053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1.650</w:t>
            </w:r>
          </w:p>
        </w:tc>
        <w:tc>
          <w:tcPr>
            <w:tcW w:w="236" w:type="dxa"/>
          </w:tcPr>
          <w:p w14:paraId="7084CD66" w14:textId="77777777" w:rsidR="00216E52" w:rsidRPr="007E2029" w:rsidRDefault="00216E52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6" w:type="dxa"/>
          </w:tcPr>
          <w:p w14:paraId="31C8C2C8" w14:textId="117B85BB" w:rsidR="00216E52" w:rsidRPr="007E2029" w:rsidRDefault="00216E52" w:rsidP="00216E52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</w:tcPr>
          <w:p w14:paraId="7DE54EE4" w14:textId="77777777" w:rsidR="00216E52" w:rsidRPr="007E2029" w:rsidRDefault="00216E52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</w:tcPr>
          <w:p w14:paraId="611071AB" w14:textId="27ADD612" w:rsidR="00216E52" w:rsidRPr="00216E52" w:rsidRDefault="00216E52" w:rsidP="0021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216E52">
              <w:rPr>
                <w:rFonts w:ascii="Angsana New" w:hAnsi="Angsana New" w:cs="Angsana New"/>
                <w:sz w:val="27"/>
                <w:szCs w:val="27"/>
                <w:lang w:val="en-US"/>
              </w:rPr>
              <w:t>700,000</w:t>
            </w:r>
          </w:p>
        </w:tc>
        <w:tc>
          <w:tcPr>
            <w:tcW w:w="270" w:type="dxa"/>
          </w:tcPr>
          <w:p w14:paraId="4EE59C3D" w14:textId="77777777" w:rsidR="00216E52" w:rsidRPr="007E2029" w:rsidRDefault="00216E52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59A7B84F" w14:textId="1F1C0C8E" w:rsidR="00216E52" w:rsidRPr="007E2029" w:rsidRDefault="00216E52" w:rsidP="0098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(700,000)</w:t>
            </w:r>
          </w:p>
        </w:tc>
        <w:tc>
          <w:tcPr>
            <w:tcW w:w="270" w:type="dxa"/>
          </w:tcPr>
          <w:p w14:paraId="12569AF9" w14:textId="77777777" w:rsidR="00216E52" w:rsidRPr="007E2029" w:rsidRDefault="00216E52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1F8407FE" w14:textId="121A5C29" w:rsidR="00216E52" w:rsidRPr="007E2029" w:rsidRDefault="00216E52" w:rsidP="00620539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60CBF" w:rsidRPr="007E2029" w14:paraId="2BCFABED" w14:textId="77777777" w:rsidTr="00985696">
        <w:tc>
          <w:tcPr>
            <w:tcW w:w="2340" w:type="dxa"/>
          </w:tcPr>
          <w:p w14:paraId="23023EEB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093A89">
              <w:rPr>
                <w:rFonts w:asciiTheme="majorBidi" w:hAnsiTheme="majorBidi" w:cs="Angsana New"/>
                <w:b/>
                <w:bCs/>
                <w:sz w:val="27"/>
                <w:szCs w:val="27"/>
                <w:cs/>
              </w:rPr>
              <w:t>กิจการอื่นที่เกี่ยวข้องกัน</w:t>
            </w:r>
          </w:p>
        </w:tc>
        <w:tc>
          <w:tcPr>
            <w:tcW w:w="894" w:type="dxa"/>
          </w:tcPr>
          <w:p w14:paraId="283482FB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0191A736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6" w:type="dxa"/>
          </w:tcPr>
          <w:p w14:paraId="4BC875CB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645BC8E8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6" w:type="dxa"/>
          </w:tcPr>
          <w:p w14:paraId="3037619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57A8D578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</w:tcPr>
          <w:p w14:paraId="03124C17" w14:textId="77777777" w:rsidR="00460CBF" w:rsidRPr="00216E52" w:rsidRDefault="00460CBF" w:rsidP="0021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FFDCC9E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69FC76D" w14:textId="77777777" w:rsidR="00460CBF" w:rsidRPr="007E2029" w:rsidRDefault="00460CBF" w:rsidP="0098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6AB2A571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6281E233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60CBF" w:rsidRPr="007E2029" w14:paraId="0629013D" w14:textId="77777777" w:rsidTr="00985696">
        <w:tc>
          <w:tcPr>
            <w:tcW w:w="2340" w:type="dxa"/>
          </w:tcPr>
          <w:p w14:paraId="59035E11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E72B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01247B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โรงกลั่นน้ำมันทีพีไอ </w:t>
            </w:r>
          </w:p>
        </w:tc>
        <w:tc>
          <w:tcPr>
            <w:tcW w:w="894" w:type="dxa"/>
          </w:tcPr>
          <w:p w14:paraId="713C8A24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8" w:type="dxa"/>
          </w:tcPr>
          <w:p w14:paraId="3A8C6A5C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26" w:type="dxa"/>
          </w:tcPr>
          <w:p w14:paraId="37D918D3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E9A227B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6" w:type="dxa"/>
          </w:tcPr>
          <w:p w14:paraId="1A299BA2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0" w:type="dxa"/>
          </w:tcPr>
          <w:p w14:paraId="49444C40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</w:tcPr>
          <w:p w14:paraId="5C2E0824" w14:textId="77777777" w:rsidR="00460CBF" w:rsidRPr="00216E52" w:rsidRDefault="00460CBF" w:rsidP="0021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6CFB458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</w:tcPr>
          <w:p w14:paraId="7EA88225" w14:textId="77777777" w:rsidR="00460CBF" w:rsidRPr="007E2029" w:rsidRDefault="00460CBF" w:rsidP="0098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2195C7BE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0A1C9912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60CBF" w:rsidRPr="007E2029" w14:paraId="1D94B70B" w14:textId="77777777" w:rsidTr="00985696">
        <w:tc>
          <w:tcPr>
            <w:tcW w:w="2340" w:type="dxa"/>
          </w:tcPr>
          <w:p w14:paraId="6E212F63" w14:textId="77777777" w:rsidR="00460CBF" w:rsidRPr="007E2029" w:rsidRDefault="00460CBF" w:rsidP="00620539">
            <w:pPr>
              <w:spacing w:line="240" w:lineRule="auto"/>
              <w:ind w:firstLine="25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01247B">
              <w:rPr>
                <w:rFonts w:asciiTheme="majorBidi" w:hAnsiTheme="majorBidi" w:cs="Angsana New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="Angsana New"/>
                <w:sz w:val="27"/>
                <w:szCs w:val="27"/>
              </w:rPr>
              <w:t>1997</w:t>
            </w:r>
            <w:r w:rsidRPr="0001247B">
              <w:rPr>
                <w:rFonts w:asciiTheme="majorBidi" w:hAnsiTheme="majorBidi" w:cs="Angsana New"/>
                <w:sz w:val="27"/>
                <w:szCs w:val="27"/>
                <w:cs/>
              </w:rPr>
              <w:t>) จำกัด</w:t>
            </w:r>
          </w:p>
        </w:tc>
        <w:tc>
          <w:tcPr>
            <w:tcW w:w="894" w:type="dxa"/>
          </w:tcPr>
          <w:p w14:paraId="0A23EBF1" w14:textId="77777777" w:rsidR="00460CBF" w:rsidRPr="003C7148" w:rsidRDefault="00460CBF" w:rsidP="0062053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68" w:type="dxa"/>
          </w:tcPr>
          <w:p w14:paraId="1F1F4383" w14:textId="77777777" w:rsidR="00460CBF" w:rsidRPr="003C7148" w:rsidRDefault="00460CBF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26" w:type="dxa"/>
            <w:shd w:val="clear" w:color="auto" w:fill="auto"/>
          </w:tcPr>
          <w:p w14:paraId="0D6DAC98" w14:textId="19847480" w:rsidR="00460CBF" w:rsidRPr="003C7148" w:rsidRDefault="00314F4D" w:rsidP="00620539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D03DD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3.805</w:t>
            </w:r>
          </w:p>
        </w:tc>
        <w:tc>
          <w:tcPr>
            <w:tcW w:w="236" w:type="dxa"/>
            <w:shd w:val="clear" w:color="auto" w:fill="auto"/>
          </w:tcPr>
          <w:p w14:paraId="4382F8F1" w14:textId="77777777" w:rsidR="00460CBF" w:rsidRPr="003C7148" w:rsidRDefault="00460CBF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12951876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CD81159" w14:textId="77777777" w:rsidR="00460CBF" w:rsidRPr="00B73E3B" w:rsidRDefault="00460CBF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081E832A" w14:textId="54AF7188" w:rsidR="00460CBF" w:rsidRPr="004E4F9E" w:rsidRDefault="00314F4D" w:rsidP="0021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420,160</w:t>
            </w:r>
          </w:p>
        </w:tc>
        <w:tc>
          <w:tcPr>
            <w:tcW w:w="270" w:type="dxa"/>
            <w:shd w:val="clear" w:color="auto" w:fill="auto"/>
          </w:tcPr>
          <w:p w14:paraId="159A913E" w14:textId="77777777" w:rsidR="00460CBF" w:rsidRPr="00B73E3B" w:rsidRDefault="00460CBF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C2A6BA" w14:textId="3D7FB4B6" w:rsidR="00460CBF" w:rsidRPr="00B73E3B" w:rsidRDefault="00314F4D" w:rsidP="0098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(420,160)</w:t>
            </w:r>
          </w:p>
        </w:tc>
        <w:tc>
          <w:tcPr>
            <w:tcW w:w="270" w:type="dxa"/>
            <w:shd w:val="clear" w:color="auto" w:fill="auto"/>
          </w:tcPr>
          <w:p w14:paraId="7783180A" w14:textId="77777777" w:rsidR="00460CBF" w:rsidRPr="00B73E3B" w:rsidRDefault="00460CBF" w:rsidP="00620539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3E3C1A" w14:textId="674474F8" w:rsidR="00460CBF" w:rsidRPr="00B73E3B" w:rsidRDefault="00314F4D" w:rsidP="00620539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60CBF" w:rsidRPr="007E2029" w14:paraId="26302E9E" w14:textId="77777777" w:rsidTr="00985696">
        <w:tc>
          <w:tcPr>
            <w:tcW w:w="2340" w:type="dxa"/>
          </w:tcPr>
          <w:p w14:paraId="6D3EF5BD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94" w:type="dxa"/>
          </w:tcPr>
          <w:p w14:paraId="23663E36" w14:textId="77777777" w:rsidR="00460CBF" w:rsidRPr="00216E52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68" w:type="dxa"/>
          </w:tcPr>
          <w:p w14:paraId="246D5C7C" w14:textId="77777777" w:rsidR="00460CBF" w:rsidRPr="00216E52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26" w:type="dxa"/>
            <w:shd w:val="clear" w:color="auto" w:fill="auto"/>
          </w:tcPr>
          <w:p w14:paraId="1281C3BC" w14:textId="77777777" w:rsidR="00460CBF" w:rsidRPr="00216E52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3ED01A" w14:textId="77777777" w:rsidR="00460CBF" w:rsidRPr="00985696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5FC22FE3" w14:textId="77777777" w:rsidR="00460CBF" w:rsidRPr="00985696" w:rsidRDefault="00460CBF" w:rsidP="0062053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8569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B40B61" w14:textId="77777777" w:rsidR="00460CBF" w:rsidRPr="00985696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11256201" w14:textId="4B86ED98" w:rsidR="00460CBF" w:rsidRPr="00985696" w:rsidRDefault="00216E52" w:rsidP="0021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985696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1,120,160</w:t>
            </w:r>
          </w:p>
        </w:tc>
        <w:tc>
          <w:tcPr>
            <w:tcW w:w="270" w:type="dxa"/>
            <w:shd w:val="clear" w:color="auto" w:fill="auto"/>
          </w:tcPr>
          <w:p w14:paraId="622D8B11" w14:textId="77777777" w:rsidR="00460CBF" w:rsidRPr="00985696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3CE8B1" w14:textId="56A12FE2" w:rsidR="00460CBF" w:rsidRPr="00985696" w:rsidRDefault="00314F4D" w:rsidP="0098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8569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216E52" w:rsidRPr="0098569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1,120,160</w:t>
            </w:r>
            <w:r w:rsidRPr="0098569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B775CA" w14:textId="77777777" w:rsidR="00460CBF" w:rsidRPr="00985696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02E95A8" w14:textId="2345234A" w:rsidR="00460CBF" w:rsidRPr="00985696" w:rsidRDefault="00314F4D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8569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460CBF" w:rsidRPr="007E2029" w14:paraId="196E3FC0" w14:textId="77777777" w:rsidTr="00985696">
        <w:tc>
          <w:tcPr>
            <w:tcW w:w="2340" w:type="dxa"/>
          </w:tcPr>
          <w:p w14:paraId="21791C0C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894" w:type="dxa"/>
          </w:tcPr>
          <w:p w14:paraId="3E35B820" w14:textId="77777777" w:rsidR="00460CBF" w:rsidRPr="003C7148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8" w:type="dxa"/>
          </w:tcPr>
          <w:p w14:paraId="2DE56D35" w14:textId="77777777" w:rsidR="00460CBF" w:rsidRPr="003C7148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26" w:type="dxa"/>
            <w:shd w:val="clear" w:color="auto" w:fill="auto"/>
          </w:tcPr>
          <w:p w14:paraId="559B4BF7" w14:textId="77777777" w:rsidR="00460CBF" w:rsidRPr="003C7148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BE2809" w14:textId="77777777" w:rsidR="00460CBF" w:rsidRPr="003C7148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3712AAED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2340EC7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0227C97B" w14:textId="44018C23" w:rsidR="00460CBF" w:rsidRPr="004E4F9E" w:rsidRDefault="00314F4D" w:rsidP="0021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"/>
                <w:sz w:val="27"/>
                <w:szCs w:val="27"/>
                <w:lang w:val="en-US"/>
              </w:rPr>
              <w:t>1,</w:t>
            </w:r>
            <w:r w:rsidR="00FD0DDA">
              <w:rPr>
                <w:rFonts w:ascii="Angsana New" w:hAnsi="Angsana New" w:cs="Angsana New"/>
                <w:sz w:val="27"/>
                <w:szCs w:val="27"/>
                <w:lang w:val="en-US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4B691759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9B19CDC" w14:textId="0253A97E" w:rsidR="00460CBF" w:rsidRPr="00B73E3B" w:rsidRDefault="00314F4D" w:rsidP="0098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</w:t>
            </w:r>
            <w:r w:rsidR="00FD0DDA">
              <w:rPr>
                <w:rFonts w:asciiTheme="majorBidi" w:hAnsiTheme="majorBidi" w:cstheme="majorBidi"/>
                <w:sz w:val="27"/>
                <w:szCs w:val="27"/>
              </w:rPr>
              <w:t>282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DB6123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2A64E9" w14:textId="4E100662" w:rsidR="00460CBF" w:rsidRPr="00B73E3B" w:rsidRDefault="00314F4D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60CBF" w:rsidRPr="007E2029" w14:paraId="65B29CB6" w14:textId="77777777" w:rsidTr="00985696">
        <w:tc>
          <w:tcPr>
            <w:tcW w:w="2340" w:type="dxa"/>
          </w:tcPr>
          <w:p w14:paraId="35905B07" w14:textId="77777777" w:rsidR="00460CBF" w:rsidRPr="00FC4250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4" w:type="dxa"/>
          </w:tcPr>
          <w:p w14:paraId="7E00F0CF" w14:textId="77777777" w:rsidR="00460CBF" w:rsidRPr="003C7148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268" w:type="dxa"/>
          </w:tcPr>
          <w:p w14:paraId="05232A2B" w14:textId="77777777" w:rsidR="00460CBF" w:rsidRPr="003C7148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26" w:type="dxa"/>
            <w:shd w:val="clear" w:color="auto" w:fill="auto"/>
          </w:tcPr>
          <w:p w14:paraId="31155591" w14:textId="77777777" w:rsidR="00460CBF" w:rsidRPr="003C7148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A805A05" w14:textId="77777777" w:rsidR="00460CBF" w:rsidRPr="003C7148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14:paraId="490A2A16" w14:textId="77777777" w:rsidR="00460CBF" w:rsidRPr="00985696" w:rsidRDefault="00460CBF" w:rsidP="0062053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8569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5FD77A5" w14:textId="77777777" w:rsidR="00460CBF" w:rsidRPr="00985696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07E3ACC4" w14:textId="4D9413A2" w:rsidR="00460CBF" w:rsidRPr="00985696" w:rsidRDefault="00314F4D" w:rsidP="0021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</w:pPr>
            <w:r w:rsidRPr="00985696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1,</w:t>
            </w:r>
            <w:r w:rsidR="00FD0DDA">
              <w:rPr>
                <w:rFonts w:ascii="Angsana New" w:hAnsi="Angsana New" w:cs="Angsana New"/>
                <w:b/>
                <w:bCs/>
                <w:sz w:val="27"/>
                <w:szCs w:val="27"/>
                <w:lang w:val="en-US"/>
              </w:rPr>
              <w:t>121,442</w:t>
            </w:r>
          </w:p>
        </w:tc>
        <w:tc>
          <w:tcPr>
            <w:tcW w:w="270" w:type="dxa"/>
            <w:shd w:val="clear" w:color="auto" w:fill="auto"/>
          </w:tcPr>
          <w:p w14:paraId="44679B0B" w14:textId="77777777" w:rsidR="00460CBF" w:rsidRPr="00985696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5B3C58B" w14:textId="615EC8B4" w:rsidR="00460CBF" w:rsidRPr="00985696" w:rsidRDefault="00314F4D" w:rsidP="0098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8569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</w:t>
            </w:r>
            <w:r w:rsidR="00FD0DD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,121,442</w:t>
            </w:r>
            <w:r w:rsidRPr="0098569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AE4973" w14:textId="77777777" w:rsidR="00460CBF" w:rsidRPr="00985696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544A674" w14:textId="526BC072" w:rsidR="00460CBF" w:rsidRPr="00985696" w:rsidRDefault="00D03DD5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8569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  <w:tr w:rsidR="00460CBF" w:rsidRPr="007E2029" w14:paraId="4D8DB6CB" w14:textId="77777777" w:rsidTr="00985696">
        <w:tc>
          <w:tcPr>
            <w:tcW w:w="2340" w:type="dxa"/>
          </w:tcPr>
          <w:p w14:paraId="1032D39A" w14:textId="77777777" w:rsidR="00460CBF" w:rsidRPr="00B73E3B" w:rsidRDefault="00460CBF" w:rsidP="00985696">
            <w:pPr>
              <w:spacing w:line="240" w:lineRule="auto"/>
              <w:ind w:right="-19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B73E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08EC7A7D" w14:textId="77777777" w:rsidR="00460CBF" w:rsidRPr="007E2029" w:rsidRDefault="00460CBF" w:rsidP="00620539">
            <w:pPr>
              <w:tabs>
                <w:tab w:val="clear" w:pos="227"/>
                <w:tab w:val="left" w:pos="250"/>
              </w:tabs>
              <w:spacing w:line="240" w:lineRule="auto"/>
              <w:ind w:left="250" w:right="160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>
              <w:rPr>
                <w:rFonts w:asciiTheme="majorBidi" w:hAnsiTheme="majorBidi" w:cs="Angsana New"/>
                <w:sz w:val="27"/>
                <w:szCs w:val="27"/>
              </w:rPr>
              <w:t xml:space="preserve"> </w:t>
            </w:r>
            <w:r w:rsidRPr="00B73E3B">
              <w:rPr>
                <w:rFonts w:asciiTheme="majorBidi" w:hAnsiTheme="majorBidi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894" w:type="dxa"/>
            <w:vAlign w:val="bottom"/>
          </w:tcPr>
          <w:p w14:paraId="7323C215" w14:textId="77777777" w:rsidR="00460CBF" w:rsidRPr="007E2029" w:rsidRDefault="00460CBF" w:rsidP="006205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  <w:vAlign w:val="bottom"/>
          </w:tcPr>
          <w:p w14:paraId="3DD99411" w14:textId="77777777" w:rsidR="00460CBF" w:rsidRPr="007E2029" w:rsidRDefault="00460CBF" w:rsidP="006205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F123481" w14:textId="77777777" w:rsidR="00460CBF" w:rsidRPr="007E2029" w:rsidRDefault="00460CBF" w:rsidP="006205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51B05" w14:textId="77777777" w:rsidR="00460CBF" w:rsidRPr="007E2029" w:rsidRDefault="00460CBF" w:rsidP="006205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A66B6" w14:textId="77777777" w:rsidR="00460CBF" w:rsidRDefault="00460CBF" w:rsidP="0062053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1630A12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85FF9F" w14:textId="77777777" w:rsidR="00460CBF" w:rsidRPr="00B73E3B" w:rsidRDefault="00460CBF" w:rsidP="006205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2AC619C" w14:textId="77777777" w:rsidR="00460CBF" w:rsidRPr="00B73E3B" w:rsidRDefault="00460CBF" w:rsidP="00216E52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2983BA" w14:textId="77777777" w:rsidR="00460CBF" w:rsidRPr="00B73E3B" w:rsidRDefault="00460CBF" w:rsidP="006205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AF392E" w14:textId="77777777" w:rsidR="00460CBF" w:rsidRPr="00B73E3B" w:rsidRDefault="00460CBF" w:rsidP="00985696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3185E8" w14:textId="77777777" w:rsidR="00460CBF" w:rsidRPr="00B73E3B" w:rsidRDefault="00460CBF" w:rsidP="0062053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AFA36" w14:textId="0DBAF573" w:rsidR="00460CBF" w:rsidRPr="00D03DD5" w:rsidRDefault="00D03DD5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03DD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60CBF" w:rsidRPr="007E2029" w14:paraId="37A3B466" w14:textId="77777777" w:rsidTr="00985696">
        <w:tc>
          <w:tcPr>
            <w:tcW w:w="2340" w:type="dxa"/>
          </w:tcPr>
          <w:p w14:paraId="50AA6708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7E202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894" w:type="dxa"/>
          </w:tcPr>
          <w:p w14:paraId="343F7D37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68" w:type="dxa"/>
          </w:tcPr>
          <w:p w14:paraId="02B3829F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6" w:type="dxa"/>
            <w:shd w:val="clear" w:color="auto" w:fill="auto"/>
          </w:tcPr>
          <w:p w14:paraId="3BA6C6DC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827A923" w14:textId="77777777" w:rsidR="00460CBF" w:rsidRPr="007E2029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906B91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0" w:right="-10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73E3B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37BA14B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30" w:type="dxa"/>
            <w:shd w:val="clear" w:color="auto" w:fill="auto"/>
          </w:tcPr>
          <w:p w14:paraId="18E7B1C2" w14:textId="77777777" w:rsidR="00460CBF" w:rsidRPr="00B73E3B" w:rsidRDefault="00460CBF" w:rsidP="00216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B9B2E74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B51DCD9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E926053" w14:textId="77777777" w:rsidR="00460CBF" w:rsidRPr="00B73E3B" w:rsidRDefault="00460CBF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634C9" w14:textId="5866F98B" w:rsidR="00460CBF" w:rsidRPr="00B73E3B" w:rsidRDefault="00D03DD5" w:rsidP="00620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31C3782E" w14:textId="4087DFFA" w:rsidR="00990411" w:rsidRDefault="0099041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  <w:gridCol w:w="8"/>
      </w:tblGrid>
      <w:tr w:rsidR="006B0967" w:rsidRPr="00990411" w14:paraId="0552383F" w14:textId="77777777" w:rsidTr="00337A6B">
        <w:trPr>
          <w:gridAfter w:val="1"/>
          <w:wAfter w:w="8" w:type="dxa"/>
        </w:trPr>
        <w:tc>
          <w:tcPr>
            <w:tcW w:w="4050" w:type="dxa"/>
            <w:shd w:val="clear" w:color="auto" w:fill="auto"/>
          </w:tcPr>
          <w:p w14:paraId="59434653" w14:textId="77777777" w:rsidR="006B0967" w:rsidRPr="006B0967" w:rsidRDefault="006B0967" w:rsidP="006B0967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4EDBFA3" w14:textId="77777777" w:rsidR="006B0967" w:rsidRPr="00990411" w:rsidRDefault="006B0967" w:rsidP="006B09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DD8FC1" w14:textId="77777777" w:rsidR="006B0967" w:rsidRPr="006B0967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1E0BA26" w14:textId="77777777" w:rsidR="006B0967" w:rsidRPr="00990411" w:rsidRDefault="006B0967" w:rsidP="006B09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967" w:rsidRPr="00990411" w14:paraId="017732F6" w14:textId="77777777" w:rsidTr="00337A6B">
        <w:tc>
          <w:tcPr>
            <w:tcW w:w="4050" w:type="dxa"/>
            <w:shd w:val="clear" w:color="auto" w:fill="auto"/>
          </w:tcPr>
          <w:p w14:paraId="3E4486B4" w14:textId="77777777" w:rsidR="006B0967" w:rsidRPr="00990411" w:rsidRDefault="006B0967" w:rsidP="0032467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F07B9C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5C2EFCE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768D66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91B5A8C" w14:textId="77777777" w:rsidR="006B0967" w:rsidRPr="00990411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6D7430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70F52A4" w14:textId="77777777" w:rsidR="006B0967" w:rsidRPr="00990411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21E24B80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B0967" w:rsidRPr="00990411" w14:paraId="1E92687B" w14:textId="77777777" w:rsidTr="00337A6B">
        <w:tc>
          <w:tcPr>
            <w:tcW w:w="4050" w:type="dxa"/>
            <w:shd w:val="clear" w:color="auto" w:fill="auto"/>
          </w:tcPr>
          <w:p w14:paraId="54EAC974" w14:textId="77777777" w:rsidR="006B0967" w:rsidRPr="00990411" w:rsidRDefault="006B0967" w:rsidP="00324672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3F48EC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CDD6C9C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9C8593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0BD1744" w14:textId="77777777" w:rsidR="006B0967" w:rsidRPr="00990411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274C0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7B5DCEB" w14:textId="77777777" w:rsidR="006B0967" w:rsidRPr="00990411" w:rsidRDefault="006B0967" w:rsidP="0032467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6E8DDD1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6B0967" w:rsidRPr="00990411" w14:paraId="2AEB4240" w14:textId="77777777" w:rsidTr="00337A6B">
        <w:tc>
          <w:tcPr>
            <w:tcW w:w="4050" w:type="dxa"/>
            <w:shd w:val="clear" w:color="auto" w:fill="auto"/>
          </w:tcPr>
          <w:p w14:paraId="71BEEA15" w14:textId="77777777" w:rsidR="006B0967" w:rsidRPr="00990411" w:rsidRDefault="006B0967" w:rsidP="0032467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8"/>
          </w:tcPr>
          <w:p w14:paraId="442718B2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90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904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B0967" w:rsidRPr="00990411" w14:paraId="2AD4E642" w14:textId="77777777" w:rsidTr="00337A6B">
        <w:tc>
          <w:tcPr>
            <w:tcW w:w="4050" w:type="dxa"/>
            <w:shd w:val="clear" w:color="auto" w:fill="auto"/>
          </w:tcPr>
          <w:p w14:paraId="1E596612" w14:textId="77777777" w:rsidR="006B0967" w:rsidRPr="00990411" w:rsidRDefault="006B0967" w:rsidP="00324672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5138" w:type="dxa"/>
            <w:gridSpan w:val="8"/>
          </w:tcPr>
          <w:p w14:paraId="66AD8BB1" w14:textId="77777777" w:rsidR="006B0967" w:rsidRPr="00990411" w:rsidRDefault="006B0967" w:rsidP="0032467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03DD5" w:rsidRPr="00990411" w14:paraId="40A98A6B" w14:textId="77777777" w:rsidTr="006B0967">
        <w:tc>
          <w:tcPr>
            <w:tcW w:w="4050" w:type="dxa"/>
            <w:shd w:val="clear" w:color="auto" w:fill="auto"/>
          </w:tcPr>
          <w:p w14:paraId="44924D77" w14:textId="77777777" w:rsidR="00D03DD5" w:rsidRPr="00990411" w:rsidRDefault="00D03DD5" w:rsidP="00D03DD5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BB29FC1" w14:textId="69F0BAAE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3,760</w:t>
            </w:r>
          </w:p>
        </w:tc>
        <w:tc>
          <w:tcPr>
            <w:tcW w:w="270" w:type="dxa"/>
          </w:tcPr>
          <w:p w14:paraId="4EA77A91" w14:textId="77777777" w:rsidR="00D03DD5" w:rsidRPr="00990411" w:rsidRDefault="00D03DD5" w:rsidP="00D03DD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15E326" w14:textId="77777777" w:rsidR="00D03DD5" w:rsidRPr="00990411" w:rsidRDefault="00D03DD5" w:rsidP="00D03DD5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3,508</w:t>
            </w:r>
          </w:p>
        </w:tc>
        <w:tc>
          <w:tcPr>
            <w:tcW w:w="270" w:type="dxa"/>
          </w:tcPr>
          <w:p w14:paraId="04B7CD73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516170" w14:textId="284891E1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3,760</w:t>
            </w:r>
          </w:p>
        </w:tc>
        <w:tc>
          <w:tcPr>
            <w:tcW w:w="270" w:type="dxa"/>
            <w:shd w:val="clear" w:color="auto" w:fill="auto"/>
          </w:tcPr>
          <w:p w14:paraId="3F13C30E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42EC0DB" w14:textId="77777777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3,508</w:t>
            </w:r>
          </w:p>
        </w:tc>
      </w:tr>
      <w:tr w:rsidR="00D03DD5" w:rsidRPr="00990411" w14:paraId="480F38F7" w14:textId="77777777" w:rsidTr="006B0967">
        <w:tc>
          <w:tcPr>
            <w:tcW w:w="4050" w:type="dxa"/>
            <w:shd w:val="clear" w:color="auto" w:fill="auto"/>
          </w:tcPr>
          <w:p w14:paraId="43300443" w14:textId="77777777" w:rsidR="00D03DD5" w:rsidRPr="00990411" w:rsidRDefault="00D03DD5" w:rsidP="00D03DD5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204C91" w14:textId="77777777" w:rsidR="00D03DD5" w:rsidRPr="00990411" w:rsidRDefault="00D03DD5" w:rsidP="00D03DD5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26226F" w14:textId="77777777" w:rsidR="00D03DD5" w:rsidRPr="00990411" w:rsidRDefault="00D03DD5" w:rsidP="00D03DD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03A1F1" w14:textId="77777777" w:rsidR="00D03DD5" w:rsidRPr="00990411" w:rsidRDefault="00D03DD5" w:rsidP="00D03DD5">
            <w:pPr>
              <w:tabs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685512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946810" w14:textId="77777777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768EAEA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F0904EF" w14:textId="77777777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03DD5" w:rsidRPr="00990411" w14:paraId="27B9E33E" w14:textId="77777777" w:rsidTr="006B0967">
        <w:tc>
          <w:tcPr>
            <w:tcW w:w="4050" w:type="dxa"/>
            <w:shd w:val="clear" w:color="auto" w:fill="auto"/>
          </w:tcPr>
          <w:p w14:paraId="0B092431" w14:textId="77777777" w:rsidR="00D03DD5" w:rsidRPr="00990411" w:rsidRDefault="00D03DD5" w:rsidP="00D03DD5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8BE11B6" w14:textId="5134479B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</w:tcPr>
          <w:p w14:paraId="2EBA6FE0" w14:textId="77777777" w:rsidR="00D03DD5" w:rsidRPr="00990411" w:rsidRDefault="00D03DD5" w:rsidP="00D03DD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162A87C" w14:textId="77777777" w:rsidR="00D03DD5" w:rsidRPr="00990411" w:rsidRDefault="00D03DD5" w:rsidP="00D03DD5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0E67B29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F8CC4" w14:textId="0311379D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14:paraId="60980FDF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4A5CD18" w14:textId="77777777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C3D1E" w:rsidRPr="00990411" w14:paraId="0CDA98BC" w14:textId="77777777" w:rsidTr="006B0967">
        <w:tc>
          <w:tcPr>
            <w:tcW w:w="4050" w:type="dxa"/>
            <w:shd w:val="clear" w:color="auto" w:fill="auto"/>
          </w:tcPr>
          <w:p w14:paraId="214F8CFA" w14:textId="77777777" w:rsidR="00BC3D1E" w:rsidRPr="00990411" w:rsidRDefault="00BC3D1E" w:rsidP="00BC3D1E">
            <w:pPr>
              <w:spacing w:line="240" w:lineRule="auto"/>
              <w:ind w:right="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บางกอกสหประกันชีวิต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จำกัด 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3E0294B" w14:textId="18FEF188" w:rsidR="00BC3D1E" w:rsidRPr="00990411" w:rsidRDefault="00BC3D1E" w:rsidP="00BC3D1E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1,353</w:t>
            </w:r>
          </w:p>
        </w:tc>
        <w:tc>
          <w:tcPr>
            <w:tcW w:w="270" w:type="dxa"/>
          </w:tcPr>
          <w:p w14:paraId="499CC6E3" w14:textId="77777777" w:rsidR="00BC3D1E" w:rsidRPr="00990411" w:rsidRDefault="00BC3D1E" w:rsidP="00BC3D1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86C57D" w14:textId="77777777" w:rsidR="00BC3D1E" w:rsidRPr="00990411" w:rsidRDefault="00BC3D1E" w:rsidP="00BC3D1E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270" w:type="dxa"/>
          </w:tcPr>
          <w:p w14:paraId="335309C7" w14:textId="77777777" w:rsidR="00BC3D1E" w:rsidRPr="00990411" w:rsidRDefault="00BC3D1E" w:rsidP="00BC3D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AAE812" w14:textId="58564EB3" w:rsidR="00BC3D1E" w:rsidRPr="00990411" w:rsidRDefault="00BC3D1E" w:rsidP="00BC3D1E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1,353</w:t>
            </w:r>
          </w:p>
        </w:tc>
        <w:tc>
          <w:tcPr>
            <w:tcW w:w="270" w:type="dxa"/>
            <w:shd w:val="clear" w:color="auto" w:fill="auto"/>
          </w:tcPr>
          <w:p w14:paraId="1E95A6AD" w14:textId="77777777" w:rsidR="00BC3D1E" w:rsidRPr="00990411" w:rsidRDefault="00BC3D1E" w:rsidP="00BC3D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E27EDCC" w14:textId="77777777" w:rsidR="00BC3D1E" w:rsidRPr="00990411" w:rsidRDefault="00BC3D1E" w:rsidP="00BC3D1E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</w:tr>
      <w:tr w:rsidR="00BC3D1E" w:rsidRPr="00990411" w14:paraId="2B071E6B" w14:textId="77777777" w:rsidTr="006B0967">
        <w:tc>
          <w:tcPr>
            <w:tcW w:w="4050" w:type="dxa"/>
            <w:shd w:val="clear" w:color="auto" w:fill="auto"/>
          </w:tcPr>
          <w:p w14:paraId="39220DE2" w14:textId="77777777" w:rsidR="00BC3D1E" w:rsidRPr="00990411" w:rsidRDefault="00BC3D1E" w:rsidP="00BC3D1E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(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มหาชน</w:t>
            </w:r>
            <w:r w:rsidRPr="0099041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A7B69AC" w14:textId="0429CA29" w:rsidR="00BC3D1E" w:rsidRPr="00990411" w:rsidRDefault="00BC3D1E" w:rsidP="00BC3D1E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</w:p>
        </w:tc>
        <w:tc>
          <w:tcPr>
            <w:tcW w:w="270" w:type="dxa"/>
          </w:tcPr>
          <w:p w14:paraId="1B91CBC5" w14:textId="77777777" w:rsidR="00BC3D1E" w:rsidRPr="00990411" w:rsidRDefault="00BC3D1E" w:rsidP="00BC3D1E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4307B4" w14:textId="77777777" w:rsidR="00BC3D1E" w:rsidRPr="00990411" w:rsidRDefault="00BC3D1E" w:rsidP="00BC3D1E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35,634</w:t>
            </w:r>
          </w:p>
        </w:tc>
        <w:tc>
          <w:tcPr>
            <w:tcW w:w="270" w:type="dxa"/>
          </w:tcPr>
          <w:p w14:paraId="7D8B54A3" w14:textId="77777777" w:rsidR="00BC3D1E" w:rsidRPr="00990411" w:rsidRDefault="00BC3D1E" w:rsidP="00BC3D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3ADFA8" w14:textId="21E32B8A" w:rsidR="00BC3D1E" w:rsidRPr="00990411" w:rsidRDefault="00BC3D1E" w:rsidP="00BC3D1E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</w:p>
        </w:tc>
        <w:tc>
          <w:tcPr>
            <w:tcW w:w="270" w:type="dxa"/>
            <w:shd w:val="clear" w:color="auto" w:fill="auto"/>
          </w:tcPr>
          <w:p w14:paraId="1EA32658" w14:textId="77777777" w:rsidR="00BC3D1E" w:rsidRPr="00990411" w:rsidRDefault="00BC3D1E" w:rsidP="00BC3D1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402D089" w14:textId="77777777" w:rsidR="00BC3D1E" w:rsidRPr="00990411" w:rsidRDefault="00BC3D1E" w:rsidP="00BC3D1E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35,634</w:t>
            </w:r>
          </w:p>
        </w:tc>
      </w:tr>
      <w:tr w:rsidR="00D03DD5" w:rsidRPr="00990411" w14:paraId="7E7777F0" w14:textId="77777777" w:rsidTr="006B0967">
        <w:tc>
          <w:tcPr>
            <w:tcW w:w="4050" w:type="dxa"/>
            <w:shd w:val="clear" w:color="auto" w:fill="auto"/>
          </w:tcPr>
          <w:p w14:paraId="4B26B215" w14:textId="77777777" w:rsidR="00D03DD5" w:rsidRPr="00990411" w:rsidRDefault="00D03DD5" w:rsidP="00D03DD5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8AA6D9" w14:textId="0E21D1A1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270" w:type="dxa"/>
          </w:tcPr>
          <w:p w14:paraId="302F96CB" w14:textId="77777777" w:rsidR="00D03DD5" w:rsidRPr="00990411" w:rsidRDefault="00D03DD5" w:rsidP="00D03DD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B8B9EC" w14:textId="77777777" w:rsidR="00D03DD5" w:rsidRPr="00990411" w:rsidRDefault="00D03DD5" w:rsidP="00D03DD5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45C153D9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A7FC1" w14:textId="2FAA08A3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869</w:t>
            </w:r>
          </w:p>
        </w:tc>
        <w:tc>
          <w:tcPr>
            <w:tcW w:w="270" w:type="dxa"/>
            <w:shd w:val="clear" w:color="auto" w:fill="auto"/>
          </w:tcPr>
          <w:p w14:paraId="21C3D360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0CF8E" w14:textId="77777777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</w:tr>
      <w:tr w:rsidR="00D03DD5" w:rsidRPr="00990411" w14:paraId="4857720A" w14:textId="77777777" w:rsidTr="006B0967">
        <w:tc>
          <w:tcPr>
            <w:tcW w:w="4050" w:type="dxa"/>
            <w:shd w:val="clear" w:color="auto" w:fill="auto"/>
          </w:tcPr>
          <w:p w14:paraId="48412E0B" w14:textId="77777777" w:rsidR="00D03DD5" w:rsidRPr="00990411" w:rsidRDefault="00D03DD5" w:rsidP="00D03DD5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903F94" w14:textId="7DDFE39A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6,609</w:t>
            </w:r>
          </w:p>
        </w:tc>
        <w:tc>
          <w:tcPr>
            <w:tcW w:w="270" w:type="dxa"/>
          </w:tcPr>
          <w:p w14:paraId="43E3D39A" w14:textId="77777777" w:rsidR="00D03DD5" w:rsidRPr="00990411" w:rsidRDefault="00D03DD5" w:rsidP="00D03DD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3995B0" w14:textId="77777777" w:rsidR="00D03DD5" w:rsidRPr="00990411" w:rsidRDefault="00D03DD5" w:rsidP="00D03DD5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</w:tcPr>
          <w:p w14:paraId="3A303324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26BA60" w14:textId="291A2CA8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6,609</w:t>
            </w:r>
          </w:p>
        </w:tc>
        <w:tc>
          <w:tcPr>
            <w:tcW w:w="270" w:type="dxa"/>
            <w:shd w:val="clear" w:color="auto" w:fill="auto"/>
          </w:tcPr>
          <w:p w14:paraId="76C8EDF5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5DBE3A" w14:textId="77777777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40,139</w:t>
            </w:r>
          </w:p>
        </w:tc>
      </w:tr>
      <w:tr w:rsidR="00D03DD5" w:rsidRPr="00990411" w14:paraId="12F05A94" w14:textId="77777777" w:rsidTr="006B0967">
        <w:tc>
          <w:tcPr>
            <w:tcW w:w="4050" w:type="dxa"/>
            <w:shd w:val="clear" w:color="auto" w:fill="auto"/>
          </w:tcPr>
          <w:p w14:paraId="5DBEC199" w14:textId="77777777" w:rsidR="00D03DD5" w:rsidRPr="00990411" w:rsidRDefault="00D03DD5" w:rsidP="00D03DD5">
            <w:pPr>
              <w:spacing w:line="240" w:lineRule="auto"/>
              <w:ind w:left="160" w:right="-110" w:hanging="160"/>
              <w:rPr>
                <w:rFonts w:asciiTheme="majorBidi" w:hAnsiTheme="majorBidi" w:cstheme="majorBidi"/>
                <w:b/>
                <w:bCs/>
                <w:spacing w:val="6"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9041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15EDDC" w14:textId="112B8C80" w:rsidR="00D03DD5" w:rsidRPr="00990411" w:rsidRDefault="00D03DD5" w:rsidP="00D03DD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53049D" w14:textId="77777777" w:rsidR="00D03DD5" w:rsidRPr="00990411" w:rsidRDefault="00D03DD5" w:rsidP="00D03DD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E4BFE5" w14:textId="77777777" w:rsidR="00D03DD5" w:rsidRPr="00990411" w:rsidRDefault="00D03DD5" w:rsidP="00D03DD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A28B42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C53F5D" w14:textId="6C3001E5" w:rsidR="00D03DD5" w:rsidRPr="00990411" w:rsidRDefault="00D03DD5" w:rsidP="00D03DD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CAB33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E0AA41" w14:textId="77777777" w:rsidR="00D03DD5" w:rsidRPr="00990411" w:rsidRDefault="00D03DD5" w:rsidP="00D03DD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03DD5" w:rsidRPr="00990411" w14:paraId="02C02DA8" w14:textId="77777777" w:rsidTr="006B0967">
        <w:tc>
          <w:tcPr>
            <w:tcW w:w="4050" w:type="dxa"/>
            <w:shd w:val="clear" w:color="auto" w:fill="auto"/>
          </w:tcPr>
          <w:p w14:paraId="29CFA6E0" w14:textId="77777777" w:rsidR="00D03DD5" w:rsidRPr="00990411" w:rsidRDefault="00D03DD5" w:rsidP="00D03DD5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0411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1A150" w14:textId="14813ADF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6,609</w:t>
            </w:r>
          </w:p>
        </w:tc>
        <w:tc>
          <w:tcPr>
            <w:tcW w:w="270" w:type="dxa"/>
          </w:tcPr>
          <w:p w14:paraId="56D64DE8" w14:textId="77777777" w:rsidR="00D03DD5" w:rsidRPr="00990411" w:rsidRDefault="00D03DD5" w:rsidP="00D03DD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7A0EF" w14:textId="77777777" w:rsidR="00D03DD5" w:rsidRPr="00990411" w:rsidRDefault="00D03DD5" w:rsidP="00D03DD5">
            <w:pPr>
              <w:tabs>
                <w:tab w:val="decimal" w:pos="8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40,139</w:t>
            </w:r>
          </w:p>
        </w:tc>
        <w:tc>
          <w:tcPr>
            <w:tcW w:w="270" w:type="dxa"/>
          </w:tcPr>
          <w:p w14:paraId="6665E0FD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546F7" w14:textId="08C5985E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6,609</w:t>
            </w:r>
          </w:p>
        </w:tc>
        <w:tc>
          <w:tcPr>
            <w:tcW w:w="270" w:type="dxa"/>
            <w:shd w:val="clear" w:color="auto" w:fill="auto"/>
          </w:tcPr>
          <w:p w14:paraId="473051A3" w14:textId="77777777" w:rsidR="00D03DD5" w:rsidRPr="00990411" w:rsidRDefault="00D03DD5" w:rsidP="00D03DD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8C73D" w14:textId="77777777" w:rsidR="00D03DD5" w:rsidRPr="00990411" w:rsidRDefault="00D03DD5" w:rsidP="00D03DD5">
            <w:pPr>
              <w:tabs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904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40,139</w:t>
            </w:r>
          </w:p>
        </w:tc>
      </w:tr>
    </w:tbl>
    <w:p w14:paraId="6A14A72E" w14:textId="77777777" w:rsidR="00337A6B" w:rsidRDefault="00337A6B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116"/>
        <w:gridCol w:w="270"/>
        <w:gridCol w:w="1044"/>
      </w:tblGrid>
      <w:tr w:rsidR="00AA1621" w:rsidRPr="00EB7266" w14:paraId="010EB54E" w14:textId="77777777" w:rsidTr="00337A6B">
        <w:trPr>
          <w:tblHeader/>
        </w:trPr>
        <w:tc>
          <w:tcPr>
            <w:tcW w:w="4050" w:type="dxa"/>
            <w:shd w:val="clear" w:color="auto" w:fill="auto"/>
          </w:tcPr>
          <w:p w14:paraId="5407C6C1" w14:textId="719A1EA3" w:rsidR="00AA1621" w:rsidRPr="00075282" w:rsidRDefault="00075282" w:rsidP="007713E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2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4960C7E2" w14:textId="77777777" w:rsidR="00AA1621" w:rsidRPr="00EB7266" w:rsidRDefault="00AA1621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E106EA" w14:textId="77777777" w:rsidR="00AA1621" w:rsidRPr="00EB7266" w:rsidRDefault="00AA1621" w:rsidP="007713E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3D3025E" w14:textId="77777777" w:rsidR="00AA1621" w:rsidRPr="00EB7266" w:rsidRDefault="00AA1621" w:rsidP="007713E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621" w:rsidRPr="00744476" w14:paraId="50584DC1" w14:textId="77777777" w:rsidTr="00337A6B">
        <w:trPr>
          <w:tblHeader/>
        </w:trPr>
        <w:tc>
          <w:tcPr>
            <w:tcW w:w="4050" w:type="dxa"/>
            <w:shd w:val="clear" w:color="auto" w:fill="auto"/>
          </w:tcPr>
          <w:p w14:paraId="2C4E2D35" w14:textId="2C44B769" w:rsidR="00AA1621" w:rsidRPr="00744476" w:rsidRDefault="00075282" w:rsidP="00075282">
            <w:pPr>
              <w:spacing w:line="240" w:lineRule="atLeast"/>
              <w:ind w:left="16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52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D67C92" w:rsidRPr="00D67C9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C6019" w:rsidRPr="00AC601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0752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4E2902C0" w14:textId="56E37285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65B6372" w14:textId="77777777" w:rsidR="00AA1621" w:rsidRPr="00744476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02C68F" w14:textId="067B0DEC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48833FD" w14:textId="77777777" w:rsidR="00AA1621" w:rsidRPr="00BE704B" w:rsidRDefault="00AA1621" w:rsidP="00AA16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83F5B29" w14:textId="3F0B1984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198FD19" w14:textId="77777777" w:rsidR="00AA1621" w:rsidRPr="00BE704B" w:rsidRDefault="00AA1621" w:rsidP="00AA162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53293AF" w14:textId="24F7E85A" w:rsidR="00AA1621" w:rsidRPr="006145CD" w:rsidRDefault="00AA1621" w:rsidP="00AA162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AA1621" w14:paraId="164746DB" w14:textId="77777777" w:rsidTr="00337A6B">
        <w:tc>
          <w:tcPr>
            <w:tcW w:w="4050" w:type="dxa"/>
            <w:shd w:val="clear" w:color="auto" w:fill="auto"/>
            <w:vAlign w:val="bottom"/>
          </w:tcPr>
          <w:p w14:paraId="7C2804C8" w14:textId="77777777" w:rsidR="00AA1621" w:rsidRPr="00AD37E5" w:rsidRDefault="00AA1621" w:rsidP="00FC425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FCA7DC1" w14:textId="107065D5" w:rsidR="00AA1621" w:rsidRDefault="00AA1621" w:rsidP="00FC425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26EF1" w14:paraId="582D0F93" w14:textId="77777777" w:rsidTr="00337A6B">
        <w:tc>
          <w:tcPr>
            <w:tcW w:w="4050" w:type="dxa"/>
            <w:shd w:val="clear" w:color="auto" w:fill="auto"/>
            <w:vAlign w:val="bottom"/>
          </w:tcPr>
          <w:p w14:paraId="1C187237" w14:textId="7D119BBE" w:rsidR="00A26EF1" w:rsidRPr="0091250A" w:rsidRDefault="00A26EF1" w:rsidP="00A26EF1">
            <w:pPr>
              <w:spacing w:line="240" w:lineRule="atLeast"/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528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70E27A79" w14:textId="12FA6C5E" w:rsidR="00A26EF1" w:rsidRPr="00911ADB" w:rsidRDefault="00A26EF1" w:rsidP="00A26EF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8173A3" w14:textId="77777777" w:rsidR="00A26EF1" w:rsidRPr="00911ADB" w:rsidRDefault="00A26EF1" w:rsidP="00A26EF1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03DFB78" w14:textId="2C1C1390" w:rsidR="00A26EF1" w:rsidRDefault="00A26EF1" w:rsidP="00A26EF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E520D5" w14:textId="77777777" w:rsidR="00A26EF1" w:rsidRPr="00911ADB" w:rsidRDefault="00A26EF1" w:rsidP="00A26E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5295722" w14:textId="4C2744BE" w:rsidR="00A26EF1" w:rsidRPr="00D32B8C" w:rsidRDefault="00A26EF1" w:rsidP="00D32B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007F55" w14:textId="77777777" w:rsidR="00A26EF1" w:rsidRPr="00BE704B" w:rsidRDefault="00A26EF1" w:rsidP="00A26EF1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44219A66" w14:textId="1985072A" w:rsidR="00A26EF1" w:rsidRPr="00D32B8C" w:rsidRDefault="00A26EF1" w:rsidP="00A26EF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03DD5" w14:paraId="24E24718" w14:textId="77777777" w:rsidTr="00337A6B">
        <w:tc>
          <w:tcPr>
            <w:tcW w:w="4050" w:type="dxa"/>
            <w:shd w:val="clear" w:color="auto" w:fill="auto"/>
          </w:tcPr>
          <w:p w14:paraId="361AD754" w14:textId="76E31D0A" w:rsidR="00D03DD5" w:rsidRPr="00075282" w:rsidRDefault="00D03DD5" w:rsidP="00D03DD5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C376D3" w14:textId="6114DA3B" w:rsidR="00D03DD5" w:rsidRDefault="00D03DD5" w:rsidP="00D32B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B2572A" w14:textId="77777777" w:rsidR="00D03DD5" w:rsidRPr="00911ADB" w:rsidRDefault="00D03DD5" w:rsidP="00D03DD5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C6D048" w14:textId="3FE3DF91" w:rsidR="00D03DD5" w:rsidRPr="00370A25" w:rsidRDefault="00D03DD5" w:rsidP="00D03DD5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3134E4" w14:textId="77777777" w:rsidR="00D03DD5" w:rsidRPr="00370A25" w:rsidRDefault="00D03DD5" w:rsidP="00D03DD5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3C70DC2" w14:textId="7A45A0B0" w:rsidR="00D03DD5" w:rsidRDefault="00D03DD5" w:rsidP="00D32B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799ED" w14:textId="77777777" w:rsidR="00D03DD5" w:rsidRPr="00370A25" w:rsidRDefault="00D03DD5" w:rsidP="00D03DD5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5F88F9C1" w14:textId="5C2797CD" w:rsidR="00D03DD5" w:rsidRPr="00370A25" w:rsidRDefault="00D03DD5" w:rsidP="00D32B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03DD5" w14:paraId="223BB033" w14:textId="77777777" w:rsidTr="00337A6B">
        <w:tc>
          <w:tcPr>
            <w:tcW w:w="4050" w:type="dxa"/>
            <w:shd w:val="clear" w:color="auto" w:fill="auto"/>
          </w:tcPr>
          <w:p w14:paraId="47760F35" w14:textId="33CFF578" w:rsidR="00D03DD5" w:rsidRPr="00075282" w:rsidRDefault="00D03DD5" w:rsidP="00D03DD5">
            <w:pPr>
              <w:spacing w:line="240" w:lineRule="atLeast"/>
              <w:ind w:left="160" w:right="-110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7528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E008AD3" w14:textId="7805043D" w:rsidR="00D03DD5" w:rsidRPr="00370A25" w:rsidRDefault="00D03DD5" w:rsidP="00D32B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DACF03" w14:textId="77777777" w:rsidR="00D03DD5" w:rsidRPr="00911ADB" w:rsidRDefault="00D03DD5" w:rsidP="00D03DD5">
            <w:pPr>
              <w:tabs>
                <w:tab w:val="decimal" w:pos="520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58D53B" w14:textId="0C56D981" w:rsidR="00D03DD5" w:rsidRPr="00370A25" w:rsidRDefault="00D03DD5" w:rsidP="00D03DD5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F92E12" w14:textId="77777777" w:rsidR="00D03DD5" w:rsidRPr="00370A25" w:rsidRDefault="00D03DD5" w:rsidP="00D03DD5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452CC903" w14:textId="5C3288D5" w:rsidR="00D03DD5" w:rsidRPr="00370A25" w:rsidRDefault="00D03DD5" w:rsidP="00D32B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2855F9" w14:textId="77777777" w:rsidR="00D03DD5" w:rsidRPr="00370A25" w:rsidRDefault="00D03DD5" w:rsidP="00D03DD5">
            <w:pPr>
              <w:pStyle w:val="Bo-Blankline"/>
              <w:tabs>
                <w:tab w:val="left" w:pos="227"/>
                <w:tab w:val="left" w:pos="454"/>
                <w:tab w:val="decimal" w:pos="5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565ECD6" w14:textId="5B373665" w:rsidR="00D03DD5" w:rsidRPr="00370A25" w:rsidRDefault="00D03DD5" w:rsidP="00D32B8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0A2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1EFBE550" w14:textId="5F0C09A8" w:rsidR="00460CBF" w:rsidRPr="00C15436" w:rsidRDefault="00460CBF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34426" w:rsidRPr="00EB7266" w14:paraId="7924E9A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2E57B85D" w14:textId="0B40D46E" w:rsidR="00D34426" w:rsidRPr="00EB7266" w:rsidRDefault="00D34426" w:rsidP="00D64CE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6489DF3" w14:textId="77777777" w:rsidR="00D34426" w:rsidRPr="00EB7266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E06F22" w14:textId="77777777" w:rsidR="00D34426" w:rsidRPr="00EB7266" w:rsidRDefault="00D34426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144EEE" w14:textId="77777777" w:rsidR="00D34426" w:rsidRPr="00EB7266" w:rsidRDefault="00D34426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4426" w:rsidRPr="00744476" w14:paraId="7209DE88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F92E125" w14:textId="77777777" w:rsidR="00D34426" w:rsidRPr="00744476" w:rsidRDefault="00D34426" w:rsidP="00D34426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D408BA" w14:textId="72B00116" w:rsidR="00D34426" w:rsidRPr="006145CD" w:rsidRDefault="007372DF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15FC1EE" w14:textId="77777777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9F92B1" w14:textId="15B2AB7E" w:rsidR="00D34426" w:rsidRPr="006145CD" w:rsidRDefault="00D34426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1CB51DD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1062A6" w14:textId="1389BF21" w:rsidR="00D34426" w:rsidRPr="006145CD" w:rsidRDefault="007372DF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FA57290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28EC9C" w14:textId="2CC76654" w:rsidR="00D34426" w:rsidRPr="006145CD" w:rsidRDefault="00D34426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34426" w:rsidRPr="00744476" w14:paraId="6722788B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1824D323" w14:textId="6DBBA4D3" w:rsidR="00D34426" w:rsidRPr="00744476" w:rsidRDefault="00D34426" w:rsidP="00D46C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C497FE" w14:textId="3003D232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C07C08B" w14:textId="77777777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726319" w14:textId="27ECE4A9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F507E4F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0AA0CC" w14:textId="78D6106B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C794F2" w14:textId="77777777" w:rsidR="00D34426" w:rsidRPr="00BE704B" w:rsidRDefault="00D34426" w:rsidP="00D3442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9AB6E" w14:textId="1CFA097B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34426" w:rsidRPr="00744476" w14:paraId="393EBFA2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307767C1" w14:textId="77777777" w:rsidR="00D34426" w:rsidRPr="00744476" w:rsidRDefault="00D34426" w:rsidP="00D34426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FD4293B" w14:textId="77777777" w:rsidR="00D34426" w:rsidRPr="00744476" w:rsidRDefault="00D34426" w:rsidP="00D3442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0FF2" w:rsidRPr="00744476" w14:paraId="218927DB" w14:textId="77777777" w:rsidTr="00D64CE9">
        <w:trPr>
          <w:tblHeader/>
        </w:trPr>
        <w:tc>
          <w:tcPr>
            <w:tcW w:w="4050" w:type="dxa"/>
            <w:shd w:val="clear" w:color="auto" w:fill="auto"/>
          </w:tcPr>
          <w:p w14:paraId="6965DCBA" w14:textId="1456AB05" w:rsidR="00990FF2" w:rsidRPr="00744476" w:rsidRDefault="00990FF2" w:rsidP="00990FF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6C8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03D1C542" w14:textId="77777777" w:rsidR="00990FF2" w:rsidRPr="00970BCB" w:rsidRDefault="00990FF2" w:rsidP="00D344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41435" w:rsidRPr="0033434F" w14:paraId="74B71114" w14:textId="77777777" w:rsidTr="00D64CE9">
        <w:tc>
          <w:tcPr>
            <w:tcW w:w="4050" w:type="dxa"/>
            <w:shd w:val="clear" w:color="auto" w:fill="auto"/>
          </w:tcPr>
          <w:p w14:paraId="374A85CA" w14:textId="77777777" w:rsidR="00A41435" w:rsidRPr="00A27D1E" w:rsidRDefault="00A41435" w:rsidP="00A4143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0FB6B5A" w14:textId="663ABE91" w:rsidR="00A41435" w:rsidRPr="0033434F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227,982</w:t>
            </w:r>
          </w:p>
        </w:tc>
        <w:tc>
          <w:tcPr>
            <w:tcW w:w="270" w:type="dxa"/>
          </w:tcPr>
          <w:p w14:paraId="085234CA" w14:textId="77777777" w:rsidR="00A41435" w:rsidRDefault="00A41435" w:rsidP="00A4143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BFDBBC" w14:textId="5F130ABA" w:rsidR="00A41435" w:rsidRPr="0033434F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  <w:tc>
          <w:tcPr>
            <w:tcW w:w="270" w:type="dxa"/>
          </w:tcPr>
          <w:p w14:paraId="5F5D9788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B2D40" w14:textId="1DB8BDC9" w:rsidR="00A41435" w:rsidRPr="0033434F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227,982</w:t>
            </w:r>
          </w:p>
        </w:tc>
        <w:tc>
          <w:tcPr>
            <w:tcW w:w="270" w:type="dxa"/>
            <w:shd w:val="clear" w:color="auto" w:fill="auto"/>
          </w:tcPr>
          <w:p w14:paraId="0A53B8DC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E783C6" w14:textId="6919067F" w:rsidR="00A41435" w:rsidRPr="0033434F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166,918</w:t>
            </w:r>
          </w:p>
        </w:tc>
      </w:tr>
      <w:tr w:rsidR="00A41435" w14:paraId="4E02188D" w14:textId="77777777" w:rsidTr="00D64CE9">
        <w:tc>
          <w:tcPr>
            <w:tcW w:w="4050" w:type="dxa"/>
            <w:shd w:val="clear" w:color="auto" w:fill="auto"/>
          </w:tcPr>
          <w:p w14:paraId="2E17176A" w14:textId="77777777" w:rsidR="00A41435" w:rsidRPr="00A27D1E" w:rsidRDefault="00A41435" w:rsidP="00A4143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6EA0DC2" w14:textId="77777777" w:rsidR="00A41435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1E938F" w14:textId="77777777" w:rsidR="00A41435" w:rsidRDefault="00A41435" w:rsidP="00A4143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0FA4BF" w14:textId="77777777" w:rsidR="00A41435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F301E62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A7E20" w14:textId="77777777" w:rsidR="00A41435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957A60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848C2A" w14:textId="77777777" w:rsidR="00A41435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1435" w14:paraId="3D4FB6B0" w14:textId="77777777" w:rsidTr="00D64CE9">
        <w:tc>
          <w:tcPr>
            <w:tcW w:w="4050" w:type="dxa"/>
            <w:shd w:val="clear" w:color="auto" w:fill="auto"/>
          </w:tcPr>
          <w:p w14:paraId="4174A546" w14:textId="77777777" w:rsidR="00A41435" w:rsidRPr="00A27D1E" w:rsidRDefault="00A41435" w:rsidP="00A4143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2F55648" w14:textId="4DB2DCF0" w:rsidR="00A41435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270" w:type="dxa"/>
          </w:tcPr>
          <w:p w14:paraId="08FBD88F" w14:textId="77777777" w:rsidR="00A41435" w:rsidRDefault="00A41435" w:rsidP="00A4143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AF959B" w14:textId="2E98BDFB" w:rsidR="00A41435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70" w:type="dxa"/>
          </w:tcPr>
          <w:p w14:paraId="2B0B22DE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456408" w14:textId="53557F51" w:rsidR="00A41435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321B6864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083DE" w14:textId="2C76D682" w:rsidR="00A41435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</w:tr>
      <w:tr w:rsidR="00A41435" w14:paraId="7548E0B0" w14:textId="77777777" w:rsidTr="00D64CE9">
        <w:tc>
          <w:tcPr>
            <w:tcW w:w="4050" w:type="dxa"/>
            <w:shd w:val="clear" w:color="auto" w:fill="auto"/>
          </w:tcPr>
          <w:p w14:paraId="36204C04" w14:textId="77777777" w:rsidR="00A41435" w:rsidRPr="00C12557" w:rsidRDefault="00A41435" w:rsidP="00A4143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1010F346" w14:textId="09F4B920" w:rsidR="00A41435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1,755</w:t>
            </w:r>
          </w:p>
        </w:tc>
        <w:tc>
          <w:tcPr>
            <w:tcW w:w="270" w:type="dxa"/>
          </w:tcPr>
          <w:p w14:paraId="75517248" w14:textId="77777777" w:rsidR="00A41435" w:rsidRDefault="00A41435" w:rsidP="00A4143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A3AA7" w14:textId="56431AB2" w:rsidR="00A41435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70" w:type="dxa"/>
          </w:tcPr>
          <w:p w14:paraId="47C8F44E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5133CC" w14:textId="12022237" w:rsidR="00A41435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1,755</w:t>
            </w:r>
          </w:p>
        </w:tc>
        <w:tc>
          <w:tcPr>
            <w:tcW w:w="270" w:type="dxa"/>
            <w:shd w:val="clear" w:color="auto" w:fill="auto"/>
          </w:tcPr>
          <w:p w14:paraId="5D3CDC52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DD0D03" w14:textId="0D7F83DD" w:rsidR="00A41435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1,174</w:t>
            </w:r>
          </w:p>
        </w:tc>
      </w:tr>
      <w:tr w:rsidR="00A41435" w14:paraId="54605AE4" w14:textId="77777777" w:rsidTr="00D64CE9">
        <w:tc>
          <w:tcPr>
            <w:tcW w:w="4050" w:type="dxa"/>
            <w:shd w:val="clear" w:color="auto" w:fill="auto"/>
          </w:tcPr>
          <w:p w14:paraId="07E0AD6A" w14:textId="77777777" w:rsidR="00A41435" w:rsidRPr="00C12557" w:rsidRDefault="00A41435" w:rsidP="00A4143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51696E15" w14:textId="0C50EE85" w:rsidR="00A41435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54B10CC5" w14:textId="77777777" w:rsidR="00A41435" w:rsidRDefault="00A41435" w:rsidP="00A41435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43C60C" w14:textId="0346A743" w:rsidR="00A41435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6E118416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053601" w14:textId="76E75F02" w:rsidR="00A41435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2FF5A180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417CDE" w14:textId="431F81B3" w:rsidR="00A41435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A41435" w:rsidRPr="00911ADB" w14:paraId="4C1BD96C" w14:textId="77777777" w:rsidTr="00D64CE9">
        <w:tc>
          <w:tcPr>
            <w:tcW w:w="4050" w:type="dxa"/>
            <w:shd w:val="clear" w:color="auto" w:fill="auto"/>
          </w:tcPr>
          <w:p w14:paraId="0F8BBB9E" w14:textId="77777777" w:rsidR="00A41435" w:rsidRPr="00A27D1E" w:rsidRDefault="00A41435" w:rsidP="00A41435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94741" w14:textId="243B531B" w:rsidR="00A41435" w:rsidRPr="00911ADB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230,385</w:t>
            </w:r>
          </w:p>
        </w:tc>
        <w:tc>
          <w:tcPr>
            <w:tcW w:w="270" w:type="dxa"/>
          </w:tcPr>
          <w:p w14:paraId="3F1F84EB" w14:textId="77777777" w:rsidR="00A41435" w:rsidRPr="00911ADB" w:rsidRDefault="00A41435" w:rsidP="00A41435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B1266" w14:textId="2541429F" w:rsidR="00A41435" w:rsidRPr="00911ADB" w:rsidRDefault="00A41435" w:rsidP="00A41435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  <w:tc>
          <w:tcPr>
            <w:tcW w:w="270" w:type="dxa"/>
          </w:tcPr>
          <w:p w14:paraId="703DA386" w14:textId="77777777" w:rsidR="00A41435" w:rsidRPr="00911AD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74F08" w14:textId="2534D76C" w:rsidR="00A41435" w:rsidRPr="00911ADB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230,385</w:t>
            </w:r>
          </w:p>
        </w:tc>
        <w:tc>
          <w:tcPr>
            <w:tcW w:w="270" w:type="dxa"/>
            <w:shd w:val="clear" w:color="auto" w:fill="auto"/>
          </w:tcPr>
          <w:p w14:paraId="1E5FA96B" w14:textId="77777777" w:rsidR="00A41435" w:rsidRPr="00BE704B" w:rsidRDefault="00A41435" w:rsidP="00A4143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33A99" w14:textId="113B59C6" w:rsidR="00A41435" w:rsidRPr="00911ADB" w:rsidRDefault="00A41435" w:rsidP="00A41435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169,026</w:t>
            </w:r>
          </w:p>
        </w:tc>
      </w:tr>
    </w:tbl>
    <w:p w14:paraId="5A06033B" w14:textId="4D2D6050" w:rsidR="00C15436" w:rsidRDefault="00C15436" w:rsidP="007372DF">
      <w:pPr>
        <w:spacing w:line="240" w:lineRule="auto"/>
        <w:rPr>
          <w:sz w:val="20"/>
          <w:szCs w:val="20"/>
        </w:rPr>
      </w:pPr>
    </w:p>
    <w:p w14:paraId="60D4B5B3" w14:textId="77777777" w:rsidR="00C15436" w:rsidRDefault="00C1543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7"/>
        <w:gridCol w:w="92"/>
        <w:gridCol w:w="1080"/>
        <w:gridCol w:w="236"/>
        <w:gridCol w:w="34"/>
        <w:gridCol w:w="1081"/>
        <w:gridCol w:w="260"/>
        <w:gridCol w:w="10"/>
        <w:gridCol w:w="1080"/>
        <w:gridCol w:w="245"/>
        <w:gridCol w:w="25"/>
        <w:gridCol w:w="1080"/>
      </w:tblGrid>
      <w:tr w:rsidR="005B1547" w14:paraId="3492A14E" w14:textId="77777777" w:rsidTr="00C15436">
        <w:tc>
          <w:tcPr>
            <w:tcW w:w="3957" w:type="dxa"/>
            <w:hideMark/>
          </w:tcPr>
          <w:p w14:paraId="6302DC21" w14:textId="33A474E6" w:rsidR="005B1547" w:rsidRDefault="005B1547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523" w:type="dxa"/>
            <w:gridSpan w:val="5"/>
            <w:hideMark/>
          </w:tcPr>
          <w:p w14:paraId="7FC3DAD1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17AE754C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40" w:type="dxa"/>
            <w:gridSpan w:val="5"/>
            <w:hideMark/>
          </w:tcPr>
          <w:p w14:paraId="1AD69158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547" w14:paraId="4633A37D" w14:textId="77777777" w:rsidTr="00C15436">
        <w:tc>
          <w:tcPr>
            <w:tcW w:w="3957" w:type="dxa"/>
          </w:tcPr>
          <w:p w14:paraId="7842F9FC" w14:textId="77777777" w:rsidR="005B1547" w:rsidRDefault="005B15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2" w:type="dxa"/>
            <w:gridSpan w:val="2"/>
            <w:hideMark/>
          </w:tcPr>
          <w:p w14:paraId="3C7D31C8" w14:textId="571E82D0" w:rsidR="005B1547" w:rsidRDefault="00A0132A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72DF"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72DF"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9EB9B9A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gridSpan w:val="2"/>
            <w:hideMark/>
          </w:tcPr>
          <w:p w14:paraId="4EBD2388" w14:textId="68B4B371" w:rsidR="005B1547" w:rsidRDefault="00A0132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B154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9090846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hideMark/>
          </w:tcPr>
          <w:p w14:paraId="7A8F4689" w14:textId="54967A30" w:rsidR="005B1547" w:rsidRDefault="00A0132A" w:rsidP="007372DF">
            <w:pPr>
              <w:pStyle w:val="Bo-Blankline"/>
              <w:ind w:left="-10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372DF"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372DF"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6591DF31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gridSpan w:val="2"/>
            <w:hideMark/>
          </w:tcPr>
          <w:p w14:paraId="282C4A85" w14:textId="210DD3FD" w:rsidR="005B1547" w:rsidRDefault="00A0132A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5B154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1547" w14:paraId="375DA0A4" w14:textId="77777777" w:rsidTr="00C15436">
        <w:tc>
          <w:tcPr>
            <w:tcW w:w="3957" w:type="dxa"/>
          </w:tcPr>
          <w:p w14:paraId="4613BDB7" w14:textId="76B03B76" w:rsidR="005B1547" w:rsidRPr="00D46C84" w:rsidRDefault="005B1547" w:rsidP="00D46C84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hideMark/>
          </w:tcPr>
          <w:p w14:paraId="7E61DE02" w14:textId="077C3632" w:rsidR="005B1547" w:rsidRDefault="00FF2FC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FF2FC8">
              <w:rPr>
                <w:rFonts w:hint="cs"/>
                <w:sz w:val="30"/>
                <w:szCs w:val="30"/>
                <w:lang w:val="en-US"/>
              </w:rPr>
              <w:t>2</w:t>
            </w:r>
            <w:r w:rsidR="00D67C92" w:rsidRPr="00D67C92">
              <w:rPr>
                <w:rFonts w:hint="cs"/>
                <w:sz w:val="30"/>
                <w:szCs w:val="30"/>
                <w:lang w:val="en-US"/>
              </w:rPr>
              <w:t>56</w:t>
            </w:r>
            <w:r w:rsidR="005B1547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B8EEC57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5" w:type="dxa"/>
            <w:gridSpan w:val="2"/>
            <w:hideMark/>
          </w:tcPr>
          <w:p w14:paraId="050D7198" w14:textId="4C87D662" w:rsidR="005B1547" w:rsidRDefault="00FF2F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2F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67C92" w:rsidRPr="00D67C9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B154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6FCB793B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hideMark/>
          </w:tcPr>
          <w:p w14:paraId="6BF6C24B" w14:textId="14336A90" w:rsidR="005B1547" w:rsidRDefault="00FF2FC8" w:rsidP="007372DF">
            <w:pPr>
              <w:pStyle w:val="Bo-Blankline"/>
              <w:ind w:left="-100" w:right="-110"/>
              <w:jc w:val="center"/>
              <w:rPr>
                <w:sz w:val="30"/>
                <w:szCs w:val="30"/>
                <w:lang w:val="en-US"/>
              </w:rPr>
            </w:pPr>
            <w:r w:rsidRPr="00FF2FC8">
              <w:rPr>
                <w:rFonts w:hint="cs"/>
                <w:sz w:val="30"/>
                <w:szCs w:val="30"/>
                <w:lang w:val="en-US"/>
              </w:rPr>
              <w:t>2</w:t>
            </w:r>
            <w:r w:rsidR="00D67C92" w:rsidRPr="00D67C92">
              <w:rPr>
                <w:rFonts w:hint="cs"/>
                <w:sz w:val="30"/>
                <w:szCs w:val="30"/>
                <w:lang w:val="en-US"/>
              </w:rPr>
              <w:t>56</w:t>
            </w:r>
            <w:r w:rsidR="005B1547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</w:tcPr>
          <w:p w14:paraId="7488ACCE" w14:textId="77777777" w:rsidR="005B1547" w:rsidRDefault="005B1547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  <w:gridSpan w:val="2"/>
            <w:hideMark/>
          </w:tcPr>
          <w:p w14:paraId="3A5A5AE4" w14:textId="74E8BAA1" w:rsidR="005B1547" w:rsidRDefault="00FF2FC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2FC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67C92" w:rsidRPr="00D67C9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B154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B1547" w14:paraId="6B044953" w14:textId="77777777" w:rsidTr="00C15436">
        <w:tc>
          <w:tcPr>
            <w:tcW w:w="3957" w:type="dxa"/>
          </w:tcPr>
          <w:p w14:paraId="1DE875D1" w14:textId="77777777" w:rsidR="005B1547" w:rsidRDefault="005B154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3" w:type="dxa"/>
            <w:gridSpan w:val="11"/>
            <w:hideMark/>
          </w:tcPr>
          <w:p w14:paraId="79FC9C47" w14:textId="77777777" w:rsidR="005B1547" w:rsidRDefault="005B1547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90FF2" w14:paraId="0690365F" w14:textId="77777777" w:rsidTr="00C15436">
        <w:tc>
          <w:tcPr>
            <w:tcW w:w="3957" w:type="dxa"/>
          </w:tcPr>
          <w:p w14:paraId="18DBE6FF" w14:textId="61E60D22" w:rsidR="00990FF2" w:rsidRDefault="00990FF2" w:rsidP="00990FF2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</w:t>
            </w:r>
            <w:r w:rsidRPr="00990FF2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5223" w:type="dxa"/>
            <w:gridSpan w:val="11"/>
          </w:tcPr>
          <w:p w14:paraId="47399183" w14:textId="77777777" w:rsidR="00990FF2" w:rsidRDefault="00990FF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B1547" w14:paraId="394D2E78" w14:textId="77777777" w:rsidTr="00C15436">
        <w:tc>
          <w:tcPr>
            <w:tcW w:w="3957" w:type="dxa"/>
            <w:hideMark/>
          </w:tcPr>
          <w:p w14:paraId="1E7DE6F9" w14:textId="77777777" w:rsidR="005B1547" w:rsidRDefault="005B15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2" w:type="dxa"/>
            <w:gridSpan w:val="2"/>
          </w:tcPr>
          <w:p w14:paraId="5F128EA2" w14:textId="7797C978" w:rsidR="005B1547" w:rsidRDefault="009D6A7D" w:rsidP="005C47F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49,696</w:t>
            </w:r>
          </w:p>
        </w:tc>
        <w:tc>
          <w:tcPr>
            <w:tcW w:w="236" w:type="dxa"/>
          </w:tcPr>
          <w:p w14:paraId="65F6D52F" w14:textId="77777777" w:rsidR="005B1547" w:rsidRDefault="005B154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495D6156" w14:textId="1B96839A" w:rsidR="005B1547" w:rsidRDefault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60" w:type="dxa"/>
          </w:tcPr>
          <w:p w14:paraId="1E6C0459" w14:textId="77777777" w:rsidR="005B1547" w:rsidRDefault="005B154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30EF9796" w14:textId="3820726B" w:rsidR="005B1547" w:rsidRDefault="009D6A7D" w:rsidP="005C47F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49,664</w:t>
            </w:r>
          </w:p>
        </w:tc>
        <w:tc>
          <w:tcPr>
            <w:tcW w:w="245" w:type="dxa"/>
          </w:tcPr>
          <w:p w14:paraId="72971361" w14:textId="77777777" w:rsidR="005B1547" w:rsidRDefault="005B154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28CF71CB" w14:textId="33E9C3B3" w:rsidR="005B1547" w:rsidRDefault="005B1547" w:rsidP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63,970</w:t>
            </w:r>
          </w:p>
        </w:tc>
      </w:tr>
      <w:tr w:rsidR="005B1547" w14:paraId="7103BAC4" w14:textId="77777777" w:rsidTr="00C15436">
        <w:tc>
          <w:tcPr>
            <w:tcW w:w="3957" w:type="dxa"/>
            <w:hideMark/>
          </w:tcPr>
          <w:p w14:paraId="60FC947F" w14:textId="77777777" w:rsidR="005B1547" w:rsidRDefault="005B154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2" w:type="dxa"/>
            <w:gridSpan w:val="2"/>
          </w:tcPr>
          <w:p w14:paraId="54D9C359" w14:textId="77777777" w:rsidR="005B1547" w:rsidRDefault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12806CC" w14:textId="77777777" w:rsidR="005B1547" w:rsidRDefault="005B1547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</w:tcPr>
          <w:p w14:paraId="3799954E" w14:textId="77777777" w:rsidR="005B1547" w:rsidRDefault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A0198F8" w14:textId="77777777" w:rsidR="005B1547" w:rsidRDefault="005B154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4A562E72" w14:textId="77777777" w:rsidR="005B1547" w:rsidRDefault="005B1547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740A8C6" w14:textId="77777777" w:rsidR="005B1547" w:rsidRDefault="005B154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6979A35" w14:textId="77777777" w:rsidR="005B1547" w:rsidRDefault="005B1547" w:rsidP="005B1547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6A7D" w14:paraId="52B1D394" w14:textId="77777777" w:rsidTr="00C15436">
        <w:tc>
          <w:tcPr>
            <w:tcW w:w="3957" w:type="dxa"/>
            <w:hideMark/>
          </w:tcPr>
          <w:p w14:paraId="3720F767" w14:textId="77777777" w:rsidR="009D6A7D" w:rsidRDefault="009D6A7D" w:rsidP="009D6A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2" w:type="dxa"/>
            <w:gridSpan w:val="2"/>
          </w:tcPr>
          <w:p w14:paraId="06BFEA30" w14:textId="7846A9B8" w:rsidR="009D6A7D" w:rsidRDefault="009D6A7D" w:rsidP="009D6A7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1,961</w:t>
            </w:r>
          </w:p>
        </w:tc>
        <w:tc>
          <w:tcPr>
            <w:tcW w:w="236" w:type="dxa"/>
          </w:tcPr>
          <w:p w14:paraId="0B87D6A8" w14:textId="77777777" w:rsidR="009D6A7D" w:rsidRDefault="009D6A7D" w:rsidP="009D6A7D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7542ACBE" w14:textId="5B0F4ED3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  <w:tc>
          <w:tcPr>
            <w:tcW w:w="260" w:type="dxa"/>
          </w:tcPr>
          <w:p w14:paraId="19E9DA54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3B69922C" w14:textId="0D81ADE6" w:rsidR="009D6A7D" w:rsidRDefault="009D6A7D" w:rsidP="009D6A7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1,961</w:t>
            </w:r>
          </w:p>
        </w:tc>
        <w:tc>
          <w:tcPr>
            <w:tcW w:w="245" w:type="dxa"/>
          </w:tcPr>
          <w:p w14:paraId="5C196AAA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561DDCF0" w14:textId="718C9E39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1,357</w:t>
            </w:r>
          </w:p>
        </w:tc>
      </w:tr>
      <w:tr w:rsidR="009D6A7D" w14:paraId="3F6C9282" w14:textId="77777777" w:rsidTr="00C15436">
        <w:tc>
          <w:tcPr>
            <w:tcW w:w="3957" w:type="dxa"/>
            <w:hideMark/>
          </w:tcPr>
          <w:p w14:paraId="527F1E8E" w14:textId="77777777" w:rsidR="009D6A7D" w:rsidRDefault="009D6A7D" w:rsidP="009D6A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172" w:type="dxa"/>
            <w:gridSpan w:val="2"/>
          </w:tcPr>
          <w:p w14:paraId="71C416DC" w14:textId="49E9F6FF" w:rsidR="009D6A7D" w:rsidRPr="005C47FD" w:rsidRDefault="009D6A7D" w:rsidP="009D6A7D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ADD7A2" w14:textId="77777777" w:rsidR="009D6A7D" w:rsidRDefault="009D6A7D" w:rsidP="009D6A7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4A360FEF" w14:textId="1D4788C3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0" w:type="dxa"/>
          </w:tcPr>
          <w:p w14:paraId="170E1280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11E887B4" w14:textId="42F91710" w:rsidR="009D6A7D" w:rsidRDefault="009D6A7D" w:rsidP="009D6A7D">
            <w:pPr>
              <w:spacing w:line="240" w:lineRule="atLeast"/>
              <w:ind w:left="-10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0AAB7A5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5053F1B5" w14:textId="2E560237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9D6A7D" w14:paraId="7B53FB38" w14:textId="77777777" w:rsidTr="00C15436">
        <w:tc>
          <w:tcPr>
            <w:tcW w:w="3957" w:type="dxa"/>
            <w:hideMark/>
          </w:tcPr>
          <w:p w14:paraId="433D5254" w14:textId="77777777" w:rsidR="009D6A7D" w:rsidRDefault="009D6A7D" w:rsidP="009D6A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2" w:type="dxa"/>
            <w:gridSpan w:val="2"/>
          </w:tcPr>
          <w:p w14:paraId="228C36D6" w14:textId="53867AE3" w:rsidR="009D6A7D" w:rsidRDefault="009D6A7D" w:rsidP="009D6A7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36" w:type="dxa"/>
          </w:tcPr>
          <w:p w14:paraId="78206CCE" w14:textId="77777777" w:rsidR="009D6A7D" w:rsidRDefault="009D6A7D" w:rsidP="009D6A7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0EFB1C77" w14:textId="77777777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0" w:type="dxa"/>
          </w:tcPr>
          <w:p w14:paraId="527FBDFF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09A8C565" w14:textId="68F697BA" w:rsidR="009D6A7D" w:rsidRDefault="009D6A7D" w:rsidP="009D6A7D">
            <w:pPr>
              <w:tabs>
                <w:tab w:val="decimal" w:pos="894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45" w:type="dxa"/>
          </w:tcPr>
          <w:p w14:paraId="2AA95A6E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3DFF0447" w14:textId="77777777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D6A7D" w14:paraId="6F0F1779" w14:textId="77777777" w:rsidTr="00C15436">
        <w:tc>
          <w:tcPr>
            <w:tcW w:w="3957" w:type="dxa"/>
            <w:hideMark/>
          </w:tcPr>
          <w:p w14:paraId="5FD994F8" w14:textId="77777777" w:rsidR="009D6A7D" w:rsidRDefault="009D6A7D" w:rsidP="009D6A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172" w:type="dxa"/>
            <w:gridSpan w:val="2"/>
          </w:tcPr>
          <w:p w14:paraId="3934D13A" w14:textId="6FE6859E" w:rsidR="009D6A7D" w:rsidRDefault="009D6A7D" w:rsidP="009D6A7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</w:tcPr>
          <w:p w14:paraId="3A4B5D76" w14:textId="77777777" w:rsidR="009D6A7D" w:rsidRDefault="009D6A7D" w:rsidP="009D6A7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784D44F7" w14:textId="04C5ED92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260" w:type="dxa"/>
          </w:tcPr>
          <w:p w14:paraId="475BB469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24250394" w14:textId="5727AF62" w:rsidR="009D6A7D" w:rsidRDefault="009D6A7D" w:rsidP="009D6A7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45" w:type="dxa"/>
          </w:tcPr>
          <w:p w14:paraId="3B06F9AA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15A4D1BE" w14:textId="70FAD379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9D6A7D" w14:paraId="21A3BBA2" w14:textId="77777777" w:rsidTr="00C15436">
        <w:tc>
          <w:tcPr>
            <w:tcW w:w="3957" w:type="dxa"/>
            <w:hideMark/>
          </w:tcPr>
          <w:p w14:paraId="310478AA" w14:textId="77777777" w:rsidR="009D6A7D" w:rsidRDefault="009D6A7D" w:rsidP="009D6A7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2" w:type="dxa"/>
            <w:gridSpan w:val="2"/>
          </w:tcPr>
          <w:p w14:paraId="1395E767" w14:textId="308229A0" w:rsidR="009D6A7D" w:rsidRDefault="009D6A7D" w:rsidP="009D6A7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36" w:type="dxa"/>
          </w:tcPr>
          <w:p w14:paraId="78DB257E" w14:textId="77777777" w:rsidR="009D6A7D" w:rsidRDefault="009D6A7D" w:rsidP="009D6A7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hideMark/>
          </w:tcPr>
          <w:p w14:paraId="0A3A5321" w14:textId="3BD702D9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60" w:type="dxa"/>
          </w:tcPr>
          <w:p w14:paraId="7A93D24E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13F7F8D1" w14:textId="28802343" w:rsidR="009D6A7D" w:rsidRDefault="009D6A7D" w:rsidP="009D6A7D">
            <w:pPr>
              <w:tabs>
                <w:tab w:val="decimal" w:pos="876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45" w:type="dxa"/>
          </w:tcPr>
          <w:p w14:paraId="2B1134C8" w14:textId="77777777" w:rsid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hideMark/>
          </w:tcPr>
          <w:p w14:paraId="4E22A1BD" w14:textId="214183E4" w:rsidR="009D6A7D" w:rsidRDefault="009D6A7D" w:rsidP="009D6A7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9D6A7D" w14:paraId="1B5AEE36" w14:textId="77777777" w:rsidTr="00C15436">
        <w:tc>
          <w:tcPr>
            <w:tcW w:w="3957" w:type="dxa"/>
            <w:vAlign w:val="bottom"/>
          </w:tcPr>
          <w:p w14:paraId="30B7BE3E" w14:textId="2200280B" w:rsidR="009D6A7D" w:rsidRPr="009D6A7D" w:rsidRDefault="00572C0B" w:rsidP="009D6A7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="009D6A7D" w:rsidRPr="009D6A7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มาสเตอร์ อาชีพ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(ประเทศไทย) จำกัด</w:t>
            </w:r>
          </w:p>
        </w:tc>
        <w:tc>
          <w:tcPr>
            <w:tcW w:w="117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0A1F5A" w14:textId="06077C21" w:rsidR="009D6A7D" w:rsidRPr="009D6A7D" w:rsidRDefault="009D6A7D" w:rsidP="009D6A7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6A7D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</w:tcPr>
          <w:p w14:paraId="63617677" w14:textId="77777777" w:rsidR="009D6A7D" w:rsidRPr="009D6A7D" w:rsidRDefault="009D6A7D" w:rsidP="009D6A7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D0AAAF8" w14:textId="1B2F33CD" w:rsidR="009D6A7D" w:rsidRPr="009D6A7D" w:rsidRDefault="009D6A7D" w:rsidP="00A12C3C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6A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D4DA99D" w14:textId="77777777" w:rsidR="009D6A7D" w:rsidRP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70A461" w14:textId="57C0F2A5" w:rsidR="009D6A7D" w:rsidRPr="009D6A7D" w:rsidRDefault="009D6A7D" w:rsidP="009D6A7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6A7D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45" w:type="dxa"/>
          </w:tcPr>
          <w:p w14:paraId="375F0DDB" w14:textId="77777777" w:rsidR="009D6A7D" w:rsidRPr="009D6A7D" w:rsidRDefault="009D6A7D" w:rsidP="009D6A7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4A364B2" w14:textId="7CE2F98A" w:rsidR="009D6A7D" w:rsidRPr="009D6A7D" w:rsidRDefault="009D6A7D" w:rsidP="00A12C3C">
            <w:pPr>
              <w:spacing w:line="240" w:lineRule="atLeas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6A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C47FD" w14:paraId="15F3633A" w14:textId="77777777" w:rsidTr="00C15436">
        <w:tc>
          <w:tcPr>
            <w:tcW w:w="3957" w:type="dxa"/>
            <w:vAlign w:val="bottom"/>
            <w:hideMark/>
          </w:tcPr>
          <w:p w14:paraId="216205E1" w14:textId="77777777" w:rsidR="005C47FD" w:rsidRDefault="005C47FD" w:rsidP="005C47F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83BEA" w14:textId="6E2C67DE" w:rsidR="005C47FD" w:rsidRPr="005C47FD" w:rsidRDefault="009D6A7D" w:rsidP="005C47FD">
            <w:pPr>
              <w:tabs>
                <w:tab w:val="decimal" w:pos="95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51,960</w:t>
            </w:r>
          </w:p>
        </w:tc>
        <w:tc>
          <w:tcPr>
            <w:tcW w:w="236" w:type="dxa"/>
          </w:tcPr>
          <w:p w14:paraId="2D6F5C2C" w14:textId="77777777" w:rsidR="005C47FD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2FC77F" w14:textId="12142529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66,227</w:t>
            </w:r>
          </w:p>
        </w:tc>
        <w:tc>
          <w:tcPr>
            <w:tcW w:w="260" w:type="dxa"/>
          </w:tcPr>
          <w:p w14:paraId="58051FDD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43B20" w14:textId="69D972C2" w:rsidR="005C47FD" w:rsidRPr="005C47FD" w:rsidRDefault="009D6A7D" w:rsidP="005C47FD">
            <w:pPr>
              <w:tabs>
                <w:tab w:val="decimal" w:pos="870"/>
              </w:tabs>
              <w:spacing w:line="240" w:lineRule="atLeast"/>
              <w:ind w:left="-10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51,928</w:t>
            </w:r>
          </w:p>
        </w:tc>
        <w:tc>
          <w:tcPr>
            <w:tcW w:w="245" w:type="dxa"/>
          </w:tcPr>
          <w:p w14:paraId="527D0C4C" w14:textId="77777777" w:rsidR="005C47FD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4D9900" w14:textId="55051B1C" w:rsidR="005C47FD" w:rsidRDefault="005C47FD" w:rsidP="005C47FD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66,197</w:t>
            </w:r>
          </w:p>
        </w:tc>
      </w:tr>
      <w:tr w:rsidR="00C15436" w:rsidRPr="000E72B7" w14:paraId="7D0503DC" w14:textId="77777777" w:rsidTr="00C15436">
        <w:tc>
          <w:tcPr>
            <w:tcW w:w="4049" w:type="dxa"/>
            <w:gridSpan w:val="2"/>
          </w:tcPr>
          <w:p w14:paraId="2A38BE5C" w14:textId="77777777" w:rsidR="00C15436" w:rsidRPr="00C15436" w:rsidRDefault="00C15436" w:rsidP="0062053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0"/>
                <w:szCs w:val="20"/>
                <w:cs/>
              </w:rPr>
            </w:pPr>
          </w:p>
        </w:tc>
        <w:tc>
          <w:tcPr>
            <w:tcW w:w="2431" w:type="dxa"/>
            <w:gridSpan w:val="4"/>
          </w:tcPr>
          <w:p w14:paraId="5DEB9255" w14:textId="77777777" w:rsidR="00C15436" w:rsidRPr="00C15436" w:rsidRDefault="00C15436" w:rsidP="006205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</w:tcPr>
          <w:p w14:paraId="3159A896" w14:textId="77777777" w:rsidR="00C15436" w:rsidRPr="00C15436" w:rsidRDefault="00C15436" w:rsidP="006205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4"/>
          </w:tcPr>
          <w:p w14:paraId="57A556EF" w14:textId="77777777" w:rsidR="00C15436" w:rsidRPr="00C15436" w:rsidRDefault="00C15436" w:rsidP="006205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D650D1" w:rsidRPr="000E72B7" w14:paraId="73E23053" w14:textId="77777777" w:rsidTr="00C15436">
        <w:tc>
          <w:tcPr>
            <w:tcW w:w="4049" w:type="dxa"/>
            <w:gridSpan w:val="2"/>
          </w:tcPr>
          <w:p w14:paraId="129C9278" w14:textId="77777777" w:rsidR="00D650D1" w:rsidRPr="000E72B7" w:rsidRDefault="00D650D1" w:rsidP="0062053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4"/>
          </w:tcPr>
          <w:p w14:paraId="1BABD372" w14:textId="77777777" w:rsidR="00D650D1" w:rsidRPr="000E72B7" w:rsidRDefault="00D650D1" w:rsidP="006205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9DB8BB1" w14:textId="77777777" w:rsidR="00D650D1" w:rsidRPr="000E72B7" w:rsidRDefault="00D650D1" w:rsidP="006205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4"/>
          </w:tcPr>
          <w:p w14:paraId="668ABF85" w14:textId="77777777" w:rsidR="00D650D1" w:rsidRPr="000E72B7" w:rsidRDefault="00D650D1" w:rsidP="006205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0D1" w:rsidRPr="006145CD" w14:paraId="598C0E17" w14:textId="77777777" w:rsidTr="00C15436">
        <w:tc>
          <w:tcPr>
            <w:tcW w:w="4049" w:type="dxa"/>
            <w:gridSpan w:val="2"/>
          </w:tcPr>
          <w:p w14:paraId="4764C648" w14:textId="77777777" w:rsidR="00D650D1" w:rsidRPr="000E72B7" w:rsidRDefault="00D650D1" w:rsidP="0062053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1781D1" w14:textId="77777777" w:rsidR="00D650D1" w:rsidRPr="006145CD" w:rsidRDefault="00D650D1" w:rsidP="00620539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20DBD13F" w14:textId="77777777" w:rsidR="00D650D1" w:rsidRPr="000E72B7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F718B5" w14:textId="77777777" w:rsidR="00D650D1" w:rsidRPr="006145CD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417BAF6C" w14:textId="77777777" w:rsidR="00D650D1" w:rsidRPr="000E72B7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589A4" w14:textId="77777777" w:rsidR="00D650D1" w:rsidRPr="006145CD" w:rsidRDefault="00D650D1" w:rsidP="00620539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0C7E3664" w14:textId="77777777" w:rsidR="00D650D1" w:rsidRPr="000E72B7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95DB0" w14:textId="77777777" w:rsidR="00D650D1" w:rsidRPr="006145CD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650D1" w:rsidRPr="000E72B7" w14:paraId="329473C8" w14:textId="77777777" w:rsidTr="00C15436">
        <w:tc>
          <w:tcPr>
            <w:tcW w:w="4049" w:type="dxa"/>
            <w:gridSpan w:val="2"/>
          </w:tcPr>
          <w:p w14:paraId="6D056A6F" w14:textId="77777777" w:rsidR="00D650D1" w:rsidRPr="000E72B7" w:rsidRDefault="00D650D1" w:rsidP="00620539">
            <w:pPr>
              <w:spacing w:line="240" w:lineRule="auto"/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D11B9D" w14:textId="77777777" w:rsidR="00D650D1" w:rsidRPr="000E72B7" w:rsidRDefault="00D650D1" w:rsidP="00620539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081D101C" w14:textId="77777777" w:rsidR="00D650D1" w:rsidRPr="000E72B7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FFACE1" w14:textId="77777777" w:rsidR="00D650D1" w:rsidRPr="000E72B7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14:paraId="3498221C" w14:textId="77777777" w:rsidR="00D650D1" w:rsidRPr="000E72B7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15500" w14:textId="77777777" w:rsidR="00D650D1" w:rsidRPr="000E72B7" w:rsidRDefault="00D650D1" w:rsidP="00620539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7006D01E" w14:textId="77777777" w:rsidR="00D650D1" w:rsidRPr="000E72B7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AF70C" w14:textId="77777777" w:rsidR="00D650D1" w:rsidRPr="000E72B7" w:rsidRDefault="00D650D1" w:rsidP="00620539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650D1" w:rsidRPr="000E72B7" w14:paraId="71F9ABE1" w14:textId="77777777" w:rsidTr="00C15436">
        <w:tc>
          <w:tcPr>
            <w:tcW w:w="4049" w:type="dxa"/>
            <w:gridSpan w:val="2"/>
          </w:tcPr>
          <w:p w14:paraId="042A9321" w14:textId="77777777" w:rsidR="00D650D1" w:rsidRPr="000E72B7" w:rsidRDefault="00D650D1" w:rsidP="006205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10"/>
          </w:tcPr>
          <w:p w14:paraId="705B19CC" w14:textId="77777777" w:rsidR="00D650D1" w:rsidRPr="000E72B7" w:rsidRDefault="00D650D1" w:rsidP="006205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50D1" w:rsidRPr="000E72B7" w14:paraId="0AE5FC68" w14:textId="77777777" w:rsidTr="00C15436">
        <w:tc>
          <w:tcPr>
            <w:tcW w:w="4049" w:type="dxa"/>
            <w:gridSpan w:val="2"/>
          </w:tcPr>
          <w:p w14:paraId="1243D1D9" w14:textId="77777777" w:rsidR="00D650D1" w:rsidRPr="00990FF2" w:rsidRDefault="00D650D1" w:rsidP="0062053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0F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131" w:type="dxa"/>
            <w:gridSpan w:val="10"/>
          </w:tcPr>
          <w:p w14:paraId="4ED63617" w14:textId="77777777" w:rsidR="00D650D1" w:rsidRPr="000E72B7" w:rsidRDefault="00D650D1" w:rsidP="006205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50D1" w:rsidRPr="000E72B7" w14:paraId="2C47FFDA" w14:textId="77777777" w:rsidTr="00C15436">
        <w:tc>
          <w:tcPr>
            <w:tcW w:w="4049" w:type="dxa"/>
            <w:gridSpan w:val="2"/>
          </w:tcPr>
          <w:p w14:paraId="3410D269" w14:textId="77777777" w:rsidR="00D650D1" w:rsidRPr="00990FF2" w:rsidRDefault="00D650D1" w:rsidP="00620539">
            <w:pPr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90F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5131" w:type="dxa"/>
            <w:gridSpan w:val="10"/>
          </w:tcPr>
          <w:p w14:paraId="0464DB91" w14:textId="77777777" w:rsidR="00D650D1" w:rsidRPr="000E72B7" w:rsidRDefault="00D650D1" w:rsidP="0062053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50D1" w:rsidRPr="000E72B7" w14:paraId="0369D9D6" w14:textId="77777777" w:rsidTr="00C15436">
        <w:tc>
          <w:tcPr>
            <w:tcW w:w="4049" w:type="dxa"/>
            <w:gridSpan w:val="2"/>
          </w:tcPr>
          <w:p w14:paraId="612F0E2F" w14:textId="77777777" w:rsidR="00D650D1" w:rsidRPr="000E72B7" w:rsidRDefault="00D650D1" w:rsidP="006205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53FFF8F" w14:textId="2F06A8E7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4C2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3BECA9" w14:textId="77777777" w:rsidR="00D650D1" w:rsidRPr="000E72B7" w:rsidRDefault="00D650D1" w:rsidP="0062053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0CF2F5D3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CD5EBE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8769D" w14:textId="794024C1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4C2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gridSpan w:val="2"/>
          </w:tcPr>
          <w:p w14:paraId="13AB4BD7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8932AD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3,639</w:t>
            </w:r>
          </w:p>
        </w:tc>
      </w:tr>
      <w:tr w:rsidR="00D650D1" w:rsidRPr="000056FC" w14:paraId="1272BDC4" w14:textId="77777777" w:rsidTr="00C15436">
        <w:tc>
          <w:tcPr>
            <w:tcW w:w="4049" w:type="dxa"/>
            <w:gridSpan w:val="2"/>
          </w:tcPr>
          <w:p w14:paraId="0ED6A90F" w14:textId="77777777" w:rsidR="00D650D1" w:rsidRPr="000E72B7" w:rsidRDefault="00D650D1" w:rsidP="006205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C204E68" w14:textId="77777777" w:rsidR="00D650D1" w:rsidRPr="000E72B7" w:rsidRDefault="00D650D1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6CE131" w14:textId="77777777" w:rsidR="00D650D1" w:rsidRPr="000E72B7" w:rsidRDefault="00D650D1" w:rsidP="0062053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120806D8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FB517A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719A53" w14:textId="77777777" w:rsidR="00D650D1" w:rsidRPr="000E72B7" w:rsidRDefault="00D650D1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D3A364B" w14:textId="77777777" w:rsidR="00D650D1" w:rsidRPr="000056FC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DAC6" w14:textId="77777777" w:rsidR="00D650D1" w:rsidRPr="000056FC" w:rsidRDefault="00D650D1" w:rsidP="00620539">
            <w:pPr>
              <w:tabs>
                <w:tab w:val="decimal" w:pos="600"/>
                <w:tab w:val="decimal" w:pos="860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50D1" w:rsidRPr="000E72B7" w14:paraId="7F89EDF8" w14:textId="77777777" w:rsidTr="00C15436">
        <w:tc>
          <w:tcPr>
            <w:tcW w:w="4049" w:type="dxa"/>
            <w:gridSpan w:val="2"/>
          </w:tcPr>
          <w:p w14:paraId="56E6C7F7" w14:textId="77777777" w:rsidR="00D650D1" w:rsidRPr="000E72B7" w:rsidRDefault="00D650D1" w:rsidP="006205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923EAC" w14:textId="44C202FA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</w:t>
            </w:r>
            <w:r w:rsidR="004C2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B7B348E" w14:textId="77777777" w:rsidR="00D650D1" w:rsidRPr="000E72B7" w:rsidRDefault="00D650D1" w:rsidP="0062053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09C3754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36237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BA382" w14:textId="5088A7E7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</w:t>
            </w:r>
            <w:r w:rsidR="004C2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  <w:gridSpan w:val="2"/>
          </w:tcPr>
          <w:p w14:paraId="151C8FAA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C033A5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1,485</w:t>
            </w:r>
          </w:p>
        </w:tc>
      </w:tr>
      <w:tr w:rsidR="00D650D1" w:rsidRPr="000E72B7" w14:paraId="7C3D5B8D" w14:textId="77777777" w:rsidTr="00C15436">
        <w:tc>
          <w:tcPr>
            <w:tcW w:w="4049" w:type="dxa"/>
            <w:gridSpan w:val="2"/>
          </w:tcPr>
          <w:p w14:paraId="697B49AA" w14:textId="77777777" w:rsidR="00D650D1" w:rsidRPr="000E72B7" w:rsidRDefault="00D650D1" w:rsidP="006205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5E14A" w14:textId="469F4D19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0A840" w14:textId="77777777" w:rsidR="00D650D1" w:rsidRPr="000E72B7" w:rsidRDefault="00D650D1" w:rsidP="0062053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2238D52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F1562F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2949" w14:textId="08C755CA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  <w:gridSpan w:val="2"/>
          </w:tcPr>
          <w:p w14:paraId="723091AF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51E14E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D650D1" w:rsidRPr="000E72B7" w14:paraId="5FA468CE" w14:textId="77777777" w:rsidTr="00C15436">
        <w:tc>
          <w:tcPr>
            <w:tcW w:w="4049" w:type="dxa"/>
            <w:gridSpan w:val="2"/>
          </w:tcPr>
          <w:p w14:paraId="58EE37D7" w14:textId="77777777" w:rsidR="00D650D1" w:rsidRPr="000E72B7" w:rsidRDefault="00D650D1" w:rsidP="006205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E12A9E" w14:textId="68E28D3F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2CBE5F" w14:textId="77777777" w:rsidR="00D650D1" w:rsidRPr="000E72B7" w:rsidRDefault="00D650D1" w:rsidP="0062053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1902D95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319CA0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6464" w14:textId="5D7B6287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  <w:gridSpan w:val="2"/>
          </w:tcPr>
          <w:p w14:paraId="10E227FF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25290B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</w:tr>
      <w:tr w:rsidR="00D650D1" w:rsidRPr="000E72B7" w14:paraId="6205AA04" w14:textId="77777777" w:rsidTr="00C15436">
        <w:tc>
          <w:tcPr>
            <w:tcW w:w="4049" w:type="dxa"/>
            <w:gridSpan w:val="2"/>
          </w:tcPr>
          <w:p w14:paraId="4155908F" w14:textId="77777777" w:rsidR="00D650D1" w:rsidRPr="000E72B7" w:rsidRDefault="00D650D1" w:rsidP="006205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97A31B" w14:textId="23D23A63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58FE86" w14:textId="77777777" w:rsidR="00D650D1" w:rsidRPr="000E72B7" w:rsidRDefault="00D650D1" w:rsidP="0062053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F2951F7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F3A5129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8954" w14:textId="545A44CA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  <w:gridSpan w:val="2"/>
          </w:tcPr>
          <w:p w14:paraId="28C94A09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2A121C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1,128</w:t>
            </w:r>
          </w:p>
        </w:tc>
      </w:tr>
      <w:tr w:rsidR="00D650D1" w:rsidRPr="000E72B7" w14:paraId="618C7EF2" w14:textId="77777777" w:rsidTr="00C15436">
        <w:tc>
          <w:tcPr>
            <w:tcW w:w="4049" w:type="dxa"/>
            <w:gridSpan w:val="2"/>
          </w:tcPr>
          <w:p w14:paraId="0E58403C" w14:textId="77777777" w:rsidR="00D650D1" w:rsidRPr="000E72B7" w:rsidRDefault="00D650D1" w:rsidP="006205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A4FD09" w14:textId="542944BE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8C27CC" w14:textId="77777777" w:rsidR="00D650D1" w:rsidRPr="000E72B7" w:rsidRDefault="00D650D1" w:rsidP="0062053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9DF9BAB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63D1CD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487C6" w14:textId="4CD0DFF2" w:rsidR="00D650D1" w:rsidRPr="000E72B7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3,450</w:t>
            </w:r>
          </w:p>
        </w:tc>
        <w:tc>
          <w:tcPr>
            <w:tcW w:w="270" w:type="dxa"/>
            <w:gridSpan w:val="2"/>
          </w:tcPr>
          <w:p w14:paraId="6389C31E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0F5068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160" w:right="-115" w:firstLine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</w:tr>
      <w:tr w:rsidR="00D650D1" w:rsidRPr="000E72B7" w14:paraId="12D9DD09" w14:textId="77777777" w:rsidTr="00C15436">
        <w:tc>
          <w:tcPr>
            <w:tcW w:w="4049" w:type="dxa"/>
            <w:gridSpan w:val="2"/>
            <w:vAlign w:val="bottom"/>
          </w:tcPr>
          <w:p w14:paraId="65EEE998" w14:textId="77777777" w:rsidR="00D650D1" w:rsidRPr="000E72B7" w:rsidRDefault="00D650D1" w:rsidP="0062053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46AB3" w14:textId="176779BC" w:rsidR="00D650D1" w:rsidRPr="000056FC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</w:t>
            </w:r>
            <w:r w:rsidR="004C2F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FE1FE2" w14:textId="77777777" w:rsidR="00D650D1" w:rsidRPr="000E72B7" w:rsidRDefault="00D650D1" w:rsidP="0062053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9E630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A0850B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CED63" w14:textId="61EA19CB" w:rsidR="00D650D1" w:rsidRPr="000056FC" w:rsidRDefault="009D6A7D" w:rsidP="0062053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</w:t>
            </w:r>
            <w:r w:rsidR="004C2F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  <w:gridSpan w:val="2"/>
          </w:tcPr>
          <w:p w14:paraId="58CBA224" w14:textId="77777777" w:rsidR="00D650D1" w:rsidRPr="000E72B7" w:rsidRDefault="00D650D1" w:rsidP="0062053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181B3E" w14:textId="77777777" w:rsidR="00D650D1" w:rsidRPr="000E72B7" w:rsidRDefault="00D650D1" w:rsidP="00620539">
            <w:pPr>
              <w:tabs>
                <w:tab w:val="decimal" w:pos="86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11,142</w:t>
            </w:r>
          </w:p>
        </w:tc>
      </w:tr>
    </w:tbl>
    <w:p w14:paraId="40142089" w14:textId="4E707942" w:rsidR="00C15436" w:rsidRDefault="00C15436" w:rsidP="00182606">
      <w:pPr>
        <w:pStyle w:val="Bo-Blankline"/>
      </w:pPr>
    </w:p>
    <w:p w14:paraId="4BE8B06B" w14:textId="77777777" w:rsidR="00C15436" w:rsidRDefault="00C1543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62"/>
        <w:gridCol w:w="270"/>
        <w:gridCol w:w="1098"/>
        <w:gridCol w:w="270"/>
        <w:gridCol w:w="1134"/>
        <w:gridCol w:w="270"/>
        <w:gridCol w:w="1053"/>
      </w:tblGrid>
      <w:tr w:rsidR="00B42DE6" w:rsidRPr="000E72B7" w14:paraId="292AEA71" w14:textId="77777777" w:rsidTr="00B42DE6">
        <w:tc>
          <w:tcPr>
            <w:tcW w:w="4050" w:type="dxa"/>
          </w:tcPr>
          <w:p w14:paraId="7B67F27A" w14:textId="4FA469DD" w:rsidR="00B42DE6" w:rsidRPr="000E72B7" w:rsidRDefault="00B42DE6" w:rsidP="00D64C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DCE3B83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CE00E8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</w:tcPr>
          <w:p w14:paraId="3905A8D6" w14:textId="77777777" w:rsidR="00B42DE6" w:rsidRPr="000E72B7" w:rsidRDefault="00B42DE6" w:rsidP="00D64C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DE6" w:rsidRPr="000E72B7" w14:paraId="2B8796E2" w14:textId="77777777" w:rsidTr="00B42DE6">
        <w:tc>
          <w:tcPr>
            <w:tcW w:w="4050" w:type="dxa"/>
          </w:tcPr>
          <w:p w14:paraId="59DE2D56" w14:textId="77777777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B7E12C9" w14:textId="6788EAB5" w:rsidR="00B42DE6" w:rsidRPr="006145CD" w:rsidRDefault="007372DF" w:rsidP="007372DF">
            <w:pPr>
              <w:pStyle w:val="Bo-Blankline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EA37AFD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B2312D" w14:textId="082F2252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15492A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A4A47B" w14:textId="61BD6FE4" w:rsidR="00B42DE6" w:rsidRPr="006145CD" w:rsidRDefault="007372DF" w:rsidP="007372DF">
            <w:pPr>
              <w:pStyle w:val="Bo-Blankline"/>
              <w:ind w:left="-20" w:right="-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D46BC74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DB889B3" w14:textId="429A9D6F" w:rsidR="00B42DE6" w:rsidRPr="006145CD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42DE6" w:rsidRPr="000E72B7" w14:paraId="499A4D7E" w14:textId="77777777" w:rsidTr="00B42DE6">
        <w:tc>
          <w:tcPr>
            <w:tcW w:w="4050" w:type="dxa"/>
          </w:tcPr>
          <w:p w14:paraId="6E70BC93" w14:textId="7A44BA74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75FF5733" w14:textId="665D7202" w:rsidR="00B42DE6" w:rsidRPr="000E72B7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FC12CD9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0E25B46" w14:textId="52993CD9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6D4491F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06090C" w14:textId="779929FD" w:rsidR="00B42DE6" w:rsidRPr="000E72B7" w:rsidRDefault="00B42DE6" w:rsidP="00B42DE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795E294" w14:textId="77777777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C224411" w14:textId="1A4B9A75" w:rsidR="00B42DE6" w:rsidRPr="000E72B7" w:rsidRDefault="00B42DE6" w:rsidP="00B42DE6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B42DE6" w:rsidRPr="000E72B7" w14:paraId="0226ECC4" w14:textId="77777777" w:rsidTr="00B42DE6">
        <w:tc>
          <w:tcPr>
            <w:tcW w:w="4050" w:type="dxa"/>
          </w:tcPr>
          <w:p w14:paraId="3F9BA46E" w14:textId="77777777" w:rsidR="00B42DE6" w:rsidRPr="000E72B7" w:rsidRDefault="00B42DE6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50FFD8A4" w14:textId="77777777" w:rsidR="00B42DE6" w:rsidRPr="000E72B7" w:rsidRDefault="00B42DE6" w:rsidP="00B42D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90FF2" w:rsidRPr="000E72B7" w14:paraId="303D0496" w14:textId="77777777" w:rsidTr="00B42DE6">
        <w:tc>
          <w:tcPr>
            <w:tcW w:w="4050" w:type="dxa"/>
          </w:tcPr>
          <w:p w14:paraId="763A8B89" w14:textId="3187F9A1" w:rsidR="00990FF2" w:rsidRPr="000E72B7" w:rsidRDefault="00990FF2" w:rsidP="00B42DE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157" w:type="dxa"/>
            <w:gridSpan w:val="7"/>
          </w:tcPr>
          <w:p w14:paraId="3F07FB35" w14:textId="77777777" w:rsidR="00990FF2" w:rsidRPr="000E72B7" w:rsidRDefault="00990FF2" w:rsidP="00B42D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B04BC" w:rsidRPr="000E72B7" w14:paraId="1B0319F1" w14:textId="77777777" w:rsidTr="00B42DE6">
        <w:tc>
          <w:tcPr>
            <w:tcW w:w="4050" w:type="dxa"/>
          </w:tcPr>
          <w:p w14:paraId="2A55BEDF" w14:textId="77777777" w:rsidR="004B04BC" w:rsidRPr="000E72B7" w:rsidRDefault="004B04BC" w:rsidP="004B04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2" w:type="dxa"/>
            <w:shd w:val="clear" w:color="auto" w:fill="auto"/>
          </w:tcPr>
          <w:p w14:paraId="3688362C" w14:textId="45C23F2B" w:rsidR="004B04BC" w:rsidRPr="000E72B7" w:rsidRDefault="004B04BC" w:rsidP="004B04B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468,</w:t>
            </w:r>
            <w:r w:rsidR="004C2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22931991" w14:textId="77777777" w:rsidR="004B04BC" w:rsidRPr="000E72B7" w:rsidRDefault="004B04BC" w:rsidP="004B04B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0489284" w14:textId="639DDA87" w:rsidR="004B04BC" w:rsidRPr="000E72B7" w:rsidRDefault="004B04BC" w:rsidP="004B04B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  <w:tc>
          <w:tcPr>
            <w:tcW w:w="270" w:type="dxa"/>
            <w:shd w:val="clear" w:color="auto" w:fill="auto"/>
          </w:tcPr>
          <w:p w14:paraId="7B298653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131D16" w14:textId="0B8F9902" w:rsidR="004B04BC" w:rsidRPr="000E72B7" w:rsidRDefault="004B04BC" w:rsidP="004B04B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468,</w:t>
            </w:r>
            <w:r w:rsidR="004C2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</w:tcPr>
          <w:p w14:paraId="0F4F8B52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9A0705A" w14:textId="188FFF6A" w:rsidR="004B04BC" w:rsidRPr="000E72B7" w:rsidRDefault="004B04BC" w:rsidP="004B04B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464,238</w:t>
            </w:r>
          </w:p>
        </w:tc>
      </w:tr>
      <w:tr w:rsidR="004B04BC" w:rsidRPr="000E72B7" w14:paraId="5239682B" w14:textId="77777777" w:rsidTr="00B42DE6">
        <w:tc>
          <w:tcPr>
            <w:tcW w:w="4050" w:type="dxa"/>
          </w:tcPr>
          <w:p w14:paraId="61070618" w14:textId="77777777" w:rsidR="004B04BC" w:rsidRPr="000E72B7" w:rsidRDefault="004B04BC" w:rsidP="004B04B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6581B4DD" w14:textId="77777777" w:rsidR="004B04BC" w:rsidRPr="000E72B7" w:rsidRDefault="004B04BC" w:rsidP="004B04BC">
            <w:pPr>
              <w:tabs>
                <w:tab w:val="decimal" w:pos="840"/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045C93" w14:textId="77777777" w:rsidR="004B04BC" w:rsidRPr="000E72B7" w:rsidRDefault="004B04BC" w:rsidP="004B04B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E604886" w14:textId="77777777" w:rsidR="004B04BC" w:rsidRPr="000E72B7" w:rsidRDefault="004B04BC" w:rsidP="004B04B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CAFD58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C65E970" w14:textId="77777777" w:rsidR="004B04BC" w:rsidRPr="000E72B7" w:rsidRDefault="004B04BC" w:rsidP="004B04B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9710A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1325025" w14:textId="77777777" w:rsidR="004B04BC" w:rsidRPr="000E72B7" w:rsidRDefault="004B04BC" w:rsidP="004B04BC">
            <w:pPr>
              <w:tabs>
                <w:tab w:val="decimal" w:pos="630"/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B04BC" w:rsidRPr="000E72B7" w14:paraId="6CD011F1" w14:textId="77777777" w:rsidTr="00D64CE9">
        <w:tc>
          <w:tcPr>
            <w:tcW w:w="4050" w:type="dxa"/>
          </w:tcPr>
          <w:p w14:paraId="7F5E1375" w14:textId="77777777" w:rsidR="004B04BC" w:rsidRPr="000E72B7" w:rsidRDefault="004B04BC" w:rsidP="004B0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71D678A" w14:textId="61A13833" w:rsidR="004B04BC" w:rsidRPr="000E72B7" w:rsidRDefault="004B04BC" w:rsidP="004B04B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149,0</w:t>
            </w:r>
            <w:r w:rsidR="004C2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1E19F2AD" w14:textId="77777777" w:rsidR="004B04BC" w:rsidRPr="000E72B7" w:rsidRDefault="004B04BC" w:rsidP="004B04B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F8CA5" w14:textId="4768EE20" w:rsidR="004B04BC" w:rsidRPr="000E72B7" w:rsidRDefault="004B04BC" w:rsidP="004B04B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  <w:tc>
          <w:tcPr>
            <w:tcW w:w="270" w:type="dxa"/>
            <w:shd w:val="clear" w:color="auto" w:fill="auto"/>
          </w:tcPr>
          <w:p w14:paraId="0C437FD2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41A8" w14:textId="5D5817DF" w:rsidR="004B04BC" w:rsidRPr="000E72B7" w:rsidRDefault="004B04BC" w:rsidP="004B04B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149,0</w:t>
            </w:r>
            <w:r w:rsidR="004C2F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3D627D82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675B5E7" w14:textId="0F88A4BE" w:rsidR="004B04BC" w:rsidRPr="000E72B7" w:rsidRDefault="004B04BC" w:rsidP="004B04B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153,679</w:t>
            </w:r>
          </w:p>
        </w:tc>
      </w:tr>
      <w:tr w:rsidR="004B04BC" w:rsidRPr="000E72B7" w14:paraId="2DF8A35C" w14:textId="77777777" w:rsidTr="00D64CE9">
        <w:tc>
          <w:tcPr>
            <w:tcW w:w="4050" w:type="dxa"/>
          </w:tcPr>
          <w:p w14:paraId="054D3F25" w14:textId="77777777" w:rsidR="004B04BC" w:rsidRPr="000E72B7" w:rsidRDefault="004B04BC" w:rsidP="004B0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F7C13D4" w14:textId="57F1FFA7" w:rsidR="004B04BC" w:rsidRPr="000E72B7" w:rsidRDefault="004B04BC" w:rsidP="004B04B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1,178</w:t>
            </w:r>
          </w:p>
        </w:tc>
        <w:tc>
          <w:tcPr>
            <w:tcW w:w="270" w:type="dxa"/>
            <w:shd w:val="clear" w:color="auto" w:fill="auto"/>
          </w:tcPr>
          <w:p w14:paraId="56119E5B" w14:textId="77777777" w:rsidR="004B04BC" w:rsidRPr="000E72B7" w:rsidRDefault="004B04BC" w:rsidP="004B04BC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F4EA16" w14:textId="2A10168D" w:rsidR="004B04BC" w:rsidRPr="000E72B7" w:rsidRDefault="004B04BC" w:rsidP="004B04B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5AC556CF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0371D" w14:textId="5671F83E" w:rsidR="004B04BC" w:rsidRPr="000E72B7" w:rsidRDefault="004B04BC" w:rsidP="004B04B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1,178</w:t>
            </w:r>
          </w:p>
        </w:tc>
        <w:tc>
          <w:tcPr>
            <w:tcW w:w="270" w:type="dxa"/>
          </w:tcPr>
          <w:p w14:paraId="206F2D4D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429ADAD" w14:textId="071347FE" w:rsidR="004B04BC" w:rsidRPr="000E72B7" w:rsidRDefault="004B04BC" w:rsidP="004B04B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4B04BC" w:rsidRPr="000E72B7" w14:paraId="6CF9D0C7" w14:textId="77777777" w:rsidTr="00D64CE9">
        <w:tc>
          <w:tcPr>
            <w:tcW w:w="4050" w:type="dxa"/>
          </w:tcPr>
          <w:p w14:paraId="369FCE46" w14:textId="77777777" w:rsidR="004B04BC" w:rsidRPr="000E72B7" w:rsidRDefault="004B04BC" w:rsidP="004B0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BB922B5" w14:textId="79E9957D" w:rsidR="004B04BC" w:rsidRPr="000E72B7" w:rsidRDefault="004B04BC" w:rsidP="004B04B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3,731</w:t>
            </w:r>
          </w:p>
        </w:tc>
        <w:tc>
          <w:tcPr>
            <w:tcW w:w="270" w:type="dxa"/>
            <w:shd w:val="clear" w:color="auto" w:fill="auto"/>
          </w:tcPr>
          <w:p w14:paraId="787533F8" w14:textId="77777777" w:rsidR="004B04BC" w:rsidRPr="000E72B7" w:rsidRDefault="004B04BC" w:rsidP="004B04B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357B677" w14:textId="4FCE2BE9" w:rsidR="004B04BC" w:rsidRPr="000E72B7" w:rsidRDefault="004B04BC" w:rsidP="004B04B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16FFD95C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6800" w14:textId="43FE23F1" w:rsidR="004B04BC" w:rsidRPr="000E72B7" w:rsidRDefault="004B04BC" w:rsidP="004B04B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3,731</w:t>
            </w:r>
          </w:p>
        </w:tc>
        <w:tc>
          <w:tcPr>
            <w:tcW w:w="270" w:type="dxa"/>
          </w:tcPr>
          <w:p w14:paraId="3E9CB013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C1BAE48" w14:textId="47879404" w:rsidR="004B04BC" w:rsidRPr="000E72B7" w:rsidRDefault="004B04BC" w:rsidP="004B04B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</w:tr>
      <w:tr w:rsidR="004B04BC" w:rsidRPr="000E72B7" w14:paraId="6AD8237B" w14:textId="77777777" w:rsidTr="00D64CE9">
        <w:tc>
          <w:tcPr>
            <w:tcW w:w="4050" w:type="dxa"/>
          </w:tcPr>
          <w:p w14:paraId="46CB4D37" w14:textId="77777777" w:rsidR="004B04BC" w:rsidRPr="000E72B7" w:rsidRDefault="004B04BC" w:rsidP="004B0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5E189E" w14:textId="1118C4DD" w:rsidR="004B04BC" w:rsidRPr="000E72B7" w:rsidRDefault="004B04BC" w:rsidP="004B04B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3,731</w:t>
            </w:r>
          </w:p>
        </w:tc>
        <w:tc>
          <w:tcPr>
            <w:tcW w:w="270" w:type="dxa"/>
            <w:shd w:val="clear" w:color="auto" w:fill="auto"/>
          </w:tcPr>
          <w:p w14:paraId="34E30C83" w14:textId="77777777" w:rsidR="004B04BC" w:rsidRPr="000E72B7" w:rsidRDefault="004B04BC" w:rsidP="004B04B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63D064" w14:textId="06B777A5" w:rsidR="004B04BC" w:rsidRPr="000E72B7" w:rsidRDefault="004B04BC" w:rsidP="004B04B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shd w:val="clear" w:color="auto" w:fill="auto"/>
          </w:tcPr>
          <w:p w14:paraId="613E432D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EDB1" w14:textId="6A638D1C" w:rsidR="004B04BC" w:rsidRPr="000E72B7" w:rsidRDefault="004B04BC" w:rsidP="004B04B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3,731</w:t>
            </w:r>
          </w:p>
        </w:tc>
        <w:tc>
          <w:tcPr>
            <w:tcW w:w="270" w:type="dxa"/>
          </w:tcPr>
          <w:p w14:paraId="27E258B3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17183C0" w14:textId="1E730B03" w:rsidR="004B04BC" w:rsidRPr="000E72B7" w:rsidRDefault="004B04BC" w:rsidP="004B04B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4,312</w:t>
            </w:r>
          </w:p>
        </w:tc>
      </w:tr>
      <w:tr w:rsidR="004B04BC" w:rsidRPr="000E72B7" w14:paraId="60EDEA57" w14:textId="77777777" w:rsidTr="00D64CE9">
        <w:tc>
          <w:tcPr>
            <w:tcW w:w="4050" w:type="dxa"/>
          </w:tcPr>
          <w:p w14:paraId="00D61182" w14:textId="77777777" w:rsidR="004B04BC" w:rsidRPr="000E72B7" w:rsidRDefault="004B04BC" w:rsidP="004B04B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F6A6A64" w14:textId="7E450DDA" w:rsidR="004B04BC" w:rsidRPr="000E72B7" w:rsidRDefault="004B04BC" w:rsidP="004B04B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11,194</w:t>
            </w:r>
          </w:p>
        </w:tc>
        <w:tc>
          <w:tcPr>
            <w:tcW w:w="270" w:type="dxa"/>
            <w:shd w:val="clear" w:color="auto" w:fill="auto"/>
          </w:tcPr>
          <w:p w14:paraId="208040B8" w14:textId="77777777" w:rsidR="004B04BC" w:rsidRPr="000E72B7" w:rsidRDefault="004B04BC" w:rsidP="004B04B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33F8F45" w14:textId="0771C68E" w:rsidR="004B04BC" w:rsidRPr="000E72B7" w:rsidRDefault="004B04BC" w:rsidP="004B04B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  <w:tc>
          <w:tcPr>
            <w:tcW w:w="270" w:type="dxa"/>
            <w:shd w:val="clear" w:color="auto" w:fill="auto"/>
          </w:tcPr>
          <w:p w14:paraId="68684A01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FB3B" w14:textId="0399D231" w:rsidR="004B04BC" w:rsidRPr="000E72B7" w:rsidRDefault="004B04BC" w:rsidP="004B04B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11,194</w:t>
            </w:r>
          </w:p>
        </w:tc>
        <w:tc>
          <w:tcPr>
            <w:tcW w:w="270" w:type="dxa"/>
          </w:tcPr>
          <w:p w14:paraId="0F11CB5F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8B3B32F" w14:textId="70CEC886" w:rsidR="004B04BC" w:rsidRPr="000E72B7" w:rsidRDefault="004B04BC" w:rsidP="004B04B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12,936</w:t>
            </w:r>
          </w:p>
        </w:tc>
      </w:tr>
      <w:tr w:rsidR="004B04BC" w:rsidRPr="000E72B7" w14:paraId="01E3B01B" w14:textId="77777777" w:rsidTr="00B42DE6">
        <w:tc>
          <w:tcPr>
            <w:tcW w:w="4050" w:type="dxa"/>
            <w:vAlign w:val="bottom"/>
          </w:tcPr>
          <w:p w14:paraId="2243E466" w14:textId="77777777" w:rsidR="004B04BC" w:rsidRPr="000E72B7" w:rsidRDefault="004B04BC" w:rsidP="004B04B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DD9E6" w14:textId="1838A7E7" w:rsidR="004B04BC" w:rsidRPr="00097199" w:rsidRDefault="004B04BC" w:rsidP="004B04BC">
            <w:pPr>
              <w:tabs>
                <w:tab w:val="decimal" w:pos="8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637,</w:t>
            </w:r>
            <w:r w:rsidR="004C2F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270" w:type="dxa"/>
            <w:shd w:val="clear" w:color="auto" w:fill="auto"/>
          </w:tcPr>
          <w:p w14:paraId="3FBD12EA" w14:textId="77777777" w:rsidR="004B04BC" w:rsidRPr="000E72B7" w:rsidRDefault="004B04BC" w:rsidP="004B04BC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63FD" w14:textId="15006768" w:rsidR="004B04BC" w:rsidRPr="000E72B7" w:rsidRDefault="004B04BC" w:rsidP="004B04BC">
            <w:pPr>
              <w:tabs>
                <w:tab w:val="decimal" w:pos="880"/>
              </w:tabs>
              <w:spacing w:line="240" w:lineRule="auto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  <w:tc>
          <w:tcPr>
            <w:tcW w:w="270" w:type="dxa"/>
            <w:shd w:val="clear" w:color="auto" w:fill="auto"/>
          </w:tcPr>
          <w:p w14:paraId="2587B79B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B6EDA" w14:textId="3CEB15D8" w:rsidR="004B04BC" w:rsidRPr="00097199" w:rsidRDefault="004B04BC" w:rsidP="004B04BC">
            <w:pPr>
              <w:tabs>
                <w:tab w:val="decimal" w:pos="9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637,</w:t>
            </w:r>
            <w:r w:rsidR="004C2F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467</w:t>
            </w:r>
          </w:p>
        </w:tc>
        <w:tc>
          <w:tcPr>
            <w:tcW w:w="270" w:type="dxa"/>
          </w:tcPr>
          <w:p w14:paraId="7FF88E36" w14:textId="77777777" w:rsidR="004B04BC" w:rsidRPr="000E72B7" w:rsidRDefault="004B04BC" w:rsidP="004B04B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D74B8D5" w14:textId="516AB03A" w:rsidR="004B04BC" w:rsidRPr="000E72B7" w:rsidRDefault="004B04BC" w:rsidP="004B04BC">
            <w:pPr>
              <w:tabs>
                <w:tab w:val="decimal" w:pos="821"/>
              </w:tabs>
              <w:spacing w:line="240" w:lineRule="auto"/>
              <w:ind w:left="-16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639,639</w:t>
            </w:r>
          </w:p>
        </w:tc>
      </w:tr>
    </w:tbl>
    <w:p w14:paraId="2623FF6A" w14:textId="3B644131" w:rsidR="00376382" w:rsidRDefault="00376382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</w:p>
    <w:p w14:paraId="42A68919" w14:textId="77777777" w:rsidR="00CC21C1" w:rsidRDefault="00CC21C1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87B1196" w14:textId="10EF2D38" w:rsidR="001229FB" w:rsidRPr="00AE0BB7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0BB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45E8707" w14:textId="77777777" w:rsidR="001229FB" w:rsidRPr="00726FCD" w:rsidRDefault="001229FB" w:rsidP="004827CC">
      <w:pPr>
        <w:pStyle w:val="Ang15"/>
        <w:rPr>
          <w:sz w:val="20"/>
          <w:szCs w:val="20"/>
        </w:rPr>
      </w:pPr>
    </w:p>
    <w:p w14:paraId="296EE1B9" w14:textId="19902C0C" w:rsidR="001229FB" w:rsidRPr="009B739D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B552B">
        <w:rPr>
          <w:rFonts w:ascii="Angsana New" w:hAnsi="Angsana New"/>
          <w:spacing w:val="-2"/>
          <w:sz w:val="30"/>
          <w:szCs w:val="30"/>
          <w:cs/>
        </w:rPr>
        <w:t>บริษัททำ</w:t>
      </w:r>
      <w:r w:rsidRPr="009B739D">
        <w:rPr>
          <w:rFonts w:ascii="Angsana New" w:hAnsi="Angsana New"/>
          <w:spacing w:val="-2"/>
          <w:sz w:val="30"/>
          <w:szCs w:val="30"/>
          <w:cs/>
        </w:rPr>
        <w:t>สัญญา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69234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A0132A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>
        <w:rPr>
          <w:rFonts w:ascii="Angsana New" w:hAnsi="Angsana New"/>
          <w:sz w:val="30"/>
          <w:szCs w:val="30"/>
        </w:rPr>
        <w:br/>
      </w:r>
      <w:r w:rsidR="003F2F8E" w:rsidRPr="009B739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F09A1EC" w:rsidR="00B32FF3" w:rsidRPr="00726FCD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52"/>
        <w:gridCol w:w="270"/>
        <w:gridCol w:w="1242"/>
        <w:gridCol w:w="270"/>
        <w:gridCol w:w="1152"/>
        <w:gridCol w:w="270"/>
        <w:gridCol w:w="1206"/>
      </w:tblGrid>
      <w:tr w:rsidR="00D64CE9" w:rsidRPr="00070CC6" w14:paraId="456BBD15" w14:textId="77777777" w:rsidTr="00256F35">
        <w:trPr>
          <w:tblHeader/>
        </w:trPr>
        <w:tc>
          <w:tcPr>
            <w:tcW w:w="3618" w:type="dxa"/>
            <w:shd w:val="clear" w:color="auto" w:fill="auto"/>
          </w:tcPr>
          <w:p w14:paraId="71C26D33" w14:textId="77777777" w:rsidR="00D64CE9" w:rsidRPr="00070CC6" w:rsidRDefault="00D64CE9" w:rsidP="00D64CE9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</w:tcPr>
          <w:p w14:paraId="4AE42588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80A175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3ABED12F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4CE9" w:rsidRPr="00070CC6" w14:paraId="6F9FEAB9" w14:textId="77777777" w:rsidTr="00256F35">
        <w:trPr>
          <w:tblHeader/>
        </w:trPr>
        <w:tc>
          <w:tcPr>
            <w:tcW w:w="3618" w:type="dxa"/>
            <w:shd w:val="clear" w:color="auto" w:fill="auto"/>
          </w:tcPr>
          <w:p w14:paraId="4D9919F9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586363C" w14:textId="2C292526" w:rsidR="00D64CE9" w:rsidRPr="006145CD" w:rsidRDefault="007372DF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8DB47EF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F634EC6" w14:textId="577C0A5E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1EF8C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3DFC419" w14:textId="6A06DBAB" w:rsidR="00D64CE9" w:rsidRPr="006145CD" w:rsidRDefault="007372DF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A72BED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F0FE3B9" w14:textId="3096E1EA" w:rsidR="00D64CE9" w:rsidRPr="006145CD" w:rsidRDefault="00D64CE9" w:rsidP="00D64CE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64CE9" w:rsidRPr="00070CC6" w14:paraId="364A7783" w14:textId="77777777" w:rsidTr="00256F35">
        <w:trPr>
          <w:tblHeader/>
        </w:trPr>
        <w:tc>
          <w:tcPr>
            <w:tcW w:w="3618" w:type="dxa"/>
            <w:shd w:val="clear" w:color="auto" w:fill="auto"/>
          </w:tcPr>
          <w:p w14:paraId="5141B3A2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9521FF" w14:textId="01246A2C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4460CCD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E65F429" w14:textId="2D2D0D41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8547AA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F1FD28" w14:textId="3B33BE1F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D89D2FB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6B6FACF1" w14:textId="7BAD36C9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45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64CE9" w:rsidRPr="00070CC6" w14:paraId="6D25AB7C" w14:textId="77777777" w:rsidTr="00256F35">
        <w:trPr>
          <w:tblHeader/>
        </w:trPr>
        <w:tc>
          <w:tcPr>
            <w:tcW w:w="3618" w:type="dxa"/>
            <w:shd w:val="clear" w:color="auto" w:fill="auto"/>
          </w:tcPr>
          <w:p w14:paraId="61D7AE09" w14:textId="77777777" w:rsidR="00D64CE9" w:rsidRPr="00070CC6" w:rsidRDefault="00D64CE9" w:rsidP="00D64CE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2A3C7A1E" w14:textId="77777777" w:rsidR="00D64CE9" w:rsidRPr="00070CC6" w:rsidRDefault="00D64CE9" w:rsidP="00D64C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4CE9" w:rsidRPr="00070CC6" w14:paraId="249E51C2" w14:textId="77777777" w:rsidTr="00256F35">
        <w:tc>
          <w:tcPr>
            <w:tcW w:w="3618" w:type="dxa"/>
            <w:shd w:val="clear" w:color="auto" w:fill="auto"/>
          </w:tcPr>
          <w:p w14:paraId="5930A50A" w14:textId="2989AC7A" w:rsidR="00D64CE9" w:rsidRPr="00070CC6" w:rsidRDefault="00D64CE9" w:rsidP="002C2F2D">
            <w:pPr>
              <w:spacing w:line="240" w:lineRule="atLeast"/>
              <w:ind w:left="610" w:right="-126" w:hanging="28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</w:t>
            </w:r>
            <w:r w:rsidR="001D73C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บริการ</w:t>
            </w:r>
          </w:p>
        </w:tc>
        <w:tc>
          <w:tcPr>
            <w:tcW w:w="1152" w:type="dxa"/>
          </w:tcPr>
          <w:p w14:paraId="3A38472D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0F5B52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42F27B1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126F0A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E3AC640" w14:textId="77777777" w:rsidR="00D64CE9" w:rsidRPr="00070CC6" w:rsidRDefault="00D64CE9" w:rsidP="00D64CE9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D44336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D237724" w14:textId="77777777" w:rsidR="00D64CE9" w:rsidRPr="00070CC6" w:rsidRDefault="00D64CE9" w:rsidP="00D64CE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4CE9" w:rsidRPr="00070CC6" w14:paraId="1AA91CF9" w14:textId="77777777" w:rsidTr="00256F35">
        <w:tc>
          <w:tcPr>
            <w:tcW w:w="3618" w:type="dxa"/>
            <w:shd w:val="clear" w:color="auto" w:fill="auto"/>
          </w:tcPr>
          <w:p w14:paraId="68B3435C" w14:textId="77777777" w:rsidR="00D64CE9" w:rsidRPr="00070CC6" w:rsidRDefault="00D64CE9" w:rsidP="002C2F2D">
            <w:pPr>
              <w:spacing w:line="240" w:lineRule="atLeast"/>
              <w:ind w:left="61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152" w:type="dxa"/>
          </w:tcPr>
          <w:p w14:paraId="402C0FFE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E4881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2E076C6" w14:textId="77777777" w:rsidR="00D64CE9" w:rsidRPr="00070CC6" w:rsidRDefault="00D64CE9" w:rsidP="00D64C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3951CA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A036D46" w14:textId="77777777" w:rsidR="00D64CE9" w:rsidRPr="00070CC6" w:rsidRDefault="00D64CE9" w:rsidP="00D64CE9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840DCB" w14:textId="77777777" w:rsidR="00D64CE9" w:rsidRPr="00070CC6" w:rsidRDefault="00D64CE9" w:rsidP="00D64C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0511E5CA" w14:textId="77777777" w:rsidR="00D64CE9" w:rsidRPr="00070CC6" w:rsidRDefault="00D64CE9" w:rsidP="00D64CE9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47FD" w:rsidRPr="00070CC6" w14:paraId="279F6D38" w14:textId="77777777" w:rsidTr="00256F35">
        <w:tc>
          <w:tcPr>
            <w:tcW w:w="3618" w:type="dxa"/>
            <w:shd w:val="clear" w:color="auto" w:fill="auto"/>
          </w:tcPr>
          <w:p w14:paraId="64C944D6" w14:textId="77777777" w:rsidR="005C47FD" w:rsidRPr="00070CC6" w:rsidRDefault="005C47FD" w:rsidP="002C2F2D">
            <w:pPr>
              <w:spacing w:line="240" w:lineRule="atLeast"/>
              <w:ind w:left="340"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1862B16B" w14:textId="0343400B" w:rsidR="005C47FD" w:rsidRPr="00070CC6" w:rsidRDefault="008007F8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</w:t>
            </w:r>
            <w:r w:rsidR="008953B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D3D0A06" w14:textId="77777777" w:rsidR="005C47FD" w:rsidRPr="00070CC6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9B64BD7" w14:textId="675B6DD6" w:rsidR="005C47FD" w:rsidRPr="00070CC6" w:rsidRDefault="005C47FD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  <w:shd w:val="clear" w:color="auto" w:fill="auto"/>
          </w:tcPr>
          <w:p w14:paraId="718851C4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5B5C42B" w14:textId="2521A3A6" w:rsidR="005C47FD" w:rsidRPr="00070CC6" w:rsidRDefault="008007F8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1,89</w:t>
            </w:r>
            <w:r w:rsidR="008953B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3351C0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0D4326E" w14:textId="7C683A5E" w:rsidR="005C47FD" w:rsidRPr="00070CC6" w:rsidRDefault="005C47FD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</w:tr>
      <w:tr w:rsidR="005C47FD" w:rsidRPr="00070CC6" w14:paraId="5DB00905" w14:textId="77777777" w:rsidTr="00256F35">
        <w:tc>
          <w:tcPr>
            <w:tcW w:w="3618" w:type="dxa"/>
            <w:shd w:val="clear" w:color="auto" w:fill="auto"/>
          </w:tcPr>
          <w:p w14:paraId="2A2DCD38" w14:textId="77777777" w:rsidR="005C47FD" w:rsidRPr="00070CC6" w:rsidRDefault="005C47FD" w:rsidP="002C2F2D">
            <w:pPr>
              <w:spacing w:line="240" w:lineRule="atLeast"/>
              <w:ind w:left="340"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152" w:type="dxa"/>
            <w:shd w:val="clear" w:color="auto" w:fill="auto"/>
          </w:tcPr>
          <w:p w14:paraId="3A26A8F2" w14:textId="4850B377" w:rsidR="005C47FD" w:rsidRPr="00070CC6" w:rsidRDefault="008007F8" w:rsidP="008007F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2,246</w:t>
            </w:r>
          </w:p>
        </w:tc>
        <w:tc>
          <w:tcPr>
            <w:tcW w:w="270" w:type="dxa"/>
            <w:shd w:val="clear" w:color="auto" w:fill="auto"/>
          </w:tcPr>
          <w:p w14:paraId="782C3051" w14:textId="77777777" w:rsidR="005C47FD" w:rsidRPr="00070CC6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2467C8D" w14:textId="22161195" w:rsidR="005C47FD" w:rsidRPr="00070CC6" w:rsidRDefault="005C47FD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75250111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7A6CCD5" w14:textId="71F590ED" w:rsidR="005C47FD" w:rsidRPr="00070CC6" w:rsidRDefault="008007F8" w:rsidP="008007F8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2,246</w:t>
            </w:r>
          </w:p>
        </w:tc>
        <w:tc>
          <w:tcPr>
            <w:tcW w:w="270" w:type="dxa"/>
            <w:shd w:val="clear" w:color="auto" w:fill="auto"/>
          </w:tcPr>
          <w:p w14:paraId="450CD155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17C78E6F" w14:textId="5DFFABE9" w:rsidR="005C47FD" w:rsidRPr="00070CC6" w:rsidRDefault="005C47FD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5C47FD" w:rsidRPr="00070CC6" w14:paraId="226EB130" w14:textId="77777777" w:rsidTr="00256F35">
        <w:tc>
          <w:tcPr>
            <w:tcW w:w="3618" w:type="dxa"/>
            <w:shd w:val="clear" w:color="auto" w:fill="auto"/>
          </w:tcPr>
          <w:p w14:paraId="4556F6B5" w14:textId="77777777" w:rsidR="005C47FD" w:rsidRPr="00070CC6" w:rsidRDefault="005C47FD" w:rsidP="002C2F2D">
            <w:pPr>
              <w:spacing w:line="240" w:lineRule="atLeast"/>
              <w:ind w:left="340"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35B31" w14:textId="5DD5D1E8" w:rsidR="005C47FD" w:rsidRPr="00070CC6" w:rsidRDefault="008007F8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4,13</w:t>
            </w:r>
            <w:r w:rsidR="008953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70E2DB0" w14:textId="77777777" w:rsidR="005C47FD" w:rsidRPr="00070CC6" w:rsidRDefault="005C47FD" w:rsidP="005C47FD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B65F9" w14:textId="6A1DA992" w:rsidR="005C47FD" w:rsidRPr="00070CC6" w:rsidRDefault="005C47FD" w:rsidP="005C47FD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  <w:shd w:val="clear" w:color="auto" w:fill="auto"/>
          </w:tcPr>
          <w:p w14:paraId="6883BB4D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55B81" w14:textId="03987A98" w:rsidR="005C47FD" w:rsidRPr="00070CC6" w:rsidRDefault="008007F8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4,13</w:t>
            </w:r>
            <w:r w:rsidR="008953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884383B" w14:textId="77777777" w:rsidR="005C47FD" w:rsidRPr="00070CC6" w:rsidRDefault="005C47FD" w:rsidP="005C47F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E1D81" w14:textId="3690BD97" w:rsidR="005C47FD" w:rsidRPr="00070CC6" w:rsidRDefault="005C47FD" w:rsidP="005C47FD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687</w:t>
            </w:r>
          </w:p>
        </w:tc>
      </w:tr>
    </w:tbl>
    <w:p w14:paraId="3F95BB78" w14:textId="21352B3D" w:rsidR="005C47FD" w:rsidRDefault="005C47FD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20"/>
          <w:szCs w:val="20"/>
          <w:lang w:val="en-US"/>
        </w:rPr>
      </w:pPr>
    </w:p>
    <w:p w14:paraId="2AAEC3A1" w14:textId="70B2040B" w:rsidR="00B32FF3" w:rsidRDefault="00B32FF3" w:rsidP="009B739D">
      <w:pPr>
        <w:pStyle w:val="Bo-Blankline"/>
        <w:numPr>
          <w:ilvl w:val="0"/>
          <w:numId w:val="5"/>
        </w:numPr>
        <w:ind w:right="18"/>
        <w:jc w:val="thaiDistribute"/>
        <w:rPr>
          <w:i/>
          <w:iCs/>
          <w:sz w:val="30"/>
          <w:szCs w:val="30"/>
          <w:lang w:val="en-US"/>
        </w:rPr>
      </w:pPr>
      <w:r w:rsidRPr="009B739D">
        <w:rPr>
          <w:rFonts w:hint="cs"/>
          <w:spacing w:val="4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A0132A">
        <w:rPr>
          <w:rFonts w:asciiTheme="majorBidi" w:hAnsiTheme="majorBidi" w:cstheme="majorBidi"/>
          <w:spacing w:val="4"/>
          <w:sz w:val="30"/>
          <w:szCs w:val="30"/>
        </w:rPr>
        <w:t>30</w:t>
      </w:r>
      <w:r w:rsidR="008F247D" w:rsidRPr="000E72B7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8F247D" w:rsidRPr="000E72B7">
        <w:rPr>
          <w:rFonts w:asciiTheme="majorBidi" w:hAnsiTheme="majorBidi" w:cstheme="majorBidi"/>
          <w:spacing w:val="4"/>
          <w:sz w:val="30"/>
          <w:szCs w:val="30"/>
          <w:cs/>
        </w:rPr>
        <w:t>มิถุนายน</w:t>
      </w:r>
      <w:r w:rsidRPr="00704845">
        <w:rPr>
          <w:rFonts w:hint="cs"/>
          <w:spacing w:val="4"/>
          <w:sz w:val="30"/>
          <w:szCs w:val="30"/>
          <w:cs/>
        </w:rPr>
        <w:t xml:space="preserve"> </w:t>
      </w:r>
      <w:r w:rsidR="00A0132A">
        <w:rPr>
          <w:spacing w:val="4"/>
          <w:sz w:val="30"/>
          <w:szCs w:val="30"/>
        </w:rPr>
        <w:t>2564</w:t>
      </w:r>
      <w:r w:rsidRPr="00704845">
        <w:rPr>
          <w:rFonts w:hint="cs"/>
          <w:spacing w:val="4"/>
          <w:sz w:val="30"/>
          <w:szCs w:val="30"/>
          <w:cs/>
        </w:rPr>
        <w:t xml:space="preserve"> เป็นจำนวน</w:t>
      </w:r>
      <w:r w:rsidR="00D46C84">
        <w:rPr>
          <w:spacing w:val="4"/>
          <w:sz w:val="30"/>
          <w:szCs w:val="30"/>
        </w:rPr>
        <w:t xml:space="preserve"> </w:t>
      </w:r>
      <w:r w:rsidR="00A12C3C">
        <w:rPr>
          <w:spacing w:val="4"/>
          <w:sz w:val="30"/>
          <w:szCs w:val="30"/>
        </w:rPr>
        <w:t>267</w:t>
      </w:r>
      <w:r w:rsidRPr="00704845">
        <w:rPr>
          <w:rFonts w:hint="cs"/>
          <w:spacing w:val="4"/>
          <w:sz w:val="30"/>
          <w:szCs w:val="30"/>
          <w:cs/>
        </w:rPr>
        <w:t xml:space="preserve"> ล้านบาท</w:t>
      </w:r>
      <w:r w:rsidRPr="00704845">
        <w:rPr>
          <w:spacing w:val="2"/>
          <w:sz w:val="30"/>
          <w:szCs w:val="30"/>
        </w:rPr>
        <w:t xml:space="preserve"> </w:t>
      </w:r>
      <w:r w:rsidRPr="00704845">
        <w:rPr>
          <w:rFonts w:hint="cs"/>
          <w:i/>
          <w:iCs/>
          <w:spacing w:val="2"/>
          <w:sz w:val="30"/>
          <w:szCs w:val="30"/>
          <w:cs/>
        </w:rPr>
        <w:t>(</w:t>
      </w:r>
      <w:r w:rsidR="00A0132A">
        <w:rPr>
          <w:i/>
          <w:iCs/>
          <w:spacing w:val="2"/>
          <w:sz w:val="30"/>
          <w:szCs w:val="30"/>
        </w:rPr>
        <w:t>31</w:t>
      </w:r>
      <w:r w:rsidRPr="00704845">
        <w:rPr>
          <w:i/>
          <w:iCs/>
          <w:sz w:val="30"/>
          <w:szCs w:val="30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</w:rPr>
        <w:t>ธันวาคม</w:t>
      </w:r>
      <w:r w:rsidRPr="00704845">
        <w:rPr>
          <w:i/>
          <w:iCs/>
          <w:sz w:val="30"/>
          <w:szCs w:val="30"/>
        </w:rPr>
        <w:t xml:space="preserve"> </w:t>
      </w:r>
      <w:r w:rsidR="00A0132A">
        <w:rPr>
          <w:i/>
          <w:iCs/>
          <w:sz w:val="30"/>
          <w:szCs w:val="30"/>
        </w:rPr>
        <w:t>2563</w:t>
      </w:r>
      <w:r w:rsidRPr="007F16A6">
        <w:rPr>
          <w:i/>
          <w:iCs/>
          <w:sz w:val="30"/>
          <w:szCs w:val="30"/>
          <w:lang w:val="en-US"/>
        </w:rPr>
        <w:t xml:space="preserve">: </w:t>
      </w:r>
      <w:r w:rsidR="00A0132A">
        <w:rPr>
          <w:i/>
          <w:iCs/>
          <w:sz w:val="30"/>
          <w:szCs w:val="30"/>
        </w:rPr>
        <w:t>265</w:t>
      </w:r>
      <w:r w:rsidRPr="00704845">
        <w:rPr>
          <w:i/>
          <w:iCs/>
          <w:sz w:val="30"/>
          <w:szCs w:val="30"/>
          <w:lang w:val="en-US"/>
        </w:rPr>
        <w:t xml:space="preserve"> </w:t>
      </w:r>
      <w:r w:rsidRPr="00704845">
        <w:rPr>
          <w:rFonts w:hint="cs"/>
          <w:i/>
          <w:iCs/>
          <w:sz w:val="30"/>
          <w:szCs w:val="30"/>
          <w:cs/>
          <w:lang w:val="en-US"/>
        </w:rPr>
        <w:t>ล้านบาท)</w:t>
      </w:r>
    </w:p>
    <w:p w14:paraId="1DD6494E" w14:textId="4E0A4605" w:rsidR="00B521D7" w:rsidRPr="00317CAE" w:rsidRDefault="00B521D7">
      <w:pPr>
        <w:spacing w:line="240" w:lineRule="auto"/>
        <w:rPr>
          <w:rFonts w:ascii="Angsana New" w:hAnsi="Angsana New"/>
          <w:sz w:val="20"/>
          <w:szCs w:val="20"/>
          <w:highlight w:val="yellow"/>
          <w:lang w:val="en-US" w:eastAsia="x-none"/>
        </w:rPr>
      </w:pPr>
    </w:p>
    <w:p w14:paraId="411F6DB2" w14:textId="77777777" w:rsidR="00234C45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0DE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B210DE">
        <w:rPr>
          <w:rFonts w:ascii="Angsana New" w:hAnsi="Angsana New"/>
          <w:sz w:val="30"/>
          <w:szCs w:val="30"/>
        </w:rPr>
        <w:t xml:space="preserve"> </w:t>
      </w:r>
      <w:r w:rsidRPr="00B210DE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7F16A6" w:rsidRDefault="006554A2" w:rsidP="006554A2">
      <w:pPr>
        <w:pStyle w:val="Bo-Blankline"/>
      </w:pPr>
    </w:p>
    <w:p w14:paraId="7C9CBF84" w14:textId="5D1DACF0" w:rsidR="006554A2" w:rsidRPr="00A54401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55D5F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55D5F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355D5F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ปี มีผลบังคับใช้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355D5F">
        <w:rPr>
          <w:rFonts w:ascii="Angsana New" w:hAnsi="Angsana New"/>
          <w:sz w:val="30"/>
          <w:szCs w:val="30"/>
          <w:lang w:val="en-US"/>
        </w:rPr>
        <w:t>1</w:t>
      </w:r>
      <w:r w:rsidRPr="00A54401">
        <w:rPr>
          <w:rFonts w:ascii="Angsana New" w:hAnsi="Angsana New"/>
          <w:sz w:val="30"/>
          <w:szCs w:val="30"/>
          <w:lang w:val="en-US"/>
        </w:rPr>
        <w:t xml:space="preserve"> 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55D5F">
        <w:rPr>
          <w:rFonts w:ascii="Angsana New" w:hAnsi="Angsana New"/>
          <w:sz w:val="30"/>
          <w:szCs w:val="30"/>
          <w:lang w:val="en-US"/>
        </w:rPr>
        <w:t>2559</w:t>
      </w:r>
      <w:r w:rsidRPr="00A54401">
        <w:rPr>
          <w:rFonts w:ascii="Angsana New" w:hAnsi="Angsana New"/>
          <w:sz w:val="30"/>
          <w:szCs w:val="30"/>
          <w:lang w:val="en-US"/>
        </w:rPr>
        <w:t xml:space="preserve"> 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355D5F">
        <w:rPr>
          <w:rFonts w:ascii="Angsana New" w:hAnsi="Angsana New"/>
          <w:sz w:val="30"/>
          <w:szCs w:val="30"/>
          <w:lang w:val="en-US"/>
        </w:rPr>
        <w:t>3</w:t>
      </w:r>
      <w:r w:rsidRPr="00A54401">
        <w:rPr>
          <w:rFonts w:ascii="Angsana New" w:hAnsi="Angsana New"/>
          <w:sz w:val="30"/>
          <w:szCs w:val="30"/>
          <w:lang w:val="en-US"/>
        </w:rPr>
        <w:t xml:space="preserve"> </w:t>
      </w:r>
      <w:r w:rsidRPr="00A54401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5F81B9AC" w14:textId="11981FF3" w:rsidR="004A7DFC" w:rsidRDefault="004A7DFC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19C92B72" w14:textId="7503455B" w:rsidR="00307009" w:rsidRDefault="00307009" w:rsidP="00307009">
      <w:pPr>
        <w:pStyle w:val="Caption"/>
      </w:pPr>
      <w:r w:rsidRPr="00307009">
        <w:rPr>
          <w:cs/>
        </w:rPr>
        <w:t>ลูกหนี้การค้า</w:t>
      </w:r>
    </w:p>
    <w:p w14:paraId="1988BC6E" w14:textId="77777777" w:rsidR="00307009" w:rsidRPr="00307009" w:rsidRDefault="00307009" w:rsidP="00307009">
      <w:pPr>
        <w:pStyle w:val="Bo-Blankline"/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07009" w:rsidRPr="004A7DFC" w14:paraId="58E75455" w14:textId="77777777" w:rsidTr="00224BEB">
        <w:trPr>
          <w:trHeight w:val="2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DF6CF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bookmarkStart w:id="1" w:name="_Hlk61998713"/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4BA7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BD0115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F8468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7009" w:rsidRPr="004A7DFC" w14:paraId="3B74DA39" w14:textId="77777777" w:rsidTr="00224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D9B36D1" w14:textId="77777777" w:rsidR="00307009" w:rsidRPr="004A7DFC" w:rsidRDefault="00307009" w:rsidP="00224BEB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2C606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7C37C57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85FD3C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C50A249" w14:textId="77777777" w:rsidR="00307009" w:rsidRPr="004A7DFC" w:rsidRDefault="00307009" w:rsidP="00224B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6ED344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E13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E13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2E13C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2AB9E37" w14:textId="77777777" w:rsidR="00307009" w:rsidRPr="004A7DFC" w:rsidRDefault="00307009" w:rsidP="00224B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1548A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07009" w:rsidRPr="004A7DFC" w14:paraId="4AEFCB69" w14:textId="77777777" w:rsidTr="00224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0CE48E00" w14:textId="77777777" w:rsidR="00307009" w:rsidRPr="004A7DFC" w:rsidRDefault="00307009" w:rsidP="00224BEB">
            <w:pPr>
              <w:spacing w:line="240" w:lineRule="auto"/>
              <w:ind w:left="162" w:firstLine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83D43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DC31413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E5E37C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154E9EF" w14:textId="77777777" w:rsidR="00307009" w:rsidRPr="004A7DFC" w:rsidRDefault="00307009" w:rsidP="00224B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9F4028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56CF933" w14:textId="77777777" w:rsidR="00307009" w:rsidRPr="004A7DFC" w:rsidRDefault="00307009" w:rsidP="00224BE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A0FBFC" w14:textId="77777777" w:rsidR="00307009" w:rsidRPr="004A7DFC" w:rsidRDefault="00307009" w:rsidP="00224BE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07009" w:rsidRPr="004A7DFC" w14:paraId="13427EE7" w14:textId="77777777" w:rsidTr="00224BEB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5B6551" w14:textId="77777777" w:rsidR="00307009" w:rsidRPr="004A7DFC" w:rsidDel="00B75B12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4ABD08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7009" w:rsidRPr="004A7DFC" w14:paraId="26AFABFB" w14:textId="77777777" w:rsidTr="00224BEB">
        <w:trPr>
          <w:trHeight w:val="335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0B10B9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88D7AE0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007F8" w:rsidRPr="004A7DFC" w14:paraId="030A828F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9666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479535" w14:textId="590A82A6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33D709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CD6ABB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846884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A6EF6" w14:textId="5726ECF0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536,617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FB97F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2C06B8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217,881</w:t>
            </w:r>
          </w:p>
        </w:tc>
      </w:tr>
      <w:tr w:rsidR="008007F8" w:rsidRPr="004A7DFC" w14:paraId="15540277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F66E4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5B027D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B2EBB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BC940D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88194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DFCFDA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5A3CE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D9E5DB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07F8" w:rsidRPr="004A7DFC" w14:paraId="1E5629CA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F451A" w14:textId="4226BA1E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3AE74A" w14:textId="3D772044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C7CA7D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AFF7A0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170,283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B8347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A7FF94" w14:textId="0B5C9F8A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4A0DC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9C1ECB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170,283</w:t>
            </w:r>
          </w:p>
        </w:tc>
      </w:tr>
      <w:tr w:rsidR="008007F8" w:rsidRPr="004A7DFC" w14:paraId="41698182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DEE44" w14:textId="70DBB809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31 - 60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FA9645" w14:textId="53D6845C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3C0A9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E30D4E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138,209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2311E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A32630" w14:textId="7B611745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CD48F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73329D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138,209</w:t>
            </w:r>
          </w:p>
        </w:tc>
      </w:tr>
      <w:tr w:rsidR="008007F8" w:rsidRPr="004A7DFC" w14:paraId="53AAFB5D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A3537" w14:textId="335EAC6D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F8426B" w14:textId="49E9DD9B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147,797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8C8A1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D5A674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373,895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F5B39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3B848E" w14:textId="56C69D5D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147,797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9162C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B486FA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373,895</w:t>
            </w:r>
          </w:p>
        </w:tc>
      </w:tr>
      <w:tr w:rsidR="008007F8" w:rsidRPr="004A7DFC" w14:paraId="65534A2A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F0C1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61161" w14:textId="0FBB5998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790,410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A573FB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F3170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85393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B2FF5" w14:textId="1C8FD6D3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790,410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B7FB9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FE57A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8007F8" w:rsidRPr="004A7DFC" w14:paraId="3F253534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2D16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38D11" w14:textId="77777777" w:rsidR="008007F8" w:rsidRDefault="008007F8" w:rsidP="008007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B7A30" w14:textId="1957B007" w:rsidR="008007F8" w:rsidRPr="004A7DFC" w:rsidRDefault="008007F8" w:rsidP="008007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CB4B11" w14:textId="77777777" w:rsidR="008007F8" w:rsidRPr="004A7DFC" w:rsidRDefault="008007F8" w:rsidP="008007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BBDE5" w14:textId="77777777" w:rsidR="008007F8" w:rsidRPr="004A7DFC" w:rsidRDefault="008007F8" w:rsidP="008007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80B130" w14:textId="77777777" w:rsidR="008007F8" w:rsidRPr="004A7DFC" w:rsidRDefault="008007F8" w:rsidP="008007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A64B6" w14:textId="77777777" w:rsidR="008007F8" w:rsidRPr="004A7DFC" w:rsidRDefault="008007F8" w:rsidP="008007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10E8E" w14:textId="77777777" w:rsidR="008007F8" w:rsidRDefault="008007F8" w:rsidP="008007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9697FF" w14:textId="56083660" w:rsidR="008007F8" w:rsidRPr="004A7DFC" w:rsidRDefault="008007F8" w:rsidP="008007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51F178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96EA5" w14:textId="77777777" w:rsidR="008007F8" w:rsidRPr="004A7DFC" w:rsidRDefault="008007F8" w:rsidP="008007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0698EA" w14:textId="77777777" w:rsidR="008007F8" w:rsidRPr="004A7DFC" w:rsidRDefault="008007F8" w:rsidP="008007F8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07F8" w:rsidRPr="004A7DFC" w14:paraId="545EE11C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6F0D2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17578" w14:textId="1EAB8486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790,410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43385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392E44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09BFB" w14:textId="77777777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CA547" w14:textId="141AE415" w:rsidR="008007F8" w:rsidRPr="004A7DFC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790,410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3D7E5F" w14:textId="77777777" w:rsidR="008007F8" w:rsidRPr="004A7DFC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25B35E" w14:textId="77777777" w:rsidR="008007F8" w:rsidRPr="004A7DFC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900,268</w:t>
            </w:r>
          </w:p>
        </w:tc>
      </w:tr>
      <w:tr w:rsidR="00307009" w:rsidRPr="004A7DFC" w14:paraId="2C076CF5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ECAD8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8B68F" w14:textId="77777777" w:rsidR="00307009" w:rsidRPr="004A7DFC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B0499D" w14:textId="77777777" w:rsidR="00307009" w:rsidRPr="004A7DFC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4F8AE" w14:textId="77777777" w:rsidR="00307009" w:rsidRPr="004A7DFC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513BC" w14:textId="77777777" w:rsidR="00307009" w:rsidRPr="004A7DFC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2FC0D" w14:textId="77777777" w:rsidR="00307009" w:rsidRPr="004A7DFC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C2FCC" w14:textId="77777777" w:rsidR="00307009" w:rsidRPr="004A7DFC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2A456" w14:textId="77777777" w:rsidR="00307009" w:rsidRPr="004A7DFC" w:rsidRDefault="00307009" w:rsidP="00224BEB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bookmarkEnd w:id="1"/>
      <w:tr w:rsidR="00307009" w:rsidRPr="00435338" w14:paraId="19E184C9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BB431" w14:textId="77777777" w:rsidR="00307009" w:rsidRPr="00435338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6C96B0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DC471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C5E91C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CAAA5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7B3CC2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69686" w14:textId="77777777" w:rsidR="00307009" w:rsidRPr="00F82619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59676C" w14:textId="77777777" w:rsidR="00307009" w:rsidRPr="00F82619" w:rsidRDefault="00307009" w:rsidP="00224BEB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07009" w:rsidRPr="00435338" w14:paraId="578AB3E0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FD1E2" w14:textId="77777777" w:rsidR="00307009" w:rsidRPr="00435338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13B427" w14:textId="24D406AA" w:rsidR="00307009" w:rsidRPr="00F82619" w:rsidRDefault="008007F8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1,585,666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F3091F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1B2A5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1F2941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7E56C4" w14:textId="010C5873" w:rsidR="00307009" w:rsidRPr="00F82619" w:rsidRDefault="008007F8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1,585,666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D360DE" w14:textId="77777777" w:rsidR="00307009" w:rsidRPr="00F82619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37D8F2" w14:textId="77777777" w:rsidR="00307009" w:rsidRPr="00F82619" w:rsidRDefault="00307009" w:rsidP="00224BEB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F82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,077</w:t>
            </w:r>
          </w:p>
        </w:tc>
      </w:tr>
      <w:tr w:rsidR="00307009" w:rsidRPr="00435338" w14:paraId="598F591A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36ADE" w14:textId="77777777" w:rsidR="00307009" w:rsidRPr="00435338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C7C654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04BC5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37BACD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63C71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49792A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A3059" w14:textId="77777777" w:rsidR="00307009" w:rsidRPr="00F82619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DDBC58" w14:textId="77777777" w:rsidR="00307009" w:rsidRPr="00F82619" w:rsidRDefault="00307009" w:rsidP="00224BEB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009" w:rsidRPr="00435338" w14:paraId="137561BC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A322E" w14:textId="62CC823F" w:rsidR="00307009" w:rsidRPr="00435338" w:rsidRDefault="00355D5F" w:rsidP="00224BEB">
            <w:pPr>
              <w:tabs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070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3070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0700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3F296" w14:textId="54F123AF" w:rsidR="00307009" w:rsidRPr="00F82619" w:rsidRDefault="008007F8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E69A5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E789E1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13349" w14:textId="77777777" w:rsidR="00307009" w:rsidRPr="00F82619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395A5B" w14:textId="134C37B6" w:rsidR="00307009" w:rsidRPr="00F82619" w:rsidRDefault="008007F8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BF892" w14:textId="77777777" w:rsidR="00307009" w:rsidRPr="00F82619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8BFCFE" w14:textId="77777777" w:rsidR="00307009" w:rsidRPr="00F82619" w:rsidRDefault="00307009" w:rsidP="00224BEB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2619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307009" w:rsidRPr="00435338" w14:paraId="710FF786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32B63" w14:textId="77777777" w:rsidR="00307009" w:rsidRPr="00435338" w:rsidRDefault="00307009" w:rsidP="00224BE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143062" w14:textId="22AC162B" w:rsidR="00307009" w:rsidRPr="006145CD" w:rsidRDefault="008007F8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1,585,818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FB04" w14:textId="77777777" w:rsidR="00307009" w:rsidRPr="006145CD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A9302" w14:textId="77777777" w:rsidR="00307009" w:rsidRPr="006145CD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E6834D" w14:textId="77777777" w:rsidR="00307009" w:rsidRPr="006145CD" w:rsidRDefault="00307009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7F711" w14:textId="677C22C7" w:rsidR="00307009" w:rsidRPr="00435338" w:rsidRDefault="008007F8" w:rsidP="00224BEB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1,585,818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E15B4" w14:textId="77777777" w:rsidR="00307009" w:rsidRPr="00435338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35BA6" w14:textId="77777777" w:rsidR="00307009" w:rsidRPr="00435338" w:rsidRDefault="00307009" w:rsidP="00224BEB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</w:tr>
      <w:tr w:rsidR="00307009" w:rsidRPr="00435338" w14:paraId="1DD93294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7B237" w14:textId="77777777" w:rsidR="00307009" w:rsidRPr="00D26E49" w:rsidRDefault="00307009" w:rsidP="00224BEB">
            <w:pPr>
              <w:tabs>
                <w:tab w:val="left" w:pos="540"/>
              </w:tabs>
              <w:spacing w:line="36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5C318" w14:textId="77777777" w:rsidR="00307009" w:rsidRDefault="00307009" w:rsidP="00224B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C9610" w14:textId="275A7492" w:rsidR="008007F8" w:rsidRPr="00435338" w:rsidRDefault="008007F8" w:rsidP="00224B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5B27D" w14:textId="77777777" w:rsidR="00307009" w:rsidRPr="00435338" w:rsidRDefault="00307009" w:rsidP="00224B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D349B" w14:textId="77777777" w:rsidR="00307009" w:rsidRDefault="00307009" w:rsidP="00224B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81E49" w14:textId="77777777" w:rsidR="00307009" w:rsidRPr="00435338" w:rsidRDefault="00307009" w:rsidP="00224B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EB9A7" w14:textId="77777777" w:rsidR="00307009" w:rsidRPr="00435338" w:rsidRDefault="00307009" w:rsidP="00224B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64AE4" w14:textId="77777777" w:rsidR="00307009" w:rsidRDefault="00307009" w:rsidP="00224B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44FB0F" w14:textId="1EC3D36A" w:rsidR="008007F8" w:rsidRPr="00435338" w:rsidRDefault="008007F8" w:rsidP="00224B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603B8D" w14:textId="77777777" w:rsidR="00307009" w:rsidRPr="00435338" w:rsidRDefault="00307009" w:rsidP="00224BE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9668B" w14:textId="77777777" w:rsidR="00307009" w:rsidRDefault="00307009" w:rsidP="00224BE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F9F90" w14:textId="77777777" w:rsidR="00307009" w:rsidRPr="00435338" w:rsidRDefault="00307009" w:rsidP="00224BEB">
            <w:pPr>
              <w:spacing w:line="360" w:lineRule="exact"/>
              <w:ind w:left="-8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07F8" w:rsidRPr="00435338" w14:paraId="0897A9C1" w14:textId="77777777" w:rsidTr="00224BEB">
        <w:trPr>
          <w:trHeight w:val="3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1462" w14:textId="77777777" w:rsidR="008007F8" w:rsidRPr="00435338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8CB6B" w14:textId="2B77862F" w:rsidR="008007F8" w:rsidRPr="006145CD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1,585,818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A09D37" w14:textId="77777777" w:rsidR="008007F8" w:rsidRPr="006145CD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C1C8D" w14:textId="77777777" w:rsidR="008007F8" w:rsidRPr="006145CD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01155" w14:textId="77777777" w:rsidR="008007F8" w:rsidRPr="006145CD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C5C7FD" w14:textId="0EF594C1" w:rsidR="008007F8" w:rsidRPr="00435338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1,585,818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61425" w14:textId="77777777" w:rsidR="008007F8" w:rsidRPr="00435338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FA41D" w14:textId="77777777" w:rsidR="008007F8" w:rsidRPr="00435338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1,525,418</w:t>
            </w:r>
          </w:p>
        </w:tc>
      </w:tr>
      <w:tr w:rsidR="008007F8" w:rsidRPr="00A706C1" w14:paraId="293B03A6" w14:textId="77777777" w:rsidTr="00224BEB">
        <w:trPr>
          <w:trHeight w:val="28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813F3" w14:textId="77777777" w:rsidR="008007F8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022C03" w14:textId="77777777" w:rsidR="008007F8" w:rsidRPr="00A706C1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5F6E05" w14:textId="77777777" w:rsidR="008007F8" w:rsidRPr="00A706C1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0C8444" w14:textId="77777777" w:rsidR="008007F8" w:rsidRPr="00A706C1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3B055C" w14:textId="77777777" w:rsidR="008007F8" w:rsidRPr="00A706C1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498067" w14:textId="77777777" w:rsidR="008007F8" w:rsidRPr="00A706C1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CFAB22" w14:textId="77777777" w:rsidR="008007F8" w:rsidRPr="00435338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E52EA4" w14:textId="77777777" w:rsidR="008007F8" w:rsidRPr="00A706C1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07F8" w:rsidRPr="00435338" w14:paraId="71D47E59" w14:textId="77777777" w:rsidTr="00224BE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C860" w14:textId="77777777" w:rsidR="008007F8" w:rsidRPr="00F82619" w:rsidRDefault="008007F8" w:rsidP="008007F8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9EF93F" w14:textId="4E148B6E" w:rsidR="008007F8" w:rsidRPr="006145CD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2,376,228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CCAEB8" w14:textId="77777777" w:rsidR="008007F8" w:rsidRPr="006145CD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579199" w14:textId="77777777" w:rsidR="008007F8" w:rsidRPr="006145CD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2,425,686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982BB" w14:textId="77777777" w:rsidR="008007F8" w:rsidRPr="006145CD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992C35" w14:textId="7E585B45" w:rsidR="008007F8" w:rsidRPr="00435338" w:rsidRDefault="008007F8" w:rsidP="008007F8">
            <w:pPr>
              <w:tabs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2,376,228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41B2CB" w14:textId="77777777" w:rsidR="008007F8" w:rsidRPr="00435338" w:rsidRDefault="008007F8" w:rsidP="008007F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74B870" w14:textId="77777777" w:rsidR="008007F8" w:rsidRPr="00435338" w:rsidRDefault="008007F8" w:rsidP="008007F8">
            <w:pPr>
              <w:tabs>
                <w:tab w:val="decimal" w:pos="950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2,425,686</w:t>
            </w:r>
          </w:p>
        </w:tc>
      </w:tr>
    </w:tbl>
    <w:p w14:paraId="121D2CBE" w14:textId="29117B07" w:rsidR="00307009" w:rsidRDefault="00307009" w:rsidP="00307009">
      <w:pPr>
        <w:pStyle w:val="Caption"/>
        <w:numPr>
          <w:ilvl w:val="0"/>
          <w:numId w:val="0"/>
        </w:numPr>
        <w:ind w:left="540"/>
      </w:pPr>
    </w:p>
    <w:p w14:paraId="1EA99768" w14:textId="77777777" w:rsidR="00307009" w:rsidRDefault="0030700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br w:type="page"/>
      </w:r>
    </w:p>
    <w:p w14:paraId="01471986" w14:textId="525E98EA" w:rsidR="001940E5" w:rsidRDefault="001940E5" w:rsidP="00B51B97">
      <w:pPr>
        <w:pStyle w:val="Caption"/>
      </w:pPr>
      <w:r w:rsidRPr="001940E5">
        <w:rPr>
          <w:cs/>
        </w:rPr>
        <w:t>สินทรัพย์ทางการเงินที่อยู่ในความต้องการของตลาด</w:t>
      </w:r>
    </w:p>
    <w:p w14:paraId="5468A105" w14:textId="0DB7064B" w:rsidR="001940E5" w:rsidRDefault="001940E5" w:rsidP="001940E5">
      <w:pPr>
        <w:pStyle w:val="Bo-Blankline"/>
        <w:rPr>
          <w:lang w:val="en-US"/>
        </w:rPr>
      </w:pP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333"/>
        <w:gridCol w:w="246"/>
        <w:gridCol w:w="1448"/>
        <w:gridCol w:w="231"/>
        <w:gridCol w:w="1389"/>
        <w:gridCol w:w="236"/>
        <w:gridCol w:w="1323"/>
      </w:tblGrid>
      <w:tr w:rsidR="001940E5" w:rsidRPr="008D4FD9" w14:paraId="14D392C4" w14:textId="77777777" w:rsidTr="00514932">
        <w:trPr>
          <w:tblHeader/>
        </w:trPr>
        <w:tc>
          <w:tcPr>
            <w:tcW w:w="2970" w:type="dxa"/>
          </w:tcPr>
          <w:p w14:paraId="2020FCD0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6" w:type="dxa"/>
            <w:gridSpan w:val="7"/>
            <w:hideMark/>
          </w:tcPr>
          <w:p w14:paraId="2C8F699E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43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9F7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0E5" w:rsidRPr="008D4FD9" w14:paraId="3DDD46D1" w14:textId="77777777" w:rsidTr="00224BEB">
        <w:trPr>
          <w:tblHeader/>
        </w:trPr>
        <w:tc>
          <w:tcPr>
            <w:tcW w:w="2970" w:type="dxa"/>
            <w:vAlign w:val="bottom"/>
            <w:hideMark/>
          </w:tcPr>
          <w:p w14:paraId="13B21DCE" w14:textId="77777777" w:rsidR="001940E5" w:rsidRPr="008D4FD9" w:rsidRDefault="001940E5" w:rsidP="00224BEB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333" w:type="dxa"/>
            <w:vAlign w:val="bottom"/>
            <w:hideMark/>
          </w:tcPr>
          <w:p w14:paraId="332E2EF2" w14:textId="77777777" w:rsidR="001940E5" w:rsidRPr="008D4FD9" w:rsidRDefault="001940E5" w:rsidP="00224BE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0DCBBBDB" w14:textId="77777777" w:rsidR="001940E5" w:rsidRPr="008D4FD9" w:rsidRDefault="001940E5" w:rsidP="00224BEB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BF26E0A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8" w:type="dxa"/>
            <w:vAlign w:val="bottom"/>
            <w:hideMark/>
          </w:tcPr>
          <w:p w14:paraId="7E745949" w14:textId="77777777" w:rsidR="001940E5" w:rsidRPr="00C64E3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1" w:type="dxa"/>
            <w:vAlign w:val="bottom"/>
          </w:tcPr>
          <w:p w14:paraId="509235B0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89" w:type="dxa"/>
            <w:vAlign w:val="bottom"/>
            <w:hideMark/>
          </w:tcPr>
          <w:p w14:paraId="142277A2" w14:textId="77777777" w:rsidR="001940E5" w:rsidRPr="008D4FD9" w:rsidRDefault="001940E5" w:rsidP="00224BEB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9543B66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vAlign w:val="bottom"/>
            <w:hideMark/>
          </w:tcPr>
          <w:p w14:paraId="7F777EB5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644F0F9" w14:textId="1F5024FB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5CD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68162B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1940E5" w:rsidRPr="008D4FD9" w14:paraId="1D2DEA71" w14:textId="77777777" w:rsidTr="00514932">
        <w:trPr>
          <w:tblHeader/>
        </w:trPr>
        <w:tc>
          <w:tcPr>
            <w:tcW w:w="2970" w:type="dxa"/>
          </w:tcPr>
          <w:p w14:paraId="6CF288E7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6206" w:type="dxa"/>
            <w:gridSpan w:val="7"/>
            <w:vAlign w:val="bottom"/>
            <w:hideMark/>
          </w:tcPr>
          <w:p w14:paraId="2F7B02FA" w14:textId="77777777" w:rsidR="001940E5" w:rsidRPr="008D4FD9" w:rsidRDefault="001940E5" w:rsidP="00224BEB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8D4F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940E5" w:rsidRPr="008D4FD9" w14:paraId="1DBF6CC5" w14:textId="77777777" w:rsidTr="00224BEB">
        <w:tc>
          <w:tcPr>
            <w:tcW w:w="2970" w:type="dxa"/>
            <w:hideMark/>
          </w:tcPr>
          <w:p w14:paraId="0587BEAE" w14:textId="357434C2" w:rsidR="001940E5" w:rsidRPr="008D4FD9" w:rsidRDefault="00355D5F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33" w:type="dxa"/>
          </w:tcPr>
          <w:p w14:paraId="43AAD395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B83C1B7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58AB4100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CE98DB1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6EDA055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CBF56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0B513A4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0E5" w:rsidRPr="008D4FD9" w14:paraId="188DAB6F" w14:textId="77777777" w:rsidTr="00224BEB">
        <w:tc>
          <w:tcPr>
            <w:tcW w:w="2970" w:type="dxa"/>
            <w:hideMark/>
          </w:tcPr>
          <w:p w14:paraId="53BC9483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33" w:type="dxa"/>
          </w:tcPr>
          <w:p w14:paraId="049A425B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2CF04B97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1990B1FB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F08A0A8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690828E4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5A730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BBE003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0E5" w:rsidRPr="008D4FD9" w14:paraId="7EB4C686" w14:textId="77777777" w:rsidTr="00514932">
        <w:tc>
          <w:tcPr>
            <w:tcW w:w="2970" w:type="dxa"/>
          </w:tcPr>
          <w:p w14:paraId="0DF67AB9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</w:t>
            </w:r>
            <w:r w:rsidRPr="008D4FD9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</w:tc>
        <w:tc>
          <w:tcPr>
            <w:tcW w:w="1333" w:type="dxa"/>
          </w:tcPr>
          <w:p w14:paraId="43CEC3EE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6E3F4831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0CC16BA0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4A9B49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10342846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9B682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5DB7217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40E5" w:rsidRPr="008D4FD9" w14:paraId="5F28C945" w14:textId="77777777" w:rsidTr="00514932">
        <w:tc>
          <w:tcPr>
            <w:tcW w:w="2970" w:type="dxa"/>
            <w:hideMark/>
          </w:tcPr>
          <w:p w14:paraId="783111B7" w14:textId="77777777" w:rsidR="001940E5" w:rsidRPr="008D4FD9" w:rsidRDefault="001940E5" w:rsidP="00514932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 w:cs="Angsana New"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3" w:type="dxa"/>
            <w:vAlign w:val="bottom"/>
          </w:tcPr>
          <w:p w14:paraId="0D81903F" w14:textId="77777777" w:rsidR="001940E5" w:rsidRPr="008D4FD9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1,296,382</w:t>
            </w:r>
          </w:p>
        </w:tc>
        <w:tc>
          <w:tcPr>
            <w:tcW w:w="246" w:type="dxa"/>
            <w:vAlign w:val="bottom"/>
          </w:tcPr>
          <w:p w14:paraId="3E87709E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vAlign w:val="bottom"/>
          </w:tcPr>
          <w:p w14:paraId="6CF82BEC" w14:textId="28921EDC" w:rsidR="001940E5" w:rsidRPr="008D4FD9" w:rsidRDefault="00B547BA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773852">
              <w:rPr>
                <w:rFonts w:ascii="Angsana New" w:hAnsi="Angsana New" w:cs="Angsana New"/>
                <w:sz w:val="30"/>
                <w:szCs w:val="30"/>
              </w:rPr>
              <w:t>100,353</w:t>
            </w:r>
          </w:p>
        </w:tc>
        <w:tc>
          <w:tcPr>
            <w:tcW w:w="231" w:type="dxa"/>
            <w:vAlign w:val="bottom"/>
          </w:tcPr>
          <w:p w14:paraId="07B9E45D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017A7F5B" w14:textId="34CC2C11" w:rsidR="001940E5" w:rsidRPr="008D4FD9" w:rsidRDefault="00773852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6,809</w:t>
            </w:r>
          </w:p>
        </w:tc>
        <w:tc>
          <w:tcPr>
            <w:tcW w:w="236" w:type="dxa"/>
            <w:vAlign w:val="bottom"/>
          </w:tcPr>
          <w:p w14:paraId="5374890B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8BA53AC" w14:textId="7F4B719F" w:rsidR="001940E5" w:rsidRPr="008D4FD9" w:rsidRDefault="00B547BA" w:rsidP="00224BEB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4,403,544</w:t>
            </w:r>
          </w:p>
        </w:tc>
      </w:tr>
      <w:tr w:rsidR="00514932" w:rsidRPr="008D4FD9" w14:paraId="2819A9F1" w14:textId="77777777" w:rsidTr="00514932">
        <w:tc>
          <w:tcPr>
            <w:tcW w:w="2970" w:type="dxa"/>
          </w:tcPr>
          <w:p w14:paraId="3C9BFAD9" w14:textId="5677B361" w:rsidR="00514932" w:rsidRPr="00514932" w:rsidRDefault="00514932" w:rsidP="00514932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left" w:pos="520"/>
              </w:tabs>
              <w:spacing w:line="240" w:lineRule="auto"/>
              <w:ind w:left="251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514932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31A91" w14:textId="6A78B308" w:rsidR="00514932" w:rsidRPr="00514932" w:rsidRDefault="00984B8B" w:rsidP="00984B8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774F0E4E" w14:textId="77777777" w:rsidR="00514932" w:rsidRPr="00514932" w:rsidRDefault="00514932" w:rsidP="0051493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E4BA2D" w14:textId="01D48069" w:rsidR="00514932" w:rsidRPr="00514932" w:rsidRDefault="00984B8B" w:rsidP="0051493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698,513</w:t>
            </w:r>
          </w:p>
        </w:tc>
        <w:tc>
          <w:tcPr>
            <w:tcW w:w="231" w:type="dxa"/>
            <w:vAlign w:val="bottom"/>
          </w:tcPr>
          <w:p w14:paraId="17C7234C" w14:textId="77777777" w:rsidR="00514932" w:rsidRPr="00514932" w:rsidRDefault="00514932" w:rsidP="0051493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A1D102" w14:textId="504EE069" w:rsidR="00514932" w:rsidRPr="00514932" w:rsidRDefault="00984B8B" w:rsidP="00984B8B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3DC0E9F" w14:textId="77777777" w:rsidR="00514932" w:rsidRPr="00514932" w:rsidRDefault="00514932" w:rsidP="0051493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9BBE2" w14:textId="66B0DAB4" w:rsidR="00514932" w:rsidRPr="00514932" w:rsidRDefault="00984B8B" w:rsidP="00514932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698,513</w:t>
            </w:r>
          </w:p>
        </w:tc>
      </w:tr>
      <w:tr w:rsidR="001940E5" w:rsidRPr="008D4FD9" w14:paraId="0984B491" w14:textId="77777777" w:rsidTr="00514932">
        <w:trPr>
          <w:trHeight w:val="469"/>
        </w:trPr>
        <w:tc>
          <w:tcPr>
            <w:tcW w:w="2970" w:type="dxa"/>
            <w:hideMark/>
          </w:tcPr>
          <w:p w14:paraId="3ABE4976" w14:textId="77777777" w:rsidR="001940E5" w:rsidRPr="008D4FD9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4F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51533" w14:textId="77777777" w:rsidR="001940E5" w:rsidRPr="00DB5C7B" w:rsidRDefault="001940E5" w:rsidP="00224BE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1,296,382</w:t>
            </w:r>
          </w:p>
        </w:tc>
        <w:tc>
          <w:tcPr>
            <w:tcW w:w="246" w:type="dxa"/>
            <w:vAlign w:val="bottom"/>
          </w:tcPr>
          <w:p w14:paraId="10DB1D7F" w14:textId="77777777" w:rsidR="001940E5" w:rsidRPr="00DB5C7B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074E0E" w14:textId="346B1136" w:rsidR="001940E5" w:rsidRPr="00855C5B" w:rsidRDefault="00984B8B" w:rsidP="00224BE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3,798,</w:t>
            </w:r>
            <w:r w:rsidR="007738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31" w:type="dxa"/>
            <w:vAlign w:val="bottom"/>
          </w:tcPr>
          <w:p w14:paraId="504A3C69" w14:textId="77777777" w:rsidR="001940E5" w:rsidRPr="00855C5B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FC735E" w14:textId="53ABA641" w:rsidR="001940E5" w:rsidRPr="00855C5B" w:rsidRDefault="00773852" w:rsidP="00224BE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6,809</w:t>
            </w:r>
          </w:p>
        </w:tc>
        <w:tc>
          <w:tcPr>
            <w:tcW w:w="236" w:type="dxa"/>
            <w:vAlign w:val="bottom"/>
          </w:tcPr>
          <w:p w14:paraId="51E2B437" w14:textId="77777777" w:rsidR="001940E5" w:rsidRPr="00855C5B" w:rsidRDefault="001940E5" w:rsidP="00224BEB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287E5F" w14:textId="7281EF48" w:rsidR="001940E5" w:rsidRPr="00855C5B" w:rsidRDefault="00984B8B" w:rsidP="00224BE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5,102,057</w:t>
            </w:r>
          </w:p>
        </w:tc>
      </w:tr>
    </w:tbl>
    <w:p w14:paraId="417919ED" w14:textId="36F9E93A" w:rsidR="00984B8B" w:rsidRDefault="00984B8B" w:rsidP="001940E5">
      <w:pPr>
        <w:pStyle w:val="Bo-Blankline"/>
        <w:rPr>
          <w:lang w:val="en-US"/>
        </w:rPr>
      </w:pPr>
    </w:p>
    <w:p w14:paraId="2C7526FF" w14:textId="77777777" w:rsidR="00984B8B" w:rsidRDefault="00984B8B">
      <w:pPr>
        <w:spacing w:line="240" w:lineRule="auto"/>
        <w:rPr>
          <w:rFonts w:ascii="Angsana New" w:hAnsi="Angsana New"/>
          <w:sz w:val="20"/>
          <w:szCs w:val="20"/>
          <w:lang w:val="en-US" w:eastAsia="x-none"/>
        </w:rPr>
      </w:pPr>
      <w:r>
        <w:rPr>
          <w:lang w:val="en-US"/>
        </w:rPr>
        <w:br w:type="page"/>
      </w:r>
    </w:p>
    <w:p w14:paraId="304FFD37" w14:textId="07B1BD4B" w:rsidR="00C13355" w:rsidRPr="00AE0BB7" w:rsidRDefault="00C13355" w:rsidP="001940E5">
      <w:pPr>
        <w:pStyle w:val="Caption"/>
      </w:pPr>
      <w:r w:rsidRPr="00AE0BB7">
        <w:rPr>
          <w:cs/>
        </w:rPr>
        <w:t>เงินลงทุนในบริษัทย่อย</w:t>
      </w:r>
    </w:p>
    <w:p w14:paraId="1E43D576" w14:textId="16C30571" w:rsidR="002A60BD" w:rsidRDefault="002A60BD" w:rsidP="002A60BD">
      <w:pPr>
        <w:pStyle w:val="Bo-Blankline"/>
        <w:rPr>
          <w:rFonts w:asciiTheme="majorBidi" w:hAnsiTheme="majorBidi" w:cstheme="majorBidi"/>
          <w:lang w:val="en-US"/>
        </w:rPr>
      </w:pPr>
    </w:p>
    <w:p w14:paraId="036B56C0" w14:textId="52519700" w:rsidR="003A5716" w:rsidRDefault="00A70D00" w:rsidP="00683FAF">
      <w:pPr>
        <w:spacing w:line="240" w:lineRule="auto"/>
        <w:ind w:left="540" w:right="2"/>
        <w:jc w:val="both"/>
        <w:rPr>
          <w:rFonts w:ascii="Angsana New" w:hAnsi="Angsana New"/>
          <w:sz w:val="30"/>
          <w:szCs w:val="30"/>
        </w:rPr>
      </w:pPr>
      <w:r w:rsidRPr="0062053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>
        <w:rPr>
          <w:rFonts w:ascii="Angsana New" w:hAnsi="Angsana New" w:hint="cs"/>
          <w:sz w:val="30"/>
          <w:szCs w:val="30"/>
          <w:cs/>
        </w:rPr>
        <w:t>ใหญ่และบริษัท</w:t>
      </w:r>
      <w:r w:rsidRPr="00620539">
        <w:rPr>
          <w:rFonts w:ascii="Angsana New" w:hAnsi="Angsana New"/>
          <w:sz w:val="30"/>
          <w:szCs w:val="30"/>
          <w:cs/>
        </w:rPr>
        <w:t>ย่อย</w:t>
      </w:r>
      <w:r w:rsidRPr="00F47DB8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03A3CDF7" w14:textId="77777777" w:rsidR="00A70D00" w:rsidRPr="00A70D00" w:rsidRDefault="00A70D00" w:rsidP="00683FAF">
      <w:pPr>
        <w:spacing w:line="240" w:lineRule="auto"/>
        <w:ind w:left="540" w:right="2"/>
        <w:jc w:val="both"/>
        <w:rPr>
          <w:rFonts w:ascii="Angsana New" w:hAnsi="Angsana New"/>
          <w:sz w:val="20"/>
          <w:szCs w:val="20"/>
        </w:rPr>
      </w:pPr>
    </w:p>
    <w:p w14:paraId="76E2CAD2" w14:textId="77777777" w:rsidR="004C4477" w:rsidRDefault="004C4477" w:rsidP="0068162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noProof/>
          <w:sz w:val="30"/>
          <w:szCs w:val="30"/>
          <w:lang w:val="en-US"/>
        </w:rPr>
        <w:drawing>
          <wp:inline distT="0" distB="0" distL="0" distR="0" wp14:anchorId="1C3078BC" wp14:editId="723BCF53">
            <wp:extent cx="3590925" cy="59499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5949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DF7153" w14:textId="0E3A8A92" w:rsidR="0068162B" w:rsidRPr="0059672D" w:rsidRDefault="0068162B" w:rsidP="0068162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672D">
        <w:rPr>
          <w:rFonts w:ascii="Angsana New" w:hAnsi="Angsana New"/>
          <w:b/>
          <w:bCs/>
          <w:i/>
          <w:iCs/>
          <w:sz w:val="30"/>
          <w:szCs w:val="30"/>
        </w:rPr>
        <w:t>TPI Polene Power Investment Company Limited</w:t>
      </w:r>
    </w:p>
    <w:p w14:paraId="6C0B6EF7" w14:textId="77777777" w:rsidR="0068162B" w:rsidRPr="00694BF9" w:rsidRDefault="0068162B" w:rsidP="0068162B">
      <w:pPr>
        <w:pStyle w:val="Bo-Blankline"/>
      </w:pPr>
    </w:p>
    <w:p w14:paraId="0DACF690" w14:textId="77777777" w:rsidR="0068162B" w:rsidRDefault="0068162B" w:rsidP="0068162B">
      <w:pPr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  <w:lang w:val="en-US"/>
        </w:rPr>
      </w:pP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30</w:t>
      </w:r>
      <w:r w:rsidRPr="002E13C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E13C0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186E2F">
        <w:rPr>
          <w:rFonts w:ascii="Angsana New" w:hAnsi="Angsana New"/>
          <w:sz w:val="30"/>
          <w:szCs w:val="30"/>
          <w:lang w:val="en-US"/>
        </w:rPr>
        <w:t xml:space="preserve"> </w:t>
      </w:r>
      <w:r w:rsidRPr="00186E2F">
        <w:rPr>
          <w:rFonts w:ascii="Angsana New" w:hAnsi="Angsana New" w:hint="cs"/>
          <w:sz w:val="30"/>
          <w:szCs w:val="30"/>
          <w:cs/>
          <w:lang w:val="en-US"/>
        </w:rPr>
        <w:t>บริษัทอยู่ระหว่างการจดทะเบียนยกเลิกกิจการ</w:t>
      </w:r>
    </w:p>
    <w:p w14:paraId="6B41E447" w14:textId="59C6E3E4" w:rsidR="000C1B13" w:rsidRDefault="000C1B13">
      <w:pPr>
        <w:spacing w:line="240" w:lineRule="auto"/>
        <w:rPr>
          <w:rFonts w:ascii="Angsana New" w:hAnsi="Angsana New"/>
          <w:spacing w:val="-6"/>
          <w:sz w:val="20"/>
          <w:szCs w:val="20"/>
        </w:rPr>
      </w:pPr>
      <w:r>
        <w:rPr>
          <w:rFonts w:ascii="Angsana New" w:hAnsi="Angsana New"/>
          <w:spacing w:val="-6"/>
          <w:sz w:val="20"/>
          <w:szCs w:val="20"/>
        </w:rPr>
        <w:br w:type="page"/>
      </w:r>
    </w:p>
    <w:p w14:paraId="716AF9F1" w14:textId="5795DF35" w:rsidR="00BB6F61" w:rsidRPr="00AE0BB7" w:rsidRDefault="00F356C1" w:rsidP="001303E3">
      <w:pPr>
        <w:pStyle w:val="Caption"/>
        <w:ind w:left="567" w:hanging="567"/>
      </w:pPr>
      <w:r w:rsidRPr="00AE0BB7">
        <w:rPr>
          <w:cs/>
        </w:rPr>
        <w:t>ที่ดิน อาคารและอุปกรณ์</w:t>
      </w:r>
    </w:p>
    <w:p w14:paraId="7DE8446B" w14:textId="77777777" w:rsidR="00EB712A" w:rsidRPr="00CF1B09" w:rsidRDefault="00EB712A" w:rsidP="008B5FE8">
      <w:pPr>
        <w:pStyle w:val="Bo-Blankline"/>
        <w:rPr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297E5F" w:rsidRPr="00297E5F" w14:paraId="05D44EF7" w14:textId="77777777" w:rsidTr="000B5F9A">
        <w:trPr>
          <w:cantSplit/>
          <w:tblHeader/>
        </w:trPr>
        <w:tc>
          <w:tcPr>
            <w:tcW w:w="4989" w:type="dxa"/>
            <w:vAlign w:val="bottom"/>
          </w:tcPr>
          <w:p w14:paraId="2D83993F" w14:textId="7C60F442" w:rsidR="00297E5F" w:rsidRPr="00297E5F" w:rsidRDefault="00297E5F" w:rsidP="0074672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7467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355D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97E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355D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861" w:type="dxa"/>
            <w:vAlign w:val="bottom"/>
          </w:tcPr>
          <w:p w14:paraId="2C9AE3EC" w14:textId="77777777" w:rsidR="00297E5F" w:rsidRPr="000B5F9A" w:rsidRDefault="00297E5F" w:rsidP="00224BE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D26AD00" w14:textId="0CF24756" w:rsidR="00297E5F" w:rsidRPr="00297E5F" w:rsidRDefault="00297E5F" w:rsidP="00224BEB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97E5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97E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FC7B1CA" w14:textId="77777777" w:rsidR="00297E5F" w:rsidRPr="00297E5F" w:rsidRDefault="00297E5F" w:rsidP="00224BE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FC7597" w14:textId="77777777" w:rsidR="00297E5F" w:rsidRPr="00297E5F" w:rsidRDefault="00297E5F" w:rsidP="00224BE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1237E837" w14:textId="53DC53B0" w:rsidR="00297E5F" w:rsidRPr="00297E5F" w:rsidRDefault="00297E5F" w:rsidP="00224BEB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297E5F" w:rsidRPr="00297E5F" w14:paraId="1526BD1F" w14:textId="77777777" w:rsidTr="000B5F9A">
        <w:trPr>
          <w:cantSplit/>
        </w:trPr>
        <w:tc>
          <w:tcPr>
            <w:tcW w:w="4989" w:type="dxa"/>
          </w:tcPr>
          <w:p w14:paraId="3CE60A0F" w14:textId="77777777" w:rsidR="00297E5F" w:rsidRPr="00746722" w:rsidRDefault="00297E5F" w:rsidP="00224B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01CC15B" w14:textId="77777777" w:rsidR="00297E5F" w:rsidRPr="00297E5F" w:rsidRDefault="00297E5F" w:rsidP="00224B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4A32AD14" w14:textId="5D3A207A" w:rsidR="00297E5F" w:rsidRPr="00297E5F" w:rsidRDefault="00297E5F" w:rsidP="00224BE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97E5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7E5F" w:rsidRPr="00297E5F" w14:paraId="66477354" w14:textId="77777777" w:rsidTr="000B5F9A">
        <w:trPr>
          <w:cantSplit/>
        </w:trPr>
        <w:tc>
          <w:tcPr>
            <w:tcW w:w="4989" w:type="dxa"/>
          </w:tcPr>
          <w:p w14:paraId="0A321479" w14:textId="77777777" w:rsidR="00297E5F" w:rsidRPr="00746722" w:rsidRDefault="00297E5F" w:rsidP="001303E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7E5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3E482100" w14:textId="77777777" w:rsidR="00297E5F" w:rsidRPr="00297E5F" w:rsidRDefault="00297E5F" w:rsidP="00224B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026DBEE" w14:textId="3FF4D7BD" w:rsidR="00297E5F" w:rsidRPr="00297E5F" w:rsidRDefault="00B547BA" w:rsidP="00224BE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1,645,993</w:t>
            </w:r>
          </w:p>
        </w:tc>
        <w:tc>
          <w:tcPr>
            <w:tcW w:w="180" w:type="dxa"/>
          </w:tcPr>
          <w:p w14:paraId="1DD03EFC" w14:textId="77777777" w:rsidR="00297E5F" w:rsidRPr="00297E5F" w:rsidRDefault="00297E5F" w:rsidP="00224BE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0D1765" w14:textId="7A35986B" w:rsidR="00297E5F" w:rsidRPr="00297E5F" w:rsidRDefault="00B547BA" w:rsidP="000B5F9A">
            <w:pPr>
              <w:pStyle w:val="acctfourfigures"/>
              <w:tabs>
                <w:tab w:val="clear" w:pos="765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1,645,993</w:t>
            </w:r>
          </w:p>
        </w:tc>
      </w:tr>
    </w:tbl>
    <w:p w14:paraId="75EA21B6" w14:textId="040511F4" w:rsidR="00BB6F61" w:rsidRDefault="00BB6F61" w:rsidP="00297E5F">
      <w:pPr>
        <w:spacing w:line="240" w:lineRule="auto"/>
        <w:ind w:left="540"/>
        <w:rPr>
          <w:rFonts w:asciiTheme="majorBidi" w:hAnsiTheme="majorBidi" w:cstheme="majorBidi"/>
          <w:sz w:val="20"/>
          <w:szCs w:val="20"/>
          <w:lang w:val="en-US"/>
        </w:rPr>
      </w:pPr>
    </w:p>
    <w:p w14:paraId="307EA841" w14:textId="362ADD14" w:rsidR="00FC6716" w:rsidRPr="00AE0BB7" w:rsidRDefault="00FC6716" w:rsidP="00FC6716">
      <w:pPr>
        <w:pStyle w:val="Caption"/>
        <w:ind w:left="900" w:hanging="900"/>
      </w:pPr>
      <w:r w:rsidRPr="00AE0BB7">
        <w:rPr>
          <w:rFonts w:hint="cs"/>
          <w:cs/>
        </w:rPr>
        <w:t>หุ้นกู้</w:t>
      </w:r>
    </w:p>
    <w:p w14:paraId="0609914B" w14:textId="77777777" w:rsidR="00FC6716" w:rsidRPr="00D12D1F" w:rsidRDefault="00FC6716" w:rsidP="00B672A7">
      <w:pPr>
        <w:pStyle w:val="Bo-Blankline"/>
        <w:rPr>
          <w:lang w:val="en-US"/>
        </w:rPr>
      </w:pPr>
    </w:p>
    <w:p w14:paraId="738CAE38" w14:textId="5F853266" w:rsidR="00471019" w:rsidRPr="00AE0BB7" w:rsidRDefault="00471019" w:rsidP="00D12D1F">
      <w:pPr>
        <w:pStyle w:val="Ang15"/>
      </w:pPr>
      <w:r w:rsidRPr="00AE0BB7">
        <w:rPr>
          <w:cs/>
        </w:rPr>
        <w:t xml:space="preserve">ณ วันที่ </w:t>
      </w:r>
      <w:r w:rsidR="00B174D2" w:rsidRPr="00B174D2">
        <w:rPr>
          <w:rFonts w:hint="cs"/>
        </w:rPr>
        <w:t xml:space="preserve">30 </w:t>
      </w:r>
      <w:r w:rsidR="00B174D2" w:rsidRPr="00B174D2">
        <w:rPr>
          <w:rFonts w:hint="cs"/>
          <w:cs/>
        </w:rPr>
        <w:t xml:space="preserve">มิถุนายน </w:t>
      </w:r>
      <w:r w:rsidRPr="00AE0BB7">
        <w:t>256</w:t>
      </w:r>
      <w:r w:rsidR="008C7BBB" w:rsidRPr="00AE0BB7">
        <w:t>4</w:t>
      </w:r>
      <w:r w:rsidRPr="00AE0BB7">
        <w:rPr>
          <w:cs/>
        </w:rPr>
        <w:t xml:space="preserve"> 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E0BB7">
        <w:t>3</w:t>
      </w:r>
      <w:r w:rsidRPr="00AE0BB7">
        <w:rPr>
          <w:cs/>
        </w:rPr>
        <w:t xml:space="preserve"> เดือน มูลค่ารวม </w:t>
      </w:r>
      <w:r w:rsidR="00B547BA">
        <w:t>15,000</w:t>
      </w:r>
      <w:r w:rsidRPr="00AE0BB7">
        <w:rPr>
          <w:cs/>
        </w:rPr>
        <w:t xml:space="preserve"> ล้านบาท </w:t>
      </w:r>
      <w:r w:rsidRPr="00AE0BB7">
        <w:rPr>
          <w:i/>
          <w:iCs/>
        </w:rPr>
        <w:t xml:space="preserve">(31 </w:t>
      </w:r>
      <w:r w:rsidRPr="00AE0BB7">
        <w:rPr>
          <w:i/>
          <w:iCs/>
          <w:cs/>
        </w:rPr>
        <w:t xml:space="preserve">ธันวาคม </w:t>
      </w:r>
      <w:r w:rsidR="00AC6019">
        <w:rPr>
          <w:i/>
          <w:iCs/>
        </w:rPr>
        <w:t>2563</w:t>
      </w:r>
      <w:r w:rsidRPr="00AE0BB7">
        <w:rPr>
          <w:i/>
          <w:iCs/>
        </w:rPr>
        <w:t xml:space="preserve">: </w:t>
      </w:r>
      <w:r w:rsidR="00B26AB8" w:rsidRPr="00B26AB8">
        <w:rPr>
          <w:i/>
          <w:iCs/>
        </w:rPr>
        <w:t>12,000</w:t>
      </w:r>
      <w:r w:rsidRPr="00AE0BB7">
        <w:rPr>
          <w:i/>
          <w:iCs/>
        </w:rPr>
        <w:t xml:space="preserve"> </w:t>
      </w:r>
      <w:r w:rsidRPr="00AE0BB7">
        <w:rPr>
          <w:i/>
          <w:iCs/>
          <w:cs/>
        </w:rPr>
        <w:t>ล้านบาท)</w:t>
      </w:r>
      <w:r w:rsidRPr="00AE0BB7">
        <w:rPr>
          <w:cs/>
        </w:rPr>
        <w:t xml:space="preserve"> ดังนี้</w:t>
      </w:r>
    </w:p>
    <w:p w14:paraId="7FAB359D" w14:textId="77777777" w:rsidR="0079474D" w:rsidRPr="00D12D1F" w:rsidRDefault="0079474D" w:rsidP="0079474D">
      <w:pPr>
        <w:pStyle w:val="Bo-C1Content"/>
        <w:ind w:right="-338"/>
        <w:rPr>
          <w:sz w:val="20"/>
          <w:szCs w:val="20"/>
          <w:cs/>
          <w:lang w:val="en-US"/>
        </w:rPr>
      </w:pP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27"/>
        <w:gridCol w:w="793"/>
        <w:gridCol w:w="2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936"/>
      </w:tblGrid>
      <w:tr w:rsidR="00532769" w:rsidRPr="00744476" w14:paraId="06F8B8B5" w14:textId="77777777" w:rsidTr="00B560D7">
        <w:tc>
          <w:tcPr>
            <w:tcW w:w="1727" w:type="dxa"/>
          </w:tcPr>
          <w:p w14:paraId="0BBC5C54" w14:textId="77777777" w:rsidR="00532769" w:rsidRPr="00744476" w:rsidRDefault="00532769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542EBC36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1FF73837" w14:textId="77777777" w:rsidR="00532769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92" w:type="dxa"/>
            <w:gridSpan w:val="9"/>
          </w:tcPr>
          <w:p w14:paraId="21CE6B57" w14:textId="6E33AF1D" w:rsidR="00532769" w:rsidRPr="00532769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งบการเงินรวมและเฉพาะกิจการ</w:t>
            </w:r>
          </w:p>
        </w:tc>
      </w:tr>
      <w:tr w:rsidR="00A26EF1" w:rsidRPr="00744476" w14:paraId="0B96FCA1" w14:textId="77777777" w:rsidTr="00F81224">
        <w:tc>
          <w:tcPr>
            <w:tcW w:w="1727" w:type="dxa"/>
          </w:tcPr>
          <w:p w14:paraId="1209AFF6" w14:textId="77777777" w:rsidR="00A26EF1" w:rsidRPr="00744476" w:rsidRDefault="00A26EF1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18B02E43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</w:tcPr>
          <w:p w14:paraId="39EB752A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0" w:type="dxa"/>
            <w:gridSpan w:val="5"/>
          </w:tcPr>
          <w:p w14:paraId="45A25DCF" w14:textId="6AEAA584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236" w:type="dxa"/>
          </w:tcPr>
          <w:p w14:paraId="00F5AA71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6B98552A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4E081B3A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280965E6" w14:textId="77777777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5A23C0" w:rsidRPr="00744476" w14:paraId="42F73700" w14:textId="77777777" w:rsidTr="00532769">
        <w:tc>
          <w:tcPr>
            <w:tcW w:w="1727" w:type="dxa"/>
          </w:tcPr>
          <w:p w14:paraId="154AB7B7" w14:textId="77777777" w:rsidR="00A26EF1" w:rsidRDefault="00A26EF1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57B05456" w14:textId="77777777" w:rsidR="00A26EF1" w:rsidRDefault="00A26EF1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  <w:p w14:paraId="03D20F3E" w14:textId="6E769EA0" w:rsidR="005A23C0" w:rsidRPr="00744476" w:rsidRDefault="00A26EF1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793" w:type="dxa"/>
          </w:tcPr>
          <w:p w14:paraId="2634B8FB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2BB6FCF5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  <w:p w14:paraId="2C9F68FC" w14:textId="4FA94488" w:rsidR="005A23C0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E2B5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270" w:type="dxa"/>
          </w:tcPr>
          <w:p w14:paraId="7A8B4C82" w14:textId="77777777" w:rsidR="005A23C0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D030393" w14:textId="4605F4BB" w:rsidR="005A23C0" w:rsidRPr="001E050E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07ACEB0F" w14:textId="77777777" w:rsidR="005A23C0" w:rsidRPr="00744476" w:rsidRDefault="005A23C0" w:rsidP="0079474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7333F8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CF98641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FC24AF6" w14:textId="2D9D7761" w:rsidR="005A23C0" w:rsidRPr="001E050E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2BC26ECC" w14:textId="77777777" w:rsidR="005A23C0" w:rsidRPr="00744476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8FAE559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76CE1B0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D21611F" w14:textId="3C3D5183" w:rsidR="005A23C0" w:rsidRPr="001E050E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6497DA5F" w14:textId="77777777" w:rsidR="005A23C0" w:rsidRPr="00744476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75C8726C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BE0D8E1" w14:textId="020786BB" w:rsidR="005A23C0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  <w:p w14:paraId="30A14EDF" w14:textId="4BECE563" w:rsidR="00A26EF1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375B8B1E" w14:textId="77777777" w:rsidR="005A23C0" w:rsidRPr="00744476" w:rsidRDefault="005A23C0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1D0FB0E5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B9B5B3A" w14:textId="77777777" w:rsidR="00A26EF1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4DF4CA06" w14:textId="7E01F184" w:rsidR="005A23C0" w:rsidRPr="00744476" w:rsidRDefault="00A26EF1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532769" w:rsidRPr="00744476" w14:paraId="4224D02B" w14:textId="77777777" w:rsidTr="00532769">
        <w:tc>
          <w:tcPr>
            <w:tcW w:w="1727" w:type="dxa"/>
          </w:tcPr>
          <w:p w14:paraId="36690370" w14:textId="77777777" w:rsidR="00532769" w:rsidRPr="00744476" w:rsidRDefault="00532769" w:rsidP="0079474D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93" w:type="dxa"/>
          </w:tcPr>
          <w:p w14:paraId="75B5A3DF" w14:textId="77777777" w:rsidR="00532769" w:rsidRPr="002E2B5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545C8717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3870" w:type="dxa"/>
            <w:gridSpan w:val="5"/>
          </w:tcPr>
          <w:p w14:paraId="5CA6C129" w14:textId="43BA302D" w:rsidR="00532769" w:rsidRPr="00532769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044D1AB0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D058EC8" w14:textId="7E43A80B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9435503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36" w:type="dxa"/>
          </w:tcPr>
          <w:p w14:paraId="2721436F" w14:textId="77777777" w:rsidR="00532769" w:rsidRPr="00744476" w:rsidRDefault="00532769" w:rsidP="0079474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C1B13" w:rsidRPr="00744476" w14:paraId="74461F68" w14:textId="77777777" w:rsidTr="00532769">
        <w:tc>
          <w:tcPr>
            <w:tcW w:w="1727" w:type="dxa"/>
          </w:tcPr>
          <w:p w14:paraId="19FACD06" w14:textId="4AF6597A" w:rsidR="000C1B13" w:rsidRPr="00744476" w:rsidRDefault="000C1B13" w:rsidP="00B547B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28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2561</w:t>
            </w:r>
          </w:p>
        </w:tc>
        <w:tc>
          <w:tcPr>
            <w:tcW w:w="793" w:type="dxa"/>
          </w:tcPr>
          <w:p w14:paraId="67141BC7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76013048" w14:textId="77777777" w:rsidR="000C1B13" w:rsidRDefault="000C1B13" w:rsidP="00B547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A2F698" w14:textId="0FC406D2" w:rsidR="000C1B13" w:rsidRPr="00744476" w:rsidRDefault="000C1B13" w:rsidP="00B547BA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9F5C963" w14:textId="77777777" w:rsidR="000C1B13" w:rsidRPr="00744476" w:rsidRDefault="000C1B13" w:rsidP="00B547B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3B9B54" w14:textId="6134091F" w:rsidR="000C1B13" w:rsidRPr="00744476" w:rsidRDefault="000C1B13" w:rsidP="00182606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082EAE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F3C36B" w14:textId="0EA4B12A" w:rsidR="000C1B13" w:rsidRPr="00744476" w:rsidRDefault="000C1B13" w:rsidP="00B547B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50243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67165456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AE66EB" w14:textId="714E8BE2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63AF32FD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53440A25" w14:textId="0AB2EE4E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0C1B13" w:rsidRPr="00744476" w14:paraId="3FB336C7" w14:textId="77777777" w:rsidTr="00532769">
        <w:tc>
          <w:tcPr>
            <w:tcW w:w="1727" w:type="dxa"/>
          </w:tcPr>
          <w:p w14:paraId="412FBD2F" w14:textId="5B4AB46F" w:rsidR="000C1B13" w:rsidRDefault="000C1B13" w:rsidP="00B547B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2562</w:t>
            </w:r>
          </w:p>
        </w:tc>
        <w:tc>
          <w:tcPr>
            <w:tcW w:w="793" w:type="dxa"/>
          </w:tcPr>
          <w:p w14:paraId="3C484836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F95CA23" w14:textId="77777777" w:rsidR="000C1B13" w:rsidRDefault="000C1B13" w:rsidP="00B547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90814C" w14:textId="6E465C76" w:rsidR="000C1B13" w:rsidRPr="00744476" w:rsidRDefault="000C1B13" w:rsidP="00182606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15F003" w14:textId="77777777" w:rsidR="000C1B13" w:rsidRPr="00744476" w:rsidRDefault="000C1B13" w:rsidP="00B547B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A57F8E" w14:textId="60170536" w:rsidR="000C1B13" w:rsidRPr="00744476" w:rsidRDefault="000C1B13" w:rsidP="00182606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F9B9359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7080FE" w14:textId="5F2D49A2" w:rsidR="000C1B13" w:rsidRPr="00744476" w:rsidRDefault="000C1B13" w:rsidP="00B547B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50243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D81D372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8996866" w14:textId="10476851" w:rsidR="000C1B13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4046DC6F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9835DD2" w14:textId="639CA8DD" w:rsidR="000C1B13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C1B13" w:rsidRPr="00744476" w14:paraId="13920350" w14:textId="77777777" w:rsidTr="00532769">
        <w:tc>
          <w:tcPr>
            <w:tcW w:w="1727" w:type="dxa"/>
          </w:tcPr>
          <w:p w14:paraId="20907EE9" w14:textId="7BAB5766" w:rsidR="000C1B13" w:rsidRDefault="000C1B13" w:rsidP="00B547B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793" w:type="dxa"/>
          </w:tcPr>
          <w:p w14:paraId="626184B6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522D32AD" w14:textId="77777777" w:rsidR="000C1B13" w:rsidRDefault="000C1B13" w:rsidP="00B547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FDFAA7" w14:textId="1C560139" w:rsidR="000C1B13" w:rsidRPr="00744476" w:rsidRDefault="000C1B13" w:rsidP="00182606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E21A27" w14:textId="77777777" w:rsidR="000C1B13" w:rsidRPr="00744476" w:rsidRDefault="000C1B13" w:rsidP="00B547B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124234" w14:textId="341A930E" w:rsidR="000C1B13" w:rsidRPr="00744476" w:rsidRDefault="000C1B13" w:rsidP="00182606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271C15A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138C1C" w14:textId="676EC096" w:rsidR="000C1B13" w:rsidRPr="00744476" w:rsidRDefault="000C1B13" w:rsidP="00B547B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50243">
              <w:rPr>
                <w:rFonts w:ascii="Angsana New" w:hAnsi="Angsana New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1D890787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CF2855C" w14:textId="558CC79F" w:rsidR="000C1B13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6EF2E08D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769D8205" w14:textId="52677870" w:rsidR="000C1B13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C1B13" w:rsidRPr="00744476" w14:paraId="49331F56" w14:textId="77777777" w:rsidTr="00532769">
        <w:tc>
          <w:tcPr>
            <w:tcW w:w="1727" w:type="dxa"/>
          </w:tcPr>
          <w:p w14:paraId="256C3EC5" w14:textId="5056DD47" w:rsidR="000C1B13" w:rsidRDefault="000C1B13" w:rsidP="00B547B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793" w:type="dxa"/>
          </w:tcPr>
          <w:p w14:paraId="44B0CB7B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</w:tcPr>
          <w:p w14:paraId="4D7B0533" w14:textId="77777777" w:rsidR="000C1B13" w:rsidRDefault="000C1B13" w:rsidP="00B547B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383555D" w14:textId="37FE5136" w:rsidR="000C1B13" w:rsidRDefault="000C1B13" w:rsidP="00182606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1248A8" w14:textId="77777777" w:rsidR="000C1B13" w:rsidRPr="00744476" w:rsidRDefault="000C1B13" w:rsidP="00B547B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7A39F5" w14:textId="2617706E" w:rsidR="000C1B13" w:rsidRDefault="000C1B13" w:rsidP="00182606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5B19BC0A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4FAE3E" w14:textId="6F81D53A" w:rsidR="000C1B13" w:rsidRPr="00744476" w:rsidRDefault="000C1B13" w:rsidP="00B547B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3A9DA6B0" w14:textId="77777777" w:rsidR="000C1B13" w:rsidRPr="00744476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D1083A8" w14:textId="0A7C1779" w:rsidR="000C1B13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0D979615" w14:textId="77777777" w:rsidR="000C1B13" w:rsidRPr="00744476" w:rsidRDefault="000C1B13" w:rsidP="00B547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6" w:type="dxa"/>
          </w:tcPr>
          <w:p w14:paraId="0B655323" w14:textId="75B63B82" w:rsidR="000C1B13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6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</w:tr>
      <w:tr w:rsidR="000C1B13" w:rsidRPr="00744476" w14:paraId="170A6A1A" w14:textId="77777777" w:rsidTr="00532769">
        <w:tc>
          <w:tcPr>
            <w:tcW w:w="1727" w:type="dxa"/>
          </w:tcPr>
          <w:p w14:paraId="594942F0" w14:textId="77777777" w:rsidR="000C1B13" w:rsidRPr="0018344E" w:rsidRDefault="000C1B13" w:rsidP="00B547BA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793" w:type="dxa"/>
          </w:tcPr>
          <w:p w14:paraId="778AED9F" w14:textId="05F49212" w:rsidR="000C1B13" w:rsidRPr="002E2B56" w:rsidRDefault="000C1B13" w:rsidP="00B547BA">
            <w:pPr>
              <w:spacing w:line="240" w:lineRule="atLeast"/>
              <w:ind w:left="-130" w:right="-120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2E2B56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</w:tcPr>
          <w:p w14:paraId="6A587BDE" w14:textId="77777777" w:rsidR="000C1B13" w:rsidRDefault="000C1B13" w:rsidP="00B547BA">
            <w:pPr>
              <w:spacing w:line="240" w:lineRule="atLeast"/>
              <w:ind w:left="-91" w:right="-9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12611" w14:textId="755F39A9" w:rsidR="000C1B13" w:rsidRPr="0018344E" w:rsidRDefault="000C1B13" w:rsidP="00B547BA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7697777" w14:textId="77777777" w:rsidR="000C1B13" w:rsidRPr="0018344E" w:rsidRDefault="000C1B13" w:rsidP="00B547B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8D6BC" w14:textId="062A9790" w:rsidR="000C1B13" w:rsidRPr="00721122" w:rsidRDefault="000C1B13" w:rsidP="00182606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11,000,000</w:t>
            </w:r>
          </w:p>
        </w:tc>
        <w:tc>
          <w:tcPr>
            <w:tcW w:w="270" w:type="dxa"/>
            <w:shd w:val="clear" w:color="auto" w:fill="auto"/>
          </w:tcPr>
          <w:p w14:paraId="337509A4" w14:textId="77777777" w:rsidR="000C1B13" w:rsidRPr="00721122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F9832" w14:textId="6969933C" w:rsidR="000C1B13" w:rsidRPr="00721122" w:rsidRDefault="000C1B13" w:rsidP="00B547BA">
            <w:pPr>
              <w:tabs>
                <w:tab w:val="decimal" w:pos="900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15,000,000</w:t>
            </w:r>
          </w:p>
        </w:tc>
        <w:tc>
          <w:tcPr>
            <w:tcW w:w="236" w:type="dxa"/>
          </w:tcPr>
          <w:p w14:paraId="056AA8BA" w14:textId="77777777" w:rsidR="000C1B13" w:rsidRPr="005964F0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67D791E7" w14:textId="77777777" w:rsidR="000C1B13" w:rsidRPr="005964F0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54053CCF" w14:textId="77777777" w:rsidR="000C1B13" w:rsidRPr="005964F0" w:rsidRDefault="000C1B13" w:rsidP="00B547B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936" w:type="dxa"/>
          </w:tcPr>
          <w:p w14:paraId="67FAAEA2" w14:textId="77777777" w:rsidR="000C1B13" w:rsidRPr="005964F0" w:rsidRDefault="000C1B13" w:rsidP="00B547B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0595147B" w14:textId="530265D4" w:rsidR="00403DEC" w:rsidRDefault="00403DEC" w:rsidP="00B672A7">
      <w:pPr>
        <w:pStyle w:val="Bo-Blankline"/>
        <w:rPr>
          <w:cs/>
          <w:lang w:val="en-US"/>
        </w:rPr>
      </w:pPr>
    </w:p>
    <w:p w14:paraId="1E095D7E" w14:textId="77777777" w:rsidR="00403DEC" w:rsidRDefault="00403DEC">
      <w:pPr>
        <w:spacing w:line="240" w:lineRule="auto"/>
        <w:rPr>
          <w:rFonts w:ascii="Angsana New" w:hAnsi="Angsana New"/>
          <w:sz w:val="20"/>
          <w:szCs w:val="20"/>
          <w:cs/>
          <w:lang w:val="en-US" w:eastAsia="x-none"/>
        </w:rPr>
      </w:pPr>
      <w:r>
        <w:rPr>
          <w:cs/>
          <w:lang w:val="en-US"/>
        </w:rPr>
        <w:br w:type="page"/>
      </w:r>
    </w:p>
    <w:p w14:paraId="63CEBFDB" w14:textId="77777777" w:rsidR="00C21040" w:rsidRPr="008E1464" w:rsidRDefault="005A0745" w:rsidP="00C50CF6">
      <w:pPr>
        <w:pStyle w:val="Caption"/>
      </w:pPr>
      <w:r w:rsidRPr="005A0745">
        <w:rPr>
          <w:cs/>
        </w:rPr>
        <w:t>ส่วนงา</w:t>
      </w:r>
      <w:r>
        <w:rPr>
          <w:rFonts w:hint="cs"/>
          <w:cs/>
        </w:rPr>
        <w:t>น</w:t>
      </w:r>
      <w:r w:rsidR="006271EE">
        <w:rPr>
          <w:rFonts w:hint="cs"/>
          <w:cs/>
        </w:rPr>
        <w:t>ดำเนินงาน</w:t>
      </w:r>
      <w:r w:rsidR="00606FE0">
        <w:rPr>
          <w:rFonts w:hint="cs"/>
          <w:cs/>
        </w:rPr>
        <w:t>และการจำแนกรายได้</w:t>
      </w:r>
    </w:p>
    <w:p w14:paraId="0DA32EEB" w14:textId="77777777" w:rsidR="00C21040" w:rsidRPr="00EE75F6" w:rsidRDefault="00C21040" w:rsidP="00EE75F6">
      <w:pPr>
        <w:pStyle w:val="Bo-Blankline"/>
      </w:pPr>
    </w:p>
    <w:p w14:paraId="484BB899" w14:textId="77777777" w:rsidR="00624F44" w:rsidRPr="007C466E" w:rsidRDefault="00DE3ACE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26878">
        <w:rPr>
          <w:rFonts w:ascii="Angsana New" w:hAnsi="Angsana New" w:hint="cs"/>
          <w:sz w:val="30"/>
          <w:szCs w:val="30"/>
          <w:cs/>
        </w:rPr>
        <w:t>บริษัทเสนอส่วนงานธุรกิจที่สำคัญ ดังนี้</w:t>
      </w:r>
    </w:p>
    <w:p w14:paraId="1BF5AD83" w14:textId="77777777" w:rsidR="00EE0881" w:rsidRPr="00EE75F6" w:rsidRDefault="00EE0881" w:rsidP="00EE75F6">
      <w:pPr>
        <w:pStyle w:val="Bo-Blankline"/>
      </w:pPr>
    </w:p>
    <w:p w14:paraId="3B0E2B98" w14:textId="77777777" w:rsidR="00624F44" w:rsidRPr="007C466E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29AB381E" w14:textId="77777777" w:rsidR="00624F44" w:rsidRDefault="00624F44" w:rsidP="00C111CA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C466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28949ED5" w14:textId="77777777" w:rsidR="00CD37FD" w:rsidRPr="00EE75F6" w:rsidRDefault="00CD37FD" w:rsidP="00EE75F6">
      <w:pPr>
        <w:pStyle w:val="Bo-Blankline"/>
      </w:pPr>
    </w:p>
    <w:p w14:paraId="689E133D" w14:textId="77777777" w:rsidR="00CD37FD" w:rsidRPr="00CD37FD" w:rsidRDefault="00CD37FD" w:rsidP="00492436">
      <w:pPr>
        <w:pStyle w:val="Ang15"/>
        <w:tabs>
          <w:tab w:val="left" w:pos="14220"/>
        </w:tabs>
        <w:ind w:right="18"/>
      </w:pPr>
      <w:r w:rsidRPr="007C466E">
        <w:rPr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7C466E">
        <w:t xml:space="preserve"> </w:t>
      </w:r>
      <w:r w:rsidRPr="007C466E">
        <w:rPr>
          <w:cs/>
        </w:rPr>
        <w:t>ผลการดำเนินงานวัดโดยใช้กำไรก่อนภาษีเงินได้ของส่วนงาน</w:t>
      </w:r>
      <w:r w:rsidRPr="007C466E">
        <w:t xml:space="preserve"> </w:t>
      </w:r>
      <w:r w:rsidRPr="007C466E">
        <w:rPr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>
        <w:rPr>
          <w:rFonts w:hint="cs"/>
          <w:cs/>
        </w:rPr>
        <w:t>กลุ่ม</w:t>
      </w:r>
      <w:r w:rsidRPr="007C466E">
        <w:rPr>
          <w:cs/>
        </w:rPr>
        <w:t>บริษัท</w:t>
      </w:r>
      <w:r w:rsidRPr="007C466E">
        <w:t xml:space="preserve"> </w:t>
      </w:r>
      <w:r w:rsidRPr="007C466E">
        <w:rPr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CD37FD">
        <w:rPr>
          <w:spacing w:val="-6"/>
          <w:cs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354FE67" w14:textId="77777777" w:rsidR="00CD37FD" w:rsidRDefault="00CD37F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D37FD" w:rsidSect="007F514C">
          <w:headerReference w:type="default" r:id="rId10"/>
          <w:footerReference w:type="default" r:id="rId11"/>
          <w:pgSz w:w="11909" w:h="16834" w:code="9"/>
          <w:pgMar w:top="691" w:right="1109" w:bottom="720" w:left="1152" w:header="706" w:footer="706" w:gutter="0"/>
          <w:pgNumType w:start="17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66D73801" w14:textId="0FFA5552" w:rsidR="00285319" w:rsidRDefault="00285319" w:rsidP="00285319"/>
    <w:tbl>
      <w:tblPr>
        <w:tblW w:w="138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234"/>
        <w:gridCol w:w="1173"/>
        <w:gridCol w:w="238"/>
        <w:gridCol w:w="1142"/>
        <w:gridCol w:w="272"/>
        <w:gridCol w:w="1174"/>
        <w:gridCol w:w="239"/>
        <w:gridCol w:w="67"/>
        <w:gridCol w:w="948"/>
        <w:gridCol w:w="239"/>
        <w:gridCol w:w="1131"/>
        <w:gridCol w:w="239"/>
        <w:gridCol w:w="1021"/>
        <w:gridCol w:w="239"/>
        <w:gridCol w:w="1111"/>
        <w:gridCol w:w="239"/>
        <w:gridCol w:w="1114"/>
      </w:tblGrid>
      <w:tr w:rsidR="00285319" w:rsidRPr="00477BE7" w14:paraId="41B5C8E0" w14:textId="77777777" w:rsidTr="00382863">
        <w:trPr>
          <w:trHeight w:val="413"/>
        </w:trPr>
        <w:tc>
          <w:tcPr>
            <w:tcW w:w="3234" w:type="dxa"/>
            <w:shd w:val="clear" w:color="auto" w:fill="auto"/>
            <w:vAlign w:val="bottom"/>
          </w:tcPr>
          <w:p w14:paraId="698C76EC" w14:textId="77777777" w:rsidR="00285319" w:rsidRPr="00477BE7" w:rsidRDefault="00285319" w:rsidP="002F22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6" w:type="dxa"/>
            <w:gridSpan w:val="16"/>
            <w:shd w:val="clear" w:color="auto" w:fill="auto"/>
            <w:vAlign w:val="bottom"/>
          </w:tcPr>
          <w:p w14:paraId="4CBB1F8A" w14:textId="77777777" w:rsidR="00285319" w:rsidRPr="00E24B5F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4B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85319" w:rsidRPr="00477BE7" w14:paraId="1A339C20" w14:textId="77777777" w:rsidTr="00382863">
        <w:trPr>
          <w:trHeight w:val="1192"/>
        </w:trPr>
        <w:tc>
          <w:tcPr>
            <w:tcW w:w="3234" w:type="dxa"/>
            <w:shd w:val="clear" w:color="auto" w:fill="auto"/>
            <w:vAlign w:val="bottom"/>
          </w:tcPr>
          <w:p w14:paraId="75E807BF" w14:textId="77777777" w:rsidR="00285319" w:rsidRPr="00477BE7" w:rsidRDefault="00285319" w:rsidP="002F22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53" w:type="dxa"/>
            <w:gridSpan w:val="3"/>
            <w:shd w:val="clear" w:color="auto" w:fill="auto"/>
            <w:vAlign w:val="bottom"/>
          </w:tcPr>
          <w:p w14:paraId="617E2A70" w14:textId="77777777" w:rsidR="00285319" w:rsidRPr="00477BE7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02EF4DC" w14:textId="77777777" w:rsidR="00285319" w:rsidRPr="00477BE7" w:rsidRDefault="00285319" w:rsidP="002F22D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8" w:type="dxa"/>
            <w:gridSpan w:val="4"/>
            <w:shd w:val="clear" w:color="auto" w:fill="auto"/>
            <w:vAlign w:val="bottom"/>
          </w:tcPr>
          <w:p w14:paraId="64748485" w14:textId="77777777" w:rsidR="00285319" w:rsidRPr="00477BE7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0CD208" w14:textId="77777777" w:rsidR="00285319" w:rsidRPr="00477BE7" w:rsidRDefault="00285319" w:rsidP="002F22D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1" w:type="dxa"/>
            <w:gridSpan w:val="3"/>
            <w:shd w:val="clear" w:color="auto" w:fill="auto"/>
            <w:vAlign w:val="bottom"/>
          </w:tcPr>
          <w:p w14:paraId="37E27671" w14:textId="77777777" w:rsidR="00285319" w:rsidRPr="00A65DC4" w:rsidRDefault="00285319" w:rsidP="002F22D7">
            <w:pPr>
              <w:spacing w:line="240" w:lineRule="auto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65D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E6985C" w14:textId="77777777" w:rsidR="00285319" w:rsidRPr="00477BE7" w:rsidRDefault="00285319" w:rsidP="002F22D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bottom"/>
          </w:tcPr>
          <w:p w14:paraId="7A6FA396" w14:textId="77777777" w:rsidR="00285319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27E3AB1A" w14:textId="77777777" w:rsidR="00285319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6767F51F" w14:textId="4B27F32E" w:rsidR="00285319" w:rsidRPr="00477BE7" w:rsidRDefault="00285319" w:rsidP="0078717A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</w:t>
            </w:r>
            <w:r w:rsidR="007871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</w:tr>
      <w:tr w:rsidR="00285319" w:rsidRPr="00477BE7" w14:paraId="3FF18F67" w14:textId="77777777" w:rsidTr="00382863">
        <w:trPr>
          <w:trHeight w:val="427"/>
        </w:trPr>
        <w:tc>
          <w:tcPr>
            <w:tcW w:w="3234" w:type="dxa"/>
            <w:shd w:val="clear" w:color="auto" w:fill="auto"/>
            <w:vAlign w:val="bottom"/>
          </w:tcPr>
          <w:p w14:paraId="48F946C0" w14:textId="77777777" w:rsidR="00285319" w:rsidRPr="00477BE7" w:rsidRDefault="00285319" w:rsidP="00285319">
            <w:pPr>
              <w:tabs>
                <w:tab w:val="left" w:pos="2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77B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E1C0666" w14:textId="07910368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2E37F2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C24FDED" w14:textId="621DAE7A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22E6415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8C2648E" w14:textId="5CB885F5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9856C8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2345FD2A" w14:textId="1B1B5C12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0E0B2D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8CF8BCC" w14:textId="5CD6BF95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32F1C3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671D22F" w14:textId="233D29A0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9910CA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6260CAB" w14:textId="560C85F9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C0DC8E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4DDA04A8" w14:textId="79DD49E5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85319" w:rsidRPr="00477BE7" w14:paraId="7F5DB183" w14:textId="77777777" w:rsidTr="00382863">
        <w:trPr>
          <w:trHeight w:val="413"/>
        </w:trPr>
        <w:tc>
          <w:tcPr>
            <w:tcW w:w="3234" w:type="dxa"/>
            <w:shd w:val="clear" w:color="auto" w:fill="auto"/>
          </w:tcPr>
          <w:p w14:paraId="31172B40" w14:textId="77777777" w:rsidR="00285319" w:rsidRPr="00477BE7" w:rsidRDefault="00285319" w:rsidP="002F22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86" w:type="dxa"/>
            <w:gridSpan w:val="16"/>
            <w:shd w:val="clear" w:color="auto" w:fill="auto"/>
            <w:vAlign w:val="bottom"/>
          </w:tcPr>
          <w:p w14:paraId="60E2FF01" w14:textId="77777777" w:rsidR="00285319" w:rsidRPr="00477BE7" w:rsidRDefault="00285319" w:rsidP="002F22D7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477BE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285319" w:rsidRPr="00477BE7" w14:paraId="39B57B73" w14:textId="77777777" w:rsidTr="0038286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486FDADC" w14:textId="77777777" w:rsidR="00285319" w:rsidRPr="00477BE7" w:rsidRDefault="00285319" w:rsidP="0028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62C15E6" w14:textId="63F1EF4E" w:rsidR="00285319" w:rsidRPr="00477BE7" w:rsidRDefault="00403DEC" w:rsidP="00285319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5,319,554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450C237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9379186" w14:textId="44B88EA6" w:rsidR="00285319" w:rsidRPr="00477BE7" w:rsidRDefault="00285319" w:rsidP="0028531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33D6777B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45B26D32" w14:textId="480871E2" w:rsidR="00285319" w:rsidRPr="00477BE7" w:rsidRDefault="00403DEC" w:rsidP="00403DE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6913E3E3" w14:textId="77777777" w:rsidR="00285319" w:rsidRPr="00477BE7" w:rsidRDefault="00285319" w:rsidP="00285319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B1A7BAB" w14:textId="77777777" w:rsidR="00285319" w:rsidRPr="00477BE7" w:rsidRDefault="00285319" w:rsidP="00403DE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0720CC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681E522" w14:textId="4496CB30" w:rsidR="00285319" w:rsidRPr="00477BE7" w:rsidRDefault="00403DEC" w:rsidP="00382863">
            <w:pPr>
              <w:tabs>
                <w:tab w:val="decimal" w:pos="839"/>
              </w:tabs>
              <w:spacing w:line="240" w:lineRule="auto"/>
              <w:ind w:right="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5,319,554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0403DF2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B95294E" w14:textId="39A35309" w:rsidR="00285319" w:rsidRPr="00477BE7" w:rsidRDefault="00285319" w:rsidP="0038286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052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5E7E9D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382C0861" w14:textId="6F7B7D1F" w:rsidR="00285319" w:rsidRPr="00477BE7" w:rsidRDefault="00403DEC" w:rsidP="00285319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2,911,327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C4A45B0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18601940" w14:textId="19069DDB" w:rsidR="00285319" w:rsidRPr="00477BE7" w:rsidRDefault="00285319" w:rsidP="00285319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285319" w:rsidRPr="00477BE7" w14:paraId="4568F7D5" w14:textId="77777777" w:rsidTr="00382863">
        <w:trPr>
          <w:trHeight w:val="413"/>
        </w:trPr>
        <w:tc>
          <w:tcPr>
            <w:tcW w:w="3234" w:type="dxa"/>
            <w:shd w:val="clear" w:color="auto" w:fill="auto"/>
            <w:vAlign w:val="center"/>
          </w:tcPr>
          <w:p w14:paraId="024DC465" w14:textId="77777777" w:rsidR="00285319" w:rsidRPr="00477BE7" w:rsidRDefault="00285319" w:rsidP="0028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7C741374" w14:textId="6D708CA7" w:rsidR="00285319" w:rsidRPr="00477BE7" w:rsidRDefault="00403DEC" w:rsidP="00285319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254,451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C1B5543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0FA2A929" w14:textId="3B1A565A" w:rsidR="00285319" w:rsidRPr="00477BE7" w:rsidRDefault="00285319" w:rsidP="0028531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6E4037C0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0A7A0E2" w14:textId="0705D8A7" w:rsidR="00285319" w:rsidRPr="00477BE7" w:rsidRDefault="00403DEC" w:rsidP="00403DE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29D3D9BE" w14:textId="77777777" w:rsidR="00285319" w:rsidRPr="00477BE7" w:rsidRDefault="00285319" w:rsidP="00285319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F55071F" w14:textId="77777777" w:rsidR="00285319" w:rsidRPr="00477BE7" w:rsidRDefault="00285319" w:rsidP="00403DE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FEF379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3ECF402D" w14:textId="43721DF9" w:rsidR="00285319" w:rsidRPr="00477BE7" w:rsidRDefault="00403DEC" w:rsidP="0038286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254,451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FDDC24F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97420DF" w14:textId="4A43B8E4" w:rsidR="00285319" w:rsidRPr="00477BE7" w:rsidRDefault="00285319" w:rsidP="0038286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1DF27D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42EC7954" w14:textId="0ADAAF97" w:rsidR="00285319" w:rsidRPr="00477BE7" w:rsidRDefault="00403DEC" w:rsidP="00285319">
            <w:pPr>
              <w:tabs>
                <w:tab w:val="decimal" w:pos="90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4F77624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</w:tcPr>
          <w:p w14:paraId="247C08C3" w14:textId="6BED8D35" w:rsidR="00285319" w:rsidRPr="00477BE7" w:rsidRDefault="00285319" w:rsidP="00285319">
            <w:pPr>
              <w:tabs>
                <w:tab w:val="decimal" w:pos="920"/>
              </w:tabs>
              <w:spacing w:line="240" w:lineRule="auto"/>
              <w:ind w:left="-112" w:right="-8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285319" w:rsidRPr="00477BE7" w14:paraId="6C53DA0B" w14:textId="77777777" w:rsidTr="0038286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6F87BCC" w14:textId="77777777" w:rsidR="00285319" w:rsidRPr="00477BE7" w:rsidRDefault="00285319" w:rsidP="00285319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21DA5" w14:textId="0AA71CCC" w:rsidR="00285319" w:rsidRPr="00BF046F" w:rsidRDefault="00403DEC" w:rsidP="00285319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5,574,005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D28294A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500BC" w14:textId="602097C0" w:rsidR="00285319" w:rsidRPr="00BF046F" w:rsidRDefault="00285319" w:rsidP="0028531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F04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 w:rsidRPr="00BF04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72" w:type="dxa"/>
            <w:shd w:val="clear" w:color="auto" w:fill="auto"/>
            <w:vAlign w:val="center"/>
          </w:tcPr>
          <w:p w14:paraId="08B9E1B9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53D3D" w14:textId="06552137" w:rsidR="00285319" w:rsidRPr="00477BE7" w:rsidRDefault="00403DEC" w:rsidP="00403DE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6FDB2E7D" w14:textId="77777777" w:rsidR="00285319" w:rsidRPr="00477BE7" w:rsidRDefault="00285319" w:rsidP="00285319">
            <w:pPr>
              <w:tabs>
                <w:tab w:val="decimal" w:pos="61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36FBD" w14:textId="77777777" w:rsidR="00285319" w:rsidRPr="00403DEC" w:rsidRDefault="00285319" w:rsidP="00403DEC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03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328918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2129F" w14:textId="4EE7BB67" w:rsidR="00285319" w:rsidRPr="00477BE7" w:rsidRDefault="00403DEC" w:rsidP="0038286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5,574,005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2511A60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DD30E" w14:textId="0C68F733" w:rsidR="00285319" w:rsidRPr="00477BE7" w:rsidRDefault="00285319" w:rsidP="0038286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C46956F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F7288" w14:textId="66A5BCFD" w:rsidR="00285319" w:rsidRPr="00477BE7" w:rsidRDefault="00403DEC" w:rsidP="00285319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2,920,487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9398F84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43990F" w14:textId="5F395AF5" w:rsidR="00285319" w:rsidRPr="00477BE7" w:rsidRDefault="00285319" w:rsidP="0028531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</w:tr>
      <w:tr w:rsidR="00285319" w:rsidRPr="00477BE7" w14:paraId="3DBCE189" w14:textId="77777777" w:rsidTr="0038286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7E0D31A" w14:textId="77777777" w:rsidR="00285319" w:rsidRPr="00477BE7" w:rsidRDefault="00285319" w:rsidP="00285319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F7712" w14:textId="77777777" w:rsidR="00285319" w:rsidRPr="00264F82" w:rsidRDefault="00285319" w:rsidP="00285319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757B338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368B3" w14:textId="77777777" w:rsidR="00285319" w:rsidRPr="00264F82" w:rsidRDefault="00285319" w:rsidP="0028531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E547073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AA1F3" w14:textId="77777777" w:rsidR="00285319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0DD3CDA2" w14:textId="77777777" w:rsidR="00285319" w:rsidRPr="00477BE7" w:rsidRDefault="00285319" w:rsidP="00285319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477FA" w14:textId="77777777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1FB672C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1C30C" w14:textId="77777777" w:rsidR="00285319" w:rsidRPr="00264F82" w:rsidRDefault="00285319" w:rsidP="0038286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29488CF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16B27" w14:textId="77777777" w:rsidR="00285319" w:rsidRPr="00264F82" w:rsidRDefault="00285319" w:rsidP="0038286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9889E0C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3F4E6" w14:textId="77777777" w:rsidR="00285319" w:rsidRPr="00264F82" w:rsidRDefault="00285319" w:rsidP="00285319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376DA6B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623EB" w14:textId="77777777" w:rsidR="00285319" w:rsidRPr="00264F82" w:rsidRDefault="00285319" w:rsidP="0028531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5319" w:rsidRPr="00477BE7" w14:paraId="59C17C06" w14:textId="77777777" w:rsidTr="0038286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12252594" w14:textId="77777777" w:rsidR="00285319" w:rsidRPr="00477BE7" w:rsidRDefault="00285319" w:rsidP="00285319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61F6C51" w14:textId="77777777" w:rsidR="00285319" w:rsidRPr="00264F82" w:rsidRDefault="00285319" w:rsidP="00285319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6E8B3930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6E1DD780" w14:textId="77777777" w:rsidR="00285319" w:rsidRPr="00264F82" w:rsidRDefault="00285319" w:rsidP="0028531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09E14D74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36509AC" w14:textId="77777777" w:rsidR="00285319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7630DD9A" w14:textId="77777777" w:rsidR="00285319" w:rsidRPr="00477BE7" w:rsidRDefault="00285319" w:rsidP="00285319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BB26025" w14:textId="77777777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51F4762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C022934" w14:textId="77777777" w:rsidR="00285319" w:rsidRPr="00264F82" w:rsidRDefault="00285319" w:rsidP="0038286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9F3AF58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49A9BC3" w14:textId="77777777" w:rsidR="00285319" w:rsidRPr="00264F82" w:rsidRDefault="00285319" w:rsidP="0038286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A5644AF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A95B3EF" w14:textId="782F4510" w:rsidR="00285319" w:rsidRPr="00F62A6E" w:rsidRDefault="00403DEC" w:rsidP="00285319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(159,410)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24A0CD" w14:textId="77777777" w:rsidR="00285319" w:rsidRPr="00F62A6E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439D588" w14:textId="199503CE" w:rsidR="00285319" w:rsidRPr="00F62A6E" w:rsidRDefault="00285319" w:rsidP="0028531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62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108</w:t>
            </w:r>
            <w:r w:rsidRPr="00F62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Pr="00F62A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85319" w:rsidRPr="00477BE7" w14:paraId="4E6A193B" w14:textId="77777777" w:rsidTr="0038286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6EBFE62B" w14:textId="364AEA21" w:rsidR="00285319" w:rsidRPr="00477BE7" w:rsidRDefault="00285319" w:rsidP="00285319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52EDE05A" w14:textId="77777777" w:rsidR="00285319" w:rsidRPr="00264F82" w:rsidRDefault="00285319" w:rsidP="00285319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0AC4C9B8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A7B5656" w14:textId="77777777" w:rsidR="00285319" w:rsidRPr="00264F82" w:rsidRDefault="00285319" w:rsidP="0028531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28ABE774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5DB082F" w14:textId="77777777" w:rsidR="00285319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1ED5D203" w14:textId="77777777" w:rsidR="00285319" w:rsidRPr="00477BE7" w:rsidRDefault="00285319" w:rsidP="00285319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BE675E4" w14:textId="77777777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345532B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359459F6" w14:textId="77777777" w:rsidR="00285319" w:rsidRPr="00264F82" w:rsidRDefault="00285319" w:rsidP="0038286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74BF4D5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7FC4746" w14:textId="77777777" w:rsidR="00285319" w:rsidRPr="00264F82" w:rsidRDefault="00285319" w:rsidP="0038286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447359B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AE0215F" w14:textId="00DE06A2" w:rsidR="00285319" w:rsidRPr="00F62A6E" w:rsidRDefault="00403DEC" w:rsidP="00285319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(438,652)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36D1DD7" w14:textId="77777777" w:rsidR="00285319" w:rsidRPr="00F62A6E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C1EA343" w14:textId="4BF9A3C1" w:rsidR="00285319" w:rsidRPr="00F62A6E" w:rsidRDefault="00285319" w:rsidP="0028531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F62A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Pr="00F62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686</w:t>
            </w:r>
            <w:r w:rsidRPr="00F62A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5319" w:rsidRPr="00477BE7" w14:paraId="5BB9FE52" w14:textId="77777777" w:rsidTr="0038286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5756C8BF" w14:textId="77777777" w:rsidR="00285319" w:rsidRPr="00477BE7" w:rsidRDefault="00285319" w:rsidP="00285319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BF343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376018D6" w14:textId="77777777" w:rsidR="00285319" w:rsidRPr="00264F82" w:rsidRDefault="00285319" w:rsidP="00285319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CA58E39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764E21A8" w14:textId="77777777" w:rsidR="00285319" w:rsidRPr="00264F82" w:rsidRDefault="00285319" w:rsidP="0028531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2E6E1B19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1126BAB" w14:textId="77777777" w:rsidR="00285319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4AB953F1" w14:textId="77777777" w:rsidR="00285319" w:rsidRPr="00477BE7" w:rsidRDefault="00285319" w:rsidP="00285319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2D60FB4" w14:textId="77777777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9254D59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17152AD3" w14:textId="77777777" w:rsidR="00285319" w:rsidRPr="00264F82" w:rsidRDefault="00285319" w:rsidP="0038286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2188BD0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2B87604" w14:textId="77777777" w:rsidR="00285319" w:rsidRPr="00264F82" w:rsidRDefault="00285319" w:rsidP="0038286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9944DEC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E21BC" w14:textId="3AA2A264" w:rsidR="00285319" w:rsidRPr="00F62A6E" w:rsidRDefault="00403DEC" w:rsidP="00285319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(15,471)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E122AF" w14:textId="77777777" w:rsidR="00285319" w:rsidRPr="00F62A6E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C50F1" w14:textId="3EBA4564" w:rsidR="00285319" w:rsidRPr="00F62A6E" w:rsidRDefault="00285319" w:rsidP="0028531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F62A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285319" w:rsidRPr="00477BE7" w14:paraId="050C4E21" w14:textId="77777777" w:rsidTr="00382863">
        <w:trPr>
          <w:trHeight w:val="400"/>
        </w:trPr>
        <w:tc>
          <w:tcPr>
            <w:tcW w:w="3234" w:type="dxa"/>
            <w:shd w:val="clear" w:color="auto" w:fill="auto"/>
            <w:vAlign w:val="center"/>
          </w:tcPr>
          <w:p w14:paraId="095E88A7" w14:textId="77777777" w:rsidR="00285319" w:rsidRPr="00477BE7" w:rsidRDefault="00285319" w:rsidP="00285319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AAD219F" w14:textId="77777777" w:rsidR="00285319" w:rsidRPr="00264F82" w:rsidRDefault="00285319" w:rsidP="00285319">
            <w:pPr>
              <w:tabs>
                <w:tab w:val="decimal" w:pos="910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2EEF9805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14:paraId="38A7C7B1" w14:textId="77777777" w:rsidR="00285319" w:rsidRPr="00264F82" w:rsidRDefault="00285319" w:rsidP="00285319">
            <w:pPr>
              <w:tabs>
                <w:tab w:val="decimal" w:pos="94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  <w:vAlign w:val="center"/>
          </w:tcPr>
          <w:p w14:paraId="17A49CE8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1242E53" w14:textId="77777777" w:rsidR="00285319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6" w:type="dxa"/>
            <w:gridSpan w:val="2"/>
            <w:shd w:val="clear" w:color="auto" w:fill="auto"/>
            <w:vAlign w:val="center"/>
          </w:tcPr>
          <w:p w14:paraId="0411E8EB" w14:textId="77777777" w:rsidR="00285319" w:rsidRPr="00477BE7" w:rsidRDefault="00285319" w:rsidP="00285319">
            <w:pPr>
              <w:spacing w:line="240" w:lineRule="auto"/>
              <w:ind w:right="2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E212CC7" w14:textId="77777777" w:rsidR="00285319" w:rsidRPr="00477BE7" w:rsidRDefault="00285319" w:rsidP="0028531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9BFAAFB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690F2D1B" w14:textId="77777777" w:rsidR="00285319" w:rsidRPr="00264F82" w:rsidRDefault="00285319" w:rsidP="00382863">
            <w:pPr>
              <w:tabs>
                <w:tab w:val="decimal" w:pos="839"/>
              </w:tabs>
              <w:spacing w:line="240" w:lineRule="auto"/>
              <w:ind w:left="-112" w:right="7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642616B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B9FFBF8" w14:textId="77777777" w:rsidR="00285319" w:rsidRPr="00264F82" w:rsidRDefault="00285319" w:rsidP="00382863">
            <w:pPr>
              <w:tabs>
                <w:tab w:val="decimal" w:pos="805"/>
              </w:tabs>
              <w:spacing w:line="240" w:lineRule="auto"/>
              <w:ind w:right="-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392387B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D82EE" w14:textId="70F5FB5D" w:rsidR="00285319" w:rsidRPr="00264F82" w:rsidRDefault="00403DEC" w:rsidP="00285319">
            <w:pPr>
              <w:tabs>
                <w:tab w:val="decimal" w:pos="9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2,306,954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EE49970" w14:textId="77777777" w:rsidR="00285319" w:rsidRPr="00477BE7" w:rsidRDefault="00285319" w:rsidP="0028531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DF2146" w14:textId="53B56A5B" w:rsidR="00285319" w:rsidRPr="00264F82" w:rsidRDefault="00285319" w:rsidP="00285319">
            <w:pPr>
              <w:tabs>
                <w:tab w:val="decimal" w:pos="92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</w:tr>
    </w:tbl>
    <w:p w14:paraId="2A125217" w14:textId="1213AC8C" w:rsidR="00FF0171" w:rsidRPr="0078717A" w:rsidRDefault="00FF0171" w:rsidP="007D5286">
      <w:pPr>
        <w:ind w:left="540" w:right="90"/>
        <w:jc w:val="thaiDistribute"/>
        <w:rPr>
          <w:rFonts w:ascii="Angsana New" w:hAnsi="Angsana New"/>
          <w:sz w:val="20"/>
          <w:szCs w:val="20"/>
        </w:rPr>
      </w:pPr>
    </w:p>
    <w:p w14:paraId="4050DBB5" w14:textId="71DC18A6" w:rsidR="00FC7D90" w:rsidRPr="00774E0A" w:rsidRDefault="0078717A" w:rsidP="00382863">
      <w:pPr>
        <w:ind w:left="540" w:right="180"/>
        <w:jc w:val="thaiDistribute"/>
        <w:rPr>
          <w:rFonts w:ascii="Angsana New" w:hAnsi="Angsana New"/>
          <w:sz w:val="30"/>
          <w:szCs w:val="30"/>
        </w:rPr>
      </w:pPr>
      <w:r w:rsidRPr="0078717A">
        <w:rPr>
          <w:rFonts w:asciiTheme="majorBidi" w:hAnsiTheme="majorBidi"/>
          <w:spacing w:val="4"/>
          <w:sz w:val="30"/>
          <w:szCs w:val="30"/>
          <w:cs/>
        </w:rPr>
        <w:t>กลุ่มบริษัทดำเนินธุรกิจทั้งในประเทศและต่างประเทศ ทั้งนี้กลุ่มบริษัทไม่มีรายได้จากต่างประเทศหรือสินทรัพย์ในต่างประเทศที่มีสาระสำคัญ และจังหวะเวลาในการรับรู้รายได้ของกลุ่มบริษัทเป็นแบบ ณ เวลาใดเวลาหนึ่ง</w:t>
      </w:r>
    </w:p>
    <w:p w14:paraId="79097568" w14:textId="77777777" w:rsidR="00FC7D90" w:rsidRDefault="00FC7D90" w:rsidP="00C21040">
      <w:pPr>
        <w:rPr>
          <w:lang w:val="en-US"/>
        </w:rPr>
        <w:sectPr w:rsidR="00FC7D90" w:rsidSect="007D5286">
          <w:footerReference w:type="default" r:id="rId12"/>
          <w:pgSz w:w="16834" w:h="11909" w:orient="landscape" w:code="9"/>
          <w:pgMar w:top="1166" w:right="1264" w:bottom="1152" w:left="1170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285319" w:rsidRPr="0027504C" w14:paraId="2968BD91" w14:textId="77777777" w:rsidTr="00285319">
        <w:tc>
          <w:tcPr>
            <w:tcW w:w="4842" w:type="dxa"/>
            <w:shd w:val="clear" w:color="auto" w:fill="auto"/>
          </w:tcPr>
          <w:p w14:paraId="7FD2D145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55B34252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04202D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0E5336C4" w14:textId="77777777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5319" w:rsidRPr="0027504C" w14:paraId="7E004212" w14:textId="77777777" w:rsidTr="00285319">
        <w:tc>
          <w:tcPr>
            <w:tcW w:w="4842" w:type="dxa"/>
            <w:shd w:val="clear" w:color="auto" w:fill="auto"/>
          </w:tcPr>
          <w:p w14:paraId="323D3EA4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7298E0AF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DF081DF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3EB34238" w14:textId="77777777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FB34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285319" w:rsidRPr="0027504C" w14:paraId="2B4DD14B" w14:textId="77777777" w:rsidTr="00285319">
        <w:tc>
          <w:tcPr>
            <w:tcW w:w="4842" w:type="dxa"/>
            <w:shd w:val="clear" w:color="auto" w:fill="auto"/>
          </w:tcPr>
          <w:p w14:paraId="6AF3A3AC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E05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34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6" w:type="dxa"/>
            <w:shd w:val="clear" w:color="auto" w:fill="auto"/>
          </w:tcPr>
          <w:p w14:paraId="1FDAF67F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2F271A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1FBD66D" w14:textId="66DFBEA1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155E0677" w14:textId="77777777" w:rsidR="00285319" w:rsidRPr="00FB34CF" w:rsidRDefault="00285319" w:rsidP="0028531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532AC82A" w14:textId="2E8A662D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85319" w:rsidRPr="0027504C" w14:paraId="2D5DD3E9" w14:textId="77777777" w:rsidTr="00285319">
        <w:tc>
          <w:tcPr>
            <w:tcW w:w="4842" w:type="dxa"/>
            <w:shd w:val="clear" w:color="auto" w:fill="auto"/>
          </w:tcPr>
          <w:p w14:paraId="63630283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8643461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3A5071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6" w:type="dxa"/>
            <w:gridSpan w:val="3"/>
            <w:shd w:val="clear" w:color="auto" w:fill="auto"/>
          </w:tcPr>
          <w:p w14:paraId="432CEBC6" w14:textId="77777777" w:rsidR="00285319" w:rsidRPr="00FB34CF" w:rsidRDefault="00285319" w:rsidP="00285319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FB34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85319" w:rsidRPr="0027504C" w14:paraId="5F8294A6" w14:textId="77777777" w:rsidTr="00285319">
        <w:tc>
          <w:tcPr>
            <w:tcW w:w="4842" w:type="dxa"/>
            <w:shd w:val="clear" w:color="auto" w:fill="auto"/>
            <w:vAlign w:val="center"/>
          </w:tcPr>
          <w:p w14:paraId="03976857" w14:textId="77777777" w:rsidR="00285319" w:rsidRPr="00FB34CF" w:rsidRDefault="00285319" w:rsidP="002853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628A8B26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8091DD2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10CA0C82" w14:textId="5DEC77E8" w:rsidR="00285319" w:rsidRPr="00FB34CF" w:rsidRDefault="00403DEC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2,324,436</w:t>
            </w:r>
          </w:p>
        </w:tc>
        <w:tc>
          <w:tcPr>
            <w:tcW w:w="268" w:type="dxa"/>
            <w:shd w:val="clear" w:color="auto" w:fill="auto"/>
          </w:tcPr>
          <w:p w14:paraId="324E9D96" w14:textId="77777777" w:rsidR="00285319" w:rsidRPr="00FB34CF" w:rsidRDefault="00285319" w:rsidP="00285319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D004C7A" w14:textId="4DC29E9B" w:rsidR="00285319" w:rsidRPr="00FB34CF" w:rsidRDefault="00285319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0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285319" w:rsidRPr="0027504C" w14:paraId="3DEC365F" w14:textId="77777777" w:rsidTr="00285319">
        <w:tc>
          <w:tcPr>
            <w:tcW w:w="4842" w:type="dxa"/>
            <w:shd w:val="clear" w:color="auto" w:fill="auto"/>
            <w:vAlign w:val="center"/>
          </w:tcPr>
          <w:p w14:paraId="2F8D8437" w14:textId="77777777" w:rsidR="00285319" w:rsidRPr="00FB34CF" w:rsidRDefault="00285319" w:rsidP="0028531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7BE7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6" w:type="dxa"/>
            <w:shd w:val="clear" w:color="auto" w:fill="auto"/>
          </w:tcPr>
          <w:p w14:paraId="6315F8A3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CF06A11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E21FAC0" w14:textId="7D67972F" w:rsidR="00285319" w:rsidRPr="00FB34CF" w:rsidRDefault="00403DEC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(17,482)</w:t>
            </w:r>
          </w:p>
        </w:tc>
        <w:tc>
          <w:tcPr>
            <w:tcW w:w="268" w:type="dxa"/>
            <w:shd w:val="clear" w:color="auto" w:fill="auto"/>
          </w:tcPr>
          <w:p w14:paraId="489D52CB" w14:textId="77777777" w:rsidR="00285319" w:rsidRPr="00FB34CF" w:rsidRDefault="00285319" w:rsidP="00285319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567E14AE" w14:textId="71DBC6FD" w:rsidR="00285319" w:rsidRPr="00FB34CF" w:rsidRDefault="00285319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5319" w:rsidRPr="0027504C" w14:paraId="3E4F0BE2" w14:textId="77777777" w:rsidTr="00285319">
        <w:tc>
          <w:tcPr>
            <w:tcW w:w="4842" w:type="dxa"/>
            <w:shd w:val="clear" w:color="auto" w:fill="auto"/>
          </w:tcPr>
          <w:p w14:paraId="29EEA837" w14:textId="77777777" w:rsidR="00285319" w:rsidRPr="00BB268C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B26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43B80751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5FD9741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CA05082" w14:textId="77A2C9ED" w:rsidR="00285319" w:rsidRPr="00FB34CF" w:rsidRDefault="00403DEC" w:rsidP="00285319">
            <w:pPr>
              <w:tabs>
                <w:tab w:val="decimal" w:pos="1214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2,306,954</w:t>
            </w:r>
          </w:p>
        </w:tc>
        <w:tc>
          <w:tcPr>
            <w:tcW w:w="268" w:type="dxa"/>
            <w:shd w:val="clear" w:color="auto" w:fill="auto"/>
          </w:tcPr>
          <w:p w14:paraId="5D3D7865" w14:textId="77777777" w:rsidR="00285319" w:rsidRPr="00FB34CF" w:rsidRDefault="00285319" w:rsidP="00285319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A40AD8F" w14:textId="6BC96520" w:rsidR="00285319" w:rsidRPr="00FB34CF" w:rsidRDefault="00285319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</w:tr>
      <w:tr w:rsidR="00285319" w:rsidRPr="0027504C" w14:paraId="5FB86D2B" w14:textId="77777777" w:rsidTr="00285319">
        <w:tc>
          <w:tcPr>
            <w:tcW w:w="4842" w:type="dxa"/>
            <w:shd w:val="clear" w:color="auto" w:fill="auto"/>
            <w:vAlign w:val="center"/>
          </w:tcPr>
          <w:p w14:paraId="7987BB22" w14:textId="77777777" w:rsidR="00285319" w:rsidRPr="00BB268C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BB268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B268C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672305FA" w14:textId="77777777" w:rsidR="00285319" w:rsidRPr="00FB34CF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5A94720" w14:textId="77777777" w:rsidR="00285319" w:rsidRPr="00FB34CF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0A1A6168" w14:textId="3B2976A5" w:rsidR="00285319" w:rsidRPr="00FB34CF" w:rsidRDefault="00403DEC" w:rsidP="00403DEC">
            <w:pPr>
              <w:pStyle w:val="BodyText"/>
              <w:spacing w:after="0" w:line="380" w:lineRule="exac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11790E6" w14:textId="77777777" w:rsidR="00285319" w:rsidRPr="00FB34CF" w:rsidRDefault="00285319" w:rsidP="00285319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1E9148" w14:textId="3DC7A199" w:rsidR="00285319" w:rsidRPr="00FB34CF" w:rsidRDefault="00285319" w:rsidP="00403DEC">
            <w:pPr>
              <w:pStyle w:val="BodyText"/>
              <w:spacing w:after="0" w:line="380" w:lineRule="exac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5319" w:rsidRPr="0027504C" w14:paraId="28F48ED8" w14:textId="77777777" w:rsidTr="00285319">
        <w:tc>
          <w:tcPr>
            <w:tcW w:w="4842" w:type="dxa"/>
            <w:shd w:val="clear" w:color="auto" w:fill="auto"/>
          </w:tcPr>
          <w:p w14:paraId="4140E7C2" w14:textId="77777777" w:rsidR="00285319" w:rsidRPr="0027504C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247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7207CED9" w14:textId="77777777" w:rsidR="00285319" w:rsidRPr="0027504C" w:rsidRDefault="00285319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0973EB6" w14:textId="77777777" w:rsidR="00285319" w:rsidRPr="0027504C" w:rsidRDefault="00285319" w:rsidP="00285319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AAE7" w14:textId="0FEB007F" w:rsidR="00285319" w:rsidRPr="0027504C" w:rsidRDefault="00403DEC" w:rsidP="00285319">
            <w:pPr>
              <w:tabs>
                <w:tab w:val="decimal" w:pos="1214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2,306,954</w:t>
            </w:r>
          </w:p>
        </w:tc>
        <w:tc>
          <w:tcPr>
            <w:tcW w:w="268" w:type="dxa"/>
            <w:shd w:val="clear" w:color="auto" w:fill="auto"/>
          </w:tcPr>
          <w:p w14:paraId="7FA23123" w14:textId="77777777" w:rsidR="00285319" w:rsidRPr="0027504C" w:rsidRDefault="00285319" w:rsidP="00285319">
            <w:pPr>
              <w:tabs>
                <w:tab w:val="decimal" w:pos="1173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40806" w14:textId="474F6B48" w:rsidR="00285319" w:rsidRPr="0027504C" w:rsidRDefault="00285319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E0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</w:tr>
    </w:tbl>
    <w:p w14:paraId="0BD802A2" w14:textId="77777777" w:rsidR="00285319" w:rsidRPr="00FF0171" w:rsidRDefault="00285319" w:rsidP="00FF0171">
      <w:pPr>
        <w:pStyle w:val="Bo-Blankline"/>
        <w:rPr>
          <w:rFonts w:asciiTheme="majorBidi" w:hAnsiTheme="majorBidi" w:cstheme="majorBidi"/>
        </w:rPr>
      </w:pPr>
    </w:p>
    <w:p w14:paraId="7AEA21FF" w14:textId="48F0CDB3" w:rsidR="005A69E3" w:rsidRPr="00BC749C" w:rsidRDefault="005A69E3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BC749C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4B5965A1" w:rsidR="001B3E66" w:rsidRPr="00153447" w:rsidRDefault="001B3E66" w:rsidP="00E62E7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846"/>
        <w:gridCol w:w="234"/>
        <w:gridCol w:w="1440"/>
        <w:gridCol w:w="234"/>
        <w:gridCol w:w="1566"/>
      </w:tblGrid>
      <w:tr w:rsidR="0073002E" w:rsidRPr="0078123E" w14:paraId="2A10E122" w14:textId="77777777" w:rsidTr="00B521D7">
        <w:tc>
          <w:tcPr>
            <w:tcW w:w="4860" w:type="dxa"/>
            <w:shd w:val="clear" w:color="auto" w:fill="auto"/>
          </w:tcPr>
          <w:p w14:paraId="64C95800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B41EB18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AE4AB32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41886ED6" w14:textId="261AA8BC" w:rsidR="0073002E" w:rsidRPr="0078123E" w:rsidRDefault="00F0475C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4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475C" w:rsidRPr="0078123E" w14:paraId="02DA424E" w14:textId="77777777" w:rsidTr="00B521D7">
        <w:tc>
          <w:tcPr>
            <w:tcW w:w="4860" w:type="dxa"/>
            <w:shd w:val="clear" w:color="auto" w:fill="auto"/>
          </w:tcPr>
          <w:p w14:paraId="2D44A9CD" w14:textId="77777777" w:rsidR="00F0475C" w:rsidRPr="0078123E" w:rsidRDefault="00F0475C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E32DA8A" w14:textId="77777777" w:rsidR="00F0475C" w:rsidRPr="0078123E" w:rsidRDefault="00F0475C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FF6BB65" w14:textId="77777777" w:rsidR="00F0475C" w:rsidRPr="0078123E" w:rsidRDefault="00F0475C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77FF4AB" w14:textId="452E0ABD" w:rsidR="00F0475C" w:rsidRPr="0078123E" w:rsidRDefault="00F0475C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12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73002E" w:rsidRPr="0078123E" w14:paraId="50957838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D818660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1D0CFBF3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62A627C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10F447" w14:textId="6FE1FB5D" w:rsidR="0073002E" w:rsidRPr="00285319" w:rsidRDefault="00285319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8531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8531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4" w:type="dxa"/>
            <w:shd w:val="clear" w:color="auto" w:fill="auto"/>
          </w:tcPr>
          <w:p w14:paraId="6C7841B3" w14:textId="77777777" w:rsidR="0073002E" w:rsidRPr="0078123E" w:rsidRDefault="0073002E" w:rsidP="002853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5C7D5E3F" w14:textId="137BC77A" w:rsidR="0073002E" w:rsidRPr="006145CD" w:rsidRDefault="0073002E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002E" w:rsidRPr="0078123E" w14:paraId="6EAA3C7E" w14:textId="77777777" w:rsidTr="00B521D7">
        <w:trPr>
          <w:trHeight w:val="317"/>
        </w:trPr>
        <w:tc>
          <w:tcPr>
            <w:tcW w:w="4860" w:type="dxa"/>
            <w:shd w:val="clear" w:color="auto" w:fill="auto"/>
          </w:tcPr>
          <w:p w14:paraId="6499A393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75253084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EC32A4C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3A6048" w14:textId="294CCFB4" w:rsidR="0073002E" w:rsidRPr="0078123E" w:rsidRDefault="0073002E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4" w:type="dxa"/>
            <w:shd w:val="clear" w:color="auto" w:fill="auto"/>
          </w:tcPr>
          <w:p w14:paraId="2A8C6640" w14:textId="77777777" w:rsidR="0073002E" w:rsidRPr="0078123E" w:rsidRDefault="0073002E" w:rsidP="0028531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</w:tcPr>
          <w:p w14:paraId="673B72A6" w14:textId="72E46F6A" w:rsidR="0073002E" w:rsidRPr="0078123E" w:rsidRDefault="0073002E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45C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3002E" w:rsidRPr="0078123E" w14:paraId="26AFD80E" w14:textId="77777777" w:rsidTr="00B521D7">
        <w:tc>
          <w:tcPr>
            <w:tcW w:w="4860" w:type="dxa"/>
            <w:shd w:val="clear" w:color="auto" w:fill="auto"/>
          </w:tcPr>
          <w:p w14:paraId="13DFA716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619AD78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2208A18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555E88B8" w14:textId="77777777" w:rsidR="0073002E" w:rsidRPr="0078123E" w:rsidRDefault="0073002E" w:rsidP="00285319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8123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3002E" w:rsidRPr="00C30615" w14:paraId="09ECE14B" w14:textId="77777777" w:rsidTr="00D072E5">
        <w:tc>
          <w:tcPr>
            <w:tcW w:w="4860" w:type="dxa"/>
            <w:shd w:val="clear" w:color="auto" w:fill="auto"/>
            <w:vAlign w:val="center"/>
          </w:tcPr>
          <w:p w14:paraId="4300696D" w14:textId="77777777" w:rsidR="0073002E" w:rsidRPr="0078123E" w:rsidRDefault="0073002E" w:rsidP="0028531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46" w:type="dxa"/>
            <w:shd w:val="clear" w:color="auto" w:fill="auto"/>
          </w:tcPr>
          <w:p w14:paraId="01D95A5C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A6C3425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19362C" w14:textId="731ECCDA" w:rsidR="0073002E" w:rsidRPr="00E7659B" w:rsidRDefault="00403DEC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41,236,144</w:t>
            </w:r>
          </w:p>
        </w:tc>
        <w:tc>
          <w:tcPr>
            <w:tcW w:w="234" w:type="dxa"/>
            <w:shd w:val="clear" w:color="auto" w:fill="auto"/>
          </w:tcPr>
          <w:p w14:paraId="064038CE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8CFE0B8" w14:textId="4BD3929C" w:rsidR="0073002E" w:rsidRPr="00C30615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40,146,047</w:t>
            </w:r>
          </w:p>
        </w:tc>
      </w:tr>
      <w:tr w:rsidR="0073002E" w:rsidRPr="00E7659B" w14:paraId="1A6D6E45" w14:textId="77777777" w:rsidTr="00D072E5">
        <w:tc>
          <w:tcPr>
            <w:tcW w:w="4860" w:type="dxa"/>
            <w:shd w:val="clear" w:color="auto" w:fill="auto"/>
            <w:vAlign w:val="center"/>
          </w:tcPr>
          <w:p w14:paraId="5F8BA3AE" w14:textId="77777777" w:rsidR="0073002E" w:rsidRPr="0078123E" w:rsidRDefault="0073002E" w:rsidP="0028531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46" w:type="dxa"/>
            <w:shd w:val="clear" w:color="auto" w:fill="auto"/>
          </w:tcPr>
          <w:p w14:paraId="0B133536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AED1AC7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292D0A" w14:textId="6953592F" w:rsidR="0073002E" w:rsidRPr="00E7659B" w:rsidRDefault="00403DEC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72,002</w:t>
            </w:r>
          </w:p>
        </w:tc>
        <w:tc>
          <w:tcPr>
            <w:tcW w:w="234" w:type="dxa"/>
            <w:shd w:val="clear" w:color="auto" w:fill="auto"/>
          </w:tcPr>
          <w:p w14:paraId="47B1D670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0C7C5FA1" w14:textId="03DE0F78" w:rsidR="0073002E" w:rsidRPr="00E7659B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72,703</w:t>
            </w:r>
          </w:p>
        </w:tc>
      </w:tr>
      <w:tr w:rsidR="0073002E" w:rsidRPr="00E7659B" w14:paraId="0095EBF6" w14:textId="77777777" w:rsidTr="00D072E5">
        <w:tc>
          <w:tcPr>
            <w:tcW w:w="4860" w:type="dxa"/>
            <w:shd w:val="clear" w:color="auto" w:fill="auto"/>
          </w:tcPr>
          <w:p w14:paraId="732C0B2E" w14:textId="77777777" w:rsidR="0073002E" w:rsidRPr="00153447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6" w:type="dxa"/>
            <w:shd w:val="clear" w:color="auto" w:fill="auto"/>
          </w:tcPr>
          <w:p w14:paraId="7BB5D3CD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98B557D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B532F" w14:textId="2B6653C6" w:rsidR="0073002E" w:rsidRPr="00E7659B" w:rsidRDefault="00403DEC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41,308,14</w:t>
            </w:r>
            <w:r w:rsidR="008953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4" w:type="dxa"/>
            <w:shd w:val="clear" w:color="auto" w:fill="auto"/>
          </w:tcPr>
          <w:p w14:paraId="67930372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8104C" w14:textId="2FE38F78" w:rsidR="0073002E" w:rsidRPr="00E7659B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40,218,750</w:t>
            </w:r>
          </w:p>
        </w:tc>
      </w:tr>
      <w:tr w:rsidR="0073002E" w:rsidRPr="00E7659B" w14:paraId="039E1F75" w14:textId="77777777" w:rsidTr="00D072E5">
        <w:tc>
          <w:tcPr>
            <w:tcW w:w="4860" w:type="dxa"/>
            <w:shd w:val="clear" w:color="auto" w:fill="auto"/>
          </w:tcPr>
          <w:p w14:paraId="1289E043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46" w:type="dxa"/>
            <w:shd w:val="clear" w:color="auto" w:fill="auto"/>
          </w:tcPr>
          <w:p w14:paraId="4E6D1E0A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2657B6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FBCD5" w14:textId="2E2E64BD" w:rsidR="0073002E" w:rsidRPr="00E7659B" w:rsidRDefault="00403DEC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5,867,410</w:t>
            </w:r>
          </w:p>
        </w:tc>
        <w:tc>
          <w:tcPr>
            <w:tcW w:w="234" w:type="dxa"/>
            <w:shd w:val="clear" w:color="auto" w:fill="auto"/>
          </w:tcPr>
          <w:p w14:paraId="25FBF772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8F81" w14:textId="52B1AD11" w:rsidR="0073002E" w:rsidRPr="00E7659B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3,556,402</w:t>
            </w:r>
          </w:p>
        </w:tc>
      </w:tr>
      <w:tr w:rsidR="0073002E" w:rsidRPr="00E7659B" w14:paraId="5479398D" w14:textId="77777777" w:rsidTr="00D072E5">
        <w:tc>
          <w:tcPr>
            <w:tcW w:w="4860" w:type="dxa"/>
            <w:shd w:val="clear" w:color="auto" w:fill="auto"/>
          </w:tcPr>
          <w:p w14:paraId="64298BF1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812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46" w:type="dxa"/>
            <w:shd w:val="clear" w:color="auto" w:fill="auto"/>
          </w:tcPr>
          <w:p w14:paraId="28EA7E7C" w14:textId="77777777" w:rsidR="0073002E" w:rsidRPr="0078123E" w:rsidRDefault="0073002E" w:rsidP="00285319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7031E08" w14:textId="77777777" w:rsidR="0073002E" w:rsidRPr="0078123E" w:rsidRDefault="0073002E" w:rsidP="00285319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A40194" w14:textId="25C62D98" w:rsidR="0073002E" w:rsidRPr="00E7659B" w:rsidRDefault="00403DEC" w:rsidP="00285319">
            <w:pPr>
              <w:tabs>
                <w:tab w:val="decimal" w:pos="1214"/>
              </w:tabs>
              <w:spacing w:line="38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47,175,556</w:t>
            </w:r>
          </w:p>
        </w:tc>
        <w:tc>
          <w:tcPr>
            <w:tcW w:w="234" w:type="dxa"/>
            <w:shd w:val="clear" w:color="auto" w:fill="auto"/>
          </w:tcPr>
          <w:p w14:paraId="77DD8173" w14:textId="77777777" w:rsidR="0073002E" w:rsidRPr="0078123E" w:rsidRDefault="0073002E" w:rsidP="00285319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BC0E32" w14:textId="66FA8300" w:rsidR="0073002E" w:rsidRPr="00E7659B" w:rsidRDefault="0073002E" w:rsidP="00285319">
            <w:pPr>
              <w:tabs>
                <w:tab w:val="decimal" w:pos="12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765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43,775,152</w:t>
            </w:r>
          </w:p>
        </w:tc>
      </w:tr>
    </w:tbl>
    <w:p w14:paraId="147AE698" w14:textId="77777777" w:rsidR="00F0475C" w:rsidRDefault="00F0475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br w:type="page"/>
      </w:r>
    </w:p>
    <w:p w14:paraId="79CCEC3B" w14:textId="77777777" w:rsidR="003E19FD" w:rsidRPr="00AE0BB7" w:rsidRDefault="003E19FD" w:rsidP="003E19FD">
      <w:pPr>
        <w:pStyle w:val="Caption"/>
        <w:ind w:left="567" w:hanging="567"/>
      </w:pPr>
      <w:r w:rsidRPr="00AE0BB7">
        <w:rPr>
          <w:rFonts w:hint="cs"/>
          <w:cs/>
        </w:rPr>
        <w:t>ภาษีเงินได้</w:t>
      </w:r>
    </w:p>
    <w:p w14:paraId="75505AF7" w14:textId="30D565F7" w:rsidR="003E19FD" w:rsidRPr="003E19FD" w:rsidRDefault="003E19FD" w:rsidP="003E19FD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14:paraId="206211C4" w14:textId="5F952439" w:rsidR="003E19FD" w:rsidRPr="0027504C" w:rsidRDefault="003E19FD" w:rsidP="003E19FD">
      <w:pPr>
        <w:pStyle w:val="Ang15"/>
        <w:rPr>
          <w:rFonts w:asciiTheme="majorBidi" w:hAnsiTheme="majorBidi" w:cstheme="majorBidi"/>
          <w:lang w:val="en-US"/>
        </w:rPr>
      </w:pPr>
      <w:r w:rsidRPr="0027504C">
        <w:rPr>
          <w:rFonts w:asciiTheme="majorBidi" w:hAnsiTheme="majorBidi" w:cstheme="majorBidi"/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27504C">
        <w:rPr>
          <w:rFonts w:asciiTheme="majorBidi" w:hAnsiTheme="majorBidi" w:cstheme="majorBidi"/>
          <w:spacing w:val="-2"/>
          <w:cs/>
          <w:lang w:val="en-US"/>
        </w:rPr>
        <w:t xml:space="preserve">แท้จริงรวมของกลุ่มบริษัทและบริษัทในการดำเนินงานต่อเนื่องเป็นระยะเวลาหกเดือนสิ้นสุดวันที่ </w:t>
      </w:r>
      <w:r w:rsidRPr="001E050E">
        <w:rPr>
          <w:rFonts w:asciiTheme="majorBidi" w:hAnsiTheme="majorBidi" w:cstheme="majorBidi"/>
          <w:spacing w:val="-2"/>
        </w:rPr>
        <w:t>30</w:t>
      </w:r>
      <w:r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Pr="0027504C">
        <w:rPr>
          <w:rFonts w:asciiTheme="majorBidi" w:hAnsiTheme="majorBidi" w:cstheme="majorBidi"/>
          <w:spacing w:val="-2"/>
          <w:cs/>
          <w:lang w:val="en-US"/>
        </w:rPr>
        <w:t xml:space="preserve">มิถุนายน </w:t>
      </w:r>
      <w:r w:rsidRPr="001E050E">
        <w:rPr>
          <w:rFonts w:asciiTheme="majorBidi" w:hAnsiTheme="majorBidi" w:cstheme="majorBidi"/>
          <w:spacing w:val="-2"/>
        </w:rPr>
        <w:t>256</w:t>
      </w:r>
      <w:r>
        <w:rPr>
          <w:rFonts w:asciiTheme="majorBidi" w:hAnsiTheme="majorBidi" w:cstheme="majorBidi"/>
          <w:spacing w:val="-2"/>
        </w:rPr>
        <w:t>4</w:t>
      </w:r>
      <w:r w:rsidRPr="0027504C">
        <w:rPr>
          <w:rFonts w:asciiTheme="majorBidi" w:hAnsiTheme="majorBidi" w:cstheme="majorBidi"/>
          <w:spacing w:val="-2"/>
          <w:lang w:val="en-US"/>
        </w:rPr>
        <w:t xml:space="preserve"> </w:t>
      </w:r>
      <w:r w:rsidRPr="0027504C">
        <w:rPr>
          <w:rFonts w:asciiTheme="majorBidi" w:hAnsiTheme="majorBidi" w:cstheme="majorBidi"/>
          <w:cs/>
          <w:lang w:val="en-US"/>
        </w:rPr>
        <w:t xml:space="preserve">คือร้อยละ </w:t>
      </w:r>
      <w:r w:rsidR="00DC0953">
        <w:rPr>
          <w:rFonts w:asciiTheme="majorBidi" w:hAnsiTheme="majorBidi" w:cstheme="majorBidi"/>
        </w:rPr>
        <w:t>2.5</w:t>
      </w:r>
      <w:r w:rsidRPr="0027504C">
        <w:rPr>
          <w:rFonts w:asciiTheme="majorBidi" w:hAnsiTheme="majorBidi" w:cstheme="majorBidi"/>
          <w:cs/>
          <w:lang w:val="en-US"/>
        </w:rPr>
        <w:t xml:space="preserve"> และ </w:t>
      </w:r>
      <w:r w:rsidR="00DC0953">
        <w:rPr>
          <w:rFonts w:asciiTheme="majorBidi" w:hAnsiTheme="majorBidi" w:cstheme="majorBidi"/>
        </w:rPr>
        <w:t>2.5</w:t>
      </w:r>
      <w:r w:rsidRPr="0027504C">
        <w:rPr>
          <w:rFonts w:asciiTheme="majorBidi" w:hAnsiTheme="majorBidi" w:cstheme="majorBidi"/>
          <w:cs/>
          <w:lang w:val="en-US"/>
        </w:rPr>
        <w:t xml:space="preserve"> ตามลำดับ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>(</w:t>
      </w:r>
      <w:r w:rsidRPr="001E050E">
        <w:rPr>
          <w:rFonts w:asciiTheme="majorBidi" w:hAnsiTheme="majorBidi" w:cstheme="majorBidi"/>
          <w:i/>
          <w:iCs/>
        </w:rPr>
        <w:t>30</w:t>
      </w:r>
      <w:r w:rsidRPr="0018608B">
        <w:rPr>
          <w:rFonts w:asciiTheme="majorBidi" w:hAnsiTheme="majorBidi" w:cstheme="majorBidi"/>
          <w:i/>
          <w:iCs/>
          <w:lang w:val="en-US"/>
        </w:rPr>
        <w:t xml:space="preserve">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มิถุนายน </w:t>
      </w:r>
      <w:r w:rsidRPr="001E050E">
        <w:rPr>
          <w:rFonts w:asciiTheme="majorBidi" w:hAnsiTheme="majorBidi" w:cstheme="majorBidi"/>
          <w:i/>
          <w:iCs/>
        </w:rPr>
        <w:t>256</w:t>
      </w:r>
      <w:r>
        <w:rPr>
          <w:rFonts w:asciiTheme="majorBidi" w:hAnsiTheme="majorBidi" w:cstheme="majorBidi"/>
          <w:i/>
          <w:iCs/>
        </w:rPr>
        <w:t>3</w:t>
      </w:r>
      <w:r w:rsidRPr="0018608B">
        <w:rPr>
          <w:rFonts w:asciiTheme="majorBidi" w:hAnsiTheme="majorBidi" w:cstheme="majorBidi"/>
          <w:i/>
          <w:iCs/>
          <w:lang w:val="en-US"/>
        </w:rPr>
        <w:t xml:space="preserve">: 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ร้อยละ </w:t>
      </w:r>
      <w:r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>
        <w:rPr>
          <w:rFonts w:asciiTheme="majorBidi" w:hAnsiTheme="majorBidi" w:cstheme="majorBidi"/>
          <w:i/>
          <w:iCs/>
        </w:rPr>
        <w:t>9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และ </w:t>
      </w:r>
      <w:r w:rsidRPr="001E050E">
        <w:rPr>
          <w:rFonts w:asciiTheme="majorBidi" w:hAnsiTheme="majorBidi" w:cstheme="majorBidi"/>
          <w:i/>
          <w:iCs/>
        </w:rPr>
        <w:t>2</w:t>
      </w:r>
      <w:r w:rsidRPr="0018608B">
        <w:rPr>
          <w:rFonts w:asciiTheme="majorBidi" w:hAnsiTheme="majorBidi" w:cstheme="majorBidi"/>
          <w:i/>
          <w:iCs/>
          <w:lang w:val="en-US"/>
        </w:rPr>
        <w:t>.</w:t>
      </w:r>
      <w:r>
        <w:rPr>
          <w:rFonts w:asciiTheme="majorBidi" w:hAnsiTheme="majorBidi" w:cstheme="majorBidi"/>
          <w:i/>
          <w:iCs/>
        </w:rPr>
        <w:t>9</w:t>
      </w:r>
      <w:r w:rsidRPr="0018608B">
        <w:rPr>
          <w:rFonts w:asciiTheme="majorBidi" w:hAnsiTheme="majorBidi" w:cstheme="majorBidi"/>
          <w:i/>
          <w:iCs/>
          <w:cs/>
          <w:lang w:val="en-US"/>
        </w:rPr>
        <w:t xml:space="preserve"> ตามลำดับ)</w:t>
      </w:r>
      <w:r w:rsidRPr="0027504C">
        <w:rPr>
          <w:rFonts w:asciiTheme="majorBidi" w:hAnsiTheme="majorBidi" w:cstheme="majorBidi"/>
          <w:cs/>
          <w:lang w:val="en-US"/>
        </w:rPr>
        <w:t xml:space="preserve"> การเปลี่ยนแปลงในอัตราภาษีเงินได้ที่แท้จริงมีสาเหตุหลักจากปัจจัยดังต่อไปนี้</w:t>
      </w:r>
    </w:p>
    <w:p w14:paraId="6D505328" w14:textId="77777777" w:rsidR="003E19FD" w:rsidRPr="00285319" w:rsidRDefault="003E19FD" w:rsidP="003E19FD">
      <w:pPr>
        <w:pStyle w:val="Ang15"/>
        <w:rPr>
          <w:rFonts w:asciiTheme="majorBidi" w:hAnsiTheme="majorBidi" w:cstheme="majorBidi"/>
          <w:sz w:val="24"/>
          <w:szCs w:val="24"/>
          <w:lang w:val="en-US"/>
        </w:rPr>
      </w:pPr>
    </w:p>
    <w:p w14:paraId="3D932642" w14:textId="77777777" w:rsidR="003E19FD" w:rsidRPr="0027504C" w:rsidRDefault="003E19FD" w:rsidP="003E19FD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t xml:space="preserve">สิทธิพิเศษทางภาษีภายใต้พระราชกฤษฎีกาฉบับที่ </w:t>
      </w:r>
      <w:r w:rsidRPr="001E050E">
        <w:rPr>
          <w:rFonts w:asciiTheme="majorBidi" w:hAnsiTheme="majorBidi" w:cstheme="majorBidi"/>
          <w:sz w:val="30"/>
          <w:szCs w:val="30"/>
        </w:rPr>
        <w:t>604</w:t>
      </w:r>
      <w:r w:rsidRPr="0027504C">
        <w:rPr>
          <w:rFonts w:asciiTheme="majorBidi" w:hAnsiTheme="majorBidi" w:cstheme="majorBidi"/>
          <w:sz w:val="30"/>
          <w:szCs w:val="30"/>
          <w:cs/>
        </w:rPr>
        <w:t xml:space="preserve"> และฉบับที่ </w:t>
      </w:r>
      <w:r w:rsidRPr="001E050E">
        <w:rPr>
          <w:rFonts w:asciiTheme="majorBidi" w:hAnsiTheme="majorBidi" w:cstheme="majorBidi"/>
          <w:sz w:val="30"/>
          <w:szCs w:val="30"/>
        </w:rPr>
        <w:t>642</w:t>
      </w:r>
    </w:p>
    <w:p w14:paraId="512F8E36" w14:textId="77777777" w:rsidR="003E19FD" w:rsidRPr="0027504C" w:rsidRDefault="003E19FD" w:rsidP="003E19FD">
      <w:pPr>
        <w:numPr>
          <w:ilvl w:val="0"/>
          <w:numId w:val="7"/>
        </w:numPr>
        <w:tabs>
          <w:tab w:val="left" w:pos="1620"/>
        </w:tabs>
        <w:spacing w:line="240" w:lineRule="auto"/>
        <w:ind w:right="191" w:firstLine="0"/>
        <w:rPr>
          <w:rFonts w:asciiTheme="majorBidi" w:hAnsiTheme="majorBidi" w:cstheme="majorBidi"/>
          <w:sz w:val="30"/>
          <w:szCs w:val="30"/>
        </w:rPr>
      </w:pPr>
      <w:r w:rsidRPr="0027504C">
        <w:rPr>
          <w:rFonts w:asciiTheme="majorBidi" w:hAnsiTheme="majorBidi" w:cstheme="majorBidi"/>
          <w:sz w:val="30"/>
          <w:szCs w:val="30"/>
          <w:cs/>
        </w:rPr>
        <w:t>การเพิ่มขึ้นของกำไรจากกิจการที่ได้รับการส่งเสริมการลงทุน</w:t>
      </w:r>
    </w:p>
    <w:p w14:paraId="05B58954" w14:textId="77777777" w:rsidR="003E19FD" w:rsidRPr="003E19FD" w:rsidRDefault="003E19FD" w:rsidP="003E19FD">
      <w:pPr>
        <w:pStyle w:val="Caption"/>
        <w:numPr>
          <w:ilvl w:val="0"/>
          <w:numId w:val="0"/>
        </w:numPr>
        <w:ind w:left="567"/>
        <w:rPr>
          <w:sz w:val="20"/>
          <w:szCs w:val="20"/>
        </w:rPr>
      </w:pPr>
    </w:p>
    <w:p w14:paraId="2E84BDA0" w14:textId="0E553148" w:rsidR="00581076" w:rsidRPr="00AE0BB7" w:rsidRDefault="007A780F" w:rsidP="006E00CD">
      <w:pPr>
        <w:pStyle w:val="Caption"/>
        <w:ind w:left="567" w:hanging="567"/>
      </w:pPr>
      <w:r>
        <w:rPr>
          <w:rFonts w:hint="cs"/>
          <w:cs/>
        </w:rPr>
        <w:t>เงินปันผล</w:t>
      </w:r>
    </w:p>
    <w:p w14:paraId="356B722D" w14:textId="37D45707" w:rsidR="00A97089" w:rsidRPr="003E19FD" w:rsidRDefault="00A97089" w:rsidP="00D338C7">
      <w:pPr>
        <w:pStyle w:val="Ang15"/>
        <w:rPr>
          <w:sz w:val="20"/>
          <w:szCs w:val="20"/>
          <w:lang w:val="en-US"/>
        </w:rPr>
      </w:pPr>
    </w:p>
    <w:p w14:paraId="4B7E322A" w14:textId="77777777" w:rsidR="00D338C7" w:rsidRDefault="00D338C7" w:rsidP="00D338C7">
      <w:pPr>
        <w:ind w:left="567"/>
        <w:jc w:val="thaiDistribute"/>
        <w:rPr>
          <w:rFonts w:asciiTheme="majorBidi" w:hAnsiTheme="majorBidi"/>
          <w:spacing w:val="4"/>
          <w:sz w:val="30"/>
          <w:szCs w:val="30"/>
          <w:lang w:val="en-US"/>
        </w:rPr>
      </w:pP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1E050E">
        <w:rPr>
          <w:rFonts w:asciiTheme="majorBidi" w:hAnsiTheme="majorBidi"/>
          <w:spacing w:val="4"/>
          <w:sz w:val="30"/>
          <w:szCs w:val="30"/>
        </w:rPr>
        <w:t>30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กรกฎาคม </w:t>
      </w:r>
      <w:r w:rsidRPr="001E050E">
        <w:rPr>
          <w:rFonts w:asciiTheme="majorBidi" w:hAnsiTheme="majorBidi"/>
          <w:spacing w:val="4"/>
          <w:sz w:val="30"/>
          <w:szCs w:val="30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ที่ประชุมได้รับทราบการจ่ายเงินปันผลระหว่างกาลสำหรับปี </w:t>
      </w:r>
      <w:r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ในอัตราหุ้นละ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1E050E">
        <w:rPr>
          <w:rFonts w:asciiTheme="majorBidi" w:hAnsiTheme="majorBidi"/>
          <w:spacing w:val="4"/>
          <w:sz w:val="30"/>
          <w:szCs w:val="30"/>
        </w:rPr>
        <w:t>40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เป็นจำนวนเงิน </w:t>
      </w:r>
      <w:r w:rsidRPr="001E050E">
        <w:rPr>
          <w:rFonts w:asciiTheme="majorBidi" w:hAnsiTheme="majorBidi"/>
          <w:spacing w:val="4"/>
          <w:sz w:val="30"/>
          <w:szCs w:val="30"/>
        </w:rPr>
        <w:t>3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Pr="001E050E">
        <w:rPr>
          <w:rFonts w:asciiTheme="majorBidi" w:hAnsiTheme="majorBidi"/>
          <w:spacing w:val="4"/>
          <w:sz w:val="30"/>
          <w:szCs w:val="30"/>
        </w:rPr>
        <w:t>360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1E050E">
        <w:rPr>
          <w:rFonts w:asciiTheme="majorBidi" w:hAnsiTheme="majorBidi"/>
          <w:spacing w:val="4"/>
          <w:sz w:val="30"/>
          <w:szCs w:val="30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ดังนั้นเงินปันผลที่จะต้องจ่ายเพิ่มอีกจึงเท่ากับอัตราหุ้นละ </w:t>
      </w:r>
      <w:r w:rsidRPr="001E050E">
        <w:rPr>
          <w:rFonts w:asciiTheme="majorBidi" w:hAnsiTheme="majorBidi"/>
          <w:spacing w:val="4"/>
          <w:sz w:val="30"/>
          <w:szCs w:val="30"/>
        </w:rPr>
        <w:t>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>.</w:t>
      </w:r>
      <w:r w:rsidRPr="001E050E">
        <w:rPr>
          <w:rFonts w:asciiTheme="majorBidi" w:hAnsiTheme="majorBidi"/>
          <w:spacing w:val="4"/>
          <w:sz w:val="30"/>
          <w:szCs w:val="30"/>
        </w:rPr>
        <w:t>20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บาท คิดเป็นจำนวนเงินรวม </w:t>
      </w:r>
      <w:r w:rsidRPr="001E050E">
        <w:rPr>
          <w:rFonts w:asciiTheme="majorBidi" w:hAnsiTheme="majorBidi"/>
          <w:spacing w:val="4"/>
          <w:sz w:val="30"/>
          <w:szCs w:val="30"/>
        </w:rPr>
        <w:t>1</w:t>
      </w:r>
      <w:r w:rsidRPr="00B70E7D">
        <w:rPr>
          <w:rFonts w:asciiTheme="majorBidi" w:hAnsiTheme="majorBidi"/>
          <w:spacing w:val="4"/>
          <w:sz w:val="30"/>
          <w:szCs w:val="30"/>
          <w:lang w:val="en-US"/>
        </w:rPr>
        <w:t>,</w:t>
      </w:r>
      <w:r w:rsidRPr="001E050E">
        <w:rPr>
          <w:rFonts w:asciiTheme="majorBidi" w:hAnsiTheme="majorBidi"/>
          <w:spacing w:val="4"/>
          <w:sz w:val="30"/>
          <w:szCs w:val="30"/>
        </w:rPr>
        <w:t>680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Pr="001E050E">
        <w:rPr>
          <w:rFonts w:asciiTheme="majorBidi" w:hAnsiTheme="majorBidi"/>
          <w:spacing w:val="4"/>
          <w:sz w:val="30"/>
          <w:szCs w:val="30"/>
        </w:rPr>
        <w:t>15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พฤษภาคม </w:t>
      </w:r>
      <w:r w:rsidRPr="001E050E">
        <w:rPr>
          <w:rFonts w:asciiTheme="majorBidi" w:hAnsiTheme="majorBidi"/>
          <w:spacing w:val="4"/>
          <w:sz w:val="30"/>
          <w:szCs w:val="30"/>
        </w:rPr>
        <w:t>2563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และไม่เสนอจ่ายเงินปันผลประจำปี </w:t>
      </w:r>
      <w:r w:rsidRPr="001E050E">
        <w:rPr>
          <w:rFonts w:asciiTheme="majorBidi" w:hAnsiTheme="majorBidi"/>
          <w:spacing w:val="4"/>
          <w:sz w:val="30"/>
          <w:szCs w:val="30"/>
        </w:rPr>
        <w:t>2562</w:t>
      </w:r>
      <w:r w:rsidRPr="00B70E7D">
        <w:rPr>
          <w:rFonts w:asciiTheme="majorBidi" w:hAnsiTheme="majorBidi"/>
          <w:spacing w:val="4"/>
          <w:sz w:val="30"/>
          <w:szCs w:val="30"/>
          <w:cs/>
          <w:lang w:val="en-US"/>
        </w:rPr>
        <w:t xml:space="preserve"> อีก</w:t>
      </w:r>
    </w:p>
    <w:p w14:paraId="2A2BD303" w14:textId="77777777" w:rsidR="00D338C7" w:rsidRPr="003E19FD" w:rsidRDefault="00D338C7" w:rsidP="007A780F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681B6EB9" w14:textId="3C3B92B6" w:rsidR="007A780F" w:rsidRDefault="007A780F" w:rsidP="007A780F">
      <w:pPr>
        <w:pStyle w:val="Ang15"/>
        <w:rPr>
          <w:rFonts w:asciiTheme="majorBidi" w:hAnsiTheme="majorBidi" w:cstheme="majorBidi"/>
        </w:rPr>
      </w:pPr>
      <w:r w:rsidRPr="007A780F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ในการประชุมสามัญประจำปีของผู้ถือหุ้นบริษัทเมื่อวันที่ </w:t>
      </w:r>
      <w:r w:rsidR="00FF2FC8" w:rsidRPr="00FF2FC8">
        <w:rPr>
          <w:rFonts w:asciiTheme="majorBidi" w:hAnsiTheme="majorBidi" w:cstheme="majorBidi"/>
          <w:lang w:val="en-US"/>
        </w:rPr>
        <w:t>21</w:t>
      </w:r>
      <w:r w:rsidRPr="007A780F">
        <w:rPr>
          <w:rFonts w:asciiTheme="majorBidi" w:hAnsiTheme="majorBidi" w:cstheme="majorBidi"/>
          <w:cs/>
        </w:rPr>
        <w:t xml:space="preserve"> เมษายน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564</w:t>
      </w:r>
      <w:r w:rsidRPr="007A780F">
        <w:rPr>
          <w:rFonts w:asciiTheme="majorBidi" w:hAnsiTheme="majorBidi" w:cstheme="majorBidi"/>
          <w:cs/>
        </w:rPr>
        <w:t xml:space="preserve"> ที่ประชุมมีมติอนุมัติการจ่ายเงินปันผลจากผลการดำเนินงานประจำปี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563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="00AC6019"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7</w:t>
      </w:r>
      <w:r w:rsidRPr="007A780F">
        <w:rPr>
          <w:rFonts w:asciiTheme="majorBidi" w:hAnsiTheme="majorBidi" w:cstheme="majorBidi"/>
          <w:cs/>
        </w:rPr>
        <w:t xml:space="preserve"> บาท สำหรับหุ้นสามัญจำนวน </w:t>
      </w:r>
      <w:r w:rsidR="00D67C92" w:rsidRPr="00D67C92">
        <w:rPr>
          <w:rFonts w:asciiTheme="majorBidi" w:hAnsiTheme="majorBidi" w:cstheme="majorBidi"/>
          <w:lang w:val="en-US"/>
        </w:rPr>
        <w:t>8</w:t>
      </w:r>
      <w:r w:rsidRPr="007A780F">
        <w:rPr>
          <w:rFonts w:asciiTheme="majorBidi" w:hAnsiTheme="majorBidi" w:cstheme="majorBidi"/>
        </w:rPr>
        <w:t>,</w:t>
      </w:r>
      <w:r w:rsidR="00D67C92" w:rsidRPr="00D67C92">
        <w:rPr>
          <w:rFonts w:asciiTheme="majorBidi" w:hAnsiTheme="majorBidi" w:cstheme="majorBidi"/>
          <w:lang w:val="en-US"/>
        </w:rPr>
        <w:t>4</w:t>
      </w:r>
      <w:r w:rsidR="00AC6019" w:rsidRPr="00AC6019">
        <w:rPr>
          <w:rFonts w:asciiTheme="majorBidi" w:hAnsiTheme="majorBidi" w:cstheme="majorBidi"/>
          <w:lang w:val="en-US"/>
        </w:rPr>
        <w:t>00</w:t>
      </w:r>
      <w:r w:rsidRPr="007A780F">
        <w:rPr>
          <w:rFonts w:asciiTheme="majorBidi" w:hAnsiTheme="majorBidi" w:cstheme="majorBidi"/>
          <w:cs/>
        </w:rPr>
        <w:t xml:space="preserve"> ล้านหุ้น เป็นจำนวนเงินทั้งสิ้น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Pr="007A780F">
        <w:rPr>
          <w:rFonts w:asciiTheme="majorBidi" w:hAnsiTheme="majorBidi" w:cstheme="majorBidi"/>
        </w:rPr>
        <w:t>,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68</w:t>
      </w:r>
      <w:r w:rsidRPr="007A780F">
        <w:rPr>
          <w:rFonts w:asciiTheme="majorBidi" w:hAnsiTheme="majorBidi" w:cstheme="majorBidi"/>
          <w:cs/>
        </w:rPr>
        <w:t xml:space="preserve"> ล้านบาท เงินปันผลจำนวนนี้รวมเงินปันผลระหว่างกาล ซึ่งบริษัทได้จ่ายให้กับผู้ถือหุ้นของบริษัทแล้วในระหว่างปี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563</w:t>
      </w:r>
      <w:r w:rsidRPr="007A780F">
        <w:rPr>
          <w:rFonts w:asciiTheme="majorBidi" w:hAnsiTheme="majorBidi" w:cstheme="majorBidi"/>
          <w:cs/>
        </w:rPr>
        <w:t xml:space="preserve"> ในอัตราหุ้นละ </w:t>
      </w:r>
      <w:r w:rsidR="00AC6019"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="00FF2FC8" w:rsidRPr="00FF2FC8">
        <w:rPr>
          <w:rFonts w:asciiTheme="majorBidi" w:hAnsiTheme="majorBidi" w:cstheme="majorBidi"/>
          <w:lang w:val="en-US"/>
        </w:rPr>
        <w:t>12</w:t>
      </w:r>
      <w:r w:rsidRPr="007A780F">
        <w:rPr>
          <w:rFonts w:asciiTheme="majorBidi" w:hAnsiTheme="majorBidi" w:cstheme="majorBidi"/>
          <w:cs/>
        </w:rPr>
        <w:t xml:space="preserve"> บาท ดังนั้นเงินปันผลที่จะต้องจ่ายเพิ่มอีกจึงเท่ากับอัตราหุ้นละ </w:t>
      </w:r>
      <w:r w:rsidR="00AC6019"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>.</w:t>
      </w:r>
      <w:r w:rsidR="00FF2FC8" w:rsidRPr="00FF2FC8">
        <w:rPr>
          <w:rFonts w:asciiTheme="majorBidi" w:hAnsiTheme="majorBidi" w:cstheme="majorBidi"/>
          <w:lang w:val="en-US"/>
        </w:rPr>
        <w:t>1</w:t>
      </w:r>
      <w:r w:rsidR="00D67C92" w:rsidRPr="00D67C92">
        <w:rPr>
          <w:rFonts w:asciiTheme="majorBidi" w:hAnsiTheme="majorBidi" w:cstheme="majorBidi"/>
          <w:lang w:val="en-US"/>
        </w:rPr>
        <w:t>5</w:t>
      </w:r>
      <w:r w:rsidRPr="007A780F">
        <w:rPr>
          <w:rFonts w:asciiTheme="majorBidi" w:hAnsiTheme="majorBidi" w:cstheme="majorBidi"/>
          <w:cs/>
        </w:rPr>
        <w:t xml:space="preserve"> บาท คิดเป็นจำนวนเงินรวม </w:t>
      </w:r>
      <w:r w:rsidR="00FF2FC8" w:rsidRPr="00FF2FC8">
        <w:rPr>
          <w:rFonts w:asciiTheme="majorBidi" w:hAnsiTheme="majorBidi" w:cstheme="majorBidi"/>
          <w:lang w:val="en-US"/>
        </w:rPr>
        <w:t>1</w:t>
      </w:r>
      <w:r w:rsidRPr="007A780F">
        <w:rPr>
          <w:rFonts w:asciiTheme="majorBidi" w:hAnsiTheme="majorBidi" w:cstheme="majorBidi"/>
        </w:rPr>
        <w:t>,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6</w:t>
      </w:r>
      <w:r w:rsidR="00AC6019" w:rsidRPr="00AC6019">
        <w:rPr>
          <w:rFonts w:asciiTheme="majorBidi" w:hAnsiTheme="majorBidi" w:cstheme="majorBidi"/>
          <w:lang w:val="en-US"/>
        </w:rPr>
        <w:t>0</w:t>
      </w:r>
      <w:r w:rsidRPr="007A780F">
        <w:rPr>
          <w:rFonts w:asciiTheme="majorBidi" w:hAnsiTheme="majorBidi" w:cstheme="majorBidi"/>
          <w:cs/>
        </w:rPr>
        <w:t xml:space="preserve"> ล้านบาท ได้จ่ายให้แก่ผู้ถือหุ้นในวันที่ </w:t>
      </w:r>
      <w:r w:rsidR="00D67C92" w:rsidRPr="00D67C92">
        <w:rPr>
          <w:rFonts w:asciiTheme="majorBidi" w:hAnsiTheme="majorBidi" w:cstheme="majorBidi"/>
          <w:lang w:val="en-US"/>
        </w:rPr>
        <w:t>7</w:t>
      </w:r>
      <w:r w:rsidRPr="007A780F">
        <w:rPr>
          <w:rFonts w:asciiTheme="majorBidi" w:hAnsiTheme="majorBidi" w:cstheme="majorBidi"/>
          <w:cs/>
        </w:rPr>
        <w:t xml:space="preserve"> พฤษภาคม </w:t>
      </w:r>
      <w:r w:rsidR="00FF2FC8" w:rsidRPr="00FF2FC8">
        <w:rPr>
          <w:rFonts w:asciiTheme="majorBidi" w:hAnsiTheme="majorBidi" w:cstheme="majorBidi"/>
          <w:lang w:val="en-US"/>
        </w:rPr>
        <w:t>2</w:t>
      </w:r>
      <w:r w:rsidR="00D67C92" w:rsidRPr="00D67C92">
        <w:rPr>
          <w:rFonts w:asciiTheme="majorBidi" w:hAnsiTheme="majorBidi" w:cstheme="majorBidi"/>
          <w:lang w:val="en-US"/>
        </w:rPr>
        <w:t>564</w:t>
      </w:r>
    </w:p>
    <w:p w14:paraId="6768FB26" w14:textId="77777777" w:rsidR="00D338C7" w:rsidRPr="003E19FD" w:rsidRDefault="00D338C7" w:rsidP="007A780F">
      <w:pPr>
        <w:pStyle w:val="Ang15"/>
        <w:rPr>
          <w:rFonts w:asciiTheme="majorBidi" w:hAnsiTheme="majorBidi" w:cstheme="majorBidi"/>
          <w:sz w:val="20"/>
          <w:szCs w:val="20"/>
        </w:rPr>
      </w:pPr>
    </w:p>
    <w:p w14:paraId="52AF824D" w14:textId="09461BE3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2269ABE" w14:textId="77777777" w:rsidR="00A95E68" w:rsidRPr="003E19FD" w:rsidRDefault="00A95E68" w:rsidP="00E05FCD">
      <w:pPr>
        <w:pStyle w:val="Ang15"/>
        <w:rPr>
          <w:sz w:val="20"/>
          <w:szCs w:val="20"/>
          <w:lang w:val="en-US"/>
        </w:rPr>
      </w:pPr>
    </w:p>
    <w:p w14:paraId="0E0B2B8A" w14:textId="77777777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5D920FAB" w14:textId="77777777" w:rsidR="00A95E68" w:rsidRPr="003E19FD" w:rsidRDefault="00A95E68" w:rsidP="00E05FCD">
      <w:pPr>
        <w:pStyle w:val="Ang15"/>
        <w:rPr>
          <w:sz w:val="20"/>
          <w:szCs w:val="20"/>
          <w:highlight w:val="lightGray"/>
          <w:shd w:val="clear" w:color="auto" w:fill="D9D9D9"/>
        </w:rPr>
      </w:pPr>
    </w:p>
    <w:p w14:paraId="15A580AD" w14:textId="1486DD34" w:rsidR="00DA74F1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hint="cs"/>
          <w:sz w:val="30"/>
          <w:szCs w:val="30"/>
          <w:cs/>
        </w:rPr>
        <w:t>มูล</w:t>
      </w:r>
      <w:r w:rsidRPr="00203012">
        <w:rPr>
          <w:rFonts w:asciiTheme="majorBidi" w:hAnsiTheme="majorBidi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DB2BC0" w14:paraId="7B308EFE" w14:textId="77777777" w:rsidTr="00C81C5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3B1CFD17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62261C9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B24BB41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09A8" w:rsidRPr="00DB2BC0" w14:paraId="09571576" w14:textId="77777777" w:rsidTr="00C81C5B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10EA9326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121BC97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4F0B7CB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6BD619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A54914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D09A8" w:rsidRPr="00DB2BC0" w14:paraId="2F4840E2" w14:textId="77777777" w:rsidTr="00DB2BC0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6CDF0537" w14:textId="5EF458B5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EE7C4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23C14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7B9E3C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1654615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3E4ADA" w14:textId="4A3D814B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</w:t>
            </w:r>
            <w:r w:rsidR="00C81C5B" w:rsidRPr="00DB2BC0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CA6205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FE9B" w14:textId="36968389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A6144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031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0B0126A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336E1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E142BE5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6E4D67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404911C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E3FBF02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5E8F6F6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21E7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09A8" w:rsidRPr="00DB2BC0" w14:paraId="40A86881" w14:textId="77777777" w:rsidTr="00C81C5B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01EDDCAC" w14:textId="77777777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D37594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F6995E5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3254" w:rsidRPr="00DB2BC0" w14:paraId="0E5DF9A2" w14:textId="77777777" w:rsidTr="00C81C5B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3AA3FB4C" w14:textId="47A7E614" w:rsidR="002C3254" w:rsidRPr="00DB2BC0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51DCE"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51DCE"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</w:tcPr>
          <w:p w14:paraId="3FEC5F1D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A09A078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D09A8" w:rsidRPr="00DB2BC0" w14:paraId="3B514967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17BDEF83" w14:textId="77777777" w:rsidR="00CD09A8" w:rsidRPr="00DB2BC0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C9A357A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3026EB2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5D99BA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4DF402D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ADBC6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B210B17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3451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6FB94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5001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804306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8158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7E6F13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80AFD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4A52A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224" w:rsidRPr="00DB2BC0" w14:paraId="6E099DAE" w14:textId="77777777" w:rsidTr="00F81224">
        <w:trPr>
          <w:trHeight w:val="261"/>
        </w:trPr>
        <w:tc>
          <w:tcPr>
            <w:tcW w:w="3150" w:type="dxa"/>
            <w:shd w:val="clear" w:color="auto" w:fill="auto"/>
          </w:tcPr>
          <w:p w14:paraId="4826862C" w14:textId="2CA6AD57" w:rsidR="00F81224" w:rsidRPr="00DB2BC0" w:rsidRDefault="00F81224" w:rsidP="00216E5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8F62393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5BF6CDB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BFFF12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FA95CDD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5C3F8E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0FF3068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F0EF82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210D04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FD348A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D53CC5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89129C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9B9144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208B39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89DDAA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E52" w:rsidRPr="00DB2BC0" w14:paraId="795295B3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670A4C6B" w14:textId="77777777" w:rsidR="00F26CBE" w:rsidRDefault="00F26CBE" w:rsidP="00216E52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216E52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  <w:p w14:paraId="3879B681" w14:textId="43030CAE" w:rsidR="00216E52" w:rsidRPr="00DB2BC0" w:rsidRDefault="00216E52" w:rsidP="001B50CF">
            <w:pPr>
              <w:ind w:left="166" w:right="-90" w:firstLine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(ในกองทุนส่วนบุคคล)</w:t>
            </w:r>
          </w:p>
        </w:tc>
        <w:tc>
          <w:tcPr>
            <w:tcW w:w="900" w:type="dxa"/>
          </w:tcPr>
          <w:p w14:paraId="6D8408FD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  <w:p w14:paraId="305B54A5" w14:textId="4893E9FA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7DBEB5A" w14:textId="77777777" w:rsidR="00F26CBE" w:rsidRDefault="00F26CBE" w:rsidP="00216E5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CB195B" w14:textId="7D59C4B2" w:rsidR="00216E52" w:rsidRPr="00DB2BC0" w:rsidRDefault="00216E52" w:rsidP="00216E5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44,081</w:t>
            </w:r>
          </w:p>
        </w:tc>
        <w:tc>
          <w:tcPr>
            <w:tcW w:w="270" w:type="dxa"/>
            <w:shd w:val="clear" w:color="auto" w:fill="auto"/>
          </w:tcPr>
          <w:p w14:paraId="1C98829D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A2C9D1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D7909C" w14:textId="4AE0E44A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D386C3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E98B7B1" w14:textId="77777777" w:rsidR="00F26CBE" w:rsidRDefault="00F26CBE" w:rsidP="00216E5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E5DBB9" w14:textId="70253615" w:rsidR="00216E52" w:rsidRPr="00DB2BC0" w:rsidRDefault="00216E52" w:rsidP="00216E5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44,081</w:t>
            </w:r>
          </w:p>
        </w:tc>
        <w:tc>
          <w:tcPr>
            <w:tcW w:w="270" w:type="dxa"/>
            <w:shd w:val="clear" w:color="auto" w:fill="auto"/>
          </w:tcPr>
          <w:p w14:paraId="532B5632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0B96DB2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969E18" w14:textId="23CBE914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BE811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7AE906" w14:textId="77777777" w:rsidR="00F26CBE" w:rsidRDefault="00F26CBE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42BCDA" w14:textId="44B21FCE" w:rsidR="00216E52" w:rsidRPr="00DB2BC0" w:rsidRDefault="00216E52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44,081</w:t>
            </w:r>
          </w:p>
        </w:tc>
        <w:tc>
          <w:tcPr>
            <w:tcW w:w="270" w:type="dxa"/>
            <w:shd w:val="clear" w:color="auto" w:fill="auto"/>
          </w:tcPr>
          <w:p w14:paraId="5153C798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C8E1EE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1CE83D" w14:textId="064A2DBA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633B7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65F53D" w14:textId="77777777" w:rsidR="00F26CBE" w:rsidRDefault="00F26CBE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FADF39" w14:textId="439056FD" w:rsidR="00216E52" w:rsidRPr="00DB2BC0" w:rsidRDefault="00216E52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44,081</w:t>
            </w:r>
          </w:p>
        </w:tc>
      </w:tr>
      <w:tr w:rsidR="00216E52" w:rsidRPr="00DB2BC0" w14:paraId="19B39460" w14:textId="77777777" w:rsidTr="00D00182">
        <w:trPr>
          <w:trHeight w:val="261"/>
        </w:trPr>
        <w:tc>
          <w:tcPr>
            <w:tcW w:w="3150" w:type="dxa"/>
            <w:shd w:val="clear" w:color="auto" w:fill="auto"/>
          </w:tcPr>
          <w:p w14:paraId="7045E7F0" w14:textId="1122A394" w:rsidR="00216E52" w:rsidRPr="00DB2BC0" w:rsidRDefault="00F26CBE" w:rsidP="00216E52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216E52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44DFE264" w14:textId="0FB231AA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BFCE813" w14:textId="685A20EC" w:rsidR="00216E52" w:rsidRPr="00DB2BC0" w:rsidRDefault="00216E52" w:rsidP="00216E5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4,359,463</w:t>
            </w:r>
          </w:p>
        </w:tc>
        <w:tc>
          <w:tcPr>
            <w:tcW w:w="270" w:type="dxa"/>
            <w:shd w:val="clear" w:color="auto" w:fill="auto"/>
          </w:tcPr>
          <w:p w14:paraId="10600143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E1D3172" w14:textId="55675B6B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FEAE8A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57AD2F3" w14:textId="56A0F871" w:rsidR="00216E52" w:rsidRPr="00DB2BC0" w:rsidRDefault="00216E52" w:rsidP="00216E5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985696" w:rsidRPr="00DB2BC0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85696" w:rsidRPr="00DB2BC0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63FBA6EA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3F5BC3" w14:textId="1F3512E7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4,359,463</w:t>
            </w:r>
          </w:p>
        </w:tc>
        <w:tc>
          <w:tcPr>
            <w:tcW w:w="270" w:type="dxa"/>
            <w:shd w:val="clear" w:color="auto" w:fill="auto"/>
          </w:tcPr>
          <w:p w14:paraId="41B0323D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84254E" w14:textId="4390237C" w:rsidR="00216E52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97DE54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3910CE" w14:textId="0DD1E886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6BC4D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B2AD6B" w14:textId="4E80CD40" w:rsidR="00216E52" w:rsidRPr="00DB2BC0" w:rsidRDefault="00985696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4,359</w:t>
            </w:r>
            <w:r w:rsidR="002B72D4" w:rsidRPr="00DB2B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</w:tr>
      <w:tr w:rsidR="00216E52" w:rsidRPr="00DB2BC0" w14:paraId="6EC8CFFB" w14:textId="77777777" w:rsidTr="00F81224">
        <w:trPr>
          <w:trHeight w:val="261"/>
        </w:trPr>
        <w:tc>
          <w:tcPr>
            <w:tcW w:w="3150" w:type="dxa"/>
            <w:shd w:val="clear" w:color="auto" w:fill="auto"/>
          </w:tcPr>
          <w:p w14:paraId="7ED6A442" w14:textId="61ABCAEE" w:rsidR="00216E52" w:rsidRPr="00DB2BC0" w:rsidRDefault="00216E52" w:rsidP="00216E52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B6876D5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1A390C9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F64CD5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5EE4ABE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B619D0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20922A4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82E4F0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95B2AA" w14:textId="77777777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F3F7AE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719278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0CF1A4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19EF792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8C7175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E9720B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24EB1D3C" w14:textId="77777777" w:rsidTr="002B72D4">
        <w:trPr>
          <w:trHeight w:val="261"/>
        </w:trPr>
        <w:tc>
          <w:tcPr>
            <w:tcW w:w="3150" w:type="dxa"/>
            <w:shd w:val="clear" w:color="auto" w:fill="auto"/>
          </w:tcPr>
          <w:p w14:paraId="28DFD508" w14:textId="78EA1E28" w:rsidR="00985696" w:rsidRPr="00DB2BC0" w:rsidRDefault="00F26CBE" w:rsidP="00985696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2DFC6FB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855C6B2" w14:textId="160F6A16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47C0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05BD9B" w14:textId="51400F8B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187,803</w:t>
            </w:r>
          </w:p>
        </w:tc>
        <w:tc>
          <w:tcPr>
            <w:tcW w:w="270" w:type="dxa"/>
            <w:shd w:val="clear" w:color="auto" w:fill="auto"/>
          </w:tcPr>
          <w:p w14:paraId="6747A03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1DA9E66" w14:textId="32A5746E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187,803</w:t>
            </w:r>
          </w:p>
        </w:tc>
        <w:tc>
          <w:tcPr>
            <w:tcW w:w="270" w:type="dxa"/>
            <w:shd w:val="clear" w:color="auto" w:fill="auto"/>
          </w:tcPr>
          <w:p w14:paraId="7AFB73E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9AAF14" w14:textId="3DEC592C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3B487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56D70A" w14:textId="2E38A78E" w:rsidR="00985696" w:rsidRPr="00DB2BC0" w:rsidRDefault="002B72D4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190,137</w:t>
            </w:r>
          </w:p>
        </w:tc>
        <w:tc>
          <w:tcPr>
            <w:tcW w:w="270" w:type="dxa"/>
            <w:shd w:val="clear" w:color="auto" w:fill="auto"/>
          </w:tcPr>
          <w:p w14:paraId="5F84791E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8274F9C" w14:textId="29A3E42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25FA1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F8769D" w14:textId="44F5BF4D" w:rsidR="00985696" w:rsidRPr="00DB2BC0" w:rsidRDefault="002B72D4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190,137</w:t>
            </w:r>
          </w:p>
        </w:tc>
      </w:tr>
      <w:tr w:rsidR="00985696" w:rsidRPr="00DB2BC0" w14:paraId="331440F7" w14:textId="77777777" w:rsidTr="00F81224">
        <w:trPr>
          <w:trHeight w:val="261"/>
        </w:trPr>
        <w:tc>
          <w:tcPr>
            <w:tcW w:w="3150" w:type="dxa"/>
            <w:shd w:val="clear" w:color="auto" w:fill="auto"/>
          </w:tcPr>
          <w:p w14:paraId="72F4C31F" w14:textId="77777777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2EE83F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9260C" w14:textId="7A607F7E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4,403,544</w:t>
            </w:r>
          </w:p>
        </w:tc>
        <w:tc>
          <w:tcPr>
            <w:tcW w:w="270" w:type="dxa"/>
            <w:shd w:val="clear" w:color="auto" w:fill="auto"/>
          </w:tcPr>
          <w:p w14:paraId="28455E3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3D6019" w14:textId="4F98788D" w:rsidR="00985696" w:rsidRPr="00DB2BC0" w:rsidRDefault="001543C9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187,803</w:t>
            </w:r>
          </w:p>
        </w:tc>
        <w:tc>
          <w:tcPr>
            <w:tcW w:w="270" w:type="dxa"/>
            <w:shd w:val="clear" w:color="auto" w:fill="auto"/>
          </w:tcPr>
          <w:p w14:paraId="359C54F5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4057B" w14:textId="4929317D" w:rsidR="00985696" w:rsidRPr="00DB2BC0" w:rsidRDefault="001543C9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4,591,347</w:t>
            </w:r>
          </w:p>
        </w:tc>
        <w:tc>
          <w:tcPr>
            <w:tcW w:w="270" w:type="dxa"/>
            <w:shd w:val="clear" w:color="auto" w:fill="auto"/>
          </w:tcPr>
          <w:p w14:paraId="03032EA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2196E2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A62A4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AFDB6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80C574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C23AE1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DB402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3861F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2CD8F601" w14:textId="77777777" w:rsidTr="00C81C5B">
        <w:trPr>
          <w:trHeight w:val="26"/>
        </w:trPr>
        <w:tc>
          <w:tcPr>
            <w:tcW w:w="3150" w:type="dxa"/>
            <w:shd w:val="clear" w:color="auto" w:fill="auto"/>
          </w:tcPr>
          <w:p w14:paraId="2B0D0897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E0F5FE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EDFBD2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6726A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843A19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9A5F5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E49606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0445A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F109A2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0B704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DE649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C62C82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A6326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E91FB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7392F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55073B64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1A623EA9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60A990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F9CC3B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0DCD4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87F4C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2C7538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3DC7A4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4C930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B1FA3F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D9EFE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D5EA9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951DC2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A38E3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92CB3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8BAA0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11924A84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769AC8F0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2B1BA6A9" w14:textId="27D5CED0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5ED56474" w14:textId="55EDBA38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7BA5C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193DC3A" w14:textId="184515A6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70744621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7B34E82" w14:textId="7D5F6144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74D7A81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578206" w14:textId="19D53624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3DEC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251290" w14:textId="4E40BEF4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15,062,131</w:t>
            </w:r>
          </w:p>
        </w:tc>
        <w:tc>
          <w:tcPr>
            <w:tcW w:w="270" w:type="dxa"/>
            <w:shd w:val="clear" w:color="auto" w:fill="auto"/>
          </w:tcPr>
          <w:p w14:paraId="2045FB9A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D1FBE4" w14:textId="24EA6923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B9357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44F5B1" w14:textId="53C5C90C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15,062,131</w:t>
            </w:r>
          </w:p>
        </w:tc>
      </w:tr>
      <w:tr w:rsidR="00985696" w:rsidRPr="00DB2BC0" w14:paraId="566AEB05" w14:textId="77777777" w:rsidTr="00C81C5B">
        <w:trPr>
          <w:trHeight w:val="261"/>
        </w:trPr>
        <w:tc>
          <w:tcPr>
            <w:tcW w:w="3150" w:type="dxa"/>
            <w:shd w:val="clear" w:color="auto" w:fill="auto"/>
          </w:tcPr>
          <w:p w14:paraId="34415ACF" w14:textId="77777777" w:rsidR="00985696" w:rsidRPr="00DB2BC0" w:rsidRDefault="00985696" w:rsidP="00985696">
            <w:pPr>
              <w:ind w:left="-22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4A457B29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A411" w14:textId="1C0DCB8A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AD07A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B6596" w14:textId="7C1D70D6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4745161D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E4295" w14:textId="4F235734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60FD251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85EBA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AF4EC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6CDBB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36C024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762727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C8E99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B651B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3C71DD0" w14:textId="77777777" w:rsidR="00CD09A8" w:rsidRDefault="00CD09A8">
      <w:r>
        <w:br w:type="page"/>
      </w:r>
    </w:p>
    <w:tbl>
      <w:tblPr>
        <w:tblW w:w="145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DB2BC0" w14:paraId="6BF99EE2" w14:textId="77777777" w:rsidTr="00985696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35034215" w14:textId="4322A956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590AF0B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13C0F166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D09A8" w:rsidRPr="00DB2BC0" w14:paraId="5752B9EA" w14:textId="77777777" w:rsidTr="00985696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2513338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6026D391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4C8F54E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1B97CC9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33F4F47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D09A8" w:rsidRPr="00DB2BC0" w14:paraId="29914314" w14:textId="77777777" w:rsidTr="00DB2BC0">
        <w:trPr>
          <w:trHeight w:val="1441"/>
        </w:trPr>
        <w:tc>
          <w:tcPr>
            <w:tcW w:w="3150" w:type="dxa"/>
            <w:shd w:val="clear" w:color="auto" w:fill="auto"/>
            <w:vAlign w:val="bottom"/>
          </w:tcPr>
          <w:p w14:paraId="1BB3338E" w14:textId="7C7CB0EA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20894B" w14:textId="63881CC4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43FDD0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1067F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1F8B9" w14:textId="7F673CDA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FCAAA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EC676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1C40432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85D2866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58E3CD36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64469A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9953D98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D68F6F0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6ED645C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0C9F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09A8" w:rsidRPr="00DB2BC0" w14:paraId="7F419928" w14:textId="77777777" w:rsidTr="00985696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44C72624" w14:textId="77777777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70EFEA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54D3D9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3254" w:rsidRPr="00DB2BC0" w14:paraId="0BBC45FC" w14:textId="77777777" w:rsidTr="00985696">
        <w:trPr>
          <w:trHeight w:val="333"/>
        </w:trPr>
        <w:tc>
          <w:tcPr>
            <w:tcW w:w="3150" w:type="dxa"/>
            <w:shd w:val="clear" w:color="auto" w:fill="auto"/>
            <w:vAlign w:val="bottom"/>
          </w:tcPr>
          <w:p w14:paraId="74C115A6" w14:textId="14FE57D8" w:rsidR="002C3254" w:rsidRPr="00DB2BC0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0" w:type="dxa"/>
          </w:tcPr>
          <w:p w14:paraId="2E687FEF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7A00CCC3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D09A8" w:rsidRPr="00DB2BC0" w14:paraId="62E769C4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129D8DAB" w14:textId="77777777" w:rsidR="00CD09A8" w:rsidRPr="00DB2BC0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1508F9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AA1961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0771A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C9F0AB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6A4D5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526EEE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A8195E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E1F1E2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9309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98C667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0018D7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C5A52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DBA1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B8AD9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224" w:rsidRPr="00DB2BC0" w14:paraId="3D652ADD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6624CB6C" w14:textId="24C1FA26" w:rsidR="00F81224" w:rsidRPr="00DB2BC0" w:rsidRDefault="00216E52" w:rsidP="00216E5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C9CD304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757FFB2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F90ED5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EBAB993" w14:textId="77777777" w:rsidR="00F81224" w:rsidRPr="00DB2BC0" w:rsidRDefault="00F81224" w:rsidP="00C81C5B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6E1F15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7AB4AEF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6698A7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FB12BD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0AAEDC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E2EB5C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6C2687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E0ED76A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6AFD8F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8E4120" w14:textId="77777777" w:rsidR="00F81224" w:rsidRPr="00DB2BC0" w:rsidRDefault="00F81224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E52" w:rsidRPr="00DB2BC0" w14:paraId="204B4BE4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77315C9C" w14:textId="3BBABD97" w:rsidR="00F26CBE" w:rsidRDefault="00F26CBE" w:rsidP="00216E52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216E52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  <w:p w14:paraId="62D17917" w14:textId="494BACCF" w:rsidR="00216E52" w:rsidRPr="00DB2BC0" w:rsidRDefault="00216E52" w:rsidP="001B50CF">
            <w:pPr>
              <w:ind w:left="166" w:right="-90" w:firstLine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(ในกองทุนส่วนบุคคล)</w:t>
            </w:r>
          </w:p>
        </w:tc>
        <w:tc>
          <w:tcPr>
            <w:tcW w:w="900" w:type="dxa"/>
            <w:shd w:val="clear" w:color="auto" w:fill="auto"/>
          </w:tcPr>
          <w:p w14:paraId="191F4EFC" w14:textId="77C47DEA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3646293" w14:textId="77777777" w:rsidR="00F26CBE" w:rsidRDefault="00F26CBE" w:rsidP="00216E5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25D50A" w14:textId="1AF8BC81" w:rsidR="00216E52" w:rsidRPr="00DB2BC0" w:rsidRDefault="00216E52" w:rsidP="00216E5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036AC305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A0A9768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C836E3" w14:textId="4D2686B4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EE7269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CEC02D5" w14:textId="77777777" w:rsidR="00F26CBE" w:rsidRDefault="00F26CBE" w:rsidP="00216E5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A81F15" w14:textId="635F5FD3" w:rsidR="00216E52" w:rsidRPr="00DB2BC0" w:rsidRDefault="00216E52" w:rsidP="00216E52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32BD228D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BF9216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CE33E5C" w14:textId="653595C5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DC1FAB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77EC4B9" w14:textId="77777777" w:rsidR="00F26CBE" w:rsidRDefault="00F26CBE" w:rsidP="00216E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B7D191" w14:textId="775448EE" w:rsidR="00216E52" w:rsidRPr="00DB2BC0" w:rsidRDefault="00216E52" w:rsidP="00216E5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75EF7779" w14:textId="77777777" w:rsidR="00216E52" w:rsidRPr="00DB2BC0" w:rsidRDefault="00216E52" w:rsidP="00216E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9F66A2" w14:textId="77777777" w:rsidR="00F26CBE" w:rsidRDefault="00F26CBE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C747F3" w14:textId="554DED8F" w:rsidR="00216E52" w:rsidRPr="00DB2BC0" w:rsidRDefault="00216E52" w:rsidP="00216E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20442B" w14:textId="77777777" w:rsidR="00216E52" w:rsidRPr="00DB2BC0" w:rsidRDefault="00216E52" w:rsidP="00216E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96F0F2" w14:textId="77777777" w:rsidR="00F26CBE" w:rsidRDefault="00F26CBE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E3E814" w14:textId="63312CF7" w:rsidR="00216E52" w:rsidRPr="00DB2BC0" w:rsidRDefault="00216E52" w:rsidP="00216E5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</w:tr>
      <w:tr w:rsidR="00985696" w:rsidRPr="00DB2BC0" w14:paraId="43AA5D82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03AB30CA" w14:textId="69A65F5C" w:rsidR="00985696" w:rsidRPr="00DB2BC0" w:rsidRDefault="00F26CBE" w:rsidP="009856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597B6962" w14:textId="481F7DBB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E86B0B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403532D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3EC5951" w14:textId="293DE39C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B51E4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1F16D05" w14:textId="57735AB3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55F046C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D965E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18279F5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19BF93" w14:textId="61898344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D74FD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81F5C26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1F049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00903E" w14:textId="5DC72BEF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</w:tr>
      <w:tr w:rsidR="00985696" w:rsidRPr="00DB2BC0" w14:paraId="2E7B34CF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79D22CE6" w14:textId="77777777" w:rsidR="00985696" w:rsidRPr="00DB2BC0" w:rsidRDefault="00985696" w:rsidP="009856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0" w:type="dxa"/>
            <w:shd w:val="clear" w:color="auto" w:fill="auto"/>
          </w:tcPr>
          <w:p w14:paraId="0F116A3F" w14:textId="7B27555B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A259B93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E221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1FE44A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329C064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6AA465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6D5A0C7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9D114A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AD18A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969CA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6A05578F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9FD0A6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85CCA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088FA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199,953</w:t>
            </w:r>
          </w:p>
        </w:tc>
      </w:tr>
      <w:tr w:rsidR="00985696" w:rsidRPr="00DB2BC0" w14:paraId="203539C1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3C28FDBE" w14:textId="453DA24B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B9B29A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A99DE6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F532F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8B0EDA4" w14:textId="0A830DDB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699AA75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2D2A5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BE0B4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8C42538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D4C18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11B01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9C22F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5F7213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C15A7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B8AF9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19453713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34F56B4B" w14:textId="2EA5388B" w:rsidR="00985696" w:rsidRPr="00DB2BC0" w:rsidRDefault="00F26CBE" w:rsidP="00985696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4621EF5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EE7C74E" w14:textId="3132C93C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D5C7F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06607C7" w14:textId="60B74D78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188,049</w:t>
            </w:r>
          </w:p>
        </w:tc>
        <w:tc>
          <w:tcPr>
            <w:tcW w:w="270" w:type="dxa"/>
            <w:shd w:val="clear" w:color="auto" w:fill="auto"/>
          </w:tcPr>
          <w:p w14:paraId="15455974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8569DF" w14:textId="4534F70B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188,049</w:t>
            </w:r>
          </w:p>
        </w:tc>
        <w:tc>
          <w:tcPr>
            <w:tcW w:w="270" w:type="dxa"/>
            <w:shd w:val="clear" w:color="auto" w:fill="auto"/>
          </w:tcPr>
          <w:p w14:paraId="393B425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6DC606" w14:textId="5D635B69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29EA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B9D8201" w14:textId="39028352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188,753</w:t>
            </w:r>
          </w:p>
        </w:tc>
        <w:tc>
          <w:tcPr>
            <w:tcW w:w="270" w:type="dxa"/>
            <w:shd w:val="clear" w:color="auto" w:fill="auto"/>
          </w:tcPr>
          <w:p w14:paraId="34911437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CC15022" w14:textId="1EBF7D8C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2BED2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3527D0" w14:textId="419F899E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188,753</w:t>
            </w:r>
          </w:p>
        </w:tc>
      </w:tr>
      <w:tr w:rsidR="00985696" w:rsidRPr="00DB2BC0" w14:paraId="002287E2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47A5C5CF" w14:textId="77777777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DA2838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C5FA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1,296,382</w:t>
            </w:r>
          </w:p>
        </w:tc>
        <w:tc>
          <w:tcPr>
            <w:tcW w:w="270" w:type="dxa"/>
            <w:shd w:val="clear" w:color="auto" w:fill="auto"/>
          </w:tcPr>
          <w:p w14:paraId="700F724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0B08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387,905</w:t>
            </w:r>
          </w:p>
        </w:tc>
        <w:tc>
          <w:tcPr>
            <w:tcW w:w="270" w:type="dxa"/>
            <w:shd w:val="clear" w:color="auto" w:fill="auto"/>
          </w:tcPr>
          <w:p w14:paraId="7EA088CC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CF9E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1,684,287</w:t>
            </w:r>
          </w:p>
        </w:tc>
        <w:tc>
          <w:tcPr>
            <w:tcW w:w="270" w:type="dxa"/>
            <w:shd w:val="clear" w:color="auto" w:fill="auto"/>
          </w:tcPr>
          <w:p w14:paraId="59FD418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C7D40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1EC1C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FDAF7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41217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AE167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A0C89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3B4DB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3AD18A74" w14:textId="77777777" w:rsidTr="00985696">
        <w:trPr>
          <w:trHeight w:val="26"/>
        </w:trPr>
        <w:tc>
          <w:tcPr>
            <w:tcW w:w="3150" w:type="dxa"/>
            <w:shd w:val="clear" w:color="auto" w:fill="auto"/>
          </w:tcPr>
          <w:p w14:paraId="47C3A75E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7F898D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70B5FB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63EED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6CF3FA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CA637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A572FC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D1248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B727E0B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5A5EA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ED69C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FF0986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01D2F8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B5EDD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72451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09C603C8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13B94ABA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4674848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F0E244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91EEA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57DBEC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0DD6E1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1F93AB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4F966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494E79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54511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B8F1F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26A908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2F62C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EC97E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8D24B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0EC4B154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0C8BC2D6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68BE418A" w14:textId="4359A079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5E53501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F5A7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4ADEDF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3F8F87D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05BB5F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595FF98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F3959E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FA8C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BA1CE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6DF49300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B85E36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3172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9C35B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239,685</w:t>
            </w:r>
          </w:p>
        </w:tc>
      </w:tr>
      <w:tr w:rsidR="00985696" w:rsidRPr="00DB2BC0" w14:paraId="0752E351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2AD397D1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1273FE87" w14:textId="2F028FE0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F82D1B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E710C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07C072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212A2647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90B287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6C1D342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678A59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3356A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90ABE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4F1F5EDC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8702A1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C92C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17062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12,071,092</w:t>
            </w:r>
          </w:p>
        </w:tc>
      </w:tr>
      <w:tr w:rsidR="00985696" w:rsidRPr="00DB2BC0" w14:paraId="3BE9F30E" w14:textId="77777777" w:rsidTr="00985696">
        <w:trPr>
          <w:trHeight w:val="261"/>
        </w:trPr>
        <w:tc>
          <w:tcPr>
            <w:tcW w:w="3150" w:type="dxa"/>
            <w:shd w:val="clear" w:color="auto" w:fill="auto"/>
          </w:tcPr>
          <w:p w14:paraId="11E74297" w14:textId="77777777" w:rsidR="00985696" w:rsidRPr="00DB2BC0" w:rsidRDefault="00985696" w:rsidP="00985696">
            <w:pPr>
              <w:ind w:left="-22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6FF25C1E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4CCC1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EFEAA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905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0FF214EC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95CA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49035D7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26457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44319B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3EE35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A35FBC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9C89CF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5FB43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91C97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790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252E61F" w14:textId="77777777" w:rsidR="00DB2BC0" w:rsidRDefault="00DB2BC0">
      <w:r>
        <w:br w:type="page"/>
      </w:r>
    </w:p>
    <w:tbl>
      <w:tblPr>
        <w:tblW w:w="1457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DB2BC0" w14:paraId="177CB782" w14:textId="77777777" w:rsidTr="00DB2BC0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14C235BD" w14:textId="3F62F4B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79944BE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931D31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09A8" w:rsidRPr="00DB2BC0" w14:paraId="05DEFCCF" w14:textId="77777777" w:rsidTr="00DB2BC0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2698C401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4DA422AB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2CD2DED4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0BB234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645912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D09A8" w:rsidRPr="00DB2BC0" w14:paraId="09BB5896" w14:textId="77777777" w:rsidTr="00DB2BC0">
        <w:trPr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56955109" w14:textId="27E12573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071AB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856C6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489DCAD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87AB4B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7426A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FAA6E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209DE" w14:textId="1DE543D0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15F98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D0AC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4BF470B4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B948A7F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C921390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0544A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428274A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378338D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755E70D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B4F3B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09A8" w:rsidRPr="00DB2BC0" w14:paraId="2968F828" w14:textId="77777777" w:rsidTr="00DB2BC0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73423746" w14:textId="77777777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4F6EE4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585E0169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3254" w:rsidRPr="00DB2BC0" w14:paraId="5A5C873D" w14:textId="77777777" w:rsidTr="00DB2BC0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542B2B6F" w14:textId="3F9FD758" w:rsidR="002C3254" w:rsidRPr="00DB2BC0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51DCE"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551DCE"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</w:tcPr>
          <w:p w14:paraId="172E2698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08B482B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D09A8" w:rsidRPr="00DB2BC0" w14:paraId="7B06D578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3B04D64C" w14:textId="77777777" w:rsidR="00CD09A8" w:rsidRPr="00DB2BC0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439DEB3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C54788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A01EE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CCE00D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034D97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7C45BB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FF6EB9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C47709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84D3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641F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CC9F2F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037F6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A73A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735EC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224" w:rsidRPr="00DB2BC0" w14:paraId="0426E5BF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005052D9" w14:textId="6584E242" w:rsidR="00F81224" w:rsidRPr="00DB2BC0" w:rsidRDefault="00F81224" w:rsidP="00F81224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2486FCC4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99BABF1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202262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FD3B74F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2C23E5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069EC00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8F6D60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63F09D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129F1C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96EDA8E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C323EB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545E043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B947C7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03642E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09A8" w:rsidRPr="00DB2BC0" w14:paraId="3D303BDD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2ABAC66F" w14:textId="77777777" w:rsidR="00F26CBE" w:rsidRDefault="00F26CBE" w:rsidP="00B521D7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CD09A8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  <w:p w14:paraId="5038681C" w14:textId="1740C463" w:rsidR="00CD09A8" w:rsidRPr="00DB2BC0" w:rsidRDefault="00CD09A8" w:rsidP="001B50CF">
            <w:pPr>
              <w:ind w:left="166" w:right="-90" w:firstLine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(ในกองทุนส่วนบุคคล)</w:t>
            </w:r>
          </w:p>
        </w:tc>
        <w:tc>
          <w:tcPr>
            <w:tcW w:w="900" w:type="dxa"/>
            <w:shd w:val="clear" w:color="auto" w:fill="auto"/>
          </w:tcPr>
          <w:p w14:paraId="7DA05A79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  <w:p w14:paraId="1EFEDC68" w14:textId="5A5B5A34" w:rsidR="00CD09A8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3F06633B" w14:textId="77777777" w:rsidR="00F26CBE" w:rsidRDefault="00F26CBE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5A3A47" w14:textId="0BBBCF25" w:rsidR="00CD09A8" w:rsidRPr="00DB2BC0" w:rsidRDefault="00324672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44,081</w:t>
            </w:r>
          </w:p>
        </w:tc>
        <w:tc>
          <w:tcPr>
            <w:tcW w:w="270" w:type="dxa"/>
            <w:shd w:val="clear" w:color="auto" w:fill="auto"/>
          </w:tcPr>
          <w:p w14:paraId="4A7A8DFC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B6A6AD1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A5CE5E" w14:textId="7319AF63" w:rsidR="00CD09A8" w:rsidRPr="00DB2BC0" w:rsidRDefault="0032467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EAD37A" w14:textId="77777777" w:rsidR="00CD09A8" w:rsidRPr="00DB2BC0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42AD81A" w14:textId="77777777" w:rsidR="00F26CBE" w:rsidRDefault="00F26CBE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BFB54E" w14:textId="7C90A585" w:rsidR="00CD09A8" w:rsidRPr="00DB2BC0" w:rsidRDefault="00324672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44,081</w:t>
            </w:r>
          </w:p>
        </w:tc>
        <w:tc>
          <w:tcPr>
            <w:tcW w:w="270" w:type="dxa"/>
            <w:shd w:val="clear" w:color="auto" w:fill="auto"/>
          </w:tcPr>
          <w:p w14:paraId="219B3DD7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834A20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A0260A" w14:textId="0AB12FCC" w:rsidR="00CD09A8" w:rsidRPr="00DB2BC0" w:rsidRDefault="00D8362A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02BAB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3003C0" w14:textId="77777777" w:rsidR="00F26CBE" w:rsidRDefault="00F26CBE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F81764" w14:textId="29BF7D20" w:rsidR="00CD09A8" w:rsidRPr="00DB2BC0" w:rsidRDefault="00D8362A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44,081</w:t>
            </w:r>
          </w:p>
        </w:tc>
        <w:tc>
          <w:tcPr>
            <w:tcW w:w="270" w:type="dxa"/>
            <w:shd w:val="clear" w:color="auto" w:fill="auto"/>
          </w:tcPr>
          <w:p w14:paraId="23A609C2" w14:textId="77777777" w:rsidR="00CD09A8" w:rsidRPr="00DB2BC0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CB19CF1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D11452" w14:textId="770CAF65" w:rsidR="00CD09A8" w:rsidRPr="00DB2BC0" w:rsidRDefault="00D8362A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055425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EF70D3" w14:textId="77777777" w:rsidR="00F26CBE" w:rsidRDefault="00F26CBE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79FEC9" w14:textId="04DEAF15" w:rsidR="00CD09A8" w:rsidRPr="00DB2BC0" w:rsidRDefault="00D8362A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44,081</w:t>
            </w:r>
          </w:p>
        </w:tc>
      </w:tr>
      <w:tr w:rsidR="00CD09A8" w:rsidRPr="00DB2BC0" w14:paraId="3D5F8C7A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7E7554C3" w14:textId="15C83156" w:rsidR="00CD09A8" w:rsidRPr="00DB2BC0" w:rsidRDefault="00F26CBE" w:rsidP="00B521D7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CD09A8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7641C7FB" w14:textId="5ED7C4E0" w:rsidR="00CD09A8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54A1CDDC" w14:textId="6F881C73" w:rsidR="00CD09A8" w:rsidRPr="00DB2BC0" w:rsidRDefault="00324672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4,359,463</w:t>
            </w:r>
          </w:p>
        </w:tc>
        <w:tc>
          <w:tcPr>
            <w:tcW w:w="270" w:type="dxa"/>
            <w:shd w:val="clear" w:color="auto" w:fill="auto"/>
          </w:tcPr>
          <w:p w14:paraId="5E635D7E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5068C2F" w14:textId="16E99A91" w:rsidR="00CD09A8" w:rsidRPr="00DB2BC0" w:rsidRDefault="00F81224" w:rsidP="00F81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3C9FA6" w14:textId="77777777" w:rsidR="00CD09A8" w:rsidRPr="00DB2BC0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BC55C1A" w14:textId="443889A0" w:rsidR="00CD09A8" w:rsidRPr="00DB2BC0" w:rsidRDefault="00324672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4,3</w:t>
            </w:r>
            <w:r w:rsidR="00F81224" w:rsidRPr="00DB2BC0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81224" w:rsidRPr="00DB2BC0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270" w:type="dxa"/>
            <w:shd w:val="clear" w:color="auto" w:fill="auto"/>
          </w:tcPr>
          <w:p w14:paraId="1D6B1F26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96B625" w14:textId="75F89A2B" w:rsidR="00CD09A8" w:rsidRPr="00DB2BC0" w:rsidRDefault="00D8362A" w:rsidP="00D0018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4,359,463</w:t>
            </w:r>
          </w:p>
        </w:tc>
        <w:tc>
          <w:tcPr>
            <w:tcW w:w="270" w:type="dxa"/>
            <w:shd w:val="clear" w:color="auto" w:fill="auto"/>
          </w:tcPr>
          <w:p w14:paraId="7DD66BE6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F65B2E" w14:textId="639364F3" w:rsidR="00CD09A8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14BAAA" w14:textId="77777777" w:rsidR="00CD09A8" w:rsidRPr="00DB2BC0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14A0C7B" w14:textId="55FDD690" w:rsidR="00CD09A8" w:rsidRPr="00DB2BC0" w:rsidRDefault="00D8362A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CDCD49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2493413" w14:textId="23FAA385" w:rsidR="00CD09A8" w:rsidRPr="00DB2BC0" w:rsidRDefault="00985696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4,359,463</w:t>
            </w:r>
          </w:p>
        </w:tc>
      </w:tr>
      <w:tr w:rsidR="00F81224" w:rsidRPr="00DB2BC0" w14:paraId="301E1871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7FBD4E9A" w14:textId="4754D11D" w:rsidR="00F81224" w:rsidRPr="00DB2BC0" w:rsidRDefault="00F81224" w:rsidP="00B521D7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1C7D5C70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4FFD25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AF40B7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952A93C" w14:textId="77777777" w:rsidR="00F81224" w:rsidRPr="00DB2BC0" w:rsidRDefault="00F81224" w:rsidP="008D430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334D33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2254E4E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39E9B1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C71699" w14:textId="77777777" w:rsidR="00F81224" w:rsidRPr="00DB2BC0" w:rsidRDefault="00F8122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BAC99E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CD58AAA" w14:textId="77777777" w:rsidR="00F81224" w:rsidRPr="00DB2BC0" w:rsidRDefault="00F81224" w:rsidP="008D430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35748C" w14:textId="77777777" w:rsidR="00F81224" w:rsidRPr="00DB2BC0" w:rsidRDefault="00F81224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C50211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ED0C88" w14:textId="77777777" w:rsidR="00F81224" w:rsidRPr="00DB2BC0" w:rsidRDefault="00F81224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06ACC1" w14:textId="77777777" w:rsidR="00F81224" w:rsidRPr="00DB2BC0" w:rsidRDefault="00F81224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6C99EFFE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68764867" w14:textId="3C196C43" w:rsidR="00985696" w:rsidRPr="00DB2BC0" w:rsidRDefault="00F26CBE" w:rsidP="00985696">
            <w:pPr>
              <w:ind w:left="15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  <w:shd w:val="clear" w:color="auto" w:fill="auto"/>
          </w:tcPr>
          <w:p w14:paraId="1CC4985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D14CF3E" w14:textId="7161BC3F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5F599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FD9893" w14:textId="0FECE365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5,143</w:t>
            </w:r>
          </w:p>
        </w:tc>
        <w:tc>
          <w:tcPr>
            <w:tcW w:w="270" w:type="dxa"/>
            <w:shd w:val="clear" w:color="auto" w:fill="auto"/>
          </w:tcPr>
          <w:p w14:paraId="61D3369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E2FE92" w14:textId="736D62C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5,143</w:t>
            </w:r>
          </w:p>
        </w:tc>
        <w:tc>
          <w:tcPr>
            <w:tcW w:w="270" w:type="dxa"/>
            <w:shd w:val="clear" w:color="auto" w:fill="auto"/>
          </w:tcPr>
          <w:p w14:paraId="654D299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406356" w14:textId="46734EAC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FB4E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3BF9E1" w14:textId="63CCBEA7" w:rsidR="00985696" w:rsidRPr="00DB2BC0" w:rsidRDefault="002B72D4" w:rsidP="009856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5,424</w:t>
            </w:r>
          </w:p>
        </w:tc>
        <w:tc>
          <w:tcPr>
            <w:tcW w:w="270" w:type="dxa"/>
            <w:shd w:val="clear" w:color="auto" w:fill="auto"/>
          </w:tcPr>
          <w:p w14:paraId="09EDFF2A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629A3F" w14:textId="03B0B3B6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C407E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6FF86C" w14:textId="228D7BDB" w:rsidR="00985696" w:rsidRPr="00DB2BC0" w:rsidRDefault="002B72D4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5,424</w:t>
            </w:r>
          </w:p>
        </w:tc>
      </w:tr>
      <w:tr w:rsidR="00985696" w:rsidRPr="00DB2BC0" w14:paraId="740B5737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78C9AEE9" w14:textId="77777777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C4811E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4F03E" w14:textId="3762C76C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4,403,544</w:t>
            </w:r>
          </w:p>
        </w:tc>
        <w:tc>
          <w:tcPr>
            <w:tcW w:w="270" w:type="dxa"/>
            <w:shd w:val="clear" w:color="auto" w:fill="auto"/>
          </w:tcPr>
          <w:p w14:paraId="20E13C1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AEF5B" w14:textId="2B57D301" w:rsidR="00985696" w:rsidRPr="00DB2BC0" w:rsidRDefault="001543C9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5,143</w:t>
            </w:r>
          </w:p>
        </w:tc>
        <w:tc>
          <w:tcPr>
            <w:tcW w:w="270" w:type="dxa"/>
            <w:shd w:val="clear" w:color="auto" w:fill="auto"/>
          </w:tcPr>
          <w:p w14:paraId="334D6E52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E07CC" w14:textId="6C1E2EAC" w:rsidR="00985696" w:rsidRPr="00DB2BC0" w:rsidRDefault="001543C9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4,408,687</w:t>
            </w:r>
          </w:p>
        </w:tc>
        <w:tc>
          <w:tcPr>
            <w:tcW w:w="270" w:type="dxa"/>
            <w:shd w:val="clear" w:color="auto" w:fill="auto"/>
          </w:tcPr>
          <w:p w14:paraId="2FCDE5F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8FB174F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B9F37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BEC85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17B753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9E0B43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6E32E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A416C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037BD5C9" w14:textId="77777777" w:rsidTr="00DB2BC0">
        <w:trPr>
          <w:trHeight w:val="26"/>
        </w:trPr>
        <w:tc>
          <w:tcPr>
            <w:tcW w:w="3141" w:type="dxa"/>
            <w:shd w:val="clear" w:color="auto" w:fill="auto"/>
          </w:tcPr>
          <w:p w14:paraId="721DC147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A8CBAF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03EED2B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1720C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E51721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93E49B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5B5E3E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F3F2D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B84CF2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6C98C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2E2BB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4EF99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6CA235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B9D83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BA9284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5E8D0239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40C54242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A8BA75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A9F3B0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A92D0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A312E1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C16226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4DF1E1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91A9A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272578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D53B5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52752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649536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BCF5C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2CF5B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DAFF9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19511E01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54ABBB24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5B372C1E" w14:textId="255ECE6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6EA46525" w14:textId="63894C94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92C0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7AA3466" w14:textId="11CF6C4E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67A90791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A942FB3" w14:textId="724BFEB3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01F6C0B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4B17E5" w14:textId="2E312960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0A4F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25F43E" w14:textId="5389F538" w:rsidR="00985696" w:rsidRPr="00DB2BC0" w:rsidRDefault="00985696" w:rsidP="0098569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15,062,131</w:t>
            </w:r>
          </w:p>
        </w:tc>
        <w:tc>
          <w:tcPr>
            <w:tcW w:w="270" w:type="dxa"/>
            <w:shd w:val="clear" w:color="auto" w:fill="auto"/>
          </w:tcPr>
          <w:p w14:paraId="0917DE2C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B2E3D2" w14:textId="2A4A4DC9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AE51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892F86C" w14:textId="3A11AE2E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15,062,131</w:t>
            </w:r>
          </w:p>
        </w:tc>
      </w:tr>
      <w:tr w:rsidR="00985696" w:rsidRPr="00DB2BC0" w14:paraId="0CCC5163" w14:textId="77777777" w:rsidTr="00DB2BC0">
        <w:trPr>
          <w:trHeight w:val="261"/>
        </w:trPr>
        <w:tc>
          <w:tcPr>
            <w:tcW w:w="3141" w:type="dxa"/>
            <w:shd w:val="clear" w:color="auto" w:fill="auto"/>
          </w:tcPr>
          <w:p w14:paraId="57F8CCE0" w14:textId="77777777" w:rsidR="00985696" w:rsidRPr="00DB2BC0" w:rsidRDefault="00985696" w:rsidP="00985696">
            <w:pPr>
              <w:ind w:left="-22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7ED89645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9E0A8" w14:textId="254BBB82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C762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DB04E" w14:textId="37E05733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1A7156A9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65F53" w14:textId="4BBBB419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15,000,000</w:t>
            </w:r>
          </w:p>
        </w:tc>
        <w:tc>
          <w:tcPr>
            <w:tcW w:w="270" w:type="dxa"/>
            <w:shd w:val="clear" w:color="auto" w:fill="auto"/>
          </w:tcPr>
          <w:p w14:paraId="3A53A30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5A2465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72638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613B0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21BD6D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6CE88C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F22168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9C81B4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D544428" w14:textId="77777777" w:rsidR="00CD09A8" w:rsidRDefault="00CD09A8">
      <w:r>
        <w:br w:type="page"/>
      </w:r>
    </w:p>
    <w:tbl>
      <w:tblPr>
        <w:tblW w:w="1457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141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CD09A8" w:rsidRPr="00DB2BC0" w14:paraId="1F633157" w14:textId="77777777" w:rsidTr="00C81C5B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7358704A" w14:textId="0C7AC7EB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22D8AE49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6DA2F37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09A8" w:rsidRPr="00DB2BC0" w14:paraId="31AFEFFE" w14:textId="77777777" w:rsidTr="00C81C5B">
        <w:trPr>
          <w:trHeight w:val="261"/>
        </w:trPr>
        <w:tc>
          <w:tcPr>
            <w:tcW w:w="3141" w:type="dxa"/>
            <w:shd w:val="clear" w:color="auto" w:fill="auto"/>
            <w:vAlign w:val="bottom"/>
          </w:tcPr>
          <w:p w14:paraId="3B689C11" w14:textId="77777777" w:rsidR="00CD09A8" w:rsidRPr="00DB2BC0" w:rsidRDefault="00CD09A8" w:rsidP="00B521D7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00" w:type="dxa"/>
          </w:tcPr>
          <w:p w14:paraId="3737FA4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7988BE1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DF286A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2C256567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D09A8" w:rsidRPr="00DB2BC0" w14:paraId="14DD5BC8" w14:textId="77777777" w:rsidTr="00DB2BC0">
        <w:trPr>
          <w:trHeight w:val="1441"/>
        </w:trPr>
        <w:tc>
          <w:tcPr>
            <w:tcW w:w="3141" w:type="dxa"/>
            <w:shd w:val="clear" w:color="auto" w:fill="auto"/>
            <w:vAlign w:val="bottom"/>
          </w:tcPr>
          <w:p w14:paraId="4596B95E" w14:textId="333F8B06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AFC31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DCEB0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5314DED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F874388" w14:textId="273A01E4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36885B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E19DDA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849C5" w14:textId="1054BD0D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F412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A006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B5F1DAE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026C02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6F673BA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7C268BC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838B6AE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2C52EDD" w14:textId="77777777" w:rsidR="00CD09A8" w:rsidRPr="00DB2BC0" w:rsidRDefault="00CD09A8" w:rsidP="00B521D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B2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1A3C594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DF8AD1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D09A8" w:rsidRPr="00DB2BC0" w14:paraId="0547F9B9" w14:textId="77777777" w:rsidTr="00C81C5B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0B16B1B2" w14:textId="77777777" w:rsidR="00CD09A8" w:rsidRPr="00DB2BC0" w:rsidRDefault="00CD09A8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0ABA953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548B7658" w14:textId="77777777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C3254" w:rsidRPr="00DB2BC0" w14:paraId="2FD08152" w14:textId="77777777" w:rsidTr="00C81C5B">
        <w:trPr>
          <w:trHeight w:val="333"/>
        </w:trPr>
        <w:tc>
          <w:tcPr>
            <w:tcW w:w="3141" w:type="dxa"/>
            <w:shd w:val="clear" w:color="auto" w:fill="auto"/>
            <w:vAlign w:val="bottom"/>
          </w:tcPr>
          <w:p w14:paraId="54BA3C77" w14:textId="6FB5F9DD" w:rsidR="002C3254" w:rsidRPr="00DB2BC0" w:rsidRDefault="002C3254" w:rsidP="00B521D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0" w:type="dxa"/>
          </w:tcPr>
          <w:p w14:paraId="07AE7A2D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B91B4C3" w14:textId="77777777" w:rsidR="002C3254" w:rsidRPr="00DB2BC0" w:rsidRDefault="002C3254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CD09A8" w:rsidRPr="00DB2BC0" w14:paraId="199B3952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3543CE6D" w14:textId="77777777" w:rsidR="00CD09A8" w:rsidRPr="00DB2BC0" w:rsidRDefault="00CD09A8" w:rsidP="00B521D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553097D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D9FA46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71D7E8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A74C1BD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393D1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AE85AA4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EA1886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BBA97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028F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0F9E09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E9C1A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2793AC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8FB7C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B4A142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6E52" w:rsidRPr="00DB2BC0" w14:paraId="67167309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0B7073A" w14:textId="0EC53AB0" w:rsidR="00216E52" w:rsidRPr="00DB2BC0" w:rsidRDefault="00216E52" w:rsidP="00216E52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289CF578" w14:textId="77777777" w:rsidR="00216E52" w:rsidRPr="00DB2BC0" w:rsidRDefault="00216E5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881B551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15AB29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154095A" w14:textId="77777777" w:rsidR="00216E52" w:rsidRPr="00DB2BC0" w:rsidRDefault="00216E5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F7AA25" w14:textId="77777777" w:rsidR="00216E52" w:rsidRPr="00DB2BC0" w:rsidRDefault="00216E52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B472F38" w14:textId="77777777" w:rsidR="00216E52" w:rsidRPr="00DB2BC0" w:rsidRDefault="00216E52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EB791F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89264D0" w14:textId="77777777" w:rsidR="00216E52" w:rsidRPr="00DB2BC0" w:rsidRDefault="00216E5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327580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D285BE" w14:textId="77777777" w:rsidR="00216E52" w:rsidRPr="00DB2BC0" w:rsidRDefault="00216E52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461A67C" w14:textId="77777777" w:rsidR="00216E52" w:rsidRPr="00DB2BC0" w:rsidRDefault="00216E52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3CC26F" w14:textId="77777777" w:rsidR="00216E52" w:rsidRPr="00DB2BC0" w:rsidRDefault="00216E52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FBD891" w14:textId="77777777" w:rsidR="00216E52" w:rsidRPr="00DB2BC0" w:rsidRDefault="00216E52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2B00E03" w14:textId="77777777" w:rsidR="00216E52" w:rsidRPr="00DB2BC0" w:rsidRDefault="00216E52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09A8" w:rsidRPr="00DB2BC0" w14:paraId="394F0119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137A550" w14:textId="6ECDA7FB" w:rsidR="00F26CBE" w:rsidRDefault="00F26CBE" w:rsidP="00B521D7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CD09A8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  <w:p w14:paraId="72F2B82E" w14:textId="5E05D7E0" w:rsidR="00CD09A8" w:rsidRPr="00DB2BC0" w:rsidRDefault="00CD09A8" w:rsidP="001B50CF">
            <w:pPr>
              <w:ind w:left="166" w:right="-90" w:firstLine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(ในกองทุนส่วนบุคคล)</w:t>
            </w:r>
          </w:p>
        </w:tc>
        <w:tc>
          <w:tcPr>
            <w:tcW w:w="900" w:type="dxa"/>
          </w:tcPr>
          <w:p w14:paraId="6490C228" w14:textId="77674CAF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727C1018" w14:textId="77777777" w:rsidR="00F26CBE" w:rsidRDefault="00F26CBE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07565B4" w14:textId="5EC624BB" w:rsidR="00CD09A8" w:rsidRPr="00DB2BC0" w:rsidRDefault="005F0E61" w:rsidP="00B521D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52CB76D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ED27C01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A1441" w14:textId="1C8253B8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7E3C5" w14:textId="77777777" w:rsidR="00CD09A8" w:rsidRPr="00DB2BC0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BD8FED4" w14:textId="77777777" w:rsidR="00F26CBE" w:rsidRDefault="00F26CBE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B9D475" w14:textId="7BEC1B1C" w:rsidR="00CD09A8" w:rsidRPr="00DB2BC0" w:rsidRDefault="00CD09A8" w:rsidP="00C81C5B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251868D1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A8350D6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79EB60" w14:textId="3EB4D605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7865C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9FBC3BB" w14:textId="77777777" w:rsidR="00F26CBE" w:rsidRDefault="00F26CBE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FA5204" w14:textId="5AC10578" w:rsidR="00CD09A8" w:rsidRPr="00DB2BC0" w:rsidRDefault="00CD09A8" w:rsidP="00C81C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  <w:tc>
          <w:tcPr>
            <w:tcW w:w="270" w:type="dxa"/>
            <w:shd w:val="clear" w:color="auto" w:fill="auto"/>
          </w:tcPr>
          <w:p w14:paraId="4C2907B8" w14:textId="77777777" w:rsidR="00CD09A8" w:rsidRPr="00DB2BC0" w:rsidRDefault="00CD09A8" w:rsidP="00B521D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A6E846" w14:textId="77777777" w:rsidR="00F26CBE" w:rsidRDefault="00F26CBE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9F462" w14:textId="0A90AF6F" w:rsidR="00CD09A8" w:rsidRPr="00DB2BC0" w:rsidRDefault="00CD09A8" w:rsidP="00B521D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C14BF0" w14:textId="77777777" w:rsidR="00CD09A8" w:rsidRPr="00DB2BC0" w:rsidRDefault="00CD09A8" w:rsidP="00B521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C6C9AC" w14:textId="77777777" w:rsidR="00F26CBE" w:rsidRDefault="00F26CBE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8B0516" w14:textId="7D29B30C" w:rsidR="00CD09A8" w:rsidRPr="00DB2BC0" w:rsidRDefault="00CD09A8" w:rsidP="00463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43,774</w:t>
            </w:r>
          </w:p>
        </w:tc>
      </w:tr>
      <w:tr w:rsidR="00985696" w:rsidRPr="00DB2BC0" w14:paraId="4C24EDD4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6E9E956" w14:textId="3C339E21" w:rsidR="00985696" w:rsidRPr="00DB2BC0" w:rsidRDefault="00F26CBE" w:rsidP="009856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76A94621" w14:textId="50F5D301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6F4618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784EC73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13D9241" w14:textId="72D3CE1D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20721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1C6028D" w14:textId="5571B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445C958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E23EDE" w14:textId="2EF6A53C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  <w:tc>
          <w:tcPr>
            <w:tcW w:w="270" w:type="dxa"/>
            <w:shd w:val="clear" w:color="auto" w:fill="auto"/>
          </w:tcPr>
          <w:p w14:paraId="3892976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AC617B6" w14:textId="37E2B41E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889927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6846B5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D69E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851FE1" w14:textId="152C2578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1,252,608</w:t>
            </w:r>
          </w:p>
        </w:tc>
      </w:tr>
      <w:tr w:rsidR="00985696" w:rsidRPr="00DB2BC0" w14:paraId="134F04FE" w14:textId="77777777" w:rsidTr="00216E52">
        <w:trPr>
          <w:trHeight w:val="261"/>
        </w:trPr>
        <w:tc>
          <w:tcPr>
            <w:tcW w:w="3141" w:type="dxa"/>
            <w:shd w:val="clear" w:color="auto" w:fill="auto"/>
          </w:tcPr>
          <w:p w14:paraId="3FC4B7DB" w14:textId="77777777" w:rsidR="00985696" w:rsidRPr="00DB2BC0" w:rsidRDefault="00985696" w:rsidP="009856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78CE1E3A" w14:textId="01ACA9E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66A96D3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28EAF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6CA655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5D9F68A4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77E3CD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199,856</w:t>
            </w:r>
          </w:p>
        </w:tc>
        <w:tc>
          <w:tcPr>
            <w:tcW w:w="270" w:type="dxa"/>
            <w:shd w:val="clear" w:color="auto" w:fill="auto"/>
          </w:tcPr>
          <w:p w14:paraId="50F0AEB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6C7010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13E2C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EF419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199,953</w:t>
            </w:r>
          </w:p>
        </w:tc>
        <w:tc>
          <w:tcPr>
            <w:tcW w:w="270" w:type="dxa"/>
            <w:shd w:val="clear" w:color="auto" w:fill="auto"/>
          </w:tcPr>
          <w:p w14:paraId="35B3DCC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02A7EF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56739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9C82B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199,953</w:t>
            </w:r>
          </w:p>
        </w:tc>
      </w:tr>
      <w:tr w:rsidR="00985696" w:rsidRPr="00DB2BC0" w14:paraId="2FCD9326" w14:textId="77777777" w:rsidTr="00216E52">
        <w:trPr>
          <w:trHeight w:val="261"/>
        </w:trPr>
        <w:tc>
          <w:tcPr>
            <w:tcW w:w="3141" w:type="dxa"/>
            <w:shd w:val="clear" w:color="auto" w:fill="auto"/>
          </w:tcPr>
          <w:p w14:paraId="21B9F0DB" w14:textId="6EF8943E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7559CB9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E4250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6CD71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984F9A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6B5E01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5B02256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60CBF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7E62E8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A5288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10E9D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E776F5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CB620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7C9C4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83512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77246467" w14:textId="77777777" w:rsidTr="00216E52">
        <w:trPr>
          <w:trHeight w:val="261"/>
        </w:trPr>
        <w:tc>
          <w:tcPr>
            <w:tcW w:w="3141" w:type="dxa"/>
            <w:shd w:val="clear" w:color="auto" w:fill="auto"/>
          </w:tcPr>
          <w:p w14:paraId="7C92D8F1" w14:textId="23463F3E" w:rsidR="00985696" w:rsidRPr="00DB2BC0" w:rsidRDefault="00F26CBE" w:rsidP="00C700BF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="00985696" w:rsidRPr="00DB2BC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289981F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41C0101" w14:textId="0A9115DC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F4B2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D2A4BB" w14:textId="3D1C91F1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5,183</w:t>
            </w:r>
          </w:p>
        </w:tc>
        <w:tc>
          <w:tcPr>
            <w:tcW w:w="270" w:type="dxa"/>
            <w:shd w:val="clear" w:color="auto" w:fill="auto"/>
          </w:tcPr>
          <w:p w14:paraId="6F066F0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4DF2CBF" w14:textId="76B75DFC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5,183</w:t>
            </w:r>
          </w:p>
        </w:tc>
        <w:tc>
          <w:tcPr>
            <w:tcW w:w="270" w:type="dxa"/>
            <w:shd w:val="clear" w:color="auto" w:fill="auto"/>
          </w:tcPr>
          <w:p w14:paraId="60C4924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2D5190" w14:textId="739D75AB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9EE6F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10647C" w14:textId="788F98B8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5,558</w:t>
            </w:r>
          </w:p>
        </w:tc>
        <w:tc>
          <w:tcPr>
            <w:tcW w:w="270" w:type="dxa"/>
            <w:shd w:val="clear" w:color="auto" w:fill="auto"/>
          </w:tcPr>
          <w:p w14:paraId="6BEBA417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A02E54A" w14:textId="00687F6E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23271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A07E92" w14:textId="23453512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5,558</w:t>
            </w:r>
          </w:p>
        </w:tc>
      </w:tr>
      <w:tr w:rsidR="00985696" w:rsidRPr="00DB2BC0" w14:paraId="0A17A8F7" w14:textId="77777777" w:rsidTr="00216E52">
        <w:trPr>
          <w:trHeight w:val="261"/>
        </w:trPr>
        <w:tc>
          <w:tcPr>
            <w:tcW w:w="3141" w:type="dxa"/>
            <w:shd w:val="clear" w:color="auto" w:fill="auto"/>
          </w:tcPr>
          <w:p w14:paraId="597F3054" w14:textId="77777777" w:rsidR="00985696" w:rsidRPr="00DB2BC0" w:rsidRDefault="00985696" w:rsidP="0098569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7F6DFF3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51F7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1,296,382</w:t>
            </w:r>
          </w:p>
        </w:tc>
        <w:tc>
          <w:tcPr>
            <w:tcW w:w="270" w:type="dxa"/>
            <w:shd w:val="clear" w:color="auto" w:fill="auto"/>
          </w:tcPr>
          <w:p w14:paraId="25F44E6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188A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205,039</w:t>
            </w:r>
          </w:p>
        </w:tc>
        <w:tc>
          <w:tcPr>
            <w:tcW w:w="270" w:type="dxa"/>
            <w:shd w:val="clear" w:color="auto" w:fill="auto"/>
          </w:tcPr>
          <w:p w14:paraId="269485C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DCB1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1,501,421</w:t>
            </w:r>
          </w:p>
        </w:tc>
        <w:tc>
          <w:tcPr>
            <w:tcW w:w="270" w:type="dxa"/>
            <w:shd w:val="clear" w:color="auto" w:fill="auto"/>
          </w:tcPr>
          <w:p w14:paraId="19C5CF8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B67C00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BFFAAA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0056D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0FBB49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190C92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8254F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0208C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1E0FD381" w14:textId="77777777" w:rsidTr="00C81C5B">
        <w:trPr>
          <w:trHeight w:val="26"/>
        </w:trPr>
        <w:tc>
          <w:tcPr>
            <w:tcW w:w="3141" w:type="dxa"/>
            <w:shd w:val="clear" w:color="auto" w:fill="auto"/>
          </w:tcPr>
          <w:p w14:paraId="48B9CA12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A89F32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3942C8A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17CD0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621B87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AECA82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7A9B9AE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920979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824F7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300A6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0D1B9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E94754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22D9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7B128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82B2B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3373BDE6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6031C358" w14:textId="77777777" w:rsidR="00985696" w:rsidRPr="00DB2BC0" w:rsidRDefault="00985696" w:rsidP="009856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01FEBB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3A3E3F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16E467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4E91153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E8F492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9FB40F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F8C30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5E1E29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B7DD3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9AF5EE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D89391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A1FEB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B6631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70344D0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5696" w:rsidRPr="00DB2BC0" w14:paraId="093A7E81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7A48EE54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5AEBFB2F" w14:textId="29FDE5DA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2A101EDB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C76C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CE655A4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7B702CC5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9728A9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239,625</w:t>
            </w:r>
          </w:p>
        </w:tc>
        <w:tc>
          <w:tcPr>
            <w:tcW w:w="270" w:type="dxa"/>
            <w:shd w:val="clear" w:color="auto" w:fill="auto"/>
          </w:tcPr>
          <w:p w14:paraId="5A3C650D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FD9084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9E0E4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96194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239,685</w:t>
            </w:r>
          </w:p>
        </w:tc>
        <w:tc>
          <w:tcPr>
            <w:tcW w:w="270" w:type="dxa"/>
            <w:shd w:val="clear" w:color="auto" w:fill="auto"/>
          </w:tcPr>
          <w:p w14:paraId="225472DD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C7595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BE66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83D2C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239,685</w:t>
            </w:r>
          </w:p>
        </w:tc>
      </w:tr>
      <w:tr w:rsidR="00985696" w:rsidRPr="00DB2BC0" w14:paraId="0D400A92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2413DCA7" w14:textId="77777777" w:rsidR="00985696" w:rsidRPr="00DB2BC0" w:rsidRDefault="00985696" w:rsidP="00985696">
            <w:pPr>
              <w:ind w:left="156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0" w:type="dxa"/>
          </w:tcPr>
          <w:p w14:paraId="2904B894" w14:textId="57FEC2E8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29CB4D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91208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CE57435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29A7CAAE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5173C3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12,000,000</w:t>
            </w:r>
          </w:p>
        </w:tc>
        <w:tc>
          <w:tcPr>
            <w:tcW w:w="270" w:type="dxa"/>
            <w:shd w:val="clear" w:color="auto" w:fill="auto"/>
          </w:tcPr>
          <w:p w14:paraId="076EF7D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276486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484BF6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996E9B1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12,071,092</w:t>
            </w:r>
          </w:p>
        </w:tc>
        <w:tc>
          <w:tcPr>
            <w:tcW w:w="270" w:type="dxa"/>
            <w:shd w:val="clear" w:color="auto" w:fill="auto"/>
          </w:tcPr>
          <w:p w14:paraId="5D901686" w14:textId="77777777" w:rsidR="00985696" w:rsidRPr="00DB2BC0" w:rsidRDefault="00985696" w:rsidP="0098569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BCE9BE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6020C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7D6246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sz w:val="26"/>
                <w:szCs w:val="26"/>
              </w:rPr>
              <w:t>12,071,092</w:t>
            </w:r>
          </w:p>
        </w:tc>
      </w:tr>
      <w:tr w:rsidR="00985696" w:rsidRPr="00DB2BC0" w14:paraId="1194973D" w14:textId="77777777" w:rsidTr="00C81C5B">
        <w:trPr>
          <w:trHeight w:val="261"/>
        </w:trPr>
        <w:tc>
          <w:tcPr>
            <w:tcW w:w="3141" w:type="dxa"/>
            <w:shd w:val="clear" w:color="auto" w:fill="auto"/>
          </w:tcPr>
          <w:p w14:paraId="6CE23384" w14:textId="77777777" w:rsidR="00985696" w:rsidRPr="00DB2BC0" w:rsidRDefault="00985696" w:rsidP="00985696">
            <w:pPr>
              <w:ind w:left="-22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3CDF3CCC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C4309" w14:textId="77777777" w:rsidR="00985696" w:rsidRPr="00DB2BC0" w:rsidRDefault="00985696" w:rsidP="0098569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4A3C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D197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1327895C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D43B2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2B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12,239,625</w:t>
            </w:r>
          </w:p>
        </w:tc>
        <w:tc>
          <w:tcPr>
            <w:tcW w:w="270" w:type="dxa"/>
            <w:shd w:val="clear" w:color="auto" w:fill="auto"/>
          </w:tcPr>
          <w:p w14:paraId="53AAE31F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D805FC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6A79B3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6CBAA1B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49C519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1B0A26" w14:textId="77777777" w:rsidR="00985696" w:rsidRPr="00DB2BC0" w:rsidRDefault="00985696" w:rsidP="0098569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614B3E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905187" w14:textId="77777777" w:rsidR="00985696" w:rsidRPr="00DB2BC0" w:rsidRDefault="00985696" w:rsidP="0098569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t>เทคนิคการประเมินมูลค่า</w:t>
      </w:r>
    </w:p>
    <w:p w14:paraId="523F8C6D" w14:textId="77777777" w:rsidR="00627172" w:rsidRPr="00A128FC" w:rsidRDefault="00627172" w:rsidP="00627172">
      <w:pPr>
        <w:pStyle w:val="Bo-Blankline"/>
        <w:rPr>
          <w:lang w:val="en-US"/>
        </w:rPr>
      </w:pPr>
    </w:p>
    <w:p w14:paraId="6887274B" w14:textId="11E61894" w:rsidR="002B3D82" w:rsidRDefault="00B04C2B" w:rsidP="002B3D8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/>
          <w:spacing w:val="-5"/>
          <w:sz w:val="30"/>
          <w:szCs w:val="30"/>
        </w:rPr>
      </w:pPr>
      <w:r w:rsidRPr="00B04C2B">
        <w:rPr>
          <w:rFonts w:asciiTheme="majorBidi" w:hAnsiTheme="majorBidi"/>
          <w:spacing w:val="-5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FF2FC8" w:rsidRPr="00FF2FC8">
        <w:rPr>
          <w:rFonts w:asciiTheme="majorBidi" w:hAnsiTheme="majorBidi"/>
          <w:spacing w:val="-5"/>
          <w:sz w:val="30"/>
          <w:szCs w:val="30"/>
          <w:lang w:val="en-US"/>
        </w:rPr>
        <w:t>2</w:t>
      </w:r>
    </w:p>
    <w:p w14:paraId="0C061490" w14:textId="77777777" w:rsidR="00B04C2B" w:rsidRPr="00057408" w:rsidRDefault="00B04C2B" w:rsidP="002B3D8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60"/>
        <w:gridCol w:w="236"/>
        <w:gridCol w:w="5984"/>
      </w:tblGrid>
      <w:tr w:rsidR="00CF7D64" w:rsidRPr="002274A4" w14:paraId="71879791" w14:textId="77777777" w:rsidTr="00D55A32">
        <w:trPr>
          <w:tblHeader/>
        </w:trPr>
        <w:tc>
          <w:tcPr>
            <w:tcW w:w="2960" w:type="dxa"/>
            <w:shd w:val="clear" w:color="auto" w:fill="auto"/>
            <w:vAlign w:val="bottom"/>
          </w:tcPr>
          <w:p w14:paraId="2FE49297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88837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  <w:vAlign w:val="bottom"/>
          </w:tcPr>
          <w:p w14:paraId="03EE8C43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CF7D64" w:rsidRPr="002274A4" w14:paraId="52B59C21" w14:textId="77777777" w:rsidTr="00D55A32">
        <w:tc>
          <w:tcPr>
            <w:tcW w:w="2960" w:type="dxa"/>
            <w:shd w:val="clear" w:color="auto" w:fill="auto"/>
          </w:tcPr>
          <w:p w14:paraId="79CE7C79" w14:textId="67C36BAC" w:rsidR="00CF7D64" w:rsidRPr="007E5879" w:rsidRDefault="00CF7D64" w:rsidP="00027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8A3641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2E501EAD" w14:textId="77777777"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CF7D64" w:rsidRPr="002274A4" w14:paraId="24D07CBC" w14:textId="77777777" w:rsidTr="00D55A32">
        <w:tc>
          <w:tcPr>
            <w:tcW w:w="2960" w:type="dxa"/>
            <w:shd w:val="clear" w:color="auto" w:fill="auto"/>
          </w:tcPr>
          <w:p w14:paraId="1C3375B2" w14:textId="4F06A6F6" w:rsidR="00CF7D64" w:rsidRPr="00E1550C" w:rsidRDefault="00CF7D64" w:rsidP="000274C4">
            <w:pPr>
              <w:spacing w:line="240" w:lineRule="atLeast"/>
              <w:ind w:left="270" w:right="-105" w:hanging="270"/>
              <w:rPr>
                <w:rFonts w:ascii="Angsana New" w:hAnsi="Angsana New"/>
                <w:sz w:val="30"/>
                <w:szCs w:val="30"/>
              </w:rPr>
            </w:pPr>
            <w:r w:rsidRPr="00E1550C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ตราสารหนี้ภาคเอกชน </w:t>
            </w:r>
          </w:p>
          <w:p w14:paraId="7D36E568" w14:textId="77777777" w:rsidR="00CF7D64" w:rsidRPr="00E1550C" w:rsidRDefault="00CF7D64" w:rsidP="000274C4">
            <w:pPr>
              <w:spacing w:line="240" w:lineRule="atLeast"/>
              <w:ind w:left="270" w:right="-10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E1550C">
              <w:rPr>
                <w:rFonts w:ascii="Angsana New" w:hAnsi="Angsana New"/>
                <w:sz w:val="30"/>
                <w:szCs w:val="30"/>
              </w:rPr>
              <w:t>(</w:t>
            </w:r>
            <w:r w:rsidRPr="00E1550C">
              <w:rPr>
                <w:rFonts w:ascii="Angsana New" w:hAnsi="Angsana New" w:hint="cs"/>
                <w:sz w:val="30"/>
                <w:szCs w:val="30"/>
                <w:cs/>
              </w:rPr>
              <w:t>ในกองทุนส่วนบุคคล</w:t>
            </w:r>
            <w:r w:rsidRPr="00E1550C">
              <w:rPr>
                <w:rFonts w:ascii="Angsana New" w:hAnsi="Angsana New"/>
                <w:sz w:val="30"/>
                <w:szCs w:val="30"/>
              </w:rPr>
              <w:t>)</w:t>
            </w:r>
            <w:r w:rsidRPr="00E1550C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236" w:type="dxa"/>
            <w:shd w:val="clear" w:color="auto" w:fill="auto"/>
          </w:tcPr>
          <w:p w14:paraId="3E0BCC61" w14:textId="77777777" w:rsidR="00CF7D64" w:rsidRPr="000A4973" w:rsidRDefault="00CF7D64" w:rsidP="000274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65AC79FB" w14:textId="77777777" w:rsidR="00CF7D64" w:rsidRPr="000A4973" w:rsidRDefault="00CF7D64" w:rsidP="00E150C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6C71CD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(1)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 xml:space="preserve">(2) 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6C71CD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C71CD">
              <w:rPr>
                <w:rFonts w:asciiTheme="majorBidi" w:hAnsiTheme="majorBidi" w:cstheme="majorBidi"/>
                <w:sz w:val="30"/>
                <w:szCs w:val="30"/>
              </w:rPr>
              <w:t>illiquidity factor</w:t>
            </w:r>
          </w:p>
        </w:tc>
      </w:tr>
      <w:tr w:rsidR="006C6607" w:rsidRPr="002274A4" w14:paraId="63CE84E1" w14:textId="77777777" w:rsidTr="00D55A32">
        <w:tc>
          <w:tcPr>
            <w:tcW w:w="2960" w:type="dxa"/>
            <w:shd w:val="clear" w:color="auto" w:fill="auto"/>
          </w:tcPr>
          <w:p w14:paraId="6D4DF702" w14:textId="59015A99" w:rsidR="006C6607" w:rsidRPr="00E50529" w:rsidRDefault="006C6607" w:rsidP="00B67A19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630A0933" w14:textId="77777777" w:rsidR="006C6607" w:rsidRPr="006C66AD" w:rsidRDefault="006C6607" w:rsidP="00B67A1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4" w:type="dxa"/>
            <w:shd w:val="clear" w:color="auto" w:fill="auto"/>
          </w:tcPr>
          <w:p w14:paraId="130FE4F0" w14:textId="703F9E9E" w:rsidR="006C6607" w:rsidRPr="00E50529" w:rsidRDefault="006C6607" w:rsidP="00B67A19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 w:rsidR="00253B7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166A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26E8E236" w:rsidR="00167208" w:rsidRDefault="00167208" w:rsidP="00A95E68">
      <w:pPr>
        <w:rPr>
          <w:rFonts w:ascii="Angsana New" w:hAnsi="Angsana New"/>
          <w:sz w:val="20"/>
          <w:szCs w:val="20"/>
          <w:lang w:eastAsia="x-none"/>
        </w:rPr>
      </w:pPr>
    </w:p>
    <w:p w14:paraId="4F3AF534" w14:textId="77777777" w:rsidR="00167208" w:rsidRDefault="00167208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  <w:lang w:eastAsia="x-none"/>
        </w:rPr>
        <w:br w:type="page"/>
      </w:r>
    </w:p>
    <w:p w14:paraId="3A23D747" w14:textId="2CEDAE8C" w:rsidR="006D3EA2" w:rsidRPr="00AE0BB7" w:rsidRDefault="006D3EA2" w:rsidP="00565380">
      <w:pPr>
        <w:pStyle w:val="Caption"/>
        <w:ind w:left="567" w:hanging="567"/>
        <w:rPr>
          <w:rFonts w:asciiTheme="majorBidi" w:hAnsiTheme="majorBidi" w:cstheme="majorBidi"/>
        </w:rPr>
      </w:pPr>
      <w:r w:rsidRPr="00AE0BB7">
        <w:rPr>
          <w:rFonts w:asciiTheme="majorBidi" w:hAnsiTheme="majorBidi" w:cstheme="majorBidi"/>
          <w:cs/>
        </w:rPr>
        <w:t>ภาระผูกพัน</w:t>
      </w:r>
      <w:r w:rsidR="0086682D">
        <w:rPr>
          <w:rFonts w:asciiTheme="majorBidi" w:hAnsiTheme="majorBidi" w:cstheme="majorBidi" w:hint="cs"/>
          <w:cs/>
        </w:rPr>
        <w:t>กับ</w:t>
      </w:r>
      <w:r w:rsidRPr="00AE0BB7">
        <w:rPr>
          <w:rFonts w:asciiTheme="majorBidi" w:hAnsiTheme="majorBidi" w:cstheme="majorBidi"/>
          <w:cs/>
        </w:rPr>
        <w:t>กิจการที่ไม่เกี่ยวข้องกัน</w:t>
      </w:r>
    </w:p>
    <w:p w14:paraId="0C0685C1" w14:textId="33CB1119" w:rsidR="00BC749C" w:rsidRPr="002B0B05" w:rsidRDefault="00BC749C" w:rsidP="00D21694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270"/>
        <w:gridCol w:w="1890"/>
      </w:tblGrid>
      <w:tr w:rsidR="00C74564" w:rsidRPr="00744476" w14:paraId="15E5AF7E" w14:textId="77777777" w:rsidTr="00C74564">
        <w:trPr>
          <w:tblHeader/>
        </w:trPr>
        <w:tc>
          <w:tcPr>
            <w:tcW w:w="5310" w:type="dxa"/>
            <w:shd w:val="clear" w:color="auto" w:fill="auto"/>
          </w:tcPr>
          <w:p w14:paraId="73CEFAA0" w14:textId="77777777" w:rsidR="00A0467A" w:rsidRDefault="00A0467A" w:rsidP="00AE0BB7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79594146" w14:textId="1A0D4FCA" w:rsidR="00C74564" w:rsidRPr="00744476" w:rsidRDefault="00C74564" w:rsidP="00AE0B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69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2D700D99" w14:textId="77777777" w:rsidR="00C74564" w:rsidRPr="00460798" w:rsidRDefault="00C74564" w:rsidP="0046079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02A17B5" w14:textId="4D0E0203" w:rsidR="00C74564" w:rsidRPr="001F7F9F" w:rsidRDefault="00C74564" w:rsidP="00AE0BB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B6F8B9" w14:textId="77777777" w:rsidR="00C74564" w:rsidRPr="001F7F9F" w:rsidRDefault="00C7456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E9B693B" w14:textId="77777777" w:rsidR="00C74564" w:rsidRPr="00C74564" w:rsidRDefault="00C74564" w:rsidP="00C7456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470D574" w14:textId="6B20DC31" w:rsidR="00C74564" w:rsidRPr="001F7F9F" w:rsidRDefault="00C74564" w:rsidP="00C7456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74564" w:rsidRPr="00744476" w14:paraId="4BF0395F" w14:textId="77777777" w:rsidTr="00C74564">
        <w:trPr>
          <w:tblHeader/>
        </w:trPr>
        <w:tc>
          <w:tcPr>
            <w:tcW w:w="5310" w:type="dxa"/>
            <w:shd w:val="clear" w:color="auto" w:fill="auto"/>
          </w:tcPr>
          <w:p w14:paraId="6A9B9362" w14:textId="77777777" w:rsidR="00C74564" w:rsidRPr="00744476" w:rsidRDefault="00C74564" w:rsidP="00AE0BB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40090B23" w14:textId="5949A0EB" w:rsidR="00C74564" w:rsidRPr="00744476" w:rsidRDefault="00C74564" w:rsidP="00C7456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4564" w:rsidRPr="0033434F" w14:paraId="74AB0950" w14:textId="77777777" w:rsidTr="00C74564">
        <w:tc>
          <w:tcPr>
            <w:tcW w:w="5310" w:type="dxa"/>
            <w:shd w:val="clear" w:color="auto" w:fill="auto"/>
          </w:tcPr>
          <w:p w14:paraId="59D5CBF3" w14:textId="77777777" w:rsidR="00C74564" w:rsidRPr="005A64AC" w:rsidRDefault="00C74564" w:rsidP="00AE0BB7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79FE0C54" w14:textId="77777777" w:rsidR="00C74564" w:rsidRPr="002B54B1" w:rsidRDefault="00C74564" w:rsidP="00C76DC3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9FA23FF" w14:textId="77777777" w:rsidR="00C74564" w:rsidRPr="002B54B1" w:rsidRDefault="00C74564" w:rsidP="00AE0BB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C43D077" w14:textId="77777777" w:rsidR="00C74564" w:rsidRPr="002B54B1" w:rsidRDefault="00C74564" w:rsidP="00C7456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4564" w:rsidRPr="005A0632" w14:paraId="2B42847D" w14:textId="77777777" w:rsidTr="00C74564">
        <w:tc>
          <w:tcPr>
            <w:tcW w:w="5310" w:type="dxa"/>
            <w:shd w:val="clear" w:color="auto" w:fill="auto"/>
          </w:tcPr>
          <w:p w14:paraId="6864687F" w14:textId="77777777" w:rsidR="00C74564" w:rsidRPr="005A64AC" w:rsidRDefault="00C74564" w:rsidP="00D23DF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6F09ABFF" w14:textId="2ACC6078" w:rsidR="00C74564" w:rsidRPr="002B54B1" w:rsidRDefault="00C74564" w:rsidP="00C76DC3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3,163,838</w:t>
            </w:r>
          </w:p>
        </w:tc>
        <w:tc>
          <w:tcPr>
            <w:tcW w:w="270" w:type="dxa"/>
            <w:shd w:val="clear" w:color="auto" w:fill="auto"/>
          </w:tcPr>
          <w:p w14:paraId="384632D4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7818CAA6" w14:textId="5521F184" w:rsidR="00C74564" w:rsidRPr="002B54B1" w:rsidRDefault="00C74564" w:rsidP="00C7456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3,122,434</w:t>
            </w:r>
          </w:p>
        </w:tc>
      </w:tr>
      <w:tr w:rsidR="00C74564" w:rsidRPr="00AE0BB7" w14:paraId="3B6A6ACB" w14:textId="77777777" w:rsidTr="00C74564">
        <w:tc>
          <w:tcPr>
            <w:tcW w:w="5310" w:type="dxa"/>
            <w:shd w:val="clear" w:color="auto" w:fill="auto"/>
          </w:tcPr>
          <w:p w14:paraId="6E8CFA97" w14:textId="77777777" w:rsidR="00C74564" w:rsidRPr="00AE0BB7" w:rsidRDefault="00C74564" w:rsidP="00D23DF7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1767036" w14:textId="77777777" w:rsidR="00C74564" w:rsidRPr="002B54B1" w:rsidRDefault="00C74564" w:rsidP="00C76DC3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B0B514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031F9F21" w14:textId="77777777" w:rsidR="00C74564" w:rsidRPr="002B54B1" w:rsidRDefault="00C74564" w:rsidP="00C7456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C74564" w:rsidRPr="0033434F" w14:paraId="4CE3A3C7" w14:textId="77777777" w:rsidTr="00C74564">
        <w:tc>
          <w:tcPr>
            <w:tcW w:w="5310" w:type="dxa"/>
            <w:shd w:val="clear" w:color="auto" w:fill="auto"/>
          </w:tcPr>
          <w:p w14:paraId="31E16B21" w14:textId="77777777" w:rsidR="00C74564" w:rsidRPr="005A64AC" w:rsidRDefault="00C74564" w:rsidP="00D23DF7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2FD7A1EA" w14:textId="77777777" w:rsidR="00C74564" w:rsidRPr="002B54B1" w:rsidRDefault="00C74564" w:rsidP="00C76DC3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71BE9C2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4E3B4B0" w14:textId="77777777" w:rsidR="00C74564" w:rsidRPr="002B54B1" w:rsidRDefault="00C74564" w:rsidP="00C7456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4564" w:rsidRPr="00B00DEA" w14:paraId="1EA92B7F" w14:textId="77777777" w:rsidTr="00C74564">
        <w:tc>
          <w:tcPr>
            <w:tcW w:w="5310" w:type="dxa"/>
            <w:shd w:val="clear" w:color="auto" w:fill="auto"/>
          </w:tcPr>
          <w:p w14:paraId="540EEF32" w14:textId="77777777" w:rsidR="00C74564" w:rsidRPr="00A91138" w:rsidRDefault="00C74564" w:rsidP="00D23DF7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0" w:type="dxa"/>
            <w:shd w:val="clear" w:color="auto" w:fill="auto"/>
          </w:tcPr>
          <w:p w14:paraId="5BFB37AA" w14:textId="48FD3CC1" w:rsidR="00C74564" w:rsidRPr="002B54B1" w:rsidRDefault="00C74564" w:rsidP="00C76DC3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6C7A10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06E1CCE4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F7DFEE0" w14:textId="356A301C" w:rsidR="00C74564" w:rsidRPr="002B54B1" w:rsidRDefault="00C74564" w:rsidP="00C74564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6C7A10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C74564" w:rsidRPr="0033434F" w14:paraId="212E7BBA" w14:textId="77777777" w:rsidTr="00C74564">
        <w:tc>
          <w:tcPr>
            <w:tcW w:w="5310" w:type="dxa"/>
            <w:shd w:val="clear" w:color="auto" w:fill="auto"/>
          </w:tcPr>
          <w:p w14:paraId="5AF65BE3" w14:textId="77777777" w:rsidR="00C74564" w:rsidRPr="00072694" w:rsidRDefault="00C74564" w:rsidP="00D23DF7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7269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710" w:type="dxa"/>
            <w:shd w:val="clear" w:color="auto" w:fill="auto"/>
          </w:tcPr>
          <w:p w14:paraId="382FE882" w14:textId="5D9DD313" w:rsidR="00C74564" w:rsidRPr="002B54B1" w:rsidRDefault="00C74564" w:rsidP="00C76DC3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sz w:val="30"/>
                <w:szCs w:val="30"/>
                <w:lang w:val="en-US"/>
              </w:rPr>
              <w:t>87,295</w:t>
            </w:r>
          </w:p>
        </w:tc>
        <w:tc>
          <w:tcPr>
            <w:tcW w:w="270" w:type="dxa"/>
            <w:shd w:val="clear" w:color="auto" w:fill="auto"/>
          </w:tcPr>
          <w:p w14:paraId="4CB7C125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890" w:type="dxa"/>
            <w:shd w:val="clear" w:color="auto" w:fill="auto"/>
          </w:tcPr>
          <w:p w14:paraId="407995C3" w14:textId="0C28224D" w:rsidR="00C74564" w:rsidRPr="002B54B1" w:rsidRDefault="00C74564" w:rsidP="00C74564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sz w:val="30"/>
                <w:szCs w:val="30"/>
                <w:lang w:val="en-US"/>
              </w:rPr>
              <w:t>87,295</w:t>
            </w:r>
          </w:p>
        </w:tc>
      </w:tr>
      <w:tr w:rsidR="00C74564" w:rsidRPr="0033434F" w14:paraId="75C74EB8" w14:textId="77777777" w:rsidTr="00C74564">
        <w:tc>
          <w:tcPr>
            <w:tcW w:w="5310" w:type="dxa"/>
            <w:shd w:val="clear" w:color="auto" w:fill="auto"/>
          </w:tcPr>
          <w:p w14:paraId="0F4D5F6C" w14:textId="77777777" w:rsidR="00C74564" w:rsidRPr="005A64AC" w:rsidRDefault="00C74564" w:rsidP="00D23DF7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6526556" w14:textId="6A153E55" w:rsidR="00C74564" w:rsidRPr="002B54B1" w:rsidRDefault="00C74564" w:rsidP="00C76DC3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  <w:tc>
          <w:tcPr>
            <w:tcW w:w="270" w:type="dxa"/>
            <w:shd w:val="clear" w:color="auto" w:fill="auto"/>
          </w:tcPr>
          <w:p w14:paraId="41C3D724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215D71" w14:textId="1568ED28" w:rsidR="00C74564" w:rsidRPr="002B54B1" w:rsidRDefault="00C74564" w:rsidP="00C74564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sz w:val="30"/>
                <w:szCs w:val="30"/>
                <w:lang w:val="en-US"/>
              </w:rPr>
              <w:t>117,113</w:t>
            </w:r>
          </w:p>
        </w:tc>
      </w:tr>
      <w:tr w:rsidR="00C74564" w:rsidRPr="005A0632" w14:paraId="5EFD4787" w14:textId="77777777" w:rsidTr="0089715B">
        <w:trPr>
          <w:trHeight w:val="451"/>
        </w:trPr>
        <w:tc>
          <w:tcPr>
            <w:tcW w:w="5310" w:type="dxa"/>
            <w:shd w:val="clear" w:color="auto" w:fill="auto"/>
            <w:vAlign w:val="bottom"/>
          </w:tcPr>
          <w:p w14:paraId="7A23CEE5" w14:textId="77777777" w:rsidR="00C74564" w:rsidRPr="005A64AC" w:rsidRDefault="00C74564" w:rsidP="00D23DF7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51051" w14:textId="23E72E26" w:rsidR="00C74564" w:rsidRPr="002B54B1" w:rsidRDefault="00C74564" w:rsidP="00C76DC3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</w:t>
            </w:r>
            <w:r w:rsidR="002029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2B54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7D82D402" w14:textId="77777777" w:rsidR="00C74564" w:rsidRPr="002B54B1" w:rsidRDefault="00C74564" w:rsidP="00D23DF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C4DB6" w14:textId="5D1D753B" w:rsidR="00C74564" w:rsidRPr="002B54B1" w:rsidRDefault="00C74564" w:rsidP="00C74564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B54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205,</w:t>
            </w:r>
            <w:r w:rsidR="002029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2B54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</w:p>
        </w:tc>
      </w:tr>
    </w:tbl>
    <w:p w14:paraId="24B64250" w14:textId="1441A4CB" w:rsidR="002B0B05" w:rsidRPr="00B4208A" w:rsidRDefault="002B0B05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190CEF11" w14:textId="77777777" w:rsidR="00485CD3" w:rsidRPr="00AE0BB7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t>สัญญาซื้อขายไฟฟ้า</w:t>
      </w:r>
    </w:p>
    <w:p w14:paraId="203C1FEB" w14:textId="77777777" w:rsidR="00485CD3" w:rsidRPr="002B0B05" w:rsidRDefault="00485CD3" w:rsidP="00485CD3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3DA12B73" w14:textId="00555A80" w:rsidR="00031968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653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565380">
        <w:rPr>
          <w:rFonts w:asciiTheme="majorBidi" w:hAnsiTheme="majorBidi" w:cstheme="majorBidi"/>
          <w:sz w:val="30"/>
          <w:szCs w:val="30"/>
        </w:rPr>
        <w:t xml:space="preserve">Non-Firm </w:t>
      </w:r>
      <w:r w:rsidRPr="005653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565380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5653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565380">
        <w:rPr>
          <w:rFonts w:asciiTheme="majorBidi" w:hAnsiTheme="majorBidi" w:cstheme="majorBidi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565380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565380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Cs/>
          <w:sz w:val="30"/>
          <w:szCs w:val="30"/>
        </w:rPr>
        <w:t>(Adder)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>
        <w:rPr>
          <w:rFonts w:asciiTheme="majorBidi" w:hAnsiTheme="majorBidi" w:cstheme="majorBidi"/>
          <w:bCs/>
          <w:sz w:val="30"/>
          <w:szCs w:val="30"/>
        </w:rPr>
        <w:t>7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5653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653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57D8510" w14:textId="77567E0D" w:rsidR="00031968" w:rsidRPr="00167208" w:rsidRDefault="00031968">
      <w:pPr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tbl>
      <w:tblPr>
        <w:tblStyle w:val="PlainTable4"/>
        <w:tblW w:w="918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90"/>
        <w:gridCol w:w="1710"/>
      </w:tblGrid>
      <w:tr w:rsidR="002B0B05" w:rsidRPr="00435338" w14:paraId="68E8CA17" w14:textId="77777777" w:rsidTr="006B33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2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6B3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6B33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6B3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6B33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4766D13E" w14:textId="77777777" w:rsidTr="006B3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F45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2C0F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1435F4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bookmarkEnd w:id="2"/>
    </w:tbl>
    <w:p w14:paraId="5EA5C8F7" w14:textId="4C287CE6" w:rsidR="00167208" w:rsidRDefault="00167208" w:rsidP="00031968">
      <w:pPr>
        <w:pStyle w:val="Caption"/>
        <w:numPr>
          <w:ilvl w:val="0"/>
          <w:numId w:val="0"/>
        </w:numPr>
        <w:ind w:left="540"/>
        <w:rPr>
          <w:sz w:val="20"/>
          <w:szCs w:val="20"/>
        </w:rPr>
      </w:pPr>
    </w:p>
    <w:p w14:paraId="484C6111" w14:textId="77777777" w:rsidR="00167208" w:rsidRDefault="00167208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sz w:val="20"/>
          <w:szCs w:val="20"/>
        </w:rPr>
        <w:br w:type="page"/>
      </w:r>
    </w:p>
    <w:p w14:paraId="443BBCAD" w14:textId="19E0C301" w:rsidR="00654AEC" w:rsidRPr="00A33EF0" w:rsidRDefault="00433C05" w:rsidP="00433C05">
      <w:pPr>
        <w:pStyle w:val="Caption"/>
      </w:pPr>
      <w:r w:rsidRPr="00A33EF0">
        <w:rPr>
          <w:rFonts w:hint="cs"/>
          <w:cs/>
        </w:rPr>
        <w:t>คดีฟ้องร้อง</w:t>
      </w:r>
    </w:p>
    <w:p w14:paraId="4A6E3508" w14:textId="216485EC" w:rsidR="00433C05" w:rsidRPr="00A33EF0" w:rsidRDefault="00433C05" w:rsidP="00433C05">
      <w:pPr>
        <w:pStyle w:val="Bo-Blankline"/>
        <w:rPr>
          <w:lang w:val="en-US"/>
        </w:rPr>
      </w:pPr>
    </w:p>
    <w:p w14:paraId="34424A61" w14:textId="77777777" w:rsidR="009A7F02" w:rsidRPr="00A33EF0" w:rsidRDefault="009A7F02" w:rsidP="009A7F02">
      <w:pPr>
        <w:pStyle w:val="Ang15"/>
        <w:rPr>
          <w:rFonts w:asciiTheme="majorBidi" w:hAnsiTheme="majorBidi" w:cstheme="majorBidi"/>
        </w:rPr>
      </w:pPr>
      <w:r w:rsidRPr="00A33EF0">
        <w:rPr>
          <w:rFonts w:asciiTheme="majorBidi" w:hAnsiTheme="majorBidi" w:cstheme="majorBidi"/>
          <w:cs/>
        </w:rPr>
        <w:t xml:space="preserve">เมื่อวันที่ </w:t>
      </w:r>
      <w:r w:rsidRPr="00A33EF0">
        <w:rPr>
          <w:rFonts w:asciiTheme="majorBidi" w:hAnsiTheme="majorBidi" w:cstheme="majorBidi"/>
          <w:lang w:val="en-US"/>
        </w:rPr>
        <w:t>16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 xml:space="preserve">ธันวาคม </w:t>
      </w:r>
      <w:r w:rsidRPr="00A33EF0">
        <w:rPr>
          <w:rFonts w:asciiTheme="majorBidi" w:hAnsiTheme="majorBidi" w:cstheme="majorBidi"/>
          <w:lang w:val="en-US"/>
        </w:rPr>
        <w:t>2562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 xml:space="preserve">เอกชนรวม </w:t>
      </w:r>
      <w:r w:rsidRPr="00A33EF0">
        <w:rPr>
          <w:rFonts w:asciiTheme="majorBidi" w:hAnsiTheme="majorBidi" w:cstheme="majorBidi"/>
          <w:lang w:val="en-US"/>
        </w:rPr>
        <w:t>222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A33EF0">
        <w:rPr>
          <w:rFonts w:asciiTheme="majorBidi" w:hAnsiTheme="majorBidi" w:cstheme="majorBidi"/>
          <w:lang w:val="en-US"/>
        </w:rPr>
        <w:t>5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A33EF0">
        <w:rPr>
          <w:rFonts w:asciiTheme="majorBidi" w:hAnsiTheme="majorBidi" w:cstheme="majorBidi"/>
          <w:lang w:val="en-US"/>
        </w:rPr>
        <w:t>5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33EF0">
        <w:rPr>
          <w:rFonts w:asciiTheme="majorBidi" w:hAnsiTheme="majorBidi" w:cstheme="majorBidi"/>
        </w:rPr>
        <w:t xml:space="preserve">EHIA) </w:t>
      </w:r>
      <w:r w:rsidRPr="00A33EF0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A33EF0">
        <w:rPr>
          <w:rFonts w:asciiTheme="majorBidi" w:hAnsiTheme="majorBidi" w:cstheme="majorBidi"/>
          <w:lang w:val="en-US"/>
        </w:rPr>
        <w:t>150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A33EF0">
        <w:rPr>
          <w:rFonts w:asciiTheme="majorBidi" w:hAnsiTheme="majorBidi" w:cstheme="majorBidi"/>
          <w:lang w:val="en-US"/>
        </w:rPr>
        <w:t>150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6E2C2E85" w14:textId="77777777" w:rsidR="009A7F02" w:rsidRPr="00A33EF0" w:rsidRDefault="009A7F02" w:rsidP="009A7F02">
      <w:pPr>
        <w:pStyle w:val="Bo-Blankline"/>
      </w:pPr>
    </w:p>
    <w:p w14:paraId="3001A8DE" w14:textId="77777777" w:rsidR="009A7F02" w:rsidRPr="00A33EF0" w:rsidRDefault="009A7F02" w:rsidP="009A7F02">
      <w:pPr>
        <w:pStyle w:val="Ang15"/>
        <w:rPr>
          <w:rFonts w:asciiTheme="majorBidi" w:hAnsiTheme="majorBidi" w:cstheme="majorBidi"/>
        </w:rPr>
      </w:pPr>
      <w:r w:rsidRPr="00A33EF0">
        <w:rPr>
          <w:rFonts w:asciiTheme="majorBidi" w:hAnsiTheme="majorBidi" w:cstheme="majorBidi"/>
          <w:cs/>
        </w:rPr>
        <w:t xml:space="preserve">เมื่อวันที่ </w:t>
      </w:r>
      <w:r w:rsidRPr="00A33EF0">
        <w:rPr>
          <w:rFonts w:asciiTheme="majorBidi" w:hAnsiTheme="majorBidi" w:cstheme="majorBidi"/>
          <w:lang w:val="en-US"/>
        </w:rPr>
        <w:t>25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 xml:space="preserve">ธันวาคม </w:t>
      </w:r>
      <w:r w:rsidRPr="00A33EF0">
        <w:rPr>
          <w:rFonts w:asciiTheme="majorBidi" w:hAnsiTheme="majorBidi" w:cstheme="majorBidi"/>
          <w:lang w:val="en-US"/>
        </w:rPr>
        <w:t>2562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A33EF0">
        <w:rPr>
          <w:rFonts w:asciiTheme="majorBidi" w:hAnsiTheme="majorBidi" w:cstheme="majorBidi"/>
          <w:lang w:val="en-US"/>
        </w:rPr>
        <w:t>28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 xml:space="preserve">มกราคม </w:t>
      </w:r>
      <w:r w:rsidRPr="00A33EF0">
        <w:rPr>
          <w:rFonts w:asciiTheme="majorBidi" w:hAnsiTheme="majorBidi" w:cstheme="majorBidi"/>
          <w:lang w:val="en-US"/>
        </w:rPr>
        <w:t>2563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4AB80C90" w14:textId="77777777" w:rsidR="009A7F02" w:rsidRPr="00A33EF0" w:rsidRDefault="009A7F02" w:rsidP="009A7F02">
      <w:pPr>
        <w:spacing w:line="240" w:lineRule="auto"/>
        <w:rPr>
          <w:rFonts w:ascii="Angsana New" w:hAnsi="Angsana New"/>
          <w:sz w:val="20"/>
          <w:szCs w:val="20"/>
          <w:cs/>
          <w:lang w:eastAsia="x-none"/>
        </w:rPr>
      </w:pPr>
    </w:p>
    <w:p w14:paraId="11C6C7D5" w14:textId="77777777" w:rsidR="009A7F02" w:rsidRPr="00A33EF0" w:rsidRDefault="009A7F02" w:rsidP="009A7F02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A33EF0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A33EF0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A33EF0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A33EF0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33EF0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A33EF0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A33EF0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A33EF0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33EF0">
        <w:rPr>
          <w:rFonts w:asciiTheme="majorBidi" w:hAnsiTheme="majorBidi"/>
          <w:spacing w:val="2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11ECEFDA" w14:textId="77777777" w:rsidR="009A7F02" w:rsidRPr="00A33EF0" w:rsidRDefault="009A7F02" w:rsidP="009A7F02">
      <w:pPr>
        <w:pStyle w:val="Bo-Blankline"/>
      </w:pPr>
    </w:p>
    <w:p w14:paraId="49BA3DE2" w14:textId="77777777" w:rsidR="009A7F02" w:rsidRPr="00A33EF0" w:rsidRDefault="009A7F02" w:rsidP="009A7F02">
      <w:pPr>
        <w:pStyle w:val="Bo-Blankline"/>
        <w:rPr>
          <w:sz w:val="30"/>
          <w:szCs w:val="30"/>
          <w:cs/>
          <w:lang w:val="en-US"/>
        </w:rPr>
      </w:pPr>
      <w:r w:rsidRPr="00A33EF0">
        <w:rPr>
          <w:rFonts w:hint="cs"/>
          <w:sz w:val="30"/>
          <w:szCs w:val="30"/>
          <w:cs/>
        </w:rPr>
        <w:t xml:space="preserve">เมื่อวันที่ </w:t>
      </w:r>
      <w:r w:rsidRPr="00A33EF0">
        <w:rPr>
          <w:sz w:val="30"/>
          <w:szCs w:val="30"/>
          <w:lang w:val="en-US"/>
        </w:rPr>
        <w:t xml:space="preserve">7 </w:t>
      </w:r>
      <w:r w:rsidRPr="00A33EF0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33EF0">
        <w:rPr>
          <w:sz w:val="30"/>
          <w:szCs w:val="30"/>
          <w:lang w:val="en-US"/>
        </w:rPr>
        <w:t xml:space="preserve">2563 </w:t>
      </w:r>
      <w:r w:rsidRPr="00A33EF0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A33EF0">
        <w:rPr>
          <w:sz w:val="30"/>
          <w:szCs w:val="30"/>
          <w:lang w:val="en-US"/>
        </w:rPr>
        <w:t xml:space="preserve">5 </w:t>
      </w:r>
      <w:r w:rsidRPr="00A33EF0">
        <w:rPr>
          <w:rFonts w:hint="cs"/>
          <w:sz w:val="30"/>
          <w:szCs w:val="30"/>
          <w:cs/>
          <w:lang w:val="en-US"/>
        </w:rPr>
        <w:t xml:space="preserve">ให้บริษัทเพื่อทำคำให้การเพิ่มเติมยื่นศาลภายในระยะเวลาที่กำหนด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A33EF0">
        <w:rPr>
          <w:sz w:val="30"/>
          <w:szCs w:val="30"/>
          <w:lang w:val="en-US"/>
        </w:rPr>
        <w:t xml:space="preserve">12 </w:t>
      </w:r>
      <w:r w:rsidRPr="00A33EF0">
        <w:rPr>
          <w:rFonts w:hint="cs"/>
          <w:sz w:val="30"/>
          <w:szCs w:val="30"/>
          <w:cs/>
          <w:lang w:val="en-US"/>
        </w:rPr>
        <w:t xml:space="preserve">มีนาคม </w:t>
      </w:r>
      <w:r w:rsidRPr="00A33EF0">
        <w:rPr>
          <w:sz w:val="30"/>
          <w:szCs w:val="30"/>
          <w:lang w:val="en-US"/>
        </w:rPr>
        <w:t xml:space="preserve">2564 </w:t>
      </w:r>
      <w:r w:rsidRPr="00A33EF0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08E4F014" w14:textId="407C5082" w:rsidR="009A7F02" w:rsidRPr="00A33EF0" w:rsidRDefault="009A7F02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51DAF519" w14:textId="24ACA859" w:rsidR="009A7F02" w:rsidRDefault="009A7F02" w:rsidP="009A7F02">
      <w:pPr>
        <w:pStyle w:val="Ang15"/>
        <w:rPr>
          <w:rFonts w:asciiTheme="majorBidi" w:hAnsiTheme="majorBidi" w:cstheme="majorBidi"/>
        </w:rPr>
      </w:pPr>
      <w:r w:rsidRPr="00A33EF0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A33EF0">
        <w:rPr>
          <w:rFonts w:asciiTheme="majorBidi" w:hAnsiTheme="majorBidi" w:cstheme="majorBidi"/>
          <w:lang w:val="en-US"/>
        </w:rPr>
        <w:t>222</w:t>
      </w:r>
      <w:r w:rsidRPr="00A33EF0">
        <w:rPr>
          <w:rFonts w:asciiTheme="majorBidi" w:hAnsiTheme="majorBidi" w:cstheme="majorBidi"/>
        </w:rPr>
        <w:t xml:space="preserve"> </w:t>
      </w:r>
      <w:r w:rsidRPr="00A33EF0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0EC32BE3" w14:textId="7C296A3B" w:rsidR="00167208" w:rsidRDefault="00167208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1F3C3145" w14:textId="77777777" w:rsidR="009A7F02" w:rsidRDefault="009A7F02" w:rsidP="009A7F02">
      <w:pPr>
        <w:pStyle w:val="Caption"/>
      </w:pPr>
      <w:r>
        <w:rPr>
          <w:rFonts w:hint="cs"/>
          <w:cs/>
        </w:rPr>
        <w:t>เรื่องอื่น</w:t>
      </w:r>
    </w:p>
    <w:p w14:paraId="633ADAFD" w14:textId="77777777" w:rsidR="009A7F02" w:rsidRDefault="009A7F02" w:rsidP="009A7F02">
      <w:pPr>
        <w:pStyle w:val="Bo-Blankline"/>
        <w:rPr>
          <w:lang w:val="en-US"/>
        </w:rPr>
      </w:pPr>
    </w:p>
    <w:p w14:paraId="63EFFB38" w14:textId="77777777" w:rsidR="009A7F02" w:rsidRPr="0022236C" w:rsidRDefault="009A7F02" w:rsidP="009A7F02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บริษัทได้ซื้อที่ดิน ณ อำเภอจะนะ จังหวัดสงขลา เพื่อพัฒนาโครงการเมืองต้นแบบ “สามเหลี่ยมมั่นคง มั่งคั่ง ยั่งยืน”ไปสู่เมืองต้นแบบที่ </w:t>
      </w:r>
      <w:r>
        <w:rPr>
          <w:rFonts w:asciiTheme="majorBidi" w:hAnsiTheme="majorBidi"/>
          <w:spacing w:val="-2"/>
          <w:sz w:val="30"/>
          <w:szCs w:val="30"/>
        </w:rPr>
        <w:t>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อำเภอจะนะ จังหวัดสงขลา ในฐานะเมืองอุตสาหกรรมแห่งอนาคตตามนโยบายของรัฐบาลที่จะพัฒนาและบริหารพื้นที่ชายแดนภาคใต้เพื่อความสงบและมั่นคงของประเทศ โดยคณะรัฐมนตรีเห็นชอบตามที่ศูนย์อำนวยการบริหารจังหวัดชายแดนภายใต้ (“ศอ.บต”) เสนอกำหนดให้พื้นที่อำเภอจะนะ จังหวัดสงขลา เป็นเขตเศรษฐกิจพิเศษภาคใต้เป็นการเฉพาะกิจตามพระราชบัญญัติการบริหารราชการ จัดการชายแดนภาคใต้ พ.ศ. </w:t>
      </w:r>
      <w:r>
        <w:rPr>
          <w:rFonts w:asciiTheme="majorBidi" w:hAnsiTheme="majorBidi"/>
          <w:spacing w:val="-2"/>
          <w:sz w:val="30"/>
          <w:szCs w:val="30"/>
        </w:rPr>
        <w:t>2553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และให้บริษัทเสนอแผนดำเนินการโครงการมูลค่าการลงทุน </w:t>
      </w:r>
      <w:r>
        <w:rPr>
          <w:rFonts w:asciiTheme="majorBidi" w:hAnsiTheme="majorBidi"/>
          <w:spacing w:val="-2"/>
          <w:sz w:val="30"/>
          <w:szCs w:val="30"/>
        </w:rPr>
        <w:t>396,000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ล้านบาท เพื่อให้มีการกระจายความเจริญไปสู่ภูมิภาค สร้างอาชีพแก่ประชาชนในพื้นที่ และเพื่อก่อให้เกิดประโยชน์ทางเศรษฐกิจ ต่อมาเมื่อวันที่ </w:t>
      </w:r>
      <w:r>
        <w:rPr>
          <w:rFonts w:asciiTheme="majorBidi" w:hAnsiTheme="majorBidi"/>
          <w:spacing w:val="-2"/>
          <w:sz w:val="30"/>
          <w:szCs w:val="30"/>
        </w:rPr>
        <w:t>7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คณะรัฐมนตรีได้มีมติเห็นชอบในการพัฒนาโครงการดังกล่าว และให้ ศอ.บต. และหน่วยงานที่เกี่ยวข้องดำเนินการ</w:t>
      </w:r>
    </w:p>
    <w:p w14:paraId="08856EFC" w14:textId="77777777" w:rsidR="009A7F02" w:rsidRPr="0022236C" w:rsidRDefault="009A7F02" w:rsidP="009A7F02">
      <w:pPr>
        <w:pStyle w:val="Bo-Blankline"/>
        <w:jc w:val="thaiDistribute"/>
        <w:rPr>
          <w:rFonts w:asciiTheme="majorBidi" w:hAnsiTheme="majorBidi"/>
          <w:spacing w:val="-2"/>
        </w:rPr>
      </w:pPr>
    </w:p>
    <w:p w14:paraId="01FF72A5" w14:textId="6F837288" w:rsidR="009A7F02" w:rsidRPr="0051637A" w:rsidRDefault="009A7F02" w:rsidP="009A7F02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6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ศอ.บต. ได้มีหนังสือถึงบริษัทแจ้งให้บริษัททราบว่า ศอ.บต. ได้เสนอให้คณะกรรมการยุทธศาสตร์ด้านการพัฒนาจังหวัดชายแดนภาคใต้ (“กพต.”) พิจารณาให้ความเห็นชอบด้วยแล้ว ตามการประชุมกพต. ครั้งที่ </w:t>
      </w:r>
      <w:r>
        <w:rPr>
          <w:rFonts w:asciiTheme="majorBidi" w:hAnsiTheme="majorBidi"/>
          <w:spacing w:val="-2"/>
          <w:sz w:val="30"/>
          <w:szCs w:val="30"/>
        </w:rPr>
        <w:t>1/2562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/>
          <w:spacing w:val="-2"/>
          <w:sz w:val="30"/>
          <w:szCs w:val="30"/>
        </w:rPr>
        <w:t>31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ตุลาคม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และเสนอคณะรัฐมนตรีรับทราบและเห็นชอบแล้ว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21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ในขณะนี้ ศอ.บต. ได้ประสานให้หน่วยงานที่เกี่ยวข้องกับแผนการลงทุนภาคเอกชน ได้ไปดำเนินการต่อไป อาทิ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กรมโยธาธิการและผังเมือง กระทรวงมหาดไทย และองค์การบริหารจังหวัดสงขลา พิจารณาดำเนินการปรับเปลี่ยน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ผังการใช้ประโยชน์ที่ดิน ให้สอดรับการลงทุนพัฒนาโครงการตามแผนลงทุนเร่งด่วนของเอกชน และกระทรวงพลังงาน พิจารณาสนับสนุนกำลังผลิตไฟฟ้าให้เพียงพอต่อการพัฒนาอุตสาหกรรมในแผนพัฒนากำลังผลิตไฟฟ้าของประเทศ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Development Plan)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ที่จะต้องปรับปรุงใหม่ตามมติคณะรัฐมนตรี (ครม.) ให้หน่วยงานของรัฐ (สำนักงานคณะกรรมการกำกับกิจการพลังงานหรือ กกพ.) อนุมัติให้หน่วยงานของรัฐ (กฟผ.) รับซื้อไฟฟ้าจากภาคเอกชนซึ่งหมายถึงบริษัททีพีไอ โพลีน เพาเวอร์ จำกัด (มหาชน) ซึ่งเป็นผู้ลงทุนในกิจการโรงไฟฟ้า </w:t>
      </w:r>
      <w:r>
        <w:rPr>
          <w:rFonts w:asciiTheme="majorBidi" w:hAnsiTheme="majorBidi"/>
          <w:spacing w:val="-2"/>
          <w:sz w:val="30"/>
          <w:szCs w:val="30"/>
        </w:rPr>
        <w:t>3,700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เมกะวัตต์ ในพื้นที่เมืองต้นแบบอุตสาหกรรมก้าวหน้าแห่งอนาคตที่อนุมัติเปลี่ยนสีพื้นที่จากสีเขียวเป็นสีม่วง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ที่ อ.จะนะ จ.สงขลา </w:t>
      </w:r>
      <w:r w:rsidRPr="0051637A">
        <w:rPr>
          <w:rFonts w:asciiTheme="majorBidi" w:hAnsiTheme="majorBidi"/>
          <w:sz w:val="30"/>
          <w:szCs w:val="30"/>
          <w:cs/>
        </w:rPr>
        <w:t>รวมทั้งมีข้อบังคับให้ภาคเอกชนมีหน้าที่ต้องดำเนินการศึกษาผลกระทบสิ่งแวดล้อม (</w:t>
      </w:r>
      <w:r w:rsidRPr="0051637A">
        <w:rPr>
          <w:rFonts w:asciiTheme="majorBidi" w:hAnsiTheme="majorBidi"/>
          <w:sz w:val="30"/>
          <w:szCs w:val="30"/>
        </w:rPr>
        <w:t xml:space="preserve">Environment Impact Assessment : EIA) </w:t>
      </w:r>
      <w:r w:rsidRPr="0051637A">
        <w:rPr>
          <w:rFonts w:asciiTheme="majorBidi" w:hAnsiTheme="majorBidi"/>
          <w:sz w:val="30"/>
          <w:szCs w:val="30"/>
          <w:cs/>
        </w:rPr>
        <w:t>และหรือ การศึกษาผลกระทบสิ่งแวดล้อมและสุขภาพ (</w:t>
      </w:r>
      <w:r w:rsidRPr="0051637A">
        <w:rPr>
          <w:rFonts w:asciiTheme="majorBidi" w:hAnsiTheme="majorBidi"/>
          <w:sz w:val="30"/>
          <w:szCs w:val="30"/>
        </w:rPr>
        <w:t xml:space="preserve">Environment and Health Impact Assessment : EHIA) </w:t>
      </w:r>
      <w:r w:rsidRPr="0051637A">
        <w:rPr>
          <w:rFonts w:asciiTheme="majorBidi" w:hAnsiTheme="majorBidi"/>
          <w:sz w:val="30"/>
          <w:szCs w:val="30"/>
          <w:cs/>
        </w:rPr>
        <w:t xml:space="preserve">แล้วแต่กรณี เพื่อให้เกิดการพัฒนาไปพร้อมกันในปี พ.ศ. </w:t>
      </w:r>
      <w:r w:rsidRPr="0051637A">
        <w:rPr>
          <w:rFonts w:asciiTheme="majorBidi" w:hAnsiTheme="majorBidi"/>
          <w:sz w:val="30"/>
          <w:szCs w:val="30"/>
        </w:rPr>
        <w:t>2564</w:t>
      </w:r>
      <w:r w:rsidRPr="0051637A">
        <w:rPr>
          <w:rFonts w:asciiTheme="majorBidi" w:hAnsiTheme="majorBidi"/>
          <w:sz w:val="30"/>
          <w:szCs w:val="30"/>
          <w:cs/>
        </w:rPr>
        <w:t xml:space="preserve"> เป็นต้นไป</w:t>
      </w:r>
    </w:p>
    <w:p w14:paraId="3FDDE727" w14:textId="77777777" w:rsidR="009A7F02" w:rsidRPr="0051637A" w:rsidRDefault="009A7F02" w:rsidP="009A7F02">
      <w:pPr>
        <w:pStyle w:val="Bo-Blankline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3EF99A63" w14:textId="77777777" w:rsidR="009A7F02" w:rsidRPr="0022236C" w:rsidRDefault="009A7F02" w:rsidP="009A7F02">
      <w:pPr>
        <w:pStyle w:val="Bo-Blankline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>ศอ.บต ได้ทำการประเมินสิ่งแวดล้อมระดับยุทธศาสตร์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Strategic Environmental Assessment : SEA)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ตามหลักการของสำนักงานสภาพัฒนาการเศรษฐกิจและสังคมแห่งชาติ (สศช.) อันเป็นกระบวนการที่เป็นระบบเพื่อสนับสนุนการตัดสินใจในการกำหนดนโยบายแผนหรือแผนงานโดยให้ความสำคัญกับการมีส่วนร่วมและการบูรณาการ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ด้านเศรษฐกิจ สังคม และสิ่งแวดล้อมอย่างสมดุล ซึ่งนำไปใช้ในการวางแผนเพื่อให้เกิดการพัฒนาที่ยั่งยืน โดยมีคณะกรรมการยุทธศาสตร์ด้านการพัฒนาจังหวัดชายแดนภาคใต้ (กพต.) อันมีนายกรัฐมนตรีเป็นประธานและ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รองนายกรัฐมนตรี พลเอกประวิตร วงษ์สุวรรณ เป็นผู้รับมอบอำนาจทำการแทนนายกรัฐมนตรี เป็นหน่วยงานเจ้าของแผนงานทำ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SEA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>มีมติเห็นชอบกับโครงการของบริษัทและครม.มีมติรับทราบ ซึ่งถือว่าเป็นมติครม.เห็นชอบกับโครงการตามแผน แผนงาน นโยบายสามเหลี่ยมมั่นคงมั่งคั่งยั่งยืนของกพต. นอกจากนี้กพต.มีมติให้เร่งรัดให้กรมโยธาธิการให้ทำการเปลี่ยนพื้นที่สีเขียวเป็นสีม่วง กระทรวงพลังงาน กกพ. และหน่วยงานรัฐวิสาหกิจให้จัดการทำ สัญญาซื้อขายไฟฟ้า (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Power Purchase Agreement : PPA)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ให้เสร็จโดยเร็ว (ภายในเดือนมีนาคม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) และก็เป็นหน้าที่ของบริษัท ที่ต้องทำ </w:t>
      </w:r>
      <w:r w:rsidRPr="0022236C">
        <w:rPr>
          <w:rFonts w:asciiTheme="majorBidi" w:hAnsiTheme="majorBidi"/>
          <w:spacing w:val="-2"/>
          <w:sz w:val="30"/>
          <w:szCs w:val="30"/>
        </w:rPr>
        <w:t xml:space="preserve">EIA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หรือ </w:t>
      </w:r>
      <w:r w:rsidRPr="0022236C">
        <w:rPr>
          <w:rFonts w:asciiTheme="majorBidi" w:hAnsiTheme="majorBidi"/>
          <w:spacing w:val="-2"/>
          <w:sz w:val="30"/>
          <w:szCs w:val="30"/>
        </w:rPr>
        <w:t>EHIA</w:t>
      </w:r>
    </w:p>
    <w:p w14:paraId="08A4A2EE" w14:textId="77777777" w:rsidR="009A7F02" w:rsidRPr="0051637A" w:rsidRDefault="009A7F02" w:rsidP="009A7F02">
      <w:pPr>
        <w:pStyle w:val="Bo-Blankline"/>
        <w:jc w:val="thaiDistribute"/>
        <w:rPr>
          <w:rFonts w:asciiTheme="majorBidi" w:hAnsiTheme="majorBidi"/>
          <w:spacing w:val="-2"/>
          <w:sz w:val="16"/>
          <w:szCs w:val="16"/>
        </w:rPr>
      </w:pPr>
    </w:p>
    <w:p w14:paraId="2F0B4B92" w14:textId="1D96D525" w:rsidR="009A7F02" w:rsidRDefault="009A7F02" w:rsidP="009A7F02">
      <w:pPr>
        <w:pStyle w:val="Bo-Blankline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ทั้งนี้ กรณีการประสานงานมวลชน ภาคประชาชน ภาคประชาสังคมในพื้นที่ </w:t>
      </w:r>
      <w:r w:rsidR="00D67C92" w:rsidRPr="00D67C92">
        <w:rPr>
          <w:rFonts w:asciiTheme="majorBidi" w:hAnsiTheme="majorBidi"/>
          <w:spacing w:val="-2"/>
          <w:sz w:val="30"/>
          <w:szCs w:val="30"/>
          <w:lang w:val="en-US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ตำบล ของอำเภอ จะนะ จังหวัดสงขลา ขอให้บริษัทประสานงานและทำงานอย่างใกล้ชิดร่วมกับคณะทำงานตามที่ ศอ.บต. จัดตั้งตามข้อเสนอของประชาชนในพื้นที่เพื่อรองรับกระบวนการทำงานของภาคเอกชนผ่านพลังภาคประชาชน เพื่อให้การทำงานมีความเป็นเอกภาพ เกิดประโยชน์ต่อการพัฒนาพื้นที่และการพัฒนาประชาชนอย่างแท้จริงและเป็นไปตามเป้าหมายของโครงการที่ต้องการให้อำเภอจะนะ จังหวัดสงขลา เป็นพื้นที่เศรษฐกิจเฉพาะที่มีความสมบูรณ์ ครบวงจรและเป็นกลไกสำคัญขับเคลื่อนการพัฒนาเศรษฐกิจทั้งระบบครบวงจรของอนุภูมิภาคใต้ตอนล่าง ที่สามารถเชื่อมโยงไปยังพื้นที่จังหวัดชายแดนภาคใต้ และภูมิภาคอื่น ๆ ของประเทศไทยและประเทศเพื่อนบ้าน รวมทั้งยังเชื่อมโยงการพัฒนาเศรษฐกิจไปยังประเทศอื่น ๆ ทั่วโลก อันจะทำให้จังหวัดชายแดนภาคใต้มีพื้นที่ปลอดภัยมากขึ้น ซึ่งจะเป็นส่วนสำคัญของการสนับสนุนการแก้ไขปัญหาความไม่สงบในจังหวัดชายแดนภาคใต้ สามารถรองรับการพัฒนาเศรษฐกิจและสังคม 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22236C">
        <w:rPr>
          <w:rFonts w:asciiTheme="majorBidi" w:hAnsiTheme="majorBidi"/>
          <w:spacing w:val="-2"/>
          <w:sz w:val="30"/>
          <w:szCs w:val="30"/>
          <w:cs/>
        </w:rPr>
        <w:t>ในระยะยาวต่อไปได้ เช่นเดียวกับภูมิภาคอื่น ๆ ของประเทศไทยต่อไป และขอให้บริษัทดำเนินการในส่วนที่เกี่ยวข้อง</w:t>
      </w:r>
      <w:r w:rsidRPr="009034FC">
        <w:rPr>
          <w:rFonts w:asciiTheme="majorBidi" w:hAnsiTheme="majorBidi"/>
          <w:spacing w:val="2"/>
          <w:sz w:val="30"/>
          <w:szCs w:val="30"/>
          <w:cs/>
        </w:rPr>
        <w:t>ให้เป็นไปตามแนวทางตามกฏหมาย มติคณะรัฐมนตรี ระเบียบ คำสั่ง แนวทางปฏิบัติของส่วนราชการอย่างเคร่งครัดด้วย</w:t>
      </w:r>
    </w:p>
    <w:p w14:paraId="5F5EE1F9" w14:textId="77777777" w:rsidR="009A7F02" w:rsidRPr="0051637A" w:rsidRDefault="009A7F02" w:rsidP="009A7F02">
      <w:pPr>
        <w:pStyle w:val="Bo-Blankline"/>
        <w:jc w:val="thaiDistribute"/>
        <w:rPr>
          <w:rFonts w:asciiTheme="majorBidi" w:hAnsiTheme="majorBidi"/>
          <w:spacing w:val="2"/>
          <w:sz w:val="16"/>
          <w:szCs w:val="16"/>
          <w:cs/>
        </w:rPr>
      </w:pPr>
    </w:p>
    <w:p w14:paraId="561007AA" w14:textId="77777777" w:rsidR="009A7F02" w:rsidRDefault="009A7F02" w:rsidP="009A7F02">
      <w:pPr>
        <w:ind w:left="540"/>
        <w:jc w:val="thaiDistribute"/>
        <w:rPr>
          <w:lang w:val="en-US"/>
        </w:rPr>
      </w:pP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25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2564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องค์การบริหารส่วนจังหวัดสงขลา ได้ประกาศให้บริษัทเป็นผู้ชนะการเสนอราคา จัดหาเอกชนร่วมลงทุนก่อสร้างและบริหารจัดการระบบกำจัดขยะมูลฝอย องค์การบริหารส่วนจังหวัดสงขลา โดยวิธีการประกวดราคา ได้รับผลตอบแทนในรูปค่ากำจัดขยะมูลฝอย </w:t>
      </w:r>
      <w:r>
        <w:rPr>
          <w:rFonts w:asciiTheme="majorBidi" w:hAnsiTheme="majorBidi"/>
          <w:spacing w:val="-2"/>
          <w:sz w:val="30"/>
          <w:szCs w:val="30"/>
        </w:rPr>
        <w:t>400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บาทต่อตัน (ปรับขึ้นร้อยละ </w:t>
      </w:r>
      <w:r>
        <w:rPr>
          <w:rFonts w:asciiTheme="majorBidi" w:hAnsiTheme="majorBidi"/>
          <w:spacing w:val="-2"/>
          <w:sz w:val="30"/>
          <w:szCs w:val="30"/>
        </w:rPr>
        <w:t>10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ทุก ๆ </w:t>
      </w:r>
      <w:r>
        <w:rPr>
          <w:rFonts w:asciiTheme="majorBidi" w:hAnsiTheme="majorBidi"/>
          <w:spacing w:val="-2"/>
          <w:sz w:val="30"/>
          <w:szCs w:val="30"/>
        </w:rPr>
        <w:t>3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ปี) และได้รับรายได้จากค่าขายไฟฟ้าจากการกำจัดขยะมูลฝอยตามสัญญาซื้อขายไฟฟ้า </w:t>
      </w:r>
      <w:r>
        <w:rPr>
          <w:rFonts w:asciiTheme="majorBidi" w:hAnsiTheme="majorBidi"/>
          <w:spacing w:val="-2"/>
          <w:sz w:val="30"/>
          <w:szCs w:val="30"/>
        </w:rPr>
        <w:t>7.92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เมกะวัตต์ เป็นระยะเวลา </w:t>
      </w:r>
      <w:r>
        <w:rPr>
          <w:rFonts w:asciiTheme="majorBidi" w:hAnsiTheme="majorBidi"/>
          <w:spacing w:val="-2"/>
          <w:sz w:val="30"/>
          <w:szCs w:val="30"/>
        </w:rPr>
        <w:t>20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 ในอัตรา</w:t>
      </w:r>
      <w:r>
        <w:rPr>
          <w:rFonts w:asciiTheme="majorBidi" w:hAnsiTheme="majorBidi"/>
          <w:spacing w:val="-2"/>
          <w:sz w:val="30"/>
          <w:szCs w:val="30"/>
        </w:rPr>
        <w:t>5.78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8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ปีแรก และ </w:t>
      </w:r>
      <w:r>
        <w:rPr>
          <w:rFonts w:asciiTheme="majorBidi" w:hAnsiTheme="majorBidi"/>
          <w:spacing w:val="-2"/>
          <w:sz w:val="30"/>
          <w:szCs w:val="30"/>
        </w:rPr>
        <w:t xml:space="preserve">5.08 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บาทต่อหน่วย สำหรับ </w:t>
      </w:r>
      <w:r>
        <w:rPr>
          <w:rFonts w:asciiTheme="majorBidi" w:hAnsiTheme="majorBidi"/>
          <w:spacing w:val="-2"/>
          <w:sz w:val="30"/>
          <w:szCs w:val="30"/>
        </w:rPr>
        <w:t>12</w:t>
      </w:r>
      <w:r w:rsidRPr="0022236C">
        <w:rPr>
          <w:rFonts w:asciiTheme="majorBidi" w:hAnsiTheme="majorBidi"/>
          <w:spacing w:val="-2"/>
          <w:sz w:val="30"/>
          <w:szCs w:val="30"/>
          <w:cs/>
        </w:rPr>
        <w:t xml:space="preserve"> ปีถัดไป</w:t>
      </w:r>
    </w:p>
    <w:sectPr w:rsidR="009A7F02" w:rsidSect="007D6448">
      <w:headerReference w:type="default" r:id="rId15"/>
      <w:footerReference w:type="default" r:id="rId16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83F06" w14:textId="77777777" w:rsidR="00A37FA1" w:rsidRDefault="00A37FA1">
      <w:r>
        <w:separator/>
      </w:r>
    </w:p>
  </w:endnote>
  <w:endnote w:type="continuationSeparator" w:id="0">
    <w:p w14:paraId="0AD3BB1E" w14:textId="77777777" w:rsidR="00A37FA1" w:rsidRDefault="00A3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B0FF7E8" w:rsidR="00460798" w:rsidRPr="00FF32BF" w:rsidRDefault="00460798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592D40">
      <w:rPr>
        <w:rFonts w:ascii="Angsana New" w:hAnsi="Angsana New"/>
        <w:noProof/>
        <w:sz w:val="30"/>
        <w:szCs w:val="30"/>
      </w:rPr>
      <w:t>17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460798" w:rsidRPr="00D83821" w:rsidRDefault="0046079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460798" w:rsidRPr="00D83821" w:rsidRDefault="0046079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460798" w:rsidRPr="00D83821" w:rsidRDefault="00460798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A6A237" w14:textId="77777777" w:rsidR="00A37FA1" w:rsidRDefault="00A37FA1">
      <w:r>
        <w:separator/>
      </w:r>
    </w:p>
  </w:footnote>
  <w:footnote w:type="continuationSeparator" w:id="0">
    <w:p w14:paraId="615E5A95" w14:textId="77777777" w:rsidR="00A37FA1" w:rsidRDefault="00A37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01C82" w14:textId="77777777" w:rsidR="00460798" w:rsidRDefault="00460798" w:rsidP="00FE41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A325C81" w14:textId="77777777" w:rsidR="00460798" w:rsidRDefault="00460798" w:rsidP="00FE41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91379F5" w14:textId="2DD2CB44" w:rsidR="00460798" w:rsidRPr="00E22BD2" w:rsidRDefault="00460798" w:rsidP="00FE41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B3A9595" w14:textId="77777777" w:rsidR="00460798" w:rsidRPr="00E7342D" w:rsidRDefault="00460798" w:rsidP="00FE41B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A626D" w14:textId="77777777" w:rsidR="00460798" w:rsidRDefault="00460798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54EC445" w14:textId="77777777" w:rsidR="00460798" w:rsidRDefault="00460798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9CC4849" w14:textId="20E0188C" w:rsidR="00460798" w:rsidRPr="00E22BD2" w:rsidRDefault="00460798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460798" w:rsidRPr="00E7342D" w:rsidRDefault="00460798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299F1" w14:textId="77777777" w:rsidR="00460798" w:rsidRDefault="00460798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6A87277" w14:textId="77777777" w:rsidR="00460798" w:rsidRDefault="00460798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73C16C0" w14:textId="501A6D87" w:rsidR="00460798" w:rsidRPr="00E22BD2" w:rsidRDefault="00460798" w:rsidP="00FC5CB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1E050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460798" w:rsidRPr="00E7342D" w:rsidRDefault="00460798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9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"/>
  </w:num>
  <w:num w:numId="5">
    <w:abstractNumId w:val="9"/>
  </w:num>
  <w:num w:numId="6">
    <w:abstractNumId w:val="4"/>
  </w:num>
  <w:num w:numId="7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4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  <w:num w:numId="17">
    <w:abstractNumId w:val="8"/>
  </w:num>
  <w:num w:numId="18">
    <w:abstractNumId w:val="2"/>
  </w:num>
  <w:num w:numId="19">
    <w:abstractNumId w:val="18"/>
  </w:num>
  <w:num w:numId="20">
    <w:abstractNumId w:val="17"/>
  </w:num>
  <w:num w:numId="2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E64"/>
    <w:rsid w:val="00004F7E"/>
    <w:rsid w:val="00005133"/>
    <w:rsid w:val="00005518"/>
    <w:rsid w:val="00005C43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4BC"/>
    <w:rsid w:val="00010439"/>
    <w:rsid w:val="00010620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619"/>
    <w:rsid w:val="00025A58"/>
    <w:rsid w:val="00025E00"/>
    <w:rsid w:val="00025F5D"/>
    <w:rsid w:val="00026149"/>
    <w:rsid w:val="00026326"/>
    <w:rsid w:val="00026507"/>
    <w:rsid w:val="000265B8"/>
    <w:rsid w:val="00026C1F"/>
    <w:rsid w:val="00026CE5"/>
    <w:rsid w:val="00026EA3"/>
    <w:rsid w:val="00027098"/>
    <w:rsid w:val="00027169"/>
    <w:rsid w:val="000274C4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9A"/>
    <w:rsid w:val="000318DC"/>
    <w:rsid w:val="00031968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F54"/>
    <w:rsid w:val="00035040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69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BBD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F13"/>
    <w:rsid w:val="000540BB"/>
    <w:rsid w:val="0005413E"/>
    <w:rsid w:val="00054473"/>
    <w:rsid w:val="0005491A"/>
    <w:rsid w:val="00054B6A"/>
    <w:rsid w:val="00055217"/>
    <w:rsid w:val="00055284"/>
    <w:rsid w:val="00055503"/>
    <w:rsid w:val="000555AD"/>
    <w:rsid w:val="000556B4"/>
    <w:rsid w:val="000556D5"/>
    <w:rsid w:val="00055BFA"/>
    <w:rsid w:val="00055D70"/>
    <w:rsid w:val="000560AD"/>
    <w:rsid w:val="00056112"/>
    <w:rsid w:val="00056162"/>
    <w:rsid w:val="00056B0E"/>
    <w:rsid w:val="00056C84"/>
    <w:rsid w:val="000573B6"/>
    <w:rsid w:val="00057408"/>
    <w:rsid w:val="00057D43"/>
    <w:rsid w:val="00060224"/>
    <w:rsid w:val="000602DE"/>
    <w:rsid w:val="000603B8"/>
    <w:rsid w:val="000604D5"/>
    <w:rsid w:val="000604EB"/>
    <w:rsid w:val="00060ADF"/>
    <w:rsid w:val="00060CA2"/>
    <w:rsid w:val="00060E97"/>
    <w:rsid w:val="000610E5"/>
    <w:rsid w:val="000611A7"/>
    <w:rsid w:val="00061367"/>
    <w:rsid w:val="0006214C"/>
    <w:rsid w:val="00062556"/>
    <w:rsid w:val="000626DF"/>
    <w:rsid w:val="000629B5"/>
    <w:rsid w:val="0006354A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D56"/>
    <w:rsid w:val="00070EE1"/>
    <w:rsid w:val="000712EB"/>
    <w:rsid w:val="000718D6"/>
    <w:rsid w:val="00071902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5282"/>
    <w:rsid w:val="0007576D"/>
    <w:rsid w:val="000757D0"/>
    <w:rsid w:val="00076255"/>
    <w:rsid w:val="000764DF"/>
    <w:rsid w:val="00076683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267"/>
    <w:rsid w:val="0008675C"/>
    <w:rsid w:val="00086852"/>
    <w:rsid w:val="000869E7"/>
    <w:rsid w:val="00086B7B"/>
    <w:rsid w:val="000874F1"/>
    <w:rsid w:val="00087673"/>
    <w:rsid w:val="00087692"/>
    <w:rsid w:val="00087955"/>
    <w:rsid w:val="00090330"/>
    <w:rsid w:val="00090381"/>
    <w:rsid w:val="000905CD"/>
    <w:rsid w:val="000906DB"/>
    <w:rsid w:val="000906ED"/>
    <w:rsid w:val="000912A8"/>
    <w:rsid w:val="00091A06"/>
    <w:rsid w:val="00091C4F"/>
    <w:rsid w:val="00092292"/>
    <w:rsid w:val="000922A7"/>
    <w:rsid w:val="000926D0"/>
    <w:rsid w:val="0009291E"/>
    <w:rsid w:val="0009360E"/>
    <w:rsid w:val="00093981"/>
    <w:rsid w:val="000939B2"/>
    <w:rsid w:val="00093A5B"/>
    <w:rsid w:val="00093A89"/>
    <w:rsid w:val="000942A3"/>
    <w:rsid w:val="00094332"/>
    <w:rsid w:val="000944C1"/>
    <w:rsid w:val="00094801"/>
    <w:rsid w:val="00095BA4"/>
    <w:rsid w:val="00095C0B"/>
    <w:rsid w:val="000962FA"/>
    <w:rsid w:val="0009663B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14A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6A5"/>
    <w:rsid w:val="000B28A1"/>
    <w:rsid w:val="000B2CD6"/>
    <w:rsid w:val="000B30A0"/>
    <w:rsid w:val="000B3122"/>
    <w:rsid w:val="000B3152"/>
    <w:rsid w:val="000B3394"/>
    <w:rsid w:val="000B3823"/>
    <w:rsid w:val="000B38F0"/>
    <w:rsid w:val="000B3BD0"/>
    <w:rsid w:val="000B3D66"/>
    <w:rsid w:val="000B3F3D"/>
    <w:rsid w:val="000B4032"/>
    <w:rsid w:val="000B48CD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5F9A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807"/>
    <w:rsid w:val="000C19A7"/>
    <w:rsid w:val="000C19C1"/>
    <w:rsid w:val="000C1B13"/>
    <w:rsid w:val="000C1D81"/>
    <w:rsid w:val="000C2215"/>
    <w:rsid w:val="000C26B6"/>
    <w:rsid w:val="000C2960"/>
    <w:rsid w:val="000C2AEB"/>
    <w:rsid w:val="000C2EC5"/>
    <w:rsid w:val="000C2FDC"/>
    <w:rsid w:val="000C3681"/>
    <w:rsid w:val="000C3DE0"/>
    <w:rsid w:val="000C4026"/>
    <w:rsid w:val="000C410B"/>
    <w:rsid w:val="000C4878"/>
    <w:rsid w:val="000C4B55"/>
    <w:rsid w:val="000C4EF2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D60"/>
    <w:rsid w:val="000D2FC9"/>
    <w:rsid w:val="000D3476"/>
    <w:rsid w:val="000D360B"/>
    <w:rsid w:val="000D384B"/>
    <w:rsid w:val="000D3CF9"/>
    <w:rsid w:val="000D4170"/>
    <w:rsid w:val="000D42AD"/>
    <w:rsid w:val="000D44B7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317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463"/>
    <w:rsid w:val="000E352D"/>
    <w:rsid w:val="000E3811"/>
    <w:rsid w:val="000E3AA6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3074"/>
    <w:rsid w:val="000F39A7"/>
    <w:rsid w:val="000F3EFE"/>
    <w:rsid w:val="000F42D2"/>
    <w:rsid w:val="000F4377"/>
    <w:rsid w:val="000F4859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47F"/>
    <w:rsid w:val="001116A5"/>
    <w:rsid w:val="00112AFB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43E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3E3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144"/>
    <w:rsid w:val="00132E2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BC7"/>
    <w:rsid w:val="00134E9F"/>
    <w:rsid w:val="00135B88"/>
    <w:rsid w:val="00135C19"/>
    <w:rsid w:val="001362FD"/>
    <w:rsid w:val="00136853"/>
    <w:rsid w:val="0013696E"/>
    <w:rsid w:val="00136BE5"/>
    <w:rsid w:val="00137061"/>
    <w:rsid w:val="0013749C"/>
    <w:rsid w:val="001374C8"/>
    <w:rsid w:val="001374E1"/>
    <w:rsid w:val="00137828"/>
    <w:rsid w:val="001378CB"/>
    <w:rsid w:val="0013791D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D2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3C9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57E7C"/>
    <w:rsid w:val="0016029D"/>
    <w:rsid w:val="001607FB"/>
    <w:rsid w:val="001608AE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4C1"/>
    <w:rsid w:val="00166517"/>
    <w:rsid w:val="0016655F"/>
    <w:rsid w:val="00166A7F"/>
    <w:rsid w:val="00166EF3"/>
    <w:rsid w:val="00167208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2290"/>
    <w:rsid w:val="00172BBD"/>
    <w:rsid w:val="00172C0D"/>
    <w:rsid w:val="001730DE"/>
    <w:rsid w:val="001730EC"/>
    <w:rsid w:val="001733EF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95"/>
    <w:rsid w:val="00182606"/>
    <w:rsid w:val="00182A23"/>
    <w:rsid w:val="00182A3E"/>
    <w:rsid w:val="00182BB8"/>
    <w:rsid w:val="00182D19"/>
    <w:rsid w:val="001832A3"/>
    <w:rsid w:val="0018336E"/>
    <w:rsid w:val="00183760"/>
    <w:rsid w:val="001839E2"/>
    <w:rsid w:val="0018402E"/>
    <w:rsid w:val="001842C5"/>
    <w:rsid w:val="00184A21"/>
    <w:rsid w:val="00184C69"/>
    <w:rsid w:val="00184F39"/>
    <w:rsid w:val="00184F5A"/>
    <w:rsid w:val="001853EB"/>
    <w:rsid w:val="001861F9"/>
    <w:rsid w:val="00186445"/>
    <w:rsid w:val="00186717"/>
    <w:rsid w:val="00186985"/>
    <w:rsid w:val="00186A7B"/>
    <w:rsid w:val="00186DD6"/>
    <w:rsid w:val="001871C1"/>
    <w:rsid w:val="00187508"/>
    <w:rsid w:val="001876A6"/>
    <w:rsid w:val="00187D86"/>
    <w:rsid w:val="00187EDF"/>
    <w:rsid w:val="00190A5A"/>
    <w:rsid w:val="00190FBC"/>
    <w:rsid w:val="00191009"/>
    <w:rsid w:val="0019163D"/>
    <w:rsid w:val="001917F4"/>
    <w:rsid w:val="00191A5B"/>
    <w:rsid w:val="00191AE5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0E5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DFD"/>
    <w:rsid w:val="001A5F1D"/>
    <w:rsid w:val="001A60CF"/>
    <w:rsid w:val="001A6797"/>
    <w:rsid w:val="001A6CDD"/>
    <w:rsid w:val="001A70ED"/>
    <w:rsid w:val="001A7558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95B"/>
    <w:rsid w:val="001B3CEA"/>
    <w:rsid w:val="001B3E66"/>
    <w:rsid w:val="001B4082"/>
    <w:rsid w:val="001B48C7"/>
    <w:rsid w:val="001B4927"/>
    <w:rsid w:val="001B4EAB"/>
    <w:rsid w:val="001B50CF"/>
    <w:rsid w:val="001B51B5"/>
    <w:rsid w:val="001B552B"/>
    <w:rsid w:val="001B5644"/>
    <w:rsid w:val="001B5780"/>
    <w:rsid w:val="001B5822"/>
    <w:rsid w:val="001B5C85"/>
    <w:rsid w:val="001B5FD9"/>
    <w:rsid w:val="001B634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72C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33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3C2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A69"/>
    <w:rsid w:val="001E2B1E"/>
    <w:rsid w:val="001E2CEB"/>
    <w:rsid w:val="001E2DE3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E5C"/>
    <w:rsid w:val="001F10CC"/>
    <w:rsid w:val="001F10F3"/>
    <w:rsid w:val="001F1215"/>
    <w:rsid w:val="001F1545"/>
    <w:rsid w:val="001F17B3"/>
    <w:rsid w:val="001F1E25"/>
    <w:rsid w:val="001F2188"/>
    <w:rsid w:val="001F2A87"/>
    <w:rsid w:val="001F2BD0"/>
    <w:rsid w:val="001F2E65"/>
    <w:rsid w:val="001F318E"/>
    <w:rsid w:val="001F3A56"/>
    <w:rsid w:val="001F4005"/>
    <w:rsid w:val="001F403C"/>
    <w:rsid w:val="001F44C6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1F7F9F"/>
    <w:rsid w:val="002001F3"/>
    <w:rsid w:val="00200D97"/>
    <w:rsid w:val="00201378"/>
    <w:rsid w:val="00201688"/>
    <w:rsid w:val="00202402"/>
    <w:rsid w:val="00202639"/>
    <w:rsid w:val="0020295D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87A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0BC5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1FE"/>
    <w:rsid w:val="0021593C"/>
    <w:rsid w:val="00215A34"/>
    <w:rsid w:val="00215F1B"/>
    <w:rsid w:val="002160B2"/>
    <w:rsid w:val="002162A6"/>
    <w:rsid w:val="002164C4"/>
    <w:rsid w:val="002166C4"/>
    <w:rsid w:val="00216B27"/>
    <w:rsid w:val="00216B61"/>
    <w:rsid w:val="00216C1C"/>
    <w:rsid w:val="00216E52"/>
    <w:rsid w:val="002177AB"/>
    <w:rsid w:val="00217FD2"/>
    <w:rsid w:val="00220131"/>
    <w:rsid w:val="002204A7"/>
    <w:rsid w:val="002205BA"/>
    <w:rsid w:val="002206AB"/>
    <w:rsid w:val="00220732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F97"/>
    <w:rsid w:val="0022343A"/>
    <w:rsid w:val="00224189"/>
    <w:rsid w:val="002244ED"/>
    <w:rsid w:val="0022466A"/>
    <w:rsid w:val="00224937"/>
    <w:rsid w:val="00224BEB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5CE"/>
    <w:rsid w:val="00232959"/>
    <w:rsid w:val="0023295D"/>
    <w:rsid w:val="00232A11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6F16"/>
    <w:rsid w:val="0024750A"/>
    <w:rsid w:val="0024780F"/>
    <w:rsid w:val="002500BA"/>
    <w:rsid w:val="0025077E"/>
    <w:rsid w:val="00250A27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63"/>
    <w:rsid w:val="00255933"/>
    <w:rsid w:val="002561EB"/>
    <w:rsid w:val="00256379"/>
    <w:rsid w:val="002565FA"/>
    <w:rsid w:val="00256626"/>
    <w:rsid w:val="00256C0E"/>
    <w:rsid w:val="00256F35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B16"/>
    <w:rsid w:val="00260C53"/>
    <w:rsid w:val="00260D02"/>
    <w:rsid w:val="00260DC7"/>
    <w:rsid w:val="00260E9F"/>
    <w:rsid w:val="0026142E"/>
    <w:rsid w:val="00261479"/>
    <w:rsid w:val="00261C1E"/>
    <w:rsid w:val="00261E63"/>
    <w:rsid w:val="002624F1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472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8DC"/>
    <w:rsid w:val="002679FF"/>
    <w:rsid w:val="00267E34"/>
    <w:rsid w:val="00267EA9"/>
    <w:rsid w:val="00267F25"/>
    <w:rsid w:val="00270586"/>
    <w:rsid w:val="00270A9D"/>
    <w:rsid w:val="00271788"/>
    <w:rsid w:val="002720E2"/>
    <w:rsid w:val="002721B7"/>
    <w:rsid w:val="00272293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1DD2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19"/>
    <w:rsid w:val="002853F7"/>
    <w:rsid w:val="0028550F"/>
    <w:rsid w:val="002855E5"/>
    <w:rsid w:val="00285AA2"/>
    <w:rsid w:val="00285E22"/>
    <w:rsid w:val="00286480"/>
    <w:rsid w:val="0028731F"/>
    <w:rsid w:val="00287590"/>
    <w:rsid w:val="002876CE"/>
    <w:rsid w:val="00287D47"/>
    <w:rsid w:val="00287DF6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5F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605"/>
    <w:rsid w:val="002A1CB5"/>
    <w:rsid w:val="002A1CF2"/>
    <w:rsid w:val="002A2065"/>
    <w:rsid w:val="002A22DD"/>
    <w:rsid w:val="002A3209"/>
    <w:rsid w:val="002A3918"/>
    <w:rsid w:val="002A3933"/>
    <w:rsid w:val="002A3C5F"/>
    <w:rsid w:val="002A481A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0BD"/>
    <w:rsid w:val="002A6521"/>
    <w:rsid w:val="002A681E"/>
    <w:rsid w:val="002A6BFE"/>
    <w:rsid w:val="002A6CC1"/>
    <w:rsid w:val="002A7715"/>
    <w:rsid w:val="002A7747"/>
    <w:rsid w:val="002A7BEF"/>
    <w:rsid w:val="002B01CA"/>
    <w:rsid w:val="002B0329"/>
    <w:rsid w:val="002B03DF"/>
    <w:rsid w:val="002B07C0"/>
    <w:rsid w:val="002B0A30"/>
    <w:rsid w:val="002B0A57"/>
    <w:rsid w:val="002B0B05"/>
    <w:rsid w:val="002B0B65"/>
    <w:rsid w:val="002B0DA5"/>
    <w:rsid w:val="002B0F62"/>
    <w:rsid w:val="002B0F99"/>
    <w:rsid w:val="002B169A"/>
    <w:rsid w:val="002B18EB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3D82"/>
    <w:rsid w:val="002B42DB"/>
    <w:rsid w:val="002B45AA"/>
    <w:rsid w:val="002B4DCC"/>
    <w:rsid w:val="002B5428"/>
    <w:rsid w:val="002B54B1"/>
    <w:rsid w:val="002B55EA"/>
    <w:rsid w:val="002B564F"/>
    <w:rsid w:val="002B5EBB"/>
    <w:rsid w:val="002B5EC1"/>
    <w:rsid w:val="002B6FCF"/>
    <w:rsid w:val="002B7094"/>
    <w:rsid w:val="002B72D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2F2D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D0021"/>
    <w:rsid w:val="002D031F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A92"/>
    <w:rsid w:val="002D4D6E"/>
    <w:rsid w:val="002D4E3B"/>
    <w:rsid w:val="002D5688"/>
    <w:rsid w:val="002D5907"/>
    <w:rsid w:val="002D5A45"/>
    <w:rsid w:val="002D5C09"/>
    <w:rsid w:val="002D6758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C0"/>
    <w:rsid w:val="002E15F3"/>
    <w:rsid w:val="002E16C2"/>
    <w:rsid w:val="002E1B47"/>
    <w:rsid w:val="002E1D66"/>
    <w:rsid w:val="002E1E09"/>
    <w:rsid w:val="002E1E81"/>
    <w:rsid w:val="002E1FD1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2D7"/>
    <w:rsid w:val="002F2569"/>
    <w:rsid w:val="002F291B"/>
    <w:rsid w:val="002F3294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0C"/>
    <w:rsid w:val="0030104F"/>
    <w:rsid w:val="003011D6"/>
    <w:rsid w:val="00301259"/>
    <w:rsid w:val="00301392"/>
    <w:rsid w:val="0030177A"/>
    <w:rsid w:val="003024B0"/>
    <w:rsid w:val="003024CA"/>
    <w:rsid w:val="00302578"/>
    <w:rsid w:val="00302E8F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E42"/>
    <w:rsid w:val="003063F4"/>
    <w:rsid w:val="003068D3"/>
    <w:rsid w:val="00306A9D"/>
    <w:rsid w:val="00307009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2A99"/>
    <w:rsid w:val="00312CF4"/>
    <w:rsid w:val="00312F19"/>
    <w:rsid w:val="00312F66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4F4D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672"/>
    <w:rsid w:val="00324C35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3FEE"/>
    <w:rsid w:val="0033407F"/>
    <w:rsid w:val="00334110"/>
    <w:rsid w:val="00334C21"/>
    <w:rsid w:val="00335707"/>
    <w:rsid w:val="00335B2A"/>
    <w:rsid w:val="00335D0A"/>
    <w:rsid w:val="00335F7C"/>
    <w:rsid w:val="00336D0D"/>
    <w:rsid w:val="00337361"/>
    <w:rsid w:val="0033768D"/>
    <w:rsid w:val="00337A6B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32D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5A2"/>
    <w:rsid w:val="00347639"/>
    <w:rsid w:val="003476AE"/>
    <w:rsid w:val="00347965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2FC"/>
    <w:rsid w:val="00351A0D"/>
    <w:rsid w:val="00351FAB"/>
    <w:rsid w:val="003520CE"/>
    <w:rsid w:val="00352524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5D5F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D6F"/>
    <w:rsid w:val="00365D81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82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863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8EA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20F9"/>
    <w:rsid w:val="00392AFE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D1C"/>
    <w:rsid w:val="00395058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70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86B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4055"/>
    <w:rsid w:val="003A4184"/>
    <w:rsid w:val="003A46E7"/>
    <w:rsid w:val="003A471C"/>
    <w:rsid w:val="003A4A74"/>
    <w:rsid w:val="003A54E5"/>
    <w:rsid w:val="003A5707"/>
    <w:rsid w:val="003A5716"/>
    <w:rsid w:val="003A5ABD"/>
    <w:rsid w:val="003A5EBF"/>
    <w:rsid w:val="003A6185"/>
    <w:rsid w:val="003A646A"/>
    <w:rsid w:val="003A65A9"/>
    <w:rsid w:val="003A666C"/>
    <w:rsid w:val="003A6A9F"/>
    <w:rsid w:val="003A6EF5"/>
    <w:rsid w:val="003A720A"/>
    <w:rsid w:val="003A734A"/>
    <w:rsid w:val="003A73D2"/>
    <w:rsid w:val="003A74F8"/>
    <w:rsid w:val="003A7713"/>
    <w:rsid w:val="003B01C4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446"/>
    <w:rsid w:val="003B4A0F"/>
    <w:rsid w:val="003B52FD"/>
    <w:rsid w:val="003B5D84"/>
    <w:rsid w:val="003B5DD5"/>
    <w:rsid w:val="003B64A6"/>
    <w:rsid w:val="003B6507"/>
    <w:rsid w:val="003B6B50"/>
    <w:rsid w:val="003B6F9A"/>
    <w:rsid w:val="003B733C"/>
    <w:rsid w:val="003B73D2"/>
    <w:rsid w:val="003B7480"/>
    <w:rsid w:val="003B77AC"/>
    <w:rsid w:val="003B77CD"/>
    <w:rsid w:val="003B7857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AF2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148"/>
    <w:rsid w:val="003C7245"/>
    <w:rsid w:val="003C7291"/>
    <w:rsid w:val="003C72A3"/>
    <w:rsid w:val="003C742B"/>
    <w:rsid w:val="003C748C"/>
    <w:rsid w:val="003C7BC9"/>
    <w:rsid w:val="003C7D1B"/>
    <w:rsid w:val="003C7DCF"/>
    <w:rsid w:val="003D08DA"/>
    <w:rsid w:val="003D0BF5"/>
    <w:rsid w:val="003D0D76"/>
    <w:rsid w:val="003D0E4A"/>
    <w:rsid w:val="003D110B"/>
    <w:rsid w:val="003D13A6"/>
    <w:rsid w:val="003D13C1"/>
    <w:rsid w:val="003D14C2"/>
    <w:rsid w:val="003D178E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1BE"/>
    <w:rsid w:val="003D5425"/>
    <w:rsid w:val="003D5A0F"/>
    <w:rsid w:val="003D5B1A"/>
    <w:rsid w:val="003D5DBA"/>
    <w:rsid w:val="003D5F15"/>
    <w:rsid w:val="003D5F4F"/>
    <w:rsid w:val="003D6554"/>
    <w:rsid w:val="003D65CC"/>
    <w:rsid w:val="003D66D7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B2F"/>
    <w:rsid w:val="003E0C21"/>
    <w:rsid w:val="003E129F"/>
    <w:rsid w:val="003E1354"/>
    <w:rsid w:val="003E1551"/>
    <w:rsid w:val="003E18DB"/>
    <w:rsid w:val="003E198D"/>
    <w:rsid w:val="003E19FD"/>
    <w:rsid w:val="003E1BDE"/>
    <w:rsid w:val="003E1EE7"/>
    <w:rsid w:val="003E2352"/>
    <w:rsid w:val="003E243B"/>
    <w:rsid w:val="003E28B6"/>
    <w:rsid w:val="003E2C9A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A40"/>
    <w:rsid w:val="003F505A"/>
    <w:rsid w:val="003F51F6"/>
    <w:rsid w:val="003F552C"/>
    <w:rsid w:val="003F56E7"/>
    <w:rsid w:val="003F584C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DEC"/>
    <w:rsid w:val="00403F1B"/>
    <w:rsid w:val="0040413A"/>
    <w:rsid w:val="004047B3"/>
    <w:rsid w:val="00404F42"/>
    <w:rsid w:val="004051DB"/>
    <w:rsid w:val="004052F1"/>
    <w:rsid w:val="00405447"/>
    <w:rsid w:val="004055E3"/>
    <w:rsid w:val="00405628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D5F"/>
    <w:rsid w:val="00411D90"/>
    <w:rsid w:val="0041218C"/>
    <w:rsid w:val="004129E2"/>
    <w:rsid w:val="00412BED"/>
    <w:rsid w:val="0041305F"/>
    <w:rsid w:val="004132BB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95B"/>
    <w:rsid w:val="00416EBE"/>
    <w:rsid w:val="00416FF6"/>
    <w:rsid w:val="00417341"/>
    <w:rsid w:val="00417550"/>
    <w:rsid w:val="004178F5"/>
    <w:rsid w:val="00417A74"/>
    <w:rsid w:val="00417F81"/>
    <w:rsid w:val="00420280"/>
    <w:rsid w:val="004202D0"/>
    <w:rsid w:val="004203B1"/>
    <w:rsid w:val="00420519"/>
    <w:rsid w:val="00420C0F"/>
    <w:rsid w:val="00420D9E"/>
    <w:rsid w:val="0042145F"/>
    <w:rsid w:val="0042150B"/>
    <w:rsid w:val="004215CA"/>
    <w:rsid w:val="004215E9"/>
    <w:rsid w:val="004216A2"/>
    <w:rsid w:val="00421B8F"/>
    <w:rsid w:val="00421E8C"/>
    <w:rsid w:val="0042237F"/>
    <w:rsid w:val="00422580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887"/>
    <w:rsid w:val="00424E04"/>
    <w:rsid w:val="00424E17"/>
    <w:rsid w:val="004251BD"/>
    <w:rsid w:val="004253CA"/>
    <w:rsid w:val="00425936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C33"/>
    <w:rsid w:val="00431D63"/>
    <w:rsid w:val="0043230D"/>
    <w:rsid w:val="004323CD"/>
    <w:rsid w:val="0043243A"/>
    <w:rsid w:val="00432EAA"/>
    <w:rsid w:val="004330AA"/>
    <w:rsid w:val="0043318E"/>
    <w:rsid w:val="0043328B"/>
    <w:rsid w:val="004333EB"/>
    <w:rsid w:val="004338A5"/>
    <w:rsid w:val="004339E9"/>
    <w:rsid w:val="00433A40"/>
    <w:rsid w:val="00433B83"/>
    <w:rsid w:val="00433C05"/>
    <w:rsid w:val="00433D73"/>
    <w:rsid w:val="0043426C"/>
    <w:rsid w:val="00434485"/>
    <w:rsid w:val="00434767"/>
    <w:rsid w:val="004347B0"/>
    <w:rsid w:val="00434997"/>
    <w:rsid w:val="00434EA8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B94"/>
    <w:rsid w:val="00440456"/>
    <w:rsid w:val="00440542"/>
    <w:rsid w:val="00440C65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3ED6"/>
    <w:rsid w:val="0044413F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4D5"/>
    <w:rsid w:val="00454688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1C3"/>
    <w:rsid w:val="004572D1"/>
    <w:rsid w:val="004577B1"/>
    <w:rsid w:val="00457E43"/>
    <w:rsid w:val="00460239"/>
    <w:rsid w:val="00460798"/>
    <w:rsid w:val="004607BA"/>
    <w:rsid w:val="004607D4"/>
    <w:rsid w:val="00460838"/>
    <w:rsid w:val="00460C78"/>
    <w:rsid w:val="00460CBF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117"/>
    <w:rsid w:val="004714B5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81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2B"/>
    <w:rsid w:val="00490D7D"/>
    <w:rsid w:val="0049146D"/>
    <w:rsid w:val="0049155D"/>
    <w:rsid w:val="004922D3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1AA"/>
    <w:rsid w:val="00496262"/>
    <w:rsid w:val="00496999"/>
    <w:rsid w:val="004969ED"/>
    <w:rsid w:val="00496C34"/>
    <w:rsid w:val="00496E1E"/>
    <w:rsid w:val="00496E4E"/>
    <w:rsid w:val="00496E8A"/>
    <w:rsid w:val="00497389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C8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529"/>
    <w:rsid w:val="004A552B"/>
    <w:rsid w:val="004A5751"/>
    <w:rsid w:val="004A5A79"/>
    <w:rsid w:val="004A5C89"/>
    <w:rsid w:val="004A5F3F"/>
    <w:rsid w:val="004A65B9"/>
    <w:rsid w:val="004A66B1"/>
    <w:rsid w:val="004A67E7"/>
    <w:rsid w:val="004A6DAD"/>
    <w:rsid w:val="004A6F8A"/>
    <w:rsid w:val="004A747B"/>
    <w:rsid w:val="004A7627"/>
    <w:rsid w:val="004A7800"/>
    <w:rsid w:val="004A7B31"/>
    <w:rsid w:val="004A7CF3"/>
    <w:rsid w:val="004A7DFC"/>
    <w:rsid w:val="004B04BC"/>
    <w:rsid w:val="004B0547"/>
    <w:rsid w:val="004B0576"/>
    <w:rsid w:val="004B05C0"/>
    <w:rsid w:val="004B070C"/>
    <w:rsid w:val="004B10E4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3E2"/>
    <w:rsid w:val="004C2543"/>
    <w:rsid w:val="004C2906"/>
    <w:rsid w:val="004C2B3A"/>
    <w:rsid w:val="004C2DF5"/>
    <w:rsid w:val="004C2F97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477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FEE"/>
    <w:rsid w:val="004C77F5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EF0"/>
    <w:rsid w:val="004D307D"/>
    <w:rsid w:val="004D3900"/>
    <w:rsid w:val="004D3955"/>
    <w:rsid w:val="004D3C6D"/>
    <w:rsid w:val="004D404A"/>
    <w:rsid w:val="004D42B6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740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C6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4932"/>
    <w:rsid w:val="005151E1"/>
    <w:rsid w:val="0051536C"/>
    <w:rsid w:val="00515507"/>
    <w:rsid w:val="0051555A"/>
    <w:rsid w:val="00515681"/>
    <w:rsid w:val="005156E4"/>
    <w:rsid w:val="00515D84"/>
    <w:rsid w:val="0051614E"/>
    <w:rsid w:val="00516250"/>
    <w:rsid w:val="0051637A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518"/>
    <w:rsid w:val="00523B7F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27C8D"/>
    <w:rsid w:val="005302E3"/>
    <w:rsid w:val="0053066A"/>
    <w:rsid w:val="00530789"/>
    <w:rsid w:val="00530AED"/>
    <w:rsid w:val="00530C04"/>
    <w:rsid w:val="00530C6E"/>
    <w:rsid w:val="0053224B"/>
    <w:rsid w:val="0053245A"/>
    <w:rsid w:val="0053261C"/>
    <w:rsid w:val="00532677"/>
    <w:rsid w:val="005326EF"/>
    <w:rsid w:val="00532769"/>
    <w:rsid w:val="005335B2"/>
    <w:rsid w:val="00533DFA"/>
    <w:rsid w:val="0053501C"/>
    <w:rsid w:val="00535322"/>
    <w:rsid w:val="00535E33"/>
    <w:rsid w:val="0053615E"/>
    <w:rsid w:val="00536371"/>
    <w:rsid w:val="00536716"/>
    <w:rsid w:val="0053685E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1036"/>
    <w:rsid w:val="00541D71"/>
    <w:rsid w:val="005420D9"/>
    <w:rsid w:val="00542649"/>
    <w:rsid w:val="005426AB"/>
    <w:rsid w:val="00542B93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1DCE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6032F"/>
    <w:rsid w:val="0056067F"/>
    <w:rsid w:val="005606EB"/>
    <w:rsid w:val="00560A36"/>
    <w:rsid w:val="00560FEF"/>
    <w:rsid w:val="005612DD"/>
    <w:rsid w:val="005618AE"/>
    <w:rsid w:val="0056198A"/>
    <w:rsid w:val="00561E55"/>
    <w:rsid w:val="00562054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0B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313"/>
    <w:rsid w:val="0059048A"/>
    <w:rsid w:val="005908B9"/>
    <w:rsid w:val="00590A44"/>
    <w:rsid w:val="00590B92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D40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3C0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0E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15B"/>
    <w:rsid w:val="005C12AE"/>
    <w:rsid w:val="005C137C"/>
    <w:rsid w:val="005C14A7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BB7"/>
    <w:rsid w:val="005C727A"/>
    <w:rsid w:val="005C7363"/>
    <w:rsid w:val="005C73C9"/>
    <w:rsid w:val="005C74EF"/>
    <w:rsid w:val="005C758C"/>
    <w:rsid w:val="005C7714"/>
    <w:rsid w:val="005C786F"/>
    <w:rsid w:val="005C7D2A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769"/>
    <w:rsid w:val="005D3912"/>
    <w:rsid w:val="005D3D00"/>
    <w:rsid w:val="005D3E0E"/>
    <w:rsid w:val="005D4310"/>
    <w:rsid w:val="005D467C"/>
    <w:rsid w:val="005D4903"/>
    <w:rsid w:val="005D498A"/>
    <w:rsid w:val="005D4AE5"/>
    <w:rsid w:val="005D4E97"/>
    <w:rsid w:val="005D7101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D06"/>
    <w:rsid w:val="005E5D40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878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01"/>
    <w:rsid w:val="00620539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573"/>
    <w:rsid w:val="00626618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0F3E"/>
    <w:rsid w:val="0063131E"/>
    <w:rsid w:val="00632652"/>
    <w:rsid w:val="006328F2"/>
    <w:rsid w:val="00632C66"/>
    <w:rsid w:val="00632DF3"/>
    <w:rsid w:val="00632F99"/>
    <w:rsid w:val="00633E08"/>
    <w:rsid w:val="00633FD3"/>
    <w:rsid w:val="00634AAE"/>
    <w:rsid w:val="00634BDB"/>
    <w:rsid w:val="00634C7D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083B"/>
    <w:rsid w:val="0064119C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3E1B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1FC8"/>
    <w:rsid w:val="00652209"/>
    <w:rsid w:val="006522B5"/>
    <w:rsid w:val="0065236D"/>
    <w:rsid w:val="006524F0"/>
    <w:rsid w:val="00652795"/>
    <w:rsid w:val="00652871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C2F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61C"/>
    <w:rsid w:val="00661AD2"/>
    <w:rsid w:val="00661B9D"/>
    <w:rsid w:val="00661CDB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980"/>
    <w:rsid w:val="00673A0D"/>
    <w:rsid w:val="00673AC5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B6"/>
    <w:rsid w:val="006802E2"/>
    <w:rsid w:val="00680481"/>
    <w:rsid w:val="00680714"/>
    <w:rsid w:val="00680814"/>
    <w:rsid w:val="00680BB5"/>
    <w:rsid w:val="00680F87"/>
    <w:rsid w:val="0068162B"/>
    <w:rsid w:val="006818A7"/>
    <w:rsid w:val="00681B5E"/>
    <w:rsid w:val="00681BE3"/>
    <w:rsid w:val="00681C1E"/>
    <w:rsid w:val="00681F6B"/>
    <w:rsid w:val="006821D0"/>
    <w:rsid w:val="00682994"/>
    <w:rsid w:val="00682B7B"/>
    <w:rsid w:val="00682C5A"/>
    <w:rsid w:val="006833B6"/>
    <w:rsid w:val="006833D7"/>
    <w:rsid w:val="006834A0"/>
    <w:rsid w:val="0068379D"/>
    <w:rsid w:val="00683951"/>
    <w:rsid w:val="00683FAF"/>
    <w:rsid w:val="0068455E"/>
    <w:rsid w:val="006848D3"/>
    <w:rsid w:val="00684A65"/>
    <w:rsid w:val="006855DE"/>
    <w:rsid w:val="0068567F"/>
    <w:rsid w:val="00685749"/>
    <w:rsid w:val="0068597C"/>
    <w:rsid w:val="00685ECC"/>
    <w:rsid w:val="00686100"/>
    <w:rsid w:val="0068618D"/>
    <w:rsid w:val="00686266"/>
    <w:rsid w:val="0068628C"/>
    <w:rsid w:val="00686335"/>
    <w:rsid w:val="006868D4"/>
    <w:rsid w:val="00686A8B"/>
    <w:rsid w:val="00686B9A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912"/>
    <w:rsid w:val="00690AFD"/>
    <w:rsid w:val="00690B29"/>
    <w:rsid w:val="00690BE3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36D"/>
    <w:rsid w:val="00695971"/>
    <w:rsid w:val="00695AC3"/>
    <w:rsid w:val="00695D38"/>
    <w:rsid w:val="0069650C"/>
    <w:rsid w:val="006966E3"/>
    <w:rsid w:val="00696B00"/>
    <w:rsid w:val="00696EB7"/>
    <w:rsid w:val="006970CF"/>
    <w:rsid w:val="00697147"/>
    <w:rsid w:val="0069718E"/>
    <w:rsid w:val="006977C2"/>
    <w:rsid w:val="00697C7A"/>
    <w:rsid w:val="00697CD4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967"/>
    <w:rsid w:val="006B0B4E"/>
    <w:rsid w:val="006B127A"/>
    <w:rsid w:val="006B142B"/>
    <w:rsid w:val="006B166E"/>
    <w:rsid w:val="006B1A69"/>
    <w:rsid w:val="006B1E9A"/>
    <w:rsid w:val="006B23F8"/>
    <w:rsid w:val="006B24FD"/>
    <w:rsid w:val="006B281D"/>
    <w:rsid w:val="006B2AA2"/>
    <w:rsid w:val="006B334F"/>
    <w:rsid w:val="006B33A3"/>
    <w:rsid w:val="006B33DA"/>
    <w:rsid w:val="006B3561"/>
    <w:rsid w:val="006B3760"/>
    <w:rsid w:val="006B3893"/>
    <w:rsid w:val="006B3A65"/>
    <w:rsid w:val="006B44EF"/>
    <w:rsid w:val="006B4605"/>
    <w:rsid w:val="006B4658"/>
    <w:rsid w:val="006B48B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808"/>
    <w:rsid w:val="006B7AD8"/>
    <w:rsid w:val="006B7BB0"/>
    <w:rsid w:val="006B7CE4"/>
    <w:rsid w:val="006B7D14"/>
    <w:rsid w:val="006B7D95"/>
    <w:rsid w:val="006B7F08"/>
    <w:rsid w:val="006B7F85"/>
    <w:rsid w:val="006C03F4"/>
    <w:rsid w:val="006C0419"/>
    <w:rsid w:val="006C054E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A6"/>
    <w:rsid w:val="006C43DD"/>
    <w:rsid w:val="006C460C"/>
    <w:rsid w:val="006C4AF2"/>
    <w:rsid w:val="006C4B9F"/>
    <w:rsid w:val="006C4E05"/>
    <w:rsid w:val="006C4E1D"/>
    <w:rsid w:val="006C4EDA"/>
    <w:rsid w:val="006C5444"/>
    <w:rsid w:val="006C5645"/>
    <w:rsid w:val="006C58A6"/>
    <w:rsid w:val="006C6086"/>
    <w:rsid w:val="006C6142"/>
    <w:rsid w:val="006C6279"/>
    <w:rsid w:val="006C64CD"/>
    <w:rsid w:val="006C64EB"/>
    <w:rsid w:val="006C6607"/>
    <w:rsid w:val="006C6E30"/>
    <w:rsid w:val="006C6EE0"/>
    <w:rsid w:val="006C6F56"/>
    <w:rsid w:val="006C71FD"/>
    <w:rsid w:val="006C74E6"/>
    <w:rsid w:val="006C79B0"/>
    <w:rsid w:val="006C7A10"/>
    <w:rsid w:val="006D09C1"/>
    <w:rsid w:val="006D0B94"/>
    <w:rsid w:val="006D0E51"/>
    <w:rsid w:val="006D10D7"/>
    <w:rsid w:val="006D1775"/>
    <w:rsid w:val="006D1B35"/>
    <w:rsid w:val="006D1BA1"/>
    <w:rsid w:val="006D1C09"/>
    <w:rsid w:val="006D1C5A"/>
    <w:rsid w:val="006D2369"/>
    <w:rsid w:val="006D24C8"/>
    <w:rsid w:val="006D25CF"/>
    <w:rsid w:val="006D290B"/>
    <w:rsid w:val="006D2916"/>
    <w:rsid w:val="006D2DC9"/>
    <w:rsid w:val="006D2E48"/>
    <w:rsid w:val="006D30C1"/>
    <w:rsid w:val="006D32E4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69EE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3F7B"/>
    <w:rsid w:val="006F4125"/>
    <w:rsid w:val="006F4227"/>
    <w:rsid w:val="006F432C"/>
    <w:rsid w:val="006F4941"/>
    <w:rsid w:val="006F4A94"/>
    <w:rsid w:val="006F4B18"/>
    <w:rsid w:val="006F4C63"/>
    <w:rsid w:val="006F53C8"/>
    <w:rsid w:val="006F5A06"/>
    <w:rsid w:val="006F5D32"/>
    <w:rsid w:val="006F6064"/>
    <w:rsid w:val="006F6564"/>
    <w:rsid w:val="006F6799"/>
    <w:rsid w:val="006F698E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737"/>
    <w:rsid w:val="00702872"/>
    <w:rsid w:val="00702925"/>
    <w:rsid w:val="007029D0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58F"/>
    <w:rsid w:val="0070484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47F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C"/>
    <w:rsid w:val="007239AE"/>
    <w:rsid w:val="00724072"/>
    <w:rsid w:val="007243FA"/>
    <w:rsid w:val="0072448E"/>
    <w:rsid w:val="007248E6"/>
    <w:rsid w:val="00725A05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B83"/>
    <w:rsid w:val="007310E0"/>
    <w:rsid w:val="00731285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2DF"/>
    <w:rsid w:val="00737858"/>
    <w:rsid w:val="00737DB8"/>
    <w:rsid w:val="0074022A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722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CB6"/>
    <w:rsid w:val="00750D1A"/>
    <w:rsid w:val="00750D55"/>
    <w:rsid w:val="00750E61"/>
    <w:rsid w:val="0075138B"/>
    <w:rsid w:val="00751458"/>
    <w:rsid w:val="007515AF"/>
    <w:rsid w:val="00751929"/>
    <w:rsid w:val="00751A7B"/>
    <w:rsid w:val="00752292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E12"/>
    <w:rsid w:val="007625A9"/>
    <w:rsid w:val="00762791"/>
    <w:rsid w:val="0076295D"/>
    <w:rsid w:val="00762AFC"/>
    <w:rsid w:val="00762D76"/>
    <w:rsid w:val="00762F3A"/>
    <w:rsid w:val="00762F65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F32"/>
    <w:rsid w:val="00771F47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852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240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485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17A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539"/>
    <w:rsid w:val="007958C3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DA2"/>
    <w:rsid w:val="007A1E8E"/>
    <w:rsid w:val="007A22EA"/>
    <w:rsid w:val="007A23BE"/>
    <w:rsid w:val="007A2B6D"/>
    <w:rsid w:val="007A2D14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135"/>
    <w:rsid w:val="007A641D"/>
    <w:rsid w:val="007A6458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80F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2EF1"/>
    <w:rsid w:val="007C3096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A80"/>
    <w:rsid w:val="007C691A"/>
    <w:rsid w:val="007C6B95"/>
    <w:rsid w:val="007C6D06"/>
    <w:rsid w:val="007C71EB"/>
    <w:rsid w:val="007C7373"/>
    <w:rsid w:val="007C73F5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57F"/>
    <w:rsid w:val="007D299E"/>
    <w:rsid w:val="007D328F"/>
    <w:rsid w:val="007D32C0"/>
    <w:rsid w:val="007D347C"/>
    <w:rsid w:val="007D3A08"/>
    <w:rsid w:val="007D4F06"/>
    <w:rsid w:val="007D4FF9"/>
    <w:rsid w:val="007D503D"/>
    <w:rsid w:val="007D50FA"/>
    <w:rsid w:val="007D5175"/>
    <w:rsid w:val="007D5286"/>
    <w:rsid w:val="007D53E6"/>
    <w:rsid w:val="007D59EB"/>
    <w:rsid w:val="007D5C53"/>
    <w:rsid w:val="007D5F2B"/>
    <w:rsid w:val="007D6448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029"/>
    <w:rsid w:val="007E227C"/>
    <w:rsid w:val="007E259A"/>
    <w:rsid w:val="007E2A30"/>
    <w:rsid w:val="007E2CE0"/>
    <w:rsid w:val="007E2D6F"/>
    <w:rsid w:val="007E357A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5879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16A6"/>
    <w:rsid w:val="007F1919"/>
    <w:rsid w:val="007F1B4F"/>
    <w:rsid w:val="007F1B85"/>
    <w:rsid w:val="007F20F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14C"/>
    <w:rsid w:val="007F53BB"/>
    <w:rsid w:val="007F5A1A"/>
    <w:rsid w:val="007F5C82"/>
    <w:rsid w:val="007F5CDE"/>
    <w:rsid w:val="007F622A"/>
    <w:rsid w:val="007F63D2"/>
    <w:rsid w:val="007F6DAF"/>
    <w:rsid w:val="007F7185"/>
    <w:rsid w:val="007F721D"/>
    <w:rsid w:val="007F736F"/>
    <w:rsid w:val="007F7573"/>
    <w:rsid w:val="007F758A"/>
    <w:rsid w:val="007F75E8"/>
    <w:rsid w:val="0080022D"/>
    <w:rsid w:val="008003D5"/>
    <w:rsid w:val="00800752"/>
    <w:rsid w:val="008007F8"/>
    <w:rsid w:val="00800844"/>
    <w:rsid w:val="0080095A"/>
    <w:rsid w:val="008009DF"/>
    <w:rsid w:val="00800C48"/>
    <w:rsid w:val="00800E16"/>
    <w:rsid w:val="00800EA2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4282"/>
    <w:rsid w:val="0080473E"/>
    <w:rsid w:val="00804DF5"/>
    <w:rsid w:val="00804F0C"/>
    <w:rsid w:val="00804F2B"/>
    <w:rsid w:val="00804F46"/>
    <w:rsid w:val="00804F5C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913"/>
    <w:rsid w:val="00813C9F"/>
    <w:rsid w:val="00813E94"/>
    <w:rsid w:val="00814B2F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40D"/>
    <w:rsid w:val="00821578"/>
    <w:rsid w:val="008220D2"/>
    <w:rsid w:val="008226B9"/>
    <w:rsid w:val="00822841"/>
    <w:rsid w:val="00822865"/>
    <w:rsid w:val="00822B7A"/>
    <w:rsid w:val="0082445F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EE1"/>
    <w:rsid w:val="00833360"/>
    <w:rsid w:val="00833397"/>
    <w:rsid w:val="00833A26"/>
    <w:rsid w:val="00833A29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811"/>
    <w:rsid w:val="00841EB8"/>
    <w:rsid w:val="0084241D"/>
    <w:rsid w:val="008428D5"/>
    <w:rsid w:val="00842A08"/>
    <w:rsid w:val="00842AE2"/>
    <w:rsid w:val="00842E99"/>
    <w:rsid w:val="00843E7F"/>
    <w:rsid w:val="00843FD6"/>
    <w:rsid w:val="00844223"/>
    <w:rsid w:val="00844434"/>
    <w:rsid w:val="00844690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18F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D63"/>
    <w:rsid w:val="00867D8A"/>
    <w:rsid w:val="00867F77"/>
    <w:rsid w:val="00867FBB"/>
    <w:rsid w:val="0087025B"/>
    <w:rsid w:val="008708D0"/>
    <w:rsid w:val="00870DB3"/>
    <w:rsid w:val="0087136F"/>
    <w:rsid w:val="00871890"/>
    <w:rsid w:val="00871C28"/>
    <w:rsid w:val="00872025"/>
    <w:rsid w:val="00872376"/>
    <w:rsid w:val="00872D3A"/>
    <w:rsid w:val="0087325B"/>
    <w:rsid w:val="008738D7"/>
    <w:rsid w:val="008749A3"/>
    <w:rsid w:val="00874B60"/>
    <w:rsid w:val="00875641"/>
    <w:rsid w:val="00875675"/>
    <w:rsid w:val="00875B0B"/>
    <w:rsid w:val="00875C0A"/>
    <w:rsid w:val="008763F7"/>
    <w:rsid w:val="0087649D"/>
    <w:rsid w:val="008765C0"/>
    <w:rsid w:val="008766C0"/>
    <w:rsid w:val="00876B47"/>
    <w:rsid w:val="00876DCE"/>
    <w:rsid w:val="00876F20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77FB3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9C0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46B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3B5"/>
    <w:rsid w:val="00895423"/>
    <w:rsid w:val="00895511"/>
    <w:rsid w:val="008959A8"/>
    <w:rsid w:val="00895B4A"/>
    <w:rsid w:val="00896218"/>
    <w:rsid w:val="008964E5"/>
    <w:rsid w:val="008965B7"/>
    <w:rsid w:val="00896772"/>
    <w:rsid w:val="00896B9D"/>
    <w:rsid w:val="00896DD3"/>
    <w:rsid w:val="0089715B"/>
    <w:rsid w:val="008973F1"/>
    <w:rsid w:val="0089747A"/>
    <w:rsid w:val="00897B2A"/>
    <w:rsid w:val="008A0372"/>
    <w:rsid w:val="008A097F"/>
    <w:rsid w:val="008A0DE6"/>
    <w:rsid w:val="008A1278"/>
    <w:rsid w:val="008A231B"/>
    <w:rsid w:val="008A253E"/>
    <w:rsid w:val="008A2AAF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884"/>
    <w:rsid w:val="008B48D2"/>
    <w:rsid w:val="008B5000"/>
    <w:rsid w:val="008B5204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BD6"/>
    <w:rsid w:val="008C1D38"/>
    <w:rsid w:val="008C1E81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70B"/>
    <w:rsid w:val="008C687F"/>
    <w:rsid w:val="008C694D"/>
    <w:rsid w:val="008C6BC0"/>
    <w:rsid w:val="008C6FCE"/>
    <w:rsid w:val="008C7085"/>
    <w:rsid w:val="008C764D"/>
    <w:rsid w:val="008C76A0"/>
    <w:rsid w:val="008C78EB"/>
    <w:rsid w:val="008C7BBB"/>
    <w:rsid w:val="008C7F63"/>
    <w:rsid w:val="008D017C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3732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767"/>
    <w:rsid w:val="008D6DC9"/>
    <w:rsid w:val="008D6F10"/>
    <w:rsid w:val="008D7479"/>
    <w:rsid w:val="008D75E8"/>
    <w:rsid w:val="008D7989"/>
    <w:rsid w:val="008D7B95"/>
    <w:rsid w:val="008D7FED"/>
    <w:rsid w:val="008E0218"/>
    <w:rsid w:val="008E0260"/>
    <w:rsid w:val="008E07B1"/>
    <w:rsid w:val="008E0855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57B6"/>
    <w:rsid w:val="008E620F"/>
    <w:rsid w:val="008E646D"/>
    <w:rsid w:val="008E652B"/>
    <w:rsid w:val="008E669D"/>
    <w:rsid w:val="008E6739"/>
    <w:rsid w:val="008E6B0B"/>
    <w:rsid w:val="008E6D54"/>
    <w:rsid w:val="008E6DBB"/>
    <w:rsid w:val="008E7432"/>
    <w:rsid w:val="008E768D"/>
    <w:rsid w:val="008E76D1"/>
    <w:rsid w:val="008E776F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47D"/>
    <w:rsid w:val="008F2639"/>
    <w:rsid w:val="008F269F"/>
    <w:rsid w:val="008F26A3"/>
    <w:rsid w:val="008F3A46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6E1A"/>
    <w:rsid w:val="0090719F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93"/>
    <w:rsid w:val="00911358"/>
    <w:rsid w:val="00911372"/>
    <w:rsid w:val="00911A40"/>
    <w:rsid w:val="00911B73"/>
    <w:rsid w:val="00911DF2"/>
    <w:rsid w:val="009122B1"/>
    <w:rsid w:val="0091250A"/>
    <w:rsid w:val="009131B7"/>
    <w:rsid w:val="009132C0"/>
    <w:rsid w:val="009132D9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358"/>
    <w:rsid w:val="0091681E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2FB"/>
    <w:rsid w:val="00920952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834"/>
    <w:rsid w:val="00923B0B"/>
    <w:rsid w:val="009243D1"/>
    <w:rsid w:val="00924A1A"/>
    <w:rsid w:val="00924C36"/>
    <w:rsid w:val="0092514C"/>
    <w:rsid w:val="0092580B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86B"/>
    <w:rsid w:val="00932B26"/>
    <w:rsid w:val="00933BB6"/>
    <w:rsid w:val="00933FAC"/>
    <w:rsid w:val="009343CB"/>
    <w:rsid w:val="00934545"/>
    <w:rsid w:val="0093528C"/>
    <w:rsid w:val="009356CD"/>
    <w:rsid w:val="00935919"/>
    <w:rsid w:val="00935DC6"/>
    <w:rsid w:val="00936079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2CA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671"/>
    <w:rsid w:val="00960CB0"/>
    <w:rsid w:val="0096151D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8BA"/>
    <w:rsid w:val="00963E19"/>
    <w:rsid w:val="00963F4F"/>
    <w:rsid w:val="009643CF"/>
    <w:rsid w:val="00964597"/>
    <w:rsid w:val="009647A7"/>
    <w:rsid w:val="0096484D"/>
    <w:rsid w:val="00964A40"/>
    <w:rsid w:val="00964DFB"/>
    <w:rsid w:val="00964E66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695C"/>
    <w:rsid w:val="0096707F"/>
    <w:rsid w:val="0096751E"/>
    <w:rsid w:val="00967690"/>
    <w:rsid w:val="009676A1"/>
    <w:rsid w:val="009677C5"/>
    <w:rsid w:val="00967881"/>
    <w:rsid w:val="00967AEF"/>
    <w:rsid w:val="00967DF5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63B"/>
    <w:rsid w:val="0097583C"/>
    <w:rsid w:val="00975FB3"/>
    <w:rsid w:val="009768A1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95C"/>
    <w:rsid w:val="00983D29"/>
    <w:rsid w:val="00984481"/>
    <w:rsid w:val="009845D2"/>
    <w:rsid w:val="00984B8B"/>
    <w:rsid w:val="00984BB3"/>
    <w:rsid w:val="00984C7F"/>
    <w:rsid w:val="00984DF7"/>
    <w:rsid w:val="00984F04"/>
    <w:rsid w:val="00985696"/>
    <w:rsid w:val="00985AF8"/>
    <w:rsid w:val="00985B61"/>
    <w:rsid w:val="00985BD7"/>
    <w:rsid w:val="00985BEA"/>
    <w:rsid w:val="00985CE2"/>
    <w:rsid w:val="00985EE5"/>
    <w:rsid w:val="00986185"/>
    <w:rsid w:val="00986204"/>
    <w:rsid w:val="0098648D"/>
    <w:rsid w:val="009865F7"/>
    <w:rsid w:val="0098690A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F87"/>
    <w:rsid w:val="0099009A"/>
    <w:rsid w:val="00990411"/>
    <w:rsid w:val="00990E4E"/>
    <w:rsid w:val="00990E55"/>
    <w:rsid w:val="00990FA9"/>
    <w:rsid w:val="00990FF2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2E"/>
    <w:rsid w:val="009939A4"/>
    <w:rsid w:val="00993A83"/>
    <w:rsid w:val="00993DCC"/>
    <w:rsid w:val="0099406D"/>
    <w:rsid w:val="00994204"/>
    <w:rsid w:val="0099484C"/>
    <w:rsid w:val="009948EC"/>
    <w:rsid w:val="00994E11"/>
    <w:rsid w:val="00994EAA"/>
    <w:rsid w:val="0099511E"/>
    <w:rsid w:val="00995664"/>
    <w:rsid w:val="00995A7B"/>
    <w:rsid w:val="00995BEE"/>
    <w:rsid w:val="00995D77"/>
    <w:rsid w:val="00995DD2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1F61"/>
    <w:rsid w:val="009A2BD0"/>
    <w:rsid w:val="009A2FA7"/>
    <w:rsid w:val="009A30EC"/>
    <w:rsid w:val="009A3653"/>
    <w:rsid w:val="009A3701"/>
    <w:rsid w:val="009A3B7D"/>
    <w:rsid w:val="009A3D81"/>
    <w:rsid w:val="009A3F43"/>
    <w:rsid w:val="009A41FE"/>
    <w:rsid w:val="009A4656"/>
    <w:rsid w:val="009A4AAF"/>
    <w:rsid w:val="009A4B8E"/>
    <w:rsid w:val="009A58DD"/>
    <w:rsid w:val="009A5925"/>
    <w:rsid w:val="009A5A2A"/>
    <w:rsid w:val="009A5ADF"/>
    <w:rsid w:val="009A64D3"/>
    <w:rsid w:val="009A6C24"/>
    <w:rsid w:val="009A6E01"/>
    <w:rsid w:val="009A6FAE"/>
    <w:rsid w:val="009A7F02"/>
    <w:rsid w:val="009B040E"/>
    <w:rsid w:val="009B04F7"/>
    <w:rsid w:val="009B081C"/>
    <w:rsid w:val="009B10D0"/>
    <w:rsid w:val="009B15F6"/>
    <w:rsid w:val="009B16AD"/>
    <w:rsid w:val="009B1BC0"/>
    <w:rsid w:val="009B1F4B"/>
    <w:rsid w:val="009B21C5"/>
    <w:rsid w:val="009B26EE"/>
    <w:rsid w:val="009B27A0"/>
    <w:rsid w:val="009B2A75"/>
    <w:rsid w:val="009B2DC7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711A"/>
    <w:rsid w:val="009B739D"/>
    <w:rsid w:val="009B75C8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5E97"/>
    <w:rsid w:val="009C6118"/>
    <w:rsid w:val="009C66EF"/>
    <w:rsid w:val="009C6BC7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759"/>
    <w:rsid w:val="009D0889"/>
    <w:rsid w:val="009D0A3B"/>
    <w:rsid w:val="009D0C90"/>
    <w:rsid w:val="009D0F59"/>
    <w:rsid w:val="009D1068"/>
    <w:rsid w:val="009D108F"/>
    <w:rsid w:val="009D16BE"/>
    <w:rsid w:val="009D1F3C"/>
    <w:rsid w:val="009D2133"/>
    <w:rsid w:val="009D2746"/>
    <w:rsid w:val="009D2779"/>
    <w:rsid w:val="009D2FBF"/>
    <w:rsid w:val="009D30DE"/>
    <w:rsid w:val="009D35F7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6A7D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657"/>
    <w:rsid w:val="009F674D"/>
    <w:rsid w:val="009F6782"/>
    <w:rsid w:val="009F6A15"/>
    <w:rsid w:val="009F6D77"/>
    <w:rsid w:val="009F79EB"/>
    <w:rsid w:val="009F7E9A"/>
    <w:rsid w:val="00A0003D"/>
    <w:rsid w:val="00A000F7"/>
    <w:rsid w:val="00A006E5"/>
    <w:rsid w:val="00A00A2F"/>
    <w:rsid w:val="00A00CD8"/>
    <w:rsid w:val="00A00DF1"/>
    <w:rsid w:val="00A01194"/>
    <w:rsid w:val="00A01243"/>
    <w:rsid w:val="00A0132A"/>
    <w:rsid w:val="00A025CE"/>
    <w:rsid w:val="00A02A13"/>
    <w:rsid w:val="00A02AD1"/>
    <w:rsid w:val="00A02DD3"/>
    <w:rsid w:val="00A0312C"/>
    <w:rsid w:val="00A03D3E"/>
    <w:rsid w:val="00A03E4C"/>
    <w:rsid w:val="00A04184"/>
    <w:rsid w:val="00A04195"/>
    <w:rsid w:val="00A042C1"/>
    <w:rsid w:val="00A04415"/>
    <w:rsid w:val="00A044E2"/>
    <w:rsid w:val="00A0467A"/>
    <w:rsid w:val="00A048F4"/>
    <w:rsid w:val="00A05054"/>
    <w:rsid w:val="00A0551F"/>
    <w:rsid w:val="00A05647"/>
    <w:rsid w:val="00A06418"/>
    <w:rsid w:val="00A064BA"/>
    <w:rsid w:val="00A066FB"/>
    <w:rsid w:val="00A07037"/>
    <w:rsid w:val="00A07199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1B3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2C3C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B0C"/>
    <w:rsid w:val="00A170BF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EF1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3A21"/>
    <w:rsid w:val="00A33EF0"/>
    <w:rsid w:val="00A34009"/>
    <w:rsid w:val="00A34683"/>
    <w:rsid w:val="00A34BBD"/>
    <w:rsid w:val="00A34C87"/>
    <w:rsid w:val="00A34DE9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37FA1"/>
    <w:rsid w:val="00A402FC"/>
    <w:rsid w:val="00A40437"/>
    <w:rsid w:val="00A40512"/>
    <w:rsid w:val="00A406C3"/>
    <w:rsid w:val="00A412DF"/>
    <w:rsid w:val="00A41435"/>
    <w:rsid w:val="00A419A3"/>
    <w:rsid w:val="00A41BD2"/>
    <w:rsid w:val="00A41BFD"/>
    <w:rsid w:val="00A41F68"/>
    <w:rsid w:val="00A430A9"/>
    <w:rsid w:val="00A43778"/>
    <w:rsid w:val="00A43B04"/>
    <w:rsid w:val="00A443E1"/>
    <w:rsid w:val="00A45021"/>
    <w:rsid w:val="00A45A34"/>
    <w:rsid w:val="00A45C0D"/>
    <w:rsid w:val="00A45ED8"/>
    <w:rsid w:val="00A460D8"/>
    <w:rsid w:val="00A46498"/>
    <w:rsid w:val="00A46779"/>
    <w:rsid w:val="00A46866"/>
    <w:rsid w:val="00A46DE4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3933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601D6"/>
    <w:rsid w:val="00A60422"/>
    <w:rsid w:val="00A60B22"/>
    <w:rsid w:val="00A60F0F"/>
    <w:rsid w:val="00A6102D"/>
    <w:rsid w:val="00A61126"/>
    <w:rsid w:val="00A611B8"/>
    <w:rsid w:val="00A61307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EE"/>
    <w:rsid w:val="00A706BD"/>
    <w:rsid w:val="00A706C1"/>
    <w:rsid w:val="00A70BB7"/>
    <w:rsid w:val="00A70D00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77D60"/>
    <w:rsid w:val="00A80153"/>
    <w:rsid w:val="00A8047F"/>
    <w:rsid w:val="00A81A1B"/>
    <w:rsid w:val="00A81DDF"/>
    <w:rsid w:val="00A81FDF"/>
    <w:rsid w:val="00A820C0"/>
    <w:rsid w:val="00A8222E"/>
    <w:rsid w:val="00A829BB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8DF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56C1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F20"/>
    <w:rsid w:val="00A94FF4"/>
    <w:rsid w:val="00A95921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621"/>
    <w:rsid w:val="00AA1828"/>
    <w:rsid w:val="00AA1C2F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767"/>
    <w:rsid w:val="00AA5982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5BF"/>
    <w:rsid w:val="00AB29DE"/>
    <w:rsid w:val="00AB2AF5"/>
    <w:rsid w:val="00AB2C50"/>
    <w:rsid w:val="00AB2FE0"/>
    <w:rsid w:val="00AB32A4"/>
    <w:rsid w:val="00AB345C"/>
    <w:rsid w:val="00AB3647"/>
    <w:rsid w:val="00AB39AE"/>
    <w:rsid w:val="00AB4059"/>
    <w:rsid w:val="00AB41B0"/>
    <w:rsid w:val="00AB4636"/>
    <w:rsid w:val="00AB49B1"/>
    <w:rsid w:val="00AB524D"/>
    <w:rsid w:val="00AB5497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162"/>
    <w:rsid w:val="00AB7211"/>
    <w:rsid w:val="00AB78B2"/>
    <w:rsid w:val="00AB7A92"/>
    <w:rsid w:val="00AB7B63"/>
    <w:rsid w:val="00AC0028"/>
    <w:rsid w:val="00AC08B7"/>
    <w:rsid w:val="00AC1E86"/>
    <w:rsid w:val="00AC1FC7"/>
    <w:rsid w:val="00AC2509"/>
    <w:rsid w:val="00AC25DA"/>
    <w:rsid w:val="00AC28FB"/>
    <w:rsid w:val="00AC2B60"/>
    <w:rsid w:val="00AC2E06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573"/>
    <w:rsid w:val="00AC4CA0"/>
    <w:rsid w:val="00AC4E87"/>
    <w:rsid w:val="00AC4FCB"/>
    <w:rsid w:val="00AC50CC"/>
    <w:rsid w:val="00AC50FC"/>
    <w:rsid w:val="00AC515E"/>
    <w:rsid w:val="00AC52BA"/>
    <w:rsid w:val="00AC545B"/>
    <w:rsid w:val="00AC5BD9"/>
    <w:rsid w:val="00AC6019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25F"/>
    <w:rsid w:val="00AD37E5"/>
    <w:rsid w:val="00AD38AE"/>
    <w:rsid w:val="00AD3B4A"/>
    <w:rsid w:val="00AD3FB1"/>
    <w:rsid w:val="00AD4235"/>
    <w:rsid w:val="00AD4BEC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A16"/>
    <w:rsid w:val="00AE0BB7"/>
    <w:rsid w:val="00AE0D38"/>
    <w:rsid w:val="00AE0FF5"/>
    <w:rsid w:val="00AE10BD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70D9"/>
    <w:rsid w:val="00AE7175"/>
    <w:rsid w:val="00AE71FE"/>
    <w:rsid w:val="00AE72AD"/>
    <w:rsid w:val="00AE77A5"/>
    <w:rsid w:val="00AE79A2"/>
    <w:rsid w:val="00AF0769"/>
    <w:rsid w:val="00AF0ACA"/>
    <w:rsid w:val="00AF0ACC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86F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C2B"/>
    <w:rsid w:val="00B04E60"/>
    <w:rsid w:val="00B04FE6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CF3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052"/>
    <w:rsid w:val="00B1415E"/>
    <w:rsid w:val="00B14709"/>
    <w:rsid w:val="00B1475A"/>
    <w:rsid w:val="00B14A47"/>
    <w:rsid w:val="00B14F8C"/>
    <w:rsid w:val="00B1500D"/>
    <w:rsid w:val="00B154D6"/>
    <w:rsid w:val="00B15523"/>
    <w:rsid w:val="00B15B5F"/>
    <w:rsid w:val="00B15D56"/>
    <w:rsid w:val="00B1601B"/>
    <w:rsid w:val="00B16372"/>
    <w:rsid w:val="00B164DB"/>
    <w:rsid w:val="00B166FC"/>
    <w:rsid w:val="00B16746"/>
    <w:rsid w:val="00B170C0"/>
    <w:rsid w:val="00B17306"/>
    <w:rsid w:val="00B174D2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C62"/>
    <w:rsid w:val="00B25E83"/>
    <w:rsid w:val="00B266C9"/>
    <w:rsid w:val="00B26AB8"/>
    <w:rsid w:val="00B26D73"/>
    <w:rsid w:val="00B26F20"/>
    <w:rsid w:val="00B27791"/>
    <w:rsid w:val="00B27857"/>
    <w:rsid w:val="00B3035F"/>
    <w:rsid w:val="00B30B8E"/>
    <w:rsid w:val="00B319AA"/>
    <w:rsid w:val="00B319F6"/>
    <w:rsid w:val="00B320CB"/>
    <w:rsid w:val="00B3239C"/>
    <w:rsid w:val="00B32972"/>
    <w:rsid w:val="00B32AED"/>
    <w:rsid w:val="00B32F5F"/>
    <w:rsid w:val="00B32FF3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28"/>
    <w:rsid w:val="00B360F5"/>
    <w:rsid w:val="00B36930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CA0"/>
    <w:rsid w:val="00B41D01"/>
    <w:rsid w:val="00B41D61"/>
    <w:rsid w:val="00B4208A"/>
    <w:rsid w:val="00B42DE6"/>
    <w:rsid w:val="00B42FF5"/>
    <w:rsid w:val="00B43037"/>
    <w:rsid w:val="00B432BF"/>
    <w:rsid w:val="00B43338"/>
    <w:rsid w:val="00B437FC"/>
    <w:rsid w:val="00B43C7F"/>
    <w:rsid w:val="00B43D2D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48B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9D1"/>
    <w:rsid w:val="00B51B54"/>
    <w:rsid w:val="00B51B97"/>
    <w:rsid w:val="00B51CF1"/>
    <w:rsid w:val="00B51D0A"/>
    <w:rsid w:val="00B521D7"/>
    <w:rsid w:val="00B52376"/>
    <w:rsid w:val="00B52485"/>
    <w:rsid w:val="00B52FBC"/>
    <w:rsid w:val="00B5364F"/>
    <w:rsid w:val="00B5398A"/>
    <w:rsid w:val="00B53F97"/>
    <w:rsid w:val="00B54067"/>
    <w:rsid w:val="00B54716"/>
    <w:rsid w:val="00B547BA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08B"/>
    <w:rsid w:val="00B560D7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737"/>
    <w:rsid w:val="00B66069"/>
    <w:rsid w:val="00B66BA6"/>
    <w:rsid w:val="00B66F41"/>
    <w:rsid w:val="00B671F1"/>
    <w:rsid w:val="00B672A7"/>
    <w:rsid w:val="00B675A4"/>
    <w:rsid w:val="00B67A19"/>
    <w:rsid w:val="00B67AC7"/>
    <w:rsid w:val="00B67B4C"/>
    <w:rsid w:val="00B67B6F"/>
    <w:rsid w:val="00B67BB2"/>
    <w:rsid w:val="00B67E38"/>
    <w:rsid w:val="00B67E3B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5CA"/>
    <w:rsid w:val="00B76BE1"/>
    <w:rsid w:val="00B76DDC"/>
    <w:rsid w:val="00B77040"/>
    <w:rsid w:val="00B77272"/>
    <w:rsid w:val="00B77277"/>
    <w:rsid w:val="00B7727D"/>
    <w:rsid w:val="00B7732B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38A7"/>
    <w:rsid w:val="00B838E2"/>
    <w:rsid w:val="00B84224"/>
    <w:rsid w:val="00B8491D"/>
    <w:rsid w:val="00B84CE7"/>
    <w:rsid w:val="00B84F9A"/>
    <w:rsid w:val="00B85161"/>
    <w:rsid w:val="00B852FA"/>
    <w:rsid w:val="00B85BD5"/>
    <w:rsid w:val="00B85CF8"/>
    <w:rsid w:val="00B863C9"/>
    <w:rsid w:val="00B86714"/>
    <w:rsid w:val="00B8684B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C5F"/>
    <w:rsid w:val="00B93CB2"/>
    <w:rsid w:val="00B948E5"/>
    <w:rsid w:val="00B94B8F"/>
    <w:rsid w:val="00B94DB1"/>
    <w:rsid w:val="00B9502A"/>
    <w:rsid w:val="00B950A1"/>
    <w:rsid w:val="00B950B1"/>
    <w:rsid w:val="00B954C6"/>
    <w:rsid w:val="00B9571D"/>
    <w:rsid w:val="00B95B97"/>
    <w:rsid w:val="00B95CA1"/>
    <w:rsid w:val="00B95CD2"/>
    <w:rsid w:val="00B95DF6"/>
    <w:rsid w:val="00B96505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7223"/>
    <w:rsid w:val="00BA7347"/>
    <w:rsid w:val="00BA75E4"/>
    <w:rsid w:val="00BA79EF"/>
    <w:rsid w:val="00BA7A05"/>
    <w:rsid w:val="00BA7AB8"/>
    <w:rsid w:val="00BA7F9E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95C"/>
    <w:rsid w:val="00BB4F4D"/>
    <w:rsid w:val="00BB5103"/>
    <w:rsid w:val="00BB556E"/>
    <w:rsid w:val="00BB62E9"/>
    <w:rsid w:val="00BB6762"/>
    <w:rsid w:val="00BB69CA"/>
    <w:rsid w:val="00BB6A31"/>
    <w:rsid w:val="00BB6F40"/>
    <w:rsid w:val="00BB6F61"/>
    <w:rsid w:val="00BB732D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624"/>
    <w:rsid w:val="00BC072F"/>
    <w:rsid w:val="00BC08D8"/>
    <w:rsid w:val="00BC0D3C"/>
    <w:rsid w:val="00BC0E74"/>
    <w:rsid w:val="00BC0FCD"/>
    <w:rsid w:val="00BC175A"/>
    <w:rsid w:val="00BC1982"/>
    <w:rsid w:val="00BC25E2"/>
    <w:rsid w:val="00BC2D4A"/>
    <w:rsid w:val="00BC2E7B"/>
    <w:rsid w:val="00BC311C"/>
    <w:rsid w:val="00BC3515"/>
    <w:rsid w:val="00BC352A"/>
    <w:rsid w:val="00BC374C"/>
    <w:rsid w:val="00BC3912"/>
    <w:rsid w:val="00BC3D1E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8D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472"/>
    <w:rsid w:val="00BE0695"/>
    <w:rsid w:val="00BE089E"/>
    <w:rsid w:val="00BE0AD8"/>
    <w:rsid w:val="00BE0BA5"/>
    <w:rsid w:val="00BE0CCE"/>
    <w:rsid w:val="00BE162A"/>
    <w:rsid w:val="00BE1840"/>
    <w:rsid w:val="00BE1A80"/>
    <w:rsid w:val="00BE1DBC"/>
    <w:rsid w:val="00BE2712"/>
    <w:rsid w:val="00BE291F"/>
    <w:rsid w:val="00BE29BA"/>
    <w:rsid w:val="00BE2C73"/>
    <w:rsid w:val="00BE3888"/>
    <w:rsid w:val="00BE39C0"/>
    <w:rsid w:val="00BE3E48"/>
    <w:rsid w:val="00BE4451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328A"/>
    <w:rsid w:val="00BF336E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0C8A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7AC"/>
    <w:rsid w:val="00C10DFE"/>
    <w:rsid w:val="00C10FC7"/>
    <w:rsid w:val="00C111CA"/>
    <w:rsid w:val="00C11497"/>
    <w:rsid w:val="00C114F1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424D"/>
    <w:rsid w:val="00C1469B"/>
    <w:rsid w:val="00C14E87"/>
    <w:rsid w:val="00C1519B"/>
    <w:rsid w:val="00C151AA"/>
    <w:rsid w:val="00C152B0"/>
    <w:rsid w:val="00C15426"/>
    <w:rsid w:val="00C15436"/>
    <w:rsid w:val="00C15B68"/>
    <w:rsid w:val="00C15DC1"/>
    <w:rsid w:val="00C15F04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C65"/>
    <w:rsid w:val="00C20F93"/>
    <w:rsid w:val="00C21040"/>
    <w:rsid w:val="00C21404"/>
    <w:rsid w:val="00C218FE"/>
    <w:rsid w:val="00C21A24"/>
    <w:rsid w:val="00C21D30"/>
    <w:rsid w:val="00C21FB0"/>
    <w:rsid w:val="00C220A7"/>
    <w:rsid w:val="00C22A60"/>
    <w:rsid w:val="00C22D5E"/>
    <w:rsid w:val="00C22EE6"/>
    <w:rsid w:val="00C23070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20E"/>
    <w:rsid w:val="00C33C13"/>
    <w:rsid w:val="00C343EA"/>
    <w:rsid w:val="00C345CF"/>
    <w:rsid w:val="00C348F3"/>
    <w:rsid w:val="00C34A4E"/>
    <w:rsid w:val="00C351CA"/>
    <w:rsid w:val="00C3529D"/>
    <w:rsid w:val="00C357E8"/>
    <w:rsid w:val="00C3582D"/>
    <w:rsid w:val="00C3604E"/>
    <w:rsid w:val="00C361C4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BC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623"/>
    <w:rsid w:val="00C507D2"/>
    <w:rsid w:val="00C50B45"/>
    <w:rsid w:val="00C50CF6"/>
    <w:rsid w:val="00C5110D"/>
    <w:rsid w:val="00C51607"/>
    <w:rsid w:val="00C51950"/>
    <w:rsid w:val="00C51EB2"/>
    <w:rsid w:val="00C5221B"/>
    <w:rsid w:val="00C5233A"/>
    <w:rsid w:val="00C5285D"/>
    <w:rsid w:val="00C528B7"/>
    <w:rsid w:val="00C537C0"/>
    <w:rsid w:val="00C53A90"/>
    <w:rsid w:val="00C53D29"/>
    <w:rsid w:val="00C53F6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FE4"/>
    <w:rsid w:val="00C61236"/>
    <w:rsid w:val="00C613EF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0BF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564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C79"/>
    <w:rsid w:val="00C76CFE"/>
    <w:rsid w:val="00C76DC3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C5B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5EA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436"/>
    <w:rsid w:val="00C915BD"/>
    <w:rsid w:val="00C91C7B"/>
    <w:rsid w:val="00C91DC9"/>
    <w:rsid w:val="00C91DCD"/>
    <w:rsid w:val="00C91FA7"/>
    <w:rsid w:val="00C92068"/>
    <w:rsid w:val="00C923B7"/>
    <w:rsid w:val="00C92659"/>
    <w:rsid w:val="00C92677"/>
    <w:rsid w:val="00C9327E"/>
    <w:rsid w:val="00C93B86"/>
    <w:rsid w:val="00C94292"/>
    <w:rsid w:val="00C94F61"/>
    <w:rsid w:val="00C95E81"/>
    <w:rsid w:val="00C96469"/>
    <w:rsid w:val="00C968DA"/>
    <w:rsid w:val="00C9719F"/>
    <w:rsid w:val="00C971CB"/>
    <w:rsid w:val="00C9729C"/>
    <w:rsid w:val="00C979AF"/>
    <w:rsid w:val="00C97A3B"/>
    <w:rsid w:val="00CA0165"/>
    <w:rsid w:val="00CA0314"/>
    <w:rsid w:val="00CA038A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6"/>
    <w:rsid w:val="00CB348B"/>
    <w:rsid w:val="00CB34B8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1C1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A6A"/>
    <w:rsid w:val="00CC5F00"/>
    <w:rsid w:val="00CC6030"/>
    <w:rsid w:val="00CC6080"/>
    <w:rsid w:val="00CC6425"/>
    <w:rsid w:val="00CC64F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A0A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406"/>
    <w:rsid w:val="00D00D75"/>
    <w:rsid w:val="00D00F7C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3DD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64F"/>
    <w:rsid w:val="00D078E2"/>
    <w:rsid w:val="00D07BBA"/>
    <w:rsid w:val="00D07BFE"/>
    <w:rsid w:val="00D07E6A"/>
    <w:rsid w:val="00D07EF0"/>
    <w:rsid w:val="00D10084"/>
    <w:rsid w:val="00D10315"/>
    <w:rsid w:val="00D103F4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B6C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1694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57C9"/>
    <w:rsid w:val="00D259A2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C8"/>
    <w:rsid w:val="00D3224C"/>
    <w:rsid w:val="00D32328"/>
    <w:rsid w:val="00D32450"/>
    <w:rsid w:val="00D32765"/>
    <w:rsid w:val="00D328E3"/>
    <w:rsid w:val="00D32B8C"/>
    <w:rsid w:val="00D32F68"/>
    <w:rsid w:val="00D32FF8"/>
    <w:rsid w:val="00D3303B"/>
    <w:rsid w:val="00D3335A"/>
    <w:rsid w:val="00D338C7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135"/>
    <w:rsid w:val="00D41766"/>
    <w:rsid w:val="00D41770"/>
    <w:rsid w:val="00D41779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FFD"/>
    <w:rsid w:val="00D460C8"/>
    <w:rsid w:val="00D46536"/>
    <w:rsid w:val="00D4699F"/>
    <w:rsid w:val="00D46C84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5A32"/>
    <w:rsid w:val="00D55C89"/>
    <w:rsid w:val="00D5614E"/>
    <w:rsid w:val="00D56268"/>
    <w:rsid w:val="00D562CC"/>
    <w:rsid w:val="00D563F5"/>
    <w:rsid w:val="00D56995"/>
    <w:rsid w:val="00D56D3A"/>
    <w:rsid w:val="00D56E27"/>
    <w:rsid w:val="00D574C7"/>
    <w:rsid w:val="00D57505"/>
    <w:rsid w:val="00D57581"/>
    <w:rsid w:val="00D576DE"/>
    <w:rsid w:val="00D577FE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0D1"/>
    <w:rsid w:val="00D65433"/>
    <w:rsid w:val="00D655EB"/>
    <w:rsid w:val="00D6560C"/>
    <w:rsid w:val="00D65AB0"/>
    <w:rsid w:val="00D66167"/>
    <w:rsid w:val="00D66434"/>
    <w:rsid w:val="00D665FA"/>
    <w:rsid w:val="00D667B7"/>
    <w:rsid w:val="00D667EE"/>
    <w:rsid w:val="00D67C92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2E2A"/>
    <w:rsid w:val="00D8315A"/>
    <w:rsid w:val="00D83589"/>
    <w:rsid w:val="00D8362A"/>
    <w:rsid w:val="00D83821"/>
    <w:rsid w:val="00D838B1"/>
    <w:rsid w:val="00D83998"/>
    <w:rsid w:val="00D83B21"/>
    <w:rsid w:val="00D83C53"/>
    <w:rsid w:val="00D83CAD"/>
    <w:rsid w:val="00D8417C"/>
    <w:rsid w:val="00D8431D"/>
    <w:rsid w:val="00D845AA"/>
    <w:rsid w:val="00D84D90"/>
    <w:rsid w:val="00D85171"/>
    <w:rsid w:val="00D852BE"/>
    <w:rsid w:val="00D85AB5"/>
    <w:rsid w:val="00D8656D"/>
    <w:rsid w:val="00D868EA"/>
    <w:rsid w:val="00D86C73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696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846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EAF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289"/>
    <w:rsid w:val="00DA03E1"/>
    <w:rsid w:val="00DA0482"/>
    <w:rsid w:val="00DA0536"/>
    <w:rsid w:val="00DA0AED"/>
    <w:rsid w:val="00DA0C55"/>
    <w:rsid w:val="00DA127B"/>
    <w:rsid w:val="00DA177D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BC0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880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953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D7E55"/>
    <w:rsid w:val="00DE01F3"/>
    <w:rsid w:val="00DE02CB"/>
    <w:rsid w:val="00DE0C9E"/>
    <w:rsid w:val="00DE0E23"/>
    <w:rsid w:val="00DE121D"/>
    <w:rsid w:val="00DE1337"/>
    <w:rsid w:val="00DE187B"/>
    <w:rsid w:val="00DE18B2"/>
    <w:rsid w:val="00DE1C51"/>
    <w:rsid w:val="00DE2061"/>
    <w:rsid w:val="00DE226E"/>
    <w:rsid w:val="00DE22EA"/>
    <w:rsid w:val="00DE2F90"/>
    <w:rsid w:val="00DE31FC"/>
    <w:rsid w:val="00DE36C8"/>
    <w:rsid w:val="00DE377B"/>
    <w:rsid w:val="00DE3ACE"/>
    <w:rsid w:val="00DE3BED"/>
    <w:rsid w:val="00DE3CD7"/>
    <w:rsid w:val="00DE3FF7"/>
    <w:rsid w:val="00DE4008"/>
    <w:rsid w:val="00DE4477"/>
    <w:rsid w:val="00DE4558"/>
    <w:rsid w:val="00DE4B27"/>
    <w:rsid w:val="00DE4DED"/>
    <w:rsid w:val="00DE4F25"/>
    <w:rsid w:val="00DE5222"/>
    <w:rsid w:val="00DE5653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EA1"/>
    <w:rsid w:val="00DF1F60"/>
    <w:rsid w:val="00DF2385"/>
    <w:rsid w:val="00DF2978"/>
    <w:rsid w:val="00DF2A5B"/>
    <w:rsid w:val="00DF2AD9"/>
    <w:rsid w:val="00DF2CEF"/>
    <w:rsid w:val="00DF3207"/>
    <w:rsid w:val="00DF342A"/>
    <w:rsid w:val="00DF402C"/>
    <w:rsid w:val="00DF4996"/>
    <w:rsid w:val="00DF4C57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150B"/>
    <w:rsid w:val="00E01988"/>
    <w:rsid w:val="00E024BE"/>
    <w:rsid w:val="00E02CE1"/>
    <w:rsid w:val="00E037FA"/>
    <w:rsid w:val="00E0380D"/>
    <w:rsid w:val="00E038B4"/>
    <w:rsid w:val="00E0392B"/>
    <w:rsid w:val="00E03E2B"/>
    <w:rsid w:val="00E0433C"/>
    <w:rsid w:val="00E0448D"/>
    <w:rsid w:val="00E04580"/>
    <w:rsid w:val="00E046F2"/>
    <w:rsid w:val="00E04AF9"/>
    <w:rsid w:val="00E04DFC"/>
    <w:rsid w:val="00E052C5"/>
    <w:rsid w:val="00E05434"/>
    <w:rsid w:val="00E056F7"/>
    <w:rsid w:val="00E05B01"/>
    <w:rsid w:val="00E05C7C"/>
    <w:rsid w:val="00E05E52"/>
    <w:rsid w:val="00E05FCD"/>
    <w:rsid w:val="00E06188"/>
    <w:rsid w:val="00E06AF5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DB7"/>
    <w:rsid w:val="00E162F5"/>
    <w:rsid w:val="00E1697D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B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67CE"/>
    <w:rsid w:val="00E267D7"/>
    <w:rsid w:val="00E26845"/>
    <w:rsid w:val="00E2694A"/>
    <w:rsid w:val="00E26C42"/>
    <w:rsid w:val="00E26D00"/>
    <w:rsid w:val="00E27870"/>
    <w:rsid w:val="00E27920"/>
    <w:rsid w:val="00E27DAA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844"/>
    <w:rsid w:val="00E54A0D"/>
    <w:rsid w:val="00E54D3B"/>
    <w:rsid w:val="00E5525E"/>
    <w:rsid w:val="00E553FD"/>
    <w:rsid w:val="00E55A3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1CB"/>
    <w:rsid w:val="00E663CA"/>
    <w:rsid w:val="00E664D3"/>
    <w:rsid w:val="00E666DF"/>
    <w:rsid w:val="00E66F60"/>
    <w:rsid w:val="00E67424"/>
    <w:rsid w:val="00E6799B"/>
    <w:rsid w:val="00E67AC8"/>
    <w:rsid w:val="00E67B2B"/>
    <w:rsid w:val="00E67FE2"/>
    <w:rsid w:val="00E70575"/>
    <w:rsid w:val="00E707EA"/>
    <w:rsid w:val="00E70978"/>
    <w:rsid w:val="00E70A69"/>
    <w:rsid w:val="00E70BEF"/>
    <w:rsid w:val="00E7185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903"/>
    <w:rsid w:val="00E74132"/>
    <w:rsid w:val="00E74BD5"/>
    <w:rsid w:val="00E74C47"/>
    <w:rsid w:val="00E74C78"/>
    <w:rsid w:val="00E74D2C"/>
    <w:rsid w:val="00E74FE8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6B5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0"/>
    <w:rsid w:val="00E93366"/>
    <w:rsid w:val="00E93594"/>
    <w:rsid w:val="00E93971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120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39B"/>
    <w:rsid w:val="00EA3662"/>
    <w:rsid w:val="00EA3B2E"/>
    <w:rsid w:val="00EA3B59"/>
    <w:rsid w:val="00EA3D41"/>
    <w:rsid w:val="00EA439D"/>
    <w:rsid w:val="00EA4609"/>
    <w:rsid w:val="00EA4984"/>
    <w:rsid w:val="00EA4F4A"/>
    <w:rsid w:val="00EA5027"/>
    <w:rsid w:val="00EA569B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2AE"/>
    <w:rsid w:val="00EB5677"/>
    <w:rsid w:val="00EB5BCC"/>
    <w:rsid w:val="00EB5D0C"/>
    <w:rsid w:val="00EB62DF"/>
    <w:rsid w:val="00EB64A3"/>
    <w:rsid w:val="00EB6537"/>
    <w:rsid w:val="00EB6F5A"/>
    <w:rsid w:val="00EB708B"/>
    <w:rsid w:val="00EB712A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91A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7EC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B95"/>
    <w:rsid w:val="00ED0E25"/>
    <w:rsid w:val="00ED0EB2"/>
    <w:rsid w:val="00ED1150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BB1"/>
    <w:rsid w:val="00ED564D"/>
    <w:rsid w:val="00ED5651"/>
    <w:rsid w:val="00ED56B2"/>
    <w:rsid w:val="00ED57CC"/>
    <w:rsid w:val="00ED5AB4"/>
    <w:rsid w:val="00ED6142"/>
    <w:rsid w:val="00ED6228"/>
    <w:rsid w:val="00ED62D5"/>
    <w:rsid w:val="00ED6397"/>
    <w:rsid w:val="00ED6983"/>
    <w:rsid w:val="00ED6BEA"/>
    <w:rsid w:val="00ED6E95"/>
    <w:rsid w:val="00ED763D"/>
    <w:rsid w:val="00ED78AA"/>
    <w:rsid w:val="00ED797F"/>
    <w:rsid w:val="00ED7B78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47C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E27"/>
    <w:rsid w:val="00EE40AD"/>
    <w:rsid w:val="00EE4485"/>
    <w:rsid w:val="00EE4528"/>
    <w:rsid w:val="00EE4682"/>
    <w:rsid w:val="00EE4934"/>
    <w:rsid w:val="00EE499F"/>
    <w:rsid w:val="00EE4A92"/>
    <w:rsid w:val="00EE4EA1"/>
    <w:rsid w:val="00EE4EBD"/>
    <w:rsid w:val="00EE55AE"/>
    <w:rsid w:val="00EE5616"/>
    <w:rsid w:val="00EE562E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8F1"/>
    <w:rsid w:val="00EF49C3"/>
    <w:rsid w:val="00EF5268"/>
    <w:rsid w:val="00EF54BA"/>
    <w:rsid w:val="00EF55AB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D8E"/>
    <w:rsid w:val="00EF7EC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5C"/>
    <w:rsid w:val="00F047AF"/>
    <w:rsid w:val="00F0532A"/>
    <w:rsid w:val="00F055CE"/>
    <w:rsid w:val="00F05672"/>
    <w:rsid w:val="00F05775"/>
    <w:rsid w:val="00F057B2"/>
    <w:rsid w:val="00F05B2A"/>
    <w:rsid w:val="00F06059"/>
    <w:rsid w:val="00F062B7"/>
    <w:rsid w:val="00F0634B"/>
    <w:rsid w:val="00F07312"/>
    <w:rsid w:val="00F07606"/>
    <w:rsid w:val="00F07ADF"/>
    <w:rsid w:val="00F10304"/>
    <w:rsid w:val="00F10500"/>
    <w:rsid w:val="00F10587"/>
    <w:rsid w:val="00F10750"/>
    <w:rsid w:val="00F10939"/>
    <w:rsid w:val="00F10B46"/>
    <w:rsid w:val="00F10E0D"/>
    <w:rsid w:val="00F10EEE"/>
    <w:rsid w:val="00F11052"/>
    <w:rsid w:val="00F119BF"/>
    <w:rsid w:val="00F11AEC"/>
    <w:rsid w:val="00F11E37"/>
    <w:rsid w:val="00F126A7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6B36"/>
    <w:rsid w:val="00F26B9F"/>
    <w:rsid w:val="00F26CBE"/>
    <w:rsid w:val="00F26EE9"/>
    <w:rsid w:val="00F2706F"/>
    <w:rsid w:val="00F2718A"/>
    <w:rsid w:val="00F27494"/>
    <w:rsid w:val="00F27F38"/>
    <w:rsid w:val="00F30368"/>
    <w:rsid w:val="00F3042C"/>
    <w:rsid w:val="00F3049D"/>
    <w:rsid w:val="00F304E8"/>
    <w:rsid w:val="00F305E8"/>
    <w:rsid w:val="00F30649"/>
    <w:rsid w:val="00F30930"/>
    <w:rsid w:val="00F31272"/>
    <w:rsid w:val="00F31890"/>
    <w:rsid w:val="00F31E9D"/>
    <w:rsid w:val="00F321D1"/>
    <w:rsid w:val="00F328F8"/>
    <w:rsid w:val="00F32D39"/>
    <w:rsid w:val="00F32DBD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DB8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29C6"/>
    <w:rsid w:val="00F72C65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5026"/>
    <w:rsid w:val="00F7564A"/>
    <w:rsid w:val="00F758B4"/>
    <w:rsid w:val="00F758C6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224"/>
    <w:rsid w:val="00F813F9"/>
    <w:rsid w:val="00F814CF"/>
    <w:rsid w:val="00F8183B"/>
    <w:rsid w:val="00F81B40"/>
    <w:rsid w:val="00F81C32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6FCC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ABC"/>
    <w:rsid w:val="00F91F19"/>
    <w:rsid w:val="00F91F2D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75"/>
    <w:rsid w:val="00FB251E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96"/>
    <w:rsid w:val="00FB5CD3"/>
    <w:rsid w:val="00FB64C1"/>
    <w:rsid w:val="00FB64F7"/>
    <w:rsid w:val="00FB674C"/>
    <w:rsid w:val="00FB6AD8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BB2"/>
    <w:rsid w:val="00FC7CAE"/>
    <w:rsid w:val="00FC7D90"/>
    <w:rsid w:val="00FD05C2"/>
    <w:rsid w:val="00FD074C"/>
    <w:rsid w:val="00FD0AB4"/>
    <w:rsid w:val="00FD0DDA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27D7"/>
    <w:rsid w:val="00FD3003"/>
    <w:rsid w:val="00FD364B"/>
    <w:rsid w:val="00FD3831"/>
    <w:rsid w:val="00FD387D"/>
    <w:rsid w:val="00FD3DA5"/>
    <w:rsid w:val="00FD3EF7"/>
    <w:rsid w:val="00FD4C33"/>
    <w:rsid w:val="00FD4CFD"/>
    <w:rsid w:val="00FD51A7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1B9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E7D9C"/>
    <w:rsid w:val="00FE7EC7"/>
    <w:rsid w:val="00FF0171"/>
    <w:rsid w:val="00FF03FB"/>
    <w:rsid w:val="00FF059F"/>
    <w:rsid w:val="00FF085D"/>
    <w:rsid w:val="00FF0B23"/>
    <w:rsid w:val="00FF0D0D"/>
    <w:rsid w:val="00FF1BD9"/>
    <w:rsid w:val="00FF215D"/>
    <w:rsid w:val="00FF28F8"/>
    <w:rsid w:val="00FF2DB6"/>
    <w:rsid w:val="00FF2FC8"/>
    <w:rsid w:val="00FF3044"/>
    <w:rsid w:val="00FF323D"/>
    <w:rsid w:val="00FF32BF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1776D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AC5B9-CA12-44E3-A7DC-A6D0B2A47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7</Pages>
  <Words>4588</Words>
  <Characters>26152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30679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sureeporn</cp:lastModifiedBy>
  <cp:revision>2</cp:revision>
  <cp:lastPrinted>2021-08-02T09:27:00Z</cp:lastPrinted>
  <dcterms:created xsi:type="dcterms:W3CDTF">2021-08-10T10:39:00Z</dcterms:created>
  <dcterms:modified xsi:type="dcterms:W3CDTF">2021-08-10T10:39:00Z</dcterms:modified>
</cp:coreProperties>
</file>