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23DE47" w14:textId="77777777" w:rsidR="00DE1C23" w:rsidRPr="00CE458C" w:rsidRDefault="00DE1C23" w:rsidP="00502F80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0B1322BD" w14:textId="562C0728" w:rsidR="00DE1C23" w:rsidRDefault="00DE1C23" w:rsidP="00502F80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721B73DF" w14:textId="6842B643" w:rsidR="00AC0010" w:rsidRPr="00CE458C" w:rsidRDefault="00AC0010" w:rsidP="00502F80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78285112" w14:textId="77777777" w:rsidR="00DE1C23" w:rsidRPr="00CE458C" w:rsidRDefault="00DE1C23" w:rsidP="00502F80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3DBB2A62" w14:textId="77777777" w:rsidR="00DE1C23" w:rsidRPr="00CE458C" w:rsidRDefault="00DE1C23" w:rsidP="00502F80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5055BB68" w14:textId="77777777" w:rsidR="00DE1C23" w:rsidRDefault="00DE1C23" w:rsidP="00502F80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04035B67" w14:textId="77777777" w:rsidR="005F66DF" w:rsidRPr="00CE458C" w:rsidRDefault="005F66DF" w:rsidP="00502F80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0FD630FF" w14:textId="77777777" w:rsidR="00C2486D" w:rsidRPr="00CE458C" w:rsidRDefault="00C2486D" w:rsidP="00502F80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28"/>
          <w:szCs w:val="28"/>
        </w:rPr>
      </w:pPr>
    </w:p>
    <w:p w14:paraId="2722716B" w14:textId="77777777" w:rsidR="00917A7C" w:rsidRPr="00C10D49" w:rsidRDefault="00917A7C" w:rsidP="00502F80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C10D49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Pr="00C10D49">
        <w:rPr>
          <w:rFonts w:ascii="Angsana New" w:hAnsi="Angsana New" w:cs="Angsana New" w:hint="cs"/>
          <w:sz w:val="52"/>
          <w:szCs w:val="52"/>
          <w:cs/>
        </w:rPr>
        <w:t xml:space="preserve">แอสเสท เวิรด์ คอร์ป จำกัด </w:t>
      </w:r>
      <w:r w:rsidRPr="00C10D49">
        <w:rPr>
          <w:rFonts w:ascii="Angsana New" w:hAnsi="Angsana New" w:cs="Angsana New"/>
          <w:sz w:val="52"/>
          <w:szCs w:val="52"/>
        </w:rPr>
        <w:t>(</w:t>
      </w:r>
      <w:r w:rsidRPr="00C10D49">
        <w:rPr>
          <w:rFonts w:ascii="Angsana New" w:hAnsi="Angsana New" w:cs="Angsana New" w:hint="cs"/>
          <w:sz w:val="52"/>
          <w:szCs w:val="52"/>
          <w:cs/>
        </w:rPr>
        <w:t>มหาชน</w:t>
      </w:r>
      <w:r w:rsidRPr="00C10D49">
        <w:rPr>
          <w:rFonts w:ascii="Angsana New" w:hAnsi="Angsana New" w:cs="Angsana New"/>
          <w:sz w:val="52"/>
          <w:szCs w:val="52"/>
        </w:rPr>
        <w:t xml:space="preserve">) </w:t>
      </w:r>
      <w:r w:rsidRPr="00C10D49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6F65D3FC" w14:textId="77777777" w:rsidR="00DE1C23" w:rsidRPr="00C10D49" w:rsidRDefault="00DE1C23" w:rsidP="00502F80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3BE60151" w14:textId="77777777" w:rsidR="00D6223B" w:rsidRPr="00C10D49" w:rsidRDefault="00D6223B" w:rsidP="00D6223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C10D49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C10D4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01CD5B65" w14:textId="4ED45D3C" w:rsidR="00D6223B" w:rsidRPr="00C10D49" w:rsidRDefault="00D6223B" w:rsidP="00D6223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10D4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สำหรับงวดสามเดือนและหกเดือนสิ้นสุดวันที่</w:t>
      </w:r>
      <w:r w:rsidRPr="00C10D49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Pr="00C10D49"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 w:rsidRPr="00C10D49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Pr="00C10D4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Pr="00C10D49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Pr="00C10D49">
        <w:rPr>
          <w:rFonts w:ascii="Angsana New" w:hAnsi="Angsana New" w:cs="Angsana New"/>
          <w:b w:val="0"/>
          <w:bCs w:val="0"/>
          <w:sz w:val="32"/>
          <w:szCs w:val="32"/>
        </w:rPr>
        <w:t>2564</w:t>
      </w:r>
    </w:p>
    <w:p w14:paraId="3E37D26F" w14:textId="77777777" w:rsidR="00D6223B" w:rsidRPr="00C10D49" w:rsidRDefault="00D6223B" w:rsidP="00D6223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10D49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7E90D4A0" w14:textId="06645C3F" w:rsidR="00D6223B" w:rsidRPr="00C10D49" w:rsidRDefault="00D6223B" w:rsidP="00D6223B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10D4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5AABD530" w14:textId="77777777" w:rsidR="00DE1C23" w:rsidRPr="00C10D49" w:rsidRDefault="00DE1C23" w:rsidP="00502F80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0D1E77BE" w14:textId="77777777" w:rsidR="00DE1C23" w:rsidRPr="00C10D49" w:rsidRDefault="00DE1C23" w:rsidP="00502F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52"/>
          <w:szCs w:val="52"/>
        </w:rPr>
        <w:sectPr w:rsidR="00DE1C23" w:rsidRPr="00C10D49" w:rsidSect="00731002">
          <w:headerReference w:type="default" r:id="rId8"/>
          <w:footerReference w:type="even" r:id="rId9"/>
          <w:footerReference w:type="default" r:id="rId10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64E47DAD" w14:textId="77777777" w:rsidR="00DE1C23" w:rsidRPr="00C10D49" w:rsidRDefault="00DE1C23" w:rsidP="00502F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2CB644E5" w14:textId="77777777" w:rsidR="00DE1C23" w:rsidRPr="00C10D49" w:rsidRDefault="00DE1C23" w:rsidP="00502F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77DC002" w14:textId="77777777" w:rsidR="00DE1C23" w:rsidRPr="00C10D49" w:rsidRDefault="00DE1C23" w:rsidP="00502F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E3BFD1E" w14:textId="77777777" w:rsidR="00DE1C23" w:rsidRPr="00C10D49" w:rsidRDefault="00DE1C23" w:rsidP="00502F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E6A536C" w14:textId="77777777" w:rsidR="00DE1C23" w:rsidRPr="00C10D49" w:rsidRDefault="00DE1C23" w:rsidP="00502F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100F22D0" w14:textId="77777777" w:rsidR="00DE1C23" w:rsidRPr="00C10D49" w:rsidRDefault="00DE1C23" w:rsidP="00502F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2FB75177" w14:textId="77777777" w:rsidR="003243AB" w:rsidRPr="00C10D49" w:rsidRDefault="003243AB" w:rsidP="00502F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A40E75B" w14:textId="77777777" w:rsidR="00F24EAF" w:rsidRPr="00C10D49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C10D49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6F88E8F" w14:textId="77777777" w:rsidR="00F24EAF" w:rsidRPr="00C10D49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1881F17F" w14:textId="77777777" w:rsidR="00F24EAF" w:rsidRPr="00C10D49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C10D49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</w:t>
      </w:r>
      <w:r w:rsidRPr="00C10D49">
        <w:rPr>
          <w:rFonts w:ascii="Angsana New" w:hAnsi="Angsana New"/>
          <w:b/>
          <w:bCs/>
          <w:sz w:val="30"/>
          <w:szCs w:val="30"/>
        </w:rPr>
        <w:t xml:space="preserve"> </w:t>
      </w:r>
      <w:r w:rsidRPr="00C10D49">
        <w:rPr>
          <w:rFonts w:ascii="Angsana New" w:hAnsi="Angsana New"/>
          <w:b/>
          <w:bCs/>
          <w:sz w:val="30"/>
          <w:szCs w:val="30"/>
          <w:cs/>
        </w:rPr>
        <w:t>แอสเสท เวิรด์ คอร์ป จำกัด (มหาชน)</w:t>
      </w:r>
    </w:p>
    <w:p w14:paraId="4C1A5E0B" w14:textId="77777777" w:rsidR="00F24EAF" w:rsidRPr="00C10D49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3F562B0B" w14:textId="441FEF2D" w:rsidR="00D6223B" w:rsidRPr="00C10D49" w:rsidRDefault="00D6223B" w:rsidP="00D622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10D49">
        <w:rPr>
          <w:rFonts w:ascii="Angsana New" w:hAnsi="Angsana New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C10D49">
        <w:rPr>
          <w:rFonts w:ascii="Angsana New" w:hAnsi="Angsana New"/>
          <w:sz w:val="30"/>
          <w:szCs w:val="30"/>
        </w:rPr>
        <w:t xml:space="preserve">30 </w:t>
      </w:r>
      <w:r w:rsidRPr="00C10D49">
        <w:rPr>
          <w:rFonts w:ascii="Angsana New" w:hAnsi="Angsana New" w:hint="cs"/>
          <w:sz w:val="30"/>
          <w:szCs w:val="30"/>
          <w:cs/>
        </w:rPr>
        <w:t>มิถุนายน</w:t>
      </w:r>
      <w:r w:rsidRPr="00C10D49">
        <w:rPr>
          <w:rFonts w:ascii="Angsana New" w:hAnsi="Angsana New"/>
          <w:sz w:val="30"/>
          <w:szCs w:val="30"/>
          <w:cs/>
        </w:rPr>
        <w:t xml:space="preserve"> </w:t>
      </w:r>
      <w:r w:rsidRPr="00C10D49">
        <w:rPr>
          <w:rFonts w:ascii="Angsana New" w:hAnsi="Angsana New"/>
          <w:sz w:val="30"/>
          <w:szCs w:val="30"/>
        </w:rPr>
        <w:t>2564</w:t>
      </w:r>
      <w:r w:rsidRPr="00C10D49">
        <w:rPr>
          <w:rFonts w:ascii="Angsana New" w:hAnsi="Angsana New"/>
          <w:sz w:val="30"/>
          <w:szCs w:val="30"/>
          <w:cs/>
        </w:rPr>
        <w:br/>
        <w:t>งบกำไรขาดทุนเบ็ดเสร็จรวมและงบกำไรขาดทุนเบ็ดเสร็จเฉพาะกิจการ</w:t>
      </w:r>
      <w:r w:rsidRPr="00C10D49">
        <w:rPr>
          <w:rFonts w:ascii="Angsana New" w:hAnsi="Angsana New" w:hint="cs"/>
          <w:sz w:val="30"/>
          <w:szCs w:val="30"/>
          <w:cs/>
        </w:rPr>
        <w:t>สำหรับงวดสามเดือนและหกเดือนสิ้นสุดวันที่</w:t>
      </w:r>
      <w:r w:rsidR="00542CD2">
        <w:rPr>
          <w:rFonts w:ascii="Angsana New" w:hAnsi="Angsana New"/>
          <w:sz w:val="30"/>
          <w:szCs w:val="30"/>
          <w:cs/>
        </w:rPr>
        <w:br/>
      </w:r>
      <w:r w:rsidRPr="00C10D49">
        <w:rPr>
          <w:rFonts w:ascii="Angsana New" w:hAnsi="Angsana New"/>
          <w:sz w:val="30"/>
          <w:szCs w:val="30"/>
        </w:rPr>
        <w:t>30</w:t>
      </w:r>
      <w:r w:rsidRPr="00C10D49">
        <w:rPr>
          <w:rFonts w:ascii="Angsana New" w:hAnsi="Angsana New"/>
          <w:sz w:val="30"/>
          <w:szCs w:val="30"/>
          <w:cs/>
        </w:rPr>
        <w:t xml:space="preserve"> </w:t>
      </w:r>
      <w:r w:rsidRPr="00C10D49">
        <w:rPr>
          <w:rFonts w:ascii="Angsana New" w:hAnsi="Angsana New" w:hint="cs"/>
          <w:sz w:val="30"/>
          <w:szCs w:val="30"/>
          <w:cs/>
        </w:rPr>
        <w:t>มิถุนายน</w:t>
      </w:r>
      <w:r w:rsidRPr="00C10D49">
        <w:rPr>
          <w:rFonts w:ascii="Angsana New" w:hAnsi="Angsana New"/>
          <w:sz w:val="30"/>
          <w:szCs w:val="30"/>
          <w:cs/>
        </w:rPr>
        <w:t xml:space="preserve"> </w:t>
      </w:r>
      <w:r w:rsidRPr="00C10D49">
        <w:rPr>
          <w:rFonts w:ascii="Angsana New" w:hAnsi="Angsana New"/>
          <w:sz w:val="30"/>
          <w:szCs w:val="30"/>
        </w:rPr>
        <w:t xml:space="preserve">2564 </w:t>
      </w:r>
      <w:r w:rsidRPr="00C10D49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C10D49">
        <w:rPr>
          <w:rFonts w:ascii="Angsana New" w:hAnsi="Angsana New" w:hint="cs"/>
          <w:sz w:val="30"/>
          <w:szCs w:val="30"/>
          <w:cs/>
        </w:rPr>
        <w:t>สำหรับงวดหกเดือนสิ้นสุดวันที่</w:t>
      </w:r>
      <w:r w:rsidRPr="00C10D49">
        <w:rPr>
          <w:rFonts w:ascii="Angsana New" w:hAnsi="Angsana New"/>
          <w:sz w:val="30"/>
          <w:szCs w:val="30"/>
          <w:cs/>
        </w:rPr>
        <w:t xml:space="preserve"> </w:t>
      </w:r>
      <w:r w:rsidRPr="00C10D49">
        <w:rPr>
          <w:rFonts w:ascii="Angsana New" w:hAnsi="Angsana New"/>
          <w:sz w:val="30"/>
          <w:szCs w:val="30"/>
        </w:rPr>
        <w:t>30</w:t>
      </w:r>
      <w:r w:rsidRPr="00C10D49">
        <w:rPr>
          <w:rFonts w:ascii="Angsana New" w:hAnsi="Angsana New"/>
          <w:sz w:val="30"/>
          <w:szCs w:val="30"/>
          <w:cs/>
        </w:rPr>
        <w:t xml:space="preserve"> </w:t>
      </w:r>
      <w:r w:rsidRPr="00C10D49">
        <w:rPr>
          <w:rFonts w:ascii="Angsana New" w:hAnsi="Angsana New" w:hint="cs"/>
          <w:sz w:val="30"/>
          <w:szCs w:val="30"/>
          <w:cs/>
        </w:rPr>
        <w:t>มิถุนายน</w:t>
      </w:r>
      <w:r w:rsidRPr="00C10D49">
        <w:rPr>
          <w:rFonts w:ascii="Angsana New" w:hAnsi="Angsana New"/>
          <w:sz w:val="30"/>
          <w:szCs w:val="30"/>
          <w:cs/>
        </w:rPr>
        <w:t xml:space="preserve"> </w:t>
      </w:r>
      <w:r w:rsidRPr="00C10D49">
        <w:rPr>
          <w:rFonts w:ascii="Angsana New" w:hAnsi="Angsana New"/>
          <w:sz w:val="30"/>
          <w:szCs w:val="30"/>
        </w:rPr>
        <w:t>2564</w:t>
      </w:r>
      <w:r w:rsidRPr="00C10D49">
        <w:rPr>
          <w:rFonts w:ascii="Angsana New" w:hAnsi="Angsana New"/>
          <w:sz w:val="30"/>
          <w:szCs w:val="30"/>
          <w:cs/>
        </w:rPr>
        <w:t xml:space="preserve"> </w:t>
      </w:r>
      <w:r w:rsidRPr="00C10D49">
        <w:rPr>
          <w:rFonts w:ascii="Angsana New" w:hAnsi="Angsana New"/>
          <w:spacing w:val="-6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</w:t>
      </w:r>
      <w:r w:rsidRPr="00C10D49">
        <w:rPr>
          <w:rFonts w:ascii="Angsana New" w:hAnsi="Angsana New"/>
          <w:sz w:val="30"/>
          <w:szCs w:val="30"/>
          <w:cs/>
        </w:rPr>
        <w:t xml:space="preserve"> ของบริษัท แอสเสท เวิรด์ คอร์ป จำกัด (มหาชน)</w:t>
      </w:r>
      <w:r w:rsidRPr="00C10D49">
        <w:rPr>
          <w:rFonts w:ascii="Angsana New" w:hAnsi="Angsana New"/>
          <w:sz w:val="30"/>
          <w:szCs w:val="30"/>
        </w:rPr>
        <w:t xml:space="preserve"> </w:t>
      </w:r>
      <w:r w:rsidRPr="00C10D49">
        <w:rPr>
          <w:rFonts w:ascii="Angsana New" w:hAnsi="Angsana New"/>
          <w:sz w:val="30"/>
          <w:szCs w:val="30"/>
          <w:cs/>
        </w:rPr>
        <w:t>และบริษัทย่อย และของเฉพาะบริษัท แอสเสท เวิรด์ คอร์ป จำกัด (มหาชน)</w:t>
      </w:r>
      <w:r w:rsidRPr="00C10D49">
        <w:rPr>
          <w:rFonts w:ascii="Angsana New" w:hAnsi="Angsana New"/>
          <w:sz w:val="30"/>
          <w:szCs w:val="30"/>
        </w:rPr>
        <w:t xml:space="preserve"> </w:t>
      </w:r>
      <w:r w:rsidRPr="00C10D49">
        <w:rPr>
          <w:rFonts w:ascii="Angsana New" w:hAnsi="Angsana New"/>
          <w:sz w:val="30"/>
          <w:szCs w:val="30"/>
          <w:cs/>
        </w:rPr>
        <w:t>ตามลำดับ</w:t>
      </w:r>
      <w:r w:rsidRPr="00C10D49">
        <w:rPr>
          <w:rFonts w:ascii="Angsana New" w:hAnsi="Angsana New"/>
          <w:sz w:val="30"/>
          <w:szCs w:val="30"/>
        </w:rPr>
        <w:t xml:space="preserve"> </w:t>
      </w:r>
      <w:r w:rsidRPr="00C10D49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C10D49">
        <w:rPr>
          <w:rFonts w:ascii="Angsana New" w:hAnsi="Angsana New" w:hint="cs"/>
          <w:color w:val="FFFFFF"/>
          <w:sz w:val="30"/>
          <w:szCs w:val="30"/>
          <w:cs/>
        </w:rPr>
        <w:t xml:space="preserve"> </w:t>
      </w:r>
      <w:r w:rsidRPr="00C10D49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C10D49">
        <w:rPr>
          <w:rFonts w:ascii="Angsana New" w:hAnsi="Angsana New"/>
          <w:sz w:val="30"/>
          <w:szCs w:val="30"/>
        </w:rPr>
        <w:t>34</w:t>
      </w:r>
      <w:r w:rsidRPr="00C10D49">
        <w:rPr>
          <w:rFonts w:ascii="Angsana New" w:hAnsi="Angsana New"/>
          <w:sz w:val="30"/>
          <w:szCs w:val="30"/>
          <w:cs/>
        </w:rPr>
        <w:t xml:space="preserve"> เรื่อง</w:t>
      </w:r>
      <w:r w:rsidRPr="00C10D49">
        <w:rPr>
          <w:rFonts w:ascii="Angsana New" w:hAnsi="Angsana New"/>
          <w:sz w:val="30"/>
          <w:szCs w:val="30"/>
        </w:rPr>
        <w:t xml:space="preserve"> </w:t>
      </w:r>
      <w:r w:rsidRPr="00C10D49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</w:t>
      </w:r>
      <w:r w:rsidRPr="00C10D49">
        <w:rPr>
          <w:rFonts w:ascii="Angsana New" w:hAnsi="Angsana New"/>
          <w:sz w:val="30"/>
          <w:szCs w:val="30"/>
        </w:rPr>
        <w:t xml:space="preserve"> </w:t>
      </w:r>
      <w:r w:rsidRPr="00C10D49">
        <w:rPr>
          <w:rFonts w:ascii="Angsana New" w:hAnsi="Angsana New"/>
          <w:spacing w:val="-4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</w:t>
      </w:r>
      <w:r w:rsidRPr="00C10D49">
        <w:rPr>
          <w:rFonts w:ascii="Angsana New" w:hAnsi="Angsana New"/>
          <w:color w:val="000000"/>
          <w:spacing w:val="-4"/>
          <w:sz w:val="30"/>
          <w:szCs w:val="30"/>
          <w:cs/>
        </w:rPr>
        <w:t>กาล</w:t>
      </w:r>
      <w:r w:rsidRPr="00C10D49">
        <w:rPr>
          <w:rFonts w:ascii="Angsana New" w:hAnsi="Angsana New"/>
          <w:spacing w:val="-4"/>
          <w:sz w:val="30"/>
          <w:szCs w:val="30"/>
          <w:cs/>
        </w:rPr>
        <w:t>ดังกล่าวจากผลการสอบทานของข้าพเจ้า</w:t>
      </w:r>
      <w:r w:rsidRPr="00C10D49">
        <w:rPr>
          <w:rFonts w:ascii="Angsana New" w:hAnsi="Angsana New"/>
          <w:spacing w:val="-4"/>
          <w:sz w:val="30"/>
          <w:szCs w:val="30"/>
        </w:rPr>
        <w:t xml:space="preserve"> </w:t>
      </w:r>
    </w:p>
    <w:p w14:paraId="6EE0C5DF" w14:textId="77777777" w:rsidR="00F24EAF" w:rsidRPr="00C10D49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10D49">
        <w:rPr>
          <w:rFonts w:ascii="Angsana New" w:hAnsi="Angsana New"/>
          <w:sz w:val="30"/>
          <w:szCs w:val="30"/>
          <w:cs/>
        </w:rPr>
        <w:t xml:space="preserve"> </w:t>
      </w:r>
    </w:p>
    <w:p w14:paraId="4013E8A8" w14:textId="77777777" w:rsidR="00F24EAF" w:rsidRPr="00C10D49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C10D49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56D15D8E" w14:textId="77777777" w:rsidR="00F24EAF" w:rsidRPr="00C10D49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8FEF956" w14:textId="77777777" w:rsidR="00F24EAF" w:rsidRPr="00C10D49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10D49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C10D49">
        <w:rPr>
          <w:rFonts w:ascii="Angsana New" w:hAnsi="Angsana New"/>
          <w:sz w:val="30"/>
          <w:szCs w:val="30"/>
        </w:rPr>
        <w:t>2410</w:t>
      </w:r>
      <w:r w:rsidRPr="00C10D49">
        <w:rPr>
          <w:rFonts w:ascii="Angsana New" w:hAnsi="Angsana New"/>
          <w:sz w:val="30"/>
          <w:szCs w:val="30"/>
          <w:cs/>
        </w:rPr>
        <w:t xml:space="preserve"> </w:t>
      </w:r>
      <w:r w:rsidRPr="00C10D49">
        <w:rPr>
          <w:rFonts w:ascii="Angsana New" w:hAnsi="Angsana New"/>
          <w:sz w:val="30"/>
          <w:szCs w:val="30"/>
        </w:rPr>
        <w:t>“</w:t>
      </w:r>
      <w:r w:rsidRPr="00C10D49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Pr="00C10D49">
        <w:rPr>
          <w:rFonts w:ascii="Angsana New" w:hAnsi="Angsana New"/>
          <w:sz w:val="30"/>
          <w:szCs w:val="30"/>
          <w:cs/>
        </w:rPr>
        <w:br/>
        <w:t>โดยผู้สอบบัญชีรับอนุญาตของกิจการ</w:t>
      </w:r>
      <w:r w:rsidRPr="00C10D49">
        <w:rPr>
          <w:rFonts w:ascii="Angsana New" w:hAnsi="Angsana New"/>
          <w:sz w:val="30"/>
          <w:szCs w:val="30"/>
        </w:rPr>
        <w:t xml:space="preserve">” </w:t>
      </w:r>
      <w:r w:rsidRPr="00C10D49">
        <w:rPr>
          <w:rFonts w:ascii="Angsana New" w:hAnsi="Angsana New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</w:t>
      </w:r>
      <w:r w:rsidRPr="00C10D49">
        <w:rPr>
          <w:rFonts w:ascii="Angsana New" w:hAnsi="Angsana New"/>
          <w:spacing w:val="-10"/>
          <w:sz w:val="30"/>
          <w:szCs w:val="30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</w:t>
      </w:r>
      <w:r w:rsidRPr="00C10D49">
        <w:rPr>
          <w:rFonts w:ascii="Angsana New" w:hAnsi="Angsana New"/>
          <w:sz w:val="30"/>
          <w:szCs w:val="30"/>
          <w:cs/>
        </w:rPr>
        <w:t xml:space="preserve"> </w:t>
      </w:r>
      <w:r w:rsidRPr="00C10D49">
        <w:rPr>
          <w:rFonts w:ascii="Angsana New" w:hAnsi="Angsana New"/>
          <w:sz w:val="30"/>
          <w:szCs w:val="30"/>
        </w:rPr>
        <w:t xml:space="preserve">     </w:t>
      </w:r>
      <w:r w:rsidRPr="00C10D49">
        <w:rPr>
          <w:rFonts w:ascii="Angsana New" w:hAnsi="Angsana New"/>
          <w:sz w:val="30"/>
          <w:szCs w:val="30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28B02F89" w14:textId="77777777" w:rsidR="00F24EAF" w:rsidRPr="00C10D49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0A1C65B4" w14:textId="77777777" w:rsidR="00F24EAF" w:rsidRPr="00C10D49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C10D49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7E765013" w14:textId="77777777" w:rsidR="00F24EAF" w:rsidRPr="00C10D49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1BEAF71E" w14:textId="77777777" w:rsidR="00F24EAF" w:rsidRPr="00C10D49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10D49">
        <w:rPr>
          <w:rFonts w:ascii="Angsana New" w:hAnsi="Angsana New"/>
          <w:spacing w:val="-6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C10D49">
        <w:rPr>
          <w:rFonts w:ascii="Angsana New" w:hAnsi="Angsana New"/>
          <w:spacing w:val="-6"/>
          <w:sz w:val="30"/>
          <w:szCs w:val="30"/>
        </w:rPr>
        <w:t>34</w:t>
      </w:r>
      <w:r w:rsidRPr="00C10D49">
        <w:rPr>
          <w:rFonts w:ascii="Angsana New" w:hAnsi="Angsana New"/>
          <w:sz w:val="30"/>
          <w:szCs w:val="30"/>
        </w:rPr>
        <w:t xml:space="preserve"> </w:t>
      </w:r>
      <w:r w:rsidRPr="00C10D49">
        <w:rPr>
          <w:rFonts w:ascii="Angsana New" w:hAnsi="Angsana New"/>
          <w:sz w:val="30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166CF737" w14:textId="77777777" w:rsidR="003243AB" w:rsidRPr="00C10D49" w:rsidRDefault="003243AB" w:rsidP="00324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  <w:sectPr w:rsidR="003243AB" w:rsidRPr="00C10D49" w:rsidSect="00731002"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6D54B43F" w14:textId="77777777" w:rsidR="003243AB" w:rsidRPr="00C10D49" w:rsidRDefault="003243AB" w:rsidP="00324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14:paraId="3BC6EF14" w14:textId="77777777" w:rsidR="00B51D8C" w:rsidRPr="00C10D49" w:rsidRDefault="00F24EAF" w:rsidP="00B51D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C10D49">
        <w:rPr>
          <w:rFonts w:ascii="Angsana New" w:hAnsi="Angsana New" w:hint="cs"/>
          <w:i/>
          <w:iCs/>
          <w:sz w:val="30"/>
          <w:szCs w:val="30"/>
          <w:cs/>
        </w:rPr>
        <w:t>ข้อมูลและเหตุการณ์ที่เน้น</w:t>
      </w:r>
    </w:p>
    <w:p w14:paraId="2C9373B8" w14:textId="77777777" w:rsidR="00B51D8C" w:rsidRPr="00C10D49" w:rsidRDefault="00B51D8C" w:rsidP="00B51D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14:paraId="6719F3A7" w14:textId="48CEAB06" w:rsidR="00B51D8C" w:rsidRPr="00C10D49" w:rsidRDefault="00B51D8C" w:rsidP="00B51D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C10D49">
        <w:rPr>
          <w:rFonts w:ascii="Angsana New" w:hAnsi="Angsana New" w:hint="cs"/>
          <w:sz w:val="30"/>
          <w:szCs w:val="30"/>
          <w:cs/>
        </w:rPr>
        <w:t xml:space="preserve">ข้าพเจ้าขอให้สังเกตหมายเหตุประกอบงบการเงินระหว่างกาลแบบย่อข้อ </w:t>
      </w:r>
      <w:r w:rsidR="000858D5" w:rsidRPr="00C10D49">
        <w:rPr>
          <w:rFonts w:ascii="Angsana New" w:hAnsi="Angsana New"/>
          <w:sz w:val="30"/>
          <w:szCs w:val="30"/>
        </w:rPr>
        <w:t>2</w:t>
      </w:r>
      <w:r w:rsidRPr="00C10D49">
        <w:rPr>
          <w:rFonts w:ascii="Angsana New" w:hAnsi="Angsana New"/>
          <w:sz w:val="30"/>
          <w:szCs w:val="30"/>
        </w:rPr>
        <w:t xml:space="preserve"> </w:t>
      </w:r>
      <w:r w:rsidRPr="00C10D49">
        <w:rPr>
          <w:rFonts w:ascii="Angsana New" w:hAnsi="Angsana New" w:hint="cs"/>
          <w:sz w:val="30"/>
          <w:szCs w:val="30"/>
          <w:cs/>
        </w:rPr>
        <w:t>ซึ่งได้อธิบายถึงผลกระทบต่อบริษัทและบริษัทย่อยจากกา</w:t>
      </w:r>
      <w:r w:rsidR="004F471B" w:rsidRPr="00C10D49">
        <w:rPr>
          <w:rFonts w:ascii="Angsana New" w:hAnsi="Angsana New" w:hint="cs"/>
          <w:sz w:val="30"/>
          <w:szCs w:val="30"/>
          <w:cs/>
        </w:rPr>
        <w:t>ร</w:t>
      </w:r>
      <w:r w:rsidRPr="00C10D49">
        <w:rPr>
          <w:rFonts w:ascii="Angsana New" w:hAnsi="Angsana New"/>
          <w:sz w:val="30"/>
          <w:szCs w:val="30"/>
          <w:cs/>
        </w:rPr>
        <w:t>เปลี่ยนแปลงนโยบายการบัญชีในการวัดมูลค่าอสังหาริมทรัพย์เพื่อการลงทุนตามวิธีราคาทุนเป็นวิธีมูลค่ายุติธรรม</w:t>
      </w:r>
      <w:r w:rsidRPr="00C10D49">
        <w:rPr>
          <w:rFonts w:ascii="Angsana New" w:hAnsi="Angsana New" w:hint="cs"/>
          <w:sz w:val="30"/>
          <w:szCs w:val="30"/>
          <w:cs/>
        </w:rPr>
        <w:t xml:space="preserve">มาถือปฏิบัติตั้งแต่วันที่ </w:t>
      </w:r>
      <w:r w:rsidRPr="00C10D49">
        <w:rPr>
          <w:rFonts w:ascii="Angsana New" w:hAnsi="Angsana New"/>
          <w:sz w:val="30"/>
          <w:szCs w:val="30"/>
        </w:rPr>
        <w:t xml:space="preserve">1 </w:t>
      </w:r>
      <w:r w:rsidRPr="00C10D49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C10D49">
        <w:rPr>
          <w:rFonts w:ascii="Angsana New" w:hAnsi="Angsana New"/>
          <w:sz w:val="30"/>
          <w:szCs w:val="30"/>
        </w:rPr>
        <w:t>2564</w:t>
      </w:r>
      <w:r w:rsidRPr="00C10D49">
        <w:rPr>
          <w:rFonts w:ascii="Angsana New" w:hAnsi="Angsana New" w:hint="cs"/>
          <w:sz w:val="30"/>
          <w:szCs w:val="30"/>
          <w:cs/>
        </w:rPr>
        <w:t xml:space="preserve"> งบแสดงฐานะการเงินรวมและงบแสดงฐานะการเงินเฉพาะกิจการ</w:t>
      </w:r>
      <w:r w:rsidRPr="00C10D49">
        <w:rPr>
          <w:rFonts w:ascii="Angsana New" w:hAnsi="Angsana New"/>
          <w:sz w:val="30"/>
          <w:szCs w:val="30"/>
        </w:rPr>
        <w:br/>
      </w:r>
      <w:r w:rsidRPr="00C10D49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C10D49">
        <w:rPr>
          <w:rFonts w:ascii="Angsana New" w:hAnsi="Angsana New"/>
          <w:sz w:val="30"/>
          <w:szCs w:val="30"/>
        </w:rPr>
        <w:t xml:space="preserve">31 </w:t>
      </w:r>
      <w:r w:rsidRPr="00C10D49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C10D49">
        <w:rPr>
          <w:rFonts w:ascii="Angsana New" w:hAnsi="Angsana New"/>
          <w:sz w:val="30"/>
          <w:szCs w:val="30"/>
        </w:rPr>
        <w:t>2563</w:t>
      </w:r>
      <w:r w:rsidRPr="00C10D49">
        <w:rPr>
          <w:rFonts w:ascii="Angsana New" w:hAnsi="Angsana New" w:hint="cs"/>
          <w:sz w:val="30"/>
          <w:szCs w:val="30"/>
          <w:cs/>
        </w:rPr>
        <w:t xml:space="preserve"> ที่แสดงเป็นข้อมูลเปรียบเทียบ เป็นส่วนหนึ่งของงบการเงินรวมและงบการเงินเฉพาะกิจการที่ตรวจสอบแล้ว ณ วันที่ </w:t>
      </w:r>
      <w:r w:rsidRPr="00B0680D">
        <w:rPr>
          <w:rFonts w:ascii="Angsana New" w:hAnsi="Angsana New" w:hint="cs"/>
          <w:sz w:val="30"/>
          <w:szCs w:val="30"/>
          <w:cs/>
        </w:rPr>
        <w:t xml:space="preserve">และสำหรับปีสิ้นสุดวันที่ </w:t>
      </w:r>
      <w:r w:rsidRPr="00B0680D">
        <w:rPr>
          <w:rFonts w:ascii="Angsana New" w:hAnsi="Angsana New"/>
          <w:sz w:val="30"/>
          <w:szCs w:val="30"/>
        </w:rPr>
        <w:t xml:space="preserve">31 </w:t>
      </w:r>
      <w:r w:rsidRPr="00B0680D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B0680D">
        <w:rPr>
          <w:rFonts w:ascii="Angsana New" w:hAnsi="Angsana New"/>
          <w:sz w:val="30"/>
          <w:szCs w:val="30"/>
        </w:rPr>
        <w:t>2563</w:t>
      </w:r>
      <w:r w:rsidRPr="00B0680D">
        <w:rPr>
          <w:rFonts w:ascii="Angsana New" w:hAnsi="Angsana New" w:hint="cs"/>
          <w:sz w:val="30"/>
          <w:szCs w:val="30"/>
          <w:cs/>
        </w:rPr>
        <w:t xml:space="preserve"> และหลังจากปรับปรุงรายการตามที่ได้อธิบายไว้ในหมายเหตุข้อ </w:t>
      </w:r>
      <w:r w:rsidR="000858D5" w:rsidRPr="00B0680D">
        <w:rPr>
          <w:rFonts w:ascii="Angsana New" w:hAnsi="Angsana New"/>
          <w:sz w:val="30"/>
          <w:szCs w:val="30"/>
        </w:rPr>
        <w:t>2</w:t>
      </w:r>
      <w:r w:rsidRPr="00B0680D">
        <w:rPr>
          <w:rFonts w:ascii="Angsana New" w:hAnsi="Angsana New" w:hint="cs"/>
          <w:sz w:val="30"/>
          <w:szCs w:val="30"/>
          <w:cs/>
        </w:rPr>
        <w:t xml:space="preserve"> นอกจากนี้ งบกำไร</w:t>
      </w:r>
      <w:r w:rsidRPr="00C97B1F">
        <w:rPr>
          <w:rFonts w:ascii="Angsana New" w:hAnsi="Angsana New" w:hint="cs"/>
          <w:sz w:val="30"/>
          <w:szCs w:val="30"/>
          <w:cs/>
        </w:rPr>
        <w:t>ขาดทุนเบ็ดเสร็จรวมและงบกำไรขาดทุนเบ็ดเสร็จเฉพาะกิจการ สำหรับงวด</w:t>
      </w:r>
      <w:r w:rsidR="009E74B1" w:rsidRPr="00C97B1F">
        <w:rPr>
          <w:rFonts w:ascii="Angsana New" w:hAnsi="Angsana New" w:hint="cs"/>
          <w:sz w:val="30"/>
          <w:szCs w:val="30"/>
          <w:cs/>
        </w:rPr>
        <w:t>สามเดือนและ</w:t>
      </w:r>
      <w:r w:rsidR="00D6223B" w:rsidRPr="00C97B1F">
        <w:rPr>
          <w:rFonts w:ascii="Angsana New" w:hAnsi="Angsana New" w:hint="cs"/>
          <w:sz w:val="30"/>
          <w:szCs w:val="30"/>
          <w:cs/>
        </w:rPr>
        <w:t>หก</w:t>
      </w:r>
      <w:r w:rsidRPr="00C97B1F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="00D6223B" w:rsidRPr="00C97B1F">
        <w:rPr>
          <w:rFonts w:ascii="Angsana New" w:hAnsi="Angsana New" w:hint="cs"/>
          <w:sz w:val="30"/>
          <w:szCs w:val="30"/>
          <w:cs/>
        </w:rPr>
        <w:t xml:space="preserve"> </w:t>
      </w:r>
      <w:r w:rsidR="00D6223B" w:rsidRPr="00C97B1F">
        <w:rPr>
          <w:rFonts w:ascii="Angsana New" w:hAnsi="Angsana New"/>
          <w:sz w:val="30"/>
          <w:szCs w:val="30"/>
        </w:rPr>
        <w:t xml:space="preserve">30 </w:t>
      </w:r>
      <w:r w:rsidR="00D6223B" w:rsidRPr="00C97B1F">
        <w:rPr>
          <w:rFonts w:ascii="Angsana New" w:hAnsi="Angsana New" w:hint="cs"/>
          <w:sz w:val="30"/>
          <w:szCs w:val="30"/>
          <w:cs/>
        </w:rPr>
        <w:t>มิถุนายน</w:t>
      </w:r>
      <w:r w:rsidRPr="00C97B1F">
        <w:rPr>
          <w:rFonts w:ascii="Angsana New" w:hAnsi="Angsana New" w:hint="cs"/>
          <w:sz w:val="30"/>
          <w:szCs w:val="30"/>
          <w:cs/>
        </w:rPr>
        <w:t xml:space="preserve"> </w:t>
      </w:r>
      <w:r w:rsidRPr="00C97B1F">
        <w:rPr>
          <w:rFonts w:ascii="Angsana New" w:hAnsi="Angsana New"/>
          <w:sz w:val="30"/>
          <w:szCs w:val="30"/>
        </w:rPr>
        <w:t>2563</w:t>
      </w:r>
      <w:r w:rsidRPr="00C97B1F">
        <w:rPr>
          <w:rFonts w:ascii="Angsana New" w:hAnsi="Angsana New" w:hint="cs"/>
          <w:sz w:val="30"/>
          <w:szCs w:val="30"/>
          <w:cs/>
        </w:rPr>
        <w:t xml:space="preserve"> </w:t>
      </w:r>
      <w:r w:rsidR="00C97B1F" w:rsidRPr="00C97B1F">
        <w:rPr>
          <w:rFonts w:ascii="Angsana New" w:hAnsi="Angsana New" w:hint="cs"/>
          <w:sz w:val="30"/>
          <w:szCs w:val="30"/>
          <w:cs/>
        </w:rPr>
        <w:t>และ</w:t>
      </w:r>
      <w:r w:rsidR="00B0680D" w:rsidRPr="00C97B1F">
        <w:rPr>
          <w:rFonts w:ascii="Angsana New" w:hAnsi="Angsana New" w:hint="cs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="00254317" w:rsidRPr="00C97B1F">
        <w:rPr>
          <w:rFonts w:ascii="Angsana New" w:hAnsi="Angsana New" w:hint="cs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="00B0680D" w:rsidRPr="00C97B1F">
        <w:rPr>
          <w:rFonts w:ascii="Angsana New" w:hAnsi="Angsana New" w:hint="cs"/>
          <w:sz w:val="30"/>
          <w:szCs w:val="30"/>
          <w:cs/>
        </w:rPr>
        <w:t xml:space="preserve">สำหรับงวดหกเดือนสิ้นสุดวันที่ </w:t>
      </w:r>
      <w:r w:rsidR="00B0680D" w:rsidRPr="00C97B1F">
        <w:rPr>
          <w:rFonts w:ascii="Angsana New" w:hAnsi="Angsana New"/>
          <w:sz w:val="30"/>
          <w:szCs w:val="30"/>
        </w:rPr>
        <w:t xml:space="preserve">30 </w:t>
      </w:r>
      <w:r w:rsidR="00B0680D" w:rsidRPr="00C97B1F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B0680D" w:rsidRPr="00C97B1F">
        <w:rPr>
          <w:rFonts w:ascii="Angsana New" w:hAnsi="Angsana New"/>
          <w:sz w:val="30"/>
          <w:szCs w:val="30"/>
        </w:rPr>
        <w:t>2563</w:t>
      </w:r>
      <w:r w:rsidR="00B0680D" w:rsidRPr="00C97B1F">
        <w:rPr>
          <w:rFonts w:ascii="Angsana New" w:hAnsi="Angsana New" w:hint="cs"/>
          <w:sz w:val="30"/>
          <w:szCs w:val="30"/>
          <w:cs/>
        </w:rPr>
        <w:t xml:space="preserve"> </w:t>
      </w:r>
      <w:r w:rsidRPr="00C97B1F">
        <w:rPr>
          <w:rFonts w:ascii="Angsana New" w:hAnsi="Angsana New" w:hint="cs"/>
          <w:sz w:val="30"/>
          <w:szCs w:val="30"/>
          <w:cs/>
        </w:rPr>
        <w:t xml:space="preserve">ที่แสดงเป็นข้อมูลเปรียบเทียบได้ปรับปรุงรายการตามที่ได้อธิบายไว้ในหมายเหตุข้อ </w:t>
      </w:r>
      <w:r w:rsidR="000858D5" w:rsidRPr="00C97B1F">
        <w:rPr>
          <w:rFonts w:ascii="Angsana New" w:hAnsi="Angsana New"/>
          <w:sz w:val="30"/>
          <w:szCs w:val="30"/>
        </w:rPr>
        <w:t>2</w:t>
      </w:r>
      <w:r w:rsidRPr="00C97B1F">
        <w:rPr>
          <w:rFonts w:ascii="Angsana New" w:hAnsi="Angsana New" w:hint="cs"/>
          <w:sz w:val="30"/>
          <w:szCs w:val="30"/>
          <w:cs/>
        </w:rPr>
        <w:t xml:space="preserve"> แล้ว </w:t>
      </w:r>
      <w:r w:rsidRPr="00C97B1F">
        <w:rPr>
          <w:rFonts w:ascii="Angsana New" w:hAnsi="Angsana New"/>
          <w:sz w:val="30"/>
          <w:szCs w:val="30"/>
          <w:cs/>
        </w:rPr>
        <w:t xml:space="preserve">ทั้งนี้ </w:t>
      </w:r>
      <w:r w:rsidRPr="00C97B1F">
        <w:rPr>
          <w:rFonts w:ascii="Angsana New" w:eastAsia="Calibri" w:hAnsi="Angsana New" w:hint="cs"/>
          <w:sz w:val="30"/>
          <w:szCs w:val="30"/>
          <w:cs/>
        </w:rPr>
        <w:t>ข้อสรุปของข้าพเจ้าไม่ได้เปลี่ยนแปลงไปเนื่องจากเรื่องนี้</w:t>
      </w:r>
      <w:r w:rsidRPr="00C10D49">
        <w:rPr>
          <w:rFonts w:ascii="Angsana New" w:hAnsi="Angsana New" w:hint="cs"/>
          <w:sz w:val="30"/>
          <w:szCs w:val="30"/>
          <w:cs/>
        </w:rPr>
        <w:t xml:space="preserve"> </w:t>
      </w:r>
    </w:p>
    <w:p w14:paraId="61CCE460" w14:textId="69A53059" w:rsidR="00F24EAF" w:rsidRPr="00C10D49" w:rsidRDefault="00F24EAF" w:rsidP="00F24EAF">
      <w:pPr>
        <w:tabs>
          <w:tab w:val="clear" w:pos="227"/>
          <w:tab w:val="clear" w:pos="454"/>
          <w:tab w:val="clear" w:pos="680"/>
          <w:tab w:val="left" w:pos="270"/>
          <w:tab w:val="left" w:pos="45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0C622E8A" w14:textId="77777777" w:rsidR="00F24EAF" w:rsidRPr="00C10D49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DA01AAF" w14:textId="77777777" w:rsidR="00F24EAF" w:rsidRPr="00C10D49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8E1AF4C" w14:textId="77777777" w:rsidR="00B51D8C" w:rsidRPr="00C10D49" w:rsidRDefault="00B51D8C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22C680A" w14:textId="04F7FE41" w:rsidR="00F24EAF" w:rsidRPr="00C10D49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10D49">
        <w:rPr>
          <w:rFonts w:ascii="Angsana New" w:hAnsi="Angsana New"/>
          <w:sz w:val="30"/>
          <w:szCs w:val="30"/>
          <w:cs/>
        </w:rPr>
        <w:tab/>
      </w:r>
    </w:p>
    <w:p w14:paraId="48DDEB5F" w14:textId="77777777" w:rsidR="00F24EAF" w:rsidRPr="00C10D49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10D49">
        <w:rPr>
          <w:rFonts w:ascii="Angsana New" w:hAnsi="Angsana New"/>
          <w:sz w:val="30"/>
          <w:szCs w:val="30"/>
          <w:cs/>
        </w:rPr>
        <w:t>(</w:t>
      </w:r>
      <w:r w:rsidRPr="00C10D49">
        <w:rPr>
          <w:rFonts w:ascii="Angsana New" w:hAnsi="Angsana New" w:hint="cs"/>
          <w:sz w:val="30"/>
          <w:szCs w:val="30"/>
          <w:cs/>
        </w:rPr>
        <w:t>กนกอร ภูริปัญญวานิช</w:t>
      </w:r>
      <w:r w:rsidRPr="00C10D49">
        <w:rPr>
          <w:rFonts w:ascii="Angsana New" w:hAnsi="Angsana New"/>
          <w:sz w:val="30"/>
          <w:szCs w:val="30"/>
          <w:cs/>
        </w:rPr>
        <w:t>)</w:t>
      </w:r>
    </w:p>
    <w:p w14:paraId="049B7D39" w14:textId="0EC205EE" w:rsidR="00F24EAF" w:rsidRPr="00C10D49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10D49">
        <w:rPr>
          <w:rFonts w:ascii="Angsana New" w:hAnsi="Angsana New"/>
          <w:sz w:val="30"/>
          <w:szCs w:val="30"/>
          <w:cs/>
        </w:rPr>
        <w:t>ผู้สอบบัญชีรับอนุญาต</w:t>
      </w:r>
      <w:r w:rsidR="005B473B">
        <w:rPr>
          <w:rFonts w:ascii="Angsana New" w:hAnsi="Angsana New"/>
          <w:sz w:val="30"/>
          <w:szCs w:val="30"/>
        </w:rPr>
        <w:tab/>
      </w:r>
    </w:p>
    <w:p w14:paraId="5C1FA1C9" w14:textId="77777777" w:rsidR="00F24EAF" w:rsidRPr="00C10D49" w:rsidRDefault="00F24EAF" w:rsidP="00F24EAF">
      <w:pPr>
        <w:pStyle w:val="10"/>
        <w:tabs>
          <w:tab w:val="clear" w:pos="1080"/>
        </w:tabs>
        <w:rPr>
          <w:rFonts w:ascii="Angsana New" w:hAnsi="Angsana New" w:cs="Angsana New"/>
          <w:sz w:val="30"/>
          <w:szCs w:val="30"/>
          <w:lang w:val="en-US"/>
        </w:rPr>
      </w:pPr>
      <w:r w:rsidRPr="00C10D49">
        <w:rPr>
          <w:rFonts w:ascii="Angsana New" w:hAnsi="Angsana New" w:cs="Angsana New"/>
          <w:sz w:val="30"/>
          <w:szCs w:val="30"/>
          <w:cs/>
        </w:rPr>
        <w:t xml:space="preserve">เลขทะเบียน </w:t>
      </w:r>
      <w:r w:rsidRPr="00C10D49">
        <w:rPr>
          <w:rFonts w:ascii="Angsana New" w:hAnsi="Angsana New" w:cs="Angsana New"/>
          <w:sz w:val="30"/>
          <w:szCs w:val="30"/>
          <w:lang w:val="en-US"/>
        </w:rPr>
        <w:t>10512</w:t>
      </w:r>
    </w:p>
    <w:p w14:paraId="448E910F" w14:textId="77777777" w:rsidR="00F24EAF" w:rsidRPr="00C10D49" w:rsidRDefault="00F24EAF" w:rsidP="00F24EAF">
      <w:pPr>
        <w:pStyle w:val="10"/>
        <w:tabs>
          <w:tab w:val="clear" w:pos="1080"/>
        </w:tabs>
        <w:rPr>
          <w:rFonts w:ascii="Angsana New" w:hAnsi="Angsana New" w:cs="Angsana New"/>
          <w:sz w:val="30"/>
          <w:szCs w:val="30"/>
          <w:lang w:val="en-US"/>
        </w:rPr>
      </w:pPr>
    </w:p>
    <w:p w14:paraId="2C5FBBA6" w14:textId="77777777" w:rsidR="00F24EAF" w:rsidRPr="00C10D49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10D49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EC11152" w14:textId="77777777" w:rsidR="00CE237D" w:rsidRPr="00C10D49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10D49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A932281" w14:textId="1CB5F071" w:rsidR="00F24EAF" w:rsidRDefault="00CE237D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10D49">
        <w:rPr>
          <w:rFonts w:ascii="Angsana New" w:hAnsi="Angsana New"/>
          <w:sz w:val="30"/>
          <w:szCs w:val="30"/>
        </w:rPr>
        <w:t xml:space="preserve">10 </w:t>
      </w:r>
      <w:r w:rsidR="008D670A" w:rsidRPr="00C10D49">
        <w:rPr>
          <w:rFonts w:ascii="Angsana New" w:hAnsi="Angsana New" w:hint="cs"/>
          <w:sz w:val="30"/>
          <w:szCs w:val="30"/>
          <w:cs/>
        </w:rPr>
        <w:t>สิงหาคม</w:t>
      </w:r>
      <w:r w:rsidR="00F24EAF" w:rsidRPr="00C10D49">
        <w:rPr>
          <w:rFonts w:ascii="Angsana New" w:hAnsi="Angsana New" w:hint="cs"/>
          <w:sz w:val="30"/>
          <w:szCs w:val="30"/>
          <w:cs/>
        </w:rPr>
        <w:t xml:space="preserve"> </w:t>
      </w:r>
      <w:r w:rsidR="00F24EAF" w:rsidRPr="00C10D49">
        <w:rPr>
          <w:rFonts w:ascii="Angsana New" w:hAnsi="Angsana New"/>
          <w:sz w:val="30"/>
          <w:szCs w:val="30"/>
        </w:rPr>
        <w:t>2564</w:t>
      </w:r>
    </w:p>
    <w:p w14:paraId="0AD5D9F3" w14:textId="4916E9E9" w:rsidR="00205922" w:rsidRDefault="00205922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6A3783A3" w14:textId="77777777" w:rsidR="00670143" w:rsidRPr="00C10D49" w:rsidRDefault="00670143" w:rsidP="00205922">
      <w:pPr>
        <w:pStyle w:val="IndexHeading1"/>
        <w:spacing w:after="0" w:line="240" w:lineRule="atLeast"/>
        <w:jc w:val="both"/>
        <w:outlineLvl w:val="0"/>
        <w:rPr>
          <w:rFonts w:ascii="Angsana New" w:hAnsi="Angsana New"/>
          <w:highlight w:val="yellow"/>
          <w:cs/>
        </w:rPr>
      </w:pPr>
    </w:p>
    <w:sectPr w:rsidR="00670143" w:rsidRPr="00C10D49" w:rsidSect="00205922">
      <w:headerReference w:type="default" r:id="rId13"/>
      <w:footerReference w:type="default" r:id="rId14"/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DF159B" w14:textId="77777777" w:rsidR="00E420CE" w:rsidRDefault="00E420CE">
      <w:r>
        <w:separator/>
      </w:r>
    </w:p>
  </w:endnote>
  <w:endnote w:type="continuationSeparator" w:id="0">
    <w:p w14:paraId="7AB49126" w14:textId="77777777" w:rsidR="00E420CE" w:rsidRDefault="00E420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E02782" w14:textId="77777777" w:rsidR="008920AE" w:rsidRDefault="008920AE" w:rsidP="007B3D4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111</w:t>
    </w:r>
    <w:r>
      <w:rPr>
        <w:rStyle w:val="PageNumber"/>
        <w:cs/>
      </w:rPr>
      <w:fldChar w:fldCharType="end"/>
    </w:r>
  </w:p>
  <w:p w14:paraId="2958A036" w14:textId="77777777" w:rsidR="008920AE" w:rsidRDefault="008920AE" w:rsidP="00AC7B7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8C1A51" w14:textId="77777777" w:rsidR="008920AE" w:rsidRPr="00305593" w:rsidRDefault="008920AE" w:rsidP="007A464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305593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30559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9DA6AEC" w14:textId="77777777" w:rsidR="008920AE" w:rsidRPr="002D3586" w:rsidRDefault="008920AE" w:rsidP="002D3586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7CB5D0" w14:textId="77777777" w:rsidR="008920AE" w:rsidRDefault="008920AE">
    <w:pPr>
      <w:pStyle w:val="Footer"/>
    </w:pPr>
  </w:p>
  <w:p w14:paraId="1DF66993" w14:textId="77777777" w:rsidR="008920AE" w:rsidRDefault="008920AE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1FDF42" w14:textId="77777777" w:rsidR="008920AE" w:rsidRPr="007916B1" w:rsidRDefault="008920AE" w:rsidP="00A52CA3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916B1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916B1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70</w: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8C4A7CA" w14:textId="77777777" w:rsidR="008920AE" w:rsidRPr="002F7024" w:rsidRDefault="008920AE" w:rsidP="009068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E38AB4" w14:textId="77777777" w:rsidR="00E420CE" w:rsidRDefault="00E420CE">
      <w:r>
        <w:separator/>
      </w:r>
    </w:p>
  </w:footnote>
  <w:footnote w:type="continuationSeparator" w:id="0">
    <w:p w14:paraId="492F83B6" w14:textId="77777777" w:rsidR="00E420CE" w:rsidRDefault="00E420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97DCE5" w14:textId="77777777" w:rsidR="008920AE" w:rsidRDefault="008920AE">
    <w:pPr>
      <w:rPr>
        <w:lang w:val="en-GB"/>
      </w:rPr>
    </w:pPr>
  </w:p>
  <w:p w14:paraId="4301F8FD" w14:textId="77777777" w:rsidR="008920AE" w:rsidRDefault="008920AE">
    <w:pPr>
      <w:rPr>
        <w:lang w:val="en-GB"/>
      </w:rPr>
    </w:pPr>
  </w:p>
  <w:p w14:paraId="3DB9CA71" w14:textId="77777777" w:rsidR="008920AE" w:rsidRDefault="008920AE">
    <w:pPr>
      <w:rPr>
        <w:lang w:val="en-GB"/>
      </w:rPr>
    </w:pPr>
  </w:p>
  <w:p w14:paraId="1B98244C" w14:textId="77777777" w:rsidR="008920AE" w:rsidRDefault="008920AE">
    <w:pPr>
      <w:rPr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431F9B" w14:textId="77777777" w:rsidR="008920AE" w:rsidRDefault="008920AE">
    <w:pPr>
      <w:pStyle w:val="Header"/>
    </w:pPr>
  </w:p>
  <w:p w14:paraId="61F74374" w14:textId="77777777" w:rsidR="008920AE" w:rsidRDefault="008920AE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E45EA6" w14:textId="4B9372A9" w:rsidR="008920AE" w:rsidRDefault="008920AE" w:rsidP="00B752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630"/>
      <w:rPr>
        <w:rFonts w:ascii="Angsana New" w:hAnsi="Angsana New"/>
        <w:bCs/>
        <w:sz w:val="32"/>
        <w:szCs w:val="32"/>
        <w:lang w:val="en-GB" w:bidi="ar-SA"/>
      </w:rPr>
    </w:pPr>
  </w:p>
  <w:p w14:paraId="72A2AD1C" w14:textId="77777777" w:rsidR="00205922" w:rsidRDefault="00205922" w:rsidP="00B752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630"/>
      <w:rPr>
        <w:rFonts w:ascii="Angsana New" w:hAnsi="Angsana New"/>
        <w:bCs/>
        <w:sz w:val="32"/>
        <w:szCs w:val="32"/>
        <w:lang w:val="en-GB" w:bidi="ar-S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672"/>
        </w:tabs>
        <w:ind w:left="167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7D698A"/>
    <w:multiLevelType w:val="hybridMultilevel"/>
    <w:tmpl w:val="25408E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0F30DED"/>
    <w:multiLevelType w:val="hybridMultilevel"/>
    <w:tmpl w:val="BED23310"/>
    <w:lvl w:ilvl="0" w:tplc="1D0EE9BE">
      <w:start w:val="1"/>
      <w:numFmt w:val="decimal"/>
      <w:lvlText w:val="%1)"/>
      <w:lvlJc w:val="left"/>
      <w:pPr>
        <w:ind w:left="900" w:hanging="360"/>
      </w:pPr>
      <w:rPr>
        <w:rFonts w:ascii="Angsana New" w:hAnsi="Angsana New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08F4334A"/>
    <w:multiLevelType w:val="multilevel"/>
    <w:tmpl w:val="96968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AD2402B"/>
    <w:multiLevelType w:val="multilevel"/>
    <w:tmpl w:val="FE221CF2"/>
    <w:lvl w:ilvl="0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47" w:hanging="360"/>
      </w:pPr>
    </w:lvl>
    <w:lvl w:ilvl="2" w:tentative="1">
      <w:start w:val="1"/>
      <w:numFmt w:val="lowerRoman"/>
      <w:lvlText w:val="%3."/>
      <w:lvlJc w:val="right"/>
      <w:pPr>
        <w:ind w:left="2367" w:hanging="180"/>
      </w:pPr>
    </w:lvl>
    <w:lvl w:ilvl="3" w:tentative="1">
      <w:start w:val="1"/>
      <w:numFmt w:val="decimal"/>
      <w:lvlText w:val="%4."/>
      <w:lvlJc w:val="left"/>
      <w:pPr>
        <w:ind w:left="3087" w:hanging="360"/>
      </w:pPr>
    </w:lvl>
    <w:lvl w:ilvl="4" w:tentative="1">
      <w:start w:val="1"/>
      <w:numFmt w:val="lowerLetter"/>
      <w:lvlText w:val="%5."/>
      <w:lvlJc w:val="left"/>
      <w:pPr>
        <w:ind w:left="3807" w:hanging="360"/>
      </w:pPr>
    </w:lvl>
    <w:lvl w:ilvl="5" w:tentative="1">
      <w:start w:val="1"/>
      <w:numFmt w:val="lowerRoman"/>
      <w:lvlText w:val="%6."/>
      <w:lvlJc w:val="right"/>
      <w:pPr>
        <w:ind w:left="4527" w:hanging="180"/>
      </w:pPr>
    </w:lvl>
    <w:lvl w:ilvl="6" w:tentative="1">
      <w:start w:val="1"/>
      <w:numFmt w:val="decimal"/>
      <w:lvlText w:val="%7."/>
      <w:lvlJc w:val="left"/>
      <w:pPr>
        <w:ind w:left="5247" w:hanging="360"/>
      </w:pPr>
    </w:lvl>
    <w:lvl w:ilvl="7" w:tentative="1">
      <w:start w:val="1"/>
      <w:numFmt w:val="lowerLetter"/>
      <w:lvlText w:val="%8."/>
      <w:lvlJc w:val="left"/>
      <w:pPr>
        <w:ind w:left="5967" w:hanging="360"/>
      </w:pPr>
    </w:lvl>
    <w:lvl w:ilvl="8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0B3B1309"/>
    <w:multiLevelType w:val="hybridMultilevel"/>
    <w:tmpl w:val="0650A460"/>
    <w:lvl w:ilvl="0" w:tplc="09A41EE2">
      <w:start w:val="10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 w15:restartNumberingAfterBreak="0">
    <w:nsid w:val="0D792018"/>
    <w:multiLevelType w:val="hybridMultilevel"/>
    <w:tmpl w:val="2E9A5748"/>
    <w:lvl w:ilvl="0" w:tplc="D78E20E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10A40B2A"/>
    <w:multiLevelType w:val="multilevel"/>
    <w:tmpl w:val="610C9C6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8" w15:restartNumberingAfterBreak="0">
    <w:nsid w:val="15A17763"/>
    <w:multiLevelType w:val="hybridMultilevel"/>
    <w:tmpl w:val="BBB239B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1C1C0EB8"/>
    <w:multiLevelType w:val="hybridMultilevel"/>
    <w:tmpl w:val="D45C69C8"/>
    <w:lvl w:ilvl="0" w:tplc="786432D8">
      <w:start w:val="1"/>
      <w:numFmt w:val="decimal"/>
      <w:lvlText w:val="(%1)"/>
      <w:lvlJc w:val="left"/>
      <w:pPr>
        <w:ind w:left="1564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2284" w:hanging="360"/>
      </w:pPr>
    </w:lvl>
    <w:lvl w:ilvl="2" w:tplc="0409001B" w:tentative="1">
      <w:start w:val="1"/>
      <w:numFmt w:val="lowerRoman"/>
      <w:lvlText w:val="%3."/>
      <w:lvlJc w:val="right"/>
      <w:pPr>
        <w:ind w:left="3004" w:hanging="180"/>
      </w:pPr>
    </w:lvl>
    <w:lvl w:ilvl="3" w:tplc="0409000F" w:tentative="1">
      <w:start w:val="1"/>
      <w:numFmt w:val="decimal"/>
      <w:lvlText w:val="%4."/>
      <w:lvlJc w:val="left"/>
      <w:pPr>
        <w:ind w:left="3724" w:hanging="360"/>
      </w:pPr>
    </w:lvl>
    <w:lvl w:ilvl="4" w:tplc="04090019" w:tentative="1">
      <w:start w:val="1"/>
      <w:numFmt w:val="lowerLetter"/>
      <w:lvlText w:val="%5."/>
      <w:lvlJc w:val="left"/>
      <w:pPr>
        <w:ind w:left="4444" w:hanging="360"/>
      </w:pPr>
    </w:lvl>
    <w:lvl w:ilvl="5" w:tplc="0409001B" w:tentative="1">
      <w:start w:val="1"/>
      <w:numFmt w:val="lowerRoman"/>
      <w:lvlText w:val="%6."/>
      <w:lvlJc w:val="right"/>
      <w:pPr>
        <w:ind w:left="5164" w:hanging="180"/>
      </w:pPr>
    </w:lvl>
    <w:lvl w:ilvl="6" w:tplc="0409000F" w:tentative="1">
      <w:start w:val="1"/>
      <w:numFmt w:val="decimal"/>
      <w:lvlText w:val="%7."/>
      <w:lvlJc w:val="left"/>
      <w:pPr>
        <w:ind w:left="5884" w:hanging="360"/>
      </w:pPr>
    </w:lvl>
    <w:lvl w:ilvl="7" w:tplc="04090019" w:tentative="1">
      <w:start w:val="1"/>
      <w:numFmt w:val="lowerLetter"/>
      <w:lvlText w:val="%8."/>
      <w:lvlJc w:val="left"/>
      <w:pPr>
        <w:ind w:left="6604" w:hanging="360"/>
      </w:pPr>
    </w:lvl>
    <w:lvl w:ilvl="8" w:tplc="0409001B" w:tentative="1">
      <w:start w:val="1"/>
      <w:numFmt w:val="lowerRoman"/>
      <w:lvlText w:val="%9."/>
      <w:lvlJc w:val="right"/>
      <w:pPr>
        <w:ind w:left="7324" w:hanging="180"/>
      </w:p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1" w15:restartNumberingAfterBreak="0">
    <w:nsid w:val="2B89736F"/>
    <w:multiLevelType w:val="hybridMultilevel"/>
    <w:tmpl w:val="C772F25C"/>
    <w:lvl w:ilvl="0" w:tplc="07FA50B6">
      <w:start w:val="1"/>
      <w:numFmt w:val="decimal"/>
      <w:lvlText w:val="%1-"/>
      <w:lvlJc w:val="left"/>
      <w:pPr>
        <w:ind w:left="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0" w:hanging="360"/>
      </w:pPr>
    </w:lvl>
    <w:lvl w:ilvl="2" w:tplc="0409001B" w:tentative="1">
      <w:start w:val="1"/>
      <w:numFmt w:val="lowerRoman"/>
      <w:lvlText w:val="%3."/>
      <w:lvlJc w:val="right"/>
      <w:pPr>
        <w:ind w:left="1780" w:hanging="180"/>
      </w:pPr>
    </w:lvl>
    <w:lvl w:ilvl="3" w:tplc="0409000F" w:tentative="1">
      <w:start w:val="1"/>
      <w:numFmt w:val="decimal"/>
      <w:lvlText w:val="%4."/>
      <w:lvlJc w:val="left"/>
      <w:pPr>
        <w:ind w:left="2500" w:hanging="360"/>
      </w:pPr>
    </w:lvl>
    <w:lvl w:ilvl="4" w:tplc="04090019" w:tentative="1">
      <w:start w:val="1"/>
      <w:numFmt w:val="lowerLetter"/>
      <w:lvlText w:val="%5."/>
      <w:lvlJc w:val="left"/>
      <w:pPr>
        <w:ind w:left="3220" w:hanging="360"/>
      </w:pPr>
    </w:lvl>
    <w:lvl w:ilvl="5" w:tplc="0409001B" w:tentative="1">
      <w:start w:val="1"/>
      <w:numFmt w:val="lowerRoman"/>
      <w:lvlText w:val="%6."/>
      <w:lvlJc w:val="right"/>
      <w:pPr>
        <w:ind w:left="3940" w:hanging="180"/>
      </w:pPr>
    </w:lvl>
    <w:lvl w:ilvl="6" w:tplc="0409000F" w:tentative="1">
      <w:start w:val="1"/>
      <w:numFmt w:val="decimal"/>
      <w:lvlText w:val="%7."/>
      <w:lvlJc w:val="left"/>
      <w:pPr>
        <w:ind w:left="4660" w:hanging="360"/>
      </w:pPr>
    </w:lvl>
    <w:lvl w:ilvl="7" w:tplc="04090019" w:tentative="1">
      <w:start w:val="1"/>
      <w:numFmt w:val="lowerLetter"/>
      <w:lvlText w:val="%8."/>
      <w:lvlJc w:val="left"/>
      <w:pPr>
        <w:ind w:left="5380" w:hanging="360"/>
      </w:pPr>
    </w:lvl>
    <w:lvl w:ilvl="8" w:tplc="0409001B" w:tentative="1">
      <w:start w:val="1"/>
      <w:numFmt w:val="lowerRoman"/>
      <w:lvlText w:val="%9."/>
      <w:lvlJc w:val="right"/>
      <w:pPr>
        <w:ind w:left="6100" w:hanging="180"/>
      </w:pPr>
    </w:lvl>
  </w:abstractNum>
  <w:abstractNum w:abstractNumId="22" w15:restartNumberingAfterBreak="0">
    <w:nsid w:val="2DEA1914"/>
    <w:multiLevelType w:val="hybridMultilevel"/>
    <w:tmpl w:val="C0A85F1A"/>
    <w:lvl w:ilvl="0" w:tplc="F420318C">
      <w:start w:val="1"/>
      <w:numFmt w:val="thaiLetters"/>
      <w:lvlText w:val="(%1)"/>
      <w:lvlJc w:val="left"/>
      <w:pPr>
        <w:ind w:left="135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3A243C77"/>
    <w:multiLevelType w:val="multilevel"/>
    <w:tmpl w:val="A60EE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DB041F1"/>
    <w:multiLevelType w:val="hybridMultilevel"/>
    <w:tmpl w:val="4228751E"/>
    <w:lvl w:ilvl="0" w:tplc="3D401B86">
      <w:start w:val="1"/>
      <w:numFmt w:val="decimal"/>
      <w:lvlText w:val="%1"/>
      <w:lvlJc w:val="left"/>
      <w:pPr>
        <w:ind w:left="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0" w:hanging="360"/>
      </w:pPr>
    </w:lvl>
    <w:lvl w:ilvl="2" w:tplc="0409001B" w:tentative="1">
      <w:start w:val="1"/>
      <w:numFmt w:val="lowerRoman"/>
      <w:lvlText w:val="%3."/>
      <w:lvlJc w:val="right"/>
      <w:pPr>
        <w:ind w:left="1780" w:hanging="180"/>
      </w:pPr>
    </w:lvl>
    <w:lvl w:ilvl="3" w:tplc="0409000F" w:tentative="1">
      <w:start w:val="1"/>
      <w:numFmt w:val="decimal"/>
      <w:lvlText w:val="%4."/>
      <w:lvlJc w:val="left"/>
      <w:pPr>
        <w:ind w:left="2500" w:hanging="360"/>
      </w:pPr>
    </w:lvl>
    <w:lvl w:ilvl="4" w:tplc="04090019" w:tentative="1">
      <w:start w:val="1"/>
      <w:numFmt w:val="lowerLetter"/>
      <w:lvlText w:val="%5."/>
      <w:lvlJc w:val="left"/>
      <w:pPr>
        <w:ind w:left="3220" w:hanging="360"/>
      </w:pPr>
    </w:lvl>
    <w:lvl w:ilvl="5" w:tplc="0409001B" w:tentative="1">
      <w:start w:val="1"/>
      <w:numFmt w:val="lowerRoman"/>
      <w:lvlText w:val="%6."/>
      <w:lvlJc w:val="right"/>
      <w:pPr>
        <w:ind w:left="3940" w:hanging="180"/>
      </w:pPr>
    </w:lvl>
    <w:lvl w:ilvl="6" w:tplc="0409000F" w:tentative="1">
      <w:start w:val="1"/>
      <w:numFmt w:val="decimal"/>
      <w:lvlText w:val="%7."/>
      <w:lvlJc w:val="left"/>
      <w:pPr>
        <w:ind w:left="4660" w:hanging="360"/>
      </w:pPr>
    </w:lvl>
    <w:lvl w:ilvl="7" w:tplc="04090019" w:tentative="1">
      <w:start w:val="1"/>
      <w:numFmt w:val="lowerLetter"/>
      <w:lvlText w:val="%8."/>
      <w:lvlJc w:val="left"/>
      <w:pPr>
        <w:ind w:left="5380" w:hanging="360"/>
      </w:pPr>
    </w:lvl>
    <w:lvl w:ilvl="8" w:tplc="0409001B" w:tentative="1">
      <w:start w:val="1"/>
      <w:numFmt w:val="lowerRoman"/>
      <w:lvlText w:val="%9."/>
      <w:lvlJc w:val="right"/>
      <w:pPr>
        <w:ind w:left="6100" w:hanging="180"/>
      </w:p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9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5A3D42"/>
    <w:multiLevelType w:val="hybridMultilevel"/>
    <w:tmpl w:val="07E06DFE"/>
    <w:lvl w:ilvl="0" w:tplc="27EE4574">
      <w:start w:val="1"/>
      <w:numFmt w:val="decimal"/>
      <w:lvlText w:val="%1"/>
      <w:lvlJc w:val="left"/>
      <w:pPr>
        <w:ind w:left="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0" w:hanging="360"/>
      </w:pPr>
    </w:lvl>
    <w:lvl w:ilvl="2" w:tplc="0409001B" w:tentative="1">
      <w:start w:val="1"/>
      <w:numFmt w:val="lowerRoman"/>
      <w:lvlText w:val="%3."/>
      <w:lvlJc w:val="right"/>
      <w:pPr>
        <w:ind w:left="1780" w:hanging="180"/>
      </w:pPr>
    </w:lvl>
    <w:lvl w:ilvl="3" w:tplc="0409000F" w:tentative="1">
      <w:start w:val="1"/>
      <w:numFmt w:val="decimal"/>
      <w:lvlText w:val="%4."/>
      <w:lvlJc w:val="left"/>
      <w:pPr>
        <w:ind w:left="2500" w:hanging="360"/>
      </w:pPr>
    </w:lvl>
    <w:lvl w:ilvl="4" w:tplc="04090019" w:tentative="1">
      <w:start w:val="1"/>
      <w:numFmt w:val="lowerLetter"/>
      <w:lvlText w:val="%5."/>
      <w:lvlJc w:val="left"/>
      <w:pPr>
        <w:ind w:left="3220" w:hanging="360"/>
      </w:pPr>
    </w:lvl>
    <w:lvl w:ilvl="5" w:tplc="0409001B" w:tentative="1">
      <w:start w:val="1"/>
      <w:numFmt w:val="lowerRoman"/>
      <w:lvlText w:val="%6."/>
      <w:lvlJc w:val="right"/>
      <w:pPr>
        <w:ind w:left="3940" w:hanging="180"/>
      </w:pPr>
    </w:lvl>
    <w:lvl w:ilvl="6" w:tplc="0409000F" w:tentative="1">
      <w:start w:val="1"/>
      <w:numFmt w:val="decimal"/>
      <w:lvlText w:val="%7."/>
      <w:lvlJc w:val="left"/>
      <w:pPr>
        <w:ind w:left="4660" w:hanging="360"/>
      </w:pPr>
    </w:lvl>
    <w:lvl w:ilvl="7" w:tplc="04090019" w:tentative="1">
      <w:start w:val="1"/>
      <w:numFmt w:val="lowerLetter"/>
      <w:lvlText w:val="%8."/>
      <w:lvlJc w:val="left"/>
      <w:pPr>
        <w:ind w:left="5380" w:hanging="360"/>
      </w:pPr>
    </w:lvl>
    <w:lvl w:ilvl="8" w:tplc="0409001B" w:tentative="1">
      <w:start w:val="1"/>
      <w:numFmt w:val="lowerRoman"/>
      <w:lvlText w:val="%9."/>
      <w:lvlJc w:val="right"/>
      <w:pPr>
        <w:ind w:left="6100" w:hanging="180"/>
      </w:pPr>
    </w:lvl>
  </w:abstractNum>
  <w:abstractNum w:abstractNumId="3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503F50BC"/>
    <w:multiLevelType w:val="hybridMultilevel"/>
    <w:tmpl w:val="C3E82DF6"/>
    <w:lvl w:ilvl="0" w:tplc="184CA34A">
      <w:start w:val="1"/>
      <w:numFmt w:val="bullet"/>
      <w:lvlText w:val=""/>
      <w:lvlJc w:val="center"/>
      <w:pPr>
        <w:ind w:left="1876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25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36" w:hanging="360"/>
      </w:pPr>
      <w:rPr>
        <w:rFonts w:ascii="Wingdings" w:hAnsi="Wingdings" w:hint="default"/>
      </w:rPr>
    </w:lvl>
  </w:abstractNum>
  <w:abstractNum w:abstractNumId="33" w15:restartNumberingAfterBreak="0">
    <w:nsid w:val="510159A5"/>
    <w:multiLevelType w:val="hybridMultilevel"/>
    <w:tmpl w:val="080AD392"/>
    <w:lvl w:ilvl="0" w:tplc="4240EA96">
      <w:start w:val="1"/>
      <w:numFmt w:val="bullet"/>
      <w:lvlText w:val=""/>
      <w:lvlJc w:val="center"/>
      <w:pPr>
        <w:ind w:left="180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4" w15:restartNumberingAfterBreak="0">
    <w:nsid w:val="554F7E8A"/>
    <w:multiLevelType w:val="hybridMultilevel"/>
    <w:tmpl w:val="C0A85F1A"/>
    <w:lvl w:ilvl="0" w:tplc="F420318C">
      <w:start w:val="1"/>
      <w:numFmt w:val="thaiLetters"/>
      <w:lvlText w:val="(%1)"/>
      <w:lvlJc w:val="left"/>
      <w:pPr>
        <w:ind w:left="135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5" w15:restartNumberingAfterBreak="0">
    <w:nsid w:val="5F411BA1"/>
    <w:multiLevelType w:val="hybridMultilevel"/>
    <w:tmpl w:val="3F5C1194"/>
    <w:lvl w:ilvl="0" w:tplc="DBC0E2D2">
      <w:start w:val="7"/>
      <w:numFmt w:val="bullet"/>
      <w:lvlText w:val="-"/>
      <w:lvlJc w:val="left"/>
      <w:pPr>
        <w:ind w:left="1350" w:hanging="360"/>
      </w:pPr>
      <w:rPr>
        <w:rFonts w:ascii="Angsana New" w:eastAsia="Times New Roman" w:hAnsi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6" w15:restartNumberingAfterBreak="0">
    <w:nsid w:val="5FE814B1"/>
    <w:multiLevelType w:val="hybridMultilevel"/>
    <w:tmpl w:val="76761C4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0D516F3"/>
    <w:multiLevelType w:val="hybridMultilevel"/>
    <w:tmpl w:val="3D20681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8" w15:restartNumberingAfterBreak="0">
    <w:nsid w:val="64543CC4"/>
    <w:multiLevelType w:val="hybridMultilevel"/>
    <w:tmpl w:val="C95414F8"/>
    <w:lvl w:ilvl="0" w:tplc="DD5CC6D0">
      <w:start w:val="1"/>
      <w:numFmt w:val="decimal"/>
      <w:lvlText w:val="%1)"/>
      <w:lvlJc w:val="left"/>
      <w:pPr>
        <w:ind w:left="900" w:hanging="360"/>
      </w:pPr>
      <w:rPr>
        <w:rFonts w:hint="default"/>
        <w:lang w:bidi="ar-SA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1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4D02CF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4" w15:restartNumberingAfterBreak="0">
    <w:nsid w:val="74AE1113"/>
    <w:multiLevelType w:val="hybridMultilevel"/>
    <w:tmpl w:val="0DB41134"/>
    <w:lvl w:ilvl="0" w:tplc="2D92A590">
      <w:start w:val="1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3" w:hanging="360"/>
      </w:pPr>
    </w:lvl>
    <w:lvl w:ilvl="2" w:tplc="0409001B" w:tentative="1">
      <w:start w:val="1"/>
      <w:numFmt w:val="lowerRoman"/>
      <w:lvlText w:val="%3."/>
      <w:lvlJc w:val="right"/>
      <w:pPr>
        <w:ind w:left="2723" w:hanging="180"/>
      </w:pPr>
    </w:lvl>
    <w:lvl w:ilvl="3" w:tplc="0409000F" w:tentative="1">
      <w:start w:val="1"/>
      <w:numFmt w:val="decimal"/>
      <w:lvlText w:val="%4."/>
      <w:lvlJc w:val="left"/>
      <w:pPr>
        <w:ind w:left="3443" w:hanging="360"/>
      </w:pPr>
    </w:lvl>
    <w:lvl w:ilvl="4" w:tplc="04090019" w:tentative="1">
      <w:start w:val="1"/>
      <w:numFmt w:val="lowerLetter"/>
      <w:lvlText w:val="%5."/>
      <w:lvlJc w:val="left"/>
      <w:pPr>
        <w:ind w:left="4163" w:hanging="360"/>
      </w:pPr>
    </w:lvl>
    <w:lvl w:ilvl="5" w:tplc="0409001B" w:tentative="1">
      <w:start w:val="1"/>
      <w:numFmt w:val="lowerRoman"/>
      <w:lvlText w:val="%6."/>
      <w:lvlJc w:val="right"/>
      <w:pPr>
        <w:ind w:left="4883" w:hanging="180"/>
      </w:pPr>
    </w:lvl>
    <w:lvl w:ilvl="6" w:tplc="0409000F" w:tentative="1">
      <w:start w:val="1"/>
      <w:numFmt w:val="decimal"/>
      <w:lvlText w:val="%7."/>
      <w:lvlJc w:val="left"/>
      <w:pPr>
        <w:ind w:left="5603" w:hanging="360"/>
      </w:pPr>
    </w:lvl>
    <w:lvl w:ilvl="7" w:tplc="04090019" w:tentative="1">
      <w:start w:val="1"/>
      <w:numFmt w:val="lowerLetter"/>
      <w:lvlText w:val="%8."/>
      <w:lvlJc w:val="left"/>
      <w:pPr>
        <w:ind w:left="6323" w:hanging="360"/>
      </w:pPr>
    </w:lvl>
    <w:lvl w:ilvl="8" w:tplc="0409001B" w:tentative="1">
      <w:start w:val="1"/>
      <w:numFmt w:val="lowerRoman"/>
      <w:lvlText w:val="%9."/>
      <w:lvlJc w:val="right"/>
      <w:pPr>
        <w:ind w:left="7043" w:hanging="180"/>
      </w:pPr>
    </w:lvl>
  </w:abstractNum>
  <w:abstractNum w:abstractNumId="45" w15:restartNumberingAfterBreak="0">
    <w:nsid w:val="759F2266"/>
    <w:multiLevelType w:val="hybridMultilevel"/>
    <w:tmpl w:val="2424C192"/>
    <w:lvl w:ilvl="0" w:tplc="04090011">
      <w:start w:val="1"/>
      <w:numFmt w:val="decimal"/>
      <w:lvlText w:val="%1)"/>
      <w:lvlJc w:val="left"/>
      <w:pPr>
        <w:ind w:left="88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06" w:hanging="360"/>
      </w:pPr>
    </w:lvl>
    <w:lvl w:ilvl="2" w:tplc="0409001B" w:tentative="1">
      <w:start w:val="1"/>
      <w:numFmt w:val="lowerRoman"/>
      <w:lvlText w:val="%3."/>
      <w:lvlJc w:val="right"/>
      <w:pPr>
        <w:ind w:left="2326" w:hanging="180"/>
      </w:pPr>
    </w:lvl>
    <w:lvl w:ilvl="3" w:tplc="0409000F" w:tentative="1">
      <w:start w:val="1"/>
      <w:numFmt w:val="decimal"/>
      <w:lvlText w:val="%4."/>
      <w:lvlJc w:val="left"/>
      <w:pPr>
        <w:ind w:left="3046" w:hanging="360"/>
      </w:pPr>
    </w:lvl>
    <w:lvl w:ilvl="4" w:tplc="04090019" w:tentative="1">
      <w:start w:val="1"/>
      <w:numFmt w:val="lowerLetter"/>
      <w:lvlText w:val="%5."/>
      <w:lvlJc w:val="left"/>
      <w:pPr>
        <w:ind w:left="3766" w:hanging="360"/>
      </w:pPr>
    </w:lvl>
    <w:lvl w:ilvl="5" w:tplc="0409001B" w:tentative="1">
      <w:start w:val="1"/>
      <w:numFmt w:val="lowerRoman"/>
      <w:lvlText w:val="%6."/>
      <w:lvlJc w:val="right"/>
      <w:pPr>
        <w:ind w:left="4486" w:hanging="180"/>
      </w:pPr>
    </w:lvl>
    <w:lvl w:ilvl="6" w:tplc="0409000F" w:tentative="1">
      <w:start w:val="1"/>
      <w:numFmt w:val="decimal"/>
      <w:lvlText w:val="%7."/>
      <w:lvlJc w:val="left"/>
      <w:pPr>
        <w:ind w:left="5206" w:hanging="360"/>
      </w:pPr>
    </w:lvl>
    <w:lvl w:ilvl="7" w:tplc="04090019" w:tentative="1">
      <w:start w:val="1"/>
      <w:numFmt w:val="lowerLetter"/>
      <w:lvlText w:val="%8."/>
      <w:lvlJc w:val="left"/>
      <w:pPr>
        <w:ind w:left="5926" w:hanging="360"/>
      </w:pPr>
    </w:lvl>
    <w:lvl w:ilvl="8" w:tplc="0409001B" w:tentative="1">
      <w:start w:val="1"/>
      <w:numFmt w:val="lowerRoman"/>
      <w:lvlText w:val="%9."/>
      <w:lvlJc w:val="right"/>
      <w:pPr>
        <w:ind w:left="6646" w:hanging="180"/>
      </w:pPr>
    </w:lvl>
  </w:abstractNum>
  <w:abstractNum w:abstractNumId="4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7" w15:restartNumberingAfterBreak="0">
    <w:nsid w:val="7C040A9E"/>
    <w:multiLevelType w:val="hybridMultilevel"/>
    <w:tmpl w:val="FD04173E"/>
    <w:lvl w:ilvl="0" w:tplc="EB887488">
      <w:start w:val="1"/>
      <w:numFmt w:val="decimal"/>
      <w:lvlText w:val="(%1)"/>
      <w:lvlJc w:val="left"/>
      <w:pPr>
        <w:ind w:left="17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2" w:hanging="360"/>
      </w:pPr>
    </w:lvl>
    <w:lvl w:ilvl="2" w:tplc="0409001B" w:tentative="1">
      <w:start w:val="1"/>
      <w:numFmt w:val="lowerRoman"/>
      <w:lvlText w:val="%3."/>
      <w:lvlJc w:val="right"/>
      <w:pPr>
        <w:ind w:left="3212" w:hanging="180"/>
      </w:pPr>
    </w:lvl>
    <w:lvl w:ilvl="3" w:tplc="0409000F" w:tentative="1">
      <w:start w:val="1"/>
      <w:numFmt w:val="decimal"/>
      <w:lvlText w:val="%4."/>
      <w:lvlJc w:val="left"/>
      <w:pPr>
        <w:ind w:left="3932" w:hanging="360"/>
      </w:pPr>
    </w:lvl>
    <w:lvl w:ilvl="4" w:tplc="04090019" w:tentative="1">
      <w:start w:val="1"/>
      <w:numFmt w:val="lowerLetter"/>
      <w:lvlText w:val="%5."/>
      <w:lvlJc w:val="left"/>
      <w:pPr>
        <w:ind w:left="4652" w:hanging="360"/>
      </w:pPr>
    </w:lvl>
    <w:lvl w:ilvl="5" w:tplc="0409001B" w:tentative="1">
      <w:start w:val="1"/>
      <w:numFmt w:val="lowerRoman"/>
      <w:lvlText w:val="%6."/>
      <w:lvlJc w:val="right"/>
      <w:pPr>
        <w:ind w:left="5372" w:hanging="180"/>
      </w:pPr>
    </w:lvl>
    <w:lvl w:ilvl="6" w:tplc="0409000F" w:tentative="1">
      <w:start w:val="1"/>
      <w:numFmt w:val="decimal"/>
      <w:lvlText w:val="%7."/>
      <w:lvlJc w:val="left"/>
      <w:pPr>
        <w:ind w:left="6092" w:hanging="360"/>
      </w:pPr>
    </w:lvl>
    <w:lvl w:ilvl="7" w:tplc="04090019" w:tentative="1">
      <w:start w:val="1"/>
      <w:numFmt w:val="lowerLetter"/>
      <w:lvlText w:val="%8."/>
      <w:lvlJc w:val="left"/>
      <w:pPr>
        <w:ind w:left="6812" w:hanging="360"/>
      </w:pPr>
    </w:lvl>
    <w:lvl w:ilvl="8" w:tplc="0409001B" w:tentative="1">
      <w:start w:val="1"/>
      <w:numFmt w:val="lowerRoman"/>
      <w:lvlText w:val="%9."/>
      <w:lvlJc w:val="right"/>
      <w:pPr>
        <w:ind w:left="7532" w:hanging="180"/>
      </w:pPr>
    </w:lvl>
  </w:abstractNum>
  <w:abstractNum w:abstractNumId="48" w15:restartNumberingAfterBreak="0">
    <w:nsid w:val="7D0D260A"/>
    <w:multiLevelType w:val="multilevel"/>
    <w:tmpl w:val="BD40BF16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5"/>
  </w:num>
  <w:num w:numId="12">
    <w:abstractNumId w:val="20"/>
  </w:num>
  <w:num w:numId="13">
    <w:abstractNumId w:val="40"/>
  </w:num>
  <w:num w:numId="14">
    <w:abstractNumId w:val="23"/>
  </w:num>
  <w:num w:numId="15">
    <w:abstractNumId w:val="27"/>
  </w:num>
  <w:num w:numId="16">
    <w:abstractNumId w:val="17"/>
  </w:num>
  <w:num w:numId="17">
    <w:abstractNumId w:val="44"/>
  </w:num>
  <w:num w:numId="18">
    <w:abstractNumId w:val="46"/>
  </w:num>
  <w:num w:numId="19">
    <w:abstractNumId w:val="28"/>
  </w:num>
  <w:num w:numId="20">
    <w:abstractNumId w:val="33"/>
  </w:num>
  <w:num w:numId="21">
    <w:abstractNumId w:val="32"/>
  </w:num>
  <w:num w:numId="22">
    <w:abstractNumId w:val="19"/>
  </w:num>
  <w:num w:numId="23">
    <w:abstractNumId w:val="39"/>
  </w:num>
  <w:num w:numId="24">
    <w:abstractNumId w:val="42"/>
  </w:num>
  <w:num w:numId="25">
    <w:abstractNumId w:val="31"/>
  </w:num>
  <w:num w:numId="26">
    <w:abstractNumId w:val="35"/>
  </w:num>
  <w:num w:numId="27">
    <w:abstractNumId w:val="14"/>
  </w:num>
  <w:num w:numId="28">
    <w:abstractNumId w:val="29"/>
  </w:num>
  <w:num w:numId="29">
    <w:abstractNumId w:val="41"/>
  </w:num>
  <w:num w:numId="30">
    <w:abstractNumId w:val="12"/>
  </w:num>
  <w:num w:numId="31">
    <w:abstractNumId w:val="21"/>
  </w:num>
  <w:num w:numId="32">
    <w:abstractNumId w:val="26"/>
  </w:num>
  <w:num w:numId="33">
    <w:abstractNumId w:val="30"/>
  </w:num>
  <w:num w:numId="34">
    <w:abstractNumId w:val="48"/>
  </w:num>
  <w:num w:numId="35">
    <w:abstractNumId w:val="38"/>
  </w:num>
  <w:num w:numId="36">
    <w:abstractNumId w:val="24"/>
  </w:num>
  <w:num w:numId="37">
    <w:abstractNumId w:val="11"/>
  </w:num>
  <w:num w:numId="38">
    <w:abstractNumId w:val="13"/>
  </w:num>
  <w:num w:numId="39">
    <w:abstractNumId w:val="45"/>
  </w:num>
  <w:num w:numId="40">
    <w:abstractNumId w:val="16"/>
  </w:num>
  <w:num w:numId="41">
    <w:abstractNumId w:val="15"/>
  </w:num>
  <w:num w:numId="42">
    <w:abstractNumId w:val="10"/>
  </w:num>
  <w:num w:numId="4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7"/>
  </w:num>
  <w:num w:numId="45">
    <w:abstractNumId w:val="34"/>
  </w:num>
  <w:num w:numId="46">
    <w:abstractNumId w:val="22"/>
  </w:num>
  <w:num w:numId="47">
    <w:abstractNumId w:val="43"/>
  </w:num>
  <w:num w:numId="48">
    <w:abstractNumId w:val="37"/>
  </w:num>
  <w:num w:numId="49">
    <w:abstractNumId w:val="18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8193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939"/>
    <w:rsid w:val="000000CD"/>
    <w:rsid w:val="000001B7"/>
    <w:rsid w:val="0000050B"/>
    <w:rsid w:val="00000911"/>
    <w:rsid w:val="00000DF2"/>
    <w:rsid w:val="000012A2"/>
    <w:rsid w:val="00001385"/>
    <w:rsid w:val="0000142E"/>
    <w:rsid w:val="000014C8"/>
    <w:rsid w:val="00001A62"/>
    <w:rsid w:val="00001B39"/>
    <w:rsid w:val="00002008"/>
    <w:rsid w:val="000026AE"/>
    <w:rsid w:val="00003389"/>
    <w:rsid w:val="000034AA"/>
    <w:rsid w:val="000035E3"/>
    <w:rsid w:val="0000361A"/>
    <w:rsid w:val="00003D19"/>
    <w:rsid w:val="00003EEC"/>
    <w:rsid w:val="00004631"/>
    <w:rsid w:val="00004E84"/>
    <w:rsid w:val="0000505C"/>
    <w:rsid w:val="0000524B"/>
    <w:rsid w:val="00005628"/>
    <w:rsid w:val="00005682"/>
    <w:rsid w:val="000058F6"/>
    <w:rsid w:val="00005B3B"/>
    <w:rsid w:val="00005F60"/>
    <w:rsid w:val="000062F0"/>
    <w:rsid w:val="0000644B"/>
    <w:rsid w:val="00006499"/>
    <w:rsid w:val="00006C56"/>
    <w:rsid w:val="00006C92"/>
    <w:rsid w:val="00006D88"/>
    <w:rsid w:val="00006DD5"/>
    <w:rsid w:val="00007083"/>
    <w:rsid w:val="00007389"/>
    <w:rsid w:val="000076F5"/>
    <w:rsid w:val="00007C5B"/>
    <w:rsid w:val="00007F57"/>
    <w:rsid w:val="00007F68"/>
    <w:rsid w:val="00007F79"/>
    <w:rsid w:val="00010187"/>
    <w:rsid w:val="0001025E"/>
    <w:rsid w:val="000103A8"/>
    <w:rsid w:val="000103EA"/>
    <w:rsid w:val="00010A1C"/>
    <w:rsid w:val="00010AA3"/>
    <w:rsid w:val="00010B2D"/>
    <w:rsid w:val="00010BF5"/>
    <w:rsid w:val="00010F2D"/>
    <w:rsid w:val="00011114"/>
    <w:rsid w:val="00011511"/>
    <w:rsid w:val="00011A36"/>
    <w:rsid w:val="0001215B"/>
    <w:rsid w:val="00012211"/>
    <w:rsid w:val="00012304"/>
    <w:rsid w:val="00012415"/>
    <w:rsid w:val="0001249B"/>
    <w:rsid w:val="000125D2"/>
    <w:rsid w:val="000127EE"/>
    <w:rsid w:val="0001280D"/>
    <w:rsid w:val="0001281E"/>
    <w:rsid w:val="0001352D"/>
    <w:rsid w:val="000136F5"/>
    <w:rsid w:val="00013945"/>
    <w:rsid w:val="000139CC"/>
    <w:rsid w:val="00013A7E"/>
    <w:rsid w:val="00013B03"/>
    <w:rsid w:val="00013C25"/>
    <w:rsid w:val="00013DB4"/>
    <w:rsid w:val="00013EB3"/>
    <w:rsid w:val="00013F7D"/>
    <w:rsid w:val="00014121"/>
    <w:rsid w:val="00014241"/>
    <w:rsid w:val="000142D1"/>
    <w:rsid w:val="00014756"/>
    <w:rsid w:val="00014D93"/>
    <w:rsid w:val="00015241"/>
    <w:rsid w:val="00015789"/>
    <w:rsid w:val="00015886"/>
    <w:rsid w:val="00015BCB"/>
    <w:rsid w:val="00015F48"/>
    <w:rsid w:val="000160C4"/>
    <w:rsid w:val="0001616C"/>
    <w:rsid w:val="00016378"/>
    <w:rsid w:val="000164FD"/>
    <w:rsid w:val="00016611"/>
    <w:rsid w:val="00016752"/>
    <w:rsid w:val="0001689D"/>
    <w:rsid w:val="00016AFB"/>
    <w:rsid w:val="00016B39"/>
    <w:rsid w:val="00016BB1"/>
    <w:rsid w:val="00016E05"/>
    <w:rsid w:val="00017219"/>
    <w:rsid w:val="00017530"/>
    <w:rsid w:val="0001754B"/>
    <w:rsid w:val="000179E7"/>
    <w:rsid w:val="000179FB"/>
    <w:rsid w:val="00017B72"/>
    <w:rsid w:val="00020331"/>
    <w:rsid w:val="000204CD"/>
    <w:rsid w:val="00020593"/>
    <w:rsid w:val="000207E3"/>
    <w:rsid w:val="000208D9"/>
    <w:rsid w:val="000209B1"/>
    <w:rsid w:val="000209F7"/>
    <w:rsid w:val="00020BF2"/>
    <w:rsid w:val="00020CD5"/>
    <w:rsid w:val="00020E0D"/>
    <w:rsid w:val="00020F96"/>
    <w:rsid w:val="0002168F"/>
    <w:rsid w:val="00021D0E"/>
    <w:rsid w:val="00021FB2"/>
    <w:rsid w:val="000221BA"/>
    <w:rsid w:val="0002244C"/>
    <w:rsid w:val="000228A7"/>
    <w:rsid w:val="0002290B"/>
    <w:rsid w:val="00022B08"/>
    <w:rsid w:val="00022E4A"/>
    <w:rsid w:val="0002311B"/>
    <w:rsid w:val="00023338"/>
    <w:rsid w:val="00023527"/>
    <w:rsid w:val="00023970"/>
    <w:rsid w:val="000239D0"/>
    <w:rsid w:val="00024434"/>
    <w:rsid w:val="000246AF"/>
    <w:rsid w:val="00024741"/>
    <w:rsid w:val="00024797"/>
    <w:rsid w:val="00024976"/>
    <w:rsid w:val="00024CEE"/>
    <w:rsid w:val="00024F50"/>
    <w:rsid w:val="00025352"/>
    <w:rsid w:val="000254DB"/>
    <w:rsid w:val="000256A5"/>
    <w:rsid w:val="00025941"/>
    <w:rsid w:val="00025945"/>
    <w:rsid w:val="00025CF5"/>
    <w:rsid w:val="0002608C"/>
    <w:rsid w:val="0002656A"/>
    <w:rsid w:val="0002674C"/>
    <w:rsid w:val="00026B75"/>
    <w:rsid w:val="00026BB6"/>
    <w:rsid w:val="00026BE1"/>
    <w:rsid w:val="00026CE7"/>
    <w:rsid w:val="0002700E"/>
    <w:rsid w:val="000275FE"/>
    <w:rsid w:val="0002770C"/>
    <w:rsid w:val="000277DA"/>
    <w:rsid w:val="000279C1"/>
    <w:rsid w:val="00027E5C"/>
    <w:rsid w:val="0003047C"/>
    <w:rsid w:val="00030902"/>
    <w:rsid w:val="00030BBF"/>
    <w:rsid w:val="00030ED3"/>
    <w:rsid w:val="000310D3"/>
    <w:rsid w:val="0003114D"/>
    <w:rsid w:val="0003122F"/>
    <w:rsid w:val="00031619"/>
    <w:rsid w:val="00031726"/>
    <w:rsid w:val="0003176E"/>
    <w:rsid w:val="0003185C"/>
    <w:rsid w:val="00031A08"/>
    <w:rsid w:val="00031B4C"/>
    <w:rsid w:val="00031C37"/>
    <w:rsid w:val="00031D33"/>
    <w:rsid w:val="00031F8D"/>
    <w:rsid w:val="000320A2"/>
    <w:rsid w:val="000322B0"/>
    <w:rsid w:val="000322D6"/>
    <w:rsid w:val="0003231A"/>
    <w:rsid w:val="00032346"/>
    <w:rsid w:val="00032701"/>
    <w:rsid w:val="00032821"/>
    <w:rsid w:val="0003285E"/>
    <w:rsid w:val="00032918"/>
    <w:rsid w:val="00032DD3"/>
    <w:rsid w:val="00032F61"/>
    <w:rsid w:val="0003348A"/>
    <w:rsid w:val="000335A7"/>
    <w:rsid w:val="00033676"/>
    <w:rsid w:val="0003374D"/>
    <w:rsid w:val="00033B18"/>
    <w:rsid w:val="000340EF"/>
    <w:rsid w:val="000342DC"/>
    <w:rsid w:val="00034301"/>
    <w:rsid w:val="00034623"/>
    <w:rsid w:val="000348BD"/>
    <w:rsid w:val="00034954"/>
    <w:rsid w:val="00034A07"/>
    <w:rsid w:val="00034BB8"/>
    <w:rsid w:val="00034C10"/>
    <w:rsid w:val="00034CEA"/>
    <w:rsid w:val="0003501E"/>
    <w:rsid w:val="00035027"/>
    <w:rsid w:val="000351D2"/>
    <w:rsid w:val="00035259"/>
    <w:rsid w:val="0003554B"/>
    <w:rsid w:val="0003564F"/>
    <w:rsid w:val="000356BA"/>
    <w:rsid w:val="000359BE"/>
    <w:rsid w:val="000359C7"/>
    <w:rsid w:val="00035F3B"/>
    <w:rsid w:val="00035F6D"/>
    <w:rsid w:val="000361D8"/>
    <w:rsid w:val="00036245"/>
    <w:rsid w:val="000364B9"/>
    <w:rsid w:val="000364E2"/>
    <w:rsid w:val="000368C8"/>
    <w:rsid w:val="00036BEC"/>
    <w:rsid w:val="0003704C"/>
    <w:rsid w:val="000374FD"/>
    <w:rsid w:val="00037BBB"/>
    <w:rsid w:val="00037C28"/>
    <w:rsid w:val="00037CDD"/>
    <w:rsid w:val="00037F1A"/>
    <w:rsid w:val="0004002E"/>
    <w:rsid w:val="00040A75"/>
    <w:rsid w:val="00041233"/>
    <w:rsid w:val="000413F1"/>
    <w:rsid w:val="0004164F"/>
    <w:rsid w:val="00041B29"/>
    <w:rsid w:val="00041E6E"/>
    <w:rsid w:val="00041EB6"/>
    <w:rsid w:val="0004206D"/>
    <w:rsid w:val="00042286"/>
    <w:rsid w:val="00042553"/>
    <w:rsid w:val="0004274A"/>
    <w:rsid w:val="000429D6"/>
    <w:rsid w:val="00042AD7"/>
    <w:rsid w:val="00042AF3"/>
    <w:rsid w:val="00042B40"/>
    <w:rsid w:val="00042CCB"/>
    <w:rsid w:val="00042EE6"/>
    <w:rsid w:val="000434EE"/>
    <w:rsid w:val="00043A5B"/>
    <w:rsid w:val="00043B5A"/>
    <w:rsid w:val="00043E2A"/>
    <w:rsid w:val="00044391"/>
    <w:rsid w:val="0004444F"/>
    <w:rsid w:val="00044570"/>
    <w:rsid w:val="00044584"/>
    <w:rsid w:val="000447C9"/>
    <w:rsid w:val="000449B1"/>
    <w:rsid w:val="00045035"/>
    <w:rsid w:val="000453BA"/>
    <w:rsid w:val="0004591E"/>
    <w:rsid w:val="00045D7E"/>
    <w:rsid w:val="00045ECF"/>
    <w:rsid w:val="000460EC"/>
    <w:rsid w:val="000461CA"/>
    <w:rsid w:val="000462AA"/>
    <w:rsid w:val="000465F4"/>
    <w:rsid w:val="00046696"/>
    <w:rsid w:val="00046A76"/>
    <w:rsid w:val="00046F13"/>
    <w:rsid w:val="00046F76"/>
    <w:rsid w:val="00047125"/>
    <w:rsid w:val="00047389"/>
    <w:rsid w:val="00047C73"/>
    <w:rsid w:val="00047D8B"/>
    <w:rsid w:val="00047F21"/>
    <w:rsid w:val="0005014A"/>
    <w:rsid w:val="00050482"/>
    <w:rsid w:val="00050828"/>
    <w:rsid w:val="00050C53"/>
    <w:rsid w:val="00051285"/>
    <w:rsid w:val="0005146F"/>
    <w:rsid w:val="0005184E"/>
    <w:rsid w:val="00051CFE"/>
    <w:rsid w:val="0005208D"/>
    <w:rsid w:val="00052332"/>
    <w:rsid w:val="0005263D"/>
    <w:rsid w:val="00052738"/>
    <w:rsid w:val="000527EE"/>
    <w:rsid w:val="00052A8A"/>
    <w:rsid w:val="00052E98"/>
    <w:rsid w:val="00053015"/>
    <w:rsid w:val="000532E3"/>
    <w:rsid w:val="00053710"/>
    <w:rsid w:val="00053733"/>
    <w:rsid w:val="00053D6E"/>
    <w:rsid w:val="00053DDD"/>
    <w:rsid w:val="00053E50"/>
    <w:rsid w:val="00053EA2"/>
    <w:rsid w:val="0005425D"/>
    <w:rsid w:val="00054312"/>
    <w:rsid w:val="00054539"/>
    <w:rsid w:val="00054588"/>
    <w:rsid w:val="0005460B"/>
    <w:rsid w:val="000547B8"/>
    <w:rsid w:val="00054B87"/>
    <w:rsid w:val="00054D35"/>
    <w:rsid w:val="000551D7"/>
    <w:rsid w:val="000554B8"/>
    <w:rsid w:val="00055844"/>
    <w:rsid w:val="00056027"/>
    <w:rsid w:val="00056175"/>
    <w:rsid w:val="000561AA"/>
    <w:rsid w:val="0005699E"/>
    <w:rsid w:val="00057122"/>
    <w:rsid w:val="00057A15"/>
    <w:rsid w:val="00057DCB"/>
    <w:rsid w:val="000601D8"/>
    <w:rsid w:val="000602DB"/>
    <w:rsid w:val="00060476"/>
    <w:rsid w:val="00060918"/>
    <w:rsid w:val="00060B91"/>
    <w:rsid w:val="00060DFF"/>
    <w:rsid w:val="000612BE"/>
    <w:rsid w:val="00062182"/>
    <w:rsid w:val="000625CF"/>
    <w:rsid w:val="000625DB"/>
    <w:rsid w:val="00062600"/>
    <w:rsid w:val="0006274E"/>
    <w:rsid w:val="0006284F"/>
    <w:rsid w:val="0006294B"/>
    <w:rsid w:val="00062B11"/>
    <w:rsid w:val="00062E18"/>
    <w:rsid w:val="000632AF"/>
    <w:rsid w:val="00063E9C"/>
    <w:rsid w:val="00063F1B"/>
    <w:rsid w:val="00064642"/>
    <w:rsid w:val="000646BE"/>
    <w:rsid w:val="000647B3"/>
    <w:rsid w:val="000647F8"/>
    <w:rsid w:val="000648D5"/>
    <w:rsid w:val="00064996"/>
    <w:rsid w:val="000649A0"/>
    <w:rsid w:val="00064D98"/>
    <w:rsid w:val="000651A1"/>
    <w:rsid w:val="000654D3"/>
    <w:rsid w:val="00065A5B"/>
    <w:rsid w:val="00066212"/>
    <w:rsid w:val="000662C9"/>
    <w:rsid w:val="00066625"/>
    <w:rsid w:val="000668A7"/>
    <w:rsid w:val="00066A80"/>
    <w:rsid w:val="00066DA8"/>
    <w:rsid w:val="00066EF6"/>
    <w:rsid w:val="00066FA2"/>
    <w:rsid w:val="00067062"/>
    <w:rsid w:val="0006716F"/>
    <w:rsid w:val="000674A8"/>
    <w:rsid w:val="0006761C"/>
    <w:rsid w:val="0006764D"/>
    <w:rsid w:val="00067689"/>
    <w:rsid w:val="0006791F"/>
    <w:rsid w:val="0006799D"/>
    <w:rsid w:val="00067C17"/>
    <w:rsid w:val="00067DBE"/>
    <w:rsid w:val="00070054"/>
    <w:rsid w:val="0007075F"/>
    <w:rsid w:val="000707D9"/>
    <w:rsid w:val="000709CB"/>
    <w:rsid w:val="00070BC6"/>
    <w:rsid w:val="00070CA0"/>
    <w:rsid w:val="00070D5A"/>
    <w:rsid w:val="00070EDE"/>
    <w:rsid w:val="000711A0"/>
    <w:rsid w:val="000712AB"/>
    <w:rsid w:val="00071555"/>
    <w:rsid w:val="000716E6"/>
    <w:rsid w:val="00071ADA"/>
    <w:rsid w:val="00071E45"/>
    <w:rsid w:val="00071E61"/>
    <w:rsid w:val="00071F73"/>
    <w:rsid w:val="0007213A"/>
    <w:rsid w:val="00072232"/>
    <w:rsid w:val="00072357"/>
    <w:rsid w:val="00072922"/>
    <w:rsid w:val="00072C13"/>
    <w:rsid w:val="00072CDE"/>
    <w:rsid w:val="00073009"/>
    <w:rsid w:val="000730A5"/>
    <w:rsid w:val="000733BC"/>
    <w:rsid w:val="000734F3"/>
    <w:rsid w:val="000737E9"/>
    <w:rsid w:val="00073898"/>
    <w:rsid w:val="00073940"/>
    <w:rsid w:val="00073A56"/>
    <w:rsid w:val="00073A73"/>
    <w:rsid w:val="00073D5C"/>
    <w:rsid w:val="00074147"/>
    <w:rsid w:val="00074279"/>
    <w:rsid w:val="00074398"/>
    <w:rsid w:val="00074735"/>
    <w:rsid w:val="000749A4"/>
    <w:rsid w:val="00074AC1"/>
    <w:rsid w:val="00074B3F"/>
    <w:rsid w:val="000752A6"/>
    <w:rsid w:val="00075312"/>
    <w:rsid w:val="00075AE5"/>
    <w:rsid w:val="00075B3B"/>
    <w:rsid w:val="00075C24"/>
    <w:rsid w:val="000760A8"/>
    <w:rsid w:val="000764B2"/>
    <w:rsid w:val="0007655A"/>
    <w:rsid w:val="00076709"/>
    <w:rsid w:val="00076A05"/>
    <w:rsid w:val="00076DEC"/>
    <w:rsid w:val="00076E7D"/>
    <w:rsid w:val="00076EFB"/>
    <w:rsid w:val="000771EA"/>
    <w:rsid w:val="000777BB"/>
    <w:rsid w:val="00077C97"/>
    <w:rsid w:val="00077CAF"/>
    <w:rsid w:val="00077E06"/>
    <w:rsid w:val="00077F3F"/>
    <w:rsid w:val="00080546"/>
    <w:rsid w:val="00080553"/>
    <w:rsid w:val="00080900"/>
    <w:rsid w:val="00080F97"/>
    <w:rsid w:val="00081568"/>
    <w:rsid w:val="000816C8"/>
    <w:rsid w:val="00081854"/>
    <w:rsid w:val="00081954"/>
    <w:rsid w:val="00081ACC"/>
    <w:rsid w:val="00081BFB"/>
    <w:rsid w:val="00081FC8"/>
    <w:rsid w:val="00082352"/>
    <w:rsid w:val="0008236C"/>
    <w:rsid w:val="000823A8"/>
    <w:rsid w:val="00082455"/>
    <w:rsid w:val="000825F9"/>
    <w:rsid w:val="00082873"/>
    <w:rsid w:val="00082C3E"/>
    <w:rsid w:val="000832C3"/>
    <w:rsid w:val="000833B7"/>
    <w:rsid w:val="00083CA4"/>
    <w:rsid w:val="00083CD7"/>
    <w:rsid w:val="00083EDC"/>
    <w:rsid w:val="00084149"/>
    <w:rsid w:val="000843FA"/>
    <w:rsid w:val="00084651"/>
    <w:rsid w:val="00084E2E"/>
    <w:rsid w:val="00084F2E"/>
    <w:rsid w:val="000852F2"/>
    <w:rsid w:val="00085400"/>
    <w:rsid w:val="00085638"/>
    <w:rsid w:val="000858D5"/>
    <w:rsid w:val="00085951"/>
    <w:rsid w:val="00085CD9"/>
    <w:rsid w:val="0008635C"/>
    <w:rsid w:val="000867AA"/>
    <w:rsid w:val="00086D70"/>
    <w:rsid w:val="00086DC1"/>
    <w:rsid w:val="00086E2A"/>
    <w:rsid w:val="00087836"/>
    <w:rsid w:val="00087963"/>
    <w:rsid w:val="000879E9"/>
    <w:rsid w:val="00090095"/>
    <w:rsid w:val="00090D3A"/>
    <w:rsid w:val="00091042"/>
    <w:rsid w:val="00091066"/>
    <w:rsid w:val="0009108D"/>
    <w:rsid w:val="000917D6"/>
    <w:rsid w:val="00091C5F"/>
    <w:rsid w:val="00091F4C"/>
    <w:rsid w:val="000928A3"/>
    <w:rsid w:val="00092944"/>
    <w:rsid w:val="000932ED"/>
    <w:rsid w:val="0009333E"/>
    <w:rsid w:val="00093389"/>
    <w:rsid w:val="00093736"/>
    <w:rsid w:val="00093F51"/>
    <w:rsid w:val="0009417A"/>
    <w:rsid w:val="0009419B"/>
    <w:rsid w:val="000941D9"/>
    <w:rsid w:val="00094447"/>
    <w:rsid w:val="000945CD"/>
    <w:rsid w:val="00094BD7"/>
    <w:rsid w:val="000950D5"/>
    <w:rsid w:val="000950DE"/>
    <w:rsid w:val="0009518B"/>
    <w:rsid w:val="000951B7"/>
    <w:rsid w:val="00095259"/>
    <w:rsid w:val="000953BB"/>
    <w:rsid w:val="000954E2"/>
    <w:rsid w:val="000955D0"/>
    <w:rsid w:val="00095A5B"/>
    <w:rsid w:val="00095C4B"/>
    <w:rsid w:val="000964A6"/>
    <w:rsid w:val="000965E3"/>
    <w:rsid w:val="00096658"/>
    <w:rsid w:val="000966F6"/>
    <w:rsid w:val="00096A81"/>
    <w:rsid w:val="00096B72"/>
    <w:rsid w:val="00096BA2"/>
    <w:rsid w:val="00096CD8"/>
    <w:rsid w:val="00096D61"/>
    <w:rsid w:val="000972D1"/>
    <w:rsid w:val="0009745D"/>
    <w:rsid w:val="0009754A"/>
    <w:rsid w:val="0009782D"/>
    <w:rsid w:val="00097F4E"/>
    <w:rsid w:val="00097FC6"/>
    <w:rsid w:val="000A00D2"/>
    <w:rsid w:val="000A019F"/>
    <w:rsid w:val="000A02E4"/>
    <w:rsid w:val="000A05C9"/>
    <w:rsid w:val="000A0840"/>
    <w:rsid w:val="000A09C1"/>
    <w:rsid w:val="000A0C50"/>
    <w:rsid w:val="000A0F37"/>
    <w:rsid w:val="000A13F7"/>
    <w:rsid w:val="000A14B5"/>
    <w:rsid w:val="000A1608"/>
    <w:rsid w:val="000A1773"/>
    <w:rsid w:val="000A1CDD"/>
    <w:rsid w:val="000A1DDD"/>
    <w:rsid w:val="000A206A"/>
    <w:rsid w:val="000A21CF"/>
    <w:rsid w:val="000A232B"/>
    <w:rsid w:val="000A234D"/>
    <w:rsid w:val="000A2721"/>
    <w:rsid w:val="000A2777"/>
    <w:rsid w:val="000A2861"/>
    <w:rsid w:val="000A30FC"/>
    <w:rsid w:val="000A32AC"/>
    <w:rsid w:val="000A3329"/>
    <w:rsid w:val="000A3C06"/>
    <w:rsid w:val="000A3E00"/>
    <w:rsid w:val="000A4040"/>
    <w:rsid w:val="000A4813"/>
    <w:rsid w:val="000A483C"/>
    <w:rsid w:val="000A4C16"/>
    <w:rsid w:val="000A4E6D"/>
    <w:rsid w:val="000A503F"/>
    <w:rsid w:val="000A50D3"/>
    <w:rsid w:val="000A544F"/>
    <w:rsid w:val="000A5516"/>
    <w:rsid w:val="000A55D7"/>
    <w:rsid w:val="000A5771"/>
    <w:rsid w:val="000A598F"/>
    <w:rsid w:val="000A62A0"/>
    <w:rsid w:val="000A630F"/>
    <w:rsid w:val="000A6A51"/>
    <w:rsid w:val="000A6C45"/>
    <w:rsid w:val="000A6DAD"/>
    <w:rsid w:val="000A6EA9"/>
    <w:rsid w:val="000A7657"/>
    <w:rsid w:val="000A7D4E"/>
    <w:rsid w:val="000A7E06"/>
    <w:rsid w:val="000A7FA6"/>
    <w:rsid w:val="000B00CD"/>
    <w:rsid w:val="000B02BF"/>
    <w:rsid w:val="000B0CC4"/>
    <w:rsid w:val="000B0D4B"/>
    <w:rsid w:val="000B0EF3"/>
    <w:rsid w:val="000B1068"/>
    <w:rsid w:val="000B10E0"/>
    <w:rsid w:val="000B10E3"/>
    <w:rsid w:val="000B13C0"/>
    <w:rsid w:val="000B13F1"/>
    <w:rsid w:val="000B1498"/>
    <w:rsid w:val="000B14D8"/>
    <w:rsid w:val="000B1748"/>
    <w:rsid w:val="000B18C6"/>
    <w:rsid w:val="000B1A80"/>
    <w:rsid w:val="000B1A8E"/>
    <w:rsid w:val="000B1ACE"/>
    <w:rsid w:val="000B1CF1"/>
    <w:rsid w:val="000B1E61"/>
    <w:rsid w:val="000B1FF0"/>
    <w:rsid w:val="000B2041"/>
    <w:rsid w:val="000B2188"/>
    <w:rsid w:val="000B22AD"/>
    <w:rsid w:val="000B232C"/>
    <w:rsid w:val="000B23BA"/>
    <w:rsid w:val="000B243C"/>
    <w:rsid w:val="000B2B32"/>
    <w:rsid w:val="000B2BE0"/>
    <w:rsid w:val="000B2F10"/>
    <w:rsid w:val="000B35A7"/>
    <w:rsid w:val="000B3730"/>
    <w:rsid w:val="000B3843"/>
    <w:rsid w:val="000B409C"/>
    <w:rsid w:val="000B41D2"/>
    <w:rsid w:val="000B4241"/>
    <w:rsid w:val="000B4285"/>
    <w:rsid w:val="000B431C"/>
    <w:rsid w:val="000B4374"/>
    <w:rsid w:val="000B43B6"/>
    <w:rsid w:val="000B4481"/>
    <w:rsid w:val="000B4847"/>
    <w:rsid w:val="000B4933"/>
    <w:rsid w:val="000B495E"/>
    <w:rsid w:val="000B4A2D"/>
    <w:rsid w:val="000B4A7F"/>
    <w:rsid w:val="000B4B6F"/>
    <w:rsid w:val="000B4BFD"/>
    <w:rsid w:val="000B4EC0"/>
    <w:rsid w:val="000B5075"/>
    <w:rsid w:val="000B5376"/>
    <w:rsid w:val="000B5799"/>
    <w:rsid w:val="000B598F"/>
    <w:rsid w:val="000B5A4A"/>
    <w:rsid w:val="000B5F0A"/>
    <w:rsid w:val="000B5F36"/>
    <w:rsid w:val="000B687F"/>
    <w:rsid w:val="000B69EE"/>
    <w:rsid w:val="000B6A5A"/>
    <w:rsid w:val="000B6D8D"/>
    <w:rsid w:val="000B6DE0"/>
    <w:rsid w:val="000B726B"/>
    <w:rsid w:val="000B7521"/>
    <w:rsid w:val="000B77A1"/>
    <w:rsid w:val="000B79B1"/>
    <w:rsid w:val="000C054A"/>
    <w:rsid w:val="000C05D8"/>
    <w:rsid w:val="000C08C9"/>
    <w:rsid w:val="000C095E"/>
    <w:rsid w:val="000C0AC3"/>
    <w:rsid w:val="000C0E6A"/>
    <w:rsid w:val="000C0E6F"/>
    <w:rsid w:val="000C0EE1"/>
    <w:rsid w:val="000C1472"/>
    <w:rsid w:val="000C1BC9"/>
    <w:rsid w:val="000C1DE8"/>
    <w:rsid w:val="000C2531"/>
    <w:rsid w:val="000C2568"/>
    <w:rsid w:val="000C2619"/>
    <w:rsid w:val="000C27DC"/>
    <w:rsid w:val="000C27E3"/>
    <w:rsid w:val="000C29E5"/>
    <w:rsid w:val="000C2B17"/>
    <w:rsid w:val="000C2D80"/>
    <w:rsid w:val="000C320E"/>
    <w:rsid w:val="000C342C"/>
    <w:rsid w:val="000C3562"/>
    <w:rsid w:val="000C3DB4"/>
    <w:rsid w:val="000C3FBE"/>
    <w:rsid w:val="000C401E"/>
    <w:rsid w:val="000C4BD0"/>
    <w:rsid w:val="000C4D7D"/>
    <w:rsid w:val="000C4DC3"/>
    <w:rsid w:val="000C5180"/>
    <w:rsid w:val="000C59E1"/>
    <w:rsid w:val="000C6217"/>
    <w:rsid w:val="000C662B"/>
    <w:rsid w:val="000C6D2C"/>
    <w:rsid w:val="000C799A"/>
    <w:rsid w:val="000D043D"/>
    <w:rsid w:val="000D04BD"/>
    <w:rsid w:val="000D04D1"/>
    <w:rsid w:val="000D062E"/>
    <w:rsid w:val="000D067A"/>
    <w:rsid w:val="000D07C0"/>
    <w:rsid w:val="000D0A35"/>
    <w:rsid w:val="000D0B16"/>
    <w:rsid w:val="000D0EDE"/>
    <w:rsid w:val="000D11D0"/>
    <w:rsid w:val="000D11E2"/>
    <w:rsid w:val="000D130D"/>
    <w:rsid w:val="000D171B"/>
    <w:rsid w:val="000D17BF"/>
    <w:rsid w:val="000D18F0"/>
    <w:rsid w:val="000D1C7D"/>
    <w:rsid w:val="000D21AC"/>
    <w:rsid w:val="000D21D5"/>
    <w:rsid w:val="000D23B0"/>
    <w:rsid w:val="000D24E6"/>
    <w:rsid w:val="000D2782"/>
    <w:rsid w:val="000D29A6"/>
    <w:rsid w:val="000D2C3A"/>
    <w:rsid w:val="000D2CBA"/>
    <w:rsid w:val="000D2E95"/>
    <w:rsid w:val="000D3062"/>
    <w:rsid w:val="000D3086"/>
    <w:rsid w:val="000D362B"/>
    <w:rsid w:val="000D380F"/>
    <w:rsid w:val="000D3829"/>
    <w:rsid w:val="000D382E"/>
    <w:rsid w:val="000D38D0"/>
    <w:rsid w:val="000D3AE0"/>
    <w:rsid w:val="000D3F52"/>
    <w:rsid w:val="000D4054"/>
    <w:rsid w:val="000D40B9"/>
    <w:rsid w:val="000D415C"/>
    <w:rsid w:val="000D4705"/>
    <w:rsid w:val="000D4A50"/>
    <w:rsid w:val="000D4C01"/>
    <w:rsid w:val="000D4C0B"/>
    <w:rsid w:val="000D587B"/>
    <w:rsid w:val="000D5D4A"/>
    <w:rsid w:val="000D63C6"/>
    <w:rsid w:val="000D6BE9"/>
    <w:rsid w:val="000D6D71"/>
    <w:rsid w:val="000D6F3A"/>
    <w:rsid w:val="000D6FEF"/>
    <w:rsid w:val="000D7216"/>
    <w:rsid w:val="000D7461"/>
    <w:rsid w:val="000D748A"/>
    <w:rsid w:val="000D7843"/>
    <w:rsid w:val="000D7E3D"/>
    <w:rsid w:val="000E03BB"/>
    <w:rsid w:val="000E07A4"/>
    <w:rsid w:val="000E08CC"/>
    <w:rsid w:val="000E093B"/>
    <w:rsid w:val="000E0A01"/>
    <w:rsid w:val="000E0AD5"/>
    <w:rsid w:val="000E0E9F"/>
    <w:rsid w:val="000E0EEB"/>
    <w:rsid w:val="000E10DC"/>
    <w:rsid w:val="000E1137"/>
    <w:rsid w:val="000E1BA4"/>
    <w:rsid w:val="000E2AA7"/>
    <w:rsid w:val="000E2D0A"/>
    <w:rsid w:val="000E2EE8"/>
    <w:rsid w:val="000E363D"/>
    <w:rsid w:val="000E38AD"/>
    <w:rsid w:val="000E3937"/>
    <w:rsid w:val="000E39CD"/>
    <w:rsid w:val="000E3AC4"/>
    <w:rsid w:val="000E409A"/>
    <w:rsid w:val="000E419E"/>
    <w:rsid w:val="000E44CA"/>
    <w:rsid w:val="000E4913"/>
    <w:rsid w:val="000E4B37"/>
    <w:rsid w:val="000E4B8A"/>
    <w:rsid w:val="000E4C8C"/>
    <w:rsid w:val="000E4F9C"/>
    <w:rsid w:val="000E542C"/>
    <w:rsid w:val="000E5939"/>
    <w:rsid w:val="000E598F"/>
    <w:rsid w:val="000E64F9"/>
    <w:rsid w:val="000E654D"/>
    <w:rsid w:val="000E71ED"/>
    <w:rsid w:val="000E77E0"/>
    <w:rsid w:val="000E79B9"/>
    <w:rsid w:val="000E7BCE"/>
    <w:rsid w:val="000E7C3F"/>
    <w:rsid w:val="000F02D9"/>
    <w:rsid w:val="000F03E7"/>
    <w:rsid w:val="000F07DF"/>
    <w:rsid w:val="000F09A9"/>
    <w:rsid w:val="000F0A22"/>
    <w:rsid w:val="000F0AC3"/>
    <w:rsid w:val="000F0E60"/>
    <w:rsid w:val="000F0EC3"/>
    <w:rsid w:val="000F1056"/>
    <w:rsid w:val="000F17EB"/>
    <w:rsid w:val="000F1FC1"/>
    <w:rsid w:val="000F200D"/>
    <w:rsid w:val="000F2063"/>
    <w:rsid w:val="000F2288"/>
    <w:rsid w:val="000F2349"/>
    <w:rsid w:val="000F25E1"/>
    <w:rsid w:val="000F27C6"/>
    <w:rsid w:val="000F2853"/>
    <w:rsid w:val="000F2EA5"/>
    <w:rsid w:val="000F2ED0"/>
    <w:rsid w:val="000F32DB"/>
    <w:rsid w:val="000F3725"/>
    <w:rsid w:val="000F387E"/>
    <w:rsid w:val="000F3A0E"/>
    <w:rsid w:val="000F3A17"/>
    <w:rsid w:val="000F3B67"/>
    <w:rsid w:val="000F3BB5"/>
    <w:rsid w:val="000F3EB2"/>
    <w:rsid w:val="000F4962"/>
    <w:rsid w:val="000F4F1B"/>
    <w:rsid w:val="000F5359"/>
    <w:rsid w:val="000F55E1"/>
    <w:rsid w:val="000F5801"/>
    <w:rsid w:val="000F58BC"/>
    <w:rsid w:val="000F5B55"/>
    <w:rsid w:val="000F5BC7"/>
    <w:rsid w:val="000F5D03"/>
    <w:rsid w:val="000F5D9A"/>
    <w:rsid w:val="000F5E9B"/>
    <w:rsid w:val="000F65C6"/>
    <w:rsid w:val="000F6774"/>
    <w:rsid w:val="000F6C0A"/>
    <w:rsid w:val="000F7074"/>
    <w:rsid w:val="000F714B"/>
    <w:rsid w:val="000F72C2"/>
    <w:rsid w:val="000F7423"/>
    <w:rsid w:val="000F760B"/>
    <w:rsid w:val="000F7B49"/>
    <w:rsid w:val="000F7F3F"/>
    <w:rsid w:val="000F7FB3"/>
    <w:rsid w:val="0010009C"/>
    <w:rsid w:val="001001BD"/>
    <w:rsid w:val="00101020"/>
    <w:rsid w:val="00101087"/>
    <w:rsid w:val="00101FB2"/>
    <w:rsid w:val="001020A3"/>
    <w:rsid w:val="0010227C"/>
    <w:rsid w:val="00102775"/>
    <w:rsid w:val="00102C97"/>
    <w:rsid w:val="001032B4"/>
    <w:rsid w:val="00103828"/>
    <w:rsid w:val="0010391D"/>
    <w:rsid w:val="00103BFC"/>
    <w:rsid w:val="00103C8B"/>
    <w:rsid w:val="00103DE3"/>
    <w:rsid w:val="00104B7D"/>
    <w:rsid w:val="001051BB"/>
    <w:rsid w:val="0010537A"/>
    <w:rsid w:val="001053B9"/>
    <w:rsid w:val="00105EB5"/>
    <w:rsid w:val="00106162"/>
    <w:rsid w:val="0010618F"/>
    <w:rsid w:val="001066CA"/>
    <w:rsid w:val="0010674E"/>
    <w:rsid w:val="001068B6"/>
    <w:rsid w:val="00106901"/>
    <w:rsid w:val="00106B89"/>
    <w:rsid w:val="00106FE4"/>
    <w:rsid w:val="00107037"/>
    <w:rsid w:val="00107460"/>
    <w:rsid w:val="00107C13"/>
    <w:rsid w:val="00107CC7"/>
    <w:rsid w:val="00110414"/>
    <w:rsid w:val="00110463"/>
    <w:rsid w:val="00110D9E"/>
    <w:rsid w:val="00110E6E"/>
    <w:rsid w:val="0011112D"/>
    <w:rsid w:val="0011184D"/>
    <w:rsid w:val="00111CFE"/>
    <w:rsid w:val="0011219F"/>
    <w:rsid w:val="001122B2"/>
    <w:rsid w:val="001124F9"/>
    <w:rsid w:val="00112646"/>
    <w:rsid w:val="00112889"/>
    <w:rsid w:val="00112A9C"/>
    <w:rsid w:val="00112D1C"/>
    <w:rsid w:val="00112F82"/>
    <w:rsid w:val="0011362C"/>
    <w:rsid w:val="001138EF"/>
    <w:rsid w:val="00113AEA"/>
    <w:rsid w:val="00113B22"/>
    <w:rsid w:val="00113C5E"/>
    <w:rsid w:val="00113EC0"/>
    <w:rsid w:val="00113F6E"/>
    <w:rsid w:val="00114118"/>
    <w:rsid w:val="001141EE"/>
    <w:rsid w:val="0011448E"/>
    <w:rsid w:val="001145D4"/>
    <w:rsid w:val="00114C17"/>
    <w:rsid w:val="00114E63"/>
    <w:rsid w:val="00115470"/>
    <w:rsid w:val="001154BD"/>
    <w:rsid w:val="001155B1"/>
    <w:rsid w:val="0011566A"/>
    <w:rsid w:val="001157C0"/>
    <w:rsid w:val="001165FA"/>
    <w:rsid w:val="00116710"/>
    <w:rsid w:val="001167B0"/>
    <w:rsid w:val="001169AC"/>
    <w:rsid w:val="00116D85"/>
    <w:rsid w:val="00116DA2"/>
    <w:rsid w:val="00117453"/>
    <w:rsid w:val="00117CD8"/>
    <w:rsid w:val="0012054F"/>
    <w:rsid w:val="001205DF"/>
    <w:rsid w:val="001206EC"/>
    <w:rsid w:val="00120A9F"/>
    <w:rsid w:val="00120AAC"/>
    <w:rsid w:val="00120E67"/>
    <w:rsid w:val="00120E9F"/>
    <w:rsid w:val="00121116"/>
    <w:rsid w:val="00121427"/>
    <w:rsid w:val="001216A4"/>
    <w:rsid w:val="001217CD"/>
    <w:rsid w:val="00121B28"/>
    <w:rsid w:val="00121B8F"/>
    <w:rsid w:val="00121CA1"/>
    <w:rsid w:val="00121EB6"/>
    <w:rsid w:val="0012209B"/>
    <w:rsid w:val="001225E0"/>
    <w:rsid w:val="00122B1A"/>
    <w:rsid w:val="00122DE1"/>
    <w:rsid w:val="00122E2F"/>
    <w:rsid w:val="00122F23"/>
    <w:rsid w:val="00123228"/>
    <w:rsid w:val="00123789"/>
    <w:rsid w:val="00123935"/>
    <w:rsid w:val="00123A1E"/>
    <w:rsid w:val="00123A2C"/>
    <w:rsid w:val="00123C99"/>
    <w:rsid w:val="00124368"/>
    <w:rsid w:val="0012444E"/>
    <w:rsid w:val="00124A32"/>
    <w:rsid w:val="00124AEF"/>
    <w:rsid w:val="00124B2F"/>
    <w:rsid w:val="0012523B"/>
    <w:rsid w:val="001254C6"/>
    <w:rsid w:val="00125696"/>
    <w:rsid w:val="001256A9"/>
    <w:rsid w:val="00125715"/>
    <w:rsid w:val="00125E1C"/>
    <w:rsid w:val="0012602A"/>
    <w:rsid w:val="001263DE"/>
    <w:rsid w:val="0012691E"/>
    <w:rsid w:val="00126A85"/>
    <w:rsid w:val="00126B46"/>
    <w:rsid w:val="00126E57"/>
    <w:rsid w:val="001275C6"/>
    <w:rsid w:val="001279CB"/>
    <w:rsid w:val="00127BD5"/>
    <w:rsid w:val="00127D96"/>
    <w:rsid w:val="00127F61"/>
    <w:rsid w:val="001300B6"/>
    <w:rsid w:val="001300DE"/>
    <w:rsid w:val="001303A8"/>
    <w:rsid w:val="00130483"/>
    <w:rsid w:val="0013053D"/>
    <w:rsid w:val="001305AA"/>
    <w:rsid w:val="001308BD"/>
    <w:rsid w:val="00130AFA"/>
    <w:rsid w:val="00130B4C"/>
    <w:rsid w:val="00130BA7"/>
    <w:rsid w:val="00130C1D"/>
    <w:rsid w:val="00130C49"/>
    <w:rsid w:val="00130D2B"/>
    <w:rsid w:val="00130D37"/>
    <w:rsid w:val="001316DD"/>
    <w:rsid w:val="001316F3"/>
    <w:rsid w:val="00131876"/>
    <w:rsid w:val="001318B1"/>
    <w:rsid w:val="00131B66"/>
    <w:rsid w:val="001320D5"/>
    <w:rsid w:val="00132257"/>
    <w:rsid w:val="001324E7"/>
    <w:rsid w:val="00132874"/>
    <w:rsid w:val="001328DF"/>
    <w:rsid w:val="00132B5C"/>
    <w:rsid w:val="001330B6"/>
    <w:rsid w:val="00133286"/>
    <w:rsid w:val="00133337"/>
    <w:rsid w:val="00133C4A"/>
    <w:rsid w:val="00134B29"/>
    <w:rsid w:val="00134F62"/>
    <w:rsid w:val="001353DF"/>
    <w:rsid w:val="00135570"/>
    <w:rsid w:val="001355AF"/>
    <w:rsid w:val="00135691"/>
    <w:rsid w:val="001356CD"/>
    <w:rsid w:val="001358E0"/>
    <w:rsid w:val="00135E13"/>
    <w:rsid w:val="00135F0C"/>
    <w:rsid w:val="00136098"/>
    <w:rsid w:val="00136217"/>
    <w:rsid w:val="001366B4"/>
    <w:rsid w:val="0013693B"/>
    <w:rsid w:val="00136941"/>
    <w:rsid w:val="001378C0"/>
    <w:rsid w:val="001379FE"/>
    <w:rsid w:val="00137D2F"/>
    <w:rsid w:val="00140107"/>
    <w:rsid w:val="001402BF"/>
    <w:rsid w:val="0014053C"/>
    <w:rsid w:val="00140A87"/>
    <w:rsid w:val="00140D40"/>
    <w:rsid w:val="00140F28"/>
    <w:rsid w:val="00140F4B"/>
    <w:rsid w:val="001414F5"/>
    <w:rsid w:val="00141990"/>
    <w:rsid w:val="00141A17"/>
    <w:rsid w:val="00141BAA"/>
    <w:rsid w:val="00141FBD"/>
    <w:rsid w:val="001428A7"/>
    <w:rsid w:val="00142A5B"/>
    <w:rsid w:val="00142C35"/>
    <w:rsid w:val="00142F02"/>
    <w:rsid w:val="001430A7"/>
    <w:rsid w:val="0014311F"/>
    <w:rsid w:val="0014350C"/>
    <w:rsid w:val="001437BD"/>
    <w:rsid w:val="0014390A"/>
    <w:rsid w:val="00143987"/>
    <w:rsid w:val="00143B8E"/>
    <w:rsid w:val="00143CDA"/>
    <w:rsid w:val="0014436F"/>
    <w:rsid w:val="00144D5B"/>
    <w:rsid w:val="001451A2"/>
    <w:rsid w:val="0014542C"/>
    <w:rsid w:val="00145601"/>
    <w:rsid w:val="0014579B"/>
    <w:rsid w:val="00145911"/>
    <w:rsid w:val="00145BA8"/>
    <w:rsid w:val="001461A3"/>
    <w:rsid w:val="001465DC"/>
    <w:rsid w:val="00146D9D"/>
    <w:rsid w:val="00146E84"/>
    <w:rsid w:val="00146FC4"/>
    <w:rsid w:val="0014714A"/>
    <w:rsid w:val="001472D4"/>
    <w:rsid w:val="001474A4"/>
    <w:rsid w:val="001477E9"/>
    <w:rsid w:val="0014796C"/>
    <w:rsid w:val="00150189"/>
    <w:rsid w:val="00150248"/>
    <w:rsid w:val="00150380"/>
    <w:rsid w:val="0015048A"/>
    <w:rsid w:val="001504F7"/>
    <w:rsid w:val="001509F3"/>
    <w:rsid w:val="00150A4A"/>
    <w:rsid w:val="00151379"/>
    <w:rsid w:val="00151D07"/>
    <w:rsid w:val="00151F34"/>
    <w:rsid w:val="00152182"/>
    <w:rsid w:val="001521BA"/>
    <w:rsid w:val="0015267A"/>
    <w:rsid w:val="001526BB"/>
    <w:rsid w:val="00152D70"/>
    <w:rsid w:val="00152FB9"/>
    <w:rsid w:val="001532B0"/>
    <w:rsid w:val="001534BA"/>
    <w:rsid w:val="00153A06"/>
    <w:rsid w:val="00153F35"/>
    <w:rsid w:val="00154163"/>
    <w:rsid w:val="001541B1"/>
    <w:rsid w:val="0015446D"/>
    <w:rsid w:val="001545FC"/>
    <w:rsid w:val="00154A1B"/>
    <w:rsid w:val="00154A5D"/>
    <w:rsid w:val="00154A65"/>
    <w:rsid w:val="00154B40"/>
    <w:rsid w:val="00154F70"/>
    <w:rsid w:val="00155269"/>
    <w:rsid w:val="001555BC"/>
    <w:rsid w:val="0015576A"/>
    <w:rsid w:val="0015580B"/>
    <w:rsid w:val="00155871"/>
    <w:rsid w:val="00155EBC"/>
    <w:rsid w:val="0015637C"/>
    <w:rsid w:val="001566D5"/>
    <w:rsid w:val="0015722F"/>
    <w:rsid w:val="001572E9"/>
    <w:rsid w:val="0015767F"/>
    <w:rsid w:val="001577E9"/>
    <w:rsid w:val="00160059"/>
    <w:rsid w:val="00160A2C"/>
    <w:rsid w:val="00160A35"/>
    <w:rsid w:val="00160AF2"/>
    <w:rsid w:val="00160CAA"/>
    <w:rsid w:val="00160E6C"/>
    <w:rsid w:val="00161101"/>
    <w:rsid w:val="001613DD"/>
    <w:rsid w:val="00161467"/>
    <w:rsid w:val="00161659"/>
    <w:rsid w:val="00161791"/>
    <w:rsid w:val="001619DE"/>
    <w:rsid w:val="00161C81"/>
    <w:rsid w:val="00161DDA"/>
    <w:rsid w:val="00162094"/>
    <w:rsid w:val="001622BB"/>
    <w:rsid w:val="00162440"/>
    <w:rsid w:val="001624AC"/>
    <w:rsid w:val="001627C9"/>
    <w:rsid w:val="001627FC"/>
    <w:rsid w:val="0016294C"/>
    <w:rsid w:val="0016298D"/>
    <w:rsid w:val="00162B58"/>
    <w:rsid w:val="00162C42"/>
    <w:rsid w:val="00162DD0"/>
    <w:rsid w:val="00162DF3"/>
    <w:rsid w:val="00163377"/>
    <w:rsid w:val="00163464"/>
    <w:rsid w:val="00163D8D"/>
    <w:rsid w:val="00163F04"/>
    <w:rsid w:val="00164413"/>
    <w:rsid w:val="001645DC"/>
    <w:rsid w:val="001649C5"/>
    <w:rsid w:val="001649D7"/>
    <w:rsid w:val="00164D08"/>
    <w:rsid w:val="00164F8E"/>
    <w:rsid w:val="0016517C"/>
    <w:rsid w:val="0016527A"/>
    <w:rsid w:val="001652DE"/>
    <w:rsid w:val="001656D2"/>
    <w:rsid w:val="00165703"/>
    <w:rsid w:val="00165AA9"/>
    <w:rsid w:val="00165D74"/>
    <w:rsid w:val="0016621B"/>
    <w:rsid w:val="00166276"/>
    <w:rsid w:val="0016645E"/>
    <w:rsid w:val="00166700"/>
    <w:rsid w:val="001668C9"/>
    <w:rsid w:val="00166971"/>
    <w:rsid w:val="001669F9"/>
    <w:rsid w:val="00166F9B"/>
    <w:rsid w:val="001671AB"/>
    <w:rsid w:val="0016747E"/>
    <w:rsid w:val="00167482"/>
    <w:rsid w:val="00167825"/>
    <w:rsid w:val="001679F1"/>
    <w:rsid w:val="00167BAE"/>
    <w:rsid w:val="00167BE5"/>
    <w:rsid w:val="00167C9A"/>
    <w:rsid w:val="00167F17"/>
    <w:rsid w:val="00170370"/>
    <w:rsid w:val="001704AF"/>
    <w:rsid w:val="0017118E"/>
    <w:rsid w:val="001715E5"/>
    <w:rsid w:val="001719CD"/>
    <w:rsid w:val="00171F74"/>
    <w:rsid w:val="0017209C"/>
    <w:rsid w:val="001727BC"/>
    <w:rsid w:val="00172DF3"/>
    <w:rsid w:val="001730A8"/>
    <w:rsid w:val="0017311F"/>
    <w:rsid w:val="00173167"/>
    <w:rsid w:val="0017317D"/>
    <w:rsid w:val="001731E5"/>
    <w:rsid w:val="001735A8"/>
    <w:rsid w:val="00173641"/>
    <w:rsid w:val="001738CC"/>
    <w:rsid w:val="00173994"/>
    <w:rsid w:val="00173C08"/>
    <w:rsid w:val="00173D5A"/>
    <w:rsid w:val="00173E01"/>
    <w:rsid w:val="00173FA7"/>
    <w:rsid w:val="0017421C"/>
    <w:rsid w:val="00174626"/>
    <w:rsid w:val="0017476B"/>
    <w:rsid w:val="0017535F"/>
    <w:rsid w:val="0017537F"/>
    <w:rsid w:val="0017539E"/>
    <w:rsid w:val="00175610"/>
    <w:rsid w:val="00175892"/>
    <w:rsid w:val="00175DF2"/>
    <w:rsid w:val="001762A7"/>
    <w:rsid w:val="00176325"/>
    <w:rsid w:val="001763EB"/>
    <w:rsid w:val="001768F9"/>
    <w:rsid w:val="00176CC5"/>
    <w:rsid w:val="00176DA0"/>
    <w:rsid w:val="00176E4C"/>
    <w:rsid w:val="001772A8"/>
    <w:rsid w:val="00177810"/>
    <w:rsid w:val="00177B94"/>
    <w:rsid w:val="00180067"/>
    <w:rsid w:val="001803E0"/>
    <w:rsid w:val="00180673"/>
    <w:rsid w:val="00180ADF"/>
    <w:rsid w:val="00180B53"/>
    <w:rsid w:val="00180B99"/>
    <w:rsid w:val="00180B9A"/>
    <w:rsid w:val="00180D38"/>
    <w:rsid w:val="00181544"/>
    <w:rsid w:val="0018197D"/>
    <w:rsid w:val="00181DF2"/>
    <w:rsid w:val="0018211F"/>
    <w:rsid w:val="001824FA"/>
    <w:rsid w:val="001825DF"/>
    <w:rsid w:val="001826BF"/>
    <w:rsid w:val="00182BBC"/>
    <w:rsid w:val="001830BA"/>
    <w:rsid w:val="001831A2"/>
    <w:rsid w:val="00183221"/>
    <w:rsid w:val="00183590"/>
    <w:rsid w:val="0018364D"/>
    <w:rsid w:val="00183744"/>
    <w:rsid w:val="00183B14"/>
    <w:rsid w:val="001841C9"/>
    <w:rsid w:val="0018456B"/>
    <w:rsid w:val="001849FF"/>
    <w:rsid w:val="00184C3F"/>
    <w:rsid w:val="00184D16"/>
    <w:rsid w:val="00185636"/>
    <w:rsid w:val="001856B9"/>
    <w:rsid w:val="00185E75"/>
    <w:rsid w:val="00186B07"/>
    <w:rsid w:val="00186C3B"/>
    <w:rsid w:val="00186C55"/>
    <w:rsid w:val="00186ED0"/>
    <w:rsid w:val="001873FC"/>
    <w:rsid w:val="0018781D"/>
    <w:rsid w:val="00187954"/>
    <w:rsid w:val="00187982"/>
    <w:rsid w:val="001902E7"/>
    <w:rsid w:val="001905AF"/>
    <w:rsid w:val="0019095D"/>
    <w:rsid w:val="00190AEE"/>
    <w:rsid w:val="00190CEC"/>
    <w:rsid w:val="00190F28"/>
    <w:rsid w:val="00191320"/>
    <w:rsid w:val="001913D3"/>
    <w:rsid w:val="001916A2"/>
    <w:rsid w:val="00191905"/>
    <w:rsid w:val="00191CB2"/>
    <w:rsid w:val="00191E06"/>
    <w:rsid w:val="001920F0"/>
    <w:rsid w:val="00192527"/>
    <w:rsid w:val="00192611"/>
    <w:rsid w:val="00192818"/>
    <w:rsid w:val="0019291C"/>
    <w:rsid w:val="00192AC2"/>
    <w:rsid w:val="00192DBF"/>
    <w:rsid w:val="0019339E"/>
    <w:rsid w:val="001935C5"/>
    <w:rsid w:val="001937B6"/>
    <w:rsid w:val="00193946"/>
    <w:rsid w:val="00193A3C"/>
    <w:rsid w:val="00193C44"/>
    <w:rsid w:val="0019415F"/>
    <w:rsid w:val="0019432F"/>
    <w:rsid w:val="001945B4"/>
    <w:rsid w:val="0019474E"/>
    <w:rsid w:val="001947CC"/>
    <w:rsid w:val="00194D51"/>
    <w:rsid w:val="00194DA0"/>
    <w:rsid w:val="00194E8D"/>
    <w:rsid w:val="001950A9"/>
    <w:rsid w:val="00195101"/>
    <w:rsid w:val="00195236"/>
    <w:rsid w:val="001956BC"/>
    <w:rsid w:val="00195857"/>
    <w:rsid w:val="00195876"/>
    <w:rsid w:val="001958E5"/>
    <w:rsid w:val="00195BC3"/>
    <w:rsid w:val="00195C2B"/>
    <w:rsid w:val="00195D17"/>
    <w:rsid w:val="001962EA"/>
    <w:rsid w:val="0019630C"/>
    <w:rsid w:val="00196419"/>
    <w:rsid w:val="001964E8"/>
    <w:rsid w:val="001965A7"/>
    <w:rsid w:val="00196831"/>
    <w:rsid w:val="001968C9"/>
    <w:rsid w:val="00196974"/>
    <w:rsid w:val="001969FD"/>
    <w:rsid w:val="00197151"/>
    <w:rsid w:val="00197272"/>
    <w:rsid w:val="001974C8"/>
    <w:rsid w:val="00197514"/>
    <w:rsid w:val="0019762F"/>
    <w:rsid w:val="00197A17"/>
    <w:rsid w:val="00197B5D"/>
    <w:rsid w:val="00197D2B"/>
    <w:rsid w:val="00197D51"/>
    <w:rsid w:val="001A05BD"/>
    <w:rsid w:val="001A0A9F"/>
    <w:rsid w:val="001A0D4C"/>
    <w:rsid w:val="001A110F"/>
    <w:rsid w:val="001A145F"/>
    <w:rsid w:val="001A14FB"/>
    <w:rsid w:val="001A163E"/>
    <w:rsid w:val="001A17B9"/>
    <w:rsid w:val="001A196F"/>
    <w:rsid w:val="001A1ADF"/>
    <w:rsid w:val="001A1F80"/>
    <w:rsid w:val="001A2025"/>
    <w:rsid w:val="001A2106"/>
    <w:rsid w:val="001A2117"/>
    <w:rsid w:val="001A26E4"/>
    <w:rsid w:val="001A2C4A"/>
    <w:rsid w:val="001A2C77"/>
    <w:rsid w:val="001A2E21"/>
    <w:rsid w:val="001A33A6"/>
    <w:rsid w:val="001A3829"/>
    <w:rsid w:val="001A3CED"/>
    <w:rsid w:val="001A3F0F"/>
    <w:rsid w:val="001A40C2"/>
    <w:rsid w:val="001A41DF"/>
    <w:rsid w:val="001A4666"/>
    <w:rsid w:val="001A47A9"/>
    <w:rsid w:val="001A4952"/>
    <w:rsid w:val="001A4997"/>
    <w:rsid w:val="001A4BB9"/>
    <w:rsid w:val="001A5194"/>
    <w:rsid w:val="001A5232"/>
    <w:rsid w:val="001A5552"/>
    <w:rsid w:val="001A5CEF"/>
    <w:rsid w:val="001A5FFD"/>
    <w:rsid w:val="001A6020"/>
    <w:rsid w:val="001A62E6"/>
    <w:rsid w:val="001A6B16"/>
    <w:rsid w:val="001A6F28"/>
    <w:rsid w:val="001A71C3"/>
    <w:rsid w:val="001A7273"/>
    <w:rsid w:val="001A741F"/>
    <w:rsid w:val="001A768A"/>
    <w:rsid w:val="001A799B"/>
    <w:rsid w:val="001A7A8A"/>
    <w:rsid w:val="001B0081"/>
    <w:rsid w:val="001B016A"/>
    <w:rsid w:val="001B0261"/>
    <w:rsid w:val="001B04FF"/>
    <w:rsid w:val="001B055A"/>
    <w:rsid w:val="001B0945"/>
    <w:rsid w:val="001B0DFA"/>
    <w:rsid w:val="001B0EC8"/>
    <w:rsid w:val="001B0FED"/>
    <w:rsid w:val="001B13B0"/>
    <w:rsid w:val="001B14DE"/>
    <w:rsid w:val="001B1500"/>
    <w:rsid w:val="001B1574"/>
    <w:rsid w:val="001B185D"/>
    <w:rsid w:val="001B1905"/>
    <w:rsid w:val="001B1947"/>
    <w:rsid w:val="001B1B37"/>
    <w:rsid w:val="001B1DF7"/>
    <w:rsid w:val="001B204D"/>
    <w:rsid w:val="001B22B4"/>
    <w:rsid w:val="001B26B9"/>
    <w:rsid w:val="001B2B33"/>
    <w:rsid w:val="001B2C46"/>
    <w:rsid w:val="001B2EE2"/>
    <w:rsid w:val="001B3437"/>
    <w:rsid w:val="001B34A1"/>
    <w:rsid w:val="001B35FE"/>
    <w:rsid w:val="001B3612"/>
    <w:rsid w:val="001B3746"/>
    <w:rsid w:val="001B3948"/>
    <w:rsid w:val="001B3DA7"/>
    <w:rsid w:val="001B41C9"/>
    <w:rsid w:val="001B4279"/>
    <w:rsid w:val="001B44DC"/>
    <w:rsid w:val="001B44E9"/>
    <w:rsid w:val="001B4529"/>
    <w:rsid w:val="001B458A"/>
    <w:rsid w:val="001B4B11"/>
    <w:rsid w:val="001B4C47"/>
    <w:rsid w:val="001B4DA9"/>
    <w:rsid w:val="001B4F07"/>
    <w:rsid w:val="001B505C"/>
    <w:rsid w:val="001B532D"/>
    <w:rsid w:val="001B5ADD"/>
    <w:rsid w:val="001B5E83"/>
    <w:rsid w:val="001B6314"/>
    <w:rsid w:val="001B64F3"/>
    <w:rsid w:val="001B6B19"/>
    <w:rsid w:val="001B6DD8"/>
    <w:rsid w:val="001B71F7"/>
    <w:rsid w:val="001B7360"/>
    <w:rsid w:val="001B737B"/>
    <w:rsid w:val="001B7556"/>
    <w:rsid w:val="001B76CF"/>
    <w:rsid w:val="001B7BC0"/>
    <w:rsid w:val="001B7CAB"/>
    <w:rsid w:val="001C0111"/>
    <w:rsid w:val="001C02C0"/>
    <w:rsid w:val="001C044E"/>
    <w:rsid w:val="001C0B96"/>
    <w:rsid w:val="001C1020"/>
    <w:rsid w:val="001C10B2"/>
    <w:rsid w:val="001C1288"/>
    <w:rsid w:val="001C13E7"/>
    <w:rsid w:val="001C143E"/>
    <w:rsid w:val="001C1654"/>
    <w:rsid w:val="001C16AC"/>
    <w:rsid w:val="001C1C6E"/>
    <w:rsid w:val="001C2151"/>
    <w:rsid w:val="001C22CB"/>
    <w:rsid w:val="001C2962"/>
    <w:rsid w:val="001C2A06"/>
    <w:rsid w:val="001C3207"/>
    <w:rsid w:val="001C3259"/>
    <w:rsid w:val="001C340C"/>
    <w:rsid w:val="001C344D"/>
    <w:rsid w:val="001C375D"/>
    <w:rsid w:val="001C3A10"/>
    <w:rsid w:val="001C3EAF"/>
    <w:rsid w:val="001C424C"/>
    <w:rsid w:val="001C43CE"/>
    <w:rsid w:val="001C4600"/>
    <w:rsid w:val="001C4918"/>
    <w:rsid w:val="001C4932"/>
    <w:rsid w:val="001C5269"/>
    <w:rsid w:val="001C52F5"/>
    <w:rsid w:val="001C54E2"/>
    <w:rsid w:val="001C5685"/>
    <w:rsid w:val="001C595E"/>
    <w:rsid w:val="001C5A49"/>
    <w:rsid w:val="001C5E91"/>
    <w:rsid w:val="001C5F5B"/>
    <w:rsid w:val="001C642A"/>
    <w:rsid w:val="001C69BD"/>
    <w:rsid w:val="001C69FA"/>
    <w:rsid w:val="001C6BD7"/>
    <w:rsid w:val="001C72A9"/>
    <w:rsid w:val="001C73EB"/>
    <w:rsid w:val="001C745C"/>
    <w:rsid w:val="001C7585"/>
    <w:rsid w:val="001C784A"/>
    <w:rsid w:val="001C7B5F"/>
    <w:rsid w:val="001C7BD0"/>
    <w:rsid w:val="001D13BD"/>
    <w:rsid w:val="001D1809"/>
    <w:rsid w:val="001D1C34"/>
    <w:rsid w:val="001D20D3"/>
    <w:rsid w:val="001D2209"/>
    <w:rsid w:val="001D2230"/>
    <w:rsid w:val="001D233C"/>
    <w:rsid w:val="001D24C9"/>
    <w:rsid w:val="001D2763"/>
    <w:rsid w:val="001D2CBF"/>
    <w:rsid w:val="001D2EAF"/>
    <w:rsid w:val="001D2EDC"/>
    <w:rsid w:val="001D3012"/>
    <w:rsid w:val="001D32DC"/>
    <w:rsid w:val="001D33BE"/>
    <w:rsid w:val="001D3418"/>
    <w:rsid w:val="001D362E"/>
    <w:rsid w:val="001D36F5"/>
    <w:rsid w:val="001D3CD5"/>
    <w:rsid w:val="001D45FB"/>
    <w:rsid w:val="001D46E8"/>
    <w:rsid w:val="001D4D94"/>
    <w:rsid w:val="001D4F2A"/>
    <w:rsid w:val="001D4FB7"/>
    <w:rsid w:val="001D5250"/>
    <w:rsid w:val="001D530E"/>
    <w:rsid w:val="001D57DA"/>
    <w:rsid w:val="001D59FA"/>
    <w:rsid w:val="001D5AAA"/>
    <w:rsid w:val="001D5B4C"/>
    <w:rsid w:val="001D5BBB"/>
    <w:rsid w:val="001D5BDE"/>
    <w:rsid w:val="001D5D9B"/>
    <w:rsid w:val="001D5EB4"/>
    <w:rsid w:val="001D5F70"/>
    <w:rsid w:val="001D6150"/>
    <w:rsid w:val="001D61F7"/>
    <w:rsid w:val="001D6335"/>
    <w:rsid w:val="001D65E2"/>
    <w:rsid w:val="001D693E"/>
    <w:rsid w:val="001D6F7D"/>
    <w:rsid w:val="001D790D"/>
    <w:rsid w:val="001D7943"/>
    <w:rsid w:val="001E0473"/>
    <w:rsid w:val="001E066E"/>
    <w:rsid w:val="001E0B57"/>
    <w:rsid w:val="001E0C02"/>
    <w:rsid w:val="001E0DEC"/>
    <w:rsid w:val="001E0E8E"/>
    <w:rsid w:val="001E14A6"/>
    <w:rsid w:val="001E18DB"/>
    <w:rsid w:val="001E1B42"/>
    <w:rsid w:val="001E2483"/>
    <w:rsid w:val="001E24AC"/>
    <w:rsid w:val="001E26BA"/>
    <w:rsid w:val="001E26D0"/>
    <w:rsid w:val="001E2F3C"/>
    <w:rsid w:val="001E2F41"/>
    <w:rsid w:val="001E33F5"/>
    <w:rsid w:val="001E3562"/>
    <w:rsid w:val="001E3809"/>
    <w:rsid w:val="001E38B9"/>
    <w:rsid w:val="001E3B29"/>
    <w:rsid w:val="001E3C05"/>
    <w:rsid w:val="001E4130"/>
    <w:rsid w:val="001E443B"/>
    <w:rsid w:val="001E4B97"/>
    <w:rsid w:val="001E4CFD"/>
    <w:rsid w:val="001E4DA8"/>
    <w:rsid w:val="001E4F61"/>
    <w:rsid w:val="001E53F9"/>
    <w:rsid w:val="001E5572"/>
    <w:rsid w:val="001E578C"/>
    <w:rsid w:val="001E5AA6"/>
    <w:rsid w:val="001E5B36"/>
    <w:rsid w:val="001E5DBB"/>
    <w:rsid w:val="001E5EB4"/>
    <w:rsid w:val="001E61ED"/>
    <w:rsid w:val="001E64A5"/>
    <w:rsid w:val="001E67F9"/>
    <w:rsid w:val="001E6D27"/>
    <w:rsid w:val="001E6D4A"/>
    <w:rsid w:val="001E746B"/>
    <w:rsid w:val="001E75AE"/>
    <w:rsid w:val="001E79F5"/>
    <w:rsid w:val="001E7F9F"/>
    <w:rsid w:val="001F007E"/>
    <w:rsid w:val="001F026A"/>
    <w:rsid w:val="001F02A8"/>
    <w:rsid w:val="001F08A0"/>
    <w:rsid w:val="001F08ED"/>
    <w:rsid w:val="001F0953"/>
    <w:rsid w:val="001F0ACE"/>
    <w:rsid w:val="001F0B6E"/>
    <w:rsid w:val="001F0D56"/>
    <w:rsid w:val="001F1170"/>
    <w:rsid w:val="001F125C"/>
    <w:rsid w:val="001F13F4"/>
    <w:rsid w:val="001F1494"/>
    <w:rsid w:val="001F177B"/>
    <w:rsid w:val="001F1873"/>
    <w:rsid w:val="001F19CC"/>
    <w:rsid w:val="001F19D6"/>
    <w:rsid w:val="001F1A4F"/>
    <w:rsid w:val="001F1B8A"/>
    <w:rsid w:val="001F1BD2"/>
    <w:rsid w:val="001F1D81"/>
    <w:rsid w:val="001F20AC"/>
    <w:rsid w:val="001F2D39"/>
    <w:rsid w:val="001F2D52"/>
    <w:rsid w:val="001F328F"/>
    <w:rsid w:val="001F3530"/>
    <w:rsid w:val="001F36EC"/>
    <w:rsid w:val="001F3CB3"/>
    <w:rsid w:val="001F3F81"/>
    <w:rsid w:val="001F40D7"/>
    <w:rsid w:val="001F4106"/>
    <w:rsid w:val="001F4130"/>
    <w:rsid w:val="001F41DF"/>
    <w:rsid w:val="001F4380"/>
    <w:rsid w:val="001F4461"/>
    <w:rsid w:val="001F46A2"/>
    <w:rsid w:val="001F4D82"/>
    <w:rsid w:val="001F5057"/>
    <w:rsid w:val="001F517B"/>
    <w:rsid w:val="001F58EB"/>
    <w:rsid w:val="001F5A5E"/>
    <w:rsid w:val="001F66C7"/>
    <w:rsid w:val="001F695C"/>
    <w:rsid w:val="001F6A6A"/>
    <w:rsid w:val="001F7017"/>
    <w:rsid w:val="001F70DF"/>
    <w:rsid w:val="001F720B"/>
    <w:rsid w:val="001F744C"/>
    <w:rsid w:val="001F788F"/>
    <w:rsid w:val="001F78A8"/>
    <w:rsid w:val="001F78AB"/>
    <w:rsid w:val="001F78AD"/>
    <w:rsid w:val="001F7935"/>
    <w:rsid w:val="001F7A42"/>
    <w:rsid w:val="001F7B29"/>
    <w:rsid w:val="001F7BF7"/>
    <w:rsid w:val="001F7CA3"/>
    <w:rsid w:val="001F7EE5"/>
    <w:rsid w:val="002000AC"/>
    <w:rsid w:val="00200200"/>
    <w:rsid w:val="002003C9"/>
    <w:rsid w:val="00200B80"/>
    <w:rsid w:val="00200EB6"/>
    <w:rsid w:val="002014AA"/>
    <w:rsid w:val="00201545"/>
    <w:rsid w:val="002015F1"/>
    <w:rsid w:val="00201AF9"/>
    <w:rsid w:val="00202067"/>
    <w:rsid w:val="002024EE"/>
    <w:rsid w:val="002027B5"/>
    <w:rsid w:val="00202A50"/>
    <w:rsid w:val="00202EA2"/>
    <w:rsid w:val="00202FDF"/>
    <w:rsid w:val="00203AA8"/>
    <w:rsid w:val="00203B32"/>
    <w:rsid w:val="00203CC7"/>
    <w:rsid w:val="0020436B"/>
    <w:rsid w:val="002043CA"/>
    <w:rsid w:val="0020492C"/>
    <w:rsid w:val="00204AB6"/>
    <w:rsid w:val="00204C57"/>
    <w:rsid w:val="00204F6D"/>
    <w:rsid w:val="00205060"/>
    <w:rsid w:val="00205669"/>
    <w:rsid w:val="00205922"/>
    <w:rsid w:val="00205E0F"/>
    <w:rsid w:val="002060C9"/>
    <w:rsid w:val="00206511"/>
    <w:rsid w:val="00206551"/>
    <w:rsid w:val="002067CD"/>
    <w:rsid w:val="002068A7"/>
    <w:rsid w:val="00206B0D"/>
    <w:rsid w:val="00206B81"/>
    <w:rsid w:val="00206EA5"/>
    <w:rsid w:val="00207764"/>
    <w:rsid w:val="0020788E"/>
    <w:rsid w:val="002079C0"/>
    <w:rsid w:val="00207A24"/>
    <w:rsid w:val="00207B07"/>
    <w:rsid w:val="00207CB7"/>
    <w:rsid w:val="00207DA2"/>
    <w:rsid w:val="00207F20"/>
    <w:rsid w:val="002101A5"/>
    <w:rsid w:val="002104D1"/>
    <w:rsid w:val="00210A7F"/>
    <w:rsid w:val="00210CA8"/>
    <w:rsid w:val="002110EE"/>
    <w:rsid w:val="002111C7"/>
    <w:rsid w:val="0021142D"/>
    <w:rsid w:val="00211507"/>
    <w:rsid w:val="002119E7"/>
    <w:rsid w:val="00211D01"/>
    <w:rsid w:val="00211E62"/>
    <w:rsid w:val="002121EE"/>
    <w:rsid w:val="002125C1"/>
    <w:rsid w:val="00213170"/>
    <w:rsid w:val="00213323"/>
    <w:rsid w:val="0021354B"/>
    <w:rsid w:val="00213C2D"/>
    <w:rsid w:val="00213E5E"/>
    <w:rsid w:val="00213F7A"/>
    <w:rsid w:val="00214110"/>
    <w:rsid w:val="002147FE"/>
    <w:rsid w:val="00214D1A"/>
    <w:rsid w:val="0021519D"/>
    <w:rsid w:val="00215343"/>
    <w:rsid w:val="0021567F"/>
    <w:rsid w:val="002157EC"/>
    <w:rsid w:val="00215A36"/>
    <w:rsid w:val="00215CD5"/>
    <w:rsid w:val="00215DDA"/>
    <w:rsid w:val="00215E00"/>
    <w:rsid w:val="00216341"/>
    <w:rsid w:val="00216385"/>
    <w:rsid w:val="00216579"/>
    <w:rsid w:val="00216620"/>
    <w:rsid w:val="002169EA"/>
    <w:rsid w:val="00216B70"/>
    <w:rsid w:val="00216CB1"/>
    <w:rsid w:val="00217093"/>
    <w:rsid w:val="00217783"/>
    <w:rsid w:val="00217B43"/>
    <w:rsid w:val="00217C02"/>
    <w:rsid w:val="00217F27"/>
    <w:rsid w:val="0022016E"/>
    <w:rsid w:val="00220801"/>
    <w:rsid w:val="0022090D"/>
    <w:rsid w:val="0022097C"/>
    <w:rsid w:val="002209DA"/>
    <w:rsid w:val="00220A5E"/>
    <w:rsid w:val="00220C80"/>
    <w:rsid w:val="002212C7"/>
    <w:rsid w:val="002212CC"/>
    <w:rsid w:val="00221431"/>
    <w:rsid w:val="00221A01"/>
    <w:rsid w:val="00221B1D"/>
    <w:rsid w:val="002220E0"/>
    <w:rsid w:val="00222618"/>
    <w:rsid w:val="00222625"/>
    <w:rsid w:val="002226C8"/>
    <w:rsid w:val="002227ED"/>
    <w:rsid w:val="00222877"/>
    <w:rsid w:val="00222A01"/>
    <w:rsid w:val="00222BDA"/>
    <w:rsid w:val="00222C1B"/>
    <w:rsid w:val="00222F05"/>
    <w:rsid w:val="00222FDA"/>
    <w:rsid w:val="00223020"/>
    <w:rsid w:val="00223AB3"/>
    <w:rsid w:val="00223ADD"/>
    <w:rsid w:val="00224141"/>
    <w:rsid w:val="0022427C"/>
    <w:rsid w:val="0022463E"/>
    <w:rsid w:val="0022465F"/>
    <w:rsid w:val="002247B0"/>
    <w:rsid w:val="002247D3"/>
    <w:rsid w:val="002248AC"/>
    <w:rsid w:val="002249E5"/>
    <w:rsid w:val="00224A42"/>
    <w:rsid w:val="00224F71"/>
    <w:rsid w:val="00224F85"/>
    <w:rsid w:val="00224FC6"/>
    <w:rsid w:val="0022506E"/>
    <w:rsid w:val="0022563E"/>
    <w:rsid w:val="00225C74"/>
    <w:rsid w:val="00225D25"/>
    <w:rsid w:val="00225F5E"/>
    <w:rsid w:val="0022628A"/>
    <w:rsid w:val="002262FE"/>
    <w:rsid w:val="00226720"/>
    <w:rsid w:val="00226CF1"/>
    <w:rsid w:val="002270BC"/>
    <w:rsid w:val="00227388"/>
    <w:rsid w:val="00227886"/>
    <w:rsid w:val="002278B9"/>
    <w:rsid w:val="00227A59"/>
    <w:rsid w:val="00227FAB"/>
    <w:rsid w:val="002300C8"/>
    <w:rsid w:val="00230137"/>
    <w:rsid w:val="00230A04"/>
    <w:rsid w:val="00230CDB"/>
    <w:rsid w:val="002315F1"/>
    <w:rsid w:val="00231926"/>
    <w:rsid w:val="0023193F"/>
    <w:rsid w:val="00231C58"/>
    <w:rsid w:val="00232320"/>
    <w:rsid w:val="00232579"/>
    <w:rsid w:val="00232580"/>
    <w:rsid w:val="00232B28"/>
    <w:rsid w:val="00232BE0"/>
    <w:rsid w:val="00232C9C"/>
    <w:rsid w:val="00232F3A"/>
    <w:rsid w:val="00233085"/>
    <w:rsid w:val="0023316C"/>
    <w:rsid w:val="00233259"/>
    <w:rsid w:val="002333AC"/>
    <w:rsid w:val="002333D7"/>
    <w:rsid w:val="0023342D"/>
    <w:rsid w:val="0023355B"/>
    <w:rsid w:val="0023375D"/>
    <w:rsid w:val="002337A5"/>
    <w:rsid w:val="0023389E"/>
    <w:rsid w:val="00233CE2"/>
    <w:rsid w:val="00233F08"/>
    <w:rsid w:val="0023425C"/>
    <w:rsid w:val="0023431C"/>
    <w:rsid w:val="002343DF"/>
    <w:rsid w:val="002344EE"/>
    <w:rsid w:val="00234D12"/>
    <w:rsid w:val="00234EAF"/>
    <w:rsid w:val="00234FBA"/>
    <w:rsid w:val="0023518A"/>
    <w:rsid w:val="00235543"/>
    <w:rsid w:val="002355BB"/>
    <w:rsid w:val="00235D78"/>
    <w:rsid w:val="0023632C"/>
    <w:rsid w:val="00236874"/>
    <w:rsid w:val="002368EC"/>
    <w:rsid w:val="00236B36"/>
    <w:rsid w:val="00236C4E"/>
    <w:rsid w:val="00236CBD"/>
    <w:rsid w:val="002371CF"/>
    <w:rsid w:val="002372E1"/>
    <w:rsid w:val="002373A4"/>
    <w:rsid w:val="002376C2"/>
    <w:rsid w:val="002378C6"/>
    <w:rsid w:val="0024010F"/>
    <w:rsid w:val="00240291"/>
    <w:rsid w:val="00240345"/>
    <w:rsid w:val="00240760"/>
    <w:rsid w:val="0024098B"/>
    <w:rsid w:val="00240CC1"/>
    <w:rsid w:val="00240D7A"/>
    <w:rsid w:val="00240DB1"/>
    <w:rsid w:val="00240ECE"/>
    <w:rsid w:val="00240EF5"/>
    <w:rsid w:val="0024109E"/>
    <w:rsid w:val="00241763"/>
    <w:rsid w:val="002417D7"/>
    <w:rsid w:val="00241993"/>
    <w:rsid w:val="00241BC8"/>
    <w:rsid w:val="00241F34"/>
    <w:rsid w:val="00241F71"/>
    <w:rsid w:val="0024206F"/>
    <w:rsid w:val="002421F7"/>
    <w:rsid w:val="00242446"/>
    <w:rsid w:val="002426C6"/>
    <w:rsid w:val="00242DBA"/>
    <w:rsid w:val="002433AD"/>
    <w:rsid w:val="002436BE"/>
    <w:rsid w:val="00243AD1"/>
    <w:rsid w:val="00243B72"/>
    <w:rsid w:val="00244252"/>
    <w:rsid w:val="002443E1"/>
    <w:rsid w:val="002445C2"/>
    <w:rsid w:val="00244992"/>
    <w:rsid w:val="00244AF5"/>
    <w:rsid w:val="00244CEB"/>
    <w:rsid w:val="00244EF2"/>
    <w:rsid w:val="00244F60"/>
    <w:rsid w:val="00245070"/>
    <w:rsid w:val="0024529A"/>
    <w:rsid w:val="00245499"/>
    <w:rsid w:val="0024564B"/>
    <w:rsid w:val="002459FA"/>
    <w:rsid w:val="00245A8E"/>
    <w:rsid w:val="00245D2E"/>
    <w:rsid w:val="00245FDF"/>
    <w:rsid w:val="00247232"/>
    <w:rsid w:val="00247677"/>
    <w:rsid w:val="002476AB"/>
    <w:rsid w:val="002479DC"/>
    <w:rsid w:val="00247D9E"/>
    <w:rsid w:val="00247E0C"/>
    <w:rsid w:val="00247E52"/>
    <w:rsid w:val="00247F10"/>
    <w:rsid w:val="002502D6"/>
    <w:rsid w:val="0025033E"/>
    <w:rsid w:val="00250472"/>
    <w:rsid w:val="0025085F"/>
    <w:rsid w:val="002509A3"/>
    <w:rsid w:val="00250B99"/>
    <w:rsid w:val="00250BEA"/>
    <w:rsid w:val="00250F35"/>
    <w:rsid w:val="00251020"/>
    <w:rsid w:val="00251251"/>
    <w:rsid w:val="00251691"/>
    <w:rsid w:val="0025170E"/>
    <w:rsid w:val="002517D4"/>
    <w:rsid w:val="00251ADC"/>
    <w:rsid w:val="00251C32"/>
    <w:rsid w:val="00251CC2"/>
    <w:rsid w:val="00251CCA"/>
    <w:rsid w:val="00251FCD"/>
    <w:rsid w:val="00252033"/>
    <w:rsid w:val="0025223B"/>
    <w:rsid w:val="0025275A"/>
    <w:rsid w:val="00252783"/>
    <w:rsid w:val="002528B9"/>
    <w:rsid w:val="00253295"/>
    <w:rsid w:val="00253501"/>
    <w:rsid w:val="00253AC4"/>
    <w:rsid w:val="00253AC7"/>
    <w:rsid w:val="00253C9A"/>
    <w:rsid w:val="00253D54"/>
    <w:rsid w:val="0025402C"/>
    <w:rsid w:val="002540BE"/>
    <w:rsid w:val="00254129"/>
    <w:rsid w:val="00254317"/>
    <w:rsid w:val="0025472E"/>
    <w:rsid w:val="00255223"/>
    <w:rsid w:val="00255285"/>
    <w:rsid w:val="002553F6"/>
    <w:rsid w:val="00255AA5"/>
    <w:rsid w:val="00255AE4"/>
    <w:rsid w:val="00255E58"/>
    <w:rsid w:val="00256002"/>
    <w:rsid w:val="00256309"/>
    <w:rsid w:val="002565A4"/>
    <w:rsid w:val="002567FC"/>
    <w:rsid w:val="00256AAE"/>
    <w:rsid w:val="00256EAE"/>
    <w:rsid w:val="0025795C"/>
    <w:rsid w:val="00257B29"/>
    <w:rsid w:val="002601EA"/>
    <w:rsid w:val="0026101D"/>
    <w:rsid w:val="00261050"/>
    <w:rsid w:val="002611EA"/>
    <w:rsid w:val="002614A4"/>
    <w:rsid w:val="00261C0E"/>
    <w:rsid w:val="002623BD"/>
    <w:rsid w:val="002625C8"/>
    <w:rsid w:val="002626FC"/>
    <w:rsid w:val="00262CF6"/>
    <w:rsid w:val="00262F4F"/>
    <w:rsid w:val="00263138"/>
    <w:rsid w:val="00263197"/>
    <w:rsid w:val="002636E1"/>
    <w:rsid w:val="00263934"/>
    <w:rsid w:val="00263D87"/>
    <w:rsid w:val="00263E46"/>
    <w:rsid w:val="00263F60"/>
    <w:rsid w:val="002647D0"/>
    <w:rsid w:val="00264BEA"/>
    <w:rsid w:val="00264C5F"/>
    <w:rsid w:val="002652FB"/>
    <w:rsid w:val="00265354"/>
    <w:rsid w:val="002654E3"/>
    <w:rsid w:val="002655EB"/>
    <w:rsid w:val="00265663"/>
    <w:rsid w:val="00265AAB"/>
    <w:rsid w:val="00265E4E"/>
    <w:rsid w:val="00265F44"/>
    <w:rsid w:val="0026673B"/>
    <w:rsid w:val="002668AC"/>
    <w:rsid w:val="00266A62"/>
    <w:rsid w:val="00266AEE"/>
    <w:rsid w:val="00266D22"/>
    <w:rsid w:val="00266E5A"/>
    <w:rsid w:val="0026703F"/>
    <w:rsid w:val="002670DB"/>
    <w:rsid w:val="00267264"/>
    <w:rsid w:val="002673D0"/>
    <w:rsid w:val="002675D0"/>
    <w:rsid w:val="00267652"/>
    <w:rsid w:val="002676F5"/>
    <w:rsid w:val="00267B41"/>
    <w:rsid w:val="00270529"/>
    <w:rsid w:val="0027081F"/>
    <w:rsid w:val="00270B3B"/>
    <w:rsid w:val="00270F7F"/>
    <w:rsid w:val="002711EE"/>
    <w:rsid w:val="002715C6"/>
    <w:rsid w:val="00271766"/>
    <w:rsid w:val="0027198A"/>
    <w:rsid w:val="00271A39"/>
    <w:rsid w:val="00271AB5"/>
    <w:rsid w:val="00271EB6"/>
    <w:rsid w:val="00272192"/>
    <w:rsid w:val="002725B5"/>
    <w:rsid w:val="00272692"/>
    <w:rsid w:val="002727F6"/>
    <w:rsid w:val="002728B2"/>
    <w:rsid w:val="00272AEE"/>
    <w:rsid w:val="00272CAB"/>
    <w:rsid w:val="00272E94"/>
    <w:rsid w:val="00272F18"/>
    <w:rsid w:val="002732C4"/>
    <w:rsid w:val="002735A5"/>
    <w:rsid w:val="002737D0"/>
    <w:rsid w:val="002737EC"/>
    <w:rsid w:val="00273914"/>
    <w:rsid w:val="00273D99"/>
    <w:rsid w:val="00273E1A"/>
    <w:rsid w:val="002744FD"/>
    <w:rsid w:val="002745CD"/>
    <w:rsid w:val="00274853"/>
    <w:rsid w:val="00274C16"/>
    <w:rsid w:val="00275277"/>
    <w:rsid w:val="00276133"/>
    <w:rsid w:val="002761F7"/>
    <w:rsid w:val="002762E6"/>
    <w:rsid w:val="002768F5"/>
    <w:rsid w:val="00276AFF"/>
    <w:rsid w:val="00276BAD"/>
    <w:rsid w:val="00276D70"/>
    <w:rsid w:val="00276FEF"/>
    <w:rsid w:val="0027725A"/>
    <w:rsid w:val="00277266"/>
    <w:rsid w:val="002773E5"/>
    <w:rsid w:val="00277B52"/>
    <w:rsid w:val="00277C6A"/>
    <w:rsid w:val="00277D90"/>
    <w:rsid w:val="00277D9A"/>
    <w:rsid w:val="0028018D"/>
    <w:rsid w:val="0028023F"/>
    <w:rsid w:val="0028033B"/>
    <w:rsid w:val="00280847"/>
    <w:rsid w:val="00280B96"/>
    <w:rsid w:val="00280C4D"/>
    <w:rsid w:val="00280D38"/>
    <w:rsid w:val="0028124C"/>
    <w:rsid w:val="0028130D"/>
    <w:rsid w:val="002817BF"/>
    <w:rsid w:val="002818F9"/>
    <w:rsid w:val="00281DDA"/>
    <w:rsid w:val="00281FC1"/>
    <w:rsid w:val="00282186"/>
    <w:rsid w:val="0028227D"/>
    <w:rsid w:val="002823FB"/>
    <w:rsid w:val="002825BA"/>
    <w:rsid w:val="002825D0"/>
    <w:rsid w:val="00282620"/>
    <w:rsid w:val="00282684"/>
    <w:rsid w:val="00282B00"/>
    <w:rsid w:val="00282E99"/>
    <w:rsid w:val="002831DC"/>
    <w:rsid w:val="0028331B"/>
    <w:rsid w:val="0028375B"/>
    <w:rsid w:val="00283E27"/>
    <w:rsid w:val="0028406D"/>
    <w:rsid w:val="002840C1"/>
    <w:rsid w:val="00284203"/>
    <w:rsid w:val="00284710"/>
    <w:rsid w:val="00284A32"/>
    <w:rsid w:val="00285030"/>
    <w:rsid w:val="0028503B"/>
    <w:rsid w:val="00285100"/>
    <w:rsid w:val="0028517A"/>
    <w:rsid w:val="0028523F"/>
    <w:rsid w:val="002854A0"/>
    <w:rsid w:val="002856A6"/>
    <w:rsid w:val="0028570F"/>
    <w:rsid w:val="002859E4"/>
    <w:rsid w:val="00285E19"/>
    <w:rsid w:val="00286258"/>
    <w:rsid w:val="00286580"/>
    <w:rsid w:val="002866FF"/>
    <w:rsid w:val="00286A6D"/>
    <w:rsid w:val="00286C26"/>
    <w:rsid w:val="002871B8"/>
    <w:rsid w:val="002871F6"/>
    <w:rsid w:val="002872C0"/>
    <w:rsid w:val="00287A70"/>
    <w:rsid w:val="00287BF5"/>
    <w:rsid w:val="00287E57"/>
    <w:rsid w:val="00290012"/>
    <w:rsid w:val="0029028B"/>
    <w:rsid w:val="00290561"/>
    <w:rsid w:val="00290821"/>
    <w:rsid w:val="00291022"/>
    <w:rsid w:val="0029148F"/>
    <w:rsid w:val="00291831"/>
    <w:rsid w:val="002919F7"/>
    <w:rsid w:val="00291A09"/>
    <w:rsid w:val="0029200C"/>
    <w:rsid w:val="002924EE"/>
    <w:rsid w:val="00292C35"/>
    <w:rsid w:val="002931F4"/>
    <w:rsid w:val="00293336"/>
    <w:rsid w:val="0029333F"/>
    <w:rsid w:val="002933F5"/>
    <w:rsid w:val="00293AD8"/>
    <w:rsid w:val="00293F54"/>
    <w:rsid w:val="00293FCD"/>
    <w:rsid w:val="002942AC"/>
    <w:rsid w:val="00294384"/>
    <w:rsid w:val="00294874"/>
    <w:rsid w:val="002948E2"/>
    <w:rsid w:val="00295260"/>
    <w:rsid w:val="002953A9"/>
    <w:rsid w:val="00295B74"/>
    <w:rsid w:val="00295BA9"/>
    <w:rsid w:val="00295CD7"/>
    <w:rsid w:val="00295E32"/>
    <w:rsid w:val="002962A0"/>
    <w:rsid w:val="0029663A"/>
    <w:rsid w:val="00296674"/>
    <w:rsid w:val="002967A1"/>
    <w:rsid w:val="002969B6"/>
    <w:rsid w:val="00296CC7"/>
    <w:rsid w:val="00296CE9"/>
    <w:rsid w:val="00296FA5"/>
    <w:rsid w:val="00296FC2"/>
    <w:rsid w:val="00297073"/>
    <w:rsid w:val="002974B9"/>
    <w:rsid w:val="002975DE"/>
    <w:rsid w:val="00297670"/>
    <w:rsid w:val="00297892"/>
    <w:rsid w:val="00297B72"/>
    <w:rsid w:val="00297EC0"/>
    <w:rsid w:val="002A00C1"/>
    <w:rsid w:val="002A07C5"/>
    <w:rsid w:val="002A0B6F"/>
    <w:rsid w:val="002A0D04"/>
    <w:rsid w:val="002A17B7"/>
    <w:rsid w:val="002A1851"/>
    <w:rsid w:val="002A1864"/>
    <w:rsid w:val="002A1906"/>
    <w:rsid w:val="002A1C6C"/>
    <w:rsid w:val="002A1DF4"/>
    <w:rsid w:val="002A1EE5"/>
    <w:rsid w:val="002A242D"/>
    <w:rsid w:val="002A251C"/>
    <w:rsid w:val="002A257D"/>
    <w:rsid w:val="002A27E6"/>
    <w:rsid w:val="002A2D37"/>
    <w:rsid w:val="002A2FCA"/>
    <w:rsid w:val="002A302E"/>
    <w:rsid w:val="002A33F5"/>
    <w:rsid w:val="002A3909"/>
    <w:rsid w:val="002A3AF5"/>
    <w:rsid w:val="002A3FC2"/>
    <w:rsid w:val="002A41F1"/>
    <w:rsid w:val="002A45E0"/>
    <w:rsid w:val="002A4A3B"/>
    <w:rsid w:val="002A4BC3"/>
    <w:rsid w:val="002A4E81"/>
    <w:rsid w:val="002A5160"/>
    <w:rsid w:val="002A52A3"/>
    <w:rsid w:val="002A5623"/>
    <w:rsid w:val="002A5640"/>
    <w:rsid w:val="002A5ACA"/>
    <w:rsid w:val="002A5DE5"/>
    <w:rsid w:val="002A5E64"/>
    <w:rsid w:val="002A5EC6"/>
    <w:rsid w:val="002A5F7C"/>
    <w:rsid w:val="002A60D7"/>
    <w:rsid w:val="002A6276"/>
    <w:rsid w:val="002A6F84"/>
    <w:rsid w:val="002A6FE1"/>
    <w:rsid w:val="002A774A"/>
    <w:rsid w:val="002B00C1"/>
    <w:rsid w:val="002B037A"/>
    <w:rsid w:val="002B04E4"/>
    <w:rsid w:val="002B067E"/>
    <w:rsid w:val="002B089E"/>
    <w:rsid w:val="002B0932"/>
    <w:rsid w:val="002B0CCA"/>
    <w:rsid w:val="002B1325"/>
    <w:rsid w:val="002B16E1"/>
    <w:rsid w:val="002B1A8F"/>
    <w:rsid w:val="002B1BA6"/>
    <w:rsid w:val="002B1CCC"/>
    <w:rsid w:val="002B224A"/>
    <w:rsid w:val="002B2983"/>
    <w:rsid w:val="002B2B68"/>
    <w:rsid w:val="002B2EC4"/>
    <w:rsid w:val="002B2ECA"/>
    <w:rsid w:val="002B2EF8"/>
    <w:rsid w:val="002B2F31"/>
    <w:rsid w:val="002B3003"/>
    <w:rsid w:val="002B39D8"/>
    <w:rsid w:val="002B3C8A"/>
    <w:rsid w:val="002B3DC3"/>
    <w:rsid w:val="002B4226"/>
    <w:rsid w:val="002B479C"/>
    <w:rsid w:val="002B49AF"/>
    <w:rsid w:val="002B4CBF"/>
    <w:rsid w:val="002B51DB"/>
    <w:rsid w:val="002B53AB"/>
    <w:rsid w:val="002B59FB"/>
    <w:rsid w:val="002B5A02"/>
    <w:rsid w:val="002B5B22"/>
    <w:rsid w:val="002B5D20"/>
    <w:rsid w:val="002B608E"/>
    <w:rsid w:val="002B6295"/>
    <w:rsid w:val="002B6A9F"/>
    <w:rsid w:val="002B6AF6"/>
    <w:rsid w:val="002B6BF4"/>
    <w:rsid w:val="002B6FC4"/>
    <w:rsid w:val="002B71F3"/>
    <w:rsid w:val="002B71F9"/>
    <w:rsid w:val="002B7293"/>
    <w:rsid w:val="002B7679"/>
    <w:rsid w:val="002B7BB7"/>
    <w:rsid w:val="002B7CBD"/>
    <w:rsid w:val="002B7FE3"/>
    <w:rsid w:val="002C023D"/>
    <w:rsid w:val="002C03F4"/>
    <w:rsid w:val="002C0D3F"/>
    <w:rsid w:val="002C0DC7"/>
    <w:rsid w:val="002C0F5C"/>
    <w:rsid w:val="002C102B"/>
    <w:rsid w:val="002C19CA"/>
    <w:rsid w:val="002C1A3B"/>
    <w:rsid w:val="002C1D7C"/>
    <w:rsid w:val="002C26F7"/>
    <w:rsid w:val="002C29C0"/>
    <w:rsid w:val="002C2AC0"/>
    <w:rsid w:val="002C2CD1"/>
    <w:rsid w:val="002C324C"/>
    <w:rsid w:val="002C3343"/>
    <w:rsid w:val="002C36EB"/>
    <w:rsid w:val="002C38C3"/>
    <w:rsid w:val="002C38DA"/>
    <w:rsid w:val="002C3900"/>
    <w:rsid w:val="002C3AAE"/>
    <w:rsid w:val="002C3C92"/>
    <w:rsid w:val="002C3DA3"/>
    <w:rsid w:val="002C4216"/>
    <w:rsid w:val="002C43CE"/>
    <w:rsid w:val="002C443E"/>
    <w:rsid w:val="002C4716"/>
    <w:rsid w:val="002C47BA"/>
    <w:rsid w:val="002C4A4A"/>
    <w:rsid w:val="002C4ACD"/>
    <w:rsid w:val="002C5259"/>
    <w:rsid w:val="002C5262"/>
    <w:rsid w:val="002C5348"/>
    <w:rsid w:val="002C53BA"/>
    <w:rsid w:val="002C53C6"/>
    <w:rsid w:val="002C5416"/>
    <w:rsid w:val="002C5A69"/>
    <w:rsid w:val="002C5CED"/>
    <w:rsid w:val="002C612C"/>
    <w:rsid w:val="002C632C"/>
    <w:rsid w:val="002C63F2"/>
    <w:rsid w:val="002C6422"/>
    <w:rsid w:val="002C644F"/>
    <w:rsid w:val="002C6DE0"/>
    <w:rsid w:val="002C6FF9"/>
    <w:rsid w:val="002C709F"/>
    <w:rsid w:val="002C7661"/>
    <w:rsid w:val="002C7738"/>
    <w:rsid w:val="002C7B24"/>
    <w:rsid w:val="002C7D96"/>
    <w:rsid w:val="002C7FD5"/>
    <w:rsid w:val="002D09BB"/>
    <w:rsid w:val="002D0C99"/>
    <w:rsid w:val="002D1277"/>
    <w:rsid w:val="002D1C5C"/>
    <w:rsid w:val="002D1CCA"/>
    <w:rsid w:val="002D1E18"/>
    <w:rsid w:val="002D22F4"/>
    <w:rsid w:val="002D24A1"/>
    <w:rsid w:val="002D24AC"/>
    <w:rsid w:val="002D257C"/>
    <w:rsid w:val="002D2695"/>
    <w:rsid w:val="002D26F4"/>
    <w:rsid w:val="002D2837"/>
    <w:rsid w:val="002D2A77"/>
    <w:rsid w:val="002D2DA6"/>
    <w:rsid w:val="002D2E3F"/>
    <w:rsid w:val="002D3165"/>
    <w:rsid w:val="002D316D"/>
    <w:rsid w:val="002D3586"/>
    <w:rsid w:val="002D35BF"/>
    <w:rsid w:val="002D367C"/>
    <w:rsid w:val="002D3D85"/>
    <w:rsid w:val="002D40F0"/>
    <w:rsid w:val="002D452F"/>
    <w:rsid w:val="002D4AB8"/>
    <w:rsid w:val="002D4DFD"/>
    <w:rsid w:val="002D4F9F"/>
    <w:rsid w:val="002D5075"/>
    <w:rsid w:val="002D52D0"/>
    <w:rsid w:val="002D551C"/>
    <w:rsid w:val="002D55B3"/>
    <w:rsid w:val="002D55B6"/>
    <w:rsid w:val="002D560A"/>
    <w:rsid w:val="002D618E"/>
    <w:rsid w:val="002D6365"/>
    <w:rsid w:val="002D671F"/>
    <w:rsid w:val="002D6B00"/>
    <w:rsid w:val="002D6CA8"/>
    <w:rsid w:val="002D6CC9"/>
    <w:rsid w:val="002D6DA9"/>
    <w:rsid w:val="002D6DC8"/>
    <w:rsid w:val="002D6F82"/>
    <w:rsid w:val="002D7083"/>
    <w:rsid w:val="002D7367"/>
    <w:rsid w:val="002D739D"/>
    <w:rsid w:val="002D7A3F"/>
    <w:rsid w:val="002E023F"/>
    <w:rsid w:val="002E0ED8"/>
    <w:rsid w:val="002E1114"/>
    <w:rsid w:val="002E13FE"/>
    <w:rsid w:val="002E17FC"/>
    <w:rsid w:val="002E1BAA"/>
    <w:rsid w:val="002E2484"/>
    <w:rsid w:val="002E273F"/>
    <w:rsid w:val="002E2A20"/>
    <w:rsid w:val="002E2E32"/>
    <w:rsid w:val="002E330D"/>
    <w:rsid w:val="002E33E7"/>
    <w:rsid w:val="002E3580"/>
    <w:rsid w:val="002E3676"/>
    <w:rsid w:val="002E3A89"/>
    <w:rsid w:val="002E3AA0"/>
    <w:rsid w:val="002E3AC3"/>
    <w:rsid w:val="002E3B04"/>
    <w:rsid w:val="002E3B46"/>
    <w:rsid w:val="002E461C"/>
    <w:rsid w:val="002E479E"/>
    <w:rsid w:val="002E489B"/>
    <w:rsid w:val="002E4B37"/>
    <w:rsid w:val="002E4B57"/>
    <w:rsid w:val="002E5195"/>
    <w:rsid w:val="002E519B"/>
    <w:rsid w:val="002E5E79"/>
    <w:rsid w:val="002E5E85"/>
    <w:rsid w:val="002E62D0"/>
    <w:rsid w:val="002E63A6"/>
    <w:rsid w:val="002E650C"/>
    <w:rsid w:val="002E6759"/>
    <w:rsid w:val="002E68AF"/>
    <w:rsid w:val="002E69CC"/>
    <w:rsid w:val="002E6A8A"/>
    <w:rsid w:val="002E6D1D"/>
    <w:rsid w:val="002E71E0"/>
    <w:rsid w:val="002E72B5"/>
    <w:rsid w:val="002E7314"/>
    <w:rsid w:val="002E73B8"/>
    <w:rsid w:val="002E7AD7"/>
    <w:rsid w:val="002E7F8C"/>
    <w:rsid w:val="002F00F9"/>
    <w:rsid w:val="002F01E6"/>
    <w:rsid w:val="002F0382"/>
    <w:rsid w:val="002F050C"/>
    <w:rsid w:val="002F0BD7"/>
    <w:rsid w:val="002F0C66"/>
    <w:rsid w:val="002F0F04"/>
    <w:rsid w:val="002F13E2"/>
    <w:rsid w:val="002F1466"/>
    <w:rsid w:val="002F16A7"/>
    <w:rsid w:val="002F177D"/>
    <w:rsid w:val="002F1988"/>
    <w:rsid w:val="002F1A24"/>
    <w:rsid w:val="002F1ED6"/>
    <w:rsid w:val="002F20E9"/>
    <w:rsid w:val="002F22EE"/>
    <w:rsid w:val="002F2AE4"/>
    <w:rsid w:val="002F2B2B"/>
    <w:rsid w:val="002F2F1A"/>
    <w:rsid w:val="002F33B3"/>
    <w:rsid w:val="002F3508"/>
    <w:rsid w:val="002F3603"/>
    <w:rsid w:val="002F37B3"/>
    <w:rsid w:val="002F38E7"/>
    <w:rsid w:val="002F3B04"/>
    <w:rsid w:val="002F3BCA"/>
    <w:rsid w:val="002F418B"/>
    <w:rsid w:val="002F41C7"/>
    <w:rsid w:val="002F42CE"/>
    <w:rsid w:val="002F467B"/>
    <w:rsid w:val="002F47D9"/>
    <w:rsid w:val="002F48B4"/>
    <w:rsid w:val="002F548D"/>
    <w:rsid w:val="002F56FA"/>
    <w:rsid w:val="002F6210"/>
    <w:rsid w:val="002F64A6"/>
    <w:rsid w:val="002F66DE"/>
    <w:rsid w:val="002F69C7"/>
    <w:rsid w:val="002F6A29"/>
    <w:rsid w:val="002F6AB5"/>
    <w:rsid w:val="002F6E28"/>
    <w:rsid w:val="002F6FB7"/>
    <w:rsid w:val="002F7024"/>
    <w:rsid w:val="002F7117"/>
    <w:rsid w:val="002F7287"/>
    <w:rsid w:val="002F7736"/>
    <w:rsid w:val="002F7B6D"/>
    <w:rsid w:val="002F7CF5"/>
    <w:rsid w:val="002F7F39"/>
    <w:rsid w:val="0030068C"/>
    <w:rsid w:val="00300872"/>
    <w:rsid w:val="00300A8E"/>
    <w:rsid w:val="00300C16"/>
    <w:rsid w:val="00300D6F"/>
    <w:rsid w:val="00300EAB"/>
    <w:rsid w:val="00301040"/>
    <w:rsid w:val="00301074"/>
    <w:rsid w:val="003015BE"/>
    <w:rsid w:val="003017EA"/>
    <w:rsid w:val="0030180B"/>
    <w:rsid w:val="00301B34"/>
    <w:rsid w:val="00301F76"/>
    <w:rsid w:val="00301FC8"/>
    <w:rsid w:val="003027D0"/>
    <w:rsid w:val="00302F1C"/>
    <w:rsid w:val="00302FBF"/>
    <w:rsid w:val="003030FB"/>
    <w:rsid w:val="00303383"/>
    <w:rsid w:val="003034F1"/>
    <w:rsid w:val="003036F3"/>
    <w:rsid w:val="00303C2B"/>
    <w:rsid w:val="00304000"/>
    <w:rsid w:val="0030466C"/>
    <w:rsid w:val="003047D8"/>
    <w:rsid w:val="00304A4E"/>
    <w:rsid w:val="00304A86"/>
    <w:rsid w:val="00304C89"/>
    <w:rsid w:val="00304DDC"/>
    <w:rsid w:val="00305593"/>
    <w:rsid w:val="003055AA"/>
    <w:rsid w:val="003055EC"/>
    <w:rsid w:val="00305768"/>
    <w:rsid w:val="003057AA"/>
    <w:rsid w:val="003057F0"/>
    <w:rsid w:val="003057FE"/>
    <w:rsid w:val="00305C34"/>
    <w:rsid w:val="0030606A"/>
    <w:rsid w:val="00306370"/>
    <w:rsid w:val="00306616"/>
    <w:rsid w:val="00306936"/>
    <w:rsid w:val="00306B05"/>
    <w:rsid w:val="00306DAE"/>
    <w:rsid w:val="00306E30"/>
    <w:rsid w:val="00307156"/>
    <w:rsid w:val="003073DD"/>
    <w:rsid w:val="00307926"/>
    <w:rsid w:val="003079B8"/>
    <w:rsid w:val="00307A76"/>
    <w:rsid w:val="00307C0D"/>
    <w:rsid w:val="00307DA4"/>
    <w:rsid w:val="00310987"/>
    <w:rsid w:val="00311501"/>
    <w:rsid w:val="00311907"/>
    <w:rsid w:val="00311ACD"/>
    <w:rsid w:val="00311CE3"/>
    <w:rsid w:val="00311D92"/>
    <w:rsid w:val="00311EB0"/>
    <w:rsid w:val="003121A1"/>
    <w:rsid w:val="00312240"/>
    <w:rsid w:val="003123A6"/>
    <w:rsid w:val="0031280F"/>
    <w:rsid w:val="003129A7"/>
    <w:rsid w:val="00312A46"/>
    <w:rsid w:val="00312DDD"/>
    <w:rsid w:val="00312EA6"/>
    <w:rsid w:val="00312FB1"/>
    <w:rsid w:val="00312FD4"/>
    <w:rsid w:val="0031322A"/>
    <w:rsid w:val="00313D06"/>
    <w:rsid w:val="00313D65"/>
    <w:rsid w:val="00313DBD"/>
    <w:rsid w:val="003144C0"/>
    <w:rsid w:val="003148E6"/>
    <w:rsid w:val="00314D93"/>
    <w:rsid w:val="00314E8F"/>
    <w:rsid w:val="003157FF"/>
    <w:rsid w:val="00315F74"/>
    <w:rsid w:val="00315F81"/>
    <w:rsid w:val="00316224"/>
    <w:rsid w:val="0031647F"/>
    <w:rsid w:val="003167E7"/>
    <w:rsid w:val="0031681C"/>
    <w:rsid w:val="0031696E"/>
    <w:rsid w:val="00316B4C"/>
    <w:rsid w:val="00316FE1"/>
    <w:rsid w:val="00317004"/>
    <w:rsid w:val="003170FD"/>
    <w:rsid w:val="00317205"/>
    <w:rsid w:val="003173BE"/>
    <w:rsid w:val="00317511"/>
    <w:rsid w:val="003176D9"/>
    <w:rsid w:val="0031771F"/>
    <w:rsid w:val="0032011C"/>
    <w:rsid w:val="00320291"/>
    <w:rsid w:val="00320372"/>
    <w:rsid w:val="0032052A"/>
    <w:rsid w:val="00320708"/>
    <w:rsid w:val="0032071B"/>
    <w:rsid w:val="003207A1"/>
    <w:rsid w:val="003207AA"/>
    <w:rsid w:val="0032085F"/>
    <w:rsid w:val="0032095B"/>
    <w:rsid w:val="00320A99"/>
    <w:rsid w:val="00320CF6"/>
    <w:rsid w:val="0032142A"/>
    <w:rsid w:val="003217EE"/>
    <w:rsid w:val="00321A46"/>
    <w:rsid w:val="00321F81"/>
    <w:rsid w:val="00321F9F"/>
    <w:rsid w:val="003220E1"/>
    <w:rsid w:val="003224A6"/>
    <w:rsid w:val="0032258C"/>
    <w:rsid w:val="003227B9"/>
    <w:rsid w:val="003229BD"/>
    <w:rsid w:val="00322A4F"/>
    <w:rsid w:val="00322FE1"/>
    <w:rsid w:val="00323133"/>
    <w:rsid w:val="00323895"/>
    <w:rsid w:val="0032389B"/>
    <w:rsid w:val="003239A1"/>
    <w:rsid w:val="00323B11"/>
    <w:rsid w:val="00323BEF"/>
    <w:rsid w:val="003242CB"/>
    <w:rsid w:val="003243AB"/>
    <w:rsid w:val="003243F5"/>
    <w:rsid w:val="00324418"/>
    <w:rsid w:val="003244A3"/>
    <w:rsid w:val="00324541"/>
    <w:rsid w:val="00324910"/>
    <w:rsid w:val="0032493B"/>
    <w:rsid w:val="00324974"/>
    <w:rsid w:val="003249B3"/>
    <w:rsid w:val="00324DBC"/>
    <w:rsid w:val="003255DC"/>
    <w:rsid w:val="00325679"/>
    <w:rsid w:val="003256BC"/>
    <w:rsid w:val="00325786"/>
    <w:rsid w:val="003263BD"/>
    <w:rsid w:val="00326952"/>
    <w:rsid w:val="003269C7"/>
    <w:rsid w:val="00326F89"/>
    <w:rsid w:val="0032734C"/>
    <w:rsid w:val="0032748C"/>
    <w:rsid w:val="00327789"/>
    <w:rsid w:val="0032781F"/>
    <w:rsid w:val="00327C3C"/>
    <w:rsid w:val="00327F7C"/>
    <w:rsid w:val="0033010F"/>
    <w:rsid w:val="003306C3"/>
    <w:rsid w:val="00330B38"/>
    <w:rsid w:val="00330E39"/>
    <w:rsid w:val="00330F60"/>
    <w:rsid w:val="00330F81"/>
    <w:rsid w:val="0033107C"/>
    <w:rsid w:val="00331226"/>
    <w:rsid w:val="00331AEA"/>
    <w:rsid w:val="00331BCE"/>
    <w:rsid w:val="00331DF0"/>
    <w:rsid w:val="00331EF8"/>
    <w:rsid w:val="003321AA"/>
    <w:rsid w:val="0033229B"/>
    <w:rsid w:val="0033272F"/>
    <w:rsid w:val="00332789"/>
    <w:rsid w:val="00332898"/>
    <w:rsid w:val="00332BF9"/>
    <w:rsid w:val="00332D7D"/>
    <w:rsid w:val="00332DDE"/>
    <w:rsid w:val="003332C8"/>
    <w:rsid w:val="003336E5"/>
    <w:rsid w:val="00333AA7"/>
    <w:rsid w:val="00333B17"/>
    <w:rsid w:val="00333E3D"/>
    <w:rsid w:val="003346AD"/>
    <w:rsid w:val="00334798"/>
    <w:rsid w:val="00334A7B"/>
    <w:rsid w:val="00334AE8"/>
    <w:rsid w:val="00334E54"/>
    <w:rsid w:val="0033502E"/>
    <w:rsid w:val="0033515B"/>
    <w:rsid w:val="0033566D"/>
    <w:rsid w:val="00335DC5"/>
    <w:rsid w:val="00335F1F"/>
    <w:rsid w:val="0033623F"/>
    <w:rsid w:val="003362E8"/>
    <w:rsid w:val="003365B5"/>
    <w:rsid w:val="0033698F"/>
    <w:rsid w:val="00336BCD"/>
    <w:rsid w:val="0033723E"/>
    <w:rsid w:val="0033738C"/>
    <w:rsid w:val="00337399"/>
    <w:rsid w:val="003373BF"/>
    <w:rsid w:val="003373C4"/>
    <w:rsid w:val="0033776E"/>
    <w:rsid w:val="003378AA"/>
    <w:rsid w:val="0033793F"/>
    <w:rsid w:val="003379D4"/>
    <w:rsid w:val="00337B71"/>
    <w:rsid w:val="00337CB3"/>
    <w:rsid w:val="00337D52"/>
    <w:rsid w:val="00340053"/>
    <w:rsid w:val="003405B3"/>
    <w:rsid w:val="003405C2"/>
    <w:rsid w:val="0034069F"/>
    <w:rsid w:val="00340994"/>
    <w:rsid w:val="00340AAC"/>
    <w:rsid w:val="00340B7E"/>
    <w:rsid w:val="00340D11"/>
    <w:rsid w:val="00340EBD"/>
    <w:rsid w:val="00341125"/>
    <w:rsid w:val="0034115B"/>
    <w:rsid w:val="003411CD"/>
    <w:rsid w:val="00341266"/>
    <w:rsid w:val="00341376"/>
    <w:rsid w:val="0034146E"/>
    <w:rsid w:val="003414E7"/>
    <w:rsid w:val="00341592"/>
    <w:rsid w:val="00341626"/>
    <w:rsid w:val="00341656"/>
    <w:rsid w:val="003419B7"/>
    <w:rsid w:val="00341C80"/>
    <w:rsid w:val="00341F03"/>
    <w:rsid w:val="00342244"/>
    <w:rsid w:val="00342641"/>
    <w:rsid w:val="00342662"/>
    <w:rsid w:val="00342771"/>
    <w:rsid w:val="0034282A"/>
    <w:rsid w:val="00342AAA"/>
    <w:rsid w:val="00342EFF"/>
    <w:rsid w:val="0034302A"/>
    <w:rsid w:val="00343380"/>
    <w:rsid w:val="003433A1"/>
    <w:rsid w:val="0034350F"/>
    <w:rsid w:val="0034355A"/>
    <w:rsid w:val="003435A0"/>
    <w:rsid w:val="003435F5"/>
    <w:rsid w:val="00343807"/>
    <w:rsid w:val="00343A75"/>
    <w:rsid w:val="003442FD"/>
    <w:rsid w:val="0034446D"/>
    <w:rsid w:val="003446B3"/>
    <w:rsid w:val="003446B8"/>
    <w:rsid w:val="003446F0"/>
    <w:rsid w:val="00344A99"/>
    <w:rsid w:val="00344DBD"/>
    <w:rsid w:val="00344E03"/>
    <w:rsid w:val="00344E60"/>
    <w:rsid w:val="0034506E"/>
    <w:rsid w:val="003453B0"/>
    <w:rsid w:val="00345417"/>
    <w:rsid w:val="003454EF"/>
    <w:rsid w:val="00345652"/>
    <w:rsid w:val="003456CA"/>
    <w:rsid w:val="003459A5"/>
    <w:rsid w:val="00345A31"/>
    <w:rsid w:val="00345BEE"/>
    <w:rsid w:val="00345C1F"/>
    <w:rsid w:val="00345DD7"/>
    <w:rsid w:val="00345E15"/>
    <w:rsid w:val="0034632B"/>
    <w:rsid w:val="003463F2"/>
    <w:rsid w:val="00346739"/>
    <w:rsid w:val="0034675F"/>
    <w:rsid w:val="0034689B"/>
    <w:rsid w:val="00346F7C"/>
    <w:rsid w:val="00346FF6"/>
    <w:rsid w:val="00347292"/>
    <w:rsid w:val="00347443"/>
    <w:rsid w:val="003475BE"/>
    <w:rsid w:val="003475FA"/>
    <w:rsid w:val="00347878"/>
    <w:rsid w:val="00347AD7"/>
    <w:rsid w:val="00347BF8"/>
    <w:rsid w:val="003500A0"/>
    <w:rsid w:val="0035013A"/>
    <w:rsid w:val="0035036D"/>
    <w:rsid w:val="00350389"/>
    <w:rsid w:val="003503C7"/>
    <w:rsid w:val="003504DA"/>
    <w:rsid w:val="00350667"/>
    <w:rsid w:val="00350993"/>
    <w:rsid w:val="00350B1F"/>
    <w:rsid w:val="00350DC4"/>
    <w:rsid w:val="00350FE9"/>
    <w:rsid w:val="00351F25"/>
    <w:rsid w:val="003522C1"/>
    <w:rsid w:val="00352647"/>
    <w:rsid w:val="00352851"/>
    <w:rsid w:val="003529A3"/>
    <w:rsid w:val="00352B2C"/>
    <w:rsid w:val="00352EE5"/>
    <w:rsid w:val="0035309E"/>
    <w:rsid w:val="00353442"/>
    <w:rsid w:val="00353B6D"/>
    <w:rsid w:val="0035437C"/>
    <w:rsid w:val="0035438F"/>
    <w:rsid w:val="0035440C"/>
    <w:rsid w:val="00354EE5"/>
    <w:rsid w:val="0035513E"/>
    <w:rsid w:val="00355591"/>
    <w:rsid w:val="0035574C"/>
    <w:rsid w:val="0035578D"/>
    <w:rsid w:val="003558F8"/>
    <w:rsid w:val="00355993"/>
    <w:rsid w:val="00355AA0"/>
    <w:rsid w:val="00355CCF"/>
    <w:rsid w:val="00355DA8"/>
    <w:rsid w:val="00355E4F"/>
    <w:rsid w:val="003570BA"/>
    <w:rsid w:val="003571A5"/>
    <w:rsid w:val="0035757A"/>
    <w:rsid w:val="003575C0"/>
    <w:rsid w:val="00360182"/>
    <w:rsid w:val="00360184"/>
    <w:rsid w:val="003601DC"/>
    <w:rsid w:val="00360329"/>
    <w:rsid w:val="00360359"/>
    <w:rsid w:val="0036046E"/>
    <w:rsid w:val="003609DA"/>
    <w:rsid w:val="00360FC4"/>
    <w:rsid w:val="00361746"/>
    <w:rsid w:val="0036183E"/>
    <w:rsid w:val="0036199E"/>
    <w:rsid w:val="00361F6C"/>
    <w:rsid w:val="0036200B"/>
    <w:rsid w:val="00362173"/>
    <w:rsid w:val="00362796"/>
    <w:rsid w:val="003627EE"/>
    <w:rsid w:val="00362826"/>
    <w:rsid w:val="003628DD"/>
    <w:rsid w:val="00362944"/>
    <w:rsid w:val="00362C63"/>
    <w:rsid w:val="00362EF6"/>
    <w:rsid w:val="00362F33"/>
    <w:rsid w:val="00362FC5"/>
    <w:rsid w:val="003631CC"/>
    <w:rsid w:val="0036338A"/>
    <w:rsid w:val="0036338F"/>
    <w:rsid w:val="00363633"/>
    <w:rsid w:val="0036368C"/>
    <w:rsid w:val="0036387A"/>
    <w:rsid w:val="003639FB"/>
    <w:rsid w:val="003640A7"/>
    <w:rsid w:val="0036472D"/>
    <w:rsid w:val="00364A00"/>
    <w:rsid w:val="00364BEC"/>
    <w:rsid w:val="00365001"/>
    <w:rsid w:val="003652DF"/>
    <w:rsid w:val="003660F6"/>
    <w:rsid w:val="003664D7"/>
    <w:rsid w:val="003664E0"/>
    <w:rsid w:val="003664F2"/>
    <w:rsid w:val="00366513"/>
    <w:rsid w:val="0036668F"/>
    <w:rsid w:val="00366865"/>
    <w:rsid w:val="003672C8"/>
    <w:rsid w:val="00367355"/>
    <w:rsid w:val="00367A04"/>
    <w:rsid w:val="00367AD9"/>
    <w:rsid w:val="00370018"/>
    <w:rsid w:val="0037001D"/>
    <w:rsid w:val="0037018B"/>
    <w:rsid w:val="0037046D"/>
    <w:rsid w:val="0037055C"/>
    <w:rsid w:val="003705EA"/>
    <w:rsid w:val="00370631"/>
    <w:rsid w:val="0037068B"/>
    <w:rsid w:val="00370BF7"/>
    <w:rsid w:val="00370CB6"/>
    <w:rsid w:val="00371456"/>
    <w:rsid w:val="003714EC"/>
    <w:rsid w:val="0037155F"/>
    <w:rsid w:val="00371B2D"/>
    <w:rsid w:val="00371B66"/>
    <w:rsid w:val="00371DBC"/>
    <w:rsid w:val="00371FFB"/>
    <w:rsid w:val="003721DE"/>
    <w:rsid w:val="0037286F"/>
    <w:rsid w:val="0037298D"/>
    <w:rsid w:val="003729D0"/>
    <w:rsid w:val="00372A4A"/>
    <w:rsid w:val="00372C48"/>
    <w:rsid w:val="00372CBF"/>
    <w:rsid w:val="00372E51"/>
    <w:rsid w:val="00372E5E"/>
    <w:rsid w:val="00372ED8"/>
    <w:rsid w:val="00372F51"/>
    <w:rsid w:val="003732D3"/>
    <w:rsid w:val="00373609"/>
    <w:rsid w:val="003738A8"/>
    <w:rsid w:val="00373DDF"/>
    <w:rsid w:val="003740DE"/>
    <w:rsid w:val="00374125"/>
    <w:rsid w:val="003745D7"/>
    <w:rsid w:val="00374BB3"/>
    <w:rsid w:val="00375421"/>
    <w:rsid w:val="003759EA"/>
    <w:rsid w:val="00375E99"/>
    <w:rsid w:val="00375F0C"/>
    <w:rsid w:val="0037609E"/>
    <w:rsid w:val="003762F7"/>
    <w:rsid w:val="00376513"/>
    <w:rsid w:val="00376CE2"/>
    <w:rsid w:val="0037773E"/>
    <w:rsid w:val="00377AA1"/>
    <w:rsid w:val="00377AC2"/>
    <w:rsid w:val="00377D6C"/>
    <w:rsid w:val="00380501"/>
    <w:rsid w:val="0038068C"/>
    <w:rsid w:val="0038078D"/>
    <w:rsid w:val="00380B70"/>
    <w:rsid w:val="00380D5E"/>
    <w:rsid w:val="00380F62"/>
    <w:rsid w:val="00381187"/>
    <w:rsid w:val="00381259"/>
    <w:rsid w:val="003813A5"/>
    <w:rsid w:val="00381587"/>
    <w:rsid w:val="00381594"/>
    <w:rsid w:val="00381623"/>
    <w:rsid w:val="00381706"/>
    <w:rsid w:val="003819C6"/>
    <w:rsid w:val="00381E29"/>
    <w:rsid w:val="00382324"/>
    <w:rsid w:val="00382934"/>
    <w:rsid w:val="003829E2"/>
    <w:rsid w:val="00382FE0"/>
    <w:rsid w:val="00382FF0"/>
    <w:rsid w:val="003838B3"/>
    <w:rsid w:val="00383F11"/>
    <w:rsid w:val="00383F81"/>
    <w:rsid w:val="00383F9B"/>
    <w:rsid w:val="003842B0"/>
    <w:rsid w:val="003846B7"/>
    <w:rsid w:val="0038494E"/>
    <w:rsid w:val="00384C95"/>
    <w:rsid w:val="00384F3A"/>
    <w:rsid w:val="00384F78"/>
    <w:rsid w:val="00384FE7"/>
    <w:rsid w:val="003853FE"/>
    <w:rsid w:val="00385479"/>
    <w:rsid w:val="0038550F"/>
    <w:rsid w:val="00385B22"/>
    <w:rsid w:val="00385BD4"/>
    <w:rsid w:val="00386172"/>
    <w:rsid w:val="003863C0"/>
    <w:rsid w:val="003864F8"/>
    <w:rsid w:val="003867E2"/>
    <w:rsid w:val="003868A8"/>
    <w:rsid w:val="00386F68"/>
    <w:rsid w:val="0038700C"/>
    <w:rsid w:val="00387445"/>
    <w:rsid w:val="00390153"/>
    <w:rsid w:val="003902CE"/>
    <w:rsid w:val="00390346"/>
    <w:rsid w:val="0039047F"/>
    <w:rsid w:val="0039090C"/>
    <w:rsid w:val="00390C9F"/>
    <w:rsid w:val="00390FB9"/>
    <w:rsid w:val="00390FD0"/>
    <w:rsid w:val="003912A9"/>
    <w:rsid w:val="00391790"/>
    <w:rsid w:val="00391841"/>
    <w:rsid w:val="00391B38"/>
    <w:rsid w:val="00391D4F"/>
    <w:rsid w:val="00391DC4"/>
    <w:rsid w:val="00391FA1"/>
    <w:rsid w:val="00392D49"/>
    <w:rsid w:val="00392EBA"/>
    <w:rsid w:val="00393611"/>
    <w:rsid w:val="00393749"/>
    <w:rsid w:val="00393784"/>
    <w:rsid w:val="003937BA"/>
    <w:rsid w:val="00393866"/>
    <w:rsid w:val="00393B4B"/>
    <w:rsid w:val="00393D44"/>
    <w:rsid w:val="00393E83"/>
    <w:rsid w:val="00393FA0"/>
    <w:rsid w:val="00394061"/>
    <w:rsid w:val="00394370"/>
    <w:rsid w:val="0039472F"/>
    <w:rsid w:val="0039478A"/>
    <w:rsid w:val="00394D9C"/>
    <w:rsid w:val="00394E9A"/>
    <w:rsid w:val="00394EFC"/>
    <w:rsid w:val="00394F10"/>
    <w:rsid w:val="00395005"/>
    <w:rsid w:val="00395354"/>
    <w:rsid w:val="003953A3"/>
    <w:rsid w:val="003955B4"/>
    <w:rsid w:val="0039582B"/>
    <w:rsid w:val="003958D9"/>
    <w:rsid w:val="00395A1F"/>
    <w:rsid w:val="00395F7E"/>
    <w:rsid w:val="003962BF"/>
    <w:rsid w:val="00396315"/>
    <w:rsid w:val="00396348"/>
    <w:rsid w:val="00396520"/>
    <w:rsid w:val="0039663F"/>
    <w:rsid w:val="00396AB4"/>
    <w:rsid w:val="00396CED"/>
    <w:rsid w:val="0039701D"/>
    <w:rsid w:val="00397322"/>
    <w:rsid w:val="0039758D"/>
    <w:rsid w:val="003975C8"/>
    <w:rsid w:val="003978BA"/>
    <w:rsid w:val="00397A42"/>
    <w:rsid w:val="00397A83"/>
    <w:rsid w:val="00397BFC"/>
    <w:rsid w:val="00397D5C"/>
    <w:rsid w:val="00397F99"/>
    <w:rsid w:val="00397FF9"/>
    <w:rsid w:val="003A011F"/>
    <w:rsid w:val="003A031F"/>
    <w:rsid w:val="003A065A"/>
    <w:rsid w:val="003A09E3"/>
    <w:rsid w:val="003A0A34"/>
    <w:rsid w:val="003A0D99"/>
    <w:rsid w:val="003A102A"/>
    <w:rsid w:val="003A146A"/>
    <w:rsid w:val="003A157F"/>
    <w:rsid w:val="003A1891"/>
    <w:rsid w:val="003A194A"/>
    <w:rsid w:val="003A1D02"/>
    <w:rsid w:val="003A2394"/>
    <w:rsid w:val="003A2402"/>
    <w:rsid w:val="003A2670"/>
    <w:rsid w:val="003A2F25"/>
    <w:rsid w:val="003A3013"/>
    <w:rsid w:val="003A329F"/>
    <w:rsid w:val="003A36A3"/>
    <w:rsid w:val="003A3743"/>
    <w:rsid w:val="003A3943"/>
    <w:rsid w:val="003A3F8A"/>
    <w:rsid w:val="003A4895"/>
    <w:rsid w:val="003A48FA"/>
    <w:rsid w:val="003A495F"/>
    <w:rsid w:val="003A4B16"/>
    <w:rsid w:val="003A5158"/>
    <w:rsid w:val="003A520A"/>
    <w:rsid w:val="003A6005"/>
    <w:rsid w:val="003A618C"/>
    <w:rsid w:val="003A66BA"/>
    <w:rsid w:val="003A687D"/>
    <w:rsid w:val="003A6933"/>
    <w:rsid w:val="003A6C09"/>
    <w:rsid w:val="003A6E9C"/>
    <w:rsid w:val="003A6EC1"/>
    <w:rsid w:val="003A6FF1"/>
    <w:rsid w:val="003A7018"/>
    <w:rsid w:val="003A7568"/>
    <w:rsid w:val="003A774C"/>
    <w:rsid w:val="003A7ADB"/>
    <w:rsid w:val="003A7E29"/>
    <w:rsid w:val="003A7E5B"/>
    <w:rsid w:val="003A7EBD"/>
    <w:rsid w:val="003A7F37"/>
    <w:rsid w:val="003B011E"/>
    <w:rsid w:val="003B038E"/>
    <w:rsid w:val="003B0593"/>
    <w:rsid w:val="003B071B"/>
    <w:rsid w:val="003B101E"/>
    <w:rsid w:val="003B1148"/>
    <w:rsid w:val="003B12CC"/>
    <w:rsid w:val="003B197A"/>
    <w:rsid w:val="003B1E74"/>
    <w:rsid w:val="003B1EDF"/>
    <w:rsid w:val="003B2584"/>
    <w:rsid w:val="003B264B"/>
    <w:rsid w:val="003B2D00"/>
    <w:rsid w:val="003B2DFC"/>
    <w:rsid w:val="003B30E3"/>
    <w:rsid w:val="003B31CF"/>
    <w:rsid w:val="003B3882"/>
    <w:rsid w:val="003B39CB"/>
    <w:rsid w:val="003B39E2"/>
    <w:rsid w:val="003B3CD1"/>
    <w:rsid w:val="003B3DEE"/>
    <w:rsid w:val="003B3E1D"/>
    <w:rsid w:val="003B4116"/>
    <w:rsid w:val="003B428B"/>
    <w:rsid w:val="003B437D"/>
    <w:rsid w:val="003B44DB"/>
    <w:rsid w:val="003B49BF"/>
    <w:rsid w:val="003B4D3D"/>
    <w:rsid w:val="003B4D5E"/>
    <w:rsid w:val="003B4DBD"/>
    <w:rsid w:val="003B50E4"/>
    <w:rsid w:val="003B53A5"/>
    <w:rsid w:val="003B5518"/>
    <w:rsid w:val="003B6099"/>
    <w:rsid w:val="003B60BF"/>
    <w:rsid w:val="003B61C5"/>
    <w:rsid w:val="003B61D5"/>
    <w:rsid w:val="003B65D4"/>
    <w:rsid w:val="003B6772"/>
    <w:rsid w:val="003B67EC"/>
    <w:rsid w:val="003B6C03"/>
    <w:rsid w:val="003B6E71"/>
    <w:rsid w:val="003B6F2C"/>
    <w:rsid w:val="003B7053"/>
    <w:rsid w:val="003B7234"/>
    <w:rsid w:val="003B7715"/>
    <w:rsid w:val="003B78A2"/>
    <w:rsid w:val="003B78F7"/>
    <w:rsid w:val="003B7A14"/>
    <w:rsid w:val="003B7C94"/>
    <w:rsid w:val="003B7D63"/>
    <w:rsid w:val="003B7DE0"/>
    <w:rsid w:val="003C010A"/>
    <w:rsid w:val="003C0794"/>
    <w:rsid w:val="003C07F9"/>
    <w:rsid w:val="003C0916"/>
    <w:rsid w:val="003C0AAB"/>
    <w:rsid w:val="003C0AAC"/>
    <w:rsid w:val="003C0EF6"/>
    <w:rsid w:val="003C10F7"/>
    <w:rsid w:val="003C1782"/>
    <w:rsid w:val="003C1B38"/>
    <w:rsid w:val="003C1EFB"/>
    <w:rsid w:val="003C1F51"/>
    <w:rsid w:val="003C200D"/>
    <w:rsid w:val="003C20A3"/>
    <w:rsid w:val="003C21DB"/>
    <w:rsid w:val="003C2616"/>
    <w:rsid w:val="003C29E4"/>
    <w:rsid w:val="003C2A77"/>
    <w:rsid w:val="003C2BEE"/>
    <w:rsid w:val="003C2E69"/>
    <w:rsid w:val="003C30F2"/>
    <w:rsid w:val="003C3199"/>
    <w:rsid w:val="003C3320"/>
    <w:rsid w:val="003C33D0"/>
    <w:rsid w:val="003C33D5"/>
    <w:rsid w:val="003C3CB0"/>
    <w:rsid w:val="003C41E8"/>
    <w:rsid w:val="003C440E"/>
    <w:rsid w:val="003C4D4E"/>
    <w:rsid w:val="003C54E6"/>
    <w:rsid w:val="003C5F1D"/>
    <w:rsid w:val="003C6026"/>
    <w:rsid w:val="003C6435"/>
    <w:rsid w:val="003C65FF"/>
    <w:rsid w:val="003C66B9"/>
    <w:rsid w:val="003C6950"/>
    <w:rsid w:val="003C6974"/>
    <w:rsid w:val="003C69D5"/>
    <w:rsid w:val="003C6B57"/>
    <w:rsid w:val="003C6DF9"/>
    <w:rsid w:val="003C7056"/>
    <w:rsid w:val="003C7196"/>
    <w:rsid w:val="003C7388"/>
    <w:rsid w:val="003C774C"/>
    <w:rsid w:val="003C79CF"/>
    <w:rsid w:val="003C7CFC"/>
    <w:rsid w:val="003C7E29"/>
    <w:rsid w:val="003C7EC1"/>
    <w:rsid w:val="003D0064"/>
    <w:rsid w:val="003D013E"/>
    <w:rsid w:val="003D0387"/>
    <w:rsid w:val="003D060E"/>
    <w:rsid w:val="003D08DF"/>
    <w:rsid w:val="003D0995"/>
    <w:rsid w:val="003D0D5C"/>
    <w:rsid w:val="003D0DC2"/>
    <w:rsid w:val="003D0FBB"/>
    <w:rsid w:val="003D107B"/>
    <w:rsid w:val="003D155C"/>
    <w:rsid w:val="003D1970"/>
    <w:rsid w:val="003D20AA"/>
    <w:rsid w:val="003D221F"/>
    <w:rsid w:val="003D245D"/>
    <w:rsid w:val="003D2533"/>
    <w:rsid w:val="003D2772"/>
    <w:rsid w:val="003D2839"/>
    <w:rsid w:val="003D2A66"/>
    <w:rsid w:val="003D2BA9"/>
    <w:rsid w:val="003D3173"/>
    <w:rsid w:val="003D3423"/>
    <w:rsid w:val="003D3556"/>
    <w:rsid w:val="003D36EB"/>
    <w:rsid w:val="003D3B8C"/>
    <w:rsid w:val="003D406F"/>
    <w:rsid w:val="003D43DF"/>
    <w:rsid w:val="003D43F1"/>
    <w:rsid w:val="003D4645"/>
    <w:rsid w:val="003D4E92"/>
    <w:rsid w:val="003D4F7F"/>
    <w:rsid w:val="003D53FD"/>
    <w:rsid w:val="003D5B5B"/>
    <w:rsid w:val="003D5BFF"/>
    <w:rsid w:val="003D5CF8"/>
    <w:rsid w:val="003D6036"/>
    <w:rsid w:val="003D6185"/>
    <w:rsid w:val="003D6258"/>
    <w:rsid w:val="003D6380"/>
    <w:rsid w:val="003D6644"/>
    <w:rsid w:val="003D664D"/>
    <w:rsid w:val="003D6660"/>
    <w:rsid w:val="003D6AE2"/>
    <w:rsid w:val="003D6CE2"/>
    <w:rsid w:val="003D70C1"/>
    <w:rsid w:val="003D7336"/>
    <w:rsid w:val="003D7709"/>
    <w:rsid w:val="003E004A"/>
    <w:rsid w:val="003E014B"/>
    <w:rsid w:val="003E027F"/>
    <w:rsid w:val="003E0666"/>
    <w:rsid w:val="003E0744"/>
    <w:rsid w:val="003E1077"/>
    <w:rsid w:val="003E11D2"/>
    <w:rsid w:val="003E17C5"/>
    <w:rsid w:val="003E17DE"/>
    <w:rsid w:val="003E1D7B"/>
    <w:rsid w:val="003E2306"/>
    <w:rsid w:val="003E2B98"/>
    <w:rsid w:val="003E2DE9"/>
    <w:rsid w:val="003E2E4D"/>
    <w:rsid w:val="003E3A5E"/>
    <w:rsid w:val="003E3D2C"/>
    <w:rsid w:val="003E3F74"/>
    <w:rsid w:val="003E4531"/>
    <w:rsid w:val="003E4735"/>
    <w:rsid w:val="003E4941"/>
    <w:rsid w:val="003E4C40"/>
    <w:rsid w:val="003E527C"/>
    <w:rsid w:val="003E5441"/>
    <w:rsid w:val="003E5BE1"/>
    <w:rsid w:val="003E6003"/>
    <w:rsid w:val="003E6078"/>
    <w:rsid w:val="003E62CF"/>
    <w:rsid w:val="003E648E"/>
    <w:rsid w:val="003E6795"/>
    <w:rsid w:val="003E6B10"/>
    <w:rsid w:val="003E6B4C"/>
    <w:rsid w:val="003E6E9C"/>
    <w:rsid w:val="003E72F3"/>
    <w:rsid w:val="003E79B6"/>
    <w:rsid w:val="003E7C8A"/>
    <w:rsid w:val="003E7EC4"/>
    <w:rsid w:val="003E7F61"/>
    <w:rsid w:val="003F02F7"/>
    <w:rsid w:val="003F065E"/>
    <w:rsid w:val="003F0EA9"/>
    <w:rsid w:val="003F1517"/>
    <w:rsid w:val="003F1B35"/>
    <w:rsid w:val="003F1FB0"/>
    <w:rsid w:val="003F1FFA"/>
    <w:rsid w:val="003F2016"/>
    <w:rsid w:val="003F2471"/>
    <w:rsid w:val="003F2507"/>
    <w:rsid w:val="003F2A26"/>
    <w:rsid w:val="003F2B74"/>
    <w:rsid w:val="003F2D4D"/>
    <w:rsid w:val="003F2F09"/>
    <w:rsid w:val="003F32EE"/>
    <w:rsid w:val="003F3C74"/>
    <w:rsid w:val="003F3E29"/>
    <w:rsid w:val="003F4013"/>
    <w:rsid w:val="003F413D"/>
    <w:rsid w:val="003F4494"/>
    <w:rsid w:val="003F49C2"/>
    <w:rsid w:val="003F49F7"/>
    <w:rsid w:val="003F4AB1"/>
    <w:rsid w:val="003F4E48"/>
    <w:rsid w:val="003F4EC6"/>
    <w:rsid w:val="003F4F9E"/>
    <w:rsid w:val="003F56FC"/>
    <w:rsid w:val="003F5B44"/>
    <w:rsid w:val="003F5C03"/>
    <w:rsid w:val="003F5D13"/>
    <w:rsid w:val="003F5F43"/>
    <w:rsid w:val="003F60B4"/>
    <w:rsid w:val="003F61B9"/>
    <w:rsid w:val="003F6609"/>
    <w:rsid w:val="003F68BC"/>
    <w:rsid w:val="003F6C2C"/>
    <w:rsid w:val="003F6CCB"/>
    <w:rsid w:val="003F6D33"/>
    <w:rsid w:val="003F7160"/>
    <w:rsid w:val="003F7B39"/>
    <w:rsid w:val="003F7B88"/>
    <w:rsid w:val="003F7CD2"/>
    <w:rsid w:val="003F7E4E"/>
    <w:rsid w:val="003F7E92"/>
    <w:rsid w:val="00400311"/>
    <w:rsid w:val="004005B5"/>
    <w:rsid w:val="00400627"/>
    <w:rsid w:val="0040067A"/>
    <w:rsid w:val="00400908"/>
    <w:rsid w:val="0040090C"/>
    <w:rsid w:val="00400DB8"/>
    <w:rsid w:val="00400F4A"/>
    <w:rsid w:val="0040114C"/>
    <w:rsid w:val="00401354"/>
    <w:rsid w:val="0040145F"/>
    <w:rsid w:val="004014D5"/>
    <w:rsid w:val="004017A6"/>
    <w:rsid w:val="00401A0B"/>
    <w:rsid w:val="00401A1B"/>
    <w:rsid w:val="00401C57"/>
    <w:rsid w:val="00401DF6"/>
    <w:rsid w:val="004024E4"/>
    <w:rsid w:val="004025B5"/>
    <w:rsid w:val="00402984"/>
    <w:rsid w:val="00402BB1"/>
    <w:rsid w:val="00402EA3"/>
    <w:rsid w:val="00402EBA"/>
    <w:rsid w:val="004033F6"/>
    <w:rsid w:val="00403C55"/>
    <w:rsid w:val="00403C9E"/>
    <w:rsid w:val="00403CF5"/>
    <w:rsid w:val="004044F8"/>
    <w:rsid w:val="00404508"/>
    <w:rsid w:val="0040483E"/>
    <w:rsid w:val="00405034"/>
    <w:rsid w:val="00405130"/>
    <w:rsid w:val="00405F4A"/>
    <w:rsid w:val="004060E9"/>
    <w:rsid w:val="00406662"/>
    <w:rsid w:val="00406970"/>
    <w:rsid w:val="00406C49"/>
    <w:rsid w:val="00406DD1"/>
    <w:rsid w:val="004074E7"/>
    <w:rsid w:val="0040772E"/>
    <w:rsid w:val="004100F9"/>
    <w:rsid w:val="004101DE"/>
    <w:rsid w:val="004102CF"/>
    <w:rsid w:val="00410504"/>
    <w:rsid w:val="0041064D"/>
    <w:rsid w:val="0041071D"/>
    <w:rsid w:val="004108A5"/>
    <w:rsid w:val="00410D1F"/>
    <w:rsid w:val="00410E40"/>
    <w:rsid w:val="0041123E"/>
    <w:rsid w:val="00411742"/>
    <w:rsid w:val="004117A3"/>
    <w:rsid w:val="00411A64"/>
    <w:rsid w:val="00411BB9"/>
    <w:rsid w:val="00411E7F"/>
    <w:rsid w:val="004120B7"/>
    <w:rsid w:val="00412790"/>
    <w:rsid w:val="00412795"/>
    <w:rsid w:val="00412F69"/>
    <w:rsid w:val="0041330E"/>
    <w:rsid w:val="0041338D"/>
    <w:rsid w:val="004136BB"/>
    <w:rsid w:val="004136CD"/>
    <w:rsid w:val="0041386E"/>
    <w:rsid w:val="004139C3"/>
    <w:rsid w:val="00413D14"/>
    <w:rsid w:val="00413DFB"/>
    <w:rsid w:val="00414155"/>
    <w:rsid w:val="0041423D"/>
    <w:rsid w:val="004146C5"/>
    <w:rsid w:val="0041484B"/>
    <w:rsid w:val="00414889"/>
    <w:rsid w:val="00414A74"/>
    <w:rsid w:val="00414C6D"/>
    <w:rsid w:val="00414E5D"/>
    <w:rsid w:val="0041506F"/>
    <w:rsid w:val="004153AB"/>
    <w:rsid w:val="00415533"/>
    <w:rsid w:val="0041593B"/>
    <w:rsid w:val="00415C9D"/>
    <w:rsid w:val="00415CD6"/>
    <w:rsid w:val="00415CE8"/>
    <w:rsid w:val="0041625D"/>
    <w:rsid w:val="0041634B"/>
    <w:rsid w:val="0041650B"/>
    <w:rsid w:val="004166AA"/>
    <w:rsid w:val="00416A3D"/>
    <w:rsid w:val="00416ACD"/>
    <w:rsid w:val="00416E96"/>
    <w:rsid w:val="004172B8"/>
    <w:rsid w:val="0041738B"/>
    <w:rsid w:val="0041759F"/>
    <w:rsid w:val="004175A6"/>
    <w:rsid w:val="004175C9"/>
    <w:rsid w:val="00417A42"/>
    <w:rsid w:val="00417BCA"/>
    <w:rsid w:val="00417C0A"/>
    <w:rsid w:val="00420057"/>
    <w:rsid w:val="0042019D"/>
    <w:rsid w:val="00420468"/>
    <w:rsid w:val="0042080B"/>
    <w:rsid w:val="00420A85"/>
    <w:rsid w:val="00420E9E"/>
    <w:rsid w:val="00421120"/>
    <w:rsid w:val="004213C8"/>
    <w:rsid w:val="0042140B"/>
    <w:rsid w:val="00421601"/>
    <w:rsid w:val="0042182C"/>
    <w:rsid w:val="004219C5"/>
    <w:rsid w:val="00421D32"/>
    <w:rsid w:val="00422124"/>
    <w:rsid w:val="0042271B"/>
    <w:rsid w:val="00422C92"/>
    <w:rsid w:val="00422CE5"/>
    <w:rsid w:val="00422DA0"/>
    <w:rsid w:val="00423027"/>
    <w:rsid w:val="0042309C"/>
    <w:rsid w:val="004233A5"/>
    <w:rsid w:val="0042343B"/>
    <w:rsid w:val="004238CE"/>
    <w:rsid w:val="00423B1D"/>
    <w:rsid w:val="00423CF8"/>
    <w:rsid w:val="004247D8"/>
    <w:rsid w:val="0042496B"/>
    <w:rsid w:val="00424F5F"/>
    <w:rsid w:val="00424FDC"/>
    <w:rsid w:val="004257AE"/>
    <w:rsid w:val="004259D2"/>
    <w:rsid w:val="00425E97"/>
    <w:rsid w:val="00425FD1"/>
    <w:rsid w:val="0042619A"/>
    <w:rsid w:val="004262DB"/>
    <w:rsid w:val="004268CC"/>
    <w:rsid w:val="0042703F"/>
    <w:rsid w:val="004274BD"/>
    <w:rsid w:val="0042791D"/>
    <w:rsid w:val="00427B3A"/>
    <w:rsid w:val="00427D16"/>
    <w:rsid w:val="00427FDB"/>
    <w:rsid w:val="004308C4"/>
    <w:rsid w:val="004308C9"/>
    <w:rsid w:val="00430A18"/>
    <w:rsid w:val="00430AA6"/>
    <w:rsid w:val="00430D0C"/>
    <w:rsid w:val="004312BF"/>
    <w:rsid w:val="004313C7"/>
    <w:rsid w:val="00431592"/>
    <w:rsid w:val="0043165C"/>
    <w:rsid w:val="00431A79"/>
    <w:rsid w:val="00431F90"/>
    <w:rsid w:val="00432038"/>
    <w:rsid w:val="0043216A"/>
    <w:rsid w:val="00432510"/>
    <w:rsid w:val="00432874"/>
    <w:rsid w:val="00432974"/>
    <w:rsid w:val="004329CD"/>
    <w:rsid w:val="004330E9"/>
    <w:rsid w:val="00433279"/>
    <w:rsid w:val="004332F9"/>
    <w:rsid w:val="0043349D"/>
    <w:rsid w:val="00433CC6"/>
    <w:rsid w:val="00433D30"/>
    <w:rsid w:val="004347F4"/>
    <w:rsid w:val="00434E30"/>
    <w:rsid w:val="0043515D"/>
    <w:rsid w:val="00435413"/>
    <w:rsid w:val="00435419"/>
    <w:rsid w:val="0043578E"/>
    <w:rsid w:val="00435830"/>
    <w:rsid w:val="00435999"/>
    <w:rsid w:val="00435B9A"/>
    <w:rsid w:val="00435C88"/>
    <w:rsid w:val="00435EB1"/>
    <w:rsid w:val="00436287"/>
    <w:rsid w:val="004364A7"/>
    <w:rsid w:val="0043679B"/>
    <w:rsid w:val="00436AC1"/>
    <w:rsid w:val="0043714B"/>
    <w:rsid w:val="0043753F"/>
    <w:rsid w:val="00437A1E"/>
    <w:rsid w:val="004406CD"/>
    <w:rsid w:val="00440AFA"/>
    <w:rsid w:val="00440D5E"/>
    <w:rsid w:val="004412DE"/>
    <w:rsid w:val="00441564"/>
    <w:rsid w:val="00441756"/>
    <w:rsid w:val="00441BBA"/>
    <w:rsid w:val="00441DAD"/>
    <w:rsid w:val="00442146"/>
    <w:rsid w:val="00442676"/>
    <w:rsid w:val="00442ACD"/>
    <w:rsid w:val="00442B12"/>
    <w:rsid w:val="00443054"/>
    <w:rsid w:val="0044332F"/>
    <w:rsid w:val="004434FB"/>
    <w:rsid w:val="004435CF"/>
    <w:rsid w:val="004437D9"/>
    <w:rsid w:val="0044441E"/>
    <w:rsid w:val="004445D6"/>
    <w:rsid w:val="0044470B"/>
    <w:rsid w:val="0044473C"/>
    <w:rsid w:val="00444A73"/>
    <w:rsid w:val="00444BE2"/>
    <w:rsid w:val="00444C7D"/>
    <w:rsid w:val="00444D4C"/>
    <w:rsid w:val="00444E00"/>
    <w:rsid w:val="00444F2C"/>
    <w:rsid w:val="00445334"/>
    <w:rsid w:val="0044546D"/>
    <w:rsid w:val="004456DC"/>
    <w:rsid w:val="004459E0"/>
    <w:rsid w:val="0044622F"/>
    <w:rsid w:val="00446245"/>
    <w:rsid w:val="0044643E"/>
    <w:rsid w:val="00446933"/>
    <w:rsid w:val="00446985"/>
    <w:rsid w:val="00446B84"/>
    <w:rsid w:val="00446C61"/>
    <w:rsid w:val="00446CE8"/>
    <w:rsid w:val="004470C0"/>
    <w:rsid w:val="0044726B"/>
    <w:rsid w:val="004477B4"/>
    <w:rsid w:val="004479DE"/>
    <w:rsid w:val="00447A7B"/>
    <w:rsid w:val="00447CF5"/>
    <w:rsid w:val="004500C0"/>
    <w:rsid w:val="00450223"/>
    <w:rsid w:val="004503C5"/>
    <w:rsid w:val="0045063A"/>
    <w:rsid w:val="00450871"/>
    <w:rsid w:val="00450ADC"/>
    <w:rsid w:val="00450C56"/>
    <w:rsid w:val="00450CA1"/>
    <w:rsid w:val="00450EBE"/>
    <w:rsid w:val="00450EDB"/>
    <w:rsid w:val="00451121"/>
    <w:rsid w:val="00451585"/>
    <w:rsid w:val="004515D6"/>
    <w:rsid w:val="004516DC"/>
    <w:rsid w:val="00451706"/>
    <w:rsid w:val="0045196A"/>
    <w:rsid w:val="00451AE0"/>
    <w:rsid w:val="00451B51"/>
    <w:rsid w:val="00451FA5"/>
    <w:rsid w:val="00452040"/>
    <w:rsid w:val="0045214D"/>
    <w:rsid w:val="0045225D"/>
    <w:rsid w:val="004522AF"/>
    <w:rsid w:val="004522B8"/>
    <w:rsid w:val="0045259C"/>
    <w:rsid w:val="00452718"/>
    <w:rsid w:val="004527FA"/>
    <w:rsid w:val="0045299A"/>
    <w:rsid w:val="00452A52"/>
    <w:rsid w:val="00452F2A"/>
    <w:rsid w:val="00453410"/>
    <w:rsid w:val="0045343E"/>
    <w:rsid w:val="004535C7"/>
    <w:rsid w:val="00453AF0"/>
    <w:rsid w:val="00453B44"/>
    <w:rsid w:val="00453FF9"/>
    <w:rsid w:val="004542A9"/>
    <w:rsid w:val="0045496C"/>
    <w:rsid w:val="00454A65"/>
    <w:rsid w:val="0045536B"/>
    <w:rsid w:val="0045570E"/>
    <w:rsid w:val="00455A6A"/>
    <w:rsid w:val="00455E77"/>
    <w:rsid w:val="00455E94"/>
    <w:rsid w:val="00456211"/>
    <w:rsid w:val="004563C0"/>
    <w:rsid w:val="004570F0"/>
    <w:rsid w:val="00457263"/>
    <w:rsid w:val="00457621"/>
    <w:rsid w:val="0045776B"/>
    <w:rsid w:val="0045781E"/>
    <w:rsid w:val="00457CA8"/>
    <w:rsid w:val="00457EFE"/>
    <w:rsid w:val="00460675"/>
    <w:rsid w:val="004607A2"/>
    <w:rsid w:val="00460A48"/>
    <w:rsid w:val="00460A97"/>
    <w:rsid w:val="00460B30"/>
    <w:rsid w:val="00460BA8"/>
    <w:rsid w:val="00460F78"/>
    <w:rsid w:val="00460FCE"/>
    <w:rsid w:val="00461002"/>
    <w:rsid w:val="00461324"/>
    <w:rsid w:val="00461566"/>
    <w:rsid w:val="0046161D"/>
    <w:rsid w:val="0046180A"/>
    <w:rsid w:val="0046199A"/>
    <w:rsid w:val="00461BB3"/>
    <w:rsid w:val="00461E5F"/>
    <w:rsid w:val="00462A3C"/>
    <w:rsid w:val="00462A69"/>
    <w:rsid w:val="004630EF"/>
    <w:rsid w:val="004630FF"/>
    <w:rsid w:val="00463119"/>
    <w:rsid w:val="0046327E"/>
    <w:rsid w:val="004632CB"/>
    <w:rsid w:val="00463479"/>
    <w:rsid w:val="00463502"/>
    <w:rsid w:val="004638DB"/>
    <w:rsid w:val="00463B86"/>
    <w:rsid w:val="00463CC1"/>
    <w:rsid w:val="00464291"/>
    <w:rsid w:val="004644E0"/>
    <w:rsid w:val="004646D9"/>
    <w:rsid w:val="00464F30"/>
    <w:rsid w:val="00465E30"/>
    <w:rsid w:val="00466115"/>
    <w:rsid w:val="0046641E"/>
    <w:rsid w:val="0046684D"/>
    <w:rsid w:val="00466BCA"/>
    <w:rsid w:val="00466E87"/>
    <w:rsid w:val="004670FB"/>
    <w:rsid w:val="00467557"/>
    <w:rsid w:val="00467A2F"/>
    <w:rsid w:val="00467B16"/>
    <w:rsid w:val="00467EDF"/>
    <w:rsid w:val="00470304"/>
    <w:rsid w:val="004705F1"/>
    <w:rsid w:val="0047067E"/>
    <w:rsid w:val="004708BE"/>
    <w:rsid w:val="00470A00"/>
    <w:rsid w:val="00470C8F"/>
    <w:rsid w:val="00470D4D"/>
    <w:rsid w:val="00470F4F"/>
    <w:rsid w:val="0047105F"/>
    <w:rsid w:val="00471084"/>
    <w:rsid w:val="00471196"/>
    <w:rsid w:val="004718F6"/>
    <w:rsid w:val="00471A08"/>
    <w:rsid w:val="00471AA7"/>
    <w:rsid w:val="00471CAC"/>
    <w:rsid w:val="00471D5A"/>
    <w:rsid w:val="00471EBA"/>
    <w:rsid w:val="00471ED2"/>
    <w:rsid w:val="00472424"/>
    <w:rsid w:val="00472762"/>
    <w:rsid w:val="004728C4"/>
    <w:rsid w:val="00472EA9"/>
    <w:rsid w:val="00472F08"/>
    <w:rsid w:val="00472F34"/>
    <w:rsid w:val="00473265"/>
    <w:rsid w:val="00473615"/>
    <w:rsid w:val="00473743"/>
    <w:rsid w:val="00473AEE"/>
    <w:rsid w:val="00473D95"/>
    <w:rsid w:val="00473FE1"/>
    <w:rsid w:val="004740A0"/>
    <w:rsid w:val="00474892"/>
    <w:rsid w:val="004748BA"/>
    <w:rsid w:val="004748E0"/>
    <w:rsid w:val="00474C4A"/>
    <w:rsid w:val="00474E78"/>
    <w:rsid w:val="00474F9E"/>
    <w:rsid w:val="0047506E"/>
    <w:rsid w:val="004757E1"/>
    <w:rsid w:val="00475857"/>
    <w:rsid w:val="00475970"/>
    <w:rsid w:val="00475C83"/>
    <w:rsid w:val="00475DCF"/>
    <w:rsid w:val="00475E97"/>
    <w:rsid w:val="00475F0E"/>
    <w:rsid w:val="00475F86"/>
    <w:rsid w:val="004762A9"/>
    <w:rsid w:val="0047640A"/>
    <w:rsid w:val="00476B34"/>
    <w:rsid w:val="00476EB9"/>
    <w:rsid w:val="00477232"/>
    <w:rsid w:val="004773FF"/>
    <w:rsid w:val="004775BC"/>
    <w:rsid w:val="0047771B"/>
    <w:rsid w:val="0047774C"/>
    <w:rsid w:val="0047799C"/>
    <w:rsid w:val="00477A43"/>
    <w:rsid w:val="00477B31"/>
    <w:rsid w:val="00477B5D"/>
    <w:rsid w:val="00480143"/>
    <w:rsid w:val="00480654"/>
    <w:rsid w:val="00480A78"/>
    <w:rsid w:val="00480C77"/>
    <w:rsid w:val="004812A1"/>
    <w:rsid w:val="0048179C"/>
    <w:rsid w:val="004826EA"/>
    <w:rsid w:val="0048273C"/>
    <w:rsid w:val="0048278A"/>
    <w:rsid w:val="00482824"/>
    <w:rsid w:val="00482CAF"/>
    <w:rsid w:val="00482E4E"/>
    <w:rsid w:val="00482E86"/>
    <w:rsid w:val="00482F28"/>
    <w:rsid w:val="00483128"/>
    <w:rsid w:val="004831D7"/>
    <w:rsid w:val="00483384"/>
    <w:rsid w:val="00483873"/>
    <w:rsid w:val="00483ABC"/>
    <w:rsid w:val="00483D7D"/>
    <w:rsid w:val="004840EC"/>
    <w:rsid w:val="00484155"/>
    <w:rsid w:val="00484276"/>
    <w:rsid w:val="004842EB"/>
    <w:rsid w:val="00484AD4"/>
    <w:rsid w:val="00484C8C"/>
    <w:rsid w:val="00484D2E"/>
    <w:rsid w:val="00485066"/>
    <w:rsid w:val="004857F9"/>
    <w:rsid w:val="00485AF4"/>
    <w:rsid w:val="00485BF3"/>
    <w:rsid w:val="00485D4E"/>
    <w:rsid w:val="00485E71"/>
    <w:rsid w:val="0048620D"/>
    <w:rsid w:val="0048649D"/>
    <w:rsid w:val="0048699E"/>
    <w:rsid w:val="00486C86"/>
    <w:rsid w:val="00486C94"/>
    <w:rsid w:val="00487C12"/>
    <w:rsid w:val="00487CE6"/>
    <w:rsid w:val="00490291"/>
    <w:rsid w:val="00490765"/>
    <w:rsid w:val="0049094E"/>
    <w:rsid w:val="00490A5E"/>
    <w:rsid w:val="00490A98"/>
    <w:rsid w:val="00490BD6"/>
    <w:rsid w:val="00490D53"/>
    <w:rsid w:val="00491124"/>
    <w:rsid w:val="0049124C"/>
    <w:rsid w:val="00491270"/>
    <w:rsid w:val="0049138E"/>
    <w:rsid w:val="00491719"/>
    <w:rsid w:val="004917CF"/>
    <w:rsid w:val="00491EA3"/>
    <w:rsid w:val="00491F31"/>
    <w:rsid w:val="00492B82"/>
    <w:rsid w:val="00492B9B"/>
    <w:rsid w:val="00492BCA"/>
    <w:rsid w:val="00492D4E"/>
    <w:rsid w:val="00492D93"/>
    <w:rsid w:val="00492FB0"/>
    <w:rsid w:val="0049300E"/>
    <w:rsid w:val="004933D7"/>
    <w:rsid w:val="00493C8F"/>
    <w:rsid w:val="00493EB5"/>
    <w:rsid w:val="00493EB6"/>
    <w:rsid w:val="00493EE9"/>
    <w:rsid w:val="004941C4"/>
    <w:rsid w:val="00494306"/>
    <w:rsid w:val="00494411"/>
    <w:rsid w:val="004944FD"/>
    <w:rsid w:val="00494503"/>
    <w:rsid w:val="00494ABE"/>
    <w:rsid w:val="00494DCB"/>
    <w:rsid w:val="00494DE8"/>
    <w:rsid w:val="00495052"/>
    <w:rsid w:val="00495054"/>
    <w:rsid w:val="00495087"/>
    <w:rsid w:val="00495130"/>
    <w:rsid w:val="0049514F"/>
    <w:rsid w:val="004951C7"/>
    <w:rsid w:val="0049529A"/>
    <w:rsid w:val="00495350"/>
    <w:rsid w:val="00495487"/>
    <w:rsid w:val="0049566A"/>
    <w:rsid w:val="00495721"/>
    <w:rsid w:val="004959C6"/>
    <w:rsid w:val="00495CDD"/>
    <w:rsid w:val="00495F56"/>
    <w:rsid w:val="00496466"/>
    <w:rsid w:val="0049674D"/>
    <w:rsid w:val="0049698A"/>
    <w:rsid w:val="00496AD3"/>
    <w:rsid w:val="00496B83"/>
    <w:rsid w:val="00496BC9"/>
    <w:rsid w:val="00496C5C"/>
    <w:rsid w:val="00496DC5"/>
    <w:rsid w:val="0049716D"/>
    <w:rsid w:val="00497BF2"/>
    <w:rsid w:val="00497D04"/>
    <w:rsid w:val="00497D4D"/>
    <w:rsid w:val="00497D57"/>
    <w:rsid w:val="004A002F"/>
    <w:rsid w:val="004A00D1"/>
    <w:rsid w:val="004A01BD"/>
    <w:rsid w:val="004A01D9"/>
    <w:rsid w:val="004A049F"/>
    <w:rsid w:val="004A0C34"/>
    <w:rsid w:val="004A0DD0"/>
    <w:rsid w:val="004A0FD4"/>
    <w:rsid w:val="004A0FE4"/>
    <w:rsid w:val="004A1226"/>
    <w:rsid w:val="004A13B2"/>
    <w:rsid w:val="004A1C67"/>
    <w:rsid w:val="004A1CDC"/>
    <w:rsid w:val="004A1D33"/>
    <w:rsid w:val="004A1D8C"/>
    <w:rsid w:val="004A1E30"/>
    <w:rsid w:val="004A1E74"/>
    <w:rsid w:val="004A1ECA"/>
    <w:rsid w:val="004A2129"/>
    <w:rsid w:val="004A2212"/>
    <w:rsid w:val="004A22B9"/>
    <w:rsid w:val="004A234A"/>
    <w:rsid w:val="004A2587"/>
    <w:rsid w:val="004A258D"/>
    <w:rsid w:val="004A28C0"/>
    <w:rsid w:val="004A2906"/>
    <w:rsid w:val="004A3267"/>
    <w:rsid w:val="004A3305"/>
    <w:rsid w:val="004A33E1"/>
    <w:rsid w:val="004A34A2"/>
    <w:rsid w:val="004A3675"/>
    <w:rsid w:val="004A3AD2"/>
    <w:rsid w:val="004A3B65"/>
    <w:rsid w:val="004A3BF5"/>
    <w:rsid w:val="004A3F56"/>
    <w:rsid w:val="004A5BFC"/>
    <w:rsid w:val="004A5FE9"/>
    <w:rsid w:val="004A6634"/>
    <w:rsid w:val="004A6CF6"/>
    <w:rsid w:val="004A7039"/>
    <w:rsid w:val="004A7096"/>
    <w:rsid w:val="004A73A9"/>
    <w:rsid w:val="004A77B6"/>
    <w:rsid w:val="004A7B68"/>
    <w:rsid w:val="004A7DEA"/>
    <w:rsid w:val="004B0039"/>
    <w:rsid w:val="004B01C2"/>
    <w:rsid w:val="004B07C0"/>
    <w:rsid w:val="004B092A"/>
    <w:rsid w:val="004B0D43"/>
    <w:rsid w:val="004B0DF2"/>
    <w:rsid w:val="004B0E57"/>
    <w:rsid w:val="004B1CC3"/>
    <w:rsid w:val="004B239B"/>
    <w:rsid w:val="004B2B95"/>
    <w:rsid w:val="004B30D4"/>
    <w:rsid w:val="004B364C"/>
    <w:rsid w:val="004B3DDC"/>
    <w:rsid w:val="004B425D"/>
    <w:rsid w:val="004B45D5"/>
    <w:rsid w:val="004B4C47"/>
    <w:rsid w:val="004B4EAF"/>
    <w:rsid w:val="004B4FB7"/>
    <w:rsid w:val="004B536A"/>
    <w:rsid w:val="004B54B3"/>
    <w:rsid w:val="004B54B7"/>
    <w:rsid w:val="004B5702"/>
    <w:rsid w:val="004B5956"/>
    <w:rsid w:val="004B5B97"/>
    <w:rsid w:val="004B5BC0"/>
    <w:rsid w:val="004B5CA7"/>
    <w:rsid w:val="004B61C3"/>
    <w:rsid w:val="004B6390"/>
    <w:rsid w:val="004B689B"/>
    <w:rsid w:val="004B6B6A"/>
    <w:rsid w:val="004B6B8C"/>
    <w:rsid w:val="004B731D"/>
    <w:rsid w:val="004B75BF"/>
    <w:rsid w:val="004B7668"/>
    <w:rsid w:val="004B7672"/>
    <w:rsid w:val="004B76C4"/>
    <w:rsid w:val="004B7A13"/>
    <w:rsid w:val="004B7E5F"/>
    <w:rsid w:val="004B7F96"/>
    <w:rsid w:val="004C060D"/>
    <w:rsid w:val="004C0868"/>
    <w:rsid w:val="004C0955"/>
    <w:rsid w:val="004C0A7C"/>
    <w:rsid w:val="004C1141"/>
    <w:rsid w:val="004C12F8"/>
    <w:rsid w:val="004C179C"/>
    <w:rsid w:val="004C1AB9"/>
    <w:rsid w:val="004C1B73"/>
    <w:rsid w:val="004C1F69"/>
    <w:rsid w:val="004C2651"/>
    <w:rsid w:val="004C2814"/>
    <w:rsid w:val="004C29D5"/>
    <w:rsid w:val="004C2A3B"/>
    <w:rsid w:val="004C2B93"/>
    <w:rsid w:val="004C2F5D"/>
    <w:rsid w:val="004C2FCE"/>
    <w:rsid w:val="004C3BD3"/>
    <w:rsid w:val="004C3E89"/>
    <w:rsid w:val="004C433A"/>
    <w:rsid w:val="004C44B9"/>
    <w:rsid w:val="004C4808"/>
    <w:rsid w:val="004C48B9"/>
    <w:rsid w:val="004C4AB6"/>
    <w:rsid w:val="004C4CD9"/>
    <w:rsid w:val="004C4E85"/>
    <w:rsid w:val="004C4F8A"/>
    <w:rsid w:val="004C5083"/>
    <w:rsid w:val="004C50D1"/>
    <w:rsid w:val="004C5160"/>
    <w:rsid w:val="004C5172"/>
    <w:rsid w:val="004C51D6"/>
    <w:rsid w:val="004C5301"/>
    <w:rsid w:val="004C5382"/>
    <w:rsid w:val="004C5CE9"/>
    <w:rsid w:val="004C5DC4"/>
    <w:rsid w:val="004C61EB"/>
    <w:rsid w:val="004C65E3"/>
    <w:rsid w:val="004C6697"/>
    <w:rsid w:val="004C68B1"/>
    <w:rsid w:val="004C6918"/>
    <w:rsid w:val="004C6BCF"/>
    <w:rsid w:val="004C6FCD"/>
    <w:rsid w:val="004C709C"/>
    <w:rsid w:val="004C7665"/>
    <w:rsid w:val="004C7857"/>
    <w:rsid w:val="004C7874"/>
    <w:rsid w:val="004C7D8C"/>
    <w:rsid w:val="004C7EAE"/>
    <w:rsid w:val="004D036E"/>
    <w:rsid w:val="004D042D"/>
    <w:rsid w:val="004D048F"/>
    <w:rsid w:val="004D0526"/>
    <w:rsid w:val="004D0692"/>
    <w:rsid w:val="004D09CA"/>
    <w:rsid w:val="004D0EA1"/>
    <w:rsid w:val="004D0FCA"/>
    <w:rsid w:val="004D1102"/>
    <w:rsid w:val="004D1294"/>
    <w:rsid w:val="004D151A"/>
    <w:rsid w:val="004D15D6"/>
    <w:rsid w:val="004D1611"/>
    <w:rsid w:val="004D16AF"/>
    <w:rsid w:val="004D1869"/>
    <w:rsid w:val="004D1A0C"/>
    <w:rsid w:val="004D2149"/>
    <w:rsid w:val="004D2386"/>
    <w:rsid w:val="004D23FB"/>
    <w:rsid w:val="004D25FC"/>
    <w:rsid w:val="004D2675"/>
    <w:rsid w:val="004D27E4"/>
    <w:rsid w:val="004D2BD1"/>
    <w:rsid w:val="004D2C4E"/>
    <w:rsid w:val="004D2D18"/>
    <w:rsid w:val="004D2D63"/>
    <w:rsid w:val="004D2ECA"/>
    <w:rsid w:val="004D3534"/>
    <w:rsid w:val="004D382B"/>
    <w:rsid w:val="004D390F"/>
    <w:rsid w:val="004D3AA1"/>
    <w:rsid w:val="004D3B8D"/>
    <w:rsid w:val="004D3BC7"/>
    <w:rsid w:val="004D40C7"/>
    <w:rsid w:val="004D4377"/>
    <w:rsid w:val="004D44EA"/>
    <w:rsid w:val="004D453F"/>
    <w:rsid w:val="004D4833"/>
    <w:rsid w:val="004D4981"/>
    <w:rsid w:val="004D4A96"/>
    <w:rsid w:val="004D4C1B"/>
    <w:rsid w:val="004D4D05"/>
    <w:rsid w:val="004D4D08"/>
    <w:rsid w:val="004D5609"/>
    <w:rsid w:val="004D5660"/>
    <w:rsid w:val="004D5788"/>
    <w:rsid w:val="004D5A3F"/>
    <w:rsid w:val="004D5B99"/>
    <w:rsid w:val="004D5ED7"/>
    <w:rsid w:val="004D6033"/>
    <w:rsid w:val="004D6612"/>
    <w:rsid w:val="004D66AA"/>
    <w:rsid w:val="004D66CD"/>
    <w:rsid w:val="004D67F4"/>
    <w:rsid w:val="004D703E"/>
    <w:rsid w:val="004D72DB"/>
    <w:rsid w:val="004D739A"/>
    <w:rsid w:val="004D79AE"/>
    <w:rsid w:val="004E0091"/>
    <w:rsid w:val="004E02C9"/>
    <w:rsid w:val="004E067A"/>
    <w:rsid w:val="004E0997"/>
    <w:rsid w:val="004E0A5B"/>
    <w:rsid w:val="004E0A79"/>
    <w:rsid w:val="004E0B9A"/>
    <w:rsid w:val="004E0EF7"/>
    <w:rsid w:val="004E113A"/>
    <w:rsid w:val="004E11F5"/>
    <w:rsid w:val="004E13F9"/>
    <w:rsid w:val="004E147B"/>
    <w:rsid w:val="004E1C9E"/>
    <w:rsid w:val="004E1E02"/>
    <w:rsid w:val="004E1E09"/>
    <w:rsid w:val="004E1F1A"/>
    <w:rsid w:val="004E2638"/>
    <w:rsid w:val="004E290F"/>
    <w:rsid w:val="004E2AD7"/>
    <w:rsid w:val="004E2B26"/>
    <w:rsid w:val="004E2B50"/>
    <w:rsid w:val="004E2E9D"/>
    <w:rsid w:val="004E32C9"/>
    <w:rsid w:val="004E3422"/>
    <w:rsid w:val="004E3C3C"/>
    <w:rsid w:val="004E3EA5"/>
    <w:rsid w:val="004E4135"/>
    <w:rsid w:val="004E44D2"/>
    <w:rsid w:val="004E477E"/>
    <w:rsid w:val="004E47E4"/>
    <w:rsid w:val="004E49F0"/>
    <w:rsid w:val="004E4AD7"/>
    <w:rsid w:val="004E4D8E"/>
    <w:rsid w:val="004E4FB0"/>
    <w:rsid w:val="004E51A9"/>
    <w:rsid w:val="004E5454"/>
    <w:rsid w:val="004E54A8"/>
    <w:rsid w:val="004E55BC"/>
    <w:rsid w:val="004E5AD6"/>
    <w:rsid w:val="004E61DC"/>
    <w:rsid w:val="004E685F"/>
    <w:rsid w:val="004E6C17"/>
    <w:rsid w:val="004E6D82"/>
    <w:rsid w:val="004E6DE3"/>
    <w:rsid w:val="004E6F4E"/>
    <w:rsid w:val="004E7004"/>
    <w:rsid w:val="004E7185"/>
    <w:rsid w:val="004E76CD"/>
    <w:rsid w:val="004E78B5"/>
    <w:rsid w:val="004E7967"/>
    <w:rsid w:val="004E7E49"/>
    <w:rsid w:val="004E7FC8"/>
    <w:rsid w:val="004F0698"/>
    <w:rsid w:val="004F0A29"/>
    <w:rsid w:val="004F0A65"/>
    <w:rsid w:val="004F102B"/>
    <w:rsid w:val="004F1042"/>
    <w:rsid w:val="004F12A8"/>
    <w:rsid w:val="004F13DC"/>
    <w:rsid w:val="004F19E0"/>
    <w:rsid w:val="004F1C94"/>
    <w:rsid w:val="004F1D13"/>
    <w:rsid w:val="004F20FC"/>
    <w:rsid w:val="004F226B"/>
    <w:rsid w:val="004F231B"/>
    <w:rsid w:val="004F2528"/>
    <w:rsid w:val="004F259C"/>
    <w:rsid w:val="004F290F"/>
    <w:rsid w:val="004F2A17"/>
    <w:rsid w:val="004F2AA4"/>
    <w:rsid w:val="004F2CBF"/>
    <w:rsid w:val="004F2CCD"/>
    <w:rsid w:val="004F33ED"/>
    <w:rsid w:val="004F356C"/>
    <w:rsid w:val="004F367B"/>
    <w:rsid w:val="004F36F6"/>
    <w:rsid w:val="004F3B40"/>
    <w:rsid w:val="004F3BDF"/>
    <w:rsid w:val="004F43EE"/>
    <w:rsid w:val="004F4419"/>
    <w:rsid w:val="004F471B"/>
    <w:rsid w:val="004F4721"/>
    <w:rsid w:val="004F4AC5"/>
    <w:rsid w:val="004F4B32"/>
    <w:rsid w:val="004F4E59"/>
    <w:rsid w:val="004F4E8C"/>
    <w:rsid w:val="004F4F2A"/>
    <w:rsid w:val="004F4F48"/>
    <w:rsid w:val="004F5441"/>
    <w:rsid w:val="004F5B40"/>
    <w:rsid w:val="004F5DD3"/>
    <w:rsid w:val="004F5FED"/>
    <w:rsid w:val="004F6106"/>
    <w:rsid w:val="004F61DE"/>
    <w:rsid w:val="004F62CF"/>
    <w:rsid w:val="004F6468"/>
    <w:rsid w:val="004F6680"/>
    <w:rsid w:val="004F6838"/>
    <w:rsid w:val="004F6C51"/>
    <w:rsid w:val="004F6FA8"/>
    <w:rsid w:val="004F72D1"/>
    <w:rsid w:val="004F748D"/>
    <w:rsid w:val="004F7B10"/>
    <w:rsid w:val="004F7C16"/>
    <w:rsid w:val="0050009F"/>
    <w:rsid w:val="005004C9"/>
    <w:rsid w:val="00500878"/>
    <w:rsid w:val="00500975"/>
    <w:rsid w:val="00501403"/>
    <w:rsid w:val="005016E7"/>
    <w:rsid w:val="0050189B"/>
    <w:rsid w:val="005018BA"/>
    <w:rsid w:val="00501DEA"/>
    <w:rsid w:val="00502329"/>
    <w:rsid w:val="0050273A"/>
    <w:rsid w:val="00502EE1"/>
    <w:rsid w:val="00502F80"/>
    <w:rsid w:val="00503054"/>
    <w:rsid w:val="00503290"/>
    <w:rsid w:val="0050333C"/>
    <w:rsid w:val="0050336A"/>
    <w:rsid w:val="005036CF"/>
    <w:rsid w:val="005037DA"/>
    <w:rsid w:val="0050389D"/>
    <w:rsid w:val="00503DB1"/>
    <w:rsid w:val="00503DBA"/>
    <w:rsid w:val="00503EA2"/>
    <w:rsid w:val="00504B2A"/>
    <w:rsid w:val="00504F10"/>
    <w:rsid w:val="00504F20"/>
    <w:rsid w:val="005050A4"/>
    <w:rsid w:val="00505B61"/>
    <w:rsid w:val="0050617C"/>
    <w:rsid w:val="0050626E"/>
    <w:rsid w:val="005069BC"/>
    <w:rsid w:val="00506C5E"/>
    <w:rsid w:val="00506E67"/>
    <w:rsid w:val="005072ED"/>
    <w:rsid w:val="00507903"/>
    <w:rsid w:val="005100DF"/>
    <w:rsid w:val="005102FB"/>
    <w:rsid w:val="0051048A"/>
    <w:rsid w:val="0051082B"/>
    <w:rsid w:val="00510842"/>
    <w:rsid w:val="00510B97"/>
    <w:rsid w:val="00510E72"/>
    <w:rsid w:val="00510E96"/>
    <w:rsid w:val="00510ECC"/>
    <w:rsid w:val="005115E4"/>
    <w:rsid w:val="0051180F"/>
    <w:rsid w:val="005118D8"/>
    <w:rsid w:val="00511A1C"/>
    <w:rsid w:val="00511DF2"/>
    <w:rsid w:val="00511F3A"/>
    <w:rsid w:val="00512385"/>
    <w:rsid w:val="00512762"/>
    <w:rsid w:val="00512B00"/>
    <w:rsid w:val="00512D66"/>
    <w:rsid w:val="00512F71"/>
    <w:rsid w:val="005134EF"/>
    <w:rsid w:val="00513D36"/>
    <w:rsid w:val="005140AE"/>
    <w:rsid w:val="00514283"/>
    <w:rsid w:val="005142BE"/>
    <w:rsid w:val="00514998"/>
    <w:rsid w:val="00514B55"/>
    <w:rsid w:val="00514C39"/>
    <w:rsid w:val="00514DBA"/>
    <w:rsid w:val="00515259"/>
    <w:rsid w:val="005152EA"/>
    <w:rsid w:val="00515740"/>
    <w:rsid w:val="0051591E"/>
    <w:rsid w:val="00515FB7"/>
    <w:rsid w:val="0051603C"/>
    <w:rsid w:val="00516184"/>
    <w:rsid w:val="005162F9"/>
    <w:rsid w:val="00516831"/>
    <w:rsid w:val="00516DBF"/>
    <w:rsid w:val="00516E1B"/>
    <w:rsid w:val="00516FC5"/>
    <w:rsid w:val="00517230"/>
    <w:rsid w:val="0051766F"/>
    <w:rsid w:val="00517A1A"/>
    <w:rsid w:val="00517C6A"/>
    <w:rsid w:val="00517D6F"/>
    <w:rsid w:val="005204D9"/>
    <w:rsid w:val="005208A6"/>
    <w:rsid w:val="0052090A"/>
    <w:rsid w:val="00520B02"/>
    <w:rsid w:val="00520BFE"/>
    <w:rsid w:val="00521473"/>
    <w:rsid w:val="005218AD"/>
    <w:rsid w:val="0052191C"/>
    <w:rsid w:val="00521D48"/>
    <w:rsid w:val="00521ED1"/>
    <w:rsid w:val="0052235E"/>
    <w:rsid w:val="005223C5"/>
    <w:rsid w:val="0052262C"/>
    <w:rsid w:val="00522695"/>
    <w:rsid w:val="00522784"/>
    <w:rsid w:val="005227FC"/>
    <w:rsid w:val="005229E9"/>
    <w:rsid w:val="00522A2C"/>
    <w:rsid w:val="00522DE1"/>
    <w:rsid w:val="0052366A"/>
    <w:rsid w:val="00523820"/>
    <w:rsid w:val="005238D2"/>
    <w:rsid w:val="005240C9"/>
    <w:rsid w:val="0052427A"/>
    <w:rsid w:val="0052434A"/>
    <w:rsid w:val="00524364"/>
    <w:rsid w:val="005244B8"/>
    <w:rsid w:val="005249B6"/>
    <w:rsid w:val="00524AA0"/>
    <w:rsid w:val="00524B7F"/>
    <w:rsid w:val="00524D2A"/>
    <w:rsid w:val="00524F7F"/>
    <w:rsid w:val="00525029"/>
    <w:rsid w:val="00525319"/>
    <w:rsid w:val="005254E2"/>
    <w:rsid w:val="005254F0"/>
    <w:rsid w:val="005254F8"/>
    <w:rsid w:val="005257AA"/>
    <w:rsid w:val="00525967"/>
    <w:rsid w:val="00525B7C"/>
    <w:rsid w:val="00525CCC"/>
    <w:rsid w:val="00525D95"/>
    <w:rsid w:val="00525E77"/>
    <w:rsid w:val="0052652C"/>
    <w:rsid w:val="00526596"/>
    <w:rsid w:val="00526642"/>
    <w:rsid w:val="005268C5"/>
    <w:rsid w:val="00527104"/>
    <w:rsid w:val="00527132"/>
    <w:rsid w:val="005271FE"/>
    <w:rsid w:val="005273CF"/>
    <w:rsid w:val="00527844"/>
    <w:rsid w:val="00527869"/>
    <w:rsid w:val="00527C7D"/>
    <w:rsid w:val="00527EE0"/>
    <w:rsid w:val="00527F3F"/>
    <w:rsid w:val="00530291"/>
    <w:rsid w:val="0053042E"/>
    <w:rsid w:val="0053067E"/>
    <w:rsid w:val="00530BFB"/>
    <w:rsid w:val="00530CE4"/>
    <w:rsid w:val="00530E3B"/>
    <w:rsid w:val="00530EFC"/>
    <w:rsid w:val="00530F5A"/>
    <w:rsid w:val="005310C0"/>
    <w:rsid w:val="0053114B"/>
    <w:rsid w:val="0053173A"/>
    <w:rsid w:val="0053175D"/>
    <w:rsid w:val="005317A6"/>
    <w:rsid w:val="00531DA3"/>
    <w:rsid w:val="00531FC1"/>
    <w:rsid w:val="005321A0"/>
    <w:rsid w:val="005321B9"/>
    <w:rsid w:val="0053237E"/>
    <w:rsid w:val="005327AD"/>
    <w:rsid w:val="00532A94"/>
    <w:rsid w:val="00532C4F"/>
    <w:rsid w:val="00532CF0"/>
    <w:rsid w:val="00532D0A"/>
    <w:rsid w:val="00532E24"/>
    <w:rsid w:val="00532E67"/>
    <w:rsid w:val="005330D6"/>
    <w:rsid w:val="00533220"/>
    <w:rsid w:val="005332F7"/>
    <w:rsid w:val="00533458"/>
    <w:rsid w:val="00533580"/>
    <w:rsid w:val="005336B8"/>
    <w:rsid w:val="0053394D"/>
    <w:rsid w:val="005339BA"/>
    <w:rsid w:val="00533C31"/>
    <w:rsid w:val="00533C55"/>
    <w:rsid w:val="00533E99"/>
    <w:rsid w:val="005348B5"/>
    <w:rsid w:val="005349FA"/>
    <w:rsid w:val="00535011"/>
    <w:rsid w:val="00535021"/>
    <w:rsid w:val="005350C7"/>
    <w:rsid w:val="00535168"/>
    <w:rsid w:val="0053526F"/>
    <w:rsid w:val="00535617"/>
    <w:rsid w:val="0053567E"/>
    <w:rsid w:val="00535C9D"/>
    <w:rsid w:val="00535CFA"/>
    <w:rsid w:val="00536084"/>
    <w:rsid w:val="00536263"/>
    <w:rsid w:val="0053630D"/>
    <w:rsid w:val="005364F3"/>
    <w:rsid w:val="00536533"/>
    <w:rsid w:val="00536607"/>
    <w:rsid w:val="00536736"/>
    <w:rsid w:val="005369E3"/>
    <w:rsid w:val="00536A82"/>
    <w:rsid w:val="00536B76"/>
    <w:rsid w:val="0053707D"/>
    <w:rsid w:val="00537579"/>
    <w:rsid w:val="00537666"/>
    <w:rsid w:val="00537767"/>
    <w:rsid w:val="00537A73"/>
    <w:rsid w:val="00537C76"/>
    <w:rsid w:val="00537CB4"/>
    <w:rsid w:val="00537D08"/>
    <w:rsid w:val="00540502"/>
    <w:rsid w:val="00540688"/>
    <w:rsid w:val="005407B1"/>
    <w:rsid w:val="005407B6"/>
    <w:rsid w:val="00540A60"/>
    <w:rsid w:val="00540F98"/>
    <w:rsid w:val="005410D4"/>
    <w:rsid w:val="00541340"/>
    <w:rsid w:val="00541591"/>
    <w:rsid w:val="0054162D"/>
    <w:rsid w:val="00541832"/>
    <w:rsid w:val="005419C8"/>
    <w:rsid w:val="00541BA4"/>
    <w:rsid w:val="00541C2F"/>
    <w:rsid w:val="00542579"/>
    <w:rsid w:val="00542CD2"/>
    <w:rsid w:val="00543230"/>
    <w:rsid w:val="005433AA"/>
    <w:rsid w:val="005434E3"/>
    <w:rsid w:val="005436A1"/>
    <w:rsid w:val="00543A26"/>
    <w:rsid w:val="00543AE1"/>
    <w:rsid w:val="00544013"/>
    <w:rsid w:val="005440C3"/>
    <w:rsid w:val="0054412D"/>
    <w:rsid w:val="005441D6"/>
    <w:rsid w:val="005441FD"/>
    <w:rsid w:val="005442E6"/>
    <w:rsid w:val="00544317"/>
    <w:rsid w:val="00544695"/>
    <w:rsid w:val="00544762"/>
    <w:rsid w:val="0054476B"/>
    <w:rsid w:val="00544A22"/>
    <w:rsid w:val="00544D61"/>
    <w:rsid w:val="00544E33"/>
    <w:rsid w:val="00544EFB"/>
    <w:rsid w:val="00545178"/>
    <w:rsid w:val="0054579A"/>
    <w:rsid w:val="00545BD9"/>
    <w:rsid w:val="00545CB1"/>
    <w:rsid w:val="005461E5"/>
    <w:rsid w:val="005463A7"/>
    <w:rsid w:val="00546576"/>
    <w:rsid w:val="00546811"/>
    <w:rsid w:val="00546826"/>
    <w:rsid w:val="00546984"/>
    <w:rsid w:val="005472DD"/>
    <w:rsid w:val="005474A5"/>
    <w:rsid w:val="00547616"/>
    <w:rsid w:val="00547667"/>
    <w:rsid w:val="00547C96"/>
    <w:rsid w:val="00547CE7"/>
    <w:rsid w:val="00550217"/>
    <w:rsid w:val="00550C05"/>
    <w:rsid w:val="00550FEE"/>
    <w:rsid w:val="00551589"/>
    <w:rsid w:val="00551707"/>
    <w:rsid w:val="005518D2"/>
    <w:rsid w:val="00551D28"/>
    <w:rsid w:val="00551FDB"/>
    <w:rsid w:val="005523FD"/>
    <w:rsid w:val="00552412"/>
    <w:rsid w:val="005525DA"/>
    <w:rsid w:val="005527F5"/>
    <w:rsid w:val="005528DE"/>
    <w:rsid w:val="00552F68"/>
    <w:rsid w:val="00553184"/>
    <w:rsid w:val="005534EA"/>
    <w:rsid w:val="005539FA"/>
    <w:rsid w:val="00553D2D"/>
    <w:rsid w:val="00553DD9"/>
    <w:rsid w:val="005543C1"/>
    <w:rsid w:val="00554758"/>
    <w:rsid w:val="00554951"/>
    <w:rsid w:val="00554C76"/>
    <w:rsid w:val="00554CE7"/>
    <w:rsid w:val="00554E52"/>
    <w:rsid w:val="00554EC2"/>
    <w:rsid w:val="00554F3E"/>
    <w:rsid w:val="005551A6"/>
    <w:rsid w:val="005553EE"/>
    <w:rsid w:val="00555400"/>
    <w:rsid w:val="00555490"/>
    <w:rsid w:val="00555672"/>
    <w:rsid w:val="0055575A"/>
    <w:rsid w:val="0055577B"/>
    <w:rsid w:val="00555ABB"/>
    <w:rsid w:val="00555CBC"/>
    <w:rsid w:val="00556F4D"/>
    <w:rsid w:val="0055707C"/>
    <w:rsid w:val="005570DC"/>
    <w:rsid w:val="00557307"/>
    <w:rsid w:val="0055731D"/>
    <w:rsid w:val="0055743D"/>
    <w:rsid w:val="005574AA"/>
    <w:rsid w:val="00557547"/>
    <w:rsid w:val="00557553"/>
    <w:rsid w:val="00557894"/>
    <w:rsid w:val="00557D7A"/>
    <w:rsid w:val="00557F6F"/>
    <w:rsid w:val="0056085A"/>
    <w:rsid w:val="00560867"/>
    <w:rsid w:val="0056086E"/>
    <w:rsid w:val="005608C8"/>
    <w:rsid w:val="00560A61"/>
    <w:rsid w:val="00560EE2"/>
    <w:rsid w:val="0056109B"/>
    <w:rsid w:val="00561139"/>
    <w:rsid w:val="005612E1"/>
    <w:rsid w:val="00561653"/>
    <w:rsid w:val="005618A9"/>
    <w:rsid w:val="00561C9E"/>
    <w:rsid w:val="00561F94"/>
    <w:rsid w:val="00561FEB"/>
    <w:rsid w:val="0056248B"/>
    <w:rsid w:val="00562601"/>
    <w:rsid w:val="00562912"/>
    <w:rsid w:val="00562B37"/>
    <w:rsid w:val="00562D56"/>
    <w:rsid w:val="00563762"/>
    <w:rsid w:val="0056399C"/>
    <w:rsid w:val="00563AAE"/>
    <w:rsid w:val="00563CB9"/>
    <w:rsid w:val="00563E58"/>
    <w:rsid w:val="00564278"/>
    <w:rsid w:val="00564C2B"/>
    <w:rsid w:val="00564D13"/>
    <w:rsid w:val="00565350"/>
    <w:rsid w:val="005654BE"/>
    <w:rsid w:val="00565740"/>
    <w:rsid w:val="005657DD"/>
    <w:rsid w:val="00565B1C"/>
    <w:rsid w:val="00565BC8"/>
    <w:rsid w:val="005660A5"/>
    <w:rsid w:val="005665F5"/>
    <w:rsid w:val="0056681B"/>
    <w:rsid w:val="0056699C"/>
    <w:rsid w:val="00566ECB"/>
    <w:rsid w:val="00566F29"/>
    <w:rsid w:val="00566F99"/>
    <w:rsid w:val="0056700F"/>
    <w:rsid w:val="005670B4"/>
    <w:rsid w:val="005671FB"/>
    <w:rsid w:val="00567213"/>
    <w:rsid w:val="0056775B"/>
    <w:rsid w:val="005679FE"/>
    <w:rsid w:val="00567ADE"/>
    <w:rsid w:val="00567B01"/>
    <w:rsid w:val="00567BF2"/>
    <w:rsid w:val="00567C00"/>
    <w:rsid w:val="00567E24"/>
    <w:rsid w:val="00567F3E"/>
    <w:rsid w:val="00570022"/>
    <w:rsid w:val="00570117"/>
    <w:rsid w:val="005703EB"/>
    <w:rsid w:val="005704A3"/>
    <w:rsid w:val="005704B2"/>
    <w:rsid w:val="00570523"/>
    <w:rsid w:val="0057080F"/>
    <w:rsid w:val="0057085D"/>
    <w:rsid w:val="00570A34"/>
    <w:rsid w:val="00570ABA"/>
    <w:rsid w:val="00570BEE"/>
    <w:rsid w:val="00570D03"/>
    <w:rsid w:val="00570D42"/>
    <w:rsid w:val="00571168"/>
    <w:rsid w:val="005712EF"/>
    <w:rsid w:val="0057141B"/>
    <w:rsid w:val="005715F1"/>
    <w:rsid w:val="00571740"/>
    <w:rsid w:val="00571AD2"/>
    <w:rsid w:val="00571BAB"/>
    <w:rsid w:val="00571BF0"/>
    <w:rsid w:val="0057203E"/>
    <w:rsid w:val="00572294"/>
    <w:rsid w:val="0057249C"/>
    <w:rsid w:val="0057266E"/>
    <w:rsid w:val="005727F2"/>
    <w:rsid w:val="00572D11"/>
    <w:rsid w:val="0057306F"/>
    <w:rsid w:val="00573150"/>
    <w:rsid w:val="00573227"/>
    <w:rsid w:val="0057325D"/>
    <w:rsid w:val="005733FA"/>
    <w:rsid w:val="00573580"/>
    <w:rsid w:val="005735F1"/>
    <w:rsid w:val="00573A13"/>
    <w:rsid w:val="0057456C"/>
    <w:rsid w:val="00574575"/>
    <w:rsid w:val="00574613"/>
    <w:rsid w:val="00574797"/>
    <w:rsid w:val="00574B3E"/>
    <w:rsid w:val="00574B76"/>
    <w:rsid w:val="00575448"/>
    <w:rsid w:val="005755A7"/>
    <w:rsid w:val="0057573D"/>
    <w:rsid w:val="00575797"/>
    <w:rsid w:val="005758A0"/>
    <w:rsid w:val="00575A34"/>
    <w:rsid w:val="00575B61"/>
    <w:rsid w:val="00575DA2"/>
    <w:rsid w:val="00575FAE"/>
    <w:rsid w:val="00576127"/>
    <w:rsid w:val="005761F6"/>
    <w:rsid w:val="00576413"/>
    <w:rsid w:val="0057648B"/>
    <w:rsid w:val="00576A1C"/>
    <w:rsid w:val="00576ADA"/>
    <w:rsid w:val="00576AF5"/>
    <w:rsid w:val="00576C62"/>
    <w:rsid w:val="005770A5"/>
    <w:rsid w:val="00577401"/>
    <w:rsid w:val="005777E8"/>
    <w:rsid w:val="005779D2"/>
    <w:rsid w:val="00577E96"/>
    <w:rsid w:val="0058084A"/>
    <w:rsid w:val="005808A6"/>
    <w:rsid w:val="00580C87"/>
    <w:rsid w:val="00580EA5"/>
    <w:rsid w:val="00580F86"/>
    <w:rsid w:val="0058180B"/>
    <w:rsid w:val="005819E2"/>
    <w:rsid w:val="00581EF1"/>
    <w:rsid w:val="0058215D"/>
    <w:rsid w:val="0058218A"/>
    <w:rsid w:val="005821FD"/>
    <w:rsid w:val="00582268"/>
    <w:rsid w:val="00582703"/>
    <w:rsid w:val="0058290E"/>
    <w:rsid w:val="0058295D"/>
    <w:rsid w:val="005836E6"/>
    <w:rsid w:val="005837AA"/>
    <w:rsid w:val="00583DEB"/>
    <w:rsid w:val="00583E3A"/>
    <w:rsid w:val="00583FA6"/>
    <w:rsid w:val="005843C1"/>
    <w:rsid w:val="00584979"/>
    <w:rsid w:val="00584EAD"/>
    <w:rsid w:val="00584F45"/>
    <w:rsid w:val="00585254"/>
    <w:rsid w:val="00585281"/>
    <w:rsid w:val="00585516"/>
    <w:rsid w:val="00585841"/>
    <w:rsid w:val="005858F1"/>
    <w:rsid w:val="00585BB6"/>
    <w:rsid w:val="00585E85"/>
    <w:rsid w:val="005860DB"/>
    <w:rsid w:val="005862A8"/>
    <w:rsid w:val="005863EE"/>
    <w:rsid w:val="0058673E"/>
    <w:rsid w:val="005867A1"/>
    <w:rsid w:val="00586951"/>
    <w:rsid w:val="00586A29"/>
    <w:rsid w:val="00586B18"/>
    <w:rsid w:val="00586F50"/>
    <w:rsid w:val="00587221"/>
    <w:rsid w:val="00587661"/>
    <w:rsid w:val="00587D43"/>
    <w:rsid w:val="00587F7C"/>
    <w:rsid w:val="005905EC"/>
    <w:rsid w:val="00590658"/>
    <w:rsid w:val="00590682"/>
    <w:rsid w:val="00590C9E"/>
    <w:rsid w:val="00591138"/>
    <w:rsid w:val="00591148"/>
    <w:rsid w:val="0059128C"/>
    <w:rsid w:val="005913D0"/>
    <w:rsid w:val="00591593"/>
    <w:rsid w:val="005915F3"/>
    <w:rsid w:val="00591B0F"/>
    <w:rsid w:val="00591B53"/>
    <w:rsid w:val="00591C44"/>
    <w:rsid w:val="00591C69"/>
    <w:rsid w:val="00591E95"/>
    <w:rsid w:val="0059214E"/>
    <w:rsid w:val="00592498"/>
    <w:rsid w:val="0059249B"/>
    <w:rsid w:val="005929DB"/>
    <w:rsid w:val="00592B60"/>
    <w:rsid w:val="00592DEC"/>
    <w:rsid w:val="00592DF0"/>
    <w:rsid w:val="00592FC9"/>
    <w:rsid w:val="00593384"/>
    <w:rsid w:val="0059344F"/>
    <w:rsid w:val="00593610"/>
    <w:rsid w:val="00593E23"/>
    <w:rsid w:val="00593EF3"/>
    <w:rsid w:val="0059407C"/>
    <w:rsid w:val="005946F4"/>
    <w:rsid w:val="0059558A"/>
    <w:rsid w:val="00595D77"/>
    <w:rsid w:val="005960F3"/>
    <w:rsid w:val="005961AE"/>
    <w:rsid w:val="0059659E"/>
    <w:rsid w:val="005969B0"/>
    <w:rsid w:val="005969DB"/>
    <w:rsid w:val="00596E19"/>
    <w:rsid w:val="00597024"/>
    <w:rsid w:val="0059713C"/>
    <w:rsid w:val="005972A4"/>
    <w:rsid w:val="005976E9"/>
    <w:rsid w:val="00597737"/>
    <w:rsid w:val="00597776"/>
    <w:rsid w:val="00597DED"/>
    <w:rsid w:val="005A0499"/>
    <w:rsid w:val="005A05A7"/>
    <w:rsid w:val="005A064E"/>
    <w:rsid w:val="005A0CE6"/>
    <w:rsid w:val="005A0D4D"/>
    <w:rsid w:val="005A106B"/>
    <w:rsid w:val="005A114E"/>
    <w:rsid w:val="005A141F"/>
    <w:rsid w:val="005A1460"/>
    <w:rsid w:val="005A14CF"/>
    <w:rsid w:val="005A1A07"/>
    <w:rsid w:val="005A1C56"/>
    <w:rsid w:val="005A1DF0"/>
    <w:rsid w:val="005A1F79"/>
    <w:rsid w:val="005A23B3"/>
    <w:rsid w:val="005A23B6"/>
    <w:rsid w:val="005A23F0"/>
    <w:rsid w:val="005A272F"/>
    <w:rsid w:val="005A28D2"/>
    <w:rsid w:val="005A299A"/>
    <w:rsid w:val="005A2C90"/>
    <w:rsid w:val="005A3408"/>
    <w:rsid w:val="005A3452"/>
    <w:rsid w:val="005A3D46"/>
    <w:rsid w:val="005A3E89"/>
    <w:rsid w:val="005A4130"/>
    <w:rsid w:val="005A4381"/>
    <w:rsid w:val="005A44F1"/>
    <w:rsid w:val="005A474F"/>
    <w:rsid w:val="005A48BF"/>
    <w:rsid w:val="005A49F2"/>
    <w:rsid w:val="005A4B5E"/>
    <w:rsid w:val="005A4DA4"/>
    <w:rsid w:val="005A56A2"/>
    <w:rsid w:val="005A5BFE"/>
    <w:rsid w:val="005A5E59"/>
    <w:rsid w:val="005A60B2"/>
    <w:rsid w:val="005A6127"/>
    <w:rsid w:val="005A63CA"/>
    <w:rsid w:val="005A6704"/>
    <w:rsid w:val="005A695B"/>
    <w:rsid w:val="005A6A33"/>
    <w:rsid w:val="005A6BD8"/>
    <w:rsid w:val="005A6DB6"/>
    <w:rsid w:val="005A6ED3"/>
    <w:rsid w:val="005A7341"/>
    <w:rsid w:val="005A74AF"/>
    <w:rsid w:val="005A76A2"/>
    <w:rsid w:val="005A781B"/>
    <w:rsid w:val="005A7B30"/>
    <w:rsid w:val="005B02CD"/>
    <w:rsid w:val="005B0351"/>
    <w:rsid w:val="005B041A"/>
    <w:rsid w:val="005B0656"/>
    <w:rsid w:val="005B0695"/>
    <w:rsid w:val="005B072A"/>
    <w:rsid w:val="005B1013"/>
    <w:rsid w:val="005B1125"/>
    <w:rsid w:val="005B11E7"/>
    <w:rsid w:val="005B1412"/>
    <w:rsid w:val="005B169B"/>
    <w:rsid w:val="005B1B32"/>
    <w:rsid w:val="005B1B58"/>
    <w:rsid w:val="005B1E19"/>
    <w:rsid w:val="005B1EC7"/>
    <w:rsid w:val="005B2070"/>
    <w:rsid w:val="005B297D"/>
    <w:rsid w:val="005B2A18"/>
    <w:rsid w:val="005B2A44"/>
    <w:rsid w:val="005B2B8C"/>
    <w:rsid w:val="005B2D8E"/>
    <w:rsid w:val="005B3012"/>
    <w:rsid w:val="005B310E"/>
    <w:rsid w:val="005B32A4"/>
    <w:rsid w:val="005B35E9"/>
    <w:rsid w:val="005B3674"/>
    <w:rsid w:val="005B367B"/>
    <w:rsid w:val="005B3C3C"/>
    <w:rsid w:val="005B3F74"/>
    <w:rsid w:val="005B4011"/>
    <w:rsid w:val="005B4133"/>
    <w:rsid w:val="005B4615"/>
    <w:rsid w:val="005B473B"/>
    <w:rsid w:val="005B4881"/>
    <w:rsid w:val="005B48F9"/>
    <w:rsid w:val="005B49B1"/>
    <w:rsid w:val="005B4A43"/>
    <w:rsid w:val="005B50A0"/>
    <w:rsid w:val="005B52FD"/>
    <w:rsid w:val="005B5464"/>
    <w:rsid w:val="005B55EA"/>
    <w:rsid w:val="005B56D6"/>
    <w:rsid w:val="005B5827"/>
    <w:rsid w:val="005B5A7C"/>
    <w:rsid w:val="005B5D69"/>
    <w:rsid w:val="005B5E7E"/>
    <w:rsid w:val="005B5EF7"/>
    <w:rsid w:val="005B601E"/>
    <w:rsid w:val="005B6094"/>
    <w:rsid w:val="005B6367"/>
    <w:rsid w:val="005B6629"/>
    <w:rsid w:val="005B666B"/>
    <w:rsid w:val="005B675C"/>
    <w:rsid w:val="005B68B9"/>
    <w:rsid w:val="005B6BCC"/>
    <w:rsid w:val="005B6C31"/>
    <w:rsid w:val="005B6CC0"/>
    <w:rsid w:val="005B6F45"/>
    <w:rsid w:val="005B7029"/>
    <w:rsid w:val="005B7367"/>
    <w:rsid w:val="005B73A2"/>
    <w:rsid w:val="005B7A35"/>
    <w:rsid w:val="005B7B6D"/>
    <w:rsid w:val="005B7C89"/>
    <w:rsid w:val="005C02CE"/>
    <w:rsid w:val="005C02CF"/>
    <w:rsid w:val="005C0453"/>
    <w:rsid w:val="005C0783"/>
    <w:rsid w:val="005C09DF"/>
    <w:rsid w:val="005C0C38"/>
    <w:rsid w:val="005C0C86"/>
    <w:rsid w:val="005C0CA1"/>
    <w:rsid w:val="005C0E01"/>
    <w:rsid w:val="005C1DAE"/>
    <w:rsid w:val="005C234A"/>
    <w:rsid w:val="005C26C9"/>
    <w:rsid w:val="005C276F"/>
    <w:rsid w:val="005C2A81"/>
    <w:rsid w:val="005C2B20"/>
    <w:rsid w:val="005C2BCB"/>
    <w:rsid w:val="005C2DFE"/>
    <w:rsid w:val="005C2F56"/>
    <w:rsid w:val="005C3082"/>
    <w:rsid w:val="005C383A"/>
    <w:rsid w:val="005C3898"/>
    <w:rsid w:val="005C3AAD"/>
    <w:rsid w:val="005C42FF"/>
    <w:rsid w:val="005C468A"/>
    <w:rsid w:val="005C4871"/>
    <w:rsid w:val="005C49F7"/>
    <w:rsid w:val="005C4D75"/>
    <w:rsid w:val="005C4DDA"/>
    <w:rsid w:val="005C50AF"/>
    <w:rsid w:val="005C5751"/>
    <w:rsid w:val="005C579F"/>
    <w:rsid w:val="005C5AAC"/>
    <w:rsid w:val="005C5DBF"/>
    <w:rsid w:val="005C611A"/>
    <w:rsid w:val="005C62C5"/>
    <w:rsid w:val="005C631B"/>
    <w:rsid w:val="005C633C"/>
    <w:rsid w:val="005C639F"/>
    <w:rsid w:val="005C6684"/>
    <w:rsid w:val="005C6904"/>
    <w:rsid w:val="005C711F"/>
    <w:rsid w:val="005C716E"/>
    <w:rsid w:val="005C7219"/>
    <w:rsid w:val="005C725C"/>
    <w:rsid w:val="005C740F"/>
    <w:rsid w:val="005C7716"/>
    <w:rsid w:val="005C7A91"/>
    <w:rsid w:val="005D007D"/>
    <w:rsid w:val="005D01F0"/>
    <w:rsid w:val="005D0C2A"/>
    <w:rsid w:val="005D0E9E"/>
    <w:rsid w:val="005D0ED9"/>
    <w:rsid w:val="005D106C"/>
    <w:rsid w:val="005D1191"/>
    <w:rsid w:val="005D1317"/>
    <w:rsid w:val="005D13C7"/>
    <w:rsid w:val="005D1626"/>
    <w:rsid w:val="005D1679"/>
    <w:rsid w:val="005D17B9"/>
    <w:rsid w:val="005D1889"/>
    <w:rsid w:val="005D1D2A"/>
    <w:rsid w:val="005D1D37"/>
    <w:rsid w:val="005D1E74"/>
    <w:rsid w:val="005D1FC5"/>
    <w:rsid w:val="005D20EA"/>
    <w:rsid w:val="005D22B7"/>
    <w:rsid w:val="005D231E"/>
    <w:rsid w:val="005D2480"/>
    <w:rsid w:val="005D27B3"/>
    <w:rsid w:val="005D2937"/>
    <w:rsid w:val="005D3090"/>
    <w:rsid w:val="005D3245"/>
    <w:rsid w:val="005D348C"/>
    <w:rsid w:val="005D3FDE"/>
    <w:rsid w:val="005D4084"/>
    <w:rsid w:val="005D4447"/>
    <w:rsid w:val="005D44F2"/>
    <w:rsid w:val="005D46BE"/>
    <w:rsid w:val="005D46C3"/>
    <w:rsid w:val="005D497D"/>
    <w:rsid w:val="005D4DF2"/>
    <w:rsid w:val="005D5145"/>
    <w:rsid w:val="005D556B"/>
    <w:rsid w:val="005D5609"/>
    <w:rsid w:val="005D580B"/>
    <w:rsid w:val="005D5ED3"/>
    <w:rsid w:val="005D60C4"/>
    <w:rsid w:val="005D611B"/>
    <w:rsid w:val="005D66D7"/>
    <w:rsid w:val="005D690E"/>
    <w:rsid w:val="005D6C73"/>
    <w:rsid w:val="005D6EE1"/>
    <w:rsid w:val="005D7151"/>
    <w:rsid w:val="005D71D0"/>
    <w:rsid w:val="005D72D3"/>
    <w:rsid w:val="005D7493"/>
    <w:rsid w:val="005D7541"/>
    <w:rsid w:val="005D79DE"/>
    <w:rsid w:val="005D7E70"/>
    <w:rsid w:val="005D7F73"/>
    <w:rsid w:val="005E002A"/>
    <w:rsid w:val="005E00F8"/>
    <w:rsid w:val="005E0226"/>
    <w:rsid w:val="005E034D"/>
    <w:rsid w:val="005E03AE"/>
    <w:rsid w:val="005E03F3"/>
    <w:rsid w:val="005E0686"/>
    <w:rsid w:val="005E09A0"/>
    <w:rsid w:val="005E0F47"/>
    <w:rsid w:val="005E117E"/>
    <w:rsid w:val="005E1856"/>
    <w:rsid w:val="005E23F1"/>
    <w:rsid w:val="005E25B0"/>
    <w:rsid w:val="005E275A"/>
    <w:rsid w:val="005E2AA7"/>
    <w:rsid w:val="005E2BAF"/>
    <w:rsid w:val="005E2C8F"/>
    <w:rsid w:val="005E336F"/>
    <w:rsid w:val="005E3712"/>
    <w:rsid w:val="005E39E5"/>
    <w:rsid w:val="005E3ABA"/>
    <w:rsid w:val="005E3C14"/>
    <w:rsid w:val="005E3E0E"/>
    <w:rsid w:val="005E3E23"/>
    <w:rsid w:val="005E41FB"/>
    <w:rsid w:val="005E425B"/>
    <w:rsid w:val="005E4503"/>
    <w:rsid w:val="005E4F08"/>
    <w:rsid w:val="005E4FBA"/>
    <w:rsid w:val="005E5269"/>
    <w:rsid w:val="005E5312"/>
    <w:rsid w:val="005E563B"/>
    <w:rsid w:val="005E56CF"/>
    <w:rsid w:val="005E5874"/>
    <w:rsid w:val="005E5A50"/>
    <w:rsid w:val="005E5A73"/>
    <w:rsid w:val="005E60BE"/>
    <w:rsid w:val="005E60E3"/>
    <w:rsid w:val="005E638D"/>
    <w:rsid w:val="005E6533"/>
    <w:rsid w:val="005E6581"/>
    <w:rsid w:val="005E669F"/>
    <w:rsid w:val="005E679A"/>
    <w:rsid w:val="005E6906"/>
    <w:rsid w:val="005E7184"/>
    <w:rsid w:val="005E758B"/>
    <w:rsid w:val="005E78E3"/>
    <w:rsid w:val="005E7A34"/>
    <w:rsid w:val="005E7D2D"/>
    <w:rsid w:val="005F03E8"/>
    <w:rsid w:val="005F0528"/>
    <w:rsid w:val="005F0652"/>
    <w:rsid w:val="005F0797"/>
    <w:rsid w:val="005F084A"/>
    <w:rsid w:val="005F151E"/>
    <w:rsid w:val="005F1593"/>
    <w:rsid w:val="005F15A6"/>
    <w:rsid w:val="005F164B"/>
    <w:rsid w:val="005F1AC8"/>
    <w:rsid w:val="005F1B2C"/>
    <w:rsid w:val="005F1DA3"/>
    <w:rsid w:val="005F1EFD"/>
    <w:rsid w:val="005F211A"/>
    <w:rsid w:val="005F25E4"/>
    <w:rsid w:val="005F274F"/>
    <w:rsid w:val="005F282F"/>
    <w:rsid w:val="005F2EF2"/>
    <w:rsid w:val="005F2FC3"/>
    <w:rsid w:val="005F3274"/>
    <w:rsid w:val="005F39C9"/>
    <w:rsid w:val="005F3A11"/>
    <w:rsid w:val="005F3BFB"/>
    <w:rsid w:val="005F3D18"/>
    <w:rsid w:val="005F412A"/>
    <w:rsid w:val="005F41CC"/>
    <w:rsid w:val="005F429C"/>
    <w:rsid w:val="005F43CF"/>
    <w:rsid w:val="005F4512"/>
    <w:rsid w:val="005F46E3"/>
    <w:rsid w:val="005F4A15"/>
    <w:rsid w:val="005F4AFB"/>
    <w:rsid w:val="005F4BDB"/>
    <w:rsid w:val="005F4D66"/>
    <w:rsid w:val="005F5296"/>
    <w:rsid w:val="005F52C2"/>
    <w:rsid w:val="005F52E0"/>
    <w:rsid w:val="005F54E3"/>
    <w:rsid w:val="005F5FF8"/>
    <w:rsid w:val="005F6093"/>
    <w:rsid w:val="005F632D"/>
    <w:rsid w:val="005F6680"/>
    <w:rsid w:val="005F66DF"/>
    <w:rsid w:val="005F6854"/>
    <w:rsid w:val="005F6C02"/>
    <w:rsid w:val="005F6E8C"/>
    <w:rsid w:val="005F73F8"/>
    <w:rsid w:val="005F7505"/>
    <w:rsid w:val="005F750A"/>
    <w:rsid w:val="005F76B5"/>
    <w:rsid w:val="005F775F"/>
    <w:rsid w:val="005F77E9"/>
    <w:rsid w:val="005F79E4"/>
    <w:rsid w:val="005F7A50"/>
    <w:rsid w:val="005F7D3D"/>
    <w:rsid w:val="005F7ECF"/>
    <w:rsid w:val="006001C0"/>
    <w:rsid w:val="006003E9"/>
    <w:rsid w:val="00600995"/>
    <w:rsid w:val="00600BBF"/>
    <w:rsid w:val="00600C8F"/>
    <w:rsid w:val="00600F7D"/>
    <w:rsid w:val="00601066"/>
    <w:rsid w:val="0060107F"/>
    <w:rsid w:val="00601344"/>
    <w:rsid w:val="00601408"/>
    <w:rsid w:val="0060159F"/>
    <w:rsid w:val="006017EE"/>
    <w:rsid w:val="00601850"/>
    <w:rsid w:val="006018DD"/>
    <w:rsid w:val="006019C1"/>
    <w:rsid w:val="00601A3A"/>
    <w:rsid w:val="00601AB5"/>
    <w:rsid w:val="00601EA0"/>
    <w:rsid w:val="00601EF7"/>
    <w:rsid w:val="00602190"/>
    <w:rsid w:val="00602197"/>
    <w:rsid w:val="0060248D"/>
    <w:rsid w:val="00602B94"/>
    <w:rsid w:val="00602CB5"/>
    <w:rsid w:val="00602E62"/>
    <w:rsid w:val="006031AE"/>
    <w:rsid w:val="0060327A"/>
    <w:rsid w:val="00603773"/>
    <w:rsid w:val="00603921"/>
    <w:rsid w:val="00603BC1"/>
    <w:rsid w:val="00603C09"/>
    <w:rsid w:val="00603EE0"/>
    <w:rsid w:val="00604693"/>
    <w:rsid w:val="00604B6C"/>
    <w:rsid w:val="00604E0D"/>
    <w:rsid w:val="00604E44"/>
    <w:rsid w:val="006050C6"/>
    <w:rsid w:val="006056D8"/>
    <w:rsid w:val="0060596F"/>
    <w:rsid w:val="00606079"/>
    <w:rsid w:val="006060BA"/>
    <w:rsid w:val="0060624A"/>
    <w:rsid w:val="00606557"/>
    <w:rsid w:val="0060680C"/>
    <w:rsid w:val="00606B1E"/>
    <w:rsid w:val="0060705F"/>
    <w:rsid w:val="006073B3"/>
    <w:rsid w:val="006074F3"/>
    <w:rsid w:val="00607819"/>
    <w:rsid w:val="00607A77"/>
    <w:rsid w:val="00607DA6"/>
    <w:rsid w:val="00607F54"/>
    <w:rsid w:val="006103EA"/>
    <w:rsid w:val="00610686"/>
    <w:rsid w:val="006109C5"/>
    <w:rsid w:val="00610D3A"/>
    <w:rsid w:val="00610DE1"/>
    <w:rsid w:val="00610F0A"/>
    <w:rsid w:val="006110E9"/>
    <w:rsid w:val="006112BB"/>
    <w:rsid w:val="00611AB0"/>
    <w:rsid w:val="00611C40"/>
    <w:rsid w:val="00612353"/>
    <w:rsid w:val="00612440"/>
    <w:rsid w:val="006127F0"/>
    <w:rsid w:val="00612A61"/>
    <w:rsid w:val="00612B27"/>
    <w:rsid w:val="00612DDD"/>
    <w:rsid w:val="00612E5C"/>
    <w:rsid w:val="00612F78"/>
    <w:rsid w:val="00613038"/>
    <w:rsid w:val="00613304"/>
    <w:rsid w:val="006134EE"/>
    <w:rsid w:val="00613542"/>
    <w:rsid w:val="0061359E"/>
    <w:rsid w:val="006135B5"/>
    <w:rsid w:val="006144E8"/>
    <w:rsid w:val="00614789"/>
    <w:rsid w:val="006147F7"/>
    <w:rsid w:val="00614990"/>
    <w:rsid w:val="00614CCB"/>
    <w:rsid w:val="006157F8"/>
    <w:rsid w:val="0061597E"/>
    <w:rsid w:val="00615B86"/>
    <w:rsid w:val="00615C80"/>
    <w:rsid w:val="006160C5"/>
    <w:rsid w:val="006161C7"/>
    <w:rsid w:val="00616A94"/>
    <w:rsid w:val="00616AF2"/>
    <w:rsid w:val="00616CEB"/>
    <w:rsid w:val="00616DB8"/>
    <w:rsid w:val="00616FA5"/>
    <w:rsid w:val="00617362"/>
    <w:rsid w:val="006175D9"/>
    <w:rsid w:val="006178D1"/>
    <w:rsid w:val="00617A6E"/>
    <w:rsid w:val="00617B9A"/>
    <w:rsid w:val="00617F83"/>
    <w:rsid w:val="0062009F"/>
    <w:rsid w:val="006200F6"/>
    <w:rsid w:val="006205C1"/>
    <w:rsid w:val="00620771"/>
    <w:rsid w:val="00620A14"/>
    <w:rsid w:val="00620A8A"/>
    <w:rsid w:val="00620DF0"/>
    <w:rsid w:val="00620FCE"/>
    <w:rsid w:val="00621170"/>
    <w:rsid w:val="00621649"/>
    <w:rsid w:val="00621A62"/>
    <w:rsid w:val="00621B8A"/>
    <w:rsid w:val="00622192"/>
    <w:rsid w:val="00622195"/>
    <w:rsid w:val="0062227A"/>
    <w:rsid w:val="006223A5"/>
    <w:rsid w:val="0062243A"/>
    <w:rsid w:val="00622465"/>
    <w:rsid w:val="006228C7"/>
    <w:rsid w:val="00622B5A"/>
    <w:rsid w:val="00622D72"/>
    <w:rsid w:val="00622E9A"/>
    <w:rsid w:val="00622FF8"/>
    <w:rsid w:val="006232EA"/>
    <w:rsid w:val="006235FC"/>
    <w:rsid w:val="00623690"/>
    <w:rsid w:val="0062386E"/>
    <w:rsid w:val="006239B6"/>
    <w:rsid w:val="00623BC4"/>
    <w:rsid w:val="00623BEC"/>
    <w:rsid w:val="00624328"/>
    <w:rsid w:val="006249B3"/>
    <w:rsid w:val="00624A19"/>
    <w:rsid w:val="00624F9B"/>
    <w:rsid w:val="006255ED"/>
    <w:rsid w:val="00625626"/>
    <w:rsid w:val="00625806"/>
    <w:rsid w:val="006259AA"/>
    <w:rsid w:val="00625AC9"/>
    <w:rsid w:val="006265DB"/>
    <w:rsid w:val="00626641"/>
    <w:rsid w:val="00626746"/>
    <w:rsid w:val="0062682A"/>
    <w:rsid w:val="0062682D"/>
    <w:rsid w:val="00626AAF"/>
    <w:rsid w:val="00626AEA"/>
    <w:rsid w:val="00626FF8"/>
    <w:rsid w:val="00627023"/>
    <w:rsid w:val="0062707C"/>
    <w:rsid w:val="00627284"/>
    <w:rsid w:val="00627314"/>
    <w:rsid w:val="00627377"/>
    <w:rsid w:val="006276DF"/>
    <w:rsid w:val="00627797"/>
    <w:rsid w:val="00627A27"/>
    <w:rsid w:val="00627BAA"/>
    <w:rsid w:val="00627CFE"/>
    <w:rsid w:val="00627D86"/>
    <w:rsid w:val="00627E76"/>
    <w:rsid w:val="00630033"/>
    <w:rsid w:val="006305DA"/>
    <w:rsid w:val="00630618"/>
    <w:rsid w:val="00630805"/>
    <w:rsid w:val="006308F0"/>
    <w:rsid w:val="00630DDC"/>
    <w:rsid w:val="00630E31"/>
    <w:rsid w:val="00631000"/>
    <w:rsid w:val="00631003"/>
    <w:rsid w:val="00631168"/>
    <w:rsid w:val="00631513"/>
    <w:rsid w:val="0063152A"/>
    <w:rsid w:val="006315FA"/>
    <w:rsid w:val="006316F6"/>
    <w:rsid w:val="00631B69"/>
    <w:rsid w:val="00631BD0"/>
    <w:rsid w:val="006322AD"/>
    <w:rsid w:val="0063231A"/>
    <w:rsid w:val="0063234A"/>
    <w:rsid w:val="00632710"/>
    <w:rsid w:val="006327E4"/>
    <w:rsid w:val="00632A44"/>
    <w:rsid w:val="006330A0"/>
    <w:rsid w:val="00633150"/>
    <w:rsid w:val="0063339C"/>
    <w:rsid w:val="00633592"/>
    <w:rsid w:val="006336DC"/>
    <w:rsid w:val="00633A02"/>
    <w:rsid w:val="00633B02"/>
    <w:rsid w:val="0063412F"/>
    <w:rsid w:val="00634856"/>
    <w:rsid w:val="006348D6"/>
    <w:rsid w:val="00634F26"/>
    <w:rsid w:val="00635074"/>
    <w:rsid w:val="00635111"/>
    <w:rsid w:val="006351C0"/>
    <w:rsid w:val="00635291"/>
    <w:rsid w:val="006355EB"/>
    <w:rsid w:val="00635783"/>
    <w:rsid w:val="006358B7"/>
    <w:rsid w:val="0063597B"/>
    <w:rsid w:val="00635BAC"/>
    <w:rsid w:val="00635DFD"/>
    <w:rsid w:val="00636246"/>
    <w:rsid w:val="006364E9"/>
    <w:rsid w:val="0063651E"/>
    <w:rsid w:val="00636537"/>
    <w:rsid w:val="00636541"/>
    <w:rsid w:val="0063665A"/>
    <w:rsid w:val="006367C4"/>
    <w:rsid w:val="006368AC"/>
    <w:rsid w:val="006368FC"/>
    <w:rsid w:val="006371A7"/>
    <w:rsid w:val="006376F1"/>
    <w:rsid w:val="006377F8"/>
    <w:rsid w:val="0063785D"/>
    <w:rsid w:val="00637DF2"/>
    <w:rsid w:val="00637EE8"/>
    <w:rsid w:val="00640145"/>
    <w:rsid w:val="006403C5"/>
    <w:rsid w:val="00640A65"/>
    <w:rsid w:val="00640C31"/>
    <w:rsid w:val="00640C83"/>
    <w:rsid w:val="00640F24"/>
    <w:rsid w:val="0064113B"/>
    <w:rsid w:val="006411CF"/>
    <w:rsid w:val="00641322"/>
    <w:rsid w:val="006414A5"/>
    <w:rsid w:val="006415F4"/>
    <w:rsid w:val="00641AE5"/>
    <w:rsid w:val="00641B39"/>
    <w:rsid w:val="00641C76"/>
    <w:rsid w:val="006420A5"/>
    <w:rsid w:val="0064212E"/>
    <w:rsid w:val="00642221"/>
    <w:rsid w:val="00642847"/>
    <w:rsid w:val="00642945"/>
    <w:rsid w:val="00642A08"/>
    <w:rsid w:val="00642D91"/>
    <w:rsid w:val="00642E98"/>
    <w:rsid w:val="00643087"/>
    <w:rsid w:val="00643325"/>
    <w:rsid w:val="00643374"/>
    <w:rsid w:val="00643941"/>
    <w:rsid w:val="00643E65"/>
    <w:rsid w:val="00644127"/>
    <w:rsid w:val="00644749"/>
    <w:rsid w:val="006447D2"/>
    <w:rsid w:val="006449C2"/>
    <w:rsid w:val="00644DE4"/>
    <w:rsid w:val="00645064"/>
    <w:rsid w:val="0064511E"/>
    <w:rsid w:val="00645348"/>
    <w:rsid w:val="0064534C"/>
    <w:rsid w:val="006453D7"/>
    <w:rsid w:val="00645822"/>
    <w:rsid w:val="00645959"/>
    <w:rsid w:val="006459EF"/>
    <w:rsid w:val="00645AEA"/>
    <w:rsid w:val="00645B8F"/>
    <w:rsid w:val="00645F8F"/>
    <w:rsid w:val="006460F0"/>
    <w:rsid w:val="00646501"/>
    <w:rsid w:val="006466BE"/>
    <w:rsid w:val="006467D8"/>
    <w:rsid w:val="006468BC"/>
    <w:rsid w:val="00646C0E"/>
    <w:rsid w:val="00646D58"/>
    <w:rsid w:val="00646DE8"/>
    <w:rsid w:val="00646DEA"/>
    <w:rsid w:val="00646EF2"/>
    <w:rsid w:val="0064714B"/>
    <w:rsid w:val="006473DB"/>
    <w:rsid w:val="00647BED"/>
    <w:rsid w:val="00647D4E"/>
    <w:rsid w:val="0065010F"/>
    <w:rsid w:val="006502D2"/>
    <w:rsid w:val="006504CD"/>
    <w:rsid w:val="00650744"/>
    <w:rsid w:val="006508B7"/>
    <w:rsid w:val="00650D2B"/>
    <w:rsid w:val="00650FF3"/>
    <w:rsid w:val="00651228"/>
    <w:rsid w:val="00651235"/>
    <w:rsid w:val="00651484"/>
    <w:rsid w:val="006517FA"/>
    <w:rsid w:val="006518AE"/>
    <w:rsid w:val="00651C0B"/>
    <w:rsid w:val="00651E5E"/>
    <w:rsid w:val="00652592"/>
    <w:rsid w:val="00652E68"/>
    <w:rsid w:val="00652F13"/>
    <w:rsid w:val="0065317A"/>
    <w:rsid w:val="00653616"/>
    <w:rsid w:val="00653654"/>
    <w:rsid w:val="00653659"/>
    <w:rsid w:val="006536F1"/>
    <w:rsid w:val="00653A07"/>
    <w:rsid w:val="00653B6A"/>
    <w:rsid w:val="00653D2E"/>
    <w:rsid w:val="00653DDC"/>
    <w:rsid w:val="00653FA2"/>
    <w:rsid w:val="00653FEB"/>
    <w:rsid w:val="0065418F"/>
    <w:rsid w:val="006548B3"/>
    <w:rsid w:val="006548C5"/>
    <w:rsid w:val="00654DFE"/>
    <w:rsid w:val="006553C2"/>
    <w:rsid w:val="006553F3"/>
    <w:rsid w:val="006559CC"/>
    <w:rsid w:val="00655A8E"/>
    <w:rsid w:val="00655E11"/>
    <w:rsid w:val="00656035"/>
    <w:rsid w:val="006560E1"/>
    <w:rsid w:val="006562FC"/>
    <w:rsid w:val="00656778"/>
    <w:rsid w:val="00656D10"/>
    <w:rsid w:val="00656D70"/>
    <w:rsid w:val="00656EDB"/>
    <w:rsid w:val="00656FD6"/>
    <w:rsid w:val="00657204"/>
    <w:rsid w:val="0065732D"/>
    <w:rsid w:val="0065736F"/>
    <w:rsid w:val="006577D3"/>
    <w:rsid w:val="0065794A"/>
    <w:rsid w:val="00657AB4"/>
    <w:rsid w:val="00657C20"/>
    <w:rsid w:val="006600B2"/>
    <w:rsid w:val="006604BF"/>
    <w:rsid w:val="00660676"/>
    <w:rsid w:val="006606D2"/>
    <w:rsid w:val="00660786"/>
    <w:rsid w:val="00660B4B"/>
    <w:rsid w:val="0066186C"/>
    <w:rsid w:val="00661A5A"/>
    <w:rsid w:val="00661E55"/>
    <w:rsid w:val="0066211A"/>
    <w:rsid w:val="00662367"/>
    <w:rsid w:val="0066243D"/>
    <w:rsid w:val="0066270D"/>
    <w:rsid w:val="00662AB3"/>
    <w:rsid w:val="00662B0E"/>
    <w:rsid w:val="00663425"/>
    <w:rsid w:val="006637F0"/>
    <w:rsid w:val="00663800"/>
    <w:rsid w:val="00663972"/>
    <w:rsid w:val="00663B8A"/>
    <w:rsid w:val="00663E23"/>
    <w:rsid w:val="00663ECD"/>
    <w:rsid w:val="00664034"/>
    <w:rsid w:val="00664091"/>
    <w:rsid w:val="0066429E"/>
    <w:rsid w:val="00664522"/>
    <w:rsid w:val="00664A3D"/>
    <w:rsid w:val="00664AF0"/>
    <w:rsid w:val="00664C1E"/>
    <w:rsid w:val="006658AD"/>
    <w:rsid w:val="006658CD"/>
    <w:rsid w:val="0066591C"/>
    <w:rsid w:val="00665A7D"/>
    <w:rsid w:val="00666079"/>
    <w:rsid w:val="00666363"/>
    <w:rsid w:val="00666626"/>
    <w:rsid w:val="006668D2"/>
    <w:rsid w:val="00666E41"/>
    <w:rsid w:val="00666E61"/>
    <w:rsid w:val="00666E63"/>
    <w:rsid w:val="0066700A"/>
    <w:rsid w:val="0066711E"/>
    <w:rsid w:val="0066746F"/>
    <w:rsid w:val="00667517"/>
    <w:rsid w:val="00667E75"/>
    <w:rsid w:val="006700AE"/>
    <w:rsid w:val="0067010E"/>
    <w:rsid w:val="00670143"/>
    <w:rsid w:val="006701F3"/>
    <w:rsid w:val="0067031B"/>
    <w:rsid w:val="006704A5"/>
    <w:rsid w:val="00670797"/>
    <w:rsid w:val="00670B30"/>
    <w:rsid w:val="00670C03"/>
    <w:rsid w:val="00670DBA"/>
    <w:rsid w:val="00670E6C"/>
    <w:rsid w:val="00671652"/>
    <w:rsid w:val="006717F2"/>
    <w:rsid w:val="006718CA"/>
    <w:rsid w:val="00671AC7"/>
    <w:rsid w:val="00672094"/>
    <w:rsid w:val="006723B6"/>
    <w:rsid w:val="006725EE"/>
    <w:rsid w:val="006728D2"/>
    <w:rsid w:val="006729F4"/>
    <w:rsid w:val="00672A08"/>
    <w:rsid w:val="00672A50"/>
    <w:rsid w:val="00672AB2"/>
    <w:rsid w:val="00672CC4"/>
    <w:rsid w:val="00672D7C"/>
    <w:rsid w:val="00672E4E"/>
    <w:rsid w:val="00672FAA"/>
    <w:rsid w:val="006733E4"/>
    <w:rsid w:val="00673493"/>
    <w:rsid w:val="006738BC"/>
    <w:rsid w:val="00673D8F"/>
    <w:rsid w:val="00673D9F"/>
    <w:rsid w:val="00674003"/>
    <w:rsid w:val="00674414"/>
    <w:rsid w:val="006747DE"/>
    <w:rsid w:val="0067500C"/>
    <w:rsid w:val="00675054"/>
    <w:rsid w:val="006751F3"/>
    <w:rsid w:val="0067523E"/>
    <w:rsid w:val="00675637"/>
    <w:rsid w:val="006756FC"/>
    <w:rsid w:val="00675AC3"/>
    <w:rsid w:val="00675B3F"/>
    <w:rsid w:val="00675C5D"/>
    <w:rsid w:val="00675F88"/>
    <w:rsid w:val="0067604D"/>
    <w:rsid w:val="006767B5"/>
    <w:rsid w:val="006768CB"/>
    <w:rsid w:val="006769E9"/>
    <w:rsid w:val="00676AE9"/>
    <w:rsid w:val="00676B5C"/>
    <w:rsid w:val="00676B5F"/>
    <w:rsid w:val="006770D6"/>
    <w:rsid w:val="006770EA"/>
    <w:rsid w:val="0067766A"/>
    <w:rsid w:val="00677701"/>
    <w:rsid w:val="00677967"/>
    <w:rsid w:val="00677A06"/>
    <w:rsid w:val="00677DD3"/>
    <w:rsid w:val="00677DE1"/>
    <w:rsid w:val="00680047"/>
    <w:rsid w:val="00680377"/>
    <w:rsid w:val="00680729"/>
    <w:rsid w:val="006807B0"/>
    <w:rsid w:val="006808A1"/>
    <w:rsid w:val="00680FF0"/>
    <w:rsid w:val="0068128D"/>
    <w:rsid w:val="006812E8"/>
    <w:rsid w:val="006816D3"/>
    <w:rsid w:val="006817C3"/>
    <w:rsid w:val="00681AA1"/>
    <w:rsid w:val="00681FB8"/>
    <w:rsid w:val="00682321"/>
    <w:rsid w:val="0068244E"/>
    <w:rsid w:val="006827D1"/>
    <w:rsid w:val="006828E1"/>
    <w:rsid w:val="006835BD"/>
    <w:rsid w:val="00683602"/>
    <w:rsid w:val="00683634"/>
    <w:rsid w:val="00683B4C"/>
    <w:rsid w:val="00683E7B"/>
    <w:rsid w:val="0068407A"/>
    <w:rsid w:val="006841ED"/>
    <w:rsid w:val="00684257"/>
    <w:rsid w:val="00684322"/>
    <w:rsid w:val="006845BE"/>
    <w:rsid w:val="00684803"/>
    <w:rsid w:val="00684896"/>
    <w:rsid w:val="006849E1"/>
    <w:rsid w:val="00684EC9"/>
    <w:rsid w:val="0068522B"/>
    <w:rsid w:val="00685383"/>
    <w:rsid w:val="00685487"/>
    <w:rsid w:val="00685689"/>
    <w:rsid w:val="00685698"/>
    <w:rsid w:val="00685915"/>
    <w:rsid w:val="00686062"/>
    <w:rsid w:val="0068630F"/>
    <w:rsid w:val="00686337"/>
    <w:rsid w:val="00686B28"/>
    <w:rsid w:val="00686CDB"/>
    <w:rsid w:val="006871E2"/>
    <w:rsid w:val="006874FB"/>
    <w:rsid w:val="00687DF0"/>
    <w:rsid w:val="00690133"/>
    <w:rsid w:val="00690247"/>
    <w:rsid w:val="00690329"/>
    <w:rsid w:val="006906F7"/>
    <w:rsid w:val="00690752"/>
    <w:rsid w:val="006909FB"/>
    <w:rsid w:val="00690A6F"/>
    <w:rsid w:val="006910AF"/>
    <w:rsid w:val="0069114D"/>
    <w:rsid w:val="0069141F"/>
    <w:rsid w:val="0069147D"/>
    <w:rsid w:val="006914FA"/>
    <w:rsid w:val="00691866"/>
    <w:rsid w:val="00691AF1"/>
    <w:rsid w:val="00691DF2"/>
    <w:rsid w:val="00691EB1"/>
    <w:rsid w:val="006925D9"/>
    <w:rsid w:val="0069284E"/>
    <w:rsid w:val="0069331B"/>
    <w:rsid w:val="006934CF"/>
    <w:rsid w:val="006935C0"/>
    <w:rsid w:val="0069368E"/>
    <w:rsid w:val="00693793"/>
    <w:rsid w:val="006939AA"/>
    <w:rsid w:val="00693A23"/>
    <w:rsid w:val="00693A67"/>
    <w:rsid w:val="00693A85"/>
    <w:rsid w:val="00693D0D"/>
    <w:rsid w:val="00693D32"/>
    <w:rsid w:val="00693DE1"/>
    <w:rsid w:val="0069455E"/>
    <w:rsid w:val="006946D3"/>
    <w:rsid w:val="006949B2"/>
    <w:rsid w:val="00694A70"/>
    <w:rsid w:val="00694DD6"/>
    <w:rsid w:val="006950F8"/>
    <w:rsid w:val="00695D73"/>
    <w:rsid w:val="00695E46"/>
    <w:rsid w:val="006961B4"/>
    <w:rsid w:val="006968CB"/>
    <w:rsid w:val="00696B98"/>
    <w:rsid w:val="00696E39"/>
    <w:rsid w:val="00696E9C"/>
    <w:rsid w:val="00696F58"/>
    <w:rsid w:val="006971F0"/>
    <w:rsid w:val="006975D9"/>
    <w:rsid w:val="00697D5C"/>
    <w:rsid w:val="006A06EF"/>
    <w:rsid w:val="006A072E"/>
    <w:rsid w:val="006A0E88"/>
    <w:rsid w:val="006A1104"/>
    <w:rsid w:val="006A14CA"/>
    <w:rsid w:val="006A1542"/>
    <w:rsid w:val="006A16AE"/>
    <w:rsid w:val="006A1B16"/>
    <w:rsid w:val="006A2189"/>
    <w:rsid w:val="006A2987"/>
    <w:rsid w:val="006A2CD4"/>
    <w:rsid w:val="006A321D"/>
    <w:rsid w:val="006A3316"/>
    <w:rsid w:val="006A3432"/>
    <w:rsid w:val="006A34CE"/>
    <w:rsid w:val="006A3A3D"/>
    <w:rsid w:val="006A4142"/>
    <w:rsid w:val="006A46E6"/>
    <w:rsid w:val="006A4B7A"/>
    <w:rsid w:val="006A534A"/>
    <w:rsid w:val="006A5ACC"/>
    <w:rsid w:val="006A5C1F"/>
    <w:rsid w:val="006A6451"/>
    <w:rsid w:val="006A65FD"/>
    <w:rsid w:val="006A676C"/>
    <w:rsid w:val="006A6D20"/>
    <w:rsid w:val="006A7135"/>
    <w:rsid w:val="006A7146"/>
    <w:rsid w:val="006A7201"/>
    <w:rsid w:val="006A74DC"/>
    <w:rsid w:val="006A76A3"/>
    <w:rsid w:val="006A78C2"/>
    <w:rsid w:val="006B0158"/>
    <w:rsid w:val="006B055A"/>
    <w:rsid w:val="006B05AC"/>
    <w:rsid w:val="006B1076"/>
    <w:rsid w:val="006B11AD"/>
    <w:rsid w:val="006B11B9"/>
    <w:rsid w:val="006B14DD"/>
    <w:rsid w:val="006B1522"/>
    <w:rsid w:val="006B15E2"/>
    <w:rsid w:val="006B162E"/>
    <w:rsid w:val="006B19F3"/>
    <w:rsid w:val="006B1B5F"/>
    <w:rsid w:val="006B1BF1"/>
    <w:rsid w:val="006B1D20"/>
    <w:rsid w:val="006B1DA4"/>
    <w:rsid w:val="006B2154"/>
    <w:rsid w:val="006B225E"/>
    <w:rsid w:val="006B245B"/>
    <w:rsid w:val="006B25B7"/>
    <w:rsid w:val="006B25CB"/>
    <w:rsid w:val="006B26B0"/>
    <w:rsid w:val="006B2751"/>
    <w:rsid w:val="006B2864"/>
    <w:rsid w:val="006B2B6C"/>
    <w:rsid w:val="006B2C93"/>
    <w:rsid w:val="006B2E45"/>
    <w:rsid w:val="006B2F35"/>
    <w:rsid w:val="006B34C1"/>
    <w:rsid w:val="006B354E"/>
    <w:rsid w:val="006B3585"/>
    <w:rsid w:val="006B390A"/>
    <w:rsid w:val="006B43BE"/>
    <w:rsid w:val="006B4634"/>
    <w:rsid w:val="006B4671"/>
    <w:rsid w:val="006B47B0"/>
    <w:rsid w:val="006B497B"/>
    <w:rsid w:val="006B4BC7"/>
    <w:rsid w:val="006B5166"/>
    <w:rsid w:val="006B5338"/>
    <w:rsid w:val="006B5357"/>
    <w:rsid w:val="006B570F"/>
    <w:rsid w:val="006B57A4"/>
    <w:rsid w:val="006B5995"/>
    <w:rsid w:val="006B5DA2"/>
    <w:rsid w:val="006B6018"/>
    <w:rsid w:val="006B607C"/>
    <w:rsid w:val="006B60F7"/>
    <w:rsid w:val="006B61F8"/>
    <w:rsid w:val="006B65D3"/>
    <w:rsid w:val="006B66F5"/>
    <w:rsid w:val="006B6952"/>
    <w:rsid w:val="006B6975"/>
    <w:rsid w:val="006B7166"/>
    <w:rsid w:val="006B7181"/>
    <w:rsid w:val="006B74F0"/>
    <w:rsid w:val="006B77D8"/>
    <w:rsid w:val="006B7827"/>
    <w:rsid w:val="006B784F"/>
    <w:rsid w:val="006B785E"/>
    <w:rsid w:val="006B7C1A"/>
    <w:rsid w:val="006B7D0A"/>
    <w:rsid w:val="006C0240"/>
    <w:rsid w:val="006C05A1"/>
    <w:rsid w:val="006C0637"/>
    <w:rsid w:val="006C0927"/>
    <w:rsid w:val="006C0C73"/>
    <w:rsid w:val="006C0E29"/>
    <w:rsid w:val="006C1391"/>
    <w:rsid w:val="006C1BA4"/>
    <w:rsid w:val="006C1CDF"/>
    <w:rsid w:val="006C1D57"/>
    <w:rsid w:val="006C1EE2"/>
    <w:rsid w:val="006C23FC"/>
    <w:rsid w:val="006C253B"/>
    <w:rsid w:val="006C2617"/>
    <w:rsid w:val="006C2731"/>
    <w:rsid w:val="006C2A66"/>
    <w:rsid w:val="006C2C97"/>
    <w:rsid w:val="006C2D46"/>
    <w:rsid w:val="006C33DF"/>
    <w:rsid w:val="006C3433"/>
    <w:rsid w:val="006C38EA"/>
    <w:rsid w:val="006C39B0"/>
    <w:rsid w:val="006C3A1A"/>
    <w:rsid w:val="006C3EF7"/>
    <w:rsid w:val="006C4106"/>
    <w:rsid w:val="006C47F5"/>
    <w:rsid w:val="006C492A"/>
    <w:rsid w:val="006C4B68"/>
    <w:rsid w:val="006C51D6"/>
    <w:rsid w:val="006C54BE"/>
    <w:rsid w:val="006C57DD"/>
    <w:rsid w:val="006C5E11"/>
    <w:rsid w:val="006C5E13"/>
    <w:rsid w:val="006C6036"/>
    <w:rsid w:val="006C63F5"/>
    <w:rsid w:val="006C69AB"/>
    <w:rsid w:val="006C6A12"/>
    <w:rsid w:val="006C6B7B"/>
    <w:rsid w:val="006C6C3F"/>
    <w:rsid w:val="006C6C5E"/>
    <w:rsid w:val="006C73F9"/>
    <w:rsid w:val="006C7731"/>
    <w:rsid w:val="006C7859"/>
    <w:rsid w:val="006C791B"/>
    <w:rsid w:val="006C7A5A"/>
    <w:rsid w:val="006C7AAA"/>
    <w:rsid w:val="006C7C85"/>
    <w:rsid w:val="006C7DDB"/>
    <w:rsid w:val="006C7FC0"/>
    <w:rsid w:val="006D01D0"/>
    <w:rsid w:val="006D02D0"/>
    <w:rsid w:val="006D075F"/>
    <w:rsid w:val="006D0D04"/>
    <w:rsid w:val="006D0DAB"/>
    <w:rsid w:val="006D1167"/>
    <w:rsid w:val="006D1401"/>
    <w:rsid w:val="006D16DC"/>
    <w:rsid w:val="006D18CC"/>
    <w:rsid w:val="006D1A5F"/>
    <w:rsid w:val="006D1B21"/>
    <w:rsid w:val="006D1BE3"/>
    <w:rsid w:val="006D1C24"/>
    <w:rsid w:val="006D1D14"/>
    <w:rsid w:val="006D1D24"/>
    <w:rsid w:val="006D1D57"/>
    <w:rsid w:val="006D1F08"/>
    <w:rsid w:val="006D21AB"/>
    <w:rsid w:val="006D2331"/>
    <w:rsid w:val="006D24AB"/>
    <w:rsid w:val="006D2519"/>
    <w:rsid w:val="006D2BC4"/>
    <w:rsid w:val="006D2D7B"/>
    <w:rsid w:val="006D35CB"/>
    <w:rsid w:val="006D391F"/>
    <w:rsid w:val="006D3ACC"/>
    <w:rsid w:val="006D3B71"/>
    <w:rsid w:val="006D4DEA"/>
    <w:rsid w:val="006D5010"/>
    <w:rsid w:val="006D5576"/>
    <w:rsid w:val="006D585A"/>
    <w:rsid w:val="006D60EA"/>
    <w:rsid w:val="006D6187"/>
    <w:rsid w:val="006D6220"/>
    <w:rsid w:val="006D6461"/>
    <w:rsid w:val="006D654D"/>
    <w:rsid w:val="006D69AB"/>
    <w:rsid w:val="006D6C0D"/>
    <w:rsid w:val="006D6EA8"/>
    <w:rsid w:val="006D71C0"/>
    <w:rsid w:val="006D76A8"/>
    <w:rsid w:val="006D7D72"/>
    <w:rsid w:val="006D7FF3"/>
    <w:rsid w:val="006E0142"/>
    <w:rsid w:val="006E0302"/>
    <w:rsid w:val="006E052E"/>
    <w:rsid w:val="006E0655"/>
    <w:rsid w:val="006E079C"/>
    <w:rsid w:val="006E0877"/>
    <w:rsid w:val="006E0AF7"/>
    <w:rsid w:val="006E0D05"/>
    <w:rsid w:val="006E0F4A"/>
    <w:rsid w:val="006E1633"/>
    <w:rsid w:val="006E170A"/>
    <w:rsid w:val="006E19ED"/>
    <w:rsid w:val="006E1A2A"/>
    <w:rsid w:val="006E20AF"/>
    <w:rsid w:val="006E225F"/>
    <w:rsid w:val="006E23E2"/>
    <w:rsid w:val="006E2587"/>
    <w:rsid w:val="006E25E2"/>
    <w:rsid w:val="006E2703"/>
    <w:rsid w:val="006E2759"/>
    <w:rsid w:val="006E2C0C"/>
    <w:rsid w:val="006E332F"/>
    <w:rsid w:val="006E392A"/>
    <w:rsid w:val="006E39B6"/>
    <w:rsid w:val="006E3AA6"/>
    <w:rsid w:val="006E3E4B"/>
    <w:rsid w:val="006E3F2C"/>
    <w:rsid w:val="006E4389"/>
    <w:rsid w:val="006E4408"/>
    <w:rsid w:val="006E4666"/>
    <w:rsid w:val="006E47EC"/>
    <w:rsid w:val="006E4936"/>
    <w:rsid w:val="006E4B5B"/>
    <w:rsid w:val="006E504D"/>
    <w:rsid w:val="006E5060"/>
    <w:rsid w:val="006E5375"/>
    <w:rsid w:val="006E53C7"/>
    <w:rsid w:val="006E594F"/>
    <w:rsid w:val="006E5B40"/>
    <w:rsid w:val="006E5C56"/>
    <w:rsid w:val="006E640D"/>
    <w:rsid w:val="006E674A"/>
    <w:rsid w:val="006E6A41"/>
    <w:rsid w:val="006E6CFA"/>
    <w:rsid w:val="006E6EDD"/>
    <w:rsid w:val="006E70C1"/>
    <w:rsid w:val="006E7432"/>
    <w:rsid w:val="006E76C6"/>
    <w:rsid w:val="006E773A"/>
    <w:rsid w:val="006E7880"/>
    <w:rsid w:val="006E78EA"/>
    <w:rsid w:val="006E7B5E"/>
    <w:rsid w:val="006E7DED"/>
    <w:rsid w:val="006E7FDA"/>
    <w:rsid w:val="006F00EF"/>
    <w:rsid w:val="006F02DD"/>
    <w:rsid w:val="006F05B0"/>
    <w:rsid w:val="006F07C1"/>
    <w:rsid w:val="006F09EF"/>
    <w:rsid w:val="006F0C64"/>
    <w:rsid w:val="006F0DD7"/>
    <w:rsid w:val="006F0E4C"/>
    <w:rsid w:val="006F0F8B"/>
    <w:rsid w:val="006F1184"/>
    <w:rsid w:val="006F1352"/>
    <w:rsid w:val="006F1430"/>
    <w:rsid w:val="006F143F"/>
    <w:rsid w:val="006F1737"/>
    <w:rsid w:val="006F17B7"/>
    <w:rsid w:val="006F1B19"/>
    <w:rsid w:val="006F20D1"/>
    <w:rsid w:val="006F2192"/>
    <w:rsid w:val="006F2235"/>
    <w:rsid w:val="006F2642"/>
    <w:rsid w:val="006F2F28"/>
    <w:rsid w:val="006F2FE3"/>
    <w:rsid w:val="006F3035"/>
    <w:rsid w:val="006F3742"/>
    <w:rsid w:val="006F378C"/>
    <w:rsid w:val="006F3AED"/>
    <w:rsid w:val="006F3F40"/>
    <w:rsid w:val="006F43A0"/>
    <w:rsid w:val="006F44CA"/>
    <w:rsid w:val="006F4538"/>
    <w:rsid w:val="006F4684"/>
    <w:rsid w:val="006F47A3"/>
    <w:rsid w:val="006F481D"/>
    <w:rsid w:val="006F4931"/>
    <w:rsid w:val="006F4A4A"/>
    <w:rsid w:val="006F4B6E"/>
    <w:rsid w:val="006F4C57"/>
    <w:rsid w:val="006F54B6"/>
    <w:rsid w:val="006F55A7"/>
    <w:rsid w:val="006F5620"/>
    <w:rsid w:val="006F56F7"/>
    <w:rsid w:val="006F57C6"/>
    <w:rsid w:val="006F5A24"/>
    <w:rsid w:val="006F5FDB"/>
    <w:rsid w:val="006F626B"/>
    <w:rsid w:val="006F6773"/>
    <w:rsid w:val="006F677A"/>
    <w:rsid w:val="006F6A4F"/>
    <w:rsid w:val="006F6CF5"/>
    <w:rsid w:val="006F6D6E"/>
    <w:rsid w:val="006F6FBA"/>
    <w:rsid w:val="006F6FDE"/>
    <w:rsid w:val="006F6FF3"/>
    <w:rsid w:val="006F73F7"/>
    <w:rsid w:val="006F792F"/>
    <w:rsid w:val="006F7D1B"/>
    <w:rsid w:val="006F7FB7"/>
    <w:rsid w:val="007003C0"/>
    <w:rsid w:val="00700443"/>
    <w:rsid w:val="0070048B"/>
    <w:rsid w:val="00700A2D"/>
    <w:rsid w:val="00700D73"/>
    <w:rsid w:val="00700FC7"/>
    <w:rsid w:val="00701033"/>
    <w:rsid w:val="0070123B"/>
    <w:rsid w:val="00701575"/>
    <w:rsid w:val="00701718"/>
    <w:rsid w:val="00701A3E"/>
    <w:rsid w:val="00701A77"/>
    <w:rsid w:val="00701C6E"/>
    <w:rsid w:val="007028E1"/>
    <w:rsid w:val="00702C93"/>
    <w:rsid w:val="00702CF2"/>
    <w:rsid w:val="00702F53"/>
    <w:rsid w:val="00702FB1"/>
    <w:rsid w:val="0070307A"/>
    <w:rsid w:val="00703744"/>
    <w:rsid w:val="00703A60"/>
    <w:rsid w:val="00703C84"/>
    <w:rsid w:val="00703F43"/>
    <w:rsid w:val="00703F92"/>
    <w:rsid w:val="007041C3"/>
    <w:rsid w:val="0070434F"/>
    <w:rsid w:val="00704D0B"/>
    <w:rsid w:val="00704E34"/>
    <w:rsid w:val="00705036"/>
    <w:rsid w:val="00705268"/>
    <w:rsid w:val="00705901"/>
    <w:rsid w:val="00705D39"/>
    <w:rsid w:val="007060C6"/>
    <w:rsid w:val="007064DB"/>
    <w:rsid w:val="00706575"/>
    <w:rsid w:val="007068E3"/>
    <w:rsid w:val="007069B8"/>
    <w:rsid w:val="007069D0"/>
    <w:rsid w:val="00706B39"/>
    <w:rsid w:val="00706D74"/>
    <w:rsid w:val="00706D78"/>
    <w:rsid w:val="0070704C"/>
    <w:rsid w:val="00707134"/>
    <w:rsid w:val="00707412"/>
    <w:rsid w:val="00707D64"/>
    <w:rsid w:val="00707F93"/>
    <w:rsid w:val="0071008F"/>
    <w:rsid w:val="0071018B"/>
    <w:rsid w:val="007102B0"/>
    <w:rsid w:val="007102DD"/>
    <w:rsid w:val="007103EF"/>
    <w:rsid w:val="007107EA"/>
    <w:rsid w:val="007108DE"/>
    <w:rsid w:val="00710962"/>
    <w:rsid w:val="00710997"/>
    <w:rsid w:val="00710C73"/>
    <w:rsid w:val="00710C77"/>
    <w:rsid w:val="00710F4B"/>
    <w:rsid w:val="00711279"/>
    <w:rsid w:val="00711327"/>
    <w:rsid w:val="0071143D"/>
    <w:rsid w:val="00711448"/>
    <w:rsid w:val="00711577"/>
    <w:rsid w:val="0071176C"/>
    <w:rsid w:val="007118BB"/>
    <w:rsid w:val="00711C2C"/>
    <w:rsid w:val="00711C35"/>
    <w:rsid w:val="0071222C"/>
    <w:rsid w:val="007122D5"/>
    <w:rsid w:val="007122FE"/>
    <w:rsid w:val="0071244A"/>
    <w:rsid w:val="00712542"/>
    <w:rsid w:val="00712563"/>
    <w:rsid w:val="00712622"/>
    <w:rsid w:val="0071265E"/>
    <w:rsid w:val="007129E8"/>
    <w:rsid w:val="007129FF"/>
    <w:rsid w:val="00712AE5"/>
    <w:rsid w:val="00712ED8"/>
    <w:rsid w:val="00712F34"/>
    <w:rsid w:val="00713084"/>
    <w:rsid w:val="007133E8"/>
    <w:rsid w:val="00713446"/>
    <w:rsid w:val="00713A64"/>
    <w:rsid w:val="00713D71"/>
    <w:rsid w:val="00713D92"/>
    <w:rsid w:val="00713E6D"/>
    <w:rsid w:val="007141E8"/>
    <w:rsid w:val="00714254"/>
    <w:rsid w:val="007142C5"/>
    <w:rsid w:val="00714349"/>
    <w:rsid w:val="00714436"/>
    <w:rsid w:val="007146AE"/>
    <w:rsid w:val="00714A00"/>
    <w:rsid w:val="00714C84"/>
    <w:rsid w:val="00714E99"/>
    <w:rsid w:val="00715000"/>
    <w:rsid w:val="007152F6"/>
    <w:rsid w:val="00715478"/>
    <w:rsid w:val="007154EE"/>
    <w:rsid w:val="00715526"/>
    <w:rsid w:val="00715551"/>
    <w:rsid w:val="007155BA"/>
    <w:rsid w:val="007155E0"/>
    <w:rsid w:val="00715630"/>
    <w:rsid w:val="00715636"/>
    <w:rsid w:val="0071578D"/>
    <w:rsid w:val="00715C91"/>
    <w:rsid w:val="00715F6E"/>
    <w:rsid w:val="007160C1"/>
    <w:rsid w:val="007160C7"/>
    <w:rsid w:val="00716186"/>
    <w:rsid w:val="00716F60"/>
    <w:rsid w:val="0071710D"/>
    <w:rsid w:val="0071731B"/>
    <w:rsid w:val="007173DF"/>
    <w:rsid w:val="007174D7"/>
    <w:rsid w:val="0071769F"/>
    <w:rsid w:val="007177A8"/>
    <w:rsid w:val="00717816"/>
    <w:rsid w:val="00717958"/>
    <w:rsid w:val="00717D4D"/>
    <w:rsid w:val="00717D74"/>
    <w:rsid w:val="00720520"/>
    <w:rsid w:val="0072099E"/>
    <w:rsid w:val="00720B2E"/>
    <w:rsid w:val="00720B8B"/>
    <w:rsid w:val="00720F2B"/>
    <w:rsid w:val="00721166"/>
    <w:rsid w:val="0072147A"/>
    <w:rsid w:val="00721925"/>
    <w:rsid w:val="00721B36"/>
    <w:rsid w:val="00722055"/>
    <w:rsid w:val="007221DF"/>
    <w:rsid w:val="00722478"/>
    <w:rsid w:val="0072256D"/>
    <w:rsid w:val="00722E93"/>
    <w:rsid w:val="00722FAE"/>
    <w:rsid w:val="00723214"/>
    <w:rsid w:val="00723316"/>
    <w:rsid w:val="007233A9"/>
    <w:rsid w:val="00723448"/>
    <w:rsid w:val="007235AD"/>
    <w:rsid w:val="00723704"/>
    <w:rsid w:val="00723C61"/>
    <w:rsid w:val="00723D91"/>
    <w:rsid w:val="00724156"/>
    <w:rsid w:val="007241C8"/>
    <w:rsid w:val="007244F1"/>
    <w:rsid w:val="007245C6"/>
    <w:rsid w:val="007245E0"/>
    <w:rsid w:val="00724626"/>
    <w:rsid w:val="00724764"/>
    <w:rsid w:val="007247AC"/>
    <w:rsid w:val="007248DB"/>
    <w:rsid w:val="00724C90"/>
    <w:rsid w:val="00724DE3"/>
    <w:rsid w:val="00725533"/>
    <w:rsid w:val="00725644"/>
    <w:rsid w:val="00725C09"/>
    <w:rsid w:val="00725D59"/>
    <w:rsid w:val="00725D92"/>
    <w:rsid w:val="00725EA9"/>
    <w:rsid w:val="007261C0"/>
    <w:rsid w:val="00726282"/>
    <w:rsid w:val="00726534"/>
    <w:rsid w:val="007265C5"/>
    <w:rsid w:val="007265D0"/>
    <w:rsid w:val="007266C1"/>
    <w:rsid w:val="00726943"/>
    <w:rsid w:val="00726F2E"/>
    <w:rsid w:val="007272AF"/>
    <w:rsid w:val="007273DC"/>
    <w:rsid w:val="00727413"/>
    <w:rsid w:val="00727C4A"/>
    <w:rsid w:val="00727FF6"/>
    <w:rsid w:val="00730D10"/>
    <w:rsid w:val="00730EF4"/>
    <w:rsid w:val="00730F92"/>
    <w:rsid w:val="00731002"/>
    <w:rsid w:val="007311BF"/>
    <w:rsid w:val="007318D9"/>
    <w:rsid w:val="00731AA1"/>
    <w:rsid w:val="00731D72"/>
    <w:rsid w:val="00731D86"/>
    <w:rsid w:val="00731DFA"/>
    <w:rsid w:val="007328FD"/>
    <w:rsid w:val="00732C36"/>
    <w:rsid w:val="00732C8F"/>
    <w:rsid w:val="00732C94"/>
    <w:rsid w:val="00732C99"/>
    <w:rsid w:val="00732D79"/>
    <w:rsid w:val="007330CF"/>
    <w:rsid w:val="007331A4"/>
    <w:rsid w:val="00733247"/>
    <w:rsid w:val="00733595"/>
    <w:rsid w:val="00733750"/>
    <w:rsid w:val="007338A1"/>
    <w:rsid w:val="00733DDF"/>
    <w:rsid w:val="00733FD1"/>
    <w:rsid w:val="00734377"/>
    <w:rsid w:val="0073477F"/>
    <w:rsid w:val="00734A4C"/>
    <w:rsid w:val="00734B5F"/>
    <w:rsid w:val="00734C23"/>
    <w:rsid w:val="00734EB9"/>
    <w:rsid w:val="007351E6"/>
    <w:rsid w:val="00735228"/>
    <w:rsid w:val="007352AC"/>
    <w:rsid w:val="00735547"/>
    <w:rsid w:val="007355A7"/>
    <w:rsid w:val="0073564A"/>
    <w:rsid w:val="0073568E"/>
    <w:rsid w:val="007358C4"/>
    <w:rsid w:val="007359A9"/>
    <w:rsid w:val="00735A0B"/>
    <w:rsid w:val="00735ACB"/>
    <w:rsid w:val="00735BC9"/>
    <w:rsid w:val="00735C92"/>
    <w:rsid w:val="00735E7F"/>
    <w:rsid w:val="00736216"/>
    <w:rsid w:val="00736511"/>
    <w:rsid w:val="00736603"/>
    <w:rsid w:val="00736A64"/>
    <w:rsid w:val="00736B87"/>
    <w:rsid w:val="00736BC4"/>
    <w:rsid w:val="00737435"/>
    <w:rsid w:val="007379AB"/>
    <w:rsid w:val="00737E94"/>
    <w:rsid w:val="00737FCA"/>
    <w:rsid w:val="0074000F"/>
    <w:rsid w:val="00740311"/>
    <w:rsid w:val="00740584"/>
    <w:rsid w:val="00740701"/>
    <w:rsid w:val="0074075B"/>
    <w:rsid w:val="007408DD"/>
    <w:rsid w:val="00740B84"/>
    <w:rsid w:val="00740C07"/>
    <w:rsid w:val="00740EC7"/>
    <w:rsid w:val="00740F52"/>
    <w:rsid w:val="007410D5"/>
    <w:rsid w:val="007415F1"/>
    <w:rsid w:val="00741761"/>
    <w:rsid w:val="00741859"/>
    <w:rsid w:val="00741A44"/>
    <w:rsid w:val="00741C03"/>
    <w:rsid w:val="00741FED"/>
    <w:rsid w:val="007424CB"/>
    <w:rsid w:val="00742D0C"/>
    <w:rsid w:val="00742D11"/>
    <w:rsid w:val="00742E20"/>
    <w:rsid w:val="00743232"/>
    <w:rsid w:val="007432A1"/>
    <w:rsid w:val="00743315"/>
    <w:rsid w:val="007437E0"/>
    <w:rsid w:val="00743B5B"/>
    <w:rsid w:val="00743DB7"/>
    <w:rsid w:val="00743DDD"/>
    <w:rsid w:val="0074417F"/>
    <w:rsid w:val="00744399"/>
    <w:rsid w:val="00744490"/>
    <w:rsid w:val="00744554"/>
    <w:rsid w:val="00744597"/>
    <w:rsid w:val="007445D7"/>
    <w:rsid w:val="00744ABE"/>
    <w:rsid w:val="00744C40"/>
    <w:rsid w:val="00744D59"/>
    <w:rsid w:val="0074501B"/>
    <w:rsid w:val="007452A3"/>
    <w:rsid w:val="007456AF"/>
    <w:rsid w:val="0074593F"/>
    <w:rsid w:val="00745EB9"/>
    <w:rsid w:val="00745F04"/>
    <w:rsid w:val="0074619F"/>
    <w:rsid w:val="00746261"/>
    <w:rsid w:val="0074690A"/>
    <w:rsid w:val="00746BBA"/>
    <w:rsid w:val="00746E5D"/>
    <w:rsid w:val="00746F1B"/>
    <w:rsid w:val="00746F48"/>
    <w:rsid w:val="007470B3"/>
    <w:rsid w:val="007471CB"/>
    <w:rsid w:val="00747279"/>
    <w:rsid w:val="007477AD"/>
    <w:rsid w:val="0074785A"/>
    <w:rsid w:val="007479C7"/>
    <w:rsid w:val="00747EDE"/>
    <w:rsid w:val="007500EE"/>
    <w:rsid w:val="007500EF"/>
    <w:rsid w:val="007505E6"/>
    <w:rsid w:val="0075097B"/>
    <w:rsid w:val="00750A40"/>
    <w:rsid w:val="00750CE5"/>
    <w:rsid w:val="00750DAD"/>
    <w:rsid w:val="00750F70"/>
    <w:rsid w:val="00750FBE"/>
    <w:rsid w:val="00751167"/>
    <w:rsid w:val="00751988"/>
    <w:rsid w:val="007519E0"/>
    <w:rsid w:val="00751C43"/>
    <w:rsid w:val="00751FFA"/>
    <w:rsid w:val="00752089"/>
    <w:rsid w:val="007520C7"/>
    <w:rsid w:val="0075216B"/>
    <w:rsid w:val="007524D8"/>
    <w:rsid w:val="007527A3"/>
    <w:rsid w:val="007527CB"/>
    <w:rsid w:val="007527D6"/>
    <w:rsid w:val="00752805"/>
    <w:rsid w:val="00752B3C"/>
    <w:rsid w:val="00752D8E"/>
    <w:rsid w:val="00752E90"/>
    <w:rsid w:val="00752FC5"/>
    <w:rsid w:val="00752FEC"/>
    <w:rsid w:val="007531A9"/>
    <w:rsid w:val="00753509"/>
    <w:rsid w:val="00753B1A"/>
    <w:rsid w:val="00753C93"/>
    <w:rsid w:val="00753E64"/>
    <w:rsid w:val="00753EC1"/>
    <w:rsid w:val="0075446B"/>
    <w:rsid w:val="007548A8"/>
    <w:rsid w:val="00754C2B"/>
    <w:rsid w:val="00754C8B"/>
    <w:rsid w:val="0075502E"/>
    <w:rsid w:val="00755243"/>
    <w:rsid w:val="007552EF"/>
    <w:rsid w:val="00755761"/>
    <w:rsid w:val="00755868"/>
    <w:rsid w:val="007558CC"/>
    <w:rsid w:val="00755D23"/>
    <w:rsid w:val="007564EA"/>
    <w:rsid w:val="00756618"/>
    <w:rsid w:val="00756840"/>
    <w:rsid w:val="00756A15"/>
    <w:rsid w:val="00756C2E"/>
    <w:rsid w:val="00756EE9"/>
    <w:rsid w:val="00756F72"/>
    <w:rsid w:val="00756FAE"/>
    <w:rsid w:val="00757171"/>
    <w:rsid w:val="00757353"/>
    <w:rsid w:val="0075773E"/>
    <w:rsid w:val="00757B1A"/>
    <w:rsid w:val="00757D06"/>
    <w:rsid w:val="00757D4C"/>
    <w:rsid w:val="00757DD6"/>
    <w:rsid w:val="00757E10"/>
    <w:rsid w:val="00757EC5"/>
    <w:rsid w:val="00760300"/>
    <w:rsid w:val="0076090A"/>
    <w:rsid w:val="00760CA1"/>
    <w:rsid w:val="0076144D"/>
    <w:rsid w:val="0076192C"/>
    <w:rsid w:val="00761A30"/>
    <w:rsid w:val="00761D49"/>
    <w:rsid w:val="00761F0C"/>
    <w:rsid w:val="0076200D"/>
    <w:rsid w:val="007624B2"/>
    <w:rsid w:val="00762C23"/>
    <w:rsid w:val="00763261"/>
    <w:rsid w:val="00763307"/>
    <w:rsid w:val="0076332B"/>
    <w:rsid w:val="0076348F"/>
    <w:rsid w:val="00763C64"/>
    <w:rsid w:val="007641F2"/>
    <w:rsid w:val="0076426E"/>
    <w:rsid w:val="007642DA"/>
    <w:rsid w:val="007643B7"/>
    <w:rsid w:val="0076457F"/>
    <w:rsid w:val="007646BF"/>
    <w:rsid w:val="007647C3"/>
    <w:rsid w:val="00764890"/>
    <w:rsid w:val="00764A62"/>
    <w:rsid w:val="00764B92"/>
    <w:rsid w:val="00764C21"/>
    <w:rsid w:val="00764C8F"/>
    <w:rsid w:val="00764D76"/>
    <w:rsid w:val="00764EB1"/>
    <w:rsid w:val="00764FB6"/>
    <w:rsid w:val="0076507C"/>
    <w:rsid w:val="00765163"/>
    <w:rsid w:val="007654DB"/>
    <w:rsid w:val="0076554D"/>
    <w:rsid w:val="00765654"/>
    <w:rsid w:val="00765802"/>
    <w:rsid w:val="00765945"/>
    <w:rsid w:val="00765A0C"/>
    <w:rsid w:val="00765B36"/>
    <w:rsid w:val="00765EA5"/>
    <w:rsid w:val="00765F09"/>
    <w:rsid w:val="00765F5B"/>
    <w:rsid w:val="00766084"/>
    <w:rsid w:val="0076665B"/>
    <w:rsid w:val="00766716"/>
    <w:rsid w:val="00766DBA"/>
    <w:rsid w:val="00766F1F"/>
    <w:rsid w:val="00766F34"/>
    <w:rsid w:val="00766F45"/>
    <w:rsid w:val="007672E1"/>
    <w:rsid w:val="007675DB"/>
    <w:rsid w:val="00767D93"/>
    <w:rsid w:val="0077049D"/>
    <w:rsid w:val="00770912"/>
    <w:rsid w:val="00770AE7"/>
    <w:rsid w:val="00770DB5"/>
    <w:rsid w:val="00771483"/>
    <w:rsid w:val="0077166D"/>
    <w:rsid w:val="00771B70"/>
    <w:rsid w:val="00771C74"/>
    <w:rsid w:val="00771D9D"/>
    <w:rsid w:val="00771EC3"/>
    <w:rsid w:val="00771EEC"/>
    <w:rsid w:val="00771F90"/>
    <w:rsid w:val="0077244C"/>
    <w:rsid w:val="00772656"/>
    <w:rsid w:val="00772A51"/>
    <w:rsid w:val="00772EB5"/>
    <w:rsid w:val="00772F70"/>
    <w:rsid w:val="00772FAD"/>
    <w:rsid w:val="00772FE5"/>
    <w:rsid w:val="00773040"/>
    <w:rsid w:val="007732CE"/>
    <w:rsid w:val="0077353F"/>
    <w:rsid w:val="007736B3"/>
    <w:rsid w:val="007738D2"/>
    <w:rsid w:val="00773DC1"/>
    <w:rsid w:val="0077408D"/>
    <w:rsid w:val="0077459A"/>
    <w:rsid w:val="00774C19"/>
    <w:rsid w:val="00774D6B"/>
    <w:rsid w:val="00774FA1"/>
    <w:rsid w:val="007751D3"/>
    <w:rsid w:val="0077584C"/>
    <w:rsid w:val="007759FE"/>
    <w:rsid w:val="00776145"/>
    <w:rsid w:val="00776265"/>
    <w:rsid w:val="007768AE"/>
    <w:rsid w:val="00776E8F"/>
    <w:rsid w:val="00777107"/>
    <w:rsid w:val="00777193"/>
    <w:rsid w:val="007771E2"/>
    <w:rsid w:val="007772B0"/>
    <w:rsid w:val="007773E1"/>
    <w:rsid w:val="0077750C"/>
    <w:rsid w:val="0077783C"/>
    <w:rsid w:val="00777891"/>
    <w:rsid w:val="0078002C"/>
    <w:rsid w:val="007805AB"/>
    <w:rsid w:val="00780BA8"/>
    <w:rsid w:val="00780DDF"/>
    <w:rsid w:val="00781527"/>
    <w:rsid w:val="007818E8"/>
    <w:rsid w:val="00781978"/>
    <w:rsid w:val="00781BB0"/>
    <w:rsid w:val="0078255B"/>
    <w:rsid w:val="007829A7"/>
    <w:rsid w:val="00782F30"/>
    <w:rsid w:val="00783295"/>
    <w:rsid w:val="00783312"/>
    <w:rsid w:val="007833BC"/>
    <w:rsid w:val="0078350B"/>
    <w:rsid w:val="0078354A"/>
    <w:rsid w:val="00783816"/>
    <w:rsid w:val="00783EE7"/>
    <w:rsid w:val="00784076"/>
    <w:rsid w:val="0078423C"/>
    <w:rsid w:val="007842AA"/>
    <w:rsid w:val="007842B7"/>
    <w:rsid w:val="007845D9"/>
    <w:rsid w:val="00784682"/>
    <w:rsid w:val="00784C98"/>
    <w:rsid w:val="00784D20"/>
    <w:rsid w:val="00784E54"/>
    <w:rsid w:val="00784E94"/>
    <w:rsid w:val="00784EA1"/>
    <w:rsid w:val="007857CA"/>
    <w:rsid w:val="007865B0"/>
    <w:rsid w:val="007866D4"/>
    <w:rsid w:val="007867E5"/>
    <w:rsid w:val="00786905"/>
    <w:rsid w:val="007870B5"/>
    <w:rsid w:val="00787214"/>
    <w:rsid w:val="007873E2"/>
    <w:rsid w:val="007878AE"/>
    <w:rsid w:val="0078790C"/>
    <w:rsid w:val="00787C7C"/>
    <w:rsid w:val="00787EC6"/>
    <w:rsid w:val="00790050"/>
    <w:rsid w:val="0079054A"/>
    <w:rsid w:val="00790857"/>
    <w:rsid w:val="00790B56"/>
    <w:rsid w:val="00790BA3"/>
    <w:rsid w:val="00790D9F"/>
    <w:rsid w:val="00791084"/>
    <w:rsid w:val="007910A8"/>
    <w:rsid w:val="0079112F"/>
    <w:rsid w:val="007917C3"/>
    <w:rsid w:val="00792387"/>
    <w:rsid w:val="007927E0"/>
    <w:rsid w:val="007928DE"/>
    <w:rsid w:val="00792902"/>
    <w:rsid w:val="00792EA1"/>
    <w:rsid w:val="00793402"/>
    <w:rsid w:val="0079392A"/>
    <w:rsid w:val="00793976"/>
    <w:rsid w:val="00793F1D"/>
    <w:rsid w:val="00794391"/>
    <w:rsid w:val="00794981"/>
    <w:rsid w:val="0079510A"/>
    <w:rsid w:val="007956FB"/>
    <w:rsid w:val="00795704"/>
    <w:rsid w:val="00795742"/>
    <w:rsid w:val="00796537"/>
    <w:rsid w:val="007967DD"/>
    <w:rsid w:val="007967E4"/>
    <w:rsid w:val="00796812"/>
    <w:rsid w:val="00796A0B"/>
    <w:rsid w:val="00797183"/>
    <w:rsid w:val="00797619"/>
    <w:rsid w:val="007976CE"/>
    <w:rsid w:val="00797837"/>
    <w:rsid w:val="00797A81"/>
    <w:rsid w:val="007A004D"/>
    <w:rsid w:val="007A06EC"/>
    <w:rsid w:val="007A0805"/>
    <w:rsid w:val="007A0914"/>
    <w:rsid w:val="007A10B6"/>
    <w:rsid w:val="007A12D0"/>
    <w:rsid w:val="007A1420"/>
    <w:rsid w:val="007A1591"/>
    <w:rsid w:val="007A1616"/>
    <w:rsid w:val="007A1899"/>
    <w:rsid w:val="007A1AC3"/>
    <w:rsid w:val="007A23D6"/>
    <w:rsid w:val="007A2427"/>
    <w:rsid w:val="007A24A5"/>
    <w:rsid w:val="007A26C2"/>
    <w:rsid w:val="007A2E3A"/>
    <w:rsid w:val="007A3790"/>
    <w:rsid w:val="007A385E"/>
    <w:rsid w:val="007A3904"/>
    <w:rsid w:val="007A3D08"/>
    <w:rsid w:val="007A3F8C"/>
    <w:rsid w:val="007A40CF"/>
    <w:rsid w:val="007A43E9"/>
    <w:rsid w:val="007A44A7"/>
    <w:rsid w:val="007A4640"/>
    <w:rsid w:val="007A4D91"/>
    <w:rsid w:val="007A551C"/>
    <w:rsid w:val="007A5AAC"/>
    <w:rsid w:val="007A5ABA"/>
    <w:rsid w:val="007A5B43"/>
    <w:rsid w:val="007A5D9F"/>
    <w:rsid w:val="007A609F"/>
    <w:rsid w:val="007A6360"/>
    <w:rsid w:val="007A64F4"/>
    <w:rsid w:val="007A661B"/>
    <w:rsid w:val="007A662C"/>
    <w:rsid w:val="007A6752"/>
    <w:rsid w:val="007A6916"/>
    <w:rsid w:val="007A6B21"/>
    <w:rsid w:val="007A6C83"/>
    <w:rsid w:val="007A6F05"/>
    <w:rsid w:val="007A6F6F"/>
    <w:rsid w:val="007A729F"/>
    <w:rsid w:val="007A73DA"/>
    <w:rsid w:val="007B0C77"/>
    <w:rsid w:val="007B0FFB"/>
    <w:rsid w:val="007B11DF"/>
    <w:rsid w:val="007B133A"/>
    <w:rsid w:val="007B17F2"/>
    <w:rsid w:val="007B208B"/>
    <w:rsid w:val="007B21BA"/>
    <w:rsid w:val="007B2231"/>
    <w:rsid w:val="007B2271"/>
    <w:rsid w:val="007B232C"/>
    <w:rsid w:val="007B2CEA"/>
    <w:rsid w:val="007B300D"/>
    <w:rsid w:val="007B3222"/>
    <w:rsid w:val="007B3251"/>
    <w:rsid w:val="007B32D5"/>
    <w:rsid w:val="007B37EB"/>
    <w:rsid w:val="007B38B5"/>
    <w:rsid w:val="007B3C1D"/>
    <w:rsid w:val="007B3D4F"/>
    <w:rsid w:val="007B3DF0"/>
    <w:rsid w:val="007B3F0D"/>
    <w:rsid w:val="007B4088"/>
    <w:rsid w:val="007B408D"/>
    <w:rsid w:val="007B4560"/>
    <w:rsid w:val="007B45E4"/>
    <w:rsid w:val="007B4620"/>
    <w:rsid w:val="007B4916"/>
    <w:rsid w:val="007B5455"/>
    <w:rsid w:val="007B5AAE"/>
    <w:rsid w:val="007B5BBF"/>
    <w:rsid w:val="007B5D92"/>
    <w:rsid w:val="007B5E76"/>
    <w:rsid w:val="007B615B"/>
    <w:rsid w:val="007B6394"/>
    <w:rsid w:val="007B65E3"/>
    <w:rsid w:val="007B671E"/>
    <w:rsid w:val="007B6867"/>
    <w:rsid w:val="007B68E4"/>
    <w:rsid w:val="007B69F1"/>
    <w:rsid w:val="007B69FE"/>
    <w:rsid w:val="007B6B73"/>
    <w:rsid w:val="007B6E62"/>
    <w:rsid w:val="007B715D"/>
    <w:rsid w:val="007B725B"/>
    <w:rsid w:val="007B73F9"/>
    <w:rsid w:val="007B762F"/>
    <w:rsid w:val="007B7BCE"/>
    <w:rsid w:val="007C0422"/>
    <w:rsid w:val="007C07E6"/>
    <w:rsid w:val="007C08D2"/>
    <w:rsid w:val="007C0AD6"/>
    <w:rsid w:val="007C165B"/>
    <w:rsid w:val="007C1BA3"/>
    <w:rsid w:val="007C1C2C"/>
    <w:rsid w:val="007C1C76"/>
    <w:rsid w:val="007C1F62"/>
    <w:rsid w:val="007C2F73"/>
    <w:rsid w:val="007C2FDD"/>
    <w:rsid w:val="007C3176"/>
    <w:rsid w:val="007C34D3"/>
    <w:rsid w:val="007C3514"/>
    <w:rsid w:val="007C3534"/>
    <w:rsid w:val="007C3AB8"/>
    <w:rsid w:val="007C3C68"/>
    <w:rsid w:val="007C3EB0"/>
    <w:rsid w:val="007C4033"/>
    <w:rsid w:val="007C4453"/>
    <w:rsid w:val="007C4499"/>
    <w:rsid w:val="007C44FA"/>
    <w:rsid w:val="007C456E"/>
    <w:rsid w:val="007C49F2"/>
    <w:rsid w:val="007C4AA8"/>
    <w:rsid w:val="007C4C7D"/>
    <w:rsid w:val="007C4D51"/>
    <w:rsid w:val="007C4DBA"/>
    <w:rsid w:val="007C507D"/>
    <w:rsid w:val="007C560B"/>
    <w:rsid w:val="007C566D"/>
    <w:rsid w:val="007C58E3"/>
    <w:rsid w:val="007C5908"/>
    <w:rsid w:val="007C5A64"/>
    <w:rsid w:val="007C5C24"/>
    <w:rsid w:val="007C5CAD"/>
    <w:rsid w:val="007C5E32"/>
    <w:rsid w:val="007C6027"/>
    <w:rsid w:val="007C688E"/>
    <w:rsid w:val="007C6A24"/>
    <w:rsid w:val="007C6E11"/>
    <w:rsid w:val="007C70DC"/>
    <w:rsid w:val="007C714A"/>
    <w:rsid w:val="007C7D8F"/>
    <w:rsid w:val="007C7E5F"/>
    <w:rsid w:val="007C7F0F"/>
    <w:rsid w:val="007D014B"/>
    <w:rsid w:val="007D04EB"/>
    <w:rsid w:val="007D08A8"/>
    <w:rsid w:val="007D0CD7"/>
    <w:rsid w:val="007D1172"/>
    <w:rsid w:val="007D1545"/>
    <w:rsid w:val="007D16C8"/>
    <w:rsid w:val="007D192D"/>
    <w:rsid w:val="007D19AE"/>
    <w:rsid w:val="007D1C80"/>
    <w:rsid w:val="007D1F01"/>
    <w:rsid w:val="007D1F20"/>
    <w:rsid w:val="007D21EA"/>
    <w:rsid w:val="007D2482"/>
    <w:rsid w:val="007D24D1"/>
    <w:rsid w:val="007D2547"/>
    <w:rsid w:val="007D2C49"/>
    <w:rsid w:val="007D2D69"/>
    <w:rsid w:val="007D2E41"/>
    <w:rsid w:val="007D309A"/>
    <w:rsid w:val="007D34BA"/>
    <w:rsid w:val="007D3578"/>
    <w:rsid w:val="007D388C"/>
    <w:rsid w:val="007D3BD9"/>
    <w:rsid w:val="007D3EAE"/>
    <w:rsid w:val="007D486D"/>
    <w:rsid w:val="007D4980"/>
    <w:rsid w:val="007D4BEE"/>
    <w:rsid w:val="007D4CB3"/>
    <w:rsid w:val="007D4EA1"/>
    <w:rsid w:val="007D5083"/>
    <w:rsid w:val="007D5148"/>
    <w:rsid w:val="007D52CB"/>
    <w:rsid w:val="007D54B2"/>
    <w:rsid w:val="007D5565"/>
    <w:rsid w:val="007D5925"/>
    <w:rsid w:val="007D5A51"/>
    <w:rsid w:val="007D5A97"/>
    <w:rsid w:val="007D5C24"/>
    <w:rsid w:val="007D6566"/>
    <w:rsid w:val="007D666A"/>
    <w:rsid w:val="007D6915"/>
    <w:rsid w:val="007D6C22"/>
    <w:rsid w:val="007D6EDB"/>
    <w:rsid w:val="007D738E"/>
    <w:rsid w:val="007D74CD"/>
    <w:rsid w:val="007D7A43"/>
    <w:rsid w:val="007D7C37"/>
    <w:rsid w:val="007D7E66"/>
    <w:rsid w:val="007D7F03"/>
    <w:rsid w:val="007E02C4"/>
    <w:rsid w:val="007E03A3"/>
    <w:rsid w:val="007E03AC"/>
    <w:rsid w:val="007E0B05"/>
    <w:rsid w:val="007E0C3B"/>
    <w:rsid w:val="007E114F"/>
    <w:rsid w:val="007E116D"/>
    <w:rsid w:val="007E138E"/>
    <w:rsid w:val="007E142A"/>
    <w:rsid w:val="007E144F"/>
    <w:rsid w:val="007E1752"/>
    <w:rsid w:val="007E1A36"/>
    <w:rsid w:val="007E1D3B"/>
    <w:rsid w:val="007E1D49"/>
    <w:rsid w:val="007E2004"/>
    <w:rsid w:val="007E21A5"/>
    <w:rsid w:val="007E2330"/>
    <w:rsid w:val="007E23F8"/>
    <w:rsid w:val="007E297C"/>
    <w:rsid w:val="007E2984"/>
    <w:rsid w:val="007E2A80"/>
    <w:rsid w:val="007E312E"/>
    <w:rsid w:val="007E38DA"/>
    <w:rsid w:val="007E3BE4"/>
    <w:rsid w:val="007E3C4D"/>
    <w:rsid w:val="007E3D50"/>
    <w:rsid w:val="007E3FBB"/>
    <w:rsid w:val="007E4050"/>
    <w:rsid w:val="007E41F7"/>
    <w:rsid w:val="007E4423"/>
    <w:rsid w:val="007E452E"/>
    <w:rsid w:val="007E4690"/>
    <w:rsid w:val="007E4F5C"/>
    <w:rsid w:val="007E4FA6"/>
    <w:rsid w:val="007E521C"/>
    <w:rsid w:val="007E5386"/>
    <w:rsid w:val="007E53F6"/>
    <w:rsid w:val="007E5690"/>
    <w:rsid w:val="007E590A"/>
    <w:rsid w:val="007E5C5B"/>
    <w:rsid w:val="007E5ED4"/>
    <w:rsid w:val="007E611A"/>
    <w:rsid w:val="007E69BB"/>
    <w:rsid w:val="007E6FA4"/>
    <w:rsid w:val="007E70C3"/>
    <w:rsid w:val="007E71BC"/>
    <w:rsid w:val="007E7A6A"/>
    <w:rsid w:val="007E7D04"/>
    <w:rsid w:val="007E7EF0"/>
    <w:rsid w:val="007E7F2E"/>
    <w:rsid w:val="007F0162"/>
    <w:rsid w:val="007F0A42"/>
    <w:rsid w:val="007F0C6E"/>
    <w:rsid w:val="007F0E1B"/>
    <w:rsid w:val="007F0E2B"/>
    <w:rsid w:val="007F0F4A"/>
    <w:rsid w:val="007F138A"/>
    <w:rsid w:val="007F1B3F"/>
    <w:rsid w:val="007F1D7F"/>
    <w:rsid w:val="007F1EB5"/>
    <w:rsid w:val="007F2290"/>
    <w:rsid w:val="007F25A8"/>
    <w:rsid w:val="007F274D"/>
    <w:rsid w:val="007F2ABB"/>
    <w:rsid w:val="007F2C25"/>
    <w:rsid w:val="007F2ECF"/>
    <w:rsid w:val="007F2F8D"/>
    <w:rsid w:val="007F3425"/>
    <w:rsid w:val="007F365F"/>
    <w:rsid w:val="007F3833"/>
    <w:rsid w:val="007F38C2"/>
    <w:rsid w:val="007F3DA4"/>
    <w:rsid w:val="007F3EBD"/>
    <w:rsid w:val="007F44F7"/>
    <w:rsid w:val="007F4586"/>
    <w:rsid w:val="007F458B"/>
    <w:rsid w:val="007F46B3"/>
    <w:rsid w:val="007F4711"/>
    <w:rsid w:val="007F48FF"/>
    <w:rsid w:val="007F499E"/>
    <w:rsid w:val="007F4AA0"/>
    <w:rsid w:val="007F4BDA"/>
    <w:rsid w:val="007F4C36"/>
    <w:rsid w:val="007F4FD7"/>
    <w:rsid w:val="007F503C"/>
    <w:rsid w:val="007F597D"/>
    <w:rsid w:val="007F60C2"/>
    <w:rsid w:val="007F6CA9"/>
    <w:rsid w:val="007F6CCA"/>
    <w:rsid w:val="007F6E61"/>
    <w:rsid w:val="007F6FD1"/>
    <w:rsid w:val="007F7034"/>
    <w:rsid w:val="007F74DB"/>
    <w:rsid w:val="007F7969"/>
    <w:rsid w:val="007F7E07"/>
    <w:rsid w:val="00800019"/>
    <w:rsid w:val="00800106"/>
    <w:rsid w:val="008003FF"/>
    <w:rsid w:val="00800410"/>
    <w:rsid w:val="00800491"/>
    <w:rsid w:val="008007B1"/>
    <w:rsid w:val="008008A8"/>
    <w:rsid w:val="0080128B"/>
    <w:rsid w:val="00801304"/>
    <w:rsid w:val="0080152A"/>
    <w:rsid w:val="00801BC2"/>
    <w:rsid w:val="008024A6"/>
    <w:rsid w:val="00802B64"/>
    <w:rsid w:val="00802FD3"/>
    <w:rsid w:val="00803421"/>
    <w:rsid w:val="00803769"/>
    <w:rsid w:val="0080392D"/>
    <w:rsid w:val="00803FAC"/>
    <w:rsid w:val="00804420"/>
    <w:rsid w:val="00804B8F"/>
    <w:rsid w:val="00804B99"/>
    <w:rsid w:val="00804BFA"/>
    <w:rsid w:val="00804C3C"/>
    <w:rsid w:val="00805443"/>
    <w:rsid w:val="008057C0"/>
    <w:rsid w:val="008059B1"/>
    <w:rsid w:val="00805E60"/>
    <w:rsid w:val="00805EFB"/>
    <w:rsid w:val="008060EF"/>
    <w:rsid w:val="00806412"/>
    <w:rsid w:val="00806526"/>
    <w:rsid w:val="00806598"/>
    <w:rsid w:val="00806B87"/>
    <w:rsid w:val="00806D69"/>
    <w:rsid w:val="00806DF8"/>
    <w:rsid w:val="00807830"/>
    <w:rsid w:val="008078E1"/>
    <w:rsid w:val="008079B5"/>
    <w:rsid w:val="00807A75"/>
    <w:rsid w:val="00807E5B"/>
    <w:rsid w:val="00810142"/>
    <w:rsid w:val="0081066C"/>
    <w:rsid w:val="008107EC"/>
    <w:rsid w:val="00810BDD"/>
    <w:rsid w:val="00810BEF"/>
    <w:rsid w:val="00810CA5"/>
    <w:rsid w:val="00810D60"/>
    <w:rsid w:val="00810F07"/>
    <w:rsid w:val="00810FE2"/>
    <w:rsid w:val="008110A6"/>
    <w:rsid w:val="0081110E"/>
    <w:rsid w:val="0081111E"/>
    <w:rsid w:val="008116D6"/>
    <w:rsid w:val="008119E7"/>
    <w:rsid w:val="00811EC9"/>
    <w:rsid w:val="00811ED5"/>
    <w:rsid w:val="00811EEE"/>
    <w:rsid w:val="008120F5"/>
    <w:rsid w:val="0081215E"/>
    <w:rsid w:val="00812371"/>
    <w:rsid w:val="0081255A"/>
    <w:rsid w:val="00812987"/>
    <w:rsid w:val="00812B08"/>
    <w:rsid w:val="00812B91"/>
    <w:rsid w:val="00812EBD"/>
    <w:rsid w:val="00813038"/>
    <w:rsid w:val="00813A22"/>
    <w:rsid w:val="00813ACB"/>
    <w:rsid w:val="00813C47"/>
    <w:rsid w:val="00814013"/>
    <w:rsid w:val="00814056"/>
    <w:rsid w:val="00814520"/>
    <w:rsid w:val="008146DA"/>
    <w:rsid w:val="008146EA"/>
    <w:rsid w:val="00814BF7"/>
    <w:rsid w:val="008154CB"/>
    <w:rsid w:val="00815BA9"/>
    <w:rsid w:val="00815BBC"/>
    <w:rsid w:val="00815C92"/>
    <w:rsid w:val="00816340"/>
    <w:rsid w:val="00816494"/>
    <w:rsid w:val="008165BF"/>
    <w:rsid w:val="0081671F"/>
    <w:rsid w:val="00816B78"/>
    <w:rsid w:val="00816FF3"/>
    <w:rsid w:val="0081701D"/>
    <w:rsid w:val="00817051"/>
    <w:rsid w:val="008175F6"/>
    <w:rsid w:val="00817687"/>
    <w:rsid w:val="008179D9"/>
    <w:rsid w:val="008179DD"/>
    <w:rsid w:val="00817FEB"/>
    <w:rsid w:val="00820438"/>
    <w:rsid w:val="0082063A"/>
    <w:rsid w:val="00820756"/>
    <w:rsid w:val="00820868"/>
    <w:rsid w:val="00820896"/>
    <w:rsid w:val="00820AFD"/>
    <w:rsid w:val="00820B98"/>
    <w:rsid w:val="008214A1"/>
    <w:rsid w:val="00821512"/>
    <w:rsid w:val="0082159B"/>
    <w:rsid w:val="0082196C"/>
    <w:rsid w:val="00821A37"/>
    <w:rsid w:val="00821FFC"/>
    <w:rsid w:val="008220EB"/>
    <w:rsid w:val="0082239F"/>
    <w:rsid w:val="00822673"/>
    <w:rsid w:val="00822836"/>
    <w:rsid w:val="00822B12"/>
    <w:rsid w:val="00822B3A"/>
    <w:rsid w:val="00822B96"/>
    <w:rsid w:val="00822C4D"/>
    <w:rsid w:val="00822E41"/>
    <w:rsid w:val="00822E8C"/>
    <w:rsid w:val="0082321B"/>
    <w:rsid w:val="008232E1"/>
    <w:rsid w:val="008233F0"/>
    <w:rsid w:val="008235AF"/>
    <w:rsid w:val="008235DC"/>
    <w:rsid w:val="008236FD"/>
    <w:rsid w:val="00823754"/>
    <w:rsid w:val="00823802"/>
    <w:rsid w:val="00823F1D"/>
    <w:rsid w:val="00824309"/>
    <w:rsid w:val="008246D7"/>
    <w:rsid w:val="00824889"/>
    <w:rsid w:val="00824946"/>
    <w:rsid w:val="00824CA0"/>
    <w:rsid w:val="00824DEA"/>
    <w:rsid w:val="00824E0B"/>
    <w:rsid w:val="00824E53"/>
    <w:rsid w:val="008252EA"/>
    <w:rsid w:val="0082530D"/>
    <w:rsid w:val="00825816"/>
    <w:rsid w:val="008258CD"/>
    <w:rsid w:val="00825F30"/>
    <w:rsid w:val="00826077"/>
    <w:rsid w:val="00826EC5"/>
    <w:rsid w:val="00826F15"/>
    <w:rsid w:val="008273B9"/>
    <w:rsid w:val="00827981"/>
    <w:rsid w:val="008279D0"/>
    <w:rsid w:val="008279DC"/>
    <w:rsid w:val="00827B89"/>
    <w:rsid w:val="00827C99"/>
    <w:rsid w:val="008300B0"/>
    <w:rsid w:val="008301AB"/>
    <w:rsid w:val="0083062A"/>
    <w:rsid w:val="0083069A"/>
    <w:rsid w:val="00830983"/>
    <w:rsid w:val="00830B13"/>
    <w:rsid w:val="00830E6B"/>
    <w:rsid w:val="008313C1"/>
    <w:rsid w:val="008314C4"/>
    <w:rsid w:val="0083168D"/>
    <w:rsid w:val="008317E1"/>
    <w:rsid w:val="00831D55"/>
    <w:rsid w:val="00831D68"/>
    <w:rsid w:val="00831D8F"/>
    <w:rsid w:val="008321F1"/>
    <w:rsid w:val="008326F6"/>
    <w:rsid w:val="008328E9"/>
    <w:rsid w:val="00832AA4"/>
    <w:rsid w:val="00832DE1"/>
    <w:rsid w:val="00832F6F"/>
    <w:rsid w:val="00832FD4"/>
    <w:rsid w:val="0083322F"/>
    <w:rsid w:val="008336ED"/>
    <w:rsid w:val="0083374E"/>
    <w:rsid w:val="00833762"/>
    <w:rsid w:val="008339D3"/>
    <w:rsid w:val="00833AAC"/>
    <w:rsid w:val="00833F67"/>
    <w:rsid w:val="00833F72"/>
    <w:rsid w:val="00834023"/>
    <w:rsid w:val="008340EA"/>
    <w:rsid w:val="00834191"/>
    <w:rsid w:val="00834366"/>
    <w:rsid w:val="008347CA"/>
    <w:rsid w:val="008347D5"/>
    <w:rsid w:val="00834878"/>
    <w:rsid w:val="00834A0D"/>
    <w:rsid w:val="00834C44"/>
    <w:rsid w:val="008351F3"/>
    <w:rsid w:val="008353A2"/>
    <w:rsid w:val="00835550"/>
    <w:rsid w:val="00835780"/>
    <w:rsid w:val="008370B0"/>
    <w:rsid w:val="00837397"/>
    <w:rsid w:val="0083743F"/>
    <w:rsid w:val="00837764"/>
    <w:rsid w:val="008377C7"/>
    <w:rsid w:val="00837CFB"/>
    <w:rsid w:val="00837E29"/>
    <w:rsid w:val="00837EDD"/>
    <w:rsid w:val="00840486"/>
    <w:rsid w:val="008408EC"/>
    <w:rsid w:val="00841025"/>
    <w:rsid w:val="008416B6"/>
    <w:rsid w:val="008416CB"/>
    <w:rsid w:val="00841719"/>
    <w:rsid w:val="008418BF"/>
    <w:rsid w:val="00841CDF"/>
    <w:rsid w:val="00842758"/>
    <w:rsid w:val="00842A88"/>
    <w:rsid w:val="00842B0B"/>
    <w:rsid w:val="00842B0E"/>
    <w:rsid w:val="0084316F"/>
    <w:rsid w:val="00843385"/>
    <w:rsid w:val="00843B64"/>
    <w:rsid w:val="00843DE0"/>
    <w:rsid w:val="00843E4A"/>
    <w:rsid w:val="00843E84"/>
    <w:rsid w:val="00843F52"/>
    <w:rsid w:val="00844151"/>
    <w:rsid w:val="00844242"/>
    <w:rsid w:val="00844301"/>
    <w:rsid w:val="00844E9E"/>
    <w:rsid w:val="0084573C"/>
    <w:rsid w:val="008457FF"/>
    <w:rsid w:val="00845D31"/>
    <w:rsid w:val="0084623E"/>
    <w:rsid w:val="008462C1"/>
    <w:rsid w:val="008463ED"/>
    <w:rsid w:val="008463FD"/>
    <w:rsid w:val="00846512"/>
    <w:rsid w:val="0084660E"/>
    <w:rsid w:val="00846684"/>
    <w:rsid w:val="008466EF"/>
    <w:rsid w:val="00846C73"/>
    <w:rsid w:val="00847267"/>
    <w:rsid w:val="0084780F"/>
    <w:rsid w:val="0084797B"/>
    <w:rsid w:val="00847B44"/>
    <w:rsid w:val="00847E02"/>
    <w:rsid w:val="00847E42"/>
    <w:rsid w:val="00850477"/>
    <w:rsid w:val="0085047E"/>
    <w:rsid w:val="008504F0"/>
    <w:rsid w:val="00850667"/>
    <w:rsid w:val="00850699"/>
    <w:rsid w:val="0085091E"/>
    <w:rsid w:val="00850BBF"/>
    <w:rsid w:val="00850C29"/>
    <w:rsid w:val="00850D7D"/>
    <w:rsid w:val="00850FEE"/>
    <w:rsid w:val="0085146C"/>
    <w:rsid w:val="00851868"/>
    <w:rsid w:val="00851D82"/>
    <w:rsid w:val="00851DB2"/>
    <w:rsid w:val="0085228C"/>
    <w:rsid w:val="008522AE"/>
    <w:rsid w:val="00852D5F"/>
    <w:rsid w:val="00852DB7"/>
    <w:rsid w:val="00852DFB"/>
    <w:rsid w:val="00852EF2"/>
    <w:rsid w:val="00852F1B"/>
    <w:rsid w:val="00853132"/>
    <w:rsid w:val="00853171"/>
    <w:rsid w:val="008532C5"/>
    <w:rsid w:val="00853A8C"/>
    <w:rsid w:val="00853C84"/>
    <w:rsid w:val="00853DDC"/>
    <w:rsid w:val="008545DD"/>
    <w:rsid w:val="00854760"/>
    <w:rsid w:val="00854FED"/>
    <w:rsid w:val="0085514B"/>
    <w:rsid w:val="00855320"/>
    <w:rsid w:val="0085544B"/>
    <w:rsid w:val="00855486"/>
    <w:rsid w:val="00855A64"/>
    <w:rsid w:val="008560B2"/>
    <w:rsid w:val="00856180"/>
    <w:rsid w:val="008563BC"/>
    <w:rsid w:val="008563C8"/>
    <w:rsid w:val="00856569"/>
    <w:rsid w:val="00856643"/>
    <w:rsid w:val="00856848"/>
    <w:rsid w:val="008568F2"/>
    <w:rsid w:val="00856AD6"/>
    <w:rsid w:val="00856C33"/>
    <w:rsid w:val="00856E93"/>
    <w:rsid w:val="00857033"/>
    <w:rsid w:val="008572FF"/>
    <w:rsid w:val="00857552"/>
    <w:rsid w:val="00857C8B"/>
    <w:rsid w:val="00857E2B"/>
    <w:rsid w:val="00857E9A"/>
    <w:rsid w:val="008604EF"/>
    <w:rsid w:val="00860588"/>
    <w:rsid w:val="00860683"/>
    <w:rsid w:val="00860799"/>
    <w:rsid w:val="00860987"/>
    <w:rsid w:val="00860BF4"/>
    <w:rsid w:val="00860C65"/>
    <w:rsid w:val="00860EB1"/>
    <w:rsid w:val="008610C5"/>
    <w:rsid w:val="00861835"/>
    <w:rsid w:val="008618AD"/>
    <w:rsid w:val="00861A0C"/>
    <w:rsid w:val="00861FCD"/>
    <w:rsid w:val="008620ED"/>
    <w:rsid w:val="008622D9"/>
    <w:rsid w:val="008623B0"/>
    <w:rsid w:val="008626BC"/>
    <w:rsid w:val="00862C88"/>
    <w:rsid w:val="00862F28"/>
    <w:rsid w:val="00863026"/>
    <w:rsid w:val="008631EA"/>
    <w:rsid w:val="00863641"/>
    <w:rsid w:val="008636CA"/>
    <w:rsid w:val="008636D3"/>
    <w:rsid w:val="00863AD0"/>
    <w:rsid w:val="00863C0E"/>
    <w:rsid w:val="00863DFE"/>
    <w:rsid w:val="00863E84"/>
    <w:rsid w:val="00864197"/>
    <w:rsid w:val="008643A7"/>
    <w:rsid w:val="008644F8"/>
    <w:rsid w:val="008645A5"/>
    <w:rsid w:val="00864876"/>
    <w:rsid w:val="00864D45"/>
    <w:rsid w:val="00864E79"/>
    <w:rsid w:val="0086511E"/>
    <w:rsid w:val="0086559C"/>
    <w:rsid w:val="00865669"/>
    <w:rsid w:val="008656DE"/>
    <w:rsid w:val="0086589B"/>
    <w:rsid w:val="008658E7"/>
    <w:rsid w:val="00865F48"/>
    <w:rsid w:val="00865F9E"/>
    <w:rsid w:val="008661EB"/>
    <w:rsid w:val="00866408"/>
    <w:rsid w:val="00866737"/>
    <w:rsid w:val="008667E2"/>
    <w:rsid w:val="00866813"/>
    <w:rsid w:val="00866941"/>
    <w:rsid w:val="0086696E"/>
    <w:rsid w:val="00866AB3"/>
    <w:rsid w:val="00866F34"/>
    <w:rsid w:val="008670D7"/>
    <w:rsid w:val="0086717F"/>
    <w:rsid w:val="00867212"/>
    <w:rsid w:val="0086747B"/>
    <w:rsid w:val="008674BF"/>
    <w:rsid w:val="008674D9"/>
    <w:rsid w:val="00867C5D"/>
    <w:rsid w:val="00867D27"/>
    <w:rsid w:val="00867EBE"/>
    <w:rsid w:val="00867F73"/>
    <w:rsid w:val="00870060"/>
    <w:rsid w:val="00870A1A"/>
    <w:rsid w:val="00870C73"/>
    <w:rsid w:val="00870C79"/>
    <w:rsid w:val="00870F2C"/>
    <w:rsid w:val="00871165"/>
    <w:rsid w:val="00871191"/>
    <w:rsid w:val="008712B8"/>
    <w:rsid w:val="00871760"/>
    <w:rsid w:val="0087197F"/>
    <w:rsid w:val="00871C80"/>
    <w:rsid w:val="0087217D"/>
    <w:rsid w:val="008722BD"/>
    <w:rsid w:val="00872388"/>
    <w:rsid w:val="00872661"/>
    <w:rsid w:val="008727A1"/>
    <w:rsid w:val="00872BB5"/>
    <w:rsid w:val="00872C34"/>
    <w:rsid w:val="00872CCA"/>
    <w:rsid w:val="008734A4"/>
    <w:rsid w:val="008736D7"/>
    <w:rsid w:val="00873744"/>
    <w:rsid w:val="00873936"/>
    <w:rsid w:val="00874095"/>
    <w:rsid w:val="008740BE"/>
    <w:rsid w:val="0087427F"/>
    <w:rsid w:val="008742E3"/>
    <w:rsid w:val="00874610"/>
    <w:rsid w:val="00874682"/>
    <w:rsid w:val="00874B18"/>
    <w:rsid w:val="00874CFB"/>
    <w:rsid w:val="00874D95"/>
    <w:rsid w:val="008751EA"/>
    <w:rsid w:val="008753CD"/>
    <w:rsid w:val="008753FC"/>
    <w:rsid w:val="008757E3"/>
    <w:rsid w:val="008759E9"/>
    <w:rsid w:val="00876004"/>
    <w:rsid w:val="0087603B"/>
    <w:rsid w:val="00876535"/>
    <w:rsid w:val="0087660B"/>
    <w:rsid w:val="00876988"/>
    <w:rsid w:val="008769CF"/>
    <w:rsid w:val="00876A8B"/>
    <w:rsid w:val="00876C9E"/>
    <w:rsid w:val="00876CCD"/>
    <w:rsid w:val="00876F2B"/>
    <w:rsid w:val="0087729D"/>
    <w:rsid w:val="008772F4"/>
    <w:rsid w:val="008773C8"/>
    <w:rsid w:val="00877441"/>
    <w:rsid w:val="00877535"/>
    <w:rsid w:val="008777D5"/>
    <w:rsid w:val="00877810"/>
    <w:rsid w:val="00877A08"/>
    <w:rsid w:val="00877B83"/>
    <w:rsid w:val="00877BE4"/>
    <w:rsid w:val="00877C75"/>
    <w:rsid w:val="00877C86"/>
    <w:rsid w:val="00877EE3"/>
    <w:rsid w:val="008800A8"/>
    <w:rsid w:val="00880178"/>
    <w:rsid w:val="00880B81"/>
    <w:rsid w:val="00880CD9"/>
    <w:rsid w:val="00881114"/>
    <w:rsid w:val="008813B1"/>
    <w:rsid w:val="008813D6"/>
    <w:rsid w:val="00881737"/>
    <w:rsid w:val="008817F4"/>
    <w:rsid w:val="00881826"/>
    <w:rsid w:val="00881B57"/>
    <w:rsid w:val="00881B65"/>
    <w:rsid w:val="00881D09"/>
    <w:rsid w:val="0088221E"/>
    <w:rsid w:val="008822E5"/>
    <w:rsid w:val="008823B2"/>
    <w:rsid w:val="008824AD"/>
    <w:rsid w:val="00882527"/>
    <w:rsid w:val="00882A6F"/>
    <w:rsid w:val="00882CB5"/>
    <w:rsid w:val="0088336E"/>
    <w:rsid w:val="0088359A"/>
    <w:rsid w:val="00883650"/>
    <w:rsid w:val="0088397A"/>
    <w:rsid w:val="00883ADC"/>
    <w:rsid w:val="00883B30"/>
    <w:rsid w:val="00883DB4"/>
    <w:rsid w:val="00884072"/>
    <w:rsid w:val="00884373"/>
    <w:rsid w:val="008843E0"/>
    <w:rsid w:val="0088445E"/>
    <w:rsid w:val="00884489"/>
    <w:rsid w:val="008845C4"/>
    <w:rsid w:val="00884B8F"/>
    <w:rsid w:val="008851F1"/>
    <w:rsid w:val="0088520A"/>
    <w:rsid w:val="0088523F"/>
    <w:rsid w:val="008852FB"/>
    <w:rsid w:val="00885504"/>
    <w:rsid w:val="00885BC1"/>
    <w:rsid w:val="0088673F"/>
    <w:rsid w:val="0088693E"/>
    <w:rsid w:val="008872FD"/>
    <w:rsid w:val="0088780B"/>
    <w:rsid w:val="00887957"/>
    <w:rsid w:val="00887A69"/>
    <w:rsid w:val="00887C50"/>
    <w:rsid w:val="00890177"/>
    <w:rsid w:val="00890181"/>
    <w:rsid w:val="00890427"/>
    <w:rsid w:val="0089057A"/>
    <w:rsid w:val="0089060A"/>
    <w:rsid w:val="00890644"/>
    <w:rsid w:val="008906A1"/>
    <w:rsid w:val="0089077E"/>
    <w:rsid w:val="008908C0"/>
    <w:rsid w:val="00890A65"/>
    <w:rsid w:val="00890E62"/>
    <w:rsid w:val="00891150"/>
    <w:rsid w:val="008911FF"/>
    <w:rsid w:val="00891225"/>
    <w:rsid w:val="00891B02"/>
    <w:rsid w:val="00891CBE"/>
    <w:rsid w:val="00891FC9"/>
    <w:rsid w:val="00892049"/>
    <w:rsid w:val="008920AE"/>
    <w:rsid w:val="0089268E"/>
    <w:rsid w:val="0089274F"/>
    <w:rsid w:val="008927AD"/>
    <w:rsid w:val="00892884"/>
    <w:rsid w:val="008928E8"/>
    <w:rsid w:val="00892959"/>
    <w:rsid w:val="00892A47"/>
    <w:rsid w:val="00892B7E"/>
    <w:rsid w:val="00892F5C"/>
    <w:rsid w:val="0089368A"/>
    <w:rsid w:val="00893828"/>
    <w:rsid w:val="008938FF"/>
    <w:rsid w:val="00893F85"/>
    <w:rsid w:val="00894469"/>
    <w:rsid w:val="008946CB"/>
    <w:rsid w:val="008948DE"/>
    <w:rsid w:val="00894FFF"/>
    <w:rsid w:val="008950C0"/>
    <w:rsid w:val="0089513B"/>
    <w:rsid w:val="008958B6"/>
    <w:rsid w:val="00895BB9"/>
    <w:rsid w:val="00895EAC"/>
    <w:rsid w:val="00896209"/>
    <w:rsid w:val="008962A3"/>
    <w:rsid w:val="0089637B"/>
    <w:rsid w:val="008963D7"/>
    <w:rsid w:val="008965E9"/>
    <w:rsid w:val="008966F7"/>
    <w:rsid w:val="00896782"/>
    <w:rsid w:val="00896B69"/>
    <w:rsid w:val="00896C72"/>
    <w:rsid w:val="00897082"/>
    <w:rsid w:val="00897213"/>
    <w:rsid w:val="0089728B"/>
    <w:rsid w:val="00897372"/>
    <w:rsid w:val="008976B7"/>
    <w:rsid w:val="00897D47"/>
    <w:rsid w:val="008A0019"/>
    <w:rsid w:val="008A003E"/>
    <w:rsid w:val="008A0063"/>
    <w:rsid w:val="008A00E5"/>
    <w:rsid w:val="008A02BB"/>
    <w:rsid w:val="008A0569"/>
    <w:rsid w:val="008A06E4"/>
    <w:rsid w:val="008A08A0"/>
    <w:rsid w:val="008A1000"/>
    <w:rsid w:val="008A113B"/>
    <w:rsid w:val="008A11D5"/>
    <w:rsid w:val="008A1457"/>
    <w:rsid w:val="008A14D5"/>
    <w:rsid w:val="008A1B81"/>
    <w:rsid w:val="008A1E10"/>
    <w:rsid w:val="008A1FC7"/>
    <w:rsid w:val="008A2028"/>
    <w:rsid w:val="008A217D"/>
    <w:rsid w:val="008A29A3"/>
    <w:rsid w:val="008A29C9"/>
    <w:rsid w:val="008A2F8F"/>
    <w:rsid w:val="008A38F6"/>
    <w:rsid w:val="008A395D"/>
    <w:rsid w:val="008A39A7"/>
    <w:rsid w:val="008A3B1B"/>
    <w:rsid w:val="008A3DEA"/>
    <w:rsid w:val="008A3F23"/>
    <w:rsid w:val="008A40B0"/>
    <w:rsid w:val="008A41C0"/>
    <w:rsid w:val="008A42D9"/>
    <w:rsid w:val="008A4379"/>
    <w:rsid w:val="008A4385"/>
    <w:rsid w:val="008A48E7"/>
    <w:rsid w:val="008A4B8A"/>
    <w:rsid w:val="008A4CBF"/>
    <w:rsid w:val="008A4D3D"/>
    <w:rsid w:val="008A4F5E"/>
    <w:rsid w:val="008A54AD"/>
    <w:rsid w:val="008A5519"/>
    <w:rsid w:val="008A55A2"/>
    <w:rsid w:val="008A5D6A"/>
    <w:rsid w:val="008A5EA9"/>
    <w:rsid w:val="008A5FE5"/>
    <w:rsid w:val="008A61DD"/>
    <w:rsid w:val="008A63D8"/>
    <w:rsid w:val="008A63EB"/>
    <w:rsid w:val="008A6A2B"/>
    <w:rsid w:val="008A6C14"/>
    <w:rsid w:val="008A717B"/>
    <w:rsid w:val="008A71DC"/>
    <w:rsid w:val="008A728A"/>
    <w:rsid w:val="008A7309"/>
    <w:rsid w:val="008A7415"/>
    <w:rsid w:val="008A779A"/>
    <w:rsid w:val="008A7900"/>
    <w:rsid w:val="008A7B7D"/>
    <w:rsid w:val="008A7F6D"/>
    <w:rsid w:val="008B0176"/>
    <w:rsid w:val="008B0320"/>
    <w:rsid w:val="008B077E"/>
    <w:rsid w:val="008B08A4"/>
    <w:rsid w:val="008B0BBE"/>
    <w:rsid w:val="008B0C84"/>
    <w:rsid w:val="008B11AA"/>
    <w:rsid w:val="008B1451"/>
    <w:rsid w:val="008B176B"/>
    <w:rsid w:val="008B17BD"/>
    <w:rsid w:val="008B1F0B"/>
    <w:rsid w:val="008B2133"/>
    <w:rsid w:val="008B236A"/>
    <w:rsid w:val="008B2411"/>
    <w:rsid w:val="008B2795"/>
    <w:rsid w:val="008B286E"/>
    <w:rsid w:val="008B2B63"/>
    <w:rsid w:val="008B2BBD"/>
    <w:rsid w:val="008B2DF0"/>
    <w:rsid w:val="008B30C8"/>
    <w:rsid w:val="008B39AB"/>
    <w:rsid w:val="008B3BBA"/>
    <w:rsid w:val="008B3C2A"/>
    <w:rsid w:val="008B40CD"/>
    <w:rsid w:val="008B4266"/>
    <w:rsid w:val="008B42CB"/>
    <w:rsid w:val="008B457F"/>
    <w:rsid w:val="008B4645"/>
    <w:rsid w:val="008B5071"/>
    <w:rsid w:val="008B5260"/>
    <w:rsid w:val="008B55EC"/>
    <w:rsid w:val="008B5A4B"/>
    <w:rsid w:val="008B5A56"/>
    <w:rsid w:val="008B5BFA"/>
    <w:rsid w:val="008B5C8D"/>
    <w:rsid w:val="008B5E08"/>
    <w:rsid w:val="008B6009"/>
    <w:rsid w:val="008B61B4"/>
    <w:rsid w:val="008B6537"/>
    <w:rsid w:val="008B6785"/>
    <w:rsid w:val="008B67A2"/>
    <w:rsid w:val="008B68D7"/>
    <w:rsid w:val="008B6909"/>
    <w:rsid w:val="008B6A02"/>
    <w:rsid w:val="008B6A0A"/>
    <w:rsid w:val="008B72C7"/>
    <w:rsid w:val="008B72CF"/>
    <w:rsid w:val="008B777E"/>
    <w:rsid w:val="008B7810"/>
    <w:rsid w:val="008B7A78"/>
    <w:rsid w:val="008B7BA1"/>
    <w:rsid w:val="008C02E4"/>
    <w:rsid w:val="008C0705"/>
    <w:rsid w:val="008C0AE9"/>
    <w:rsid w:val="008C0BFA"/>
    <w:rsid w:val="008C0EFE"/>
    <w:rsid w:val="008C0F4D"/>
    <w:rsid w:val="008C1516"/>
    <w:rsid w:val="008C15DD"/>
    <w:rsid w:val="008C1C0E"/>
    <w:rsid w:val="008C1DBC"/>
    <w:rsid w:val="008C1E6D"/>
    <w:rsid w:val="008C1F32"/>
    <w:rsid w:val="008C21BE"/>
    <w:rsid w:val="008C225C"/>
    <w:rsid w:val="008C2286"/>
    <w:rsid w:val="008C2829"/>
    <w:rsid w:val="008C28E5"/>
    <w:rsid w:val="008C31BE"/>
    <w:rsid w:val="008C34D2"/>
    <w:rsid w:val="008C3D99"/>
    <w:rsid w:val="008C3E64"/>
    <w:rsid w:val="008C3FB9"/>
    <w:rsid w:val="008C44DB"/>
    <w:rsid w:val="008C46A5"/>
    <w:rsid w:val="008C4819"/>
    <w:rsid w:val="008C494C"/>
    <w:rsid w:val="008C4991"/>
    <w:rsid w:val="008C4C18"/>
    <w:rsid w:val="008C4E0F"/>
    <w:rsid w:val="008C567C"/>
    <w:rsid w:val="008C57D6"/>
    <w:rsid w:val="008C580D"/>
    <w:rsid w:val="008C5B8E"/>
    <w:rsid w:val="008C5C7E"/>
    <w:rsid w:val="008C61DD"/>
    <w:rsid w:val="008C65A7"/>
    <w:rsid w:val="008C680C"/>
    <w:rsid w:val="008C6825"/>
    <w:rsid w:val="008C6893"/>
    <w:rsid w:val="008C6970"/>
    <w:rsid w:val="008C6DDC"/>
    <w:rsid w:val="008C6E2F"/>
    <w:rsid w:val="008C6EBC"/>
    <w:rsid w:val="008C71B6"/>
    <w:rsid w:val="008C764B"/>
    <w:rsid w:val="008C7786"/>
    <w:rsid w:val="008C7D00"/>
    <w:rsid w:val="008C7DE9"/>
    <w:rsid w:val="008C7EE8"/>
    <w:rsid w:val="008C7F62"/>
    <w:rsid w:val="008D00BE"/>
    <w:rsid w:val="008D0254"/>
    <w:rsid w:val="008D08C3"/>
    <w:rsid w:val="008D0BDF"/>
    <w:rsid w:val="008D1110"/>
    <w:rsid w:val="008D1173"/>
    <w:rsid w:val="008D1583"/>
    <w:rsid w:val="008D1B5F"/>
    <w:rsid w:val="008D1D7D"/>
    <w:rsid w:val="008D2015"/>
    <w:rsid w:val="008D2287"/>
    <w:rsid w:val="008D22B2"/>
    <w:rsid w:val="008D23BA"/>
    <w:rsid w:val="008D2687"/>
    <w:rsid w:val="008D286E"/>
    <w:rsid w:val="008D2CEF"/>
    <w:rsid w:val="008D3080"/>
    <w:rsid w:val="008D30EA"/>
    <w:rsid w:val="008D373C"/>
    <w:rsid w:val="008D37E5"/>
    <w:rsid w:val="008D3956"/>
    <w:rsid w:val="008D3DAC"/>
    <w:rsid w:val="008D3E5F"/>
    <w:rsid w:val="008D3FE2"/>
    <w:rsid w:val="008D4275"/>
    <w:rsid w:val="008D42A1"/>
    <w:rsid w:val="008D43C9"/>
    <w:rsid w:val="008D4573"/>
    <w:rsid w:val="008D459F"/>
    <w:rsid w:val="008D47DD"/>
    <w:rsid w:val="008D4832"/>
    <w:rsid w:val="008D494A"/>
    <w:rsid w:val="008D4DC7"/>
    <w:rsid w:val="008D4F9E"/>
    <w:rsid w:val="008D54B5"/>
    <w:rsid w:val="008D5CE7"/>
    <w:rsid w:val="008D5E33"/>
    <w:rsid w:val="008D60B2"/>
    <w:rsid w:val="008D61AF"/>
    <w:rsid w:val="008D622F"/>
    <w:rsid w:val="008D6312"/>
    <w:rsid w:val="008D634E"/>
    <w:rsid w:val="008D6561"/>
    <w:rsid w:val="008D670A"/>
    <w:rsid w:val="008D6ADE"/>
    <w:rsid w:val="008D6B5A"/>
    <w:rsid w:val="008D6C9A"/>
    <w:rsid w:val="008D6D41"/>
    <w:rsid w:val="008D6EAB"/>
    <w:rsid w:val="008D6F4A"/>
    <w:rsid w:val="008D70CF"/>
    <w:rsid w:val="008D7183"/>
    <w:rsid w:val="008D71CF"/>
    <w:rsid w:val="008D774E"/>
    <w:rsid w:val="008D7AF9"/>
    <w:rsid w:val="008D7B35"/>
    <w:rsid w:val="008D7C28"/>
    <w:rsid w:val="008D7CCE"/>
    <w:rsid w:val="008E0089"/>
    <w:rsid w:val="008E0749"/>
    <w:rsid w:val="008E09BF"/>
    <w:rsid w:val="008E0A44"/>
    <w:rsid w:val="008E0BB3"/>
    <w:rsid w:val="008E0D04"/>
    <w:rsid w:val="008E0E58"/>
    <w:rsid w:val="008E0FBD"/>
    <w:rsid w:val="008E10FB"/>
    <w:rsid w:val="008E139A"/>
    <w:rsid w:val="008E15AB"/>
    <w:rsid w:val="008E1A72"/>
    <w:rsid w:val="008E1B01"/>
    <w:rsid w:val="008E1C1E"/>
    <w:rsid w:val="008E1D68"/>
    <w:rsid w:val="008E1E73"/>
    <w:rsid w:val="008E23E6"/>
    <w:rsid w:val="008E2636"/>
    <w:rsid w:val="008E27DB"/>
    <w:rsid w:val="008E283B"/>
    <w:rsid w:val="008E28CF"/>
    <w:rsid w:val="008E2AD3"/>
    <w:rsid w:val="008E2B5D"/>
    <w:rsid w:val="008E2E78"/>
    <w:rsid w:val="008E348D"/>
    <w:rsid w:val="008E34D7"/>
    <w:rsid w:val="008E3A62"/>
    <w:rsid w:val="008E410F"/>
    <w:rsid w:val="008E429F"/>
    <w:rsid w:val="008E435C"/>
    <w:rsid w:val="008E4B10"/>
    <w:rsid w:val="008E4BC2"/>
    <w:rsid w:val="008E4CFE"/>
    <w:rsid w:val="008E4E09"/>
    <w:rsid w:val="008E4E2F"/>
    <w:rsid w:val="008E4F5E"/>
    <w:rsid w:val="008E5063"/>
    <w:rsid w:val="008E507C"/>
    <w:rsid w:val="008E5189"/>
    <w:rsid w:val="008E51BB"/>
    <w:rsid w:val="008E5481"/>
    <w:rsid w:val="008E58E2"/>
    <w:rsid w:val="008E5ECF"/>
    <w:rsid w:val="008E6395"/>
    <w:rsid w:val="008E6552"/>
    <w:rsid w:val="008E6619"/>
    <w:rsid w:val="008E67EF"/>
    <w:rsid w:val="008E6E7B"/>
    <w:rsid w:val="008E6FD1"/>
    <w:rsid w:val="008E7530"/>
    <w:rsid w:val="008E7978"/>
    <w:rsid w:val="008F0268"/>
    <w:rsid w:val="008F0761"/>
    <w:rsid w:val="008F0A86"/>
    <w:rsid w:val="008F0AFF"/>
    <w:rsid w:val="008F1333"/>
    <w:rsid w:val="008F1550"/>
    <w:rsid w:val="008F172F"/>
    <w:rsid w:val="008F1A17"/>
    <w:rsid w:val="008F1B23"/>
    <w:rsid w:val="008F1C32"/>
    <w:rsid w:val="008F1C51"/>
    <w:rsid w:val="008F20C7"/>
    <w:rsid w:val="008F291F"/>
    <w:rsid w:val="008F2943"/>
    <w:rsid w:val="008F31B5"/>
    <w:rsid w:val="008F3275"/>
    <w:rsid w:val="008F3449"/>
    <w:rsid w:val="008F363C"/>
    <w:rsid w:val="008F38EF"/>
    <w:rsid w:val="008F3B37"/>
    <w:rsid w:val="008F4097"/>
    <w:rsid w:val="008F40D6"/>
    <w:rsid w:val="008F423F"/>
    <w:rsid w:val="008F4361"/>
    <w:rsid w:val="008F441F"/>
    <w:rsid w:val="008F4475"/>
    <w:rsid w:val="008F44E6"/>
    <w:rsid w:val="008F463D"/>
    <w:rsid w:val="008F4729"/>
    <w:rsid w:val="008F4749"/>
    <w:rsid w:val="008F482D"/>
    <w:rsid w:val="008F49B3"/>
    <w:rsid w:val="008F4AD6"/>
    <w:rsid w:val="008F4EA2"/>
    <w:rsid w:val="008F52CE"/>
    <w:rsid w:val="008F53B8"/>
    <w:rsid w:val="008F599F"/>
    <w:rsid w:val="008F5C02"/>
    <w:rsid w:val="008F5D23"/>
    <w:rsid w:val="008F601C"/>
    <w:rsid w:val="008F624E"/>
    <w:rsid w:val="008F6579"/>
    <w:rsid w:val="008F65B4"/>
    <w:rsid w:val="008F6C90"/>
    <w:rsid w:val="008F6FFB"/>
    <w:rsid w:val="008F70B4"/>
    <w:rsid w:val="008F7171"/>
    <w:rsid w:val="008F7732"/>
    <w:rsid w:val="008F780F"/>
    <w:rsid w:val="008F7E18"/>
    <w:rsid w:val="008F7EBF"/>
    <w:rsid w:val="008F7EE4"/>
    <w:rsid w:val="008F7EFA"/>
    <w:rsid w:val="0090020A"/>
    <w:rsid w:val="00900BBE"/>
    <w:rsid w:val="00900FA0"/>
    <w:rsid w:val="0090102E"/>
    <w:rsid w:val="00901279"/>
    <w:rsid w:val="0090138B"/>
    <w:rsid w:val="00901491"/>
    <w:rsid w:val="0090170D"/>
    <w:rsid w:val="00901986"/>
    <w:rsid w:val="00901B99"/>
    <w:rsid w:val="00902125"/>
    <w:rsid w:val="00902D35"/>
    <w:rsid w:val="00902D9B"/>
    <w:rsid w:val="00903146"/>
    <w:rsid w:val="0090320D"/>
    <w:rsid w:val="0090348B"/>
    <w:rsid w:val="00903817"/>
    <w:rsid w:val="00903870"/>
    <w:rsid w:val="0090399B"/>
    <w:rsid w:val="00903A55"/>
    <w:rsid w:val="00903B65"/>
    <w:rsid w:val="00903E4F"/>
    <w:rsid w:val="00903E6C"/>
    <w:rsid w:val="00903F3D"/>
    <w:rsid w:val="00903F71"/>
    <w:rsid w:val="009042D3"/>
    <w:rsid w:val="009045AA"/>
    <w:rsid w:val="00904846"/>
    <w:rsid w:val="009048D5"/>
    <w:rsid w:val="00904A4C"/>
    <w:rsid w:val="00904B54"/>
    <w:rsid w:val="00904E95"/>
    <w:rsid w:val="00904F0A"/>
    <w:rsid w:val="00904FD2"/>
    <w:rsid w:val="009052EA"/>
    <w:rsid w:val="009056DA"/>
    <w:rsid w:val="00905767"/>
    <w:rsid w:val="009057D8"/>
    <w:rsid w:val="00905860"/>
    <w:rsid w:val="00905C0C"/>
    <w:rsid w:val="00905D54"/>
    <w:rsid w:val="00905FA3"/>
    <w:rsid w:val="00906702"/>
    <w:rsid w:val="0090674D"/>
    <w:rsid w:val="00906829"/>
    <w:rsid w:val="0090687F"/>
    <w:rsid w:val="00906A0E"/>
    <w:rsid w:val="00906CB3"/>
    <w:rsid w:val="00906F9E"/>
    <w:rsid w:val="0090703B"/>
    <w:rsid w:val="009070A8"/>
    <w:rsid w:val="009074F7"/>
    <w:rsid w:val="009101B0"/>
    <w:rsid w:val="0091049D"/>
    <w:rsid w:val="00910702"/>
    <w:rsid w:val="00910934"/>
    <w:rsid w:val="00910B68"/>
    <w:rsid w:val="009110E9"/>
    <w:rsid w:val="0091135E"/>
    <w:rsid w:val="009113B4"/>
    <w:rsid w:val="00911562"/>
    <w:rsid w:val="00911619"/>
    <w:rsid w:val="00911A63"/>
    <w:rsid w:val="009120B6"/>
    <w:rsid w:val="009121AA"/>
    <w:rsid w:val="00912219"/>
    <w:rsid w:val="009123C1"/>
    <w:rsid w:val="00912541"/>
    <w:rsid w:val="009126C1"/>
    <w:rsid w:val="0091278E"/>
    <w:rsid w:val="00912A0C"/>
    <w:rsid w:val="00912A14"/>
    <w:rsid w:val="00912F11"/>
    <w:rsid w:val="00913894"/>
    <w:rsid w:val="0091396B"/>
    <w:rsid w:val="0091408C"/>
    <w:rsid w:val="009140C8"/>
    <w:rsid w:val="0091425A"/>
    <w:rsid w:val="009147D3"/>
    <w:rsid w:val="00914C7B"/>
    <w:rsid w:val="00914D75"/>
    <w:rsid w:val="00915034"/>
    <w:rsid w:val="00915133"/>
    <w:rsid w:val="0091526A"/>
    <w:rsid w:val="0091529D"/>
    <w:rsid w:val="00915832"/>
    <w:rsid w:val="00915863"/>
    <w:rsid w:val="009158B7"/>
    <w:rsid w:val="009158CF"/>
    <w:rsid w:val="00915C46"/>
    <w:rsid w:val="00915CF7"/>
    <w:rsid w:val="00915D07"/>
    <w:rsid w:val="00915D15"/>
    <w:rsid w:val="00915D49"/>
    <w:rsid w:val="00915D79"/>
    <w:rsid w:val="00915EAF"/>
    <w:rsid w:val="00916608"/>
    <w:rsid w:val="0091663E"/>
    <w:rsid w:val="009166A1"/>
    <w:rsid w:val="00916A82"/>
    <w:rsid w:val="00916B47"/>
    <w:rsid w:val="00916DEC"/>
    <w:rsid w:val="00916EE9"/>
    <w:rsid w:val="00916FFC"/>
    <w:rsid w:val="009176E3"/>
    <w:rsid w:val="00917A7C"/>
    <w:rsid w:val="00917D18"/>
    <w:rsid w:val="009201B7"/>
    <w:rsid w:val="009201F6"/>
    <w:rsid w:val="009204C9"/>
    <w:rsid w:val="0092067F"/>
    <w:rsid w:val="00920840"/>
    <w:rsid w:val="00920C9D"/>
    <w:rsid w:val="00920E4C"/>
    <w:rsid w:val="00920E8B"/>
    <w:rsid w:val="009214BE"/>
    <w:rsid w:val="009217AC"/>
    <w:rsid w:val="009217B1"/>
    <w:rsid w:val="0092191F"/>
    <w:rsid w:val="009219B6"/>
    <w:rsid w:val="00921BBA"/>
    <w:rsid w:val="00921E29"/>
    <w:rsid w:val="00921EED"/>
    <w:rsid w:val="0092206D"/>
    <w:rsid w:val="0092216D"/>
    <w:rsid w:val="0092223A"/>
    <w:rsid w:val="0092253E"/>
    <w:rsid w:val="00922700"/>
    <w:rsid w:val="00922771"/>
    <w:rsid w:val="0092297F"/>
    <w:rsid w:val="009229B1"/>
    <w:rsid w:val="00923176"/>
    <w:rsid w:val="00923183"/>
    <w:rsid w:val="009231B4"/>
    <w:rsid w:val="00923832"/>
    <w:rsid w:val="009239B0"/>
    <w:rsid w:val="00923A35"/>
    <w:rsid w:val="00923E74"/>
    <w:rsid w:val="00923FBA"/>
    <w:rsid w:val="00924A46"/>
    <w:rsid w:val="00924D7F"/>
    <w:rsid w:val="00925143"/>
    <w:rsid w:val="00925563"/>
    <w:rsid w:val="00925847"/>
    <w:rsid w:val="009258D6"/>
    <w:rsid w:val="00925A64"/>
    <w:rsid w:val="00925D37"/>
    <w:rsid w:val="00925D3A"/>
    <w:rsid w:val="009264FF"/>
    <w:rsid w:val="009265B8"/>
    <w:rsid w:val="00926768"/>
    <w:rsid w:val="00926A68"/>
    <w:rsid w:val="0092781C"/>
    <w:rsid w:val="00927D42"/>
    <w:rsid w:val="0093001A"/>
    <w:rsid w:val="00930055"/>
    <w:rsid w:val="00930372"/>
    <w:rsid w:val="009306DC"/>
    <w:rsid w:val="00930BE7"/>
    <w:rsid w:val="00930D82"/>
    <w:rsid w:val="0093121E"/>
    <w:rsid w:val="009312F3"/>
    <w:rsid w:val="00931CB1"/>
    <w:rsid w:val="009321CE"/>
    <w:rsid w:val="00932446"/>
    <w:rsid w:val="0093282C"/>
    <w:rsid w:val="00932B2B"/>
    <w:rsid w:val="00932BD9"/>
    <w:rsid w:val="00932BFC"/>
    <w:rsid w:val="009333AB"/>
    <w:rsid w:val="00933864"/>
    <w:rsid w:val="0093432D"/>
    <w:rsid w:val="0093435D"/>
    <w:rsid w:val="0093445B"/>
    <w:rsid w:val="0093470C"/>
    <w:rsid w:val="0093472C"/>
    <w:rsid w:val="00934959"/>
    <w:rsid w:val="00934A87"/>
    <w:rsid w:val="00934D35"/>
    <w:rsid w:val="00934F74"/>
    <w:rsid w:val="0093546B"/>
    <w:rsid w:val="00935AEE"/>
    <w:rsid w:val="00935BA7"/>
    <w:rsid w:val="00935D1B"/>
    <w:rsid w:val="009361CE"/>
    <w:rsid w:val="0093670F"/>
    <w:rsid w:val="009369DB"/>
    <w:rsid w:val="00936E0C"/>
    <w:rsid w:val="00936E3A"/>
    <w:rsid w:val="00937042"/>
    <w:rsid w:val="0093730F"/>
    <w:rsid w:val="0093757B"/>
    <w:rsid w:val="00937589"/>
    <w:rsid w:val="0093761A"/>
    <w:rsid w:val="009376CD"/>
    <w:rsid w:val="00937734"/>
    <w:rsid w:val="00937854"/>
    <w:rsid w:val="00937942"/>
    <w:rsid w:val="00937EBF"/>
    <w:rsid w:val="0094006D"/>
    <w:rsid w:val="00940076"/>
    <w:rsid w:val="00940491"/>
    <w:rsid w:val="0094068C"/>
    <w:rsid w:val="00940795"/>
    <w:rsid w:val="00940811"/>
    <w:rsid w:val="00940A34"/>
    <w:rsid w:val="00941059"/>
    <w:rsid w:val="00941240"/>
    <w:rsid w:val="009412D8"/>
    <w:rsid w:val="00941375"/>
    <w:rsid w:val="0094139A"/>
    <w:rsid w:val="009413F0"/>
    <w:rsid w:val="009414B7"/>
    <w:rsid w:val="00941602"/>
    <w:rsid w:val="00941978"/>
    <w:rsid w:val="00941C81"/>
    <w:rsid w:val="00942196"/>
    <w:rsid w:val="00942557"/>
    <w:rsid w:val="00942565"/>
    <w:rsid w:val="00942926"/>
    <w:rsid w:val="009429A1"/>
    <w:rsid w:val="00942A08"/>
    <w:rsid w:val="00942AAB"/>
    <w:rsid w:val="00942D1A"/>
    <w:rsid w:val="00942E69"/>
    <w:rsid w:val="00942F0B"/>
    <w:rsid w:val="009431F6"/>
    <w:rsid w:val="00943834"/>
    <w:rsid w:val="00943871"/>
    <w:rsid w:val="00943A22"/>
    <w:rsid w:val="00943D05"/>
    <w:rsid w:val="00943F19"/>
    <w:rsid w:val="009442F1"/>
    <w:rsid w:val="009443C8"/>
    <w:rsid w:val="009447E8"/>
    <w:rsid w:val="009447FE"/>
    <w:rsid w:val="009449D2"/>
    <w:rsid w:val="00944E4B"/>
    <w:rsid w:val="0094534B"/>
    <w:rsid w:val="0094537A"/>
    <w:rsid w:val="00945543"/>
    <w:rsid w:val="00945597"/>
    <w:rsid w:val="009455B5"/>
    <w:rsid w:val="00945717"/>
    <w:rsid w:val="00945A06"/>
    <w:rsid w:val="00945A83"/>
    <w:rsid w:val="00945EC9"/>
    <w:rsid w:val="009461D7"/>
    <w:rsid w:val="009463D1"/>
    <w:rsid w:val="00946569"/>
    <w:rsid w:val="009469EF"/>
    <w:rsid w:val="00946A53"/>
    <w:rsid w:val="00946BDC"/>
    <w:rsid w:val="00946CB5"/>
    <w:rsid w:val="009470B4"/>
    <w:rsid w:val="009470C1"/>
    <w:rsid w:val="009470E7"/>
    <w:rsid w:val="00947125"/>
    <w:rsid w:val="009473C4"/>
    <w:rsid w:val="009474EE"/>
    <w:rsid w:val="00947614"/>
    <w:rsid w:val="0094764D"/>
    <w:rsid w:val="0094780C"/>
    <w:rsid w:val="0094790B"/>
    <w:rsid w:val="0095032E"/>
    <w:rsid w:val="0095050B"/>
    <w:rsid w:val="0095091D"/>
    <w:rsid w:val="00950D4B"/>
    <w:rsid w:val="00950E60"/>
    <w:rsid w:val="00950F00"/>
    <w:rsid w:val="0095105D"/>
    <w:rsid w:val="009510C6"/>
    <w:rsid w:val="0095162A"/>
    <w:rsid w:val="0095167E"/>
    <w:rsid w:val="009516E9"/>
    <w:rsid w:val="009516F1"/>
    <w:rsid w:val="009519DC"/>
    <w:rsid w:val="009520F2"/>
    <w:rsid w:val="009525C5"/>
    <w:rsid w:val="009525D5"/>
    <w:rsid w:val="00952634"/>
    <w:rsid w:val="00952A27"/>
    <w:rsid w:val="0095303D"/>
    <w:rsid w:val="0095317E"/>
    <w:rsid w:val="00953185"/>
    <w:rsid w:val="00953BB2"/>
    <w:rsid w:val="00953BCD"/>
    <w:rsid w:val="00953D2E"/>
    <w:rsid w:val="00953F41"/>
    <w:rsid w:val="00954441"/>
    <w:rsid w:val="0095462C"/>
    <w:rsid w:val="00954ADA"/>
    <w:rsid w:val="00954D28"/>
    <w:rsid w:val="00954DFC"/>
    <w:rsid w:val="0095513C"/>
    <w:rsid w:val="00955171"/>
    <w:rsid w:val="009551AE"/>
    <w:rsid w:val="0095541C"/>
    <w:rsid w:val="00955555"/>
    <w:rsid w:val="009559C6"/>
    <w:rsid w:val="009559F9"/>
    <w:rsid w:val="00955B7A"/>
    <w:rsid w:val="009562BF"/>
    <w:rsid w:val="00956326"/>
    <w:rsid w:val="009564EF"/>
    <w:rsid w:val="009565D7"/>
    <w:rsid w:val="0095682B"/>
    <w:rsid w:val="009568CD"/>
    <w:rsid w:val="00956E03"/>
    <w:rsid w:val="009570C3"/>
    <w:rsid w:val="0095739F"/>
    <w:rsid w:val="0095747D"/>
    <w:rsid w:val="009574BE"/>
    <w:rsid w:val="00957782"/>
    <w:rsid w:val="0095789A"/>
    <w:rsid w:val="00957A2F"/>
    <w:rsid w:val="00957D25"/>
    <w:rsid w:val="00957E4B"/>
    <w:rsid w:val="00960148"/>
    <w:rsid w:val="009603A1"/>
    <w:rsid w:val="0096052D"/>
    <w:rsid w:val="0096057C"/>
    <w:rsid w:val="0096066E"/>
    <w:rsid w:val="00960892"/>
    <w:rsid w:val="009608F4"/>
    <w:rsid w:val="0096093A"/>
    <w:rsid w:val="009609EC"/>
    <w:rsid w:val="00960B22"/>
    <w:rsid w:val="00960C78"/>
    <w:rsid w:val="00960D60"/>
    <w:rsid w:val="00960E15"/>
    <w:rsid w:val="0096103B"/>
    <w:rsid w:val="00961164"/>
    <w:rsid w:val="00961582"/>
    <w:rsid w:val="009615E3"/>
    <w:rsid w:val="0096160F"/>
    <w:rsid w:val="0096280C"/>
    <w:rsid w:val="009629BA"/>
    <w:rsid w:val="0096346E"/>
    <w:rsid w:val="00963B26"/>
    <w:rsid w:val="00963B5E"/>
    <w:rsid w:val="009640F5"/>
    <w:rsid w:val="00964423"/>
    <w:rsid w:val="00964485"/>
    <w:rsid w:val="0096450A"/>
    <w:rsid w:val="009649A3"/>
    <w:rsid w:val="00964A7D"/>
    <w:rsid w:val="00964D01"/>
    <w:rsid w:val="009655C3"/>
    <w:rsid w:val="0096579D"/>
    <w:rsid w:val="009657B3"/>
    <w:rsid w:val="00965C59"/>
    <w:rsid w:val="00965E64"/>
    <w:rsid w:val="00965F73"/>
    <w:rsid w:val="00966225"/>
    <w:rsid w:val="00966389"/>
    <w:rsid w:val="00966517"/>
    <w:rsid w:val="00966847"/>
    <w:rsid w:val="00966B96"/>
    <w:rsid w:val="00966BE3"/>
    <w:rsid w:val="00966ED3"/>
    <w:rsid w:val="00967183"/>
    <w:rsid w:val="00967689"/>
    <w:rsid w:val="0096771B"/>
    <w:rsid w:val="00967A09"/>
    <w:rsid w:val="00967A39"/>
    <w:rsid w:val="00967FDA"/>
    <w:rsid w:val="009701E1"/>
    <w:rsid w:val="009702C8"/>
    <w:rsid w:val="00970571"/>
    <w:rsid w:val="00970638"/>
    <w:rsid w:val="009706D1"/>
    <w:rsid w:val="00970B54"/>
    <w:rsid w:val="00970C22"/>
    <w:rsid w:val="00970C52"/>
    <w:rsid w:val="00970C93"/>
    <w:rsid w:val="00970CCD"/>
    <w:rsid w:val="00970E33"/>
    <w:rsid w:val="00970E5C"/>
    <w:rsid w:val="00970E75"/>
    <w:rsid w:val="009711DA"/>
    <w:rsid w:val="0097123B"/>
    <w:rsid w:val="009714E4"/>
    <w:rsid w:val="00971A29"/>
    <w:rsid w:val="00971F8F"/>
    <w:rsid w:val="0097217B"/>
    <w:rsid w:val="009721C5"/>
    <w:rsid w:val="0097220C"/>
    <w:rsid w:val="00972261"/>
    <w:rsid w:val="0097249F"/>
    <w:rsid w:val="009724A7"/>
    <w:rsid w:val="009727C1"/>
    <w:rsid w:val="00972B90"/>
    <w:rsid w:val="00972FC1"/>
    <w:rsid w:val="00973662"/>
    <w:rsid w:val="00973B07"/>
    <w:rsid w:val="009746C0"/>
    <w:rsid w:val="00974713"/>
    <w:rsid w:val="00974750"/>
    <w:rsid w:val="009748CF"/>
    <w:rsid w:val="009748D4"/>
    <w:rsid w:val="0097499F"/>
    <w:rsid w:val="00974AE4"/>
    <w:rsid w:val="00974B77"/>
    <w:rsid w:val="00974CEE"/>
    <w:rsid w:val="00975218"/>
    <w:rsid w:val="00975246"/>
    <w:rsid w:val="00975252"/>
    <w:rsid w:val="009755E0"/>
    <w:rsid w:val="0097564E"/>
    <w:rsid w:val="00975A56"/>
    <w:rsid w:val="00975B10"/>
    <w:rsid w:val="00975BDD"/>
    <w:rsid w:val="00975FCF"/>
    <w:rsid w:val="0097619E"/>
    <w:rsid w:val="0097635C"/>
    <w:rsid w:val="0097662B"/>
    <w:rsid w:val="00976A8C"/>
    <w:rsid w:val="00976CF8"/>
    <w:rsid w:val="00976F5B"/>
    <w:rsid w:val="00977329"/>
    <w:rsid w:val="00977419"/>
    <w:rsid w:val="00977463"/>
    <w:rsid w:val="009775BF"/>
    <w:rsid w:val="009777FC"/>
    <w:rsid w:val="00977EA1"/>
    <w:rsid w:val="0098010D"/>
    <w:rsid w:val="0098018B"/>
    <w:rsid w:val="00980C0F"/>
    <w:rsid w:val="00980CFC"/>
    <w:rsid w:val="00980E78"/>
    <w:rsid w:val="009813BA"/>
    <w:rsid w:val="00981569"/>
    <w:rsid w:val="00981BB7"/>
    <w:rsid w:val="00981C9B"/>
    <w:rsid w:val="00981D39"/>
    <w:rsid w:val="0098213F"/>
    <w:rsid w:val="00982161"/>
    <w:rsid w:val="0098290B"/>
    <w:rsid w:val="00982A21"/>
    <w:rsid w:val="00982E00"/>
    <w:rsid w:val="00982F56"/>
    <w:rsid w:val="00983117"/>
    <w:rsid w:val="009833C8"/>
    <w:rsid w:val="00983783"/>
    <w:rsid w:val="00983980"/>
    <w:rsid w:val="0098398D"/>
    <w:rsid w:val="00983A1E"/>
    <w:rsid w:val="00983B1B"/>
    <w:rsid w:val="0098471B"/>
    <w:rsid w:val="00984EAF"/>
    <w:rsid w:val="00984F32"/>
    <w:rsid w:val="00984FCB"/>
    <w:rsid w:val="00984FE5"/>
    <w:rsid w:val="009850BC"/>
    <w:rsid w:val="009850F9"/>
    <w:rsid w:val="00985301"/>
    <w:rsid w:val="00985433"/>
    <w:rsid w:val="00985445"/>
    <w:rsid w:val="0098566D"/>
    <w:rsid w:val="009857C3"/>
    <w:rsid w:val="009858BF"/>
    <w:rsid w:val="0098598E"/>
    <w:rsid w:val="00985AC3"/>
    <w:rsid w:val="00985E34"/>
    <w:rsid w:val="00985E88"/>
    <w:rsid w:val="009861FA"/>
    <w:rsid w:val="00986340"/>
    <w:rsid w:val="0098639A"/>
    <w:rsid w:val="00986D47"/>
    <w:rsid w:val="00986DAB"/>
    <w:rsid w:val="00987101"/>
    <w:rsid w:val="00987107"/>
    <w:rsid w:val="0098781A"/>
    <w:rsid w:val="00987C46"/>
    <w:rsid w:val="00987F6C"/>
    <w:rsid w:val="0099005E"/>
    <w:rsid w:val="00990751"/>
    <w:rsid w:val="0099078A"/>
    <w:rsid w:val="0099098A"/>
    <w:rsid w:val="00990A15"/>
    <w:rsid w:val="00991043"/>
    <w:rsid w:val="009910C0"/>
    <w:rsid w:val="009912E4"/>
    <w:rsid w:val="00991395"/>
    <w:rsid w:val="009913D6"/>
    <w:rsid w:val="0099147A"/>
    <w:rsid w:val="0099155E"/>
    <w:rsid w:val="009916AE"/>
    <w:rsid w:val="0099181E"/>
    <w:rsid w:val="0099192E"/>
    <w:rsid w:val="00991AF3"/>
    <w:rsid w:val="00991CEA"/>
    <w:rsid w:val="00991D79"/>
    <w:rsid w:val="00992465"/>
    <w:rsid w:val="009926AB"/>
    <w:rsid w:val="009929FA"/>
    <w:rsid w:val="00992F6B"/>
    <w:rsid w:val="00993478"/>
    <w:rsid w:val="00993AFE"/>
    <w:rsid w:val="00993C50"/>
    <w:rsid w:val="00994814"/>
    <w:rsid w:val="0099494C"/>
    <w:rsid w:val="009949D9"/>
    <w:rsid w:val="00994A7F"/>
    <w:rsid w:val="00994B94"/>
    <w:rsid w:val="00994CD2"/>
    <w:rsid w:val="00994D08"/>
    <w:rsid w:val="009956DD"/>
    <w:rsid w:val="00995772"/>
    <w:rsid w:val="0099580F"/>
    <w:rsid w:val="00995A1B"/>
    <w:rsid w:val="00995BAA"/>
    <w:rsid w:val="00995BD9"/>
    <w:rsid w:val="00995E4E"/>
    <w:rsid w:val="00995FDF"/>
    <w:rsid w:val="009962E1"/>
    <w:rsid w:val="009963BD"/>
    <w:rsid w:val="0099647C"/>
    <w:rsid w:val="009964D7"/>
    <w:rsid w:val="00996A01"/>
    <w:rsid w:val="00996E35"/>
    <w:rsid w:val="00996FDF"/>
    <w:rsid w:val="009970D6"/>
    <w:rsid w:val="00997F8A"/>
    <w:rsid w:val="009A0B9B"/>
    <w:rsid w:val="009A0C94"/>
    <w:rsid w:val="009A0FB5"/>
    <w:rsid w:val="009A111A"/>
    <w:rsid w:val="009A132F"/>
    <w:rsid w:val="009A1483"/>
    <w:rsid w:val="009A1667"/>
    <w:rsid w:val="009A16D1"/>
    <w:rsid w:val="009A16FF"/>
    <w:rsid w:val="009A178D"/>
    <w:rsid w:val="009A1DCE"/>
    <w:rsid w:val="009A1F49"/>
    <w:rsid w:val="009A1FB8"/>
    <w:rsid w:val="009A2419"/>
    <w:rsid w:val="009A2560"/>
    <w:rsid w:val="009A2751"/>
    <w:rsid w:val="009A280C"/>
    <w:rsid w:val="009A2AF5"/>
    <w:rsid w:val="009A2F56"/>
    <w:rsid w:val="009A2F92"/>
    <w:rsid w:val="009A30A8"/>
    <w:rsid w:val="009A369D"/>
    <w:rsid w:val="009A3BFA"/>
    <w:rsid w:val="009A3CC6"/>
    <w:rsid w:val="009A3D0C"/>
    <w:rsid w:val="009A3D1C"/>
    <w:rsid w:val="009A437A"/>
    <w:rsid w:val="009A44D8"/>
    <w:rsid w:val="009A458B"/>
    <w:rsid w:val="009A48E6"/>
    <w:rsid w:val="009A4C40"/>
    <w:rsid w:val="009A4CE2"/>
    <w:rsid w:val="009A4E20"/>
    <w:rsid w:val="009A532E"/>
    <w:rsid w:val="009A5DBA"/>
    <w:rsid w:val="009A5DE4"/>
    <w:rsid w:val="009A5EEC"/>
    <w:rsid w:val="009A665D"/>
    <w:rsid w:val="009A6D82"/>
    <w:rsid w:val="009A6F56"/>
    <w:rsid w:val="009A6FA5"/>
    <w:rsid w:val="009A70E1"/>
    <w:rsid w:val="009A73C5"/>
    <w:rsid w:val="009A73EF"/>
    <w:rsid w:val="009A7973"/>
    <w:rsid w:val="009A7A2A"/>
    <w:rsid w:val="009B004C"/>
    <w:rsid w:val="009B006C"/>
    <w:rsid w:val="009B01E8"/>
    <w:rsid w:val="009B038F"/>
    <w:rsid w:val="009B03CC"/>
    <w:rsid w:val="009B0CE3"/>
    <w:rsid w:val="009B1072"/>
    <w:rsid w:val="009B1282"/>
    <w:rsid w:val="009B17E6"/>
    <w:rsid w:val="009B1C24"/>
    <w:rsid w:val="009B1DF2"/>
    <w:rsid w:val="009B28AC"/>
    <w:rsid w:val="009B2B52"/>
    <w:rsid w:val="009B2C4D"/>
    <w:rsid w:val="009B363A"/>
    <w:rsid w:val="009B376D"/>
    <w:rsid w:val="009B3D5D"/>
    <w:rsid w:val="009B3D7B"/>
    <w:rsid w:val="009B4023"/>
    <w:rsid w:val="009B4788"/>
    <w:rsid w:val="009B4C04"/>
    <w:rsid w:val="009B4CB6"/>
    <w:rsid w:val="009B4DE6"/>
    <w:rsid w:val="009B51E7"/>
    <w:rsid w:val="009B5204"/>
    <w:rsid w:val="009B5295"/>
    <w:rsid w:val="009B5925"/>
    <w:rsid w:val="009B597D"/>
    <w:rsid w:val="009B5C0E"/>
    <w:rsid w:val="009B5DB9"/>
    <w:rsid w:val="009B5EB9"/>
    <w:rsid w:val="009B61FC"/>
    <w:rsid w:val="009B6ACF"/>
    <w:rsid w:val="009B70CA"/>
    <w:rsid w:val="009B7101"/>
    <w:rsid w:val="009B74B3"/>
    <w:rsid w:val="009B75C3"/>
    <w:rsid w:val="009B7A98"/>
    <w:rsid w:val="009B7C08"/>
    <w:rsid w:val="009B7D85"/>
    <w:rsid w:val="009B7E3E"/>
    <w:rsid w:val="009C0077"/>
    <w:rsid w:val="009C07A4"/>
    <w:rsid w:val="009C0906"/>
    <w:rsid w:val="009C0956"/>
    <w:rsid w:val="009C0ABA"/>
    <w:rsid w:val="009C1693"/>
    <w:rsid w:val="009C170A"/>
    <w:rsid w:val="009C1765"/>
    <w:rsid w:val="009C17DA"/>
    <w:rsid w:val="009C1BD6"/>
    <w:rsid w:val="009C1E0E"/>
    <w:rsid w:val="009C2021"/>
    <w:rsid w:val="009C21BA"/>
    <w:rsid w:val="009C23EB"/>
    <w:rsid w:val="009C2793"/>
    <w:rsid w:val="009C2A58"/>
    <w:rsid w:val="009C2CB9"/>
    <w:rsid w:val="009C3001"/>
    <w:rsid w:val="009C3353"/>
    <w:rsid w:val="009C3600"/>
    <w:rsid w:val="009C396E"/>
    <w:rsid w:val="009C39F5"/>
    <w:rsid w:val="009C3AAB"/>
    <w:rsid w:val="009C3E84"/>
    <w:rsid w:val="009C414D"/>
    <w:rsid w:val="009C41AB"/>
    <w:rsid w:val="009C427C"/>
    <w:rsid w:val="009C429D"/>
    <w:rsid w:val="009C4BFC"/>
    <w:rsid w:val="009C4E8E"/>
    <w:rsid w:val="009C4F85"/>
    <w:rsid w:val="009C5478"/>
    <w:rsid w:val="009C566F"/>
    <w:rsid w:val="009C57B3"/>
    <w:rsid w:val="009C5B94"/>
    <w:rsid w:val="009C5F3E"/>
    <w:rsid w:val="009C6464"/>
    <w:rsid w:val="009C6AA1"/>
    <w:rsid w:val="009C73E7"/>
    <w:rsid w:val="009C745E"/>
    <w:rsid w:val="009C76EB"/>
    <w:rsid w:val="009C7DB6"/>
    <w:rsid w:val="009C7E5A"/>
    <w:rsid w:val="009D03EE"/>
    <w:rsid w:val="009D079B"/>
    <w:rsid w:val="009D07FC"/>
    <w:rsid w:val="009D0B26"/>
    <w:rsid w:val="009D1126"/>
    <w:rsid w:val="009D1505"/>
    <w:rsid w:val="009D18BA"/>
    <w:rsid w:val="009D1A5B"/>
    <w:rsid w:val="009D1C83"/>
    <w:rsid w:val="009D2152"/>
    <w:rsid w:val="009D2509"/>
    <w:rsid w:val="009D2511"/>
    <w:rsid w:val="009D2590"/>
    <w:rsid w:val="009D286D"/>
    <w:rsid w:val="009D2971"/>
    <w:rsid w:val="009D2976"/>
    <w:rsid w:val="009D2E19"/>
    <w:rsid w:val="009D2E1B"/>
    <w:rsid w:val="009D3369"/>
    <w:rsid w:val="009D36F3"/>
    <w:rsid w:val="009D3AF6"/>
    <w:rsid w:val="009D40D1"/>
    <w:rsid w:val="009D471A"/>
    <w:rsid w:val="009D4AC5"/>
    <w:rsid w:val="009D4AC7"/>
    <w:rsid w:val="009D4FB8"/>
    <w:rsid w:val="009D51FF"/>
    <w:rsid w:val="009D568A"/>
    <w:rsid w:val="009D572F"/>
    <w:rsid w:val="009D57B7"/>
    <w:rsid w:val="009D590E"/>
    <w:rsid w:val="009D604B"/>
    <w:rsid w:val="009D62DD"/>
    <w:rsid w:val="009D6600"/>
    <w:rsid w:val="009D66C4"/>
    <w:rsid w:val="009D67CB"/>
    <w:rsid w:val="009D6876"/>
    <w:rsid w:val="009D687B"/>
    <w:rsid w:val="009D6CF6"/>
    <w:rsid w:val="009D6EE0"/>
    <w:rsid w:val="009D7241"/>
    <w:rsid w:val="009D7438"/>
    <w:rsid w:val="009D769D"/>
    <w:rsid w:val="009D7FF9"/>
    <w:rsid w:val="009E0160"/>
    <w:rsid w:val="009E01E7"/>
    <w:rsid w:val="009E0321"/>
    <w:rsid w:val="009E033A"/>
    <w:rsid w:val="009E03C8"/>
    <w:rsid w:val="009E0529"/>
    <w:rsid w:val="009E0AE1"/>
    <w:rsid w:val="009E0B9F"/>
    <w:rsid w:val="009E0E5D"/>
    <w:rsid w:val="009E1580"/>
    <w:rsid w:val="009E16DA"/>
    <w:rsid w:val="009E177A"/>
    <w:rsid w:val="009E1C7A"/>
    <w:rsid w:val="009E1CA5"/>
    <w:rsid w:val="009E1DEB"/>
    <w:rsid w:val="009E2405"/>
    <w:rsid w:val="009E29FF"/>
    <w:rsid w:val="009E35EA"/>
    <w:rsid w:val="009E3CA9"/>
    <w:rsid w:val="009E3D07"/>
    <w:rsid w:val="009E3DDE"/>
    <w:rsid w:val="009E4566"/>
    <w:rsid w:val="009E45B8"/>
    <w:rsid w:val="009E4857"/>
    <w:rsid w:val="009E4C34"/>
    <w:rsid w:val="009E4C4E"/>
    <w:rsid w:val="009E4E71"/>
    <w:rsid w:val="009E4ED5"/>
    <w:rsid w:val="009E5343"/>
    <w:rsid w:val="009E565E"/>
    <w:rsid w:val="009E5796"/>
    <w:rsid w:val="009E5988"/>
    <w:rsid w:val="009E5A9E"/>
    <w:rsid w:val="009E6116"/>
    <w:rsid w:val="009E6162"/>
    <w:rsid w:val="009E6232"/>
    <w:rsid w:val="009E63DE"/>
    <w:rsid w:val="009E689C"/>
    <w:rsid w:val="009E68A5"/>
    <w:rsid w:val="009E6CF7"/>
    <w:rsid w:val="009E72EB"/>
    <w:rsid w:val="009E74B1"/>
    <w:rsid w:val="009E77E4"/>
    <w:rsid w:val="009E7D76"/>
    <w:rsid w:val="009E7E79"/>
    <w:rsid w:val="009F01F4"/>
    <w:rsid w:val="009F0406"/>
    <w:rsid w:val="009F05F7"/>
    <w:rsid w:val="009F06DF"/>
    <w:rsid w:val="009F0A82"/>
    <w:rsid w:val="009F0B6E"/>
    <w:rsid w:val="009F1144"/>
    <w:rsid w:val="009F12AE"/>
    <w:rsid w:val="009F12DF"/>
    <w:rsid w:val="009F16BF"/>
    <w:rsid w:val="009F16EE"/>
    <w:rsid w:val="009F174E"/>
    <w:rsid w:val="009F19D4"/>
    <w:rsid w:val="009F1D39"/>
    <w:rsid w:val="009F1D7D"/>
    <w:rsid w:val="009F26E5"/>
    <w:rsid w:val="009F26F8"/>
    <w:rsid w:val="009F282C"/>
    <w:rsid w:val="009F2EC0"/>
    <w:rsid w:val="009F310A"/>
    <w:rsid w:val="009F3285"/>
    <w:rsid w:val="009F3440"/>
    <w:rsid w:val="009F369A"/>
    <w:rsid w:val="009F3F70"/>
    <w:rsid w:val="009F3FF5"/>
    <w:rsid w:val="009F44E1"/>
    <w:rsid w:val="009F468B"/>
    <w:rsid w:val="009F4A52"/>
    <w:rsid w:val="009F4D8A"/>
    <w:rsid w:val="009F544C"/>
    <w:rsid w:val="009F594F"/>
    <w:rsid w:val="009F5B94"/>
    <w:rsid w:val="009F5FC5"/>
    <w:rsid w:val="009F64C8"/>
    <w:rsid w:val="009F66BD"/>
    <w:rsid w:val="009F6858"/>
    <w:rsid w:val="009F6DF9"/>
    <w:rsid w:val="009F727E"/>
    <w:rsid w:val="009F7726"/>
    <w:rsid w:val="009F7C95"/>
    <w:rsid w:val="009F7E16"/>
    <w:rsid w:val="009F7F63"/>
    <w:rsid w:val="00A004F9"/>
    <w:rsid w:val="00A0058E"/>
    <w:rsid w:val="00A005AC"/>
    <w:rsid w:val="00A0073B"/>
    <w:rsid w:val="00A00A28"/>
    <w:rsid w:val="00A00A5B"/>
    <w:rsid w:val="00A00D40"/>
    <w:rsid w:val="00A00D78"/>
    <w:rsid w:val="00A01187"/>
    <w:rsid w:val="00A011B2"/>
    <w:rsid w:val="00A012BC"/>
    <w:rsid w:val="00A013A9"/>
    <w:rsid w:val="00A01572"/>
    <w:rsid w:val="00A0166A"/>
    <w:rsid w:val="00A01D12"/>
    <w:rsid w:val="00A01D62"/>
    <w:rsid w:val="00A0209E"/>
    <w:rsid w:val="00A02114"/>
    <w:rsid w:val="00A02357"/>
    <w:rsid w:val="00A02914"/>
    <w:rsid w:val="00A02AFC"/>
    <w:rsid w:val="00A0389F"/>
    <w:rsid w:val="00A0392E"/>
    <w:rsid w:val="00A03B3B"/>
    <w:rsid w:val="00A03D4E"/>
    <w:rsid w:val="00A04347"/>
    <w:rsid w:val="00A046D3"/>
    <w:rsid w:val="00A04727"/>
    <w:rsid w:val="00A04A4C"/>
    <w:rsid w:val="00A04B37"/>
    <w:rsid w:val="00A04B8B"/>
    <w:rsid w:val="00A04C01"/>
    <w:rsid w:val="00A04D15"/>
    <w:rsid w:val="00A05037"/>
    <w:rsid w:val="00A051B0"/>
    <w:rsid w:val="00A052BB"/>
    <w:rsid w:val="00A05403"/>
    <w:rsid w:val="00A056B4"/>
    <w:rsid w:val="00A05724"/>
    <w:rsid w:val="00A05B6A"/>
    <w:rsid w:val="00A05BC9"/>
    <w:rsid w:val="00A05C81"/>
    <w:rsid w:val="00A06127"/>
    <w:rsid w:val="00A062EC"/>
    <w:rsid w:val="00A064AE"/>
    <w:rsid w:val="00A06B56"/>
    <w:rsid w:val="00A06DA0"/>
    <w:rsid w:val="00A06DFA"/>
    <w:rsid w:val="00A074A0"/>
    <w:rsid w:val="00A07638"/>
    <w:rsid w:val="00A07A5C"/>
    <w:rsid w:val="00A07C35"/>
    <w:rsid w:val="00A07C62"/>
    <w:rsid w:val="00A1009A"/>
    <w:rsid w:val="00A1038F"/>
    <w:rsid w:val="00A10451"/>
    <w:rsid w:val="00A104A8"/>
    <w:rsid w:val="00A105F0"/>
    <w:rsid w:val="00A108A3"/>
    <w:rsid w:val="00A108BB"/>
    <w:rsid w:val="00A10AA6"/>
    <w:rsid w:val="00A10B9B"/>
    <w:rsid w:val="00A110E1"/>
    <w:rsid w:val="00A1147F"/>
    <w:rsid w:val="00A115A6"/>
    <w:rsid w:val="00A11684"/>
    <w:rsid w:val="00A1192D"/>
    <w:rsid w:val="00A11C8D"/>
    <w:rsid w:val="00A11CE5"/>
    <w:rsid w:val="00A1203C"/>
    <w:rsid w:val="00A123BC"/>
    <w:rsid w:val="00A12798"/>
    <w:rsid w:val="00A1326A"/>
    <w:rsid w:val="00A13292"/>
    <w:rsid w:val="00A1332A"/>
    <w:rsid w:val="00A133FD"/>
    <w:rsid w:val="00A134E7"/>
    <w:rsid w:val="00A139D4"/>
    <w:rsid w:val="00A13CD1"/>
    <w:rsid w:val="00A13F2C"/>
    <w:rsid w:val="00A14098"/>
    <w:rsid w:val="00A143CB"/>
    <w:rsid w:val="00A14542"/>
    <w:rsid w:val="00A145E1"/>
    <w:rsid w:val="00A147D1"/>
    <w:rsid w:val="00A147E3"/>
    <w:rsid w:val="00A14827"/>
    <w:rsid w:val="00A14FEB"/>
    <w:rsid w:val="00A15013"/>
    <w:rsid w:val="00A1502C"/>
    <w:rsid w:val="00A15757"/>
    <w:rsid w:val="00A1578B"/>
    <w:rsid w:val="00A157F8"/>
    <w:rsid w:val="00A15872"/>
    <w:rsid w:val="00A159D5"/>
    <w:rsid w:val="00A15A4D"/>
    <w:rsid w:val="00A15A64"/>
    <w:rsid w:val="00A15BCC"/>
    <w:rsid w:val="00A15C29"/>
    <w:rsid w:val="00A15DDC"/>
    <w:rsid w:val="00A15DEA"/>
    <w:rsid w:val="00A1617A"/>
    <w:rsid w:val="00A16830"/>
    <w:rsid w:val="00A16835"/>
    <w:rsid w:val="00A16BBA"/>
    <w:rsid w:val="00A16D1A"/>
    <w:rsid w:val="00A16FB6"/>
    <w:rsid w:val="00A17035"/>
    <w:rsid w:val="00A1732B"/>
    <w:rsid w:val="00A17654"/>
    <w:rsid w:val="00A176AE"/>
    <w:rsid w:val="00A1775E"/>
    <w:rsid w:val="00A17802"/>
    <w:rsid w:val="00A17C03"/>
    <w:rsid w:val="00A17D6A"/>
    <w:rsid w:val="00A17F4C"/>
    <w:rsid w:val="00A20409"/>
    <w:rsid w:val="00A2046E"/>
    <w:rsid w:val="00A207A6"/>
    <w:rsid w:val="00A207B8"/>
    <w:rsid w:val="00A20C9E"/>
    <w:rsid w:val="00A20EDC"/>
    <w:rsid w:val="00A212FF"/>
    <w:rsid w:val="00A21510"/>
    <w:rsid w:val="00A2163B"/>
    <w:rsid w:val="00A21696"/>
    <w:rsid w:val="00A218B9"/>
    <w:rsid w:val="00A2199B"/>
    <w:rsid w:val="00A21BB5"/>
    <w:rsid w:val="00A226E7"/>
    <w:rsid w:val="00A22B63"/>
    <w:rsid w:val="00A22EC6"/>
    <w:rsid w:val="00A2320F"/>
    <w:rsid w:val="00A232A2"/>
    <w:rsid w:val="00A232E1"/>
    <w:rsid w:val="00A2336F"/>
    <w:rsid w:val="00A2360C"/>
    <w:rsid w:val="00A23712"/>
    <w:rsid w:val="00A2381D"/>
    <w:rsid w:val="00A23AC7"/>
    <w:rsid w:val="00A23C85"/>
    <w:rsid w:val="00A23CBE"/>
    <w:rsid w:val="00A23D75"/>
    <w:rsid w:val="00A23E2D"/>
    <w:rsid w:val="00A24127"/>
    <w:rsid w:val="00A243E6"/>
    <w:rsid w:val="00A24B41"/>
    <w:rsid w:val="00A24BF0"/>
    <w:rsid w:val="00A24F3A"/>
    <w:rsid w:val="00A24FE8"/>
    <w:rsid w:val="00A25261"/>
    <w:rsid w:val="00A254C3"/>
    <w:rsid w:val="00A255ED"/>
    <w:rsid w:val="00A25691"/>
    <w:rsid w:val="00A2572A"/>
    <w:rsid w:val="00A25FBD"/>
    <w:rsid w:val="00A261E1"/>
    <w:rsid w:val="00A262C1"/>
    <w:rsid w:val="00A263CF"/>
    <w:rsid w:val="00A26507"/>
    <w:rsid w:val="00A26647"/>
    <w:rsid w:val="00A267B5"/>
    <w:rsid w:val="00A26CF3"/>
    <w:rsid w:val="00A27174"/>
    <w:rsid w:val="00A27257"/>
    <w:rsid w:val="00A27852"/>
    <w:rsid w:val="00A279B0"/>
    <w:rsid w:val="00A279F7"/>
    <w:rsid w:val="00A27B8B"/>
    <w:rsid w:val="00A27F3E"/>
    <w:rsid w:val="00A27F5B"/>
    <w:rsid w:val="00A27FDC"/>
    <w:rsid w:val="00A3004E"/>
    <w:rsid w:val="00A302AE"/>
    <w:rsid w:val="00A3037C"/>
    <w:rsid w:val="00A3058C"/>
    <w:rsid w:val="00A308CE"/>
    <w:rsid w:val="00A30A54"/>
    <w:rsid w:val="00A30CB8"/>
    <w:rsid w:val="00A30F81"/>
    <w:rsid w:val="00A3100A"/>
    <w:rsid w:val="00A310D0"/>
    <w:rsid w:val="00A31236"/>
    <w:rsid w:val="00A312FB"/>
    <w:rsid w:val="00A3171A"/>
    <w:rsid w:val="00A31B1A"/>
    <w:rsid w:val="00A31FC9"/>
    <w:rsid w:val="00A31FED"/>
    <w:rsid w:val="00A320ED"/>
    <w:rsid w:val="00A32109"/>
    <w:rsid w:val="00A32444"/>
    <w:rsid w:val="00A327E3"/>
    <w:rsid w:val="00A32952"/>
    <w:rsid w:val="00A32EC2"/>
    <w:rsid w:val="00A32EF7"/>
    <w:rsid w:val="00A32F1C"/>
    <w:rsid w:val="00A33027"/>
    <w:rsid w:val="00A33252"/>
    <w:rsid w:val="00A33DCF"/>
    <w:rsid w:val="00A33F89"/>
    <w:rsid w:val="00A34117"/>
    <w:rsid w:val="00A347A7"/>
    <w:rsid w:val="00A34A05"/>
    <w:rsid w:val="00A34BF2"/>
    <w:rsid w:val="00A34FC4"/>
    <w:rsid w:val="00A35241"/>
    <w:rsid w:val="00A35582"/>
    <w:rsid w:val="00A35679"/>
    <w:rsid w:val="00A35718"/>
    <w:rsid w:val="00A35B3B"/>
    <w:rsid w:val="00A35B47"/>
    <w:rsid w:val="00A35BAF"/>
    <w:rsid w:val="00A35D0E"/>
    <w:rsid w:val="00A3675B"/>
    <w:rsid w:val="00A367CB"/>
    <w:rsid w:val="00A375DB"/>
    <w:rsid w:val="00A37630"/>
    <w:rsid w:val="00A376EC"/>
    <w:rsid w:val="00A3782C"/>
    <w:rsid w:val="00A37B45"/>
    <w:rsid w:val="00A37D5D"/>
    <w:rsid w:val="00A40263"/>
    <w:rsid w:val="00A402AC"/>
    <w:rsid w:val="00A407E2"/>
    <w:rsid w:val="00A40D51"/>
    <w:rsid w:val="00A412C3"/>
    <w:rsid w:val="00A4161C"/>
    <w:rsid w:val="00A41792"/>
    <w:rsid w:val="00A417D0"/>
    <w:rsid w:val="00A418D4"/>
    <w:rsid w:val="00A41CDC"/>
    <w:rsid w:val="00A41F7D"/>
    <w:rsid w:val="00A420DA"/>
    <w:rsid w:val="00A42128"/>
    <w:rsid w:val="00A421FF"/>
    <w:rsid w:val="00A428F9"/>
    <w:rsid w:val="00A42BE9"/>
    <w:rsid w:val="00A4337F"/>
    <w:rsid w:val="00A43386"/>
    <w:rsid w:val="00A433F0"/>
    <w:rsid w:val="00A43434"/>
    <w:rsid w:val="00A43880"/>
    <w:rsid w:val="00A4398F"/>
    <w:rsid w:val="00A43ACE"/>
    <w:rsid w:val="00A43B9E"/>
    <w:rsid w:val="00A43CBF"/>
    <w:rsid w:val="00A43DD4"/>
    <w:rsid w:val="00A43F74"/>
    <w:rsid w:val="00A447A3"/>
    <w:rsid w:val="00A44AD8"/>
    <w:rsid w:val="00A44CEA"/>
    <w:rsid w:val="00A44DF4"/>
    <w:rsid w:val="00A44FD2"/>
    <w:rsid w:val="00A4559B"/>
    <w:rsid w:val="00A455FA"/>
    <w:rsid w:val="00A4591F"/>
    <w:rsid w:val="00A45964"/>
    <w:rsid w:val="00A45F65"/>
    <w:rsid w:val="00A45F96"/>
    <w:rsid w:val="00A45FC7"/>
    <w:rsid w:val="00A46674"/>
    <w:rsid w:val="00A46690"/>
    <w:rsid w:val="00A4681F"/>
    <w:rsid w:val="00A46B5A"/>
    <w:rsid w:val="00A46D9D"/>
    <w:rsid w:val="00A47598"/>
    <w:rsid w:val="00A47879"/>
    <w:rsid w:val="00A478D8"/>
    <w:rsid w:val="00A47FD4"/>
    <w:rsid w:val="00A500DA"/>
    <w:rsid w:val="00A50186"/>
    <w:rsid w:val="00A5077F"/>
    <w:rsid w:val="00A5090C"/>
    <w:rsid w:val="00A50918"/>
    <w:rsid w:val="00A50A5E"/>
    <w:rsid w:val="00A50FC9"/>
    <w:rsid w:val="00A513C6"/>
    <w:rsid w:val="00A51749"/>
    <w:rsid w:val="00A51D47"/>
    <w:rsid w:val="00A51DC8"/>
    <w:rsid w:val="00A51FA4"/>
    <w:rsid w:val="00A52396"/>
    <w:rsid w:val="00A5248F"/>
    <w:rsid w:val="00A529B7"/>
    <w:rsid w:val="00A52C35"/>
    <w:rsid w:val="00A52CA3"/>
    <w:rsid w:val="00A52D07"/>
    <w:rsid w:val="00A52E61"/>
    <w:rsid w:val="00A52E6E"/>
    <w:rsid w:val="00A52F29"/>
    <w:rsid w:val="00A531E0"/>
    <w:rsid w:val="00A53562"/>
    <w:rsid w:val="00A53620"/>
    <w:rsid w:val="00A5362B"/>
    <w:rsid w:val="00A537F4"/>
    <w:rsid w:val="00A53AF4"/>
    <w:rsid w:val="00A53F21"/>
    <w:rsid w:val="00A5410D"/>
    <w:rsid w:val="00A54240"/>
    <w:rsid w:val="00A54388"/>
    <w:rsid w:val="00A543FE"/>
    <w:rsid w:val="00A54572"/>
    <w:rsid w:val="00A5473F"/>
    <w:rsid w:val="00A5490D"/>
    <w:rsid w:val="00A54BB9"/>
    <w:rsid w:val="00A554E7"/>
    <w:rsid w:val="00A556BB"/>
    <w:rsid w:val="00A5570D"/>
    <w:rsid w:val="00A5587C"/>
    <w:rsid w:val="00A55916"/>
    <w:rsid w:val="00A55A02"/>
    <w:rsid w:val="00A55DF5"/>
    <w:rsid w:val="00A55E68"/>
    <w:rsid w:val="00A560B3"/>
    <w:rsid w:val="00A560C7"/>
    <w:rsid w:val="00A56262"/>
    <w:rsid w:val="00A5646A"/>
    <w:rsid w:val="00A5657F"/>
    <w:rsid w:val="00A565AD"/>
    <w:rsid w:val="00A565FB"/>
    <w:rsid w:val="00A566DB"/>
    <w:rsid w:val="00A56840"/>
    <w:rsid w:val="00A56B4F"/>
    <w:rsid w:val="00A56D97"/>
    <w:rsid w:val="00A57049"/>
    <w:rsid w:val="00A5709B"/>
    <w:rsid w:val="00A570C0"/>
    <w:rsid w:val="00A5729E"/>
    <w:rsid w:val="00A574E3"/>
    <w:rsid w:val="00A57679"/>
    <w:rsid w:val="00A57913"/>
    <w:rsid w:val="00A57A6E"/>
    <w:rsid w:val="00A6010E"/>
    <w:rsid w:val="00A60A12"/>
    <w:rsid w:val="00A60A86"/>
    <w:rsid w:val="00A613BE"/>
    <w:rsid w:val="00A614DD"/>
    <w:rsid w:val="00A615BE"/>
    <w:rsid w:val="00A61B38"/>
    <w:rsid w:val="00A61C52"/>
    <w:rsid w:val="00A6265E"/>
    <w:rsid w:val="00A62C02"/>
    <w:rsid w:val="00A6327D"/>
    <w:rsid w:val="00A6349F"/>
    <w:rsid w:val="00A637E7"/>
    <w:rsid w:val="00A63908"/>
    <w:rsid w:val="00A641E5"/>
    <w:rsid w:val="00A643C2"/>
    <w:rsid w:val="00A64402"/>
    <w:rsid w:val="00A644D4"/>
    <w:rsid w:val="00A646EA"/>
    <w:rsid w:val="00A64717"/>
    <w:rsid w:val="00A649AA"/>
    <w:rsid w:val="00A64ADB"/>
    <w:rsid w:val="00A64E95"/>
    <w:rsid w:val="00A65164"/>
    <w:rsid w:val="00A6537F"/>
    <w:rsid w:val="00A65489"/>
    <w:rsid w:val="00A65977"/>
    <w:rsid w:val="00A6607B"/>
    <w:rsid w:val="00A661A3"/>
    <w:rsid w:val="00A66276"/>
    <w:rsid w:val="00A66503"/>
    <w:rsid w:val="00A6660B"/>
    <w:rsid w:val="00A66638"/>
    <w:rsid w:val="00A66775"/>
    <w:rsid w:val="00A6684C"/>
    <w:rsid w:val="00A6699E"/>
    <w:rsid w:val="00A66A1B"/>
    <w:rsid w:val="00A66AA2"/>
    <w:rsid w:val="00A66BE7"/>
    <w:rsid w:val="00A67610"/>
    <w:rsid w:val="00A67726"/>
    <w:rsid w:val="00A6772C"/>
    <w:rsid w:val="00A678C7"/>
    <w:rsid w:val="00A6798F"/>
    <w:rsid w:val="00A67D48"/>
    <w:rsid w:val="00A700AE"/>
    <w:rsid w:val="00A7039F"/>
    <w:rsid w:val="00A704DA"/>
    <w:rsid w:val="00A70539"/>
    <w:rsid w:val="00A706A6"/>
    <w:rsid w:val="00A70888"/>
    <w:rsid w:val="00A711E2"/>
    <w:rsid w:val="00A713D4"/>
    <w:rsid w:val="00A7153D"/>
    <w:rsid w:val="00A7170F"/>
    <w:rsid w:val="00A71A47"/>
    <w:rsid w:val="00A71ABC"/>
    <w:rsid w:val="00A71BEC"/>
    <w:rsid w:val="00A71F36"/>
    <w:rsid w:val="00A72122"/>
    <w:rsid w:val="00A72453"/>
    <w:rsid w:val="00A7269B"/>
    <w:rsid w:val="00A72899"/>
    <w:rsid w:val="00A72AA7"/>
    <w:rsid w:val="00A72AF1"/>
    <w:rsid w:val="00A731A4"/>
    <w:rsid w:val="00A738FE"/>
    <w:rsid w:val="00A73A03"/>
    <w:rsid w:val="00A73AEE"/>
    <w:rsid w:val="00A73E88"/>
    <w:rsid w:val="00A747F1"/>
    <w:rsid w:val="00A750A2"/>
    <w:rsid w:val="00A7513F"/>
    <w:rsid w:val="00A752CC"/>
    <w:rsid w:val="00A758CF"/>
    <w:rsid w:val="00A75914"/>
    <w:rsid w:val="00A75939"/>
    <w:rsid w:val="00A75946"/>
    <w:rsid w:val="00A75964"/>
    <w:rsid w:val="00A75C78"/>
    <w:rsid w:val="00A75F40"/>
    <w:rsid w:val="00A7600A"/>
    <w:rsid w:val="00A76289"/>
    <w:rsid w:val="00A76351"/>
    <w:rsid w:val="00A76583"/>
    <w:rsid w:val="00A76C70"/>
    <w:rsid w:val="00A771C2"/>
    <w:rsid w:val="00A773DA"/>
    <w:rsid w:val="00A77725"/>
    <w:rsid w:val="00A77962"/>
    <w:rsid w:val="00A77A6F"/>
    <w:rsid w:val="00A802FC"/>
    <w:rsid w:val="00A80406"/>
    <w:rsid w:val="00A8046D"/>
    <w:rsid w:val="00A80473"/>
    <w:rsid w:val="00A8065D"/>
    <w:rsid w:val="00A8075E"/>
    <w:rsid w:val="00A807DA"/>
    <w:rsid w:val="00A80AB1"/>
    <w:rsid w:val="00A80B93"/>
    <w:rsid w:val="00A80E78"/>
    <w:rsid w:val="00A80FF9"/>
    <w:rsid w:val="00A812C1"/>
    <w:rsid w:val="00A81408"/>
    <w:rsid w:val="00A814F5"/>
    <w:rsid w:val="00A81CC2"/>
    <w:rsid w:val="00A81E92"/>
    <w:rsid w:val="00A81FE6"/>
    <w:rsid w:val="00A8204B"/>
    <w:rsid w:val="00A82448"/>
    <w:rsid w:val="00A8261D"/>
    <w:rsid w:val="00A826F1"/>
    <w:rsid w:val="00A82917"/>
    <w:rsid w:val="00A82DEB"/>
    <w:rsid w:val="00A83047"/>
    <w:rsid w:val="00A83805"/>
    <w:rsid w:val="00A839A0"/>
    <w:rsid w:val="00A83B77"/>
    <w:rsid w:val="00A83C7C"/>
    <w:rsid w:val="00A83C9B"/>
    <w:rsid w:val="00A83D00"/>
    <w:rsid w:val="00A844FB"/>
    <w:rsid w:val="00A848AB"/>
    <w:rsid w:val="00A850A7"/>
    <w:rsid w:val="00A850EF"/>
    <w:rsid w:val="00A855B4"/>
    <w:rsid w:val="00A85968"/>
    <w:rsid w:val="00A85B48"/>
    <w:rsid w:val="00A85E5A"/>
    <w:rsid w:val="00A85ECD"/>
    <w:rsid w:val="00A85F25"/>
    <w:rsid w:val="00A8651B"/>
    <w:rsid w:val="00A86530"/>
    <w:rsid w:val="00A8666E"/>
    <w:rsid w:val="00A86A9D"/>
    <w:rsid w:val="00A86F5C"/>
    <w:rsid w:val="00A87288"/>
    <w:rsid w:val="00A8741E"/>
    <w:rsid w:val="00A879C2"/>
    <w:rsid w:val="00A87A58"/>
    <w:rsid w:val="00A87F6B"/>
    <w:rsid w:val="00A87FAE"/>
    <w:rsid w:val="00A87FB0"/>
    <w:rsid w:val="00A90392"/>
    <w:rsid w:val="00A906CC"/>
    <w:rsid w:val="00A908EB"/>
    <w:rsid w:val="00A9099A"/>
    <w:rsid w:val="00A90C61"/>
    <w:rsid w:val="00A90D1D"/>
    <w:rsid w:val="00A9111F"/>
    <w:rsid w:val="00A9157E"/>
    <w:rsid w:val="00A91A38"/>
    <w:rsid w:val="00A92391"/>
    <w:rsid w:val="00A929FE"/>
    <w:rsid w:val="00A92D25"/>
    <w:rsid w:val="00A92DB6"/>
    <w:rsid w:val="00A93373"/>
    <w:rsid w:val="00A933CD"/>
    <w:rsid w:val="00A9359E"/>
    <w:rsid w:val="00A93811"/>
    <w:rsid w:val="00A93818"/>
    <w:rsid w:val="00A93858"/>
    <w:rsid w:val="00A93920"/>
    <w:rsid w:val="00A93D0A"/>
    <w:rsid w:val="00A93DB0"/>
    <w:rsid w:val="00A94052"/>
    <w:rsid w:val="00A94852"/>
    <w:rsid w:val="00A94A0B"/>
    <w:rsid w:val="00A94ABD"/>
    <w:rsid w:val="00A94CFA"/>
    <w:rsid w:val="00A94F29"/>
    <w:rsid w:val="00A95121"/>
    <w:rsid w:val="00A951F5"/>
    <w:rsid w:val="00A967A4"/>
    <w:rsid w:val="00A9693D"/>
    <w:rsid w:val="00A96995"/>
    <w:rsid w:val="00A96FFC"/>
    <w:rsid w:val="00A970A1"/>
    <w:rsid w:val="00A974B6"/>
    <w:rsid w:val="00A97AC9"/>
    <w:rsid w:val="00A97B5F"/>
    <w:rsid w:val="00A97FCC"/>
    <w:rsid w:val="00AA00A8"/>
    <w:rsid w:val="00AA01B7"/>
    <w:rsid w:val="00AA037C"/>
    <w:rsid w:val="00AA0944"/>
    <w:rsid w:val="00AA0C51"/>
    <w:rsid w:val="00AA0C8D"/>
    <w:rsid w:val="00AA14EB"/>
    <w:rsid w:val="00AA1500"/>
    <w:rsid w:val="00AA171F"/>
    <w:rsid w:val="00AA18BF"/>
    <w:rsid w:val="00AA195C"/>
    <w:rsid w:val="00AA1B4A"/>
    <w:rsid w:val="00AA1DE1"/>
    <w:rsid w:val="00AA1EAA"/>
    <w:rsid w:val="00AA2057"/>
    <w:rsid w:val="00AA28EE"/>
    <w:rsid w:val="00AA28EF"/>
    <w:rsid w:val="00AA2A03"/>
    <w:rsid w:val="00AA2ADB"/>
    <w:rsid w:val="00AA2B06"/>
    <w:rsid w:val="00AA2C16"/>
    <w:rsid w:val="00AA3131"/>
    <w:rsid w:val="00AA324C"/>
    <w:rsid w:val="00AA33B7"/>
    <w:rsid w:val="00AA35C0"/>
    <w:rsid w:val="00AA3DAB"/>
    <w:rsid w:val="00AA3F0A"/>
    <w:rsid w:val="00AA3F3D"/>
    <w:rsid w:val="00AA417A"/>
    <w:rsid w:val="00AA4219"/>
    <w:rsid w:val="00AA4621"/>
    <w:rsid w:val="00AA462A"/>
    <w:rsid w:val="00AA4ABE"/>
    <w:rsid w:val="00AA4CF0"/>
    <w:rsid w:val="00AA4D04"/>
    <w:rsid w:val="00AA542A"/>
    <w:rsid w:val="00AA5622"/>
    <w:rsid w:val="00AA574F"/>
    <w:rsid w:val="00AA5770"/>
    <w:rsid w:val="00AA5AA8"/>
    <w:rsid w:val="00AA5FE5"/>
    <w:rsid w:val="00AA6694"/>
    <w:rsid w:val="00AA682B"/>
    <w:rsid w:val="00AA6BC2"/>
    <w:rsid w:val="00AA70E0"/>
    <w:rsid w:val="00AA752E"/>
    <w:rsid w:val="00AA75E1"/>
    <w:rsid w:val="00AA788A"/>
    <w:rsid w:val="00AA7C9E"/>
    <w:rsid w:val="00AA7D1B"/>
    <w:rsid w:val="00AA7E35"/>
    <w:rsid w:val="00AB02CE"/>
    <w:rsid w:val="00AB0394"/>
    <w:rsid w:val="00AB078A"/>
    <w:rsid w:val="00AB086B"/>
    <w:rsid w:val="00AB0A4A"/>
    <w:rsid w:val="00AB0A93"/>
    <w:rsid w:val="00AB0AAB"/>
    <w:rsid w:val="00AB0C49"/>
    <w:rsid w:val="00AB0C4A"/>
    <w:rsid w:val="00AB0CA3"/>
    <w:rsid w:val="00AB0CF6"/>
    <w:rsid w:val="00AB0DE3"/>
    <w:rsid w:val="00AB0E4C"/>
    <w:rsid w:val="00AB105D"/>
    <w:rsid w:val="00AB118D"/>
    <w:rsid w:val="00AB141F"/>
    <w:rsid w:val="00AB192E"/>
    <w:rsid w:val="00AB1A48"/>
    <w:rsid w:val="00AB1A86"/>
    <w:rsid w:val="00AB1BAF"/>
    <w:rsid w:val="00AB2165"/>
    <w:rsid w:val="00AB21FD"/>
    <w:rsid w:val="00AB225D"/>
    <w:rsid w:val="00AB2698"/>
    <w:rsid w:val="00AB26AA"/>
    <w:rsid w:val="00AB292E"/>
    <w:rsid w:val="00AB2A33"/>
    <w:rsid w:val="00AB2CBA"/>
    <w:rsid w:val="00AB2CE4"/>
    <w:rsid w:val="00AB2D89"/>
    <w:rsid w:val="00AB2FDA"/>
    <w:rsid w:val="00AB3790"/>
    <w:rsid w:val="00AB38A1"/>
    <w:rsid w:val="00AB3A58"/>
    <w:rsid w:val="00AB3AFD"/>
    <w:rsid w:val="00AB3D49"/>
    <w:rsid w:val="00AB4124"/>
    <w:rsid w:val="00AB43D7"/>
    <w:rsid w:val="00AB46F4"/>
    <w:rsid w:val="00AB5023"/>
    <w:rsid w:val="00AB519D"/>
    <w:rsid w:val="00AB52AB"/>
    <w:rsid w:val="00AB56A8"/>
    <w:rsid w:val="00AB5825"/>
    <w:rsid w:val="00AB59C3"/>
    <w:rsid w:val="00AB5AF6"/>
    <w:rsid w:val="00AB5CF1"/>
    <w:rsid w:val="00AB5EA5"/>
    <w:rsid w:val="00AB648F"/>
    <w:rsid w:val="00AB64D9"/>
    <w:rsid w:val="00AB66D5"/>
    <w:rsid w:val="00AB67AE"/>
    <w:rsid w:val="00AB689B"/>
    <w:rsid w:val="00AB6A28"/>
    <w:rsid w:val="00AB6A5C"/>
    <w:rsid w:val="00AB6A7D"/>
    <w:rsid w:val="00AB6CAF"/>
    <w:rsid w:val="00AB6CF2"/>
    <w:rsid w:val="00AB6DD2"/>
    <w:rsid w:val="00AB6E11"/>
    <w:rsid w:val="00AB6F2F"/>
    <w:rsid w:val="00AB701E"/>
    <w:rsid w:val="00AB7881"/>
    <w:rsid w:val="00AC0010"/>
    <w:rsid w:val="00AC01F2"/>
    <w:rsid w:val="00AC0398"/>
    <w:rsid w:val="00AC0AFF"/>
    <w:rsid w:val="00AC0B85"/>
    <w:rsid w:val="00AC1151"/>
    <w:rsid w:val="00AC12D7"/>
    <w:rsid w:val="00AC1347"/>
    <w:rsid w:val="00AC1892"/>
    <w:rsid w:val="00AC18C8"/>
    <w:rsid w:val="00AC1A04"/>
    <w:rsid w:val="00AC1D15"/>
    <w:rsid w:val="00AC1D67"/>
    <w:rsid w:val="00AC1ED0"/>
    <w:rsid w:val="00AC2B68"/>
    <w:rsid w:val="00AC2B86"/>
    <w:rsid w:val="00AC2F56"/>
    <w:rsid w:val="00AC31EB"/>
    <w:rsid w:val="00AC320D"/>
    <w:rsid w:val="00AC339A"/>
    <w:rsid w:val="00AC356A"/>
    <w:rsid w:val="00AC3619"/>
    <w:rsid w:val="00AC366D"/>
    <w:rsid w:val="00AC3936"/>
    <w:rsid w:val="00AC39AD"/>
    <w:rsid w:val="00AC3A1A"/>
    <w:rsid w:val="00AC42A2"/>
    <w:rsid w:val="00AC439A"/>
    <w:rsid w:val="00AC482F"/>
    <w:rsid w:val="00AC48AB"/>
    <w:rsid w:val="00AC49CC"/>
    <w:rsid w:val="00AC5237"/>
    <w:rsid w:val="00AC5918"/>
    <w:rsid w:val="00AC6043"/>
    <w:rsid w:val="00AC6166"/>
    <w:rsid w:val="00AC635F"/>
    <w:rsid w:val="00AC6465"/>
    <w:rsid w:val="00AC65E8"/>
    <w:rsid w:val="00AC6742"/>
    <w:rsid w:val="00AC67CF"/>
    <w:rsid w:val="00AC6862"/>
    <w:rsid w:val="00AC6A81"/>
    <w:rsid w:val="00AC6AA2"/>
    <w:rsid w:val="00AC6E47"/>
    <w:rsid w:val="00AC72F6"/>
    <w:rsid w:val="00AC7926"/>
    <w:rsid w:val="00AC7B7C"/>
    <w:rsid w:val="00AC7BEB"/>
    <w:rsid w:val="00AD01A8"/>
    <w:rsid w:val="00AD0B59"/>
    <w:rsid w:val="00AD0B5D"/>
    <w:rsid w:val="00AD0B68"/>
    <w:rsid w:val="00AD0E0C"/>
    <w:rsid w:val="00AD0E62"/>
    <w:rsid w:val="00AD0EFF"/>
    <w:rsid w:val="00AD1123"/>
    <w:rsid w:val="00AD12F1"/>
    <w:rsid w:val="00AD1422"/>
    <w:rsid w:val="00AD1581"/>
    <w:rsid w:val="00AD1907"/>
    <w:rsid w:val="00AD1DE6"/>
    <w:rsid w:val="00AD1F64"/>
    <w:rsid w:val="00AD23DB"/>
    <w:rsid w:val="00AD295E"/>
    <w:rsid w:val="00AD2B1C"/>
    <w:rsid w:val="00AD2DE5"/>
    <w:rsid w:val="00AD2E4D"/>
    <w:rsid w:val="00AD2F85"/>
    <w:rsid w:val="00AD3324"/>
    <w:rsid w:val="00AD39AA"/>
    <w:rsid w:val="00AD3F72"/>
    <w:rsid w:val="00AD40CF"/>
    <w:rsid w:val="00AD4184"/>
    <w:rsid w:val="00AD437A"/>
    <w:rsid w:val="00AD44EC"/>
    <w:rsid w:val="00AD4A5F"/>
    <w:rsid w:val="00AD4CE5"/>
    <w:rsid w:val="00AD4D18"/>
    <w:rsid w:val="00AD5376"/>
    <w:rsid w:val="00AD563E"/>
    <w:rsid w:val="00AD5B9F"/>
    <w:rsid w:val="00AD5D37"/>
    <w:rsid w:val="00AD5F28"/>
    <w:rsid w:val="00AD61BC"/>
    <w:rsid w:val="00AD6314"/>
    <w:rsid w:val="00AD650D"/>
    <w:rsid w:val="00AD663B"/>
    <w:rsid w:val="00AD6665"/>
    <w:rsid w:val="00AD6758"/>
    <w:rsid w:val="00AD6A4F"/>
    <w:rsid w:val="00AD70FA"/>
    <w:rsid w:val="00AD7149"/>
    <w:rsid w:val="00AD75BD"/>
    <w:rsid w:val="00AD7880"/>
    <w:rsid w:val="00AD7A65"/>
    <w:rsid w:val="00AD7B6F"/>
    <w:rsid w:val="00AD7F38"/>
    <w:rsid w:val="00AE023B"/>
    <w:rsid w:val="00AE0506"/>
    <w:rsid w:val="00AE10D5"/>
    <w:rsid w:val="00AE11C7"/>
    <w:rsid w:val="00AE13D8"/>
    <w:rsid w:val="00AE1630"/>
    <w:rsid w:val="00AE1664"/>
    <w:rsid w:val="00AE188E"/>
    <w:rsid w:val="00AE1B89"/>
    <w:rsid w:val="00AE1EC8"/>
    <w:rsid w:val="00AE1F5B"/>
    <w:rsid w:val="00AE23A6"/>
    <w:rsid w:val="00AE2AF0"/>
    <w:rsid w:val="00AE3298"/>
    <w:rsid w:val="00AE333A"/>
    <w:rsid w:val="00AE35C2"/>
    <w:rsid w:val="00AE3B96"/>
    <w:rsid w:val="00AE3F91"/>
    <w:rsid w:val="00AE4216"/>
    <w:rsid w:val="00AE4368"/>
    <w:rsid w:val="00AE449B"/>
    <w:rsid w:val="00AE4563"/>
    <w:rsid w:val="00AE460B"/>
    <w:rsid w:val="00AE4B69"/>
    <w:rsid w:val="00AE5024"/>
    <w:rsid w:val="00AE5678"/>
    <w:rsid w:val="00AE5861"/>
    <w:rsid w:val="00AE597B"/>
    <w:rsid w:val="00AE5BA7"/>
    <w:rsid w:val="00AE5DBA"/>
    <w:rsid w:val="00AE60DD"/>
    <w:rsid w:val="00AE6185"/>
    <w:rsid w:val="00AE64A7"/>
    <w:rsid w:val="00AE6BA9"/>
    <w:rsid w:val="00AE7031"/>
    <w:rsid w:val="00AE7181"/>
    <w:rsid w:val="00AE7556"/>
    <w:rsid w:val="00AE763A"/>
    <w:rsid w:val="00AE7CF9"/>
    <w:rsid w:val="00AE7E7D"/>
    <w:rsid w:val="00AE7E92"/>
    <w:rsid w:val="00AF01A7"/>
    <w:rsid w:val="00AF0412"/>
    <w:rsid w:val="00AF042F"/>
    <w:rsid w:val="00AF07A2"/>
    <w:rsid w:val="00AF0826"/>
    <w:rsid w:val="00AF0AC1"/>
    <w:rsid w:val="00AF0C76"/>
    <w:rsid w:val="00AF0C83"/>
    <w:rsid w:val="00AF116C"/>
    <w:rsid w:val="00AF11F6"/>
    <w:rsid w:val="00AF16AC"/>
    <w:rsid w:val="00AF18B2"/>
    <w:rsid w:val="00AF1AFA"/>
    <w:rsid w:val="00AF1BA1"/>
    <w:rsid w:val="00AF1C5B"/>
    <w:rsid w:val="00AF1D36"/>
    <w:rsid w:val="00AF1F03"/>
    <w:rsid w:val="00AF2F7B"/>
    <w:rsid w:val="00AF3211"/>
    <w:rsid w:val="00AF3379"/>
    <w:rsid w:val="00AF352A"/>
    <w:rsid w:val="00AF3EA9"/>
    <w:rsid w:val="00AF3EB1"/>
    <w:rsid w:val="00AF41AB"/>
    <w:rsid w:val="00AF41E9"/>
    <w:rsid w:val="00AF4209"/>
    <w:rsid w:val="00AF4328"/>
    <w:rsid w:val="00AF4432"/>
    <w:rsid w:val="00AF48EB"/>
    <w:rsid w:val="00AF497E"/>
    <w:rsid w:val="00AF4984"/>
    <w:rsid w:val="00AF4A5E"/>
    <w:rsid w:val="00AF4C55"/>
    <w:rsid w:val="00AF4E9E"/>
    <w:rsid w:val="00AF4FD3"/>
    <w:rsid w:val="00AF501D"/>
    <w:rsid w:val="00AF5741"/>
    <w:rsid w:val="00AF5782"/>
    <w:rsid w:val="00AF579D"/>
    <w:rsid w:val="00AF579E"/>
    <w:rsid w:val="00AF5F5E"/>
    <w:rsid w:val="00AF60C0"/>
    <w:rsid w:val="00AF6235"/>
    <w:rsid w:val="00AF65F5"/>
    <w:rsid w:val="00AF68F0"/>
    <w:rsid w:val="00AF6E0D"/>
    <w:rsid w:val="00AF6E23"/>
    <w:rsid w:val="00AF6E41"/>
    <w:rsid w:val="00AF6E63"/>
    <w:rsid w:val="00AF70E2"/>
    <w:rsid w:val="00AF74AE"/>
    <w:rsid w:val="00AF75BD"/>
    <w:rsid w:val="00AF78FF"/>
    <w:rsid w:val="00AF799A"/>
    <w:rsid w:val="00AF7CBA"/>
    <w:rsid w:val="00B00101"/>
    <w:rsid w:val="00B001BC"/>
    <w:rsid w:val="00B006C9"/>
    <w:rsid w:val="00B008D9"/>
    <w:rsid w:val="00B00B02"/>
    <w:rsid w:val="00B00B29"/>
    <w:rsid w:val="00B00BA3"/>
    <w:rsid w:val="00B00D37"/>
    <w:rsid w:val="00B00E49"/>
    <w:rsid w:val="00B0100F"/>
    <w:rsid w:val="00B0164C"/>
    <w:rsid w:val="00B01679"/>
    <w:rsid w:val="00B0184D"/>
    <w:rsid w:val="00B018FD"/>
    <w:rsid w:val="00B01A84"/>
    <w:rsid w:val="00B01B6F"/>
    <w:rsid w:val="00B0215C"/>
    <w:rsid w:val="00B0236F"/>
    <w:rsid w:val="00B0240E"/>
    <w:rsid w:val="00B02423"/>
    <w:rsid w:val="00B024EF"/>
    <w:rsid w:val="00B027A3"/>
    <w:rsid w:val="00B02B5B"/>
    <w:rsid w:val="00B03164"/>
    <w:rsid w:val="00B031AA"/>
    <w:rsid w:val="00B032DF"/>
    <w:rsid w:val="00B03308"/>
    <w:rsid w:val="00B0351C"/>
    <w:rsid w:val="00B038BF"/>
    <w:rsid w:val="00B03F12"/>
    <w:rsid w:val="00B041E6"/>
    <w:rsid w:val="00B043F0"/>
    <w:rsid w:val="00B046B1"/>
    <w:rsid w:val="00B046BD"/>
    <w:rsid w:val="00B053B6"/>
    <w:rsid w:val="00B05462"/>
    <w:rsid w:val="00B059B2"/>
    <w:rsid w:val="00B059BB"/>
    <w:rsid w:val="00B05D6A"/>
    <w:rsid w:val="00B06399"/>
    <w:rsid w:val="00B067E3"/>
    <w:rsid w:val="00B0680D"/>
    <w:rsid w:val="00B06CFF"/>
    <w:rsid w:val="00B07002"/>
    <w:rsid w:val="00B0780D"/>
    <w:rsid w:val="00B100F2"/>
    <w:rsid w:val="00B10104"/>
    <w:rsid w:val="00B1011A"/>
    <w:rsid w:val="00B103B8"/>
    <w:rsid w:val="00B103CE"/>
    <w:rsid w:val="00B103FA"/>
    <w:rsid w:val="00B1053B"/>
    <w:rsid w:val="00B108BC"/>
    <w:rsid w:val="00B10BE9"/>
    <w:rsid w:val="00B10EA8"/>
    <w:rsid w:val="00B10ED0"/>
    <w:rsid w:val="00B110FD"/>
    <w:rsid w:val="00B1120F"/>
    <w:rsid w:val="00B116D2"/>
    <w:rsid w:val="00B11833"/>
    <w:rsid w:val="00B118C8"/>
    <w:rsid w:val="00B11D47"/>
    <w:rsid w:val="00B12144"/>
    <w:rsid w:val="00B1214B"/>
    <w:rsid w:val="00B1218D"/>
    <w:rsid w:val="00B12263"/>
    <w:rsid w:val="00B12544"/>
    <w:rsid w:val="00B1296E"/>
    <w:rsid w:val="00B130F2"/>
    <w:rsid w:val="00B13354"/>
    <w:rsid w:val="00B13514"/>
    <w:rsid w:val="00B13566"/>
    <w:rsid w:val="00B135D6"/>
    <w:rsid w:val="00B135ED"/>
    <w:rsid w:val="00B13866"/>
    <w:rsid w:val="00B13976"/>
    <w:rsid w:val="00B13AAF"/>
    <w:rsid w:val="00B13DD9"/>
    <w:rsid w:val="00B1436D"/>
    <w:rsid w:val="00B144C2"/>
    <w:rsid w:val="00B146BF"/>
    <w:rsid w:val="00B14953"/>
    <w:rsid w:val="00B14BF7"/>
    <w:rsid w:val="00B14E47"/>
    <w:rsid w:val="00B14F89"/>
    <w:rsid w:val="00B15216"/>
    <w:rsid w:val="00B1571E"/>
    <w:rsid w:val="00B15E3C"/>
    <w:rsid w:val="00B16121"/>
    <w:rsid w:val="00B165CE"/>
    <w:rsid w:val="00B16B8D"/>
    <w:rsid w:val="00B17122"/>
    <w:rsid w:val="00B17BAB"/>
    <w:rsid w:val="00B17BEE"/>
    <w:rsid w:val="00B17E44"/>
    <w:rsid w:val="00B17F7A"/>
    <w:rsid w:val="00B2001F"/>
    <w:rsid w:val="00B20351"/>
    <w:rsid w:val="00B20777"/>
    <w:rsid w:val="00B207DE"/>
    <w:rsid w:val="00B209C6"/>
    <w:rsid w:val="00B212CA"/>
    <w:rsid w:val="00B214FB"/>
    <w:rsid w:val="00B21681"/>
    <w:rsid w:val="00B21890"/>
    <w:rsid w:val="00B22238"/>
    <w:rsid w:val="00B22286"/>
    <w:rsid w:val="00B22465"/>
    <w:rsid w:val="00B228DA"/>
    <w:rsid w:val="00B23089"/>
    <w:rsid w:val="00B23229"/>
    <w:rsid w:val="00B2348B"/>
    <w:rsid w:val="00B234A6"/>
    <w:rsid w:val="00B23D90"/>
    <w:rsid w:val="00B23F0C"/>
    <w:rsid w:val="00B24097"/>
    <w:rsid w:val="00B24189"/>
    <w:rsid w:val="00B241C4"/>
    <w:rsid w:val="00B241C6"/>
    <w:rsid w:val="00B24216"/>
    <w:rsid w:val="00B24306"/>
    <w:rsid w:val="00B24362"/>
    <w:rsid w:val="00B247FB"/>
    <w:rsid w:val="00B24824"/>
    <w:rsid w:val="00B24920"/>
    <w:rsid w:val="00B24A06"/>
    <w:rsid w:val="00B24B8D"/>
    <w:rsid w:val="00B24DAF"/>
    <w:rsid w:val="00B24F7C"/>
    <w:rsid w:val="00B25662"/>
    <w:rsid w:val="00B25758"/>
    <w:rsid w:val="00B258D0"/>
    <w:rsid w:val="00B25977"/>
    <w:rsid w:val="00B25B0E"/>
    <w:rsid w:val="00B25B38"/>
    <w:rsid w:val="00B25CB2"/>
    <w:rsid w:val="00B25D74"/>
    <w:rsid w:val="00B2607B"/>
    <w:rsid w:val="00B26156"/>
    <w:rsid w:val="00B27505"/>
    <w:rsid w:val="00B27623"/>
    <w:rsid w:val="00B27A3D"/>
    <w:rsid w:val="00B27ACE"/>
    <w:rsid w:val="00B27B89"/>
    <w:rsid w:val="00B27CB7"/>
    <w:rsid w:val="00B27E75"/>
    <w:rsid w:val="00B27E84"/>
    <w:rsid w:val="00B27EC5"/>
    <w:rsid w:val="00B30152"/>
    <w:rsid w:val="00B30173"/>
    <w:rsid w:val="00B3037A"/>
    <w:rsid w:val="00B3051A"/>
    <w:rsid w:val="00B30904"/>
    <w:rsid w:val="00B309CC"/>
    <w:rsid w:val="00B30C74"/>
    <w:rsid w:val="00B30D88"/>
    <w:rsid w:val="00B30E85"/>
    <w:rsid w:val="00B311A9"/>
    <w:rsid w:val="00B312F9"/>
    <w:rsid w:val="00B31461"/>
    <w:rsid w:val="00B314E2"/>
    <w:rsid w:val="00B3190E"/>
    <w:rsid w:val="00B319A1"/>
    <w:rsid w:val="00B319AD"/>
    <w:rsid w:val="00B31C2E"/>
    <w:rsid w:val="00B326DE"/>
    <w:rsid w:val="00B32799"/>
    <w:rsid w:val="00B32C43"/>
    <w:rsid w:val="00B32E03"/>
    <w:rsid w:val="00B330F8"/>
    <w:rsid w:val="00B3310F"/>
    <w:rsid w:val="00B3373E"/>
    <w:rsid w:val="00B33C26"/>
    <w:rsid w:val="00B344A8"/>
    <w:rsid w:val="00B345E3"/>
    <w:rsid w:val="00B34E94"/>
    <w:rsid w:val="00B350DC"/>
    <w:rsid w:val="00B35329"/>
    <w:rsid w:val="00B355B6"/>
    <w:rsid w:val="00B3613E"/>
    <w:rsid w:val="00B3689B"/>
    <w:rsid w:val="00B36AD6"/>
    <w:rsid w:val="00B36BDA"/>
    <w:rsid w:val="00B37189"/>
    <w:rsid w:val="00B37306"/>
    <w:rsid w:val="00B3753A"/>
    <w:rsid w:val="00B376D2"/>
    <w:rsid w:val="00B377E6"/>
    <w:rsid w:val="00B379BF"/>
    <w:rsid w:val="00B37B5F"/>
    <w:rsid w:val="00B37C97"/>
    <w:rsid w:val="00B37F08"/>
    <w:rsid w:val="00B37FF9"/>
    <w:rsid w:val="00B40280"/>
    <w:rsid w:val="00B40563"/>
    <w:rsid w:val="00B4081E"/>
    <w:rsid w:val="00B40A03"/>
    <w:rsid w:val="00B40BE9"/>
    <w:rsid w:val="00B40E72"/>
    <w:rsid w:val="00B414F9"/>
    <w:rsid w:val="00B41740"/>
    <w:rsid w:val="00B41B09"/>
    <w:rsid w:val="00B41B1B"/>
    <w:rsid w:val="00B41F57"/>
    <w:rsid w:val="00B4210E"/>
    <w:rsid w:val="00B4211F"/>
    <w:rsid w:val="00B424B0"/>
    <w:rsid w:val="00B425DD"/>
    <w:rsid w:val="00B428E8"/>
    <w:rsid w:val="00B42AA8"/>
    <w:rsid w:val="00B42C76"/>
    <w:rsid w:val="00B42D70"/>
    <w:rsid w:val="00B4301D"/>
    <w:rsid w:val="00B43138"/>
    <w:rsid w:val="00B4316E"/>
    <w:rsid w:val="00B43598"/>
    <w:rsid w:val="00B43637"/>
    <w:rsid w:val="00B43666"/>
    <w:rsid w:val="00B4371D"/>
    <w:rsid w:val="00B43910"/>
    <w:rsid w:val="00B43A2E"/>
    <w:rsid w:val="00B43B77"/>
    <w:rsid w:val="00B43BE1"/>
    <w:rsid w:val="00B43DC1"/>
    <w:rsid w:val="00B43E24"/>
    <w:rsid w:val="00B43FCB"/>
    <w:rsid w:val="00B443E5"/>
    <w:rsid w:val="00B444AA"/>
    <w:rsid w:val="00B445FC"/>
    <w:rsid w:val="00B448EA"/>
    <w:rsid w:val="00B45023"/>
    <w:rsid w:val="00B450AC"/>
    <w:rsid w:val="00B4517B"/>
    <w:rsid w:val="00B4536F"/>
    <w:rsid w:val="00B45557"/>
    <w:rsid w:val="00B4577E"/>
    <w:rsid w:val="00B45847"/>
    <w:rsid w:val="00B45C16"/>
    <w:rsid w:val="00B464F2"/>
    <w:rsid w:val="00B46783"/>
    <w:rsid w:val="00B4692C"/>
    <w:rsid w:val="00B46A5B"/>
    <w:rsid w:val="00B46A5F"/>
    <w:rsid w:val="00B46B69"/>
    <w:rsid w:val="00B46D8F"/>
    <w:rsid w:val="00B473A7"/>
    <w:rsid w:val="00B477D8"/>
    <w:rsid w:val="00B477E3"/>
    <w:rsid w:val="00B47B36"/>
    <w:rsid w:val="00B47C33"/>
    <w:rsid w:val="00B50101"/>
    <w:rsid w:val="00B50621"/>
    <w:rsid w:val="00B511C7"/>
    <w:rsid w:val="00B5127A"/>
    <w:rsid w:val="00B51408"/>
    <w:rsid w:val="00B5164C"/>
    <w:rsid w:val="00B51706"/>
    <w:rsid w:val="00B51822"/>
    <w:rsid w:val="00B51A42"/>
    <w:rsid w:val="00B51CC4"/>
    <w:rsid w:val="00B51D8C"/>
    <w:rsid w:val="00B52094"/>
    <w:rsid w:val="00B52251"/>
    <w:rsid w:val="00B5246B"/>
    <w:rsid w:val="00B529A7"/>
    <w:rsid w:val="00B52ED3"/>
    <w:rsid w:val="00B532A4"/>
    <w:rsid w:val="00B532E9"/>
    <w:rsid w:val="00B533E2"/>
    <w:rsid w:val="00B53D85"/>
    <w:rsid w:val="00B53DB4"/>
    <w:rsid w:val="00B54226"/>
    <w:rsid w:val="00B5478F"/>
    <w:rsid w:val="00B548CA"/>
    <w:rsid w:val="00B549A0"/>
    <w:rsid w:val="00B54E78"/>
    <w:rsid w:val="00B54EDD"/>
    <w:rsid w:val="00B54F80"/>
    <w:rsid w:val="00B54FD0"/>
    <w:rsid w:val="00B55874"/>
    <w:rsid w:val="00B55C35"/>
    <w:rsid w:val="00B55C4B"/>
    <w:rsid w:val="00B55DB8"/>
    <w:rsid w:val="00B5605D"/>
    <w:rsid w:val="00B5610D"/>
    <w:rsid w:val="00B566E8"/>
    <w:rsid w:val="00B5671F"/>
    <w:rsid w:val="00B569E5"/>
    <w:rsid w:val="00B56D08"/>
    <w:rsid w:val="00B56E22"/>
    <w:rsid w:val="00B56EEE"/>
    <w:rsid w:val="00B5736F"/>
    <w:rsid w:val="00B57609"/>
    <w:rsid w:val="00B5783B"/>
    <w:rsid w:val="00B60541"/>
    <w:rsid w:val="00B61489"/>
    <w:rsid w:val="00B61544"/>
    <w:rsid w:val="00B617FB"/>
    <w:rsid w:val="00B61AF6"/>
    <w:rsid w:val="00B61F3B"/>
    <w:rsid w:val="00B620D2"/>
    <w:rsid w:val="00B621F1"/>
    <w:rsid w:val="00B623D7"/>
    <w:rsid w:val="00B6278E"/>
    <w:rsid w:val="00B628A5"/>
    <w:rsid w:val="00B62BCC"/>
    <w:rsid w:val="00B63A72"/>
    <w:rsid w:val="00B63C62"/>
    <w:rsid w:val="00B63F65"/>
    <w:rsid w:val="00B6416C"/>
    <w:rsid w:val="00B643ED"/>
    <w:rsid w:val="00B644F2"/>
    <w:rsid w:val="00B64506"/>
    <w:rsid w:val="00B64AC8"/>
    <w:rsid w:val="00B64D81"/>
    <w:rsid w:val="00B64FE2"/>
    <w:rsid w:val="00B65218"/>
    <w:rsid w:val="00B6532E"/>
    <w:rsid w:val="00B6563D"/>
    <w:rsid w:val="00B65D1C"/>
    <w:rsid w:val="00B65F81"/>
    <w:rsid w:val="00B66484"/>
    <w:rsid w:val="00B66492"/>
    <w:rsid w:val="00B6658D"/>
    <w:rsid w:val="00B667F5"/>
    <w:rsid w:val="00B6694B"/>
    <w:rsid w:val="00B66A89"/>
    <w:rsid w:val="00B66C1C"/>
    <w:rsid w:val="00B66EEF"/>
    <w:rsid w:val="00B67070"/>
    <w:rsid w:val="00B67300"/>
    <w:rsid w:val="00B67C9A"/>
    <w:rsid w:val="00B67DA1"/>
    <w:rsid w:val="00B7032B"/>
    <w:rsid w:val="00B704ED"/>
    <w:rsid w:val="00B7061D"/>
    <w:rsid w:val="00B70650"/>
    <w:rsid w:val="00B70ADF"/>
    <w:rsid w:val="00B70F50"/>
    <w:rsid w:val="00B7112C"/>
    <w:rsid w:val="00B71257"/>
    <w:rsid w:val="00B71399"/>
    <w:rsid w:val="00B718D5"/>
    <w:rsid w:val="00B71D6C"/>
    <w:rsid w:val="00B71E91"/>
    <w:rsid w:val="00B7209C"/>
    <w:rsid w:val="00B723A8"/>
    <w:rsid w:val="00B723F2"/>
    <w:rsid w:val="00B724D3"/>
    <w:rsid w:val="00B725CD"/>
    <w:rsid w:val="00B72680"/>
    <w:rsid w:val="00B726CD"/>
    <w:rsid w:val="00B72A3B"/>
    <w:rsid w:val="00B72EA5"/>
    <w:rsid w:val="00B73088"/>
    <w:rsid w:val="00B731CE"/>
    <w:rsid w:val="00B73318"/>
    <w:rsid w:val="00B73631"/>
    <w:rsid w:val="00B73B4E"/>
    <w:rsid w:val="00B73BB6"/>
    <w:rsid w:val="00B73FFD"/>
    <w:rsid w:val="00B742B4"/>
    <w:rsid w:val="00B748D9"/>
    <w:rsid w:val="00B7493C"/>
    <w:rsid w:val="00B74B8D"/>
    <w:rsid w:val="00B74CD9"/>
    <w:rsid w:val="00B74EBD"/>
    <w:rsid w:val="00B75236"/>
    <w:rsid w:val="00B75238"/>
    <w:rsid w:val="00B752B3"/>
    <w:rsid w:val="00B75337"/>
    <w:rsid w:val="00B7534E"/>
    <w:rsid w:val="00B7541B"/>
    <w:rsid w:val="00B75624"/>
    <w:rsid w:val="00B756D7"/>
    <w:rsid w:val="00B75A4A"/>
    <w:rsid w:val="00B75C41"/>
    <w:rsid w:val="00B75D87"/>
    <w:rsid w:val="00B75F9E"/>
    <w:rsid w:val="00B760C1"/>
    <w:rsid w:val="00B7617D"/>
    <w:rsid w:val="00B763B6"/>
    <w:rsid w:val="00B76678"/>
    <w:rsid w:val="00B7667C"/>
    <w:rsid w:val="00B768FF"/>
    <w:rsid w:val="00B76CA1"/>
    <w:rsid w:val="00B76E0F"/>
    <w:rsid w:val="00B76F77"/>
    <w:rsid w:val="00B770AF"/>
    <w:rsid w:val="00B7717F"/>
    <w:rsid w:val="00B77416"/>
    <w:rsid w:val="00B775FB"/>
    <w:rsid w:val="00B77A83"/>
    <w:rsid w:val="00B77CB8"/>
    <w:rsid w:val="00B77E14"/>
    <w:rsid w:val="00B8022F"/>
    <w:rsid w:val="00B8054F"/>
    <w:rsid w:val="00B80616"/>
    <w:rsid w:val="00B806A0"/>
    <w:rsid w:val="00B80896"/>
    <w:rsid w:val="00B8089A"/>
    <w:rsid w:val="00B80BD0"/>
    <w:rsid w:val="00B80D72"/>
    <w:rsid w:val="00B811E0"/>
    <w:rsid w:val="00B81291"/>
    <w:rsid w:val="00B81434"/>
    <w:rsid w:val="00B81D57"/>
    <w:rsid w:val="00B81FDA"/>
    <w:rsid w:val="00B8239D"/>
    <w:rsid w:val="00B82600"/>
    <w:rsid w:val="00B827ED"/>
    <w:rsid w:val="00B82882"/>
    <w:rsid w:val="00B82A34"/>
    <w:rsid w:val="00B82B05"/>
    <w:rsid w:val="00B82C76"/>
    <w:rsid w:val="00B83284"/>
    <w:rsid w:val="00B83ACC"/>
    <w:rsid w:val="00B83BB2"/>
    <w:rsid w:val="00B83D35"/>
    <w:rsid w:val="00B84093"/>
    <w:rsid w:val="00B84275"/>
    <w:rsid w:val="00B8498C"/>
    <w:rsid w:val="00B849F6"/>
    <w:rsid w:val="00B84BE8"/>
    <w:rsid w:val="00B84DD2"/>
    <w:rsid w:val="00B851E6"/>
    <w:rsid w:val="00B85204"/>
    <w:rsid w:val="00B859A7"/>
    <w:rsid w:val="00B85CC1"/>
    <w:rsid w:val="00B85D29"/>
    <w:rsid w:val="00B865EB"/>
    <w:rsid w:val="00B86C53"/>
    <w:rsid w:val="00B86D32"/>
    <w:rsid w:val="00B872A6"/>
    <w:rsid w:val="00B879F4"/>
    <w:rsid w:val="00B87AC9"/>
    <w:rsid w:val="00B87BD7"/>
    <w:rsid w:val="00B9012A"/>
    <w:rsid w:val="00B90277"/>
    <w:rsid w:val="00B907BB"/>
    <w:rsid w:val="00B908BA"/>
    <w:rsid w:val="00B908C1"/>
    <w:rsid w:val="00B90991"/>
    <w:rsid w:val="00B90B14"/>
    <w:rsid w:val="00B90DCB"/>
    <w:rsid w:val="00B9102E"/>
    <w:rsid w:val="00B9116C"/>
    <w:rsid w:val="00B91379"/>
    <w:rsid w:val="00B9153F"/>
    <w:rsid w:val="00B91646"/>
    <w:rsid w:val="00B91B5B"/>
    <w:rsid w:val="00B921DC"/>
    <w:rsid w:val="00B922F2"/>
    <w:rsid w:val="00B92484"/>
    <w:rsid w:val="00B92860"/>
    <w:rsid w:val="00B928F6"/>
    <w:rsid w:val="00B92AB2"/>
    <w:rsid w:val="00B92B8B"/>
    <w:rsid w:val="00B92BFB"/>
    <w:rsid w:val="00B92C7B"/>
    <w:rsid w:val="00B92D7B"/>
    <w:rsid w:val="00B92E0D"/>
    <w:rsid w:val="00B93017"/>
    <w:rsid w:val="00B9301B"/>
    <w:rsid w:val="00B930DB"/>
    <w:rsid w:val="00B93165"/>
    <w:rsid w:val="00B93258"/>
    <w:rsid w:val="00B936CE"/>
    <w:rsid w:val="00B93841"/>
    <w:rsid w:val="00B93E96"/>
    <w:rsid w:val="00B94114"/>
    <w:rsid w:val="00B94527"/>
    <w:rsid w:val="00B9455D"/>
    <w:rsid w:val="00B94A41"/>
    <w:rsid w:val="00B94CD2"/>
    <w:rsid w:val="00B94F6B"/>
    <w:rsid w:val="00B95168"/>
    <w:rsid w:val="00B95320"/>
    <w:rsid w:val="00B9548B"/>
    <w:rsid w:val="00B955ED"/>
    <w:rsid w:val="00B95B72"/>
    <w:rsid w:val="00B95BD0"/>
    <w:rsid w:val="00B95E15"/>
    <w:rsid w:val="00B95F32"/>
    <w:rsid w:val="00B95F77"/>
    <w:rsid w:val="00B9618B"/>
    <w:rsid w:val="00B966D4"/>
    <w:rsid w:val="00B968AA"/>
    <w:rsid w:val="00B96A32"/>
    <w:rsid w:val="00B96B72"/>
    <w:rsid w:val="00B96F90"/>
    <w:rsid w:val="00B970BF"/>
    <w:rsid w:val="00B97187"/>
    <w:rsid w:val="00B9719C"/>
    <w:rsid w:val="00B97368"/>
    <w:rsid w:val="00B97674"/>
    <w:rsid w:val="00B9776B"/>
    <w:rsid w:val="00B97827"/>
    <w:rsid w:val="00B97905"/>
    <w:rsid w:val="00B97AD1"/>
    <w:rsid w:val="00B97EF4"/>
    <w:rsid w:val="00BA0043"/>
    <w:rsid w:val="00BA022D"/>
    <w:rsid w:val="00BA025D"/>
    <w:rsid w:val="00BA0389"/>
    <w:rsid w:val="00BA096D"/>
    <w:rsid w:val="00BA09D5"/>
    <w:rsid w:val="00BA0B82"/>
    <w:rsid w:val="00BA0F31"/>
    <w:rsid w:val="00BA1232"/>
    <w:rsid w:val="00BA13FF"/>
    <w:rsid w:val="00BA15D6"/>
    <w:rsid w:val="00BA1C3E"/>
    <w:rsid w:val="00BA1C49"/>
    <w:rsid w:val="00BA1E3B"/>
    <w:rsid w:val="00BA2034"/>
    <w:rsid w:val="00BA22BE"/>
    <w:rsid w:val="00BA24F0"/>
    <w:rsid w:val="00BA27D0"/>
    <w:rsid w:val="00BA2983"/>
    <w:rsid w:val="00BA2BC9"/>
    <w:rsid w:val="00BA3354"/>
    <w:rsid w:val="00BA3541"/>
    <w:rsid w:val="00BA380C"/>
    <w:rsid w:val="00BA381C"/>
    <w:rsid w:val="00BA3A10"/>
    <w:rsid w:val="00BA3A6A"/>
    <w:rsid w:val="00BA3B50"/>
    <w:rsid w:val="00BA4661"/>
    <w:rsid w:val="00BA47C3"/>
    <w:rsid w:val="00BA5365"/>
    <w:rsid w:val="00BA53A8"/>
    <w:rsid w:val="00BA569E"/>
    <w:rsid w:val="00BA5712"/>
    <w:rsid w:val="00BA5919"/>
    <w:rsid w:val="00BA5A32"/>
    <w:rsid w:val="00BA5A34"/>
    <w:rsid w:val="00BA5CAE"/>
    <w:rsid w:val="00BA5D08"/>
    <w:rsid w:val="00BA5E40"/>
    <w:rsid w:val="00BA5F7B"/>
    <w:rsid w:val="00BA6102"/>
    <w:rsid w:val="00BA62B2"/>
    <w:rsid w:val="00BA630C"/>
    <w:rsid w:val="00BA69B7"/>
    <w:rsid w:val="00BA6D81"/>
    <w:rsid w:val="00BA6E6D"/>
    <w:rsid w:val="00BA6F77"/>
    <w:rsid w:val="00BA6FFA"/>
    <w:rsid w:val="00BA70EB"/>
    <w:rsid w:val="00BA7192"/>
    <w:rsid w:val="00BA72E7"/>
    <w:rsid w:val="00BA7578"/>
    <w:rsid w:val="00BA7A4C"/>
    <w:rsid w:val="00BA7BC5"/>
    <w:rsid w:val="00BA7BE1"/>
    <w:rsid w:val="00BA7D14"/>
    <w:rsid w:val="00BA7E87"/>
    <w:rsid w:val="00BA7F30"/>
    <w:rsid w:val="00BB0024"/>
    <w:rsid w:val="00BB0399"/>
    <w:rsid w:val="00BB041A"/>
    <w:rsid w:val="00BB067B"/>
    <w:rsid w:val="00BB090B"/>
    <w:rsid w:val="00BB092F"/>
    <w:rsid w:val="00BB0A28"/>
    <w:rsid w:val="00BB0A70"/>
    <w:rsid w:val="00BB0ADA"/>
    <w:rsid w:val="00BB0FB2"/>
    <w:rsid w:val="00BB10F9"/>
    <w:rsid w:val="00BB19F9"/>
    <w:rsid w:val="00BB1AC6"/>
    <w:rsid w:val="00BB1D6C"/>
    <w:rsid w:val="00BB1E2B"/>
    <w:rsid w:val="00BB239C"/>
    <w:rsid w:val="00BB245D"/>
    <w:rsid w:val="00BB2562"/>
    <w:rsid w:val="00BB2664"/>
    <w:rsid w:val="00BB26E7"/>
    <w:rsid w:val="00BB2FD3"/>
    <w:rsid w:val="00BB3000"/>
    <w:rsid w:val="00BB3677"/>
    <w:rsid w:val="00BB3724"/>
    <w:rsid w:val="00BB39EA"/>
    <w:rsid w:val="00BB3C6F"/>
    <w:rsid w:val="00BB3D78"/>
    <w:rsid w:val="00BB3E71"/>
    <w:rsid w:val="00BB3E9B"/>
    <w:rsid w:val="00BB442B"/>
    <w:rsid w:val="00BB44B4"/>
    <w:rsid w:val="00BB4AE4"/>
    <w:rsid w:val="00BB4B13"/>
    <w:rsid w:val="00BB4D8B"/>
    <w:rsid w:val="00BB50AE"/>
    <w:rsid w:val="00BB5386"/>
    <w:rsid w:val="00BB55BE"/>
    <w:rsid w:val="00BB5780"/>
    <w:rsid w:val="00BB5B4A"/>
    <w:rsid w:val="00BB5C99"/>
    <w:rsid w:val="00BB5E06"/>
    <w:rsid w:val="00BB6079"/>
    <w:rsid w:val="00BB61FB"/>
    <w:rsid w:val="00BB62FD"/>
    <w:rsid w:val="00BB640F"/>
    <w:rsid w:val="00BB6BC2"/>
    <w:rsid w:val="00BB70A3"/>
    <w:rsid w:val="00BB7407"/>
    <w:rsid w:val="00BB742C"/>
    <w:rsid w:val="00BB74AD"/>
    <w:rsid w:val="00BB76E3"/>
    <w:rsid w:val="00BB77BA"/>
    <w:rsid w:val="00BB7918"/>
    <w:rsid w:val="00BB7C08"/>
    <w:rsid w:val="00BB7E29"/>
    <w:rsid w:val="00BB7E32"/>
    <w:rsid w:val="00BC0366"/>
    <w:rsid w:val="00BC0444"/>
    <w:rsid w:val="00BC07B4"/>
    <w:rsid w:val="00BC0F35"/>
    <w:rsid w:val="00BC1040"/>
    <w:rsid w:val="00BC1041"/>
    <w:rsid w:val="00BC11DE"/>
    <w:rsid w:val="00BC1219"/>
    <w:rsid w:val="00BC16C4"/>
    <w:rsid w:val="00BC192D"/>
    <w:rsid w:val="00BC1C2F"/>
    <w:rsid w:val="00BC1C56"/>
    <w:rsid w:val="00BC1CEE"/>
    <w:rsid w:val="00BC1F42"/>
    <w:rsid w:val="00BC1FA2"/>
    <w:rsid w:val="00BC216C"/>
    <w:rsid w:val="00BC240F"/>
    <w:rsid w:val="00BC24EC"/>
    <w:rsid w:val="00BC260D"/>
    <w:rsid w:val="00BC266C"/>
    <w:rsid w:val="00BC2BA9"/>
    <w:rsid w:val="00BC2E02"/>
    <w:rsid w:val="00BC2E05"/>
    <w:rsid w:val="00BC2E26"/>
    <w:rsid w:val="00BC2EBC"/>
    <w:rsid w:val="00BC353C"/>
    <w:rsid w:val="00BC3604"/>
    <w:rsid w:val="00BC3641"/>
    <w:rsid w:val="00BC37FE"/>
    <w:rsid w:val="00BC3D04"/>
    <w:rsid w:val="00BC3F79"/>
    <w:rsid w:val="00BC404F"/>
    <w:rsid w:val="00BC41D0"/>
    <w:rsid w:val="00BC445F"/>
    <w:rsid w:val="00BC454E"/>
    <w:rsid w:val="00BC4611"/>
    <w:rsid w:val="00BC465F"/>
    <w:rsid w:val="00BC4760"/>
    <w:rsid w:val="00BC4A10"/>
    <w:rsid w:val="00BC4C20"/>
    <w:rsid w:val="00BC4E3E"/>
    <w:rsid w:val="00BC4E56"/>
    <w:rsid w:val="00BC4E95"/>
    <w:rsid w:val="00BC4EDC"/>
    <w:rsid w:val="00BC5000"/>
    <w:rsid w:val="00BC57D0"/>
    <w:rsid w:val="00BC591A"/>
    <w:rsid w:val="00BC593B"/>
    <w:rsid w:val="00BC62C2"/>
    <w:rsid w:val="00BC66B5"/>
    <w:rsid w:val="00BC6904"/>
    <w:rsid w:val="00BC745B"/>
    <w:rsid w:val="00BC796D"/>
    <w:rsid w:val="00BC79DF"/>
    <w:rsid w:val="00BC7D4F"/>
    <w:rsid w:val="00BC7F41"/>
    <w:rsid w:val="00BC7FE3"/>
    <w:rsid w:val="00BD0248"/>
    <w:rsid w:val="00BD0E7A"/>
    <w:rsid w:val="00BD0F40"/>
    <w:rsid w:val="00BD0FF7"/>
    <w:rsid w:val="00BD101D"/>
    <w:rsid w:val="00BD18EE"/>
    <w:rsid w:val="00BD1CA4"/>
    <w:rsid w:val="00BD1FD2"/>
    <w:rsid w:val="00BD2587"/>
    <w:rsid w:val="00BD275D"/>
    <w:rsid w:val="00BD2D41"/>
    <w:rsid w:val="00BD2F44"/>
    <w:rsid w:val="00BD36BA"/>
    <w:rsid w:val="00BD39BF"/>
    <w:rsid w:val="00BD3B80"/>
    <w:rsid w:val="00BD3D47"/>
    <w:rsid w:val="00BD4789"/>
    <w:rsid w:val="00BD48E0"/>
    <w:rsid w:val="00BD4BCC"/>
    <w:rsid w:val="00BD4C2B"/>
    <w:rsid w:val="00BD5114"/>
    <w:rsid w:val="00BD5232"/>
    <w:rsid w:val="00BD554B"/>
    <w:rsid w:val="00BD5A2F"/>
    <w:rsid w:val="00BD5AAE"/>
    <w:rsid w:val="00BD5B0B"/>
    <w:rsid w:val="00BD5E6A"/>
    <w:rsid w:val="00BD5FCE"/>
    <w:rsid w:val="00BD6459"/>
    <w:rsid w:val="00BD6563"/>
    <w:rsid w:val="00BD6BD6"/>
    <w:rsid w:val="00BD6F1E"/>
    <w:rsid w:val="00BD6F71"/>
    <w:rsid w:val="00BD7076"/>
    <w:rsid w:val="00BD7719"/>
    <w:rsid w:val="00BD7C8A"/>
    <w:rsid w:val="00BD7F58"/>
    <w:rsid w:val="00BD7F9D"/>
    <w:rsid w:val="00BE01ED"/>
    <w:rsid w:val="00BE0BF8"/>
    <w:rsid w:val="00BE0DBD"/>
    <w:rsid w:val="00BE10B1"/>
    <w:rsid w:val="00BE138F"/>
    <w:rsid w:val="00BE16E0"/>
    <w:rsid w:val="00BE1ADC"/>
    <w:rsid w:val="00BE1DE0"/>
    <w:rsid w:val="00BE1EF3"/>
    <w:rsid w:val="00BE1F63"/>
    <w:rsid w:val="00BE213E"/>
    <w:rsid w:val="00BE21BB"/>
    <w:rsid w:val="00BE24A4"/>
    <w:rsid w:val="00BE257E"/>
    <w:rsid w:val="00BE259A"/>
    <w:rsid w:val="00BE2692"/>
    <w:rsid w:val="00BE2EB0"/>
    <w:rsid w:val="00BE2F0C"/>
    <w:rsid w:val="00BE300A"/>
    <w:rsid w:val="00BE316A"/>
    <w:rsid w:val="00BE3218"/>
    <w:rsid w:val="00BE3772"/>
    <w:rsid w:val="00BE3941"/>
    <w:rsid w:val="00BE3959"/>
    <w:rsid w:val="00BE3AFC"/>
    <w:rsid w:val="00BE3D7E"/>
    <w:rsid w:val="00BE3EAB"/>
    <w:rsid w:val="00BE3ED3"/>
    <w:rsid w:val="00BE40D9"/>
    <w:rsid w:val="00BE46B7"/>
    <w:rsid w:val="00BE48F9"/>
    <w:rsid w:val="00BE4E0D"/>
    <w:rsid w:val="00BE5000"/>
    <w:rsid w:val="00BE540A"/>
    <w:rsid w:val="00BE551B"/>
    <w:rsid w:val="00BE61AB"/>
    <w:rsid w:val="00BE66DF"/>
    <w:rsid w:val="00BE66E9"/>
    <w:rsid w:val="00BE69FF"/>
    <w:rsid w:val="00BE6CB1"/>
    <w:rsid w:val="00BE743D"/>
    <w:rsid w:val="00BE75E1"/>
    <w:rsid w:val="00BE77E1"/>
    <w:rsid w:val="00BE7845"/>
    <w:rsid w:val="00BE7847"/>
    <w:rsid w:val="00BE787A"/>
    <w:rsid w:val="00BE7F1F"/>
    <w:rsid w:val="00BF01B3"/>
    <w:rsid w:val="00BF026B"/>
    <w:rsid w:val="00BF0386"/>
    <w:rsid w:val="00BF09CF"/>
    <w:rsid w:val="00BF0DA1"/>
    <w:rsid w:val="00BF1024"/>
    <w:rsid w:val="00BF102B"/>
    <w:rsid w:val="00BF1C4D"/>
    <w:rsid w:val="00BF1CC7"/>
    <w:rsid w:val="00BF1E2F"/>
    <w:rsid w:val="00BF1FB5"/>
    <w:rsid w:val="00BF20C3"/>
    <w:rsid w:val="00BF21B9"/>
    <w:rsid w:val="00BF2913"/>
    <w:rsid w:val="00BF2B18"/>
    <w:rsid w:val="00BF2B66"/>
    <w:rsid w:val="00BF2FA3"/>
    <w:rsid w:val="00BF302B"/>
    <w:rsid w:val="00BF33C0"/>
    <w:rsid w:val="00BF3682"/>
    <w:rsid w:val="00BF389E"/>
    <w:rsid w:val="00BF3A4C"/>
    <w:rsid w:val="00BF3DC2"/>
    <w:rsid w:val="00BF3ED2"/>
    <w:rsid w:val="00BF41C8"/>
    <w:rsid w:val="00BF4507"/>
    <w:rsid w:val="00BF4554"/>
    <w:rsid w:val="00BF478B"/>
    <w:rsid w:val="00BF4A02"/>
    <w:rsid w:val="00BF4DAC"/>
    <w:rsid w:val="00BF4DB7"/>
    <w:rsid w:val="00BF54C7"/>
    <w:rsid w:val="00BF54CE"/>
    <w:rsid w:val="00BF5625"/>
    <w:rsid w:val="00BF591E"/>
    <w:rsid w:val="00BF5A8D"/>
    <w:rsid w:val="00BF5B35"/>
    <w:rsid w:val="00BF5B7A"/>
    <w:rsid w:val="00BF5D99"/>
    <w:rsid w:val="00BF5FC7"/>
    <w:rsid w:val="00BF6404"/>
    <w:rsid w:val="00BF678E"/>
    <w:rsid w:val="00BF68A0"/>
    <w:rsid w:val="00BF6AE4"/>
    <w:rsid w:val="00BF6ECF"/>
    <w:rsid w:val="00BF7277"/>
    <w:rsid w:val="00BF746B"/>
    <w:rsid w:val="00BF78B7"/>
    <w:rsid w:val="00BF7E71"/>
    <w:rsid w:val="00C001BA"/>
    <w:rsid w:val="00C002F5"/>
    <w:rsid w:val="00C0036B"/>
    <w:rsid w:val="00C0070C"/>
    <w:rsid w:val="00C011B2"/>
    <w:rsid w:val="00C011D8"/>
    <w:rsid w:val="00C01236"/>
    <w:rsid w:val="00C013AC"/>
    <w:rsid w:val="00C01989"/>
    <w:rsid w:val="00C01991"/>
    <w:rsid w:val="00C01A39"/>
    <w:rsid w:val="00C01E2C"/>
    <w:rsid w:val="00C02537"/>
    <w:rsid w:val="00C02879"/>
    <w:rsid w:val="00C02B27"/>
    <w:rsid w:val="00C02D0C"/>
    <w:rsid w:val="00C02D93"/>
    <w:rsid w:val="00C02F9E"/>
    <w:rsid w:val="00C0305D"/>
    <w:rsid w:val="00C03095"/>
    <w:rsid w:val="00C0311D"/>
    <w:rsid w:val="00C0328A"/>
    <w:rsid w:val="00C038A8"/>
    <w:rsid w:val="00C03A62"/>
    <w:rsid w:val="00C03B01"/>
    <w:rsid w:val="00C04364"/>
    <w:rsid w:val="00C0459C"/>
    <w:rsid w:val="00C04C31"/>
    <w:rsid w:val="00C04DD4"/>
    <w:rsid w:val="00C05379"/>
    <w:rsid w:val="00C05405"/>
    <w:rsid w:val="00C056EF"/>
    <w:rsid w:val="00C05CC5"/>
    <w:rsid w:val="00C05CDB"/>
    <w:rsid w:val="00C05D04"/>
    <w:rsid w:val="00C05D4B"/>
    <w:rsid w:val="00C05FEC"/>
    <w:rsid w:val="00C061FE"/>
    <w:rsid w:val="00C06494"/>
    <w:rsid w:val="00C06E67"/>
    <w:rsid w:val="00C06F55"/>
    <w:rsid w:val="00C07223"/>
    <w:rsid w:val="00C0751B"/>
    <w:rsid w:val="00C075E6"/>
    <w:rsid w:val="00C103C0"/>
    <w:rsid w:val="00C103CF"/>
    <w:rsid w:val="00C10580"/>
    <w:rsid w:val="00C10674"/>
    <w:rsid w:val="00C1072F"/>
    <w:rsid w:val="00C1091A"/>
    <w:rsid w:val="00C10D49"/>
    <w:rsid w:val="00C111FA"/>
    <w:rsid w:val="00C1180A"/>
    <w:rsid w:val="00C11E7C"/>
    <w:rsid w:val="00C11FE3"/>
    <w:rsid w:val="00C120D0"/>
    <w:rsid w:val="00C126FE"/>
    <w:rsid w:val="00C12DEB"/>
    <w:rsid w:val="00C13320"/>
    <w:rsid w:val="00C134A8"/>
    <w:rsid w:val="00C134ED"/>
    <w:rsid w:val="00C13607"/>
    <w:rsid w:val="00C137A2"/>
    <w:rsid w:val="00C13B71"/>
    <w:rsid w:val="00C13BED"/>
    <w:rsid w:val="00C14054"/>
    <w:rsid w:val="00C14790"/>
    <w:rsid w:val="00C14BBE"/>
    <w:rsid w:val="00C150E7"/>
    <w:rsid w:val="00C153DC"/>
    <w:rsid w:val="00C16196"/>
    <w:rsid w:val="00C161A9"/>
    <w:rsid w:val="00C1653C"/>
    <w:rsid w:val="00C167C8"/>
    <w:rsid w:val="00C167DD"/>
    <w:rsid w:val="00C16D0C"/>
    <w:rsid w:val="00C17019"/>
    <w:rsid w:val="00C1701B"/>
    <w:rsid w:val="00C17293"/>
    <w:rsid w:val="00C1789D"/>
    <w:rsid w:val="00C178D4"/>
    <w:rsid w:val="00C17915"/>
    <w:rsid w:val="00C17AA7"/>
    <w:rsid w:val="00C17F15"/>
    <w:rsid w:val="00C17F35"/>
    <w:rsid w:val="00C20461"/>
    <w:rsid w:val="00C20529"/>
    <w:rsid w:val="00C205C8"/>
    <w:rsid w:val="00C20A71"/>
    <w:rsid w:val="00C20C34"/>
    <w:rsid w:val="00C20EEA"/>
    <w:rsid w:val="00C2113E"/>
    <w:rsid w:val="00C215B7"/>
    <w:rsid w:val="00C216FE"/>
    <w:rsid w:val="00C217EB"/>
    <w:rsid w:val="00C2181B"/>
    <w:rsid w:val="00C218AD"/>
    <w:rsid w:val="00C2191D"/>
    <w:rsid w:val="00C21CB3"/>
    <w:rsid w:val="00C21D5F"/>
    <w:rsid w:val="00C2299C"/>
    <w:rsid w:val="00C22B78"/>
    <w:rsid w:val="00C22CCB"/>
    <w:rsid w:val="00C22CFE"/>
    <w:rsid w:val="00C22D28"/>
    <w:rsid w:val="00C22F29"/>
    <w:rsid w:val="00C2306B"/>
    <w:rsid w:val="00C23173"/>
    <w:rsid w:val="00C233C9"/>
    <w:rsid w:val="00C23440"/>
    <w:rsid w:val="00C237AC"/>
    <w:rsid w:val="00C23BF7"/>
    <w:rsid w:val="00C24038"/>
    <w:rsid w:val="00C243DF"/>
    <w:rsid w:val="00C2457B"/>
    <w:rsid w:val="00C2481E"/>
    <w:rsid w:val="00C2486D"/>
    <w:rsid w:val="00C24A5B"/>
    <w:rsid w:val="00C24B80"/>
    <w:rsid w:val="00C24C62"/>
    <w:rsid w:val="00C24F06"/>
    <w:rsid w:val="00C25169"/>
    <w:rsid w:val="00C251BC"/>
    <w:rsid w:val="00C25215"/>
    <w:rsid w:val="00C2537D"/>
    <w:rsid w:val="00C255C3"/>
    <w:rsid w:val="00C25F95"/>
    <w:rsid w:val="00C260D4"/>
    <w:rsid w:val="00C262FB"/>
    <w:rsid w:val="00C265F4"/>
    <w:rsid w:val="00C268A3"/>
    <w:rsid w:val="00C26B9E"/>
    <w:rsid w:val="00C26C4A"/>
    <w:rsid w:val="00C26D44"/>
    <w:rsid w:val="00C27095"/>
    <w:rsid w:val="00C271AC"/>
    <w:rsid w:val="00C27432"/>
    <w:rsid w:val="00C274A8"/>
    <w:rsid w:val="00C278D2"/>
    <w:rsid w:val="00C27998"/>
    <w:rsid w:val="00C27A83"/>
    <w:rsid w:val="00C27B6F"/>
    <w:rsid w:val="00C27DB5"/>
    <w:rsid w:val="00C27DD7"/>
    <w:rsid w:val="00C30005"/>
    <w:rsid w:val="00C3048D"/>
    <w:rsid w:val="00C305E9"/>
    <w:rsid w:val="00C30B3E"/>
    <w:rsid w:val="00C30EC6"/>
    <w:rsid w:val="00C312CF"/>
    <w:rsid w:val="00C3155A"/>
    <w:rsid w:val="00C315CD"/>
    <w:rsid w:val="00C316A4"/>
    <w:rsid w:val="00C31720"/>
    <w:rsid w:val="00C317B7"/>
    <w:rsid w:val="00C3196C"/>
    <w:rsid w:val="00C31B19"/>
    <w:rsid w:val="00C31DFF"/>
    <w:rsid w:val="00C31F4C"/>
    <w:rsid w:val="00C33014"/>
    <w:rsid w:val="00C3308C"/>
    <w:rsid w:val="00C333F3"/>
    <w:rsid w:val="00C3367B"/>
    <w:rsid w:val="00C33CE6"/>
    <w:rsid w:val="00C3409C"/>
    <w:rsid w:val="00C342CD"/>
    <w:rsid w:val="00C3475F"/>
    <w:rsid w:val="00C349BA"/>
    <w:rsid w:val="00C34A0C"/>
    <w:rsid w:val="00C350C4"/>
    <w:rsid w:val="00C352BA"/>
    <w:rsid w:val="00C352F5"/>
    <w:rsid w:val="00C35629"/>
    <w:rsid w:val="00C35797"/>
    <w:rsid w:val="00C35AC4"/>
    <w:rsid w:val="00C35AD2"/>
    <w:rsid w:val="00C35B34"/>
    <w:rsid w:val="00C361F6"/>
    <w:rsid w:val="00C3628B"/>
    <w:rsid w:val="00C36373"/>
    <w:rsid w:val="00C36519"/>
    <w:rsid w:val="00C36679"/>
    <w:rsid w:val="00C36755"/>
    <w:rsid w:val="00C369DC"/>
    <w:rsid w:val="00C36BA5"/>
    <w:rsid w:val="00C36E3F"/>
    <w:rsid w:val="00C3747A"/>
    <w:rsid w:val="00C3771C"/>
    <w:rsid w:val="00C37865"/>
    <w:rsid w:val="00C37888"/>
    <w:rsid w:val="00C37BB3"/>
    <w:rsid w:val="00C37CAF"/>
    <w:rsid w:val="00C37F02"/>
    <w:rsid w:val="00C37F42"/>
    <w:rsid w:val="00C4000B"/>
    <w:rsid w:val="00C40105"/>
    <w:rsid w:val="00C402AD"/>
    <w:rsid w:val="00C40467"/>
    <w:rsid w:val="00C40729"/>
    <w:rsid w:val="00C407FD"/>
    <w:rsid w:val="00C40C5E"/>
    <w:rsid w:val="00C40CAF"/>
    <w:rsid w:val="00C41126"/>
    <w:rsid w:val="00C412F2"/>
    <w:rsid w:val="00C4175C"/>
    <w:rsid w:val="00C41859"/>
    <w:rsid w:val="00C418AA"/>
    <w:rsid w:val="00C41BF6"/>
    <w:rsid w:val="00C41F1D"/>
    <w:rsid w:val="00C41F5C"/>
    <w:rsid w:val="00C41F61"/>
    <w:rsid w:val="00C420CB"/>
    <w:rsid w:val="00C42169"/>
    <w:rsid w:val="00C42377"/>
    <w:rsid w:val="00C423C7"/>
    <w:rsid w:val="00C42845"/>
    <w:rsid w:val="00C42934"/>
    <w:rsid w:val="00C42B78"/>
    <w:rsid w:val="00C42FE5"/>
    <w:rsid w:val="00C43470"/>
    <w:rsid w:val="00C438BA"/>
    <w:rsid w:val="00C43CBD"/>
    <w:rsid w:val="00C43CFF"/>
    <w:rsid w:val="00C43DBA"/>
    <w:rsid w:val="00C43E35"/>
    <w:rsid w:val="00C440BA"/>
    <w:rsid w:val="00C441AE"/>
    <w:rsid w:val="00C44558"/>
    <w:rsid w:val="00C44A76"/>
    <w:rsid w:val="00C44D77"/>
    <w:rsid w:val="00C4508A"/>
    <w:rsid w:val="00C45144"/>
    <w:rsid w:val="00C45188"/>
    <w:rsid w:val="00C4521E"/>
    <w:rsid w:val="00C4545D"/>
    <w:rsid w:val="00C456DF"/>
    <w:rsid w:val="00C45812"/>
    <w:rsid w:val="00C45BB2"/>
    <w:rsid w:val="00C45D58"/>
    <w:rsid w:val="00C45F08"/>
    <w:rsid w:val="00C4603D"/>
    <w:rsid w:val="00C4643D"/>
    <w:rsid w:val="00C4650A"/>
    <w:rsid w:val="00C46543"/>
    <w:rsid w:val="00C46CDA"/>
    <w:rsid w:val="00C46D41"/>
    <w:rsid w:val="00C46E62"/>
    <w:rsid w:val="00C47214"/>
    <w:rsid w:val="00C4774D"/>
    <w:rsid w:val="00C478EE"/>
    <w:rsid w:val="00C47B32"/>
    <w:rsid w:val="00C50042"/>
    <w:rsid w:val="00C50188"/>
    <w:rsid w:val="00C5037C"/>
    <w:rsid w:val="00C5053F"/>
    <w:rsid w:val="00C50560"/>
    <w:rsid w:val="00C5056C"/>
    <w:rsid w:val="00C50B58"/>
    <w:rsid w:val="00C50BEC"/>
    <w:rsid w:val="00C50F6D"/>
    <w:rsid w:val="00C51420"/>
    <w:rsid w:val="00C514BA"/>
    <w:rsid w:val="00C51722"/>
    <w:rsid w:val="00C51AD3"/>
    <w:rsid w:val="00C51C9D"/>
    <w:rsid w:val="00C52351"/>
    <w:rsid w:val="00C5257D"/>
    <w:rsid w:val="00C5280E"/>
    <w:rsid w:val="00C528E0"/>
    <w:rsid w:val="00C52927"/>
    <w:rsid w:val="00C52AA2"/>
    <w:rsid w:val="00C52B85"/>
    <w:rsid w:val="00C530BB"/>
    <w:rsid w:val="00C5313A"/>
    <w:rsid w:val="00C53345"/>
    <w:rsid w:val="00C534B7"/>
    <w:rsid w:val="00C539ED"/>
    <w:rsid w:val="00C53A1D"/>
    <w:rsid w:val="00C53C41"/>
    <w:rsid w:val="00C53EEA"/>
    <w:rsid w:val="00C53FFB"/>
    <w:rsid w:val="00C546A8"/>
    <w:rsid w:val="00C54BC8"/>
    <w:rsid w:val="00C54D2B"/>
    <w:rsid w:val="00C558EC"/>
    <w:rsid w:val="00C56108"/>
    <w:rsid w:val="00C56216"/>
    <w:rsid w:val="00C5646D"/>
    <w:rsid w:val="00C56563"/>
    <w:rsid w:val="00C567C2"/>
    <w:rsid w:val="00C56E3C"/>
    <w:rsid w:val="00C57329"/>
    <w:rsid w:val="00C57957"/>
    <w:rsid w:val="00C5795F"/>
    <w:rsid w:val="00C57C0E"/>
    <w:rsid w:val="00C57FEB"/>
    <w:rsid w:val="00C6018F"/>
    <w:rsid w:val="00C608AE"/>
    <w:rsid w:val="00C60A4D"/>
    <w:rsid w:val="00C61881"/>
    <w:rsid w:val="00C61B7B"/>
    <w:rsid w:val="00C61BCB"/>
    <w:rsid w:val="00C61CE6"/>
    <w:rsid w:val="00C61DB0"/>
    <w:rsid w:val="00C6209A"/>
    <w:rsid w:val="00C6231A"/>
    <w:rsid w:val="00C6301F"/>
    <w:rsid w:val="00C6328E"/>
    <w:rsid w:val="00C63331"/>
    <w:rsid w:val="00C6343B"/>
    <w:rsid w:val="00C63AAC"/>
    <w:rsid w:val="00C63ABC"/>
    <w:rsid w:val="00C63D85"/>
    <w:rsid w:val="00C63DD4"/>
    <w:rsid w:val="00C63E06"/>
    <w:rsid w:val="00C6419F"/>
    <w:rsid w:val="00C64D79"/>
    <w:rsid w:val="00C64DF1"/>
    <w:rsid w:val="00C64F8F"/>
    <w:rsid w:val="00C65299"/>
    <w:rsid w:val="00C65391"/>
    <w:rsid w:val="00C65605"/>
    <w:rsid w:val="00C65711"/>
    <w:rsid w:val="00C65851"/>
    <w:rsid w:val="00C65A5E"/>
    <w:rsid w:val="00C65C02"/>
    <w:rsid w:val="00C65C2D"/>
    <w:rsid w:val="00C6615E"/>
    <w:rsid w:val="00C66344"/>
    <w:rsid w:val="00C6684F"/>
    <w:rsid w:val="00C66980"/>
    <w:rsid w:val="00C669D3"/>
    <w:rsid w:val="00C66AF9"/>
    <w:rsid w:val="00C66BFC"/>
    <w:rsid w:val="00C66DEE"/>
    <w:rsid w:val="00C66EE8"/>
    <w:rsid w:val="00C66FD8"/>
    <w:rsid w:val="00C66FE6"/>
    <w:rsid w:val="00C671D2"/>
    <w:rsid w:val="00C67B97"/>
    <w:rsid w:val="00C67E52"/>
    <w:rsid w:val="00C67F0D"/>
    <w:rsid w:val="00C7012D"/>
    <w:rsid w:val="00C70159"/>
    <w:rsid w:val="00C70B67"/>
    <w:rsid w:val="00C70C5C"/>
    <w:rsid w:val="00C70E2F"/>
    <w:rsid w:val="00C70E6B"/>
    <w:rsid w:val="00C71208"/>
    <w:rsid w:val="00C715C4"/>
    <w:rsid w:val="00C71945"/>
    <w:rsid w:val="00C71CDE"/>
    <w:rsid w:val="00C71E1C"/>
    <w:rsid w:val="00C722AA"/>
    <w:rsid w:val="00C72563"/>
    <w:rsid w:val="00C7289E"/>
    <w:rsid w:val="00C72975"/>
    <w:rsid w:val="00C729F7"/>
    <w:rsid w:val="00C73074"/>
    <w:rsid w:val="00C73BCD"/>
    <w:rsid w:val="00C73D89"/>
    <w:rsid w:val="00C74195"/>
    <w:rsid w:val="00C74437"/>
    <w:rsid w:val="00C745DF"/>
    <w:rsid w:val="00C74881"/>
    <w:rsid w:val="00C74940"/>
    <w:rsid w:val="00C74C1C"/>
    <w:rsid w:val="00C74D04"/>
    <w:rsid w:val="00C74D3F"/>
    <w:rsid w:val="00C75800"/>
    <w:rsid w:val="00C75FED"/>
    <w:rsid w:val="00C7609B"/>
    <w:rsid w:val="00C76542"/>
    <w:rsid w:val="00C76565"/>
    <w:rsid w:val="00C76920"/>
    <w:rsid w:val="00C76DEA"/>
    <w:rsid w:val="00C7773A"/>
    <w:rsid w:val="00C77908"/>
    <w:rsid w:val="00C77A7C"/>
    <w:rsid w:val="00C77CBA"/>
    <w:rsid w:val="00C801DD"/>
    <w:rsid w:val="00C803AF"/>
    <w:rsid w:val="00C80594"/>
    <w:rsid w:val="00C80A69"/>
    <w:rsid w:val="00C80AC3"/>
    <w:rsid w:val="00C80BF0"/>
    <w:rsid w:val="00C8131B"/>
    <w:rsid w:val="00C81593"/>
    <w:rsid w:val="00C81617"/>
    <w:rsid w:val="00C818FF"/>
    <w:rsid w:val="00C8190B"/>
    <w:rsid w:val="00C81A43"/>
    <w:rsid w:val="00C82138"/>
    <w:rsid w:val="00C8213B"/>
    <w:rsid w:val="00C8216E"/>
    <w:rsid w:val="00C8226F"/>
    <w:rsid w:val="00C824CB"/>
    <w:rsid w:val="00C826CD"/>
    <w:rsid w:val="00C82892"/>
    <w:rsid w:val="00C82B87"/>
    <w:rsid w:val="00C82BFB"/>
    <w:rsid w:val="00C82D5B"/>
    <w:rsid w:val="00C83136"/>
    <w:rsid w:val="00C83334"/>
    <w:rsid w:val="00C83798"/>
    <w:rsid w:val="00C838C0"/>
    <w:rsid w:val="00C838DE"/>
    <w:rsid w:val="00C83C59"/>
    <w:rsid w:val="00C844A9"/>
    <w:rsid w:val="00C849F0"/>
    <w:rsid w:val="00C84F2A"/>
    <w:rsid w:val="00C8522E"/>
    <w:rsid w:val="00C85425"/>
    <w:rsid w:val="00C859D0"/>
    <w:rsid w:val="00C85AD4"/>
    <w:rsid w:val="00C85C96"/>
    <w:rsid w:val="00C860D9"/>
    <w:rsid w:val="00C865A1"/>
    <w:rsid w:val="00C869D4"/>
    <w:rsid w:val="00C86D6C"/>
    <w:rsid w:val="00C8717E"/>
    <w:rsid w:val="00C87381"/>
    <w:rsid w:val="00C87971"/>
    <w:rsid w:val="00C87C5D"/>
    <w:rsid w:val="00C87F9A"/>
    <w:rsid w:val="00C90147"/>
    <w:rsid w:val="00C903E6"/>
    <w:rsid w:val="00C90965"/>
    <w:rsid w:val="00C90A3D"/>
    <w:rsid w:val="00C90F65"/>
    <w:rsid w:val="00C910CF"/>
    <w:rsid w:val="00C910FA"/>
    <w:rsid w:val="00C91590"/>
    <w:rsid w:val="00C9163A"/>
    <w:rsid w:val="00C916FC"/>
    <w:rsid w:val="00C917BB"/>
    <w:rsid w:val="00C917C5"/>
    <w:rsid w:val="00C91CED"/>
    <w:rsid w:val="00C91D01"/>
    <w:rsid w:val="00C91E7E"/>
    <w:rsid w:val="00C91EB2"/>
    <w:rsid w:val="00C91FE8"/>
    <w:rsid w:val="00C921B7"/>
    <w:rsid w:val="00C925D3"/>
    <w:rsid w:val="00C927BD"/>
    <w:rsid w:val="00C927EC"/>
    <w:rsid w:val="00C92888"/>
    <w:rsid w:val="00C92B96"/>
    <w:rsid w:val="00C92FAB"/>
    <w:rsid w:val="00C93086"/>
    <w:rsid w:val="00C930F5"/>
    <w:rsid w:val="00C9313D"/>
    <w:rsid w:val="00C9316F"/>
    <w:rsid w:val="00C9328D"/>
    <w:rsid w:val="00C933B6"/>
    <w:rsid w:val="00C93581"/>
    <w:rsid w:val="00C938D3"/>
    <w:rsid w:val="00C93B72"/>
    <w:rsid w:val="00C93BA9"/>
    <w:rsid w:val="00C93D8D"/>
    <w:rsid w:val="00C93E72"/>
    <w:rsid w:val="00C93FBC"/>
    <w:rsid w:val="00C942CB"/>
    <w:rsid w:val="00C943B1"/>
    <w:rsid w:val="00C94787"/>
    <w:rsid w:val="00C9494C"/>
    <w:rsid w:val="00C94990"/>
    <w:rsid w:val="00C94ABD"/>
    <w:rsid w:val="00C94EFE"/>
    <w:rsid w:val="00C9511C"/>
    <w:rsid w:val="00C9516B"/>
    <w:rsid w:val="00C95170"/>
    <w:rsid w:val="00C95235"/>
    <w:rsid w:val="00C956CC"/>
    <w:rsid w:val="00C967EC"/>
    <w:rsid w:val="00C96A29"/>
    <w:rsid w:val="00C96BFC"/>
    <w:rsid w:val="00C975C4"/>
    <w:rsid w:val="00C97A9A"/>
    <w:rsid w:val="00C97B1F"/>
    <w:rsid w:val="00C97B45"/>
    <w:rsid w:val="00C97B5D"/>
    <w:rsid w:val="00C97D36"/>
    <w:rsid w:val="00CA0053"/>
    <w:rsid w:val="00CA06C8"/>
    <w:rsid w:val="00CA070E"/>
    <w:rsid w:val="00CA07F8"/>
    <w:rsid w:val="00CA0826"/>
    <w:rsid w:val="00CA089E"/>
    <w:rsid w:val="00CA0B9F"/>
    <w:rsid w:val="00CA0BCD"/>
    <w:rsid w:val="00CA0C56"/>
    <w:rsid w:val="00CA0EF0"/>
    <w:rsid w:val="00CA1826"/>
    <w:rsid w:val="00CA1BF0"/>
    <w:rsid w:val="00CA1E2C"/>
    <w:rsid w:val="00CA2615"/>
    <w:rsid w:val="00CA271F"/>
    <w:rsid w:val="00CA2B70"/>
    <w:rsid w:val="00CA2CB9"/>
    <w:rsid w:val="00CA2E64"/>
    <w:rsid w:val="00CA3315"/>
    <w:rsid w:val="00CA3489"/>
    <w:rsid w:val="00CA386D"/>
    <w:rsid w:val="00CA3B3A"/>
    <w:rsid w:val="00CA3EB9"/>
    <w:rsid w:val="00CA405D"/>
    <w:rsid w:val="00CA43D3"/>
    <w:rsid w:val="00CA4453"/>
    <w:rsid w:val="00CA49CA"/>
    <w:rsid w:val="00CA4C91"/>
    <w:rsid w:val="00CA4E2C"/>
    <w:rsid w:val="00CA4E9B"/>
    <w:rsid w:val="00CA52EF"/>
    <w:rsid w:val="00CA56D8"/>
    <w:rsid w:val="00CA5944"/>
    <w:rsid w:val="00CA5C13"/>
    <w:rsid w:val="00CA5F3E"/>
    <w:rsid w:val="00CA6089"/>
    <w:rsid w:val="00CA61DB"/>
    <w:rsid w:val="00CA69CB"/>
    <w:rsid w:val="00CA6A47"/>
    <w:rsid w:val="00CA6B52"/>
    <w:rsid w:val="00CA6B93"/>
    <w:rsid w:val="00CA6C3D"/>
    <w:rsid w:val="00CA6C4D"/>
    <w:rsid w:val="00CA6C7C"/>
    <w:rsid w:val="00CA6EEA"/>
    <w:rsid w:val="00CA6FCE"/>
    <w:rsid w:val="00CA7702"/>
    <w:rsid w:val="00CA7A01"/>
    <w:rsid w:val="00CA7CFD"/>
    <w:rsid w:val="00CA7D2B"/>
    <w:rsid w:val="00CA7D95"/>
    <w:rsid w:val="00CA7FB7"/>
    <w:rsid w:val="00CB00EB"/>
    <w:rsid w:val="00CB0133"/>
    <w:rsid w:val="00CB0214"/>
    <w:rsid w:val="00CB040C"/>
    <w:rsid w:val="00CB0933"/>
    <w:rsid w:val="00CB0AD5"/>
    <w:rsid w:val="00CB0D64"/>
    <w:rsid w:val="00CB0F98"/>
    <w:rsid w:val="00CB14EF"/>
    <w:rsid w:val="00CB1A6E"/>
    <w:rsid w:val="00CB1DF0"/>
    <w:rsid w:val="00CB1EA8"/>
    <w:rsid w:val="00CB1EBE"/>
    <w:rsid w:val="00CB201A"/>
    <w:rsid w:val="00CB2034"/>
    <w:rsid w:val="00CB2050"/>
    <w:rsid w:val="00CB2081"/>
    <w:rsid w:val="00CB23DF"/>
    <w:rsid w:val="00CB240F"/>
    <w:rsid w:val="00CB26B2"/>
    <w:rsid w:val="00CB2709"/>
    <w:rsid w:val="00CB270D"/>
    <w:rsid w:val="00CB29A8"/>
    <w:rsid w:val="00CB2BC5"/>
    <w:rsid w:val="00CB2CB5"/>
    <w:rsid w:val="00CB2D30"/>
    <w:rsid w:val="00CB2E57"/>
    <w:rsid w:val="00CB2F83"/>
    <w:rsid w:val="00CB2FBD"/>
    <w:rsid w:val="00CB3E59"/>
    <w:rsid w:val="00CB3FD7"/>
    <w:rsid w:val="00CB4148"/>
    <w:rsid w:val="00CB46C5"/>
    <w:rsid w:val="00CB4A6B"/>
    <w:rsid w:val="00CB530C"/>
    <w:rsid w:val="00CB5323"/>
    <w:rsid w:val="00CB562E"/>
    <w:rsid w:val="00CB5C80"/>
    <w:rsid w:val="00CB5CAA"/>
    <w:rsid w:val="00CB5F06"/>
    <w:rsid w:val="00CB5FF9"/>
    <w:rsid w:val="00CB61CD"/>
    <w:rsid w:val="00CB661E"/>
    <w:rsid w:val="00CB683E"/>
    <w:rsid w:val="00CB6D9D"/>
    <w:rsid w:val="00CB7240"/>
    <w:rsid w:val="00CB72B9"/>
    <w:rsid w:val="00CB7380"/>
    <w:rsid w:val="00CB75EB"/>
    <w:rsid w:val="00CB7655"/>
    <w:rsid w:val="00CB79AF"/>
    <w:rsid w:val="00CB79E4"/>
    <w:rsid w:val="00CC020A"/>
    <w:rsid w:val="00CC02BF"/>
    <w:rsid w:val="00CC0438"/>
    <w:rsid w:val="00CC0515"/>
    <w:rsid w:val="00CC056C"/>
    <w:rsid w:val="00CC06C3"/>
    <w:rsid w:val="00CC0712"/>
    <w:rsid w:val="00CC0C63"/>
    <w:rsid w:val="00CC0E63"/>
    <w:rsid w:val="00CC0F54"/>
    <w:rsid w:val="00CC12A9"/>
    <w:rsid w:val="00CC1391"/>
    <w:rsid w:val="00CC13E5"/>
    <w:rsid w:val="00CC149A"/>
    <w:rsid w:val="00CC182F"/>
    <w:rsid w:val="00CC1867"/>
    <w:rsid w:val="00CC1A22"/>
    <w:rsid w:val="00CC1A4D"/>
    <w:rsid w:val="00CC1AF5"/>
    <w:rsid w:val="00CC1C13"/>
    <w:rsid w:val="00CC1CD6"/>
    <w:rsid w:val="00CC20ED"/>
    <w:rsid w:val="00CC225E"/>
    <w:rsid w:val="00CC265B"/>
    <w:rsid w:val="00CC2E87"/>
    <w:rsid w:val="00CC3046"/>
    <w:rsid w:val="00CC32CC"/>
    <w:rsid w:val="00CC3378"/>
    <w:rsid w:val="00CC33DC"/>
    <w:rsid w:val="00CC351E"/>
    <w:rsid w:val="00CC3639"/>
    <w:rsid w:val="00CC3991"/>
    <w:rsid w:val="00CC39DC"/>
    <w:rsid w:val="00CC3AC7"/>
    <w:rsid w:val="00CC4056"/>
    <w:rsid w:val="00CC45F7"/>
    <w:rsid w:val="00CC460E"/>
    <w:rsid w:val="00CC4AAA"/>
    <w:rsid w:val="00CC4EBF"/>
    <w:rsid w:val="00CC54E8"/>
    <w:rsid w:val="00CC5547"/>
    <w:rsid w:val="00CC5D0E"/>
    <w:rsid w:val="00CC65A9"/>
    <w:rsid w:val="00CC6C7E"/>
    <w:rsid w:val="00CC6EC5"/>
    <w:rsid w:val="00CC6F93"/>
    <w:rsid w:val="00CC7001"/>
    <w:rsid w:val="00CC7027"/>
    <w:rsid w:val="00CC7270"/>
    <w:rsid w:val="00CC7592"/>
    <w:rsid w:val="00CC792D"/>
    <w:rsid w:val="00CC7A5F"/>
    <w:rsid w:val="00CC7C40"/>
    <w:rsid w:val="00CC7D9B"/>
    <w:rsid w:val="00CC7EBF"/>
    <w:rsid w:val="00CD001E"/>
    <w:rsid w:val="00CD0393"/>
    <w:rsid w:val="00CD03A7"/>
    <w:rsid w:val="00CD0A02"/>
    <w:rsid w:val="00CD0A94"/>
    <w:rsid w:val="00CD0E70"/>
    <w:rsid w:val="00CD0EA8"/>
    <w:rsid w:val="00CD1197"/>
    <w:rsid w:val="00CD1470"/>
    <w:rsid w:val="00CD19E8"/>
    <w:rsid w:val="00CD1A36"/>
    <w:rsid w:val="00CD1AFA"/>
    <w:rsid w:val="00CD1BB8"/>
    <w:rsid w:val="00CD1BE2"/>
    <w:rsid w:val="00CD242E"/>
    <w:rsid w:val="00CD2542"/>
    <w:rsid w:val="00CD2AD4"/>
    <w:rsid w:val="00CD2B46"/>
    <w:rsid w:val="00CD2D95"/>
    <w:rsid w:val="00CD310E"/>
    <w:rsid w:val="00CD3161"/>
    <w:rsid w:val="00CD3312"/>
    <w:rsid w:val="00CD3499"/>
    <w:rsid w:val="00CD3A09"/>
    <w:rsid w:val="00CD3B85"/>
    <w:rsid w:val="00CD3C5E"/>
    <w:rsid w:val="00CD3E11"/>
    <w:rsid w:val="00CD3E27"/>
    <w:rsid w:val="00CD3E46"/>
    <w:rsid w:val="00CD46E7"/>
    <w:rsid w:val="00CD4913"/>
    <w:rsid w:val="00CD49C1"/>
    <w:rsid w:val="00CD4D87"/>
    <w:rsid w:val="00CD517F"/>
    <w:rsid w:val="00CD5290"/>
    <w:rsid w:val="00CD52FC"/>
    <w:rsid w:val="00CD5316"/>
    <w:rsid w:val="00CD5611"/>
    <w:rsid w:val="00CD590C"/>
    <w:rsid w:val="00CD59D3"/>
    <w:rsid w:val="00CD5B77"/>
    <w:rsid w:val="00CD5B79"/>
    <w:rsid w:val="00CD5BEE"/>
    <w:rsid w:val="00CD5C38"/>
    <w:rsid w:val="00CD5C90"/>
    <w:rsid w:val="00CD5D92"/>
    <w:rsid w:val="00CD5FBE"/>
    <w:rsid w:val="00CD60F0"/>
    <w:rsid w:val="00CD6493"/>
    <w:rsid w:val="00CD67A1"/>
    <w:rsid w:val="00CD6E0A"/>
    <w:rsid w:val="00CD7557"/>
    <w:rsid w:val="00CD7D00"/>
    <w:rsid w:val="00CD7E59"/>
    <w:rsid w:val="00CD7EBE"/>
    <w:rsid w:val="00CD7ED7"/>
    <w:rsid w:val="00CE0169"/>
    <w:rsid w:val="00CE0510"/>
    <w:rsid w:val="00CE058F"/>
    <w:rsid w:val="00CE062F"/>
    <w:rsid w:val="00CE092F"/>
    <w:rsid w:val="00CE0D4C"/>
    <w:rsid w:val="00CE16EF"/>
    <w:rsid w:val="00CE1920"/>
    <w:rsid w:val="00CE1A25"/>
    <w:rsid w:val="00CE1E08"/>
    <w:rsid w:val="00CE1E58"/>
    <w:rsid w:val="00CE21BF"/>
    <w:rsid w:val="00CE237D"/>
    <w:rsid w:val="00CE2413"/>
    <w:rsid w:val="00CE298E"/>
    <w:rsid w:val="00CE2A96"/>
    <w:rsid w:val="00CE2C8B"/>
    <w:rsid w:val="00CE3051"/>
    <w:rsid w:val="00CE3224"/>
    <w:rsid w:val="00CE33BE"/>
    <w:rsid w:val="00CE33D7"/>
    <w:rsid w:val="00CE3446"/>
    <w:rsid w:val="00CE354A"/>
    <w:rsid w:val="00CE3563"/>
    <w:rsid w:val="00CE3640"/>
    <w:rsid w:val="00CE364C"/>
    <w:rsid w:val="00CE386D"/>
    <w:rsid w:val="00CE3CD4"/>
    <w:rsid w:val="00CE3D4A"/>
    <w:rsid w:val="00CE3EDA"/>
    <w:rsid w:val="00CE404C"/>
    <w:rsid w:val="00CE42FF"/>
    <w:rsid w:val="00CE458C"/>
    <w:rsid w:val="00CE46A8"/>
    <w:rsid w:val="00CE47A9"/>
    <w:rsid w:val="00CE4996"/>
    <w:rsid w:val="00CE4D39"/>
    <w:rsid w:val="00CE4EE0"/>
    <w:rsid w:val="00CE4F6F"/>
    <w:rsid w:val="00CE51A3"/>
    <w:rsid w:val="00CE53A4"/>
    <w:rsid w:val="00CE5819"/>
    <w:rsid w:val="00CE5BB9"/>
    <w:rsid w:val="00CE5D46"/>
    <w:rsid w:val="00CE5F0D"/>
    <w:rsid w:val="00CE6730"/>
    <w:rsid w:val="00CE67A9"/>
    <w:rsid w:val="00CE6924"/>
    <w:rsid w:val="00CE6A48"/>
    <w:rsid w:val="00CE6D48"/>
    <w:rsid w:val="00CE6DC5"/>
    <w:rsid w:val="00CE6F52"/>
    <w:rsid w:val="00CE76FD"/>
    <w:rsid w:val="00CE7BA3"/>
    <w:rsid w:val="00CE7FA1"/>
    <w:rsid w:val="00CF01D5"/>
    <w:rsid w:val="00CF02C0"/>
    <w:rsid w:val="00CF0790"/>
    <w:rsid w:val="00CF0944"/>
    <w:rsid w:val="00CF09B0"/>
    <w:rsid w:val="00CF0B5A"/>
    <w:rsid w:val="00CF0DB0"/>
    <w:rsid w:val="00CF104D"/>
    <w:rsid w:val="00CF1082"/>
    <w:rsid w:val="00CF1857"/>
    <w:rsid w:val="00CF1907"/>
    <w:rsid w:val="00CF1A4A"/>
    <w:rsid w:val="00CF1C65"/>
    <w:rsid w:val="00CF20C8"/>
    <w:rsid w:val="00CF2343"/>
    <w:rsid w:val="00CF25CE"/>
    <w:rsid w:val="00CF2B31"/>
    <w:rsid w:val="00CF2BA0"/>
    <w:rsid w:val="00CF319E"/>
    <w:rsid w:val="00CF3324"/>
    <w:rsid w:val="00CF3D56"/>
    <w:rsid w:val="00CF3FEB"/>
    <w:rsid w:val="00CF459C"/>
    <w:rsid w:val="00CF46A7"/>
    <w:rsid w:val="00CF4A93"/>
    <w:rsid w:val="00CF4ECE"/>
    <w:rsid w:val="00CF5067"/>
    <w:rsid w:val="00CF54E2"/>
    <w:rsid w:val="00CF563D"/>
    <w:rsid w:val="00CF58F2"/>
    <w:rsid w:val="00CF5995"/>
    <w:rsid w:val="00CF5A87"/>
    <w:rsid w:val="00CF5AA2"/>
    <w:rsid w:val="00CF5BA6"/>
    <w:rsid w:val="00CF5ECC"/>
    <w:rsid w:val="00CF6160"/>
    <w:rsid w:val="00CF6499"/>
    <w:rsid w:val="00CF678F"/>
    <w:rsid w:val="00CF7104"/>
    <w:rsid w:val="00CF75CB"/>
    <w:rsid w:val="00CF7DE8"/>
    <w:rsid w:val="00D0036B"/>
    <w:rsid w:val="00D0055F"/>
    <w:rsid w:val="00D006DE"/>
    <w:rsid w:val="00D0097B"/>
    <w:rsid w:val="00D00A8D"/>
    <w:rsid w:val="00D00CE2"/>
    <w:rsid w:val="00D011A1"/>
    <w:rsid w:val="00D011AF"/>
    <w:rsid w:val="00D0156E"/>
    <w:rsid w:val="00D01D21"/>
    <w:rsid w:val="00D01DB2"/>
    <w:rsid w:val="00D0225E"/>
    <w:rsid w:val="00D025E5"/>
    <w:rsid w:val="00D025F2"/>
    <w:rsid w:val="00D02872"/>
    <w:rsid w:val="00D02C34"/>
    <w:rsid w:val="00D03528"/>
    <w:rsid w:val="00D03D5B"/>
    <w:rsid w:val="00D0421D"/>
    <w:rsid w:val="00D04236"/>
    <w:rsid w:val="00D043A9"/>
    <w:rsid w:val="00D04651"/>
    <w:rsid w:val="00D04AD2"/>
    <w:rsid w:val="00D04BF9"/>
    <w:rsid w:val="00D04EFB"/>
    <w:rsid w:val="00D05635"/>
    <w:rsid w:val="00D05767"/>
    <w:rsid w:val="00D05BBD"/>
    <w:rsid w:val="00D05CE3"/>
    <w:rsid w:val="00D06240"/>
    <w:rsid w:val="00D063F8"/>
    <w:rsid w:val="00D06528"/>
    <w:rsid w:val="00D0657B"/>
    <w:rsid w:val="00D06777"/>
    <w:rsid w:val="00D0682A"/>
    <w:rsid w:val="00D06D13"/>
    <w:rsid w:val="00D06F45"/>
    <w:rsid w:val="00D07172"/>
    <w:rsid w:val="00D071C5"/>
    <w:rsid w:val="00D071D4"/>
    <w:rsid w:val="00D0728D"/>
    <w:rsid w:val="00D074BF"/>
    <w:rsid w:val="00D0782B"/>
    <w:rsid w:val="00D1029E"/>
    <w:rsid w:val="00D1031F"/>
    <w:rsid w:val="00D10677"/>
    <w:rsid w:val="00D10775"/>
    <w:rsid w:val="00D10912"/>
    <w:rsid w:val="00D10937"/>
    <w:rsid w:val="00D10B21"/>
    <w:rsid w:val="00D10B8F"/>
    <w:rsid w:val="00D10D11"/>
    <w:rsid w:val="00D1110F"/>
    <w:rsid w:val="00D11154"/>
    <w:rsid w:val="00D1124F"/>
    <w:rsid w:val="00D1141F"/>
    <w:rsid w:val="00D11558"/>
    <w:rsid w:val="00D1186B"/>
    <w:rsid w:val="00D11C01"/>
    <w:rsid w:val="00D125C5"/>
    <w:rsid w:val="00D1286B"/>
    <w:rsid w:val="00D12DC8"/>
    <w:rsid w:val="00D13208"/>
    <w:rsid w:val="00D1354D"/>
    <w:rsid w:val="00D1377B"/>
    <w:rsid w:val="00D13E1E"/>
    <w:rsid w:val="00D13EDF"/>
    <w:rsid w:val="00D1403F"/>
    <w:rsid w:val="00D14380"/>
    <w:rsid w:val="00D14B58"/>
    <w:rsid w:val="00D14BD8"/>
    <w:rsid w:val="00D14BF2"/>
    <w:rsid w:val="00D14D95"/>
    <w:rsid w:val="00D14FC0"/>
    <w:rsid w:val="00D15058"/>
    <w:rsid w:val="00D1540F"/>
    <w:rsid w:val="00D159B7"/>
    <w:rsid w:val="00D15A31"/>
    <w:rsid w:val="00D15F56"/>
    <w:rsid w:val="00D1620C"/>
    <w:rsid w:val="00D16276"/>
    <w:rsid w:val="00D162EC"/>
    <w:rsid w:val="00D16353"/>
    <w:rsid w:val="00D16455"/>
    <w:rsid w:val="00D16694"/>
    <w:rsid w:val="00D16894"/>
    <w:rsid w:val="00D169EE"/>
    <w:rsid w:val="00D16CA7"/>
    <w:rsid w:val="00D17032"/>
    <w:rsid w:val="00D17040"/>
    <w:rsid w:val="00D17BCE"/>
    <w:rsid w:val="00D17C45"/>
    <w:rsid w:val="00D200E9"/>
    <w:rsid w:val="00D203D4"/>
    <w:rsid w:val="00D2048E"/>
    <w:rsid w:val="00D20981"/>
    <w:rsid w:val="00D209D0"/>
    <w:rsid w:val="00D20D56"/>
    <w:rsid w:val="00D20DEE"/>
    <w:rsid w:val="00D211FA"/>
    <w:rsid w:val="00D216C5"/>
    <w:rsid w:val="00D218CD"/>
    <w:rsid w:val="00D21E06"/>
    <w:rsid w:val="00D2241B"/>
    <w:rsid w:val="00D224D9"/>
    <w:rsid w:val="00D23019"/>
    <w:rsid w:val="00D23230"/>
    <w:rsid w:val="00D23772"/>
    <w:rsid w:val="00D23AEE"/>
    <w:rsid w:val="00D23C14"/>
    <w:rsid w:val="00D24179"/>
    <w:rsid w:val="00D249AB"/>
    <w:rsid w:val="00D24A75"/>
    <w:rsid w:val="00D24C54"/>
    <w:rsid w:val="00D24F83"/>
    <w:rsid w:val="00D25185"/>
    <w:rsid w:val="00D255AA"/>
    <w:rsid w:val="00D25662"/>
    <w:rsid w:val="00D25C0B"/>
    <w:rsid w:val="00D25D4C"/>
    <w:rsid w:val="00D2603D"/>
    <w:rsid w:val="00D260D5"/>
    <w:rsid w:val="00D26130"/>
    <w:rsid w:val="00D26263"/>
    <w:rsid w:val="00D26AFE"/>
    <w:rsid w:val="00D26C78"/>
    <w:rsid w:val="00D26DAD"/>
    <w:rsid w:val="00D27088"/>
    <w:rsid w:val="00D27792"/>
    <w:rsid w:val="00D27C6C"/>
    <w:rsid w:val="00D27E99"/>
    <w:rsid w:val="00D301E1"/>
    <w:rsid w:val="00D303F1"/>
    <w:rsid w:val="00D303FF"/>
    <w:rsid w:val="00D3058F"/>
    <w:rsid w:val="00D305B7"/>
    <w:rsid w:val="00D30B25"/>
    <w:rsid w:val="00D30CD6"/>
    <w:rsid w:val="00D30DA3"/>
    <w:rsid w:val="00D30E5F"/>
    <w:rsid w:val="00D30EAA"/>
    <w:rsid w:val="00D30ECC"/>
    <w:rsid w:val="00D31173"/>
    <w:rsid w:val="00D312E3"/>
    <w:rsid w:val="00D313A9"/>
    <w:rsid w:val="00D3163E"/>
    <w:rsid w:val="00D31BD7"/>
    <w:rsid w:val="00D31CF9"/>
    <w:rsid w:val="00D323D3"/>
    <w:rsid w:val="00D325CF"/>
    <w:rsid w:val="00D326BA"/>
    <w:rsid w:val="00D327C8"/>
    <w:rsid w:val="00D32BD9"/>
    <w:rsid w:val="00D32BF8"/>
    <w:rsid w:val="00D32E79"/>
    <w:rsid w:val="00D3338F"/>
    <w:rsid w:val="00D33693"/>
    <w:rsid w:val="00D3399D"/>
    <w:rsid w:val="00D33EC8"/>
    <w:rsid w:val="00D33FC3"/>
    <w:rsid w:val="00D33FE1"/>
    <w:rsid w:val="00D34271"/>
    <w:rsid w:val="00D34353"/>
    <w:rsid w:val="00D3436B"/>
    <w:rsid w:val="00D3438A"/>
    <w:rsid w:val="00D34782"/>
    <w:rsid w:val="00D34A0E"/>
    <w:rsid w:val="00D34B1B"/>
    <w:rsid w:val="00D34B68"/>
    <w:rsid w:val="00D34C54"/>
    <w:rsid w:val="00D34C7E"/>
    <w:rsid w:val="00D350F6"/>
    <w:rsid w:val="00D35262"/>
    <w:rsid w:val="00D35305"/>
    <w:rsid w:val="00D35401"/>
    <w:rsid w:val="00D35471"/>
    <w:rsid w:val="00D35552"/>
    <w:rsid w:val="00D35859"/>
    <w:rsid w:val="00D359C3"/>
    <w:rsid w:val="00D35B10"/>
    <w:rsid w:val="00D3617C"/>
    <w:rsid w:val="00D36443"/>
    <w:rsid w:val="00D369D1"/>
    <w:rsid w:val="00D36BBF"/>
    <w:rsid w:val="00D36D4F"/>
    <w:rsid w:val="00D36EC8"/>
    <w:rsid w:val="00D36F0A"/>
    <w:rsid w:val="00D371E0"/>
    <w:rsid w:val="00D37278"/>
    <w:rsid w:val="00D377DF"/>
    <w:rsid w:val="00D37854"/>
    <w:rsid w:val="00D37877"/>
    <w:rsid w:val="00D37D41"/>
    <w:rsid w:val="00D37D6F"/>
    <w:rsid w:val="00D37E86"/>
    <w:rsid w:val="00D406D7"/>
    <w:rsid w:val="00D409CF"/>
    <w:rsid w:val="00D409D8"/>
    <w:rsid w:val="00D40DCE"/>
    <w:rsid w:val="00D4120B"/>
    <w:rsid w:val="00D415EA"/>
    <w:rsid w:val="00D41714"/>
    <w:rsid w:val="00D41AD2"/>
    <w:rsid w:val="00D41B98"/>
    <w:rsid w:val="00D41E36"/>
    <w:rsid w:val="00D421BD"/>
    <w:rsid w:val="00D42312"/>
    <w:rsid w:val="00D42611"/>
    <w:rsid w:val="00D42647"/>
    <w:rsid w:val="00D4280B"/>
    <w:rsid w:val="00D42B86"/>
    <w:rsid w:val="00D42D06"/>
    <w:rsid w:val="00D432EB"/>
    <w:rsid w:val="00D4346E"/>
    <w:rsid w:val="00D435ED"/>
    <w:rsid w:val="00D43600"/>
    <w:rsid w:val="00D439A9"/>
    <w:rsid w:val="00D439C3"/>
    <w:rsid w:val="00D43A3D"/>
    <w:rsid w:val="00D43B8C"/>
    <w:rsid w:val="00D43CC7"/>
    <w:rsid w:val="00D440AC"/>
    <w:rsid w:val="00D4411D"/>
    <w:rsid w:val="00D44154"/>
    <w:rsid w:val="00D4434B"/>
    <w:rsid w:val="00D44561"/>
    <w:rsid w:val="00D447F3"/>
    <w:rsid w:val="00D449B4"/>
    <w:rsid w:val="00D44BC9"/>
    <w:rsid w:val="00D44C5A"/>
    <w:rsid w:val="00D44C81"/>
    <w:rsid w:val="00D44FE3"/>
    <w:rsid w:val="00D4501D"/>
    <w:rsid w:val="00D453C7"/>
    <w:rsid w:val="00D457BF"/>
    <w:rsid w:val="00D45854"/>
    <w:rsid w:val="00D45942"/>
    <w:rsid w:val="00D45970"/>
    <w:rsid w:val="00D45C70"/>
    <w:rsid w:val="00D45F01"/>
    <w:rsid w:val="00D46113"/>
    <w:rsid w:val="00D464B2"/>
    <w:rsid w:val="00D466BC"/>
    <w:rsid w:val="00D46D6C"/>
    <w:rsid w:val="00D470D4"/>
    <w:rsid w:val="00D47394"/>
    <w:rsid w:val="00D476E4"/>
    <w:rsid w:val="00D47B0B"/>
    <w:rsid w:val="00D47B86"/>
    <w:rsid w:val="00D47BFA"/>
    <w:rsid w:val="00D47C57"/>
    <w:rsid w:val="00D47DFD"/>
    <w:rsid w:val="00D50714"/>
    <w:rsid w:val="00D508F5"/>
    <w:rsid w:val="00D50BEB"/>
    <w:rsid w:val="00D50CBD"/>
    <w:rsid w:val="00D50FA4"/>
    <w:rsid w:val="00D510B7"/>
    <w:rsid w:val="00D51175"/>
    <w:rsid w:val="00D5117C"/>
    <w:rsid w:val="00D5176D"/>
    <w:rsid w:val="00D517E4"/>
    <w:rsid w:val="00D519CA"/>
    <w:rsid w:val="00D51A9D"/>
    <w:rsid w:val="00D51F1D"/>
    <w:rsid w:val="00D51FBA"/>
    <w:rsid w:val="00D5212E"/>
    <w:rsid w:val="00D523D8"/>
    <w:rsid w:val="00D52949"/>
    <w:rsid w:val="00D52CD6"/>
    <w:rsid w:val="00D52DAC"/>
    <w:rsid w:val="00D52F9B"/>
    <w:rsid w:val="00D53649"/>
    <w:rsid w:val="00D5370E"/>
    <w:rsid w:val="00D539E0"/>
    <w:rsid w:val="00D53A05"/>
    <w:rsid w:val="00D53C5E"/>
    <w:rsid w:val="00D53DC7"/>
    <w:rsid w:val="00D53E11"/>
    <w:rsid w:val="00D53E5F"/>
    <w:rsid w:val="00D54040"/>
    <w:rsid w:val="00D541A4"/>
    <w:rsid w:val="00D54448"/>
    <w:rsid w:val="00D54479"/>
    <w:rsid w:val="00D544A9"/>
    <w:rsid w:val="00D54CA5"/>
    <w:rsid w:val="00D54DD3"/>
    <w:rsid w:val="00D54E5E"/>
    <w:rsid w:val="00D55134"/>
    <w:rsid w:val="00D555D0"/>
    <w:rsid w:val="00D55987"/>
    <w:rsid w:val="00D5603D"/>
    <w:rsid w:val="00D560C2"/>
    <w:rsid w:val="00D562BA"/>
    <w:rsid w:val="00D56424"/>
    <w:rsid w:val="00D5677E"/>
    <w:rsid w:val="00D567DF"/>
    <w:rsid w:val="00D56BE3"/>
    <w:rsid w:val="00D56C7A"/>
    <w:rsid w:val="00D56D3D"/>
    <w:rsid w:val="00D56E29"/>
    <w:rsid w:val="00D57268"/>
    <w:rsid w:val="00D57496"/>
    <w:rsid w:val="00D57A69"/>
    <w:rsid w:val="00D57D58"/>
    <w:rsid w:val="00D57E00"/>
    <w:rsid w:val="00D57E7F"/>
    <w:rsid w:val="00D603D9"/>
    <w:rsid w:val="00D60559"/>
    <w:rsid w:val="00D60B0B"/>
    <w:rsid w:val="00D60B43"/>
    <w:rsid w:val="00D60B85"/>
    <w:rsid w:val="00D60B8B"/>
    <w:rsid w:val="00D60BDF"/>
    <w:rsid w:val="00D60C0B"/>
    <w:rsid w:val="00D60C75"/>
    <w:rsid w:val="00D60D44"/>
    <w:rsid w:val="00D61360"/>
    <w:rsid w:val="00D61EAD"/>
    <w:rsid w:val="00D61F0A"/>
    <w:rsid w:val="00D62150"/>
    <w:rsid w:val="00D6223B"/>
    <w:rsid w:val="00D62418"/>
    <w:rsid w:val="00D624AB"/>
    <w:rsid w:val="00D624B5"/>
    <w:rsid w:val="00D62533"/>
    <w:rsid w:val="00D625AF"/>
    <w:rsid w:val="00D62612"/>
    <w:rsid w:val="00D629E6"/>
    <w:rsid w:val="00D62D37"/>
    <w:rsid w:val="00D62EB2"/>
    <w:rsid w:val="00D62FF8"/>
    <w:rsid w:val="00D63369"/>
    <w:rsid w:val="00D633E9"/>
    <w:rsid w:val="00D6346B"/>
    <w:rsid w:val="00D6355F"/>
    <w:rsid w:val="00D6361D"/>
    <w:rsid w:val="00D637E3"/>
    <w:rsid w:val="00D63996"/>
    <w:rsid w:val="00D63E89"/>
    <w:rsid w:val="00D64400"/>
    <w:rsid w:val="00D64428"/>
    <w:rsid w:val="00D645FC"/>
    <w:rsid w:val="00D64993"/>
    <w:rsid w:val="00D64B70"/>
    <w:rsid w:val="00D65046"/>
    <w:rsid w:val="00D6513F"/>
    <w:rsid w:val="00D651DA"/>
    <w:rsid w:val="00D6572A"/>
    <w:rsid w:val="00D659FF"/>
    <w:rsid w:val="00D65AD4"/>
    <w:rsid w:val="00D6609C"/>
    <w:rsid w:val="00D660BA"/>
    <w:rsid w:val="00D66154"/>
    <w:rsid w:val="00D661C3"/>
    <w:rsid w:val="00D66555"/>
    <w:rsid w:val="00D6657D"/>
    <w:rsid w:val="00D66840"/>
    <w:rsid w:val="00D66F14"/>
    <w:rsid w:val="00D6731D"/>
    <w:rsid w:val="00D67372"/>
    <w:rsid w:val="00D6769F"/>
    <w:rsid w:val="00D67B4E"/>
    <w:rsid w:val="00D67BA1"/>
    <w:rsid w:val="00D700D7"/>
    <w:rsid w:val="00D70209"/>
    <w:rsid w:val="00D7034B"/>
    <w:rsid w:val="00D70782"/>
    <w:rsid w:val="00D7083C"/>
    <w:rsid w:val="00D70A4C"/>
    <w:rsid w:val="00D70B1D"/>
    <w:rsid w:val="00D70B9F"/>
    <w:rsid w:val="00D70C04"/>
    <w:rsid w:val="00D7108F"/>
    <w:rsid w:val="00D711D2"/>
    <w:rsid w:val="00D712CE"/>
    <w:rsid w:val="00D71408"/>
    <w:rsid w:val="00D714B2"/>
    <w:rsid w:val="00D715A5"/>
    <w:rsid w:val="00D716E5"/>
    <w:rsid w:val="00D71A03"/>
    <w:rsid w:val="00D71CE8"/>
    <w:rsid w:val="00D71CF7"/>
    <w:rsid w:val="00D71D41"/>
    <w:rsid w:val="00D71D9D"/>
    <w:rsid w:val="00D71F8A"/>
    <w:rsid w:val="00D72038"/>
    <w:rsid w:val="00D72317"/>
    <w:rsid w:val="00D72905"/>
    <w:rsid w:val="00D72F4E"/>
    <w:rsid w:val="00D7320A"/>
    <w:rsid w:val="00D7328A"/>
    <w:rsid w:val="00D732F7"/>
    <w:rsid w:val="00D734AA"/>
    <w:rsid w:val="00D735D2"/>
    <w:rsid w:val="00D73905"/>
    <w:rsid w:val="00D73A0D"/>
    <w:rsid w:val="00D73BE6"/>
    <w:rsid w:val="00D73CBC"/>
    <w:rsid w:val="00D7444F"/>
    <w:rsid w:val="00D747AB"/>
    <w:rsid w:val="00D74817"/>
    <w:rsid w:val="00D74840"/>
    <w:rsid w:val="00D751C0"/>
    <w:rsid w:val="00D75255"/>
    <w:rsid w:val="00D7536C"/>
    <w:rsid w:val="00D755A8"/>
    <w:rsid w:val="00D75945"/>
    <w:rsid w:val="00D7660F"/>
    <w:rsid w:val="00D76718"/>
    <w:rsid w:val="00D7692A"/>
    <w:rsid w:val="00D76BE7"/>
    <w:rsid w:val="00D76D4A"/>
    <w:rsid w:val="00D76DA3"/>
    <w:rsid w:val="00D76DC0"/>
    <w:rsid w:val="00D76DF1"/>
    <w:rsid w:val="00D77401"/>
    <w:rsid w:val="00D77524"/>
    <w:rsid w:val="00D7774F"/>
    <w:rsid w:val="00D777B4"/>
    <w:rsid w:val="00D77A14"/>
    <w:rsid w:val="00D77C59"/>
    <w:rsid w:val="00D80207"/>
    <w:rsid w:val="00D80AE2"/>
    <w:rsid w:val="00D80DF4"/>
    <w:rsid w:val="00D81138"/>
    <w:rsid w:val="00D81186"/>
    <w:rsid w:val="00D81AD6"/>
    <w:rsid w:val="00D81EBD"/>
    <w:rsid w:val="00D8203D"/>
    <w:rsid w:val="00D8223B"/>
    <w:rsid w:val="00D82392"/>
    <w:rsid w:val="00D8243C"/>
    <w:rsid w:val="00D827EB"/>
    <w:rsid w:val="00D8288C"/>
    <w:rsid w:val="00D82909"/>
    <w:rsid w:val="00D829E7"/>
    <w:rsid w:val="00D82CCC"/>
    <w:rsid w:val="00D82D12"/>
    <w:rsid w:val="00D8328A"/>
    <w:rsid w:val="00D836FA"/>
    <w:rsid w:val="00D83797"/>
    <w:rsid w:val="00D8383A"/>
    <w:rsid w:val="00D838B5"/>
    <w:rsid w:val="00D838D3"/>
    <w:rsid w:val="00D8393C"/>
    <w:rsid w:val="00D83AA0"/>
    <w:rsid w:val="00D83C42"/>
    <w:rsid w:val="00D83E67"/>
    <w:rsid w:val="00D83FD9"/>
    <w:rsid w:val="00D8451A"/>
    <w:rsid w:val="00D846AA"/>
    <w:rsid w:val="00D846B6"/>
    <w:rsid w:val="00D847B8"/>
    <w:rsid w:val="00D84845"/>
    <w:rsid w:val="00D84A9A"/>
    <w:rsid w:val="00D84DCA"/>
    <w:rsid w:val="00D85074"/>
    <w:rsid w:val="00D85365"/>
    <w:rsid w:val="00D856FB"/>
    <w:rsid w:val="00D85ADC"/>
    <w:rsid w:val="00D85B88"/>
    <w:rsid w:val="00D85E36"/>
    <w:rsid w:val="00D85E3B"/>
    <w:rsid w:val="00D85FBF"/>
    <w:rsid w:val="00D8607F"/>
    <w:rsid w:val="00D86643"/>
    <w:rsid w:val="00D8671E"/>
    <w:rsid w:val="00D8682F"/>
    <w:rsid w:val="00D868D0"/>
    <w:rsid w:val="00D86C77"/>
    <w:rsid w:val="00D86DBA"/>
    <w:rsid w:val="00D87660"/>
    <w:rsid w:val="00D876FD"/>
    <w:rsid w:val="00D87799"/>
    <w:rsid w:val="00D87B7F"/>
    <w:rsid w:val="00D87F00"/>
    <w:rsid w:val="00D90017"/>
    <w:rsid w:val="00D90335"/>
    <w:rsid w:val="00D90BA1"/>
    <w:rsid w:val="00D90F3C"/>
    <w:rsid w:val="00D9124C"/>
    <w:rsid w:val="00D91380"/>
    <w:rsid w:val="00D91451"/>
    <w:rsid w:val="00D915FA"/>
    <w:rsid w:val="00D916D8"/>
    <w:rsid w:val="00D9185D"/>
    <w:rsid w:val="00D92248"/>
    <w:rsid w:val="00D926BC"/>
    <w:rsid w:val="00D929F0"/>
    <w:rsid w:val="00D92E7A"/>
    <w:rsid w:val="00D9309C"/>
    <w:rsid w:val="00D9324C"/>
    <w:rsid w:val="00D933CF"/>
    <w:rsid w:val="00D937A4"/>
    <w:rsid w:val="00D93A4A"/>
    <w:rsid w:val="00D93BD0"/>
    <w:rsid w:val="00D94859"/>
    <w:rsid w:val="00D94D94"/>
    <w:rsid w:val="00D9501C"/>
    <w:rsid w:val="00D955C0"/>
    <w:rsid w:val="00D95D5C"/>
    <w:rsid w:val="00D95EBE"/>
    <w:rsid w:val="00D95EC0"/>
    <w:rsid w:val="00D9634D"/>
    <w:rsid w:val="00D965AD"/>
    <w:rsid w:val="00D96649"/>
    <w:rsid w:val="00D96877"/>
    <w:rsid w:val="00D96F3C"/>
    <w:rsid w:val="00D96FCC"/>
    <w:rsid w:val="00D9704B"/>
    <w:rsid w:val="00D9706D"/>
    <w:rsid w:val="00D97081"/>
    <w:rsid w:val="00D972D6"/>
    <w:rsid w:val="00D977E9"/>
    <w:rsid w:val="00D978FA"/>
    <w:rsid w:val="00D97C2B"/>
    <w:rsid w:val="00D97CD9"/>
    <w:rsid w:val="00D97EBC"/>
    <w:rsid w:val="00D97F6C"/>
    <w:rsid w:val="00DA01B5"/>
    <w:rsid w:val="00DA0436"/>
    <w:rsid w:val="00DA0CE4"/>
    <w:rsid w:val="00DA0FA6"/>
    <w:rsid w:val="00DA1293"/>
    <w:rsid w:val="00DA1625"/>
    <w:rsid w:val="00DA1885"/>
    <w:rsid w:val="00DA1CB5"/>
    <w:rsid w:val="00DA1E8C"/>
    <w:rsid w:val="00DA213E"/>
    <w:rsid w:val="00DA266E"/>
    <w:rsid w:val="00DA2724"/>
    <w:rsid w:val="00DA2749"/>
    <w:rsid w:val="00DA2836"/>
    <w:rsid w:val="00DA3005"/>
    <w:rsid w:val="00DA36BE"/>
    <w:rsid w:val="00DA3C05"/>
    <w:rsid w:val="00DA409B"/>
    <w:rsid w:val="00DA4240"/>
    <w:rsid w:val="00DA43F2"/>
    <w:rsid w:val="00DA4640"/>
    <w:rsid w:val="00DA46AF"/>
    <w:rsid w:val="00DA4A46"/>
    <w:rsid w:val="00DA4B76"/>
    <w:rsid w:val="00DA4E32"/>
    <w:rsid w:val="00DA501F"/>
    <w:rsid w:val="00DA5463"/>
    <w:rsid w:val="00DA5972"/>
    <w:rsid w:val="00DA5BD0"/>
    <w:rsid w:val="00DA5BF6"/>
    <w:rsid w:val="00DA5CED"/>
    <w:rsid w:val="00DA5D9B"/>
    <w:rsid w:val="00DA6B4D"/>
    <w:rsid w:val="00DA7413"/>
    <w:rsid w:val="00DA747B"/>
    <w:rsid w:val="00DA74AC"/>
    <w:rsid w:val="00DA74FC"/>
    <w:rsid w:val="00DA756C"/>
    <w:rsid w:val="00DA75F1"/>
    <w:rsid w:val="00DA7710"/>
    <w:rsid w:val="00DA7783"/>
    <w:rsid w:val="00DA7897"/>
    <w:rsid w:val="00DA78E6"/>
    <w:rsid w:val="00DA7AA2"/>
    <w:rsid w:val="00DA7BD5"/>
    <w:rsid w:val="00DB0027"/>
    <w:rsid w:val="00DB0397"/>
    <w:rsid w:val="00DB050F"/>
    <w:rsid w:val="00DB0576"/>
    <w:rsid w:val="00DB071A"/>
    <w:rsid w:val="00DB07E4"/>
    <w:rsid w:val="00DB07F5"/>
    <w:rsid w:val="00DB0B01"/>
    <w:rsid w:val="00DB0D3D"/>
    <w:rsid w:val="00DB115A"/>
    <w:rsid w:val="00DB1260"/>
    <w:rsid w:val="00DB15CC"/>
    <w:rsid w:val="00DB1AC0"/>
    <w:rsid w:val="00DB1C12"/>
    <w:rsid w:val="00DB1DFB"/>
    <w:rsid w:val="00DB23AD"/>
    <w:rsid w:val="00DB2448"/>
    <w:rsid w:val="00DB25B4"/>
    <w:rsid w:val="00DB26F3"/>
    <w:rsid w:val="00DB2787"/>
    <w:rsid w:val="00DB282F"/>
    <w:rsid w:val="00DB28C6"/>
    <w:rsid w:val="00DB2B25"/>
    <w:rsid w:val="00DB3072"/>
    <w:rsid w:val="00DB31BC"/>
    <w:rsid w:val="00DB350A"/>
    <w:rsid w:val="00DB3693"/>
    <w:rsid w:val="00DB3796"/>
    <w:rsid w:val="00DB386F"/>
    <w:rsid w:val="00DB389C"/>
    <w:rsid w:val="00DB3AD3"/>
    <w:rsid w:val="00DB3B3B"/>
    <w:rsid w:val="00DB3E29"/>
    <w:rsid w:val="00DB42B9"/>
    <w:rsid w:val="00DB446F"/>
    <w:rsid w:val="00DB4C2C"/>
    <w:rsid w:val="00DB4EE9"/>
    <w:rsid w:val="00DB4F3B"/>
    <w:rsid w:val="00DB5201"/>
    <w:rsid w:val="00DB56F9"/>
    <w:rsid w:val="00DB572B"/>
    <w:rsid w:val="00DB5DDC"/>
    <w:rsid w:val="00DB6301"/>
    <w:rsid w:val="00DB639D"/>
    <w:rsid w:val="00DB6462"/>
    <w:rsid w:val="00DB66CB"/>
    <w:rsid w:val="00DB67FB"/>
    <w:rsid w:val="00DB68E4"/>
    <w:rsid w:val="00DB68F7"/>
    <w:rsid w:val="00DB6A3A"/>
    <w:rsid w:val="00DB6B02"/>
    <w:rsid w:val="00DB719E"/>
    <w:rsid w:val="00DB723F"/>
    <w:rsid w:val="00DB7651"/>
    <w:rsid w:val="00DB7937"/>
    <w:rsid w:val="00DB79AE"/>
    <w:rsid w:val="00DB7BA0"/>
    <w:rsid w:val="00DB7BE3"/>
    <w:rsid w:val="00DB7C6A"/>
    <w:rsid w:val="00DC0568"/>
    <w:rsid w:val="00DC0D04"/>
    <w:rsid w:val="00DC0DF8"/>
    <w:rsid w:val="00DC0EB6"/>
    <w:rsid w:val="00DC117A"/>
    <w:rsid w:val="00DC1201"/>
    <w:rsid w:val="00DC13AB"/>
    <w:rsid w:val="00DC1613"/>
    <w:rsid w:val="00DC1AB3"/>
    <w:rsid w:val="00DC1B06"/>
    <w:rsid w:val="00DC1B49"/>
    <w:rsid w:val="00DC1B65"/>
    <w:rsid w:val="00DC1B95"/>
    <w:rsid w:val="00DC2068"/>
    <w:rsid w:val="00DC216B"/>
    <w:rsid w:val="00DC2370"/>
    <w:rsid w:val="00DC248E"/>
    <w:rsid w:val="00DC2613"/>
    <w:rsid w:val="00DC27CB"/>
    <w:rsid w:val="00DC2F73"/>
    <w:rsid w:val="00DC318F"/>
    <w:rsid w:val="00DC341E"/>
    <w:rsid w:val="00DC3915"/>
    <w:rsid w:val="00DC3B1C"/>
    <w:rsid w:val="00DC3F66"/>
    <w:rsid w:val="00DC3FA0"/>
    <w:rsid w:val="00DC49D4"/>
    <w:rsid w:val="00DC4D8C"/>
    <w:rsid w:val="00DC4DAE"/>
    <w:rsid w:val="00DC50ED"/>
    <w:rsid w:val="00DC51CF"/>
    <w:rsid w:val="00DC581B"/>
    <w:rsid w:val="00DC581D"/>
    <w:rsid w:val="00DC59AC"/>
    <w:rsid w:val="00DC5E8B"/>
    <w:rsid w:val="00DC65FC"/>
    <w:rsid w:val="00DC6750"/>
    <w:rsid w:val="00DC6753"/>
    <w:rsid w:val="00DC6806"/>
    <w:rsid w:val="00DC6B63"/>
    <w:rsid w:val="00DC6DD9"/>
    <w:rsid w:val="00DC73A3"/>
    <w:rsid w:val="00DC7453"/>
    <w:rsid w:val="00DC74F7"/>
    <w:rsid w:val="00DC77A6"/>
    <w:rsid w:val="00DC792D"/>
    <w:rsid w:val="00DC794B"/>
    <w:rsid w:val="00DC7ADE"/>
    <w:rsid w:val="00DC7B29"/>
    <w:rsid w:val="00DC7CD8"/>
    <w:rsid w:val="00DC7F63"/>
    <w:rsid w:val="00DD0168"/>
    <w:rsid w:val="00DD0188"/>
    <w:rsid w:val="00DD03A7"/>
    <w:rsid w:val="00DD0885"/>
    <w:rsid w:val="00DD08C3"/>
    <w:rsid w:val="00DD0C1E"/>
    <w:rsid w:val="00DD0E00"/>
    <w:rsid w:val="00DD1524"/>
    <w:rsid w:val="00DD157E"/>
    <w:rsid w:val="00DD1CF6"/>
    <w:rsid w:val="00DD25F5"/>
    <w:rsid w:val="00DD2826"/>
    <w:rsid w:val="00DD2B94"/>
    <w:rsid w:val="00DD2BEC"/>
    <w:rsid w:val="00DD2C85"/>
    <w:rsid w:val="00DD3130"/>
    <w:rsid w:val="00DD315D"/>
    <w:rsid w:val="00DD3506"/>
    <w:rsid w:val="00DD3544"/>
    <w:rsid w:val="00DD37DC"/>
    <w:rsid w:val="00DD3AFB"/>
    <w:rsid w:val="00DD3DFE"/>
    <w:rsid w:val="00DD3F32"/>
    <w:rsid w:val="00DD419A"/>
    <w:rsid w:val="00DD4276"/>
    <w:rsid w:val="00DD45F7"/>
    <w:rsid w:val="00DD4626"/>
    <w:rsid w:val="00DD4855"/>
    <w:rsid w:val="00DD4A46"/>
    <w:rsid w:val="00DD4B80"/>
    <w:rsid w:val="00DD4E40"/>
    <w:rsid w:val="00DD50B6"/>
    <w:rsid w:val="00DD5A91"/>
    <w:rsid w:val="00DD5B18"/>
    <w:rsid w:val="00DD5D50"/>
    <w:rsid w:val="00DD5DD6"/>
    <w:rsid w:val="00DD5E64"/>
    <w:rsid w:val="00DD6492"/>
    <w:rsid w:val="00DD658C"/>
    <w:rsid w:val="00DD689E"/>
    <w:rsid w:val="00DD6B14"/>
    <w:rsid w:val="00DD6F57"/>
    <w:rsid w:val="00DD709C"/>
    <w:rsid w:val="00DD70C1"/>
    <w:rsid w:val="00DD70CC"/>
    <w:rsid w:val="00DD7149"/>
    <w:rsid w:val="00DD7214"/>
    <w:rsid w:val="00DD7410"/>
    <w:rsid w:val="00DD751A"/>
    <w:rsid w:val="00DD79F0"/>
    <w:rsid w:val="00DE0892"/>
    <w:rsid w:val="00DE08CC"/>
    <w:rsid w:val="00DE0A85"/>
    <w:rsid w:val="00DE0E80"/>
    <w:rsid w:val="00DE103E"/>
    <w:rsid w:val="00DE1C23"/>
    <w:rsid w:val="00DE22CC"/>
    <w:rsid w:val="00DE236E"/>
    <w:rsid w:val="00DE2392"/>
    <w:rsid w:val="00DE24BB"/>
    <w:rsid w:val="00DE2641"/>
    <w:rsid w:val="00DE29C8"/>
    <w:rsid w:val="00DE2ACC"/>
    <w:rsid w:val="00DE2BEA"/>
    <w:rsid w:val="00DE2E2F"/>
    <w:rsid w:val="00DE2E5E"/>
    <w:rsid w:val="00DE35ED"/>
    <w:rsid w:val="00DE371C"/>
    <w:rsid w:val="00DE3768"/>
    <w:rsid w:val="00DE3869"/>
    <w:rsid w:val="00DE39FC"/>
    <w:rsid w:val="00DE3E6E"/>
    <w:rsid w:val="00DE428C"/>
    <w:rsid w:val="00DE4332"/>
    <w:rsid w:val="00DE4475"/>
    <w:rsid w:val="00DE4492"/>
    <w:rsid w:val="00DE4CBE"/>
    <w:rsid w:val="00DE4E50"/>
    <w:rsid w:val="00DE51A2"/>
    <w:rsid w:val="00DE5332"/>
    <w:rsid w:val="00DE535A"/>
    <w:rsid w:val="00DE536A"/>
    <w:rsid w:val="00DE5411"/>
    <w:rsid w:val="00DE5703"/>
    <w:rsid w:val="00DE5C8C"/>
    <w:rsid w:val="00DE6004"/>
    <w:rsid w:val="00DE602A"/>
    <w:rsid w:val="00DE60B9"/>
    <w:rsid w:val="00DE60BA"/>
    <w:rsid w:val="00DE6737"/>
    <w:rsid w:val="00DE6984"/>
    <w:rsid w:val="00DE6D59"/>
    <w:rsid w:val="00DE6E4C"/>
    <w:rsid w:val="00DE6EC5"/>
    <w:rsid w:val="00DE7538"/>
    <w:rsid w:val="00DE76EB"/>
    <w:rsid w:val="00DE785E"/>
    <w:rsid w:val="00DE7B5F"/>
    <w:rsid w:val="00DE7DE0"/>
    <w:rsid w:val="00DE7F06"/>
    <w:rsid w:val="00DF068F"/>
    <w:rsid w:val="00DF0761"/>
    <w:rsid w:val="00DF076C"/>
    <w:rsid w:val="00DF0B8C"/>
    <w:rsid w:val="00DF0DC9"/>
    <w:rsid w:val="00DF10BF"/>
    <w:rsid w:val="00DF14DD"/>
    <w:rsid w:val="00DF1604"/>
    <w:rsid w:val="00DF1744"/>
    <w:rsid w:val="00DF1F1F"/>
    <w:rsid w:val="00DF29FD"/>
    <w:rsid w:val="00DF3046"/>
    <w:rsid w:val="00DF31A8"/>
    <w:rsid w:val="00DF3205"/>
    <w:rsid w:val="00DF35DC"/>
    <w:rsid w:val="00DF3600"/>
    <w:rsid w:val="00DF38DC"/>
    <w:rsid w:val="00DF3A07"/>
    <w:rsid w:val="00DF4094"/>
    <w:rsid w:val="00DF442E"/>
    <w:rsid w:val="00DF4443"/>
    <w:rsid w:val="00DF474A"/>
    <w:rsid w:val="00DF480D"/>
    <w:rsid w:val="00DF4B2B"/>
    <w:rsid w:val="00DF4DF0"/>
    <w:rsid w:val="00DF4FA6"/>
    <w:rsid w:val="00DF500A"/>
    <w:rsid w:val="00DF5094"/>
    <w:rsid w:val="00DF5272"/>
    <w:rsid w:val="00DF52A6"/>
    <w:rsid w:val="00DF5754"/>
    <w:rsid w:val="00DF5F71"/>
    <w:rsid w:val="00DF6683"/>
    <w:rsid w:val="00DF66EE"/>
    <w:rsid w:val="00DF69EE"/>
    <w:rsid w:val="00DF6C93"/>
    <w:rsid w:val="00DF6D4D"/>
    <w:rsid w:val="00DF7080"/>
    <w:rsid w:val="00DF7133"/>
    <w:rsid w:val="00DF7388"/>
    <w:rsid w:val="00DF77A1"/>
    <w:rsid w:val="00DF7B07"/>
    <w:rsid w:val="00DF7C95"/>
    <w:rsid w:val="00DF7F48"/>
    <w:rsid w:val="00E000D2"/>
    <w:rsid w:val="00E00183"/>
    <w:rsid w:val="00E0018F"/>
    <w:rsid w:val="00E004D2"/>
    <w:rsid w:val="00E00569"/>
    <w:rsid w:val="00E0078A"/>
    <w:rsid w:val="00E0081C"/>
    <w:rsid w:val="00E0084E"/>
    <w:rsid w:val="00E00932"/>
    <w:rsid w:val="00E00CCC"/>
    <w:rsid w:val="00E00D9F"/>
    <w:rsid w:val="00E00DFF"/>
    <w:rsid w:val="00E00E8E"/>
    <w:rsid w:val="00E011F4"/>
    <w:rsid w:val="00E0124E"/>
    <w:rsid w:val="00E01DBA"/>
    <w:rsid w:val="00E01DDC"/>
    <w:rsid w:val="00E01E62"/>
    <w:rsid w:val="00E02256"/>
    <w:rsid w:val="00E02433"/>
    <w:rsid w:val="00E0255F"/>
    <w:rsid w:val="00E0260D"/>
    <w:rsid w:val="00E0324D"/>
    <w:rsid w:val="00E034D8"/>
    <w:rsid w:val="00E0368C"/>
    <w:rsid w:val="00E036FB"/>
    <w:rsid w:val="00E03918"/>
    <w:rsid w:val="00E040BE"/>
    <w:rsid w:val="00E044D5"/>
    <w:rsid w:val="00E04649"/>
    <w:rsid w:val="00E0464C"/>
    <w:rsid w:val="00E04AB4"/>
    <w:rsid w:val="00E04AF6"/>
    <w:rsid w:val="00E04B87"/>
    <w:rsid w:val="00E04DCF"/>
    <w:rsid w:val="00E04F31"/>
    <w:rsid w:val="00E050A0"/>
    <w:rsid w:val="00E051EA"/>
    <w:rsid w:val="00E05231"/>
    <w:rsid w:val="00E053A2"/>
    <w:rsid w:val="00E055B2"/>
    <w:rsid w:val="00E056A5"/>
    <w:rsid w:val="00E057E9"/>
    <w:rsid w:val="00E057FC"/>
    <w:rsid w:val="00E05961"/>
    <w:rsid w:val="00E059D0"/>
    <w:rsid w:val="00E05C37"/>
    <w:rsid w:val="00E05EAD"/>
    <w:rsid w:val="00E0613A"/>
    <w:rsid w:val="00E0683C"/>
    <w:rsid w:val="00E0699A"/>
    <w:rsid w:val="00E06B48"/>
    <w:rsid w:val="00E07024"/>
    <w:rsid w:val="00E071BA"/>
    <w:rsid w:val="00E07964"/>
    <w:rsid w:val="00E07A01"/>
    <w:rsid w:val="00E07E97"/>
    <w:rsid w:val="00E10240"/>
    <w:rsid w:val="00E103E0"/>
    <w:rsid w:val="00E1051C"/>
    <w:rsid w:val="00E106FC"/>
    <w:rsid w:val="00E107DC"/>
    <w:rsid w:val="00E1086F"/>
    <w:rsid w:val="00E1094E"/>
    <w:rsid w:val="00E10A96"/>
    <w:rsid w:val="00E10E4E"/>
    <w:rsid w:val="00E111EF"/>
    <w:rsid w:val="00E11820"/>
    <w:rsid w:val="00E119ED"/>
    <w:rsid w:val="00E119F7"/>
    <w:rsid w:val="00E11D8C"/>
    <w:rsid w:val="00E11F11"/>
    <w:rsid w:val="00E11F27"/>
    <w:rsid w:val="00E1244D"/>
    <w:rsid w:val="00E1246B"/>
    <w:rsid w:val="00E124D9"/>
    <w:rsid w:val="00E12620"/>
    <w:rsid w:val="00E12633"/>
    <w:rsid w:val="00E127DF"/>
    <w:rsid w:val="00E12C54"/>
    <w:rsid w:val="00E12D5E"/>
    <w:rsid w:val="00E12DFF"/>
    <w:rsid w:val="00E1349D"/>
    <w:rsid w:val="00E137AE"/>
    <w:rsid w:val="00E13B47"/>
    <w:rsid w:val="00E13C94"/>
    <w:rsid w:val="00E13D44"/>
    <w:rsid w:val="00E14046"/>
    <w:rsid w:val="00E1409B"/>
    <w:rsid w:val="00E140CD"/>
    <w:rsid w:val="00E14290"/>
    <w:rsid w:val="00E144EF"/>
    <w:rsid w:val="00E14C9B"/>
    <w:rsid w:val="00E14D0D"/>
    <w:rsid w:val="00E1539D"/>
    <w:rsid w:val="00E1567E"/>
    <w:rsid w:val="00E156C0"/>
    <w:rsid w:val="00E156F0"/>
    <w:rsid w:val="00E15A39"/>
    <w:rsid w:val="00E15A62"/>
    <w:rsid w:val="00E15BF0"/>
    <w:rsid w:val="00E15C51"/>
    <w:rsid w:val="00E15C8B"/>
    <w:rsid w:val="00E1608D"/>
    <w:rsid w:val="00E1645D"/>
    <w:rsid w:val="00E16604"/>
    <w:rsid w:val="00E16759"/>
    <w:rsid w:val="00E1680D"/>
    <w:rsid w:val="00E16932"/>
    <w:rsid w:val="00E16E69"/>
    <w:rsid w:val="00E16EF1"/>
    <w:rsid w:val="00E16F48"/>
    <w:rsid w:val="00E16FE8"/>
    <w:rsid w:val="00E170AD"/>
    <w:rsid w:val="00E17A3D"/>
    <w:rsid w:val="00E17E6D"/>
    <w:rsid w:val="00E20359"/>
    <w:rsid w:val="00E203E5"/>
    <w:rsid w:val="00E205B7"/>
    <w:rsid w:val="00E2093C"/>
    <w:rsid w:val="00E2096A"/>
    <w:rsid w:val="00E2099B"/>
    <w:rsid w:val="00E20CCB"/>
    <w:rsid w:val="00E21297"/>
    <w:rsid w:val="00E21881"/>
    <w:rsid w:val="00E21B45"/>
    <w:rsid w:val="00E21ECB"/>
    <w:rsid w:val="00E222F2"/>
    <w:rsid w:val="00E2249B"/>
    <w:rsid w:val="00E227B6"/>
    <w:rsid w:val="00E22878"/>
    <w:rsid w:val="00E22DBC"/>
    <w:rsid w:val="00E22DE9"/>
    <w:rsid w:val="00E23097"/>
    <w:rsid w:val="00E231E5"/>
    <w:rsid w:val="00E2331B"/>
    <w:rsid w:val="00E23677"/>
    <w:rsid w:val="00E236BD"/>
    <w:rsid w:val="00E23ABB"/>
    <w:rsid w:val="00E23B41"/>
    <w:rsid w:val="00E23F16"/>
    <w:rsid w:val="00E240F5"/>
    <w:rsid w:val="00E2410C"/>
    <w:rsid w:val="00E241D1"/>
    <w:rsid w:val="00E2494D"/>
    <w:rsid w:val="00E24A89"/>
    <w:rsid w:val="00E24C60"/>
    <w:rsid w:val="00E24D58"/>
    <w:rsid w:val="00E25428"/>
    <w:rsid w:val="00E2596B"/>
    <w:rsid w:val="00E2600F"/>
    <w:rsid w:val="00E26411"/>
    <w:rsid w:val="00E26900"/>
    <w:rsid w:val="00E26D72"/>
    <w:rsid w:val="00E2700B"/>
    <w:rsid w:val="00E270E1"/>
    <w:rsid w:val="00E272CD"/>
    <w:rsid w:val="00E27415"/>
    <w:rsid w:val="00E27D69"/>
    <w:rsid w:val="00E300D4"/>
    <w:rsid w:val="00E306FD"/>
    <w:rsid w:val="00E30D67"/>
    <w:rsid w:val="00E30FCC"/>
    <w:rsid w:val="00E3103C"/>
    <w:rsid w:val="00E3157A"/>
    <w:rsid w:val="00E318AD"/>
    <w:rsid w:val="00E31B42"/>
    <w:rsid w:val="00E31B54"/>
    <w:rsid w:val="00E31C2D"/>
    <w:rsid w:val="00E31C9E"/>
    <w:rsid w:val="00E31D0F"/>
    <w:rsid w:val="00E320E5"/>
    <w:rsid w:val="00E327A6"/>
    <w:rsid w:val="00E32909"/>
    <w:rsid w:val="00E32913"/>
    <w:rsid w:val="00E32D2E"/>
    <w:rsid w:val="00E3311B"/>
    <w:rsid w:val="00E3316E"/>
    <w:rsid w:val="00E331F4"/>
    <w:rsid w:val="00E334DF"/>
    <w:rsid w:val="00E33655"/>
    <w:rsid w:val="00E33750"/>
    <w:rsid w:val="00E338E3"/>
    <w:rsid w:val="00E3391F"/>
    <w:rsid w:val="00E339DF"/>
    <w:rsid w:val="00E344DA"/>
    <w:rsid w:val="00E34A02"/>
    <w:rsid w:val="00E34B7E"/>
    <w:rsid w:val="00E350A5"/>
    <w:rsid w:val="00E356D8"/>
    <w:rsid w:val="00E35F62"/>
    <w:rsid w:val="00E360F1"/>
    <w:rsid w:val="00E36485"/>
    <w:rsid w:val="00E365B5"/>
    <w:rsid w:val="00E3679C"/>
    <w:rsid w:val="00E367A7"/>
    <w:rsid w:val="00E367C4"/>
    <w:rsid w:val="00E36A24"/>
    <w:rsid w:val="00E36D0B"/>
    <w:rsid w:val="00E36FEC"/>
    <w:rsid w:val="00E37334"/>
    <w:rsid w:val="00E37352"/>
    <w:rsid w:val="00E3751E"/>
    <w:rsid w:val="00E37586"/>
    <w:rsid w:val="00E376FC"/>
    <w:rsid w:val="00E37952"/>
    <w:rsid w:val="00E37C37"/>
    <w:rsid w:val="00E37E99"/>
    <w:rsid w:val="00E403C9"/>
    <w:rsid w:val="00E4050E"/>
    <w:rsid w:val="00E40628"/>
    <w:rsid w:val="00E407DC"/>
    <w:rsid w:val="00E40C63"/>
    <w:rsid w:val="00E40D1D"/>
    <w:rsid w:val="00E40E42"/>
    <w:rsid w:val="00E4104E"/>
    <w:rsid w:val="00E41357"/>
    <w:rsid w:val="00E414A5"/>
    <w:rsid w:val="00E41965"/>
    <w:rsid w:val="00E41D62"/>
    <w:rsid w:val="00E420CE"/>
    <w:rsid w:val="00E42C30"/>
    <w:rsid w:val="00E42D35"/>
    <w:rsid w:val="00E4327E"/>
    <w:rsid w:val="00E43553"/>
    <w:rsid w:val="00E43605"/>
    <w:rsid w:val="00E4367C"/>
    <w:rsid w:val="00E43716"/>
    <w:rsid w:val="00E43928"/>
    <w:rsid w:val="00E43962"/>
    <w:rsid w:val="00E4397D"/>
    <w:rsid w:val="00E43CB6"/>
    <w:rsid w:val="00E440A8"/>
    <w:rsid w:val="00E4443F"/>
    <w:rsid w:val="00E447EC"/>
    <w:rsid w:val="00E4495B"/>
    <w:rsid w:val="00E44A92"/>
    <w:rsid w:val="00E44BE3"/>
    <w:rsid w:val="00E44CE0"/>
    <w:rsid w:val="00E44CF5"/>
    <w:rsid w:val="00E44E93"/>
    <w:rsid w:val="00E455B6"/>
    <w:rsid w:val="00E456D2"/>
    <w:rsid w:val="00E4580D"/>
    <w:rsid w:val="00E45A30"/>
    <w:rsid w:val="00E45F8E"/>
    <w:rsid w:val="00E4602F"/>
    <w:rsid w:val="00E46542"/>
    <w:rsid w:val="00E46998"/>
    <w:rsid w:val="00E46C0C"/>
    <w:rsid w:val="00E46E44"/>
    <w:rsid w:val="00E471E3"/>
    <w:rsid w:val="00E47400"/>
    <w:rsid w:val="00E47554"/>
    <w:rsid w:val="00E478C8"/>
    <w:rsid w:val="00E47928"/>
    <w:rsid w:val="00E479D1"/>
    <w:rsid w:val="00E47BE8"/>
    <w:rsid w:val="00E47EFE"/>
    <w:rsid w:val="00E5009F"/>
    <w:rsid w:val="00E5010E"/>
    <w:rsid w:val="00E5018E"/>
    <w:rsid w:val="00E5027A"/>
    <w:rsid w:val="00E5035B"/>
    <w:rsid w:val="00E50736"/>
    <w:rsid w:val="00E50A0C"/>
    <w:rsid w:val="00E50A2A"/>
    <w:rsid w:val="00E50C14"/>
    <w:rsid w:val="00E50C47"/>
    <w:rsid w:val="00E510A4"/>
    <w:rsid w:val="00E51292"/>
    <w:rsid w:val="00E513E9"/>
    <w:rsid w:val="00E515B9"/>
    <w:rsid w:val="00E51CBA"/>
    <w:rsid w:val="00E51E63"/>
    <w:rsid w:val="00E51EE6"/>
    <w:rsid w:val="00E51F06"/>
    <w:rsid w:val="00E5220A"/>
    <w:rsid w:val="00E5254B"/>
    <w:rsid w:val="00E52573"/>
    <w:rsid w:val="00E52AAD"/>
    <w:rsid w:val="00E52F74"/>
    <w:rsid w:val="00E52FA7"/>
    <w:rsid w:val="00E532EE"/>
    <w:rsid w:val="00E53401"/>
    <w:rsid w:val="00E534A3"/>
    <w:rsid w:val="00E53AD5"/>
    <w:rsid w:val="00E53EFD"/>
    <w:rsid w:val="00E54604"/>
    <w:rsid w:val="00E54AD7"/>
    <w:rsid w:val="00E54D2D"/>
    <w:rsid w:val="00E54F22"/>
    <w:rsid w:val="00E55885"/>
    <w:rsid w:val="00E55996"/>
    <w:rsid w:val="00E55B39"/>
    <w:rsid w:val="00E55C00"/>
    <w:rsid w:val="00E55CC6"/>
    <w:rsid w:val="00E55DFF"/>
    <w:rsid w:val="00E55FEF"/>
    <w:rsid w:val="00E55FF6"/>
    <w:rsid w:val="00E56027"/>
    <w:rsid w:val="00E56308"/>
    <w:rsid w:val="00E5648E"/>
    <w:rsid w:val="00E5653E"/>
    <w:rsid w:val="00E565B6"/>
    <w:rsid w:val="00E565F4"/>
    <w:rsid w:val="00E567D0"/>
    <w:rsid w:val="00E56A88"/>
    <w:rsid w:val="00E56AB6"/>
    <w:rsid w:val="00E56C62"/>
    <w:rsid w:val="00E56FF0"/>
    <w:rsid w:val="00E57133"/>
    <w:rsid w:val="00E5748D"/>
    <w:rsid w:val="00E57CFF"/>
    <w:rsid w:val="00E57EC5"/>
    <w:rsid w:val="00E57F72"/>
    <w:rsid w:val="00E57FC4"/>
    <w:rsid w:val="00E60577"/>
    <w:rsid w:val="00E606DF"/>
    <w:rsid w:val="00E60725"/>
    <w:rsid w:val="00E609A6"/>
    <w:rsid w:val="00E60A52"/>
    <w:rsid w:val="00E60B20"/>
    <w:rsid w:val="00E60BE0"/>
    <w:rsid w:val="00E60DE3"/>
    <w:rsid w:val="00E61042"/>
    <w:rsid w:val="00E61140"/>
    <w:rsid w:val="00E61147"/>
    <w:rsid w:val="00E61176"/>
    <w:rsid w:val="00E61179"/>
    <w:rsid w:val="00E61471"/>
    <w:rsid w:val="00E61C28"/>
    <w:rsid w:val="00E62188"/>
    <w:rsid w:val="00E62350"/>
    <w:rsid w:val="00E623C4"/>
    <w:rsid w:val="00E62401"/>
    <w:rsid w:val="00E624C0"/>
    <w:rsid w:val="00E62692"/>
    <w:rsid w:val="00E62888"/>
    <w:rsid w:val="00E62CE3"/>
    <w:rsid w:val="00E62E9F"/>
    <w:rsid w:val="00E62F64"/>
    <w:rsid w:val="00E63061"/>
    <w:rsid w:val="00E63477"/>
    <w:rsid w:val="00E63D08"/>
    <w:rsid w:val="00E63F49"/>
    <w:rsid w:val="00E6406E"/>
    <w:rsid w:val="00E64187"/>
    <w:rsid w:val="00E6421C"/>
    <w:rsid w:val="00E64846"/>
    <w:rsid w:val="00E64949"/>
    <w:rsid w:val="00E649F2"/>
    <w:rsid w:val="00E64C3A"/>
    <w:rsid w:val="00E64E71"/>
    <w:rsid w:val="00E6504C"/>
    <w:rsid w:val="00E65369"/>
    <w:rsid w:val="00E654FC"/>
    <w:rsid w:val="00E65C8A"/>
    <w:rsid w:val="00E65D5D"/>
    <w:rsid w:val="00E6623B"/>
    <w:rsid w:val="00E664E0"/>
    <w:rsid w:val="00E66558"/>
    <w:rsid w:val="00E66596"/>
    <w:rsid w:val="00E668C5"/>
    <w:rsid w:val="00E66B73"/>
    <w:rsid w:val="00E66BA2"/>
    <w:rsid w:val="00E66C9E"/>
    <w:rsid w:val="00E66D6E"/>
    <w:rsid w:val="00E66DDA"/>
    <w:rsid w:val="00E66ECE"/>
    <w:rsid w:val="00E66F98"/>
    <w:rsid w:val="00E6748B"/>
    <w:rsid w:val="00E6768B"/>
    <w:rsid w:val="00E7010C"/>
    <w:rsid w:val="00E702D2"/>
    <w:rsid w:val="00E70BC4"/>
    <w:rsid w:val="00E70F70"/>
    <w:rsid w:val="00E710BE"/>
    <w:rsid w:val="00E711FB"/>
    <w:rsid w:val="00E71606"/>
    <w:rsid w:val="00E71707"/>
    <w:rsid w:val="00E71A98"/>
    <w:rsid w:val="00E71B33"/>
    <w:rsid w:val="00E71D2D"/>
    <w:rsid w:val="00E71E71"/>
    <w:rsid w:val="00E71FBB"/>
    <w:rsid w:val="00E72774"/>
    <w:rsid w:val="00E72A67"/>
    <w:rsid w:val="00E72B5B"/>
    <w:rsid w:val="00E72CC9"/>
    <w:rsid w:val="00E72D63"/>
    <w:rsid w:val="00E72DE6"/>
    <w:rsid w:val="00E72EB8"/>
    <w:rsid w:val="00E731B9"/>
    <w:rsid w:val="00E7364A"/>
    <w:rsid w:val="00E73B50"/>
    <w:rsid w:val="00E740CA"/>
    <w:rsid w:val="00E7425B"/>
    <w:rsid w:val="00E747E9"/>
    <w:rsid w:val="00E74A62"/>
    <w:rsid w:val="00E74BAB"/>
    <w:rsid w:val="00E74C79"/>
    <w:rsid w:val="00E74EB7"/>
    <w:rsid w:val="00E74F6B"/>
    <w:rsid w:val="00E752A1"/>
    <w:rsid w:val="00E75328"/>
    <w:rsid w:val="00E75752"/>
    <w:rsid w:val="00E75887"/>
    <w:rsid w:val="00E75B14"/>
    <w:rsid w:val="00E75B7B"/>
    <w:rsid w:val="00E76171"/>
    <w:rsid w:val="00E76212"/>
    <w:rsid w:val="00E76AD2"/>
    <w:rsid w:val="00E773E9"/>
    <w:rsid w:val="00E77471"/>
    <w:rsid w:val="00E77517"/>
    <w:rsid w:val="00E77D15"/>
    <w:rsid w:val="00E8001E"/>
    <w:rsid w:val="00E80274"/>
    <w:rsid w:val="00E8051D"/>
    <w:rsid w:val="00E8074E"/>
    <w:rsid w:val="00E809AA"/>
    <w:rsid w:val="00E80EC2"/>
    <w:rsid w:val="00E815CA"/>
    <w:rsid w:val="00E83017"/>
    <w:rsid w:val="00E8364A"/>
    <w:rsid w:val="00E83A5B"/>
    <w:rsid w:val="00E83B14"/>
    <w:rsid w:val="00E83D2F"/>
    <w:rsid w:val="00E83F9F"/>
    <w:rsid w:val="00E84079"/>
    <w:rsid w:val="00E843B4"/>
    <w:rsid w:val="00E845BF"/>
    <w:rsid w:val="00E84753"/>
    <w:rsid w:val="00E8475D"/>
    <w:rsid w:val="00E84A3C"/>
    <w:rsid w:val="00E8556A"/>
    <w:rsid w:val="00E8563F"/>
    <w:rsid w:val="00E85E28"/>
    <w:rsid w:val="00E8649C"/>
    <w:rsid w:val="00E86649"/>
    <w:rsid w:val="00E8697F"/>
    <w:rsid w:val="00E86C15"/>
    <w:rsid w:val="00E86C56"/>
    <w:rsid w:val="00E86F0A"/>
    <w:rsid w:val="00E86FB8"/>
    <w:rsid w:val="00E874F7"/>
    <w:rsid w:val="00E87DF7"/>
    <w:rsid w:val="00E9006F"/>
    <w:rsid w:val="00E905BF"/>
    <w:rsid w:val="00E909C8"/>
    <w:rsid w:val="00E90CBA"/>
    <w:rsid w:val="00E911CE"/>
    <w:rsid w:val="00E919F9"/>
    <w:rsid w:val="00E91B7B"/>
    <w:rsid w:val="00E91DE2"/>
    <w:rsid w:val="00E91F48"/>
    <w:rsid w:val="00E91FC9"/>
    <w:rsid w:val="00E9263A"/>
    <w:rsid w:val="00E927BB"/>
    <w:rsid w:val="00E927D0"/>
    <w:rsid w:val="00E92882"/>
    <w:rsid w:val="00E92AC0"/>
    <w:rsid w:val="00E92C65"/>
    <w:rsid w:val="00E930B9"/>
    <w:rsid w:val="00E931F6"/>
    <w:rsid w:val="00E93973"/>
    <w:rsid w:val="00E93D10"/>
    <w:rsid w:val="00E94333"/>
    <w:rsid w:val="00E9443A"/>
    <w:rsid w:val="00E94B2F"/>
    <w:rsid w:val="00E94EB9"/>
    <w:rsid w:val="00E95072"/>
    <w:rsid w:val="00E951DE"/>
    <w:rsid w:val="00E9595D"/>
    <w:rsid w:val="00E959CB"/>
    <w:rsid w:val="00E95CE8"/>
    <w:rsid w:val="00E96083"/>
    <w:rsid w:val="00E962B5"/>
    <w:rsid w:val="00E965D5"/>
    <w:rsid w:val="00E9696F"/>
    <w:rsid w:val="00E97052"/>
    <w:rsid w:val="00E971E9"/>
    <w:rsid w:val="00E9730F"/>
    <w:rsid w:val="00E97CCB"/>
    <w:rsid w:val="00EA0010"/>
    <w:rsid w:val="00EA022E"/>
    <w:rsid w:val="00EA0A4E"/>
    <w:rsid w:val="00EA0AAA"/>
    <w:rsid w:val="00EA0AE4"/>
    <w:rsid w:val="00EA0F92"/>
    <w:rsid w:val="00EA122B"/>
    <w:rsid w:val="00EA14B8"/>
    <w:rsid w:val="00EA1563"/>
    <w:rsid w:val="00EA189C"/>
    <w:rsid w:val="00EA1BD7"/>
    <w:rsid w:val="00EA20B7"/>
    <w:rsid w:val="00EA215E"/>
    <w:rsid w:val="00EA257B"/>
    <w:rsid w:val="00EA2914"/>
    <w:rsid w:val="00EA29B1"/>
    <w:rsid w:val="00EA29B7"/>
    <w:rsid w:val="00EA3094"/>
    <w:rsid w:val="00EA30CB"/>
    <w:rsid w:val="00EA315D"/>
    <w:rsid w:val="00EA32FD"/>
    <w:rsid w:val="00EA3490"/>
    <w:rsid w:val="00EA353A"/>
    <w:rsid w:val="00EA3642"/>
    <w:rsid w:val="00EA3722"/>
    <w:rsid w:val="00EA373B"/>
    <w:rsid w:val="00EA38B1"/>
    <w:rsid w:val="00EA3A40"/>
    <w:rsid w:val="00EA3A6B"/>
    <w:rsid w:val="00EA3CA6"/>
    <w:rsid w:val="00EA4040"/>
    <w:rsid w:val="00EA41CB"/>
    <w:rsid w:val="00EA4812"/>
    <w:rsid w:val="00EA4860"/>
    <w:rsid w:val="00EA491D"/>
    <w:rsid w:val="00EA4B60"/>
    <w:rsid w:val="00EA4D2F"/>
    <w:rsid w:val="00EA53E1"/>
    <w:rsid w:val="00EA5520"/>
    <w:rsid w:val="00EA5E11"/>
    <w:rsid w:val="00EA5FC8"/>
    <w:rsid w:val="00EA6098"/>
    <w:rsid w:val="00EA6EA0"/>
    <w:rsid w:val="00EA750E"/>
    <w:rsid w:val="00EA782D"/>
    <w:rsid w:val="00EA78A2"/>
    <w:rsid w:val="00EA7CDE"/>
    <w:rsid w:val="00EB032D"/>
    <w:rsid w:val="00EB0376"/>
    <w:rsid w:val="00EB0382"/>
    <w:rsid w:val="00EB0B75"/>
    <w:rsid w:val="00EB0BB6"/>
    <w:rsid w:val="00EB0C64"/>
    <w:rsid w:val="00EB0C74"/>
    <w:rsid w:val="00EB0CA5"/>
    <w:rsid w:val="00EB0F09"/>
    <w:rsid w:val="00EB118F"/>
    <w:rsid w:val="00EB119D"/>
    <w:rsid w:val="00EB13B6"/>
    <w:rsid w:val="00EB15AD"/>
    <w:rsid w:val="00EB16B3"/>
    <w:rsid w:val="00EB19BC"/>
    <w:rsid w:val="00EB1C94"/>
    <w:rsid w:val="00EB20B7"/>
    <w:rsid w:val="00EB213D"/>
    <w:rsid w:val="00EB25EF"/>
    <w:rsid w:val="00EB2834"/>
    <w:rsid w:val="00EB2A9E"/>
    <w:rsid w:val="00EB2DEF"/>
    <w:rsid w:val="00EB2F42"/>
    <w:rsid w:val="00EB2FAA"/>
    <w:rsid w:val="00EB3302"/>
    <w:rsid w:val="00EB3530"/>
    <w:rsid w:val="00EB355C"/>
    <w:rsid w:val="00EB35C7"/>
    <w:rsid w:val="00EB3BFC"/>
    <w:rsid w:val="00EB3C20"/>
    <w:rsid w:val="00EB3E93"/>
    <w:rsid w:val="00EB3EC5"/>
    <w:rsid w:val="00EB40D6"/>
    <w:rsid w:val="00EB47CC"/>
    <w:rsid w:val="00EB4D54"/>
    <w:rsid w:val="00EB4DFB"/>
    <w:rsid w:val="00EB555F"/>
    <w:rsid w:val="00EB56A3"/>
    <w:rsid w:val="00EB5867"/>
    <w:rsid w:val="00EB5945"/>
    <w:rsid w:val="00EB5BF0"/>
    <w:rsid w:val="00EB5E9B"/>
    <w:rsid w:val="00EB64AC"/>
    <w:rsid w:val="00EB66BB"/>
    <w:rsid w:val="00EB7220"/>
    <w:rsid w:val="00EB7486"/>
    <w:rsid w:val="00EB77EA"/>
    <w:rsid w:val="00EB7811"/>
    <w:rsid w:val="00EC0072"/>
    <w:rsid w:val="00EC00F5"/>
    <w:rsid w:val="00EC0716"/>
    <w:rsid w:val="00EC0744"/>
    <w:rsid w:val="00EC0A54"/>
    <w:rsid w:val="00EC0A7D"/>
    <w:rsid w:val="00EC0CB8"/>
    <w:rsid w:val="00EC0F87"/>
    <w:rsid w:val="00EC118E"/>
    <w:rsid w:val="00EC1759"/>
    <w:rsid w:val="00EC18A3"/>
    <w:rsid w:val="00EC1C8A"/>
    <w:rsid w:val="00EC2101"/>
    <w:rsid w:val="00EC277E"/>
    <w:rsid w:val="00EC2796"/>
    <w:rsid w:val="00EC2FCE"/>
    <w:rsid w:val="00EC2FEC"/>
    <w:rsid w:val="00EC31C0"/>
    <w:rsid w:val="00EC3216"/>
    <w:rsid w:val="00EC329B"/>
    <w:rsid w:val="00EC3331"/>
    <w:rsid w:val="00EC364E"/>
    <w:rsid w:val="00EC36C2"/>
    <w:rsid w:val="00EC36F2"/>
    <w:rsid w:val="00EC3C79"/>
    <w:rsid w:val="00EC3DE0"/>
    <w:rsid w:val="00EC3F2B"/>
    <w:rsid w:val="00EC3F4E"/>
    <w:rsid w:val="00EC42B7"/>
    <w:rsid w:val="00EC451C"/>
    <w:rsid w:val="00EC464F"/>
    <w:rsid w:val="00EC47E0"/>
    <w:rsid w:val="00EC5023"/>
    <w:rsid w:val="00EC53FC"/>
    <w:rsid w:val="00EC5AE7"/>
    <w:rsid w:val="00EC5E35"/>
    <w:rsid w:val="00EC61C7"/>
    <w:rsid w:val="00EC6261"/>
    <w:rsid w:val="00EC63A2"/>
    <w:rsid w:val="00EC65C0"/>
    <w:rsid w:val="00EC6A92"/>
    <w:rsid w:val="00EC6C38"/>
    <w:rsid w:val="00EC6CC5"/>
    <w:rsid w:val="00EC7191"/>
    <w:rsid w:val="00EC73D9"/>
    <w:rsid w:val="00EC748A"/>
    <w:rsid w:val="00EC74B8"/>
    <w:rsid w:val="00EC7594"/>
    <w:rsid w:val="00EC7603"/>
    <w:rsid w:val="00EC7A34"/>
    <w:rsid w:val="00EC7A82"/>
    <w:rsid w:val="00EC7CD9"/>
    <w:rsid w:val="00EC7CED"/>
    <w:rsid w:val="00EC7FD7"/>
    <w:rsid w:val="00ED01C1"/>
    <w:rsid w:val="00ED0204"/>
    <w:rsid w:val="00ED0383"/>
    <w:rsid w:val="00ED0747"/>
    <w:rsid w:val="00ED0B68"/>
    <w:rsid w:val="00ED0D47"/>
    <w:rsid w:val="00ED13BF"/>
    <w:rsid w:val="00ED1556"/>
    <w:rsid w:val="00ED1CA5"/>
    <w:rsid w:val="00ED2070"/>
    <w:rsid w:val="00ED21BB"/>
    <w:rsid w:val="00ED2356"/>
    <w:rsid w:val="00ED26F3"/>
    <w:rsid w:val="00ED275A"/>
    <w:rsid w:val="00ED28F1"/>
    <w:rsid w:val="00ED28F2"/>
    <w:rsid w:val="00ED2DC1"/>
    <w:rsid w:val="00ED2E5C"/>
    <w:rsid w:val="00ED2EF8"/>
    <w:rsid w:val="00ED33E2"/>
    <w:rsid w:val="00ED383C"/>
    <w:rsid w:val="00ED3A31"/>
    <w:rsid w:val="00ED3AB3"/>
    <w:rsid w:val="00ED3C6D"/>
    <w:rsid w:val="00ED4180"/>
    <w:rsid w:val="00ED44FD"/>
    <w:rsid w:val="00ED518C"/>
    <w:rsid w:val="00ED53C6"/>
    <w:rsid w:val="00ED5467"/>
    <w:rsid w:val="00ED5682"/>
    <w:rsid w:val="00ED5757"/>
    <w:rsid w:val="00ED582B"/>
    <w:rsid w:val="00ED5A5B"/>
    <w:rsid w:val="00ED5B53"/>
    <w:rsid w:val="00ED5EE7"/>
    <w:rsid w:val="00ED5F2F"/>
    <w:rsid w:val="00ED6122"/>
    <w:rsid w:val="00ED6389"/>
    <w:rsid w:val="00ED63AA"/>
    <w:rsid w:val="00ED6C9E"/>
    <w:rsid w:val="00ED6ED0"/>
    <w:rsid w:val="00ED6F38"/>
    <w:rsid w:val="00ED6FF7"/>
    <w:rsid w:val="00ED72B8"/>
    <w:rsid w:val="00ED73FB"/>
    <w:rsid w:val="00ED74AB"/>
    <w:rsid w:val="00ED7540"/>
    <w:rsid w:val="00ED75B5"/>
    <w:rsid w:val="00ED7658"/>
    <w:rsid w:val="00ED789F"/>
    <w:rsid w:val="00ED78CB"/>
    <w:rsid w:val="00ED7DEE"/>
    <w:rsid w:val="00ED7E96"/>
    <w:rsid w:val="00ED7FF8"/>
    <w:rsid w:val="00EE0036"/>
    <w:rsid w:val="00EE047B"/>
    <w:rsid w:val="00EE0C31"/>
    <w:rsid w:val="00EE0E8D"/>
    <w:rsid w:val="00EE0F6B"/>
    <w:rsid w:val="00EE11BC"/>
    <w:rsid w:val="00EE1249"/>
    <w:rsid w:val="00EE1876"/>
    <w:rsid w:val="00EE19BA"/>
    <w:rsid w:val="00EE1A50"/>
    <w:rsid w:val="00EE232F"/>
    <w:rsid w:val="00EE27A0"/>
    <w:rsid w:val="00EE2BE8"/>
    <w:rsid w:val="00EE2CD2"/>
    <w:rsid w:val="00EE2E86"/>
    <w:rsid w:val="00EE310C"/>
    <w:rsid w:val="00EE32A3"/>
    <w:rsid w:val="00EE33DC"/>
    <w:rsid w:val="00EE3621"/>
    <w:rsid w:val="00EE3BF5"/>
    <w:rsid w:val="00EE3CFD"/>
    <w:rsid w:val="00EE3F04"/>
    <w:rsid w:val="00EE41BC"/>
    <w:rsid w:val="00EE41C0"/>
    <w:rsid w:val="00EE429B"/>
    <w:rsid w:val="00EE45B5"/>
    <w:rsid w:val="00EE48B0"/>
    <w:rsid w:val="00EE4B33"/>
    <w:rsid w:val="00EE4EAE"/>
    <w:rsid w:val="00EE56BD"/>
    <w:rsid w:val="00EE5B22"/>
    <w:rsid w:val="00EE5E5D"/>
    <w:rsid w:val="00EE6129"/>
    <w:rsid w:val="00EE61EE"/>
    <w:rsid w:val="00EE624A"/>
    <w:rsid w:val="00EE625E"/>
    <w:rsid w:val="00EE6352"/>
    <w:rsid w:val="00EE6503"/>
    <w:rsid w:val="00EE65FC"/>
    <w:rsid w:val="00EE6B1D"/>
    <w:rsid w:val="00EE6D7E"/>
    <w:rsid w:val="00EE72BD"/>
    <w:rsid w:val="00EE73EE"/>
    <w:rsid w:val="00EE7A35"/>
    <w:rsid w:val="00EE7A85"/>
    <w:rsid w:val="00EE7B13"/>
    <w:rsid w:val="00EE7F43"/>
    <w:rsid w:val="00EF0303"/>
    <w:rsid w:val="00EF06E1"/>
    <w:rsid w:val="00EF071B"/>
    <w:rsid w:val="00EF081C"/>
    <w:rsid w:val="00EF0ABA"/>
    <w:rsid w:val="00EF0B15"/>
    <w:rsid w:val="00EF0B6C"/>
    <w:rsid w:val="00EF0B8A"/>
    <w:rsid w:val="00EF0CC2"/>
    <w:rsid w:val="00EF0CC5"/>
    <w:rsid w:val="00EF0EBA"/>
    <w:rsid w:val="00EF16B7"/>
    <w:rsid w:val="00EF198B"/>
    <w:rsid w:val="00EF1AAA"/>
    <w:rsid w:val="00EF1F1C"/>
    <w:rsid w:val="00EF21D4"/>
    <w:rsid w:val="00EF2A1A"/>
    <w:rsid w:val="00EF33B5"/>
    <w:rsid w:val="00EF350C"/>
    <w:rsid w:val="00EF3538"/>
    <w:rsid w:val="00EF3669"/>
    <w:rsid w:val="00EF3E4B"/>
    <w:rsid w:val="00EF4459"/>
    <w:rsid w:val="00EF4740"/>
    <w:rsid w:val="00EF477C"/>
    <w:rsid w:val="00EF48FC"/>
    <w:rsid w:val="00EF55D7"/>
    <w:rsid w:val="00EF57D9"/>
    <w:rsid w:val="00EF5BFC"/>
    <w:rsid w:val="00EF5D0F"/>
    <w:rsid w:val="00EF5F43"/>
    <w:rsid w:val="00EF66BB"/>
    <w:rsid w:val="00EF6B7E"/>
    <w:rsid w:val="00EF6BC3"/>
    <w:rsid w:val="00EF7291"/>
    <w:rsid w:val="00EF7398"/>
    <w:rsid w:val="00EF7471"/>
    <w:rsid w:val="00EF7688"/>
    <w:rsid w:val="00EF77B3"/>
    <w:rsid w:val="00EF7969"/>
    <w:rsid w:val="00EF7C1A"/>
    <w:rsid w:val="00EF7DB0"/>
    <w:rsid w:val="00EF7F8E"/>
    <w:rsid w:val="00F00034"/>
    <w:rsid w:val="00F00AA2"/>
    <w:rsid w:val="00F0103A"/>
    <w:rsid w:val="00F0104B"/>
    <w:rsid w:val="00F010C3"/>
    <w:rsid w:val="00F0110B"/>
    <w:rsid w:val="00F0180D"/>
    <w:rsid w:val="00F02080"/>
    <w:rsid w:val="00F028A9"/>
    <w:rsid w:val="00F028FD"/>
    <w:rsid w:val="00F0294C"/>
    <w:rsid w:val="00F02BB1"/>
    <w:rsid w:val="00F02BB6"/>
    <w:rsid w:val="00F02C8F"/>
    <w:rsid w:val="00F02DC4"/>
    <w:rsid w:val="00F03369"/>
    <w:rsid w:val="00F034AC"/>
    <w:rsid w:val="00F03501"/>
    <w:rsid w:val="00F0350F"/>
    <w:rsid w:val="00F0356D"/>
    <w:rsid w:val="00F035BA"/>
    <w:rsid w:val="00F037E4"/>
    <w:rsid w:val="00F03801"/>
    <w:rsid w:val="00F03EBB"/>
    <w:rsid w:val="00F043CC"/>
    <w:rsid w:val="00F043F3"/>
    <w:rsid w:val="00F044EC"/>
    <w:rsid w:val="00F04DC3"/>
    <w:rsid w:val="00F04DE5"/>
    <w:rsid w:val="00F054D5"/>
    <w:rsid w:val="00F0568D"/>
    <w:rsid w:val="00F056AD"/>
    <w:rsid w:val="00F056BE"/>
    <w:rsid w:val="00F05B20"/>
    <w:rsid w:val="00F05BDC"/>
    <w:rsid w:val="00F05DA4"/>
    <w:rsid w:val="00F05EAD"/>
    <w:rsid w:val="00F061E7"/>
    <w:rsid w:val="00F0628C"/>
    <w:rsid w:val="00F06448"/>
    <w:rsid w:val="00F06992"/>
    <w:rsid w:val="00F06B4D"/>
    <w:rsid w:val="00F06B8C"/>
    <w:rsid w:val="00F071B5"/>
    <w:rsid w:val="00F075D4"/>
    <w:rsid w:val="00F07B52"/>
    <w:rsid w:val="00F07DBA"/>
    <w:rsid w:val="00F07E0B"/>
    <w:rsid w:val="00F07E6E"/>
    <w:rsid w:val="00F105ED"/>
    <w:rsid w:val="00F105EF"/>
    <w:rsid w:val="00F10A51"/>
    <w:rsid w:val="00F10E85"/>
    <w:rsid w:val="00F10F65"/>
    <w:rsid w:val="00F1106C"/>
    <w:rsid w:val="00F11178"/>
    <w:rsid w:val="00F1121C"/>
    <w:rsid w:val="00F113E3"/>
    <w:rsid w:val="00F11B29"/>
    <w:rsid w:val="00F11E15"/>
    <w:rsid w:val="00F12266"/>
    <w:rsid w:val="00F122B4"/>
    <w:rsid w:val="00F1251B"/>
    <w:rsid w:val="00F1253E"/>
    <w:rsid w:val="00F1268A"/>
    <w:rsid w:val="00F12836"/>
    <w:rsid w:val="00F12AA4"/>
    <w:rsid w:val="00F12B56"/>
    <w:rsid w:val="00F12C9B"/>
    <w:rsid w:val="00F1398C"/>
    <w:rsid w:val="00F13A63"/>
    <w:rsid w:val="00F13C00"/>
    <w:rsid w:val="00F13E73"/>
    <w:rsid w:val="00F140C6"/>
    <w:rsid w:val="00F142E7"/>
    <w:rsid w:val="00F142F3"/>
    <w:rsid w:val="00F14A4B"/>
    <w:rsid w:val="00F14C38"/>
    <w:rsid w:val="00F15296"/>
    <w:rsid w:val="00F159A5"/>
    <w:rsid w:val="00F15B43"/>
    <w:rsid w:val="00F15CB4"/>
    <w:rsid w:val="00F15E09"/>
    <w:rsid w:val="00F1664D"/>
    <w:rsid w:val="00F1669B"/>
    <w:rsid w:val="00F166F0"/>
    <w:rsid w:val="00F169AD"/>
    <w:rsid w:val="00F16A29"/>
    <w:rsid w:val="00F16A73"/>
    <w:rsid w:val="00F16BBD"/>
    <w:rsid w:val="00F16C91"/>
    <w:rsid w:val="00F16CBB"/>
    <w:rsid w:val="00F16EF4"/>
    <w:rsid w:val="00F16F7B"/>
    <w:rsid w:val="00F170DC"/>
    <w:rsid w:val="00F17365"/>
    <w:rsid w:val="00F17538"/>
    <w:rsid w:val="00F1759E"/>
    <w:rsid w:val="00F177ED"/>
    <w:rsid w:val="00F17BE0"/>
    <w:rsid w:val="00F17CED"/>
    <w:rsid w:val="00F20103"/>
    <w:rsid w:val="00F202C2"/>
    <w:rsid w:val="00F20324"/>
    <w:rsid w:val="00F209B7"/>
    <w:rsid w:val="00F209D4"/>
    <w:rsid w:val="00F20C1A"/>
    <w:rsid w:val="00F20CC9"/>
    <w:rsid w:val="00F20DE8"/>
    <w:rsid w:val="00F211B6"/>
    <w:rsid w:val="00F211E9"/>
    <w:rsid w:val="00F217DB"/>
    <w:rsid w:val="00F217F2"/>
    <w:rsid w:val="00F21B1C"/>
    <w:rsid w:val="00F21BB5"/>
    <w:rsid w:val="00F21CB5"/>
    <w:rsid w:val="00F21DF2"/>
    <w:rsid w:val="00F21E5B"/>
    <w:rsid w:val="00F21E9A"/>
    <w:rsid w:val="00F21FA5"/>
    <w:rsid w:val="00F22100"/>
    <w:rsid w:val="00F2213A"/>
    <w:rsid w:val="00F221DF"/>
    <w:rsid w:val="00F22431"/>
    <w:rsid w:val="00F2262C"/>
    <w:rsid w:val="00F226CB"/>
    <w:rsid w:val="00F226FD"/>
    <w:rsid w:val="00F2285B"/>
    <w:rsid w:val="00F22CA5"/>
    <w:rsid w:val="00F22D6D"/>
    <w:rsid w:val="00F22DF2"/>
    <w:rsid w:val="00F23591"/>
    <w:rsid w:val="00F23792"/>
    <w:rsid w:val="00F2386A"/>
    <w:rsid w:val="00F23BB3"/>
    <w:rsid w:val="00F242DE"/>
    <w:rsid w:val="00F247B1"/>
    <w:rsid w:val="00F24839"/>
    <w:rsid w:val="00F2483D"/>
    <w:rsid w:val="00F2488C"/>
    <w:rsid w:val="00F24924"/>
    <w:rsid w:val="00F24940"/>
    <w:rsid w:val="00F24BA6"/>
    <w:rsid w:val="00F24D51"/>
    <w:rsid w:val="00F24EAF"/>
    <w:rsid w:val="00F2506C"/>
    <w:rsid w:val="00F25236"/>
    <w:rsid w:val="00F253C5"/>
    <w:rsid w:val="00F2585E"/>
    <w:rsid w:val="00F259E8"/>
    <w:rsid w:val="00F25A6F"/>
    <w:rsid w:val="00F264F5"/>
    <w:rsid w:val="00F265CA"/>
    <w:rsid w:val="00F26DD6"/>
    <w:rsid w:val="00F26E73"/>
    <w:rsid w:val="00F27049"/>
    <w:rsid w:val="00F273C6"/>
    <w:rsid w:val="00F274EE"/>
    <w:rsid w:val="00F27AB2"/>
    <w:rsid w:val="00F27BD5"/>
    <w:rsid w:val="00F27C52"/>
    <w:rsid w:val="00F27F3B"/>
    <w:rsid w:val="00F30081"/>
    <w:rsid w:val="00F30732"/>
    <w:rsid w:val="00F30822"/>
    <w:rsid w:val="00F30E73"/>
    <w:rsid w:val="00F31145"/>
    <w:rsid w:val="00F3149C"/>
    <w:rsid w:val="00F31977"/>
    <w:rsid w:val="00F31A4E"/>
    <w:rsid w:val="00F31CAE"/>
    <w:rsid w:val="00F31DC7"/>
    <w:rsid w:val="00F31F33"/>
    <w:rsid w:val="00F31FD4"/>
    <w:rsid w:val="00F3252D"/>
    <w:rsid w:val="00F327C0"/>
    <w:rsid w:val="00F32C49"/>
    <w:rsid w:val="00F32F89"/>
    <w:rsid w:val="00F33274"/>
    <w:rsid w:val="00F33394"/>
    <w:rsid w:val="00F338DC"/>
    <w:rsid w:val="00F33A01"/>
    <w:rsid w:val="00F33C94"/>
    <w:rsid w:val="00F33D55"/>
    <w:rsid w:val="00F33EAC"/>
    <w:rsid w:val="00F33F1C"/>
    <w:rsid w:val="00F344C3"/>
    <w:rsid w:val="00F3475B"/>
    <w:rsid w:val="00F3477C"/>
    <w:rsid w:val="00F34A86"/>
    <w:rsid w:val="00F34D1C"/>
    <w:rsid w:val="00F35411"/>
    <w:rsid w:val="00F35712"/>
    <w:rsid w:val="00F3584C"/>
    <w:rsid w:val="00F3596F"/>
    <w:rsid w:val="00F35A01"/>
    <w:rsid w:val="00F35F11"/>
    <w:rsid w:val="00F36142"/>
    <w:rsid w:val="00F36170"/>
    <w:rsid w:val="00F3726C"/>
    <w:rsid w:val="00F374FD"/>
    <w:rsid w:val="00F375E7"/>
    <w:rsid w:val="00F37721"/>
    <w:rsid w:val="00F37739"/>
    <w:rsid w:val="00F37771"/>
    <w:rsid w:val="00F3778C"/>
    <w:rsid w:val="00F378C6"/>
    <w:rsid w:val="00F37CFF"/>
    <w:rsid w:val="00F4042B"/>
    <w:rsid w:val="00F407CD"/>
    <w:rsid w:val="00F407D5"/>
    <w:rsid w:val="00F40B49"/>
    <w:rsid w:val="00F40E45"/>
    <w:rsid w:val="00F4132B"/>
    <w:rsid w:val="00F41664"/>
    <w:rsid w:val="00F4180B"/>
    <w:rsid w:val="00F41BC2"/>
    <w:rsid w:val="00F41DE5"/>
    <w:rsid w:val="00F41EBC"/>
    <w:rsid w:val="00F42001"/>
    <w:rsid w:val="00F4259A"/>
    <w:rsid w:val="00F426AE"/>
    <w:rsid w:val="00F42947"/>
    <w:rsid w:val="00F42B1E"/>
    <w:rsid w:val="00F42B29"/>
    <w:rsid w:val="00F42D28"/>
    <w:rsid w:val="00F42E43"/>
    <w:rsid w:val="00F4302B"/>
    <w:rsid w:val="00F4316A"/>
    <w:rsid w:val="00F432D4"/>
    <w:rsid w:val="00F43455"/>
    <w:rsid w:val="00F43489"/>
    <w:rsid w:val="00F439CD"/>
    <w:rsid w:val="00F43AFC"/>
    <w:rsid w:val="00F43C10"/>
    <w:rsid w:val="00F43CED"/>
    <w:rsid w:val="00F441C3"/>
    <w:rsid w:val="00F442A7"/>
    <w:rsid w:val="00F448A9"/>
    <w:rsid w:val="00F44992"/>
    <w:rsid w:val="00F45122"/>
    <w:rsid w:val="00F45372"/>
    <w:rsid w:val="00F459AD"/>
    <w:rsid w:val="00F45A0A"/>
    <w:rsid w:val="00F45A10"/>
    <w:rsid w:val="00F45B0A"/>
    <w:rsid w:val="00F45F75"/>
    <w:rsid w:val="00F46353"/>
    <w:rsid w:val="00F465B2"/>
    <w:rsid w:val="00F4685B"/>
    <w:rsid w:val="00F4696D"/>
    <w:rsid w:val="00F46DB0"/>
    <w:rsid w:val="00F474B5"/>
    <w:rsid w:val="00F475E9"/>
    <w:rsid w:val="00F50179"/>
    <w:rsid w:val="00F505FA"/>
    <w:rsid w:val="00F50600"/>
    <w:rsid w:val="00F5099A"/>
    <w:rsid w:val="00F50A6D"/>
    <w:rsid w:val="00F50B7E"/>
    <w:rsid w:val="00F50C4E"/>
    <w:rsid w:val="00F50D6B"/>
    <w:rsid w:val="00F513D4"/>
    <w:rsid w:val="00F51B20"/>
    <w:rsid w:val="00F51B37"/>
    <w:rsid w:val="00F52009"/>
    <w:rsid w:val="00F5279C"/>
    <w:rsid w:val="00F527E4"/>
    <w:rsid w:val="00F52C25"/>
    <w:rsid w:val="00F52C93"/>
    <w:rsid w:val="00F530DF"/>
    <w:rsid w:val="00F5335B"/>
    <w:rsid w:val="00F53600"/>
    <w:rsid w:val="00F53937"/>
    <w:rsid w:val="00F539D3"/>
    <w:rsid w:val="00F53D82"/>
    <w:rsid w:val="00F53D97"/>
    <w:rsid w:val="00F54055"/>
    <w:rsid w:val="00F5438A"/>
    <w:rsid w:val="00F54605"/>
    <w:rsid w:val="00F5495B"/>
    <w:rsid w:val="00F54D3E"/>
    <w:rsid w:val="00F54E16"/>
    <w:rsid w:val="00F54F1C"/>
    <w:rsid w:val="00F54FA9"/>
    <w:rsid w:val="00F550E5"/>
    <w:rsid w:val="00F5538F"/>
    <w:rsid w:val="00F55BF6"/>
    <w:rsid w:val="00F55C25"/>
    <w:rsid w:val="00F55CE1"/>
    <w:rsid w:val="00F55E30"/>
    <w:rsid w:val="00F55E65"/>
    <w:rsid w:val="00F55EB3"/>
    <w:rsid w:val="00F560A3"/>
    <w:rsid w:val="00F56269"/>
    <w:rsid w:val="00F56343"/>
    <w:rsid w:val="00F56B09"/>
    <w:rsid w:val="00F56FF9"/>
    <w:rsid w:val="00F571E8"/>
    <w:rsid w:val="00F57263"/>
    <w:rsid w:val="00F57305"/>
    <w:rsid w:val="00F57432"/>
    <w:rsid w:val="00F5762C"/>
    <w:rsid w:val="00F579A3"/>
    <w:rsid w:val="00F57D81"/>
    <w:rsid w:val="00F57ED7"/>
    <w:rsid w:val="00F57EED"/>
    <w:rsid w:val="00F6009F"/>
    <w:rsid w:val="00F603EC"/>
    <w:rsid w:val="00F60451"/>
    <w:rsid w:val="00F6056B"/>
    <w:rsid w:val="00F60659"/>
    <w:rsid w:val="00F607B8"/>
    <w:rsid w:val="00F60888"/>
    <w:rsid w:val="00F6089E"/>
    <w:rsid w:val="00F60C34"/>
    <w:rsid w:val="00F60D15"/>
    <w:rsid w:val="00F60EE2"/>
    <w:rsid w:val="00F614BB"/>
    <w:rsid w:val="00F6155E"/>
    <w:rsid w:val="00F616EE"/>
    <w:rsid w:val="00F623AD"/>
    <w:rsid w:val="00F6243A"/>
    <w:rsid w:val="00F625A2"/>
    <w:rsid w:val="00F6277B"/>
    <w:rsid w:val="00F627BC"/>
    <w:rsid w:val="00F628C1"/>
    <w:rsid w:val="00F62E97"/>
    <w:rsid w:val="00F62F0E"/>
    <w:rsid w:val="00F63101"/>
    <w:rsid w:val="00F632AB"/>
    <w:rsid w:val="00F635DF"/>
    <w:rsid w:val="00F6365F"/>
    <w:rsid w:val="00F636E4"/>
    <w:rsid w:val="00F63959"/>
    <w:rsid w:val="00F63A6F"/>
    <w:rsid w:val="00F63CE1"/>
    <w:rsid w:val="00F63D20"/>
    <w:rsid w:val="00F640FE"/>
    <w:rsid w:val="00F6432D"/>
    <w:rsid w:val="00F64ADA"/>
    <w:rsid w:val="00F64AF1"/>
    <w:rsid w:val="00F64ED5"/>
    <w:rsid w:val="00F64FD3"/>
    <w:rsid w:val="00F6529E"/>
    <w:rsid w:val="00F65351"/>
    <w:rsid w:val="00F654D6"/>
    <w:rsid w:val="00F656A6"/>
    <w:rsid w:val="00F6599D"/>
    <w:rsid w:val="00F65B5E"/>
    <w:rsid w:val="00F65B75"/>
    <w:rsid w:val="00F65CE7"/>
    <w:rsid w:val="00F65DC8"/>
    <w:rsid w:val="00F65EE6"/>
    <w:rsid w:val="00F65F1D"/>
    <w:rsid w:val="00F66540"/>
    <w:rsid w:val="00F669A6"/>
    <w:rsid w:val="00F66BA7"/>
    <w:rsid w:val="00F6715C"/>
    <w:rsid w:val="00F673BF"/>
    <w:rsid w:val="00F67752"/>
    <w:rsid w:val="00F67F38"/>
    <w:rsid w:val="00F67FCD"/>
    <w:rsid w:val="00F702FF"/>
    <w:rsid w:val="00F70402"/>
    <w:rsid w:val="00F70664"/>
    <w:rsid w:val="00F70BB7"/>
    <w:rsid w:val="00F70C2D"/>
    <w:rsid w:val="00F70C8A"/>
    <w:rsid w:val="00F70CCC"/>
    <w:rsid w:val="00F70D76"/>
    <w:rsid w:val="00F713DB"/>
    <w:rsid w:val="00F71564"/>
    <w:rsid w:val="00F71616"/>
    <w:rsid w:val="00F717C2"/>
    <w:rsid w:val="00F71C74"/>
    <w:rsid w:val="00F71DB0"/>
    <w:rsid w:val="00F71E1A"/>
    <w:rsid w:val="00F71E64"/>
    <w:rsid w:val="00F71FE7"/>
    <w:rsid w:val="00F7200A"/>
    <w:rsid w:val="00F7225A"/>
    <w:rsid w:val="00F72F7F"/>
    <w:rsid w:val="00F73125"/>
    <w:rsid w:val="00F7315B"/>
    <w:rsid w:val="00F73562"/>
    <w:rsid w:val="00F735D9"/>
    <w:rsid w:val="00F739BB"/>
    <w:rsid w:val="00F73C32"/>
    <w:rsid w:val="00F73CCA"/>
    <w:rsid w:val="00F74B26"/>
    <w:rsid w:val="00F74B3D"/>
    <w:rsid w:val="00F74E4C"/>
    <w:rsid w:val="00F74FF3"/>
    <w:rsid w:val="00F7545D"/>
    <w:rsid w:val="00F7552A"/>
    <w:rsid w:val="00F75783"/>
    <w:rsid w:val="00F75BFF"/>
    <w:rsid w:val="00F75F72"/>
    <w:rsid w:val="00F75F94"/>
    <w:rsid w:val="00F765FD"/>
    <w:rsid w:val="00F76699"/>
    <w:rsid w:val="00F7671F"/>
    <w:rsid w:val="00F769B0"/>
    <w:rsid w:val="00F76B42"/>
    <w:rsid w:val="00F76D8D"/>
    <w:rsid w:val="00F76EB0"/>
    <w:rsid w:val="00F770B1"/>
    <w:rsid w:val="00F77136"/>
    <w:rsid w:val="00F776DC"/>
    <w:rsid w:val="00F7772D"/>
    <w:rsid w:val="00F779F9"/>
    <w:rsid w:val="00F77C73"/>
    <w:rsid w:val="00F8036C"/>
    <w:rsid w:val="00F803F7"/>
    <w:rsid w:val="00F80695"/>
    <w:rsid w:val="00F80707"/>
    <w:rsid w:val="00F80716"/>
    <w:rsid w:val="00F80830"/>
    <w:rsid w:val="00F8095A"/>
    <w:rsid w:val="00F80984"/>
    <w:rsid w:val="00F809D3"/>
    <w:rsid w:val="00F80B30"/>
    <w:rsid w:val="00F80DC4"/>
    <w:rsid w:val="00F80FD2"/>
    <w:rsid w:val="00F811F5"/>
    <w:rsid w:val="00F81304"/>
    <w:rsid w:val="00F81855"/>
    <w:rsid w:val="00F81AE8"/>
    <w:rsid w:val="00F81B5C"/>
    <w:rsid w:val="00F82045"/>
    <w:rsid w:val="00F825C8"/>
    <w:rsid w:val="00F826CF"/>
    <w:rsid w:val="00F828A7"/>
    <w:rsid w:val="00F82CCB"/>
    <w:rsid w:val="00F82ED2"/>
    <w:rsid w:val="00F82EF6"/>
    <w:rsid w:val="00F83315"/>
    <w:rsid w:val="00F8353A"/>
    <w:rsid w:val="00F83B1B"/>
    <w:rsid w:val="00F83B9C"/>
    <w:rsid w:val="00F83E88"/>
    <w:rsid w:val="00F84010"/>
    <w:rsid w:val="00F844C5"/>
    <w:rsid w:val="00F8451A"/>
    <w:rsid w:val="00F84580"/>
    <w:rsid w:val="00F8478B"/>
    <w:rsid w:val="00F84791"/>
    <w:rsid w:val="00F849A2"/>
    <w:rsid w:val="00F84A8C"/>
    <w:rsid w:val="00F84BFF"/>
    <w:rsid w:val="00F84D92"/>
    <w:rsid w:val="00F84EB6"/>
    <w:rsid w:val="00F84FEC"/>
    <w:rsid w:val="00F85129"/>
    <w:rsid w:val="00F85209"/>
    <w:rsid w:val="00F8531E"/>
    <w:rsid w:val="00F853C9"/>
    <w:rsid w:val="00F85518"/>
    <w:rsid w:val="00F85559"/>
    <w:rsid w:val="00F85686"/>
    <w:rsid w:val="00F85707"/>
    <w:rsid w:val="00F85D83"/>
    <w:rsid w:val="00F85F17"/>
    <w:rsid w:val="00F8623B"/>
    <w:rsid w:val="00F862AD"/>
    <w:rsid w:val="00F864EB"/>
    <w:rsid w:val="00F866C9"/>
    <w:rsid w:val="00F86F3E"/>
    <w:rsid w:val="00F871A8"/>
    <w:rsid w:val="00F87697"/>
    <w:rsid w:val="00F879C0"/>
    <w:rsid w:val="00F87CE9"/>
    <w:rsid w:val="00F87F9B"/>
    <w:rsid w:val="00F900F4"/>
    <w:rsid w:val="00F904C9"/>
    <w:rsid w:val="00F9069E"/>
    <w:rsid w:val="00F9072D"/>
    <w:rsid w:val="00F90AA8"/>
    <w:rsid w:val="00F90E09"/>
    <w:rsid w:val="00F90F4C"/>
    <w:rsid w:val="00F91685"/>
    <w:rsid w:val="00F91BE8"/>
    <w:rsid w:val="00F91E66"/>
    <w:rsid w:val="00F92116"/>
    <w:rsid w:val="00F92371"/>
    <w:rsid w:val="00F9281F"/>
    <w:rsid w:val="00F929E4"/>
    <w:rsid w:val="00F92F8D"/>
    <w:rsid w:val="00F93043"/>
    <w:rsid w:val="00F930DF"/>
    <w:rsid w:val="00F93357"/>
    <w:rsid w:val="00F9369C"/>
    <w:rsid w:val="00F939F6"/>
    <w:rsid w:val="00F93A6A"/>
    <w:rsid w:val="00F93F3F"/>
    <w:rsid w:val="00F944EF"/>
    <w:rsid w:val="00F94504"/>
    <w:rsid w:val="00F94681"/>
    <w:rsid w:val="00F94769"/>
    <w:rsid w:val="00F94A38"/>
    <w:rsid w:val="00F94AD6"/>
    <w:rsid w:val="00F94C4D"/>
    <w:rsid w:val="00F94C7C"/>
    <w:rsid w:val="00F94C81"/>
    <w:rsid w:val="00F94DA5"/>
    <w:rsid w:val="00F94DC2"/>
    <w:rsid w:val="00F94E1C"/>
    <w:rsid w:val="00F94E43"/>
    <w:rsid w:val="00F95065"/>
    <w:rsid w:val="00F95158"/>
    <w:rsid w:val="00F9526B"/>
    <w:rsid w:val="00F95588"/>
    <w:rsid w:val="00F9567E"/>
    <w:rsid w:val="00F9585B"/>
    <w:rsid w:val="00F95978"/>
    <w:rsid w:val="00F95984"/>
    <w:rsid w:val="00F95B07"/>
    <w:rsid w:val="00F95E46"/>
    <w:rsid w:val="00F96205"/>
    <w:rsid w:val="00F96459"/>
    <w:rsid w:val="00F96644"/>
    <w:rsid w:val="00F96671"/>
    <w:rsid w:val="00F96950"/>
    <w:rsid w:val="00F96C77"/>
    <w:rsid w:val="00F96C9F"/>
    <w:rsid w:val="00F96D87"/>
    <w:rsid w:val="00F96EA8"/>
    <w:rsid w:val="00F96F3A"/>
    <w:rsid w:val="00F9736B"/>
    <w:rsid w:val="00F973D6"/>
    <w:rsid w:val="00F97476"/>
    <w:rsid w:val="00F97B3E"/>
    <w:rsid w:val="00F97BAE"/>
    <w:rsid w:val="00F97D5F"/>
    <w:rsid w:val="00F97D62"/>
    <w:rsid w:val="00F97DB8"/>
    <w:rsid w:val="00FA00E0"/>
    <w:rsid w:val="00FA026D"/>
    <w:rsid w:val="00FA02B7"/>
    <w:rsid w:val="00FA04A4"/>
    <w:rsid w:val="00FA086D"/>
    <w:rsid w:val="00FA0CF7"/>
    <w:rsid w:val="00FA0E7D"/>
    <w:rsid w:val="00FA1094"/>
    <w:rsid w:val="00FA1104"/>
    <w:rsid w:val="00FA110C"/>
    <w:rsid w:val="00FA1374"/>
    <w:rsid w:val="00FA165C"/>
    <w:rsid w:val="00FA1CF6"/>
    <w:rsid w:val="00FA1D4B"/>
    <w:rsid w:val="00FA2057"/>
    <w:rsid w:val="00FA21B8"/>
    <w:rsid w:val="00FA22E5"/>
    <w:rsid w:val="00FA284C"/>
    <w:rsid w:val="00FA2C74"/>
    <w:rsid w:val="00FA2E13"/>
    <w:rsid w:val="00FA34E2"/>
    <w:rsid w:val="00FA393C"/>
    <w:rsid w:val="00FA3CEA"/>
    <w:rsid w:val="00FA400B"/>
    <w:rsid w:val="00FA4136"/>
    <w:rsid w:val="00FA41FC"/>
    <w:rsid w:val="00FA45EB"/>
    <w:rsid w:val="00FA4B6F"/>
    <w:rsid w:val="00FA4BA0"/>
    <w:rsid w:val="00FA4F4C"/>
    <w:rsid w:val="00FA5139"/>
    <w:rsid w:val="00FA53EE"/>
    <w:rsid w:val="00FA5478"/>
    <w:rsid w:val="00FA58A5"/>
    <w:rsid w:val="00FA5917"/>
    <w:rsid w:val="00FA59F0"/>
    <w:rsid w:val="00FA5B4F"/>
    <w:rsid w:val="00FA5E5A"/>
    <w:rsid w:val="00FA5FC1"/>
    <w:rsid w:val="00FA620E"/>
    <w:rsid w:val="00FA66C6"/>
    <w:rsid w:val="00FA6A73"/>
    <w:rsid w:val="00FA6BA3"/>
    <w:rsid w:val="00FA7202"/>
    <w:rsid w:val="00FA7851"/>
    <w:rsid w:val="00FA7CD2"/>
    <w:rsid w:val="00FA7DD0"/>
    <w:rsid w:val="00FB0063"/>
    <w:rsid w:val="00FB01C7"/>
    <w:rsid w:val="00FB041D"/>
    <w:rsid w:val="00FB060C"/>
    <w:rsid w:val="00FB09F1"/>
    <w:rsid w:val="00FB0A45"/>
    <w:rsid w:val="00FB0CCF"/>
    <w:rsid w:val="00FB0F04"/>
    <w:rsid w:val="00FB10AB"/>
    <w:rsid w:val="00FB11AA"/>
    <w:rsid w:val="00FB136D"/>
    <w:rsid w:val="00FB180A"/>
    <w:rsid w:val="00FB187C"/>
    <w:rsid w:val="00FB1896"/>
    <w:rsid w:val="00FB18F4"/>
    <w:rsid w:val="00FB1947"/>
    <w:rsid w:val="00FB1C81"/>
    <w:rsid w:val="00FB2187"/>
    <w:rsid w:val="00FB21FA"/>
    <w:rsid w:val="00FB22BC"/>
    <w:rsid w:val="00FB23D7"/>
    <w:rsid w:val="00FB2704"/>
    <w:rsid w:val="00FB2A5D"/>
    <w:rsid w:val="00FB2E88"/>
    <w:rsid w:val="00FB306F"/>
    <w:rsid w:val="00FB3111"/>
    <w:rsid w:val="00FB31A7"/>
    <w:rsid w:val="00FB356B"/>
    <w:rsid w:val="00FB3683"/>
    <w:rsid w:val="00FB3936"/>
    <w:rsid w:val="00FB3DF7"/>
    <w:rsid w:val="00FB42D8"/>
    <w:rsid w:val="00FB4581"/>
    <w:rsid w:val="00FB4635"/>
    <w:rsid w:val="00FB4691"/>
    <w:rsid w:val="00FB48B7"/>
    <w:rsid w:val="00FB5247"/>
    <w:rsid w:val="00FB5883"/>
    <w:rsid w:val="00FB5E60"/>
    <w:rsid w:val="00FB6107"/>
    <w:rsid w:val="00FB622C"/>
    <w:rsid w:val="00FB6259"/>
    <w:rsid w:val="00FB66E6"/>
    <w:rsid w:val="00FB67FC"/>
    <w:rsid w:val="00FB69FE"/>
    <w:rsid w:val="00FB6A19"/>
    <w:rsid w:val="00FB6B50"/>
    <w:rsid w:val="00FB6BC4"/>
    <w:rsid w:val="00FB6FDA"/>
    <w:rsid w:val="00FB707A"/>
    <w:rsid w:val="00FB76C6"/>
    <w:rsid w:val="00FB7777"/>
    <w:rsid w:val="00FB78DD"/>
    <w:rsid w:val="00FB7A01"/>
    <w:rsid w:val="00FB7C8D"/>
    <w:rsid w:val="00FC0317"/>
    <w:rsid w:val="00FC0693"/>
    <w:rsid w:val="00FC0AE8"/>
    <w:rsid w:val="00FC115E"/>
    <w:rsid w:val="00FC1346"/>
    <w:rsid w:val="00FC15E6"/>
    <w:rsid w:val="00FC1CAF"/>
    <w:rsid w:val="00FC2360"/>
    <w:rsid w:val="00FC2549"/>
    <w:rsid w:val="00FC26F3"/>
    <w:rsid w:val="00FC3217"/>
    <w:rsid w:val="00FC3252"/>
    <w:rsid w:val="00FC32F9"/>
    <w:rsid w:val="00FC337C"/>
    <w:rsid w:val="00FC3650"/>
    <w:rsid w:val="00FC3653"/>
    <w:rsid w:val="00FC373D"/>
    <w:rsid w:val="00FC3966"/>
    <w:rsid w:val="00FC3E13"/>
    <w:rsid w:val="00FC41EF"/>
    <w:rsid w:val="00FC4573"/>
    <w:rsid w:val="00FC48D2"/>
    <w:rsid w:val="00FC4E94"/>
    <w:rsid w:val="00FC559F"/>
    <w:rsid w:val="00FC5AE0"/>
    <w:rsid w:val="00FC5F43"/>
    <w:rsid w:val="00FC60F5"/>
    <w:rsid w:val="00FC6176"/>
    <w:rsid w:val="00FC622D"/>
    <w:rsid w:val="00FC6805"/>
    <w:rsid w:val="00FC6F0F"/>
    <w:rsid w:val="00FC73B3"/>
    <w:rsid w:val="00FC7912"/>
    <w:rsid w:val="00FC7B0F"/>
    <w:rsid w:val="00FC7CAA"/>
    <w:rsid w:val="00FC7DA8"/>
    <w:rsid w:val="00FD013C"/>
    <w:rsid w:val="00FD0172"/>
    <w:rsid w:val="00FD0216"/>
    <w:rsid w:val="00FD051D"/>
    <w:rsid w:val="00FD05E5"/>
    <w:rsid w:val="00FD0737"/>
    <w:rsid w:val="00FD0C74"/>
    <w:rsid w:val="00FD0C7F"/>
    <w:rsid w:val="00FD0DBF"/>
    <w:rsid w:val="00FD17F3"/>
    <w:rsid w:val="00FD1892"/>
    <w:rsid w:val="00FD1C22"/>
    <w:rsid w:val="00FD1D28"/>
    <w:rsid w:val="00FD1E48"/>
    <w:rsid w:val="00FD278A"/>
    <w:rsid w:val="00FD283F"/>
    <w:rsid w:val="00FD291D"/>
    <w:rsid w:val="00FD2A71"/>
    <w:rsid w:val="00FD2AC6"/>
    <w:rsid w:val="00FD2B3E"/>
    <w:rsid w:val="00FD302E"/>
    <w:rsid w:val="00FD31DB"/>
    <w:rsid w:val="00FD39E5"/>
    <w:rsid w:val="00FD3EA3"/>
    <w:rsid w:val="00FD4018"/>
    <w:rsid w:val="00FD4646"/>
    <w:rsid w:val="00FD4723"/>
    <w:rsid w:val="00FD49CB"/>
    <w:rsid w:val="00FD4A7B"/>
    <w:rsid w:val="00FD4CF8"/>
    <w:rsid w:val="00FD5580"/>
    <w:rsid w:val="00FD57C7"/>
    <w:rsid w:val="00FD5D09"/>
    <w:rsid w:val="00FD5FF7"/>
    <w:rsid w:val="00FD6134"/>
    <w:rsid w:val="00FD6D6A"/>
    <w:rsid w:val="00FD70BB"/>
    <w:rsid w:val="00FD70D9"/>
    <w:rsid w:val="00FD72DB"/>
    <w:rsid w:val="00FD734B"/>
    <w:rsid w:val="00FD73D6"/>
    <w:rsid w:val="00FD748A"/>
    <w:rsid w:val="00FD79B8"/>
    <w:rsid w:val="00FD7A8D"/>
    <w:rsid w:val="00FD7C85"/>
    <w:rsid w:val="00FD7F7D"/>
    <w:rsid w:val="00FE0443"/>
    <w:rsid w:val="00FE0532"/>
    <w:rsid w:val="00FE05B7"/>
    <w:rsid w:val="00FE05D3"/>
    <w:rsid w:val="00FE0647"/>
    <w:rsid w:val="00FE095B"/>
    <w:rsid w:val="00FE0ADB"/>
    <w:rsid w:val="00FE0CF6"/>
    <w:rsid w:val="00FE1252"/>
    <w:rsid w:val="00FE1A2D"/>
    <w:rsid w:val="00FE1E1F"/>
    <w:rsid w:val="00FE1EFE"/>
    <w:rsid w:val="00FE200F"/>
    <w:rsid w:val="00FE2C1F"/>
    <w:rsid w:val="00FE2D79"/>
    <w:rsid w:val="00FE2EF2"/>
    <w:rsid w:val="00FE2F1D"/>
    <w:rsid w:val="00FE30FD"/>
    <w:rsid w:val="00FE3176"/>
    <w:rsid w:val="00FE34CC"/>
    <w:rsid w:val="00FE356F"/>
    <w:rsid w:val="00FE360E"/>
    <w:rsid w:val="00FE3933"/>
    <w:rsid w:val="00FE3BE2"/>
    <w:rsid w:val="00FE3D51"/>
    <w:rsid w:val="00FE45D7"/>
    <w:rsid w:val="00FE486E"/>
    <w:rsid w:val="00FE4B48"/>
    <w:rsid w:val="00FE4BE4"/>
    <w:rsid w:val="00FE4E49"/>
    <w:rsid w:val="00FE5592"/>
    <w:rsid w:val="00FE59B0"/>
    <w:rsid w:val="00FE5B32"/>
    <w:rsid w:val="00FE5CD1"/>
    <w:rsid w:val="00FE5E5F"/>
    <w:rsid w:val="00FE5E7E"/>
    <w:rsid w:val="00FE60EF"/>
    <w:rsid w:val="00FE622D"/>
    <w:rsid w:val="00FE65CC"/>
    <w:rsid w:val="00FE6895"/>
    <w:rsid w:val="00FE6C0B"/>
    <w:rsid w:val="00FE6DFA"/>
    <w:rsid w:val="00FE6ECF"/>
    <w:rsid w:val="00FE6F4E"/>
    <w:rsid w:val="00FE7093"/>
    <w:rsid w:val="00FE77D3"/>
    <w:rsid w:val="00FE7832"/>
    <w:rsid w:val="00FE78A1"/>
    <w:rsid w:val="00FE7920"/>
    <w:rsid w:val="00FE7B7E"/>
    <w:rsid w:val="00FF034D"/>
    <w:rsid w:val="00FF0C9D"/>
    <w:rsid w:val="00FF1192"/>
    <w:rsid w:val="00FF12A1"/>
    <w:rsid w:val="00FF1313"/>
    <w:rsid w:val="00FF1461"/>
    <w:rsid w:val="00FF14BF"/>
    <w:rsid w:val="00FF14D8"/>
    <w:rsid w:val="00FF1AA6"/>
    <w:rsid w:val="00FF1AA8"/>
    <w:rsid w:val="00FF26FC"/>
    <w:rsid w:val="00FF27D6"/>
    <w:rsid w:val="00FF292B"/>
    <w:rsid w:val="00FF2E33"/>
    <w:rsid w:val="00FF2EC0"/>
    <w:rsid w:val="00FF31AD"/>
    <w:rsid w:val="00FF32AB"/>
    <w:rsid w:val="00FF3424"/>
    <w:rsid w:val="00FF342C"/>
    <w:rsid w:val="00FF3693"/>
    <w:rsid w:val="00FF38B6"/>
    <w:rsid w:val="00FF3ED3"/>
    <w:rsid w:val="00FF404B"/>
    <w:rsid w:val="00FF4152"/>
    <w:rsid w:val="00FF41FC"/>
    <w:rsid w:val="00FF429E"/>
    <w:rsid w:val="00FF42BF"/>
    <w:rsid w:val="00FF4322"/>
    <w:rsid w:val="00FF4990"/>
    <w:rsid w:val="00FF4AD8"/>
    <w:rsid w:val="00FF4AF5"/>
    <w:rsid w:val="00FF4BCE"/>
    <w:rsid w:val="00FF4CC5"/>
    <w:rsid w:val="00FF4CEE"/>
    <w:rsid w:val="00FF4E12"/>
    <w:rsid w:val="00FF4E2F"/>
    <w:rsid w:val="00FF4FFB"/>
    <w:rsid w:val="00FF50DD"/>
    <w:rsid w:val="00FF5291"/>
    <w:rsid w:val="00FF559C"/>
    <w:rsid w:val="00FF5700"/>
    <w:rsid w:val="00FF5E02"/>
    <w:rsid w:val="00FF5E9E"/>
    <w:rsid w:val="00FF6054"/>
    <w:rsid w:val="00FF621A"/>
    <w:rsid w:val="00FF6316"/>
    <w:rsid w:val="00FF6700"/>
    <w:rsid w:val="00FF6B14"/>
    <w:rsid w:val="00FF6B9E"/>
    <w:rsid w:val="00FF6EFF"/>
    <w:rsid w:val="00FF70AA"/>
    <w:rsid w:val="00FF7213"/>
    <w:rsid w:val="00FF744B"/>
    <w:rsid w:val="00FF776E"/>
    <w:rsid w:val="00FF78A0"/>
    <w:rsid w:val="00FF7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342B74B"/>
  <w15:chartTrackingRefBased/>
  <w15:docId w15:val="{6FBDBF62-3FE0-4232-B596-B38067B54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70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</w:rPr>
  </w:style>
  <w:style w:type="paragraph" w:styleId="Heading9">
    <w:name w:val="heading 9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2581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258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8258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25816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2,body text1,Body Char Char Char"/>
    <w:basedOn w:val="Normal"/>
    <w:link w:val="BodyTextChar"/>
    <w:qFormat/>
    <w:rsid w:val="00825816"/>
    <w:pPr>
      <w:spacing w:after="120"/>
    </w:pPr>
  </w:style>
  <w:style w:type="paragraph" w:styleId="BodyTextFirstIndent">
    <w:name w:val="Body Text First Indent"/>
    <w:basedOn w:val="BodyText"/>
    <w:rsid w:val="00825816"/>
    <w:pPr>
      <w:ind w:firstLine="284"/>
    </w:pPr>
  </w:style>
  <w:style w:type="paragraph" w:styleId="BodyTextIndent">
    <w:name w:val="Body Text Indent"/>
    <w:basedOn w:val="Normal"/>
    <w:rsid w:val="00825816"/>
    <w:pPr>
      <w:spacing w:after="120"/>
      <w:ind w:left="283"/>
    </w:pPr>
  </w:style>
  <w:style w:type="paragraph" w:styleId="BodyTextFirstIndent2">
    <w:name w:val="Body Text First Indent 2"/>
    <w:basedOn w:val="BodyTextIndent"/>
    <w:rsid w:val="00825816"/>
    <w:pPr>
      <w:ind w:left="284" w:firstLine="284"/>
    </w:p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styleId="BodyText3">
    <w:name w:val="Body Text 3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053E5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E16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6E1633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rsid w:val="00013945"/>
    <w:pPr>
      <w:spacing w:after="120" w:line="480" w:lineRule="auto"/>
      <w:ind w:left="360"/>
    </w:p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2 Char,body text1 Char,Body Char Char Char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uiPriority w:val="99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character" w:customStyle="1" w:styleId="HeaderChar">
    <w:name w:val="Header Char"/>
    <w:link w:val="Head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Heading7Char">
    <w:name w:val="Heading 7 Char"/>
    <w:link w:val="Heading7"/>
    <w:rsid w:val="006D0DAB"/>
    <w:rPr>
      <w:rFonts w:cs="EucrosiaUPC"/>
      <w:sz w:val="24"/>
      <w:szCs w:val="24"/>
    </w:rPr>
  </w:style>
  <w:style w:type="paragraph" w:customStyle="1" w:styleId="IndexHeading1">
    <w:name w:val="Index Heading1"/>
    <w:aliases w:val="ixh"/>
    <w:basedOn w:val="BodyText"/>
    <w:rsid w:val="00C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804B99"/>
    <w:rPr>
      <w:b/>
      <w:bCs/>
    </w:rPr>
  </w:style>
  <w:style w:type="character" w:customStyle="1" w:styleId="CommentSubjectChar">
    <w:name w:val="Comment Subject Char"/>
    <w:link w:val="CommentSubject"/>
    <w:rsid w:val="00804B99"/>
    <w:rPr>
      <w:rFonts w:ascii="Arial" w:hAnsi="Arial"/>
      <w:b/>
      <w:bCs/>
      <w:szCs w:val="25"/>
    </w:rPr>
  </w:style>
  <w:style w:type="character" w:customStyle="1" w:styleId="blockChar">
    <w:name w:val="block Char"/>
    <w:aliases w:val="b Char"/>
    <w:link w:val="block"/>
    <w:locked/>
    <w:rsid w:val="00E959CB"/>
    <w:rPr>
      <w:rFonts w:cs="Times New Roman"/>
      <w:sz w:val="22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9706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9706D1"/>
    <w:rPr>
      <w:rFonts w:cs="Times New Roman"/>
      <w:sz w:val="18"/>
      <w:lang w:val="en-GB" w:bidi="ar-SA"/>
    </w:rPr>
  </w:style>
  <w:style w:type="character" w:styleId="FootnoteReference">
    <w:name w:val="footnote reference"/>
    <w:uiPriority w:val="99"/>
    <w:unhideWhenUsed/>
    <w:rsid w:val="009706D1"/>
    <w:rPr>
      <w:vertAlign w:val="superscript"/>
    </w:rPr>
  </w:style>
  <w:style w:type="paragraph" w:customStyle="1" w:styleId="nineptnormal">
    <w:name w:val="nine pt normal"/>
    <w:aliases w:val="9n"/>
    <w:basedOn w:val="Normal"/>
    <w:rsid w:val="00311E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311EB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311EB0"/>
    <w:rPr>
      <w:rFonts w:ascii="Tahoma" w:hAnsi="Tahoma" w:cs="Tahoma"/>
      <w:shd w:val="clear" w:color="auto" w:fill="000080"/>
    </w:rPr>
  </w:style>
  <w:style w:type="paragraph" w:customStyle="1" w:styleId="acctstatementheading">
    <w:name w:val="acct statement heading"/>
    <w:aliases w:val="as"/>
    <w:basedOn w:val="Heading2"/>
    <w:next w:val="Normal"/>
    <w:rsid w:val="00311EB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11E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11EB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3">
    <w:name w:val="Body Text Indent 3"/>
    <w:basedOn w:val="Normal"/>
    <w:link w:val="BodyTextIndent3Char"/>
    <w:rsid w:val="00311EB0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311EB0"/>
    <w:rPr>
      <w:rFonts w:ascii="Arial" w:hAnsi="Arial"/>
      <w:sz w:val="16"/>
    </w:rPr>
  </w:style>
  <w:style w:type="character" w:customStyle="1" w:styleId="Heading1Char">
    <w:name w:val="Heading 1 Char"/>
    <w:link w:val="Heading1"/>
    <w:rsid w:val="00311EB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link w:val="Heading3"/>
    <w:rsid w:val="00311EB0"/>
    <w:rPr>
      <w:rFonts w:ascii="Arial" w:hAnsi="Arial" w:cs="Times New Roman"/>
      <w:i/>
      <w:iCs/>
      <w:sz w:val="18"/>
      <w:szCs w:val="18"/>
    </w:rPr>
  </w:style>
  <w:style w:type="paragraph" w:customStyle="1" w:styleId="body1">
    <w:name w:val="body1"/>
    <w:basedOn w:val="Normal"/>
    <w:uiPriority w:val="99"/>
    <w:rsid w:val="00311E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0"/>
      <w:jc w:val="both"/>
    </w:pPr>
    <w:rPr>
      <w:rFonts w:ascii="Helvetica" w:hAnsi="Helvetica" w:cs="CordiaUPC"/>
      <w:sz w:val="28"/>
      <w:szCs w:val="28"/>
    </w:rPr>
  </w:style>
  <w:style w:type="character" w:customStyle="1" w:styleId="HTMLPreformattedChar">
    <w:name w:val="HTML Preformatted Char"/>
    <w:link w:val="HTMLPreformatted"/>
    <w:rsid w:val="00311EB0"/>
    <w:rPr>
      <w:rFonts w:ascii="Courier New" w:hAnsi="Courier New" w:cs="Courier New"/>
      <w:lang w:bidi="ar-SA"/>
    </w:rPr>
  </w:style>
  <w:style w:type="character" w:styleId="Emphasis">
    <w:name w:val="Emphasis"/>
    <w:qFormat/>
    <w:rsid w:val="00F13E73"/>
    <w:rPr>
      <w:i/>
      <w:iCs/>
    </w:rPr>
  </w:style>
  <w:style w:type="paragraph" w:styleId="NoSpacing">
    <w:name w:val="No Spacing"/>
    <w:uiPriority w:val="1"/>
    <w:qFormat/>
    <w:rsid w:val="005F42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9F7E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styleId="Revision">
    <w:name w:val="Revision"/>
    <w:hidden/>
    <w:uiPriority w:val="99"/>
    <w:semiHidden/>
    <w:rsid w:val="00815BA9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905C0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905C0C"/>
    <w:rPr>
      <w:rFonts w:ascii="Univers 45 Light" w:eastAsia="MS Mincho" w:hAnsi="Univers 45 Light" w:cs="Univers 45 Light"/>
      <w:color w:val="000000"/>
      <w:lang w:val="en-GB" w:bidi="ar-SA"/>
    </w:rPr>
  </w:style>
  <w:style w:type="character" w:styleId="Hyperlink">
    <w:name w:val="Hyperlink"/>
    <w:uiPriority w:val="99"/>
    <w:semiHidden/>
    <w:unhideWhenUsed/>
    <w:rsid w:val="0003231A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6473DB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3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83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11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19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70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7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21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0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5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9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1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2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7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1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5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6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45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16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6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84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38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6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9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6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8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7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71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12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98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56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476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121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055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0177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1131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37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0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F879C7-1C82-494E-BF77-CA083DC89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3</Pages>
  <Words>634</Words>
  <Characters>2441</Characters>
  <Application>Microsoft Office Word</Application>
  <DocSecurity>0</DocSecurity>
  <Lines>20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26</vt:i4>
      </vt:variant>
    </vt:vector>
  </HeadingPairs>
  <TitlesOfParts>
    <vt:vector size="27" baseType="lpstr">
      <vt:lpstr>บริษัท เนชั่น มัลติมีเดีย กรุ๊ป จำกัด (มหาชน)</vt:lpstr>
      <vt:lpstr>หมายเหตุ	สารบัญ</vt:lpstr>
      <vt:lpstr/>
      <vt:lpstr>เกณฑ์การจัดทำงบการเงินระหว่างกาล</vt:lpstr>
      <vt:lpstr>การเปลี่ยนแปลงนโยบายการบัญชี </vt:lpstr>
      <vt:lpstr>นโยบายบัญชีใหม่ </vt:lpstr>
      <vt:lpstr>ผลกระทบจากการแพร่ระบาดของโรคติดเชื้อไวรัสโคโรนา 2019 (COVID-19)</vt:lpstr>
      <vt:lpstr>บุคคลหรือกิจการที่เกี่ยวข้องกัน</vt:lpstr>
      <vt:lpstr>เงินลงทุนในบริษัทย่อย</vt:lpstr>
      <vt:lpstr>อสังหาริมทรัพย์เพื่อการลงทุน</vt:lpstr>
      <vt:lpstr>ที่ดิน อาคารและอุปกรณ์</vt:lpstr>
      <vt:lpstr>เงินกู้ยืม</vt:lpstr>
      <vt:lpstr>ส่วนงานดำเนินงาน</vt:lpstr>
      <vt:lpstr>ภาษีเงินได้</vt:lpstr>
      <vt:lpstr>เครื่องมือทางการเงิน</vt:lpstr>
      <vt:lpstr>ภาระผูกพันกับบุคคลหรือกิจการที่ไม่เกี่ยวข้องกัน</vt:lpstr>
      <vt:lpstr/>
      <vt:lpstr>หมายเหตุประกอบงบการเงินเป็นส่วนหนึ่งของงบการเงินระหว่างกาลนี้</vt:lpstr>
      <vt:lpstr>เกณฑ์การจัดทำงบการเงินระหว่างกาล</vt:lpstr>
      <vt:lpstr>การเปลี่ยนแปลงนโยบายการบัญชี  </vt:lpstr>
      <vt:lpstr/>
      <vt:lpstr>นโยบายการบัญชีใหม่</vt:lpstr>
      <vt:lpstr/>
      <vt:lpstr>ผลกระทบจากการแพร่ระบาดของโรคติดเชื้อไวรัสโคโรนา 2019 (COVID-19)</vt:lpstr>
      <vt:lpstr>บุคคลหรือกิจการที่เกี่ยวข้องกัน</vt:lpstr>
      <vt:lpstr/>
      <vt:lpstr>เงินลงทุนในบริษัทย่อย</vt:lpstr>
    </vt:vector>
  </TitlesOfParts>
  <Company>KPMG</Company>
  <LinksUpToDate>false</LinksUpToDate>
  <CharactersWithSpaces>3069</CharactersWithSpaces>
  <SharedDoc>false</SharedDoc>
  <HLinks>
    <vt:vector size="6" baseType="variant">
      <vt:variant>
        <vt:i4>65</vt:i4>
      </vt:variant>
      <vt:variant>
        <vt:i4>0</vt:i4>
      </vt:variant>
      <vt:variant>
        <vt:i4>0</vt:i4>
      </vt:variant>
      <vt:variant>
        <vt:i4>5</vt:i4>
      </vt:variant>
      <vt:variant>
        <vt:lpwstr>https://th.wikipedia.org/wiki/%E0%B9%80%E0%B8%AD%E0%B9%80%E0%B8%8A%E0%B8%B5%E0%B8%A2%E0%B8%97%E0%B8%B5%E0%B8%84_%E0%B9%80%E0%B8%94%E0%B8%AD%E0%B8%B0_%E0%B8%A3%E0%B8%B4%E0%B9%80%E0%B8%A7%E0%B8%AD%E0%B8%A3%E0%B9%8C%E0%B8%9F%E0%B8%A3%E0%B9%89%E0%B8%AD%E0%B8%99%E0%B8%97%E0%B9%8C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เนชั่น มัลติมีเดีย กรุ๊ป จำกัด (มหาชน)</dc:title>
  <dc:subject/>
  <dc:creator>AA</dc:creator>
  <cp:keywords/>
  <dc:description/>
  <cp:lastModifiedBy>Somjai, Nigonyanont</cp:lastModifiedBy>
  <cp:revision>4</cp:revision>
  <cp:lastPrinted>2021-08-03T18:01:00Z</cp:lastPrinted>
  <dcterms:created xsi:type="dcterms:W3CDTF">2021-08-08T17:01:00Z</dcterms:created>
  <dcterms:modified xsi:type="dcterms:W3CDTF">2021-08-08T17:21:00Z</dcterms:modified>
</cp:coreProperties>
</file>