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77777777" w:rsidR="00804175" w:rsidRPr="00CA4DB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A4DB7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14301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A64D41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016678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0BFF1DEC" w:rsidR="001943FB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proofErr w:type="spellStart"/>
      <w:r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E9051F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proofErr w:type="spellEnd"/>
      <w:r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016678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5E7752B3" w:rsidR="00620796" w:rsidRPr="00016678" w:rsidRDefault="00476D6C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1CC2CFE6" w14:textId="77777777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46EE38F2" w14:textId="1E8340DB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0824C302" w14:textId="77777777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20ADB596" w:rsidR="00620796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016678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431C02AD" w14:textId="07D0DD08" w:rsidR="0052576C" w:rsidRPr="00665232" w:rsidRDefault="0052576C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300D15A9" w14:textId="77777777" w:rsidR="00E7567D" w:rsidRPr="00016678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0816D9ED" w:rsidR="00620796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CE848F5" w14:textId="2E470DC2" w:rsidR="007E386C" w:rsidRDefault="007E386C" w:rsidP="007E38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A0FDB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6B48A4D4" w14:textId="77777777" w:rsidR="007E386C" w:rsidRPr="00016678" w:rsidRDefault="007E386C" w:rsidP="007E386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6007CD67" w14:textId="77777777" w:rsidR="00804175" w:rsidRPr="00317D6D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14301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A979F9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979F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A979F9">
        <w:rPr>
          <w:rFonts w:asciiTheme="majorBidi" w:hAnsiTheme="majorBidi" w:cstheme="majorBidi"/>
          <w:sz w:val="28"/>
          <w:szCs w:val="28"/>
          <w:cs/>
        </w:rPr>
        <w:t>งบ</w:t>
      </w:r>
      <w:r w:rsidRPr="00A979F9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A979F9">
        <w:rPr>
          <w:rFonts w:asciiTheme="majorBidi" w:hAnsiTheme="majorBidi" w:cstheme="majorBidi"/>
          <w:sz w:val="28"/>
          <w:szCs w:val="28"/>
          <w:cs/>
        </w:rPr>
        <w:t>งบ</w:t>
      </w:r>
      <w:r w:rsidRPr="00A979F9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A979F9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53BF0619" w:rsidR="00804175" w:rsidRPr="00A979F9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979F9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A979F9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A979F9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A979F9">
        <w:rPr>
          <w:rFonts w:asciiTheme="majorBidi" w:hAnsiTheme="majorBidi" w:cstheme="majorBidi"/>
          <w:sz w:val="28"/>
          <w:szCs w:val="28"/>
          <w:cs/>
        </w:rPr>
        <w:t xml:space="preserve">การเงินจากคณะกรรมการเมื่อวันที่ </w:t>
      </w:r>
      <w:r w:rsidR="0052576C" w:rsidRPr="00A979F9">
        <w:rPr>
          <w:rFonts w:asciiTheme="majorBidi" w:hAnsiTheme="majorBidi" w:cstheme="majorBidi"/>
          <w:sz w:val="28"/>
          <w:szCs w:val="28"/>
        </w:rPr>
        <w:t>10</w:t>
      </w:r>
      <w:r w:rsidR="00DB7AE7" w:rsidRPr="00A979F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2576C" w:rsidRPr="00A979F9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DB7AE7" w:rsidRPr="00A979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B7AE7" w:rsidRPr="00A979F9">
        <w:rPr>
          <w:rFonts w:asciiTheme="majorBidi" w:hAnsiTheme="majorBidi" w:cstheme="majorBidi"/>
          <w:sz w:val="28"/>
          <w:szCs w:val="28"/>
        </w:rPr>
        <w:t>2564</w:t>
      </w:r>
    </w:p>
    <w:p w14:paraId="75C2EBFE" w14:textId="77777777" w:rsidR="00804175" w:rsidRPr="00A979F9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A979F9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979F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A979F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A979F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A979F9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4ED71220" w:rsidR="00F808FC" w:rsidRPr="00A979F9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A979F9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979F9">
        <w:rPr>
          <w:rFonts w:ascii="Angsana New" w:hAnsi="Angsana New" w:cs="Angsana New"/>
          <w:sz w:val="28"/>
          <w:szCs w:val="28"/>
        </w:rPr>
        <w:t xml:space="preserve">34 </w:t>
      </w:r>
      <w:r w:rsidRPr="00A979F9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A979F9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979F9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A979F9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A979F9"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 w:rsidRPr="00A979F9">
        <w:rPr>
          <w:rFonts w:ascii="Angsana New" w:hAnsi="Angsana New" w:cs="Angsana New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8C12A1">
        <w:rPr>
          <w:rFonts w:ascii="Angsana New" w:hAnsi="Angsana New" w:cs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8C12A1" w:rsidRPr="008C12A1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8C12A1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</w:t>
      </w:r>
      <w:r w:rsidR="008C12A1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8C12A1">
        <w:rPr>
          <w:rFonts w:ascii="Angsana New" w:hAnsi="Angsana New" w:cs="Angsana New" w:hint="cs"/>
          <w:sz w:val="28"/>
          <w:szCs w:val="28"/>
          <w:cs/>
        </w:rPr>
        <w:t>ๆ</w:t>
      </w:r>
      <w:r w:rsidR="008C12A1" w:rsidRPr="008C12A1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8C12A1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C12A1" w:rsidRPr="008C12A1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>
        <w:rPr>
          <w:rFonts w:ascii="Angsana New" w:hAnsi="Angsana New" w:cs="Angsana New"/>
          <w:sz w:val="28"/>
          <w:szCs w:val="28"/>
        </w:rPr>
        <w:br/>
      </w:r>
      <w:r w:rsidR="008C12A1" w:rsidRPr="008C12A1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C12A1" w:rsidRPr="008C12A1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>
        <w:rPr>
          <w:rFonts w:ascii="Angsana New" w:hAnsi="Angsana New" w:cs="Angsana New"/>
          <w:sz w:val="28"/>
          <w:szCs w:val="28"/>
        </w:rPr>
        <w:br/>
      </w:r>
      <w:r w:rsidR="008C12A1" w:rsidRPr="008C12A1">
        <w:rPr>
          <w:rFonts w:ascii="Angsana New" w:hAnsi="Angsana New" w:cs="Angsana New"/>
          <w:sz w:val="28"/>
          <w:szCs w:val="28"/>
          <w:cs/>
        </w:rPr>
        <w:t xml:space="preserve">31 </w:t>
      </w:r>
      <w:r w:rsidR="008C12A1" w:rsidRPr="008C12A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C12A1" w:rsidRPr="008C12A1">
        <w:rPr>
          <w:rFonts w:ascii="Angsana New" w:hAnsi="Angsana New" w:cs="Angsana New"/>
          <w:sz w:val="28"/>
          <w:szCs w:val="28"/>
          <w:cs/>
        </w:rPr>
        <w:t xml:space="preserve"> 2563</w:t>
      </w:r>
    </w:p>
    <w:p w14:paraId="67602EDE" w14:textId="77777777" w:rsidR="00804175" w:rsidRPr="0038599B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278AD29D" w:rsidR="00927A47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5038CE">
        <w:rPr>
          <w:rFonts w:ascii="Angsana New" w:hAnsi="Angsana New" w:cs="Angsana New"/>
          <w:sz w:val="28"/>
          <w:szCs w:val="28"/>
          <w:cs/>
        </w:rPr>
        <w:t xml:space="preserve">ในการจัดทำงบการเงินระหว่างกาล </w:t>
      </w:r>
      <w:r w:rsidRPr="009777AF">
        <w:rPr>
          <w:rFonts w:ascii="Angsana New" w:hAnsi="Angsana New" w:cs="Angsana New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2F30B4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9777AF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51075E">
        <w:rPr>
          <w:rFonts w:ascii="Angsana New" w:hAnsi="Angsana New" w:cs="Angsana New"/>
          <w:sz w:val="28"/>
          <w:szCs w:val="28"/>
          <w:cs/>
        </w:rPr>
        <w:t>ไม่แตกต่างจากที่ได้อธิบาย</w:t>
      </w:r>
      <w:r w:rsidRPr="0051075E">
        <w:rPr>
          <w:rFonts w:ascii="Angsana New" w:hAnsi="Angsana New" w:cs="Angsana New" w:hint="cs"/>
          <w:sz w:val="28"/>
          <w:szCs w:val="28"/>
          <w:cs/>
        </w:rPr>
        <w:t>ไว้</w:t>
      </w:r>
      <w:r w:rsidRPr="0051075E">
        <w:rPr>
          <w:rFonts w:ascii="Angsana New" w:hAnsi="Angsana New" w:cs="Angsana New"/>
          <w:sz w:val="28"/>
          <w:szCs w:val="28"/>
          <w:cs/>
        </w:rPr>
        <w:t>ใน</w:t>
      </w:r>
      <w:r w:rsidRPr="009777AF">
        <w:rPr>
          <w:rFonts w:ascii="Angsana New" w:hAnsi="Angsana New" w:cs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9777AF">
        <w:rPr>
          <w:rFonts w:ascii="Angsana New" w:hAnsi="Angsana New" w:cs="Angsana New"/>
          <w:sz w:val="28"/>
          <w:szCs w:val="28"/>
        </w:rPr>
        <w:t xml:space="preserve">31 </w:t>
      </w:r>
      <w:r w:rsidRPr="009777AF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9777AF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</w:p>
    <w:p w14:paraId="13BE869D" w14:textId="77777777" w:rsidR="00B109E8" w:rsidRPr="0038599B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DA1DAC7" w14:textId="1BE312F6" w:rsidR="00D34CA4" w:rsidRPr="003B54F2" w:rsidRDefault="00D34CA4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F431E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</w:t>
      </w:r>
      <w:r w:rsidRPr="003B54F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ลกระทบจากการแพร่ระบาดของโรคติดเชื้อไวรัสโคโรนา</w:t>
      </w:r>
      <w:r w:rsidR="00A676FA" w:rsidRPr="00374E09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2019</w:t>
      </w:r>
      <w:r w:rsidRPr="003B54F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374E0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C</w:t>
      </w:r>
      <w:r w:rsidR="007F1F83" w:rsidRPr="00374E09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ovid</w:t>
      </w:r>
      <w:r w:rsidRPr="003B5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</w:t>
      </w:r>
      <w:r w:rsidRPr="00374E0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19</w:t>
      </w:r>
      <w:r w:rsidRPr="003B5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)</w:t>
      </w:r>
    </w:p>
    <w:p w14:paraId="188DAE96" w14:textId="77777777" w:rsidR="002F0A22" w:rsidRPr="0038599B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15F24A3" w14:textId="7ACF787E" w:rsidR="007F1F83" w:rsidRDefault="00254BA6" w:rsidP="000A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สถานการณ์การแพร่ระบาดของ </w:t>
      </w:r>
      <w:proofErr w:type="spellStart"/>
      <w:r>
        <w:rPr>
          <w:rFonts w:ascii="Angsana New" w:eastAsia="Calibri" w:hAnsi="Angsana New" w:cs="Angsana New"/>
          <w:sz w:val="28"/>
          <w:szCs w:val="28"/>
        </w:rPr>
        <w:t>C</w:t>
      </w:r>
      <w:r w:rsidR="007F1F83">
        <w:rPr>
          <w:rFonts w:ascii="Angsana New" w:eastAsia="Calibri" w:hAnsi="Angsana New" w:cs="Angsana New"/>
          <w:sz w:val="28"/>
          <w:szCs w:val="28"/>
        </w:rPr>
        <w:t>ovid</w:t>
      </w:r>
      <w:proofErr w:type="spellEnd"/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 xml:space="preserve">19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ยังคงเกิดขึ้นต่อเนื่อง โดยเริ่มมีการแจกจ่ายวัคซีนในระหว่างปี 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 w:rsidR="00F808FC">
        <w:rPr>
          <w:rFonts w:ascii="Angsana New" w:eastAsia="Calibri" w:hAnsi="Angsana New" w:cs="Angsana New"/>
          <w:sz w:val="28"/>
          <w:szCs w:val="28"/>
          <w:cs/>
        </w:rPr>
        <w:br/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eastAsia="Calibri" w:hAnsi="Angsana New" w:cs="Angsana New"/>
          <w:sz w:val="28"/>
          <w:szCs w:val="28"/>
        </w:rPr>
        <w:t xml:space="preserve">12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มกราคม 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ธนาคารแห่งประเทศไทย </w:t>
      </w:r>
      <w:r>
        <w:rPr>
          <w:rFonts w:ascii="Angsana New" w:eastAsia="Calibri" w:hAnsi="Angsana New" w:cs="Angsana New"/>
          <w:sz w:val="28"/>
          <w:szCs w:val="28"/>
          <w:cs/>
        </w:rPr>
        <w:t>(“</w:t>
      </w:r>
      <w:r>
        <w:rPr>
          <w:rFonts w:ascii="Angsana New" w:eastAsia="Calibri" w:hAnsi="Angsana New" w:cs="Angsana New" w:hint="cs"/>
          <w:sz w:val="28"/>
          <w:szCs w:val="28"/>
          <w:cs/>
        </w:rPr>
        <w:t>ธปท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.”) </w:t>
      </w:r>
      <w:r>
        <w:rPr>
          <w:rFonts w:ascii="Angsana New" w:eastAsia="Calibri" w:hAnsi="Angsana New" w:cs="Angsana New" w:hint="cs"/>
          <w:sz w:val="28"/>
          <w:szCs w:val="28"/>
          <w:cs/>
        </w:rPr>
        <w:t>ได้ออกหนังสือเวียนที่ ธปท</w:t>
      </w:r>
      <w:r>
        <w:rPr>
          <w:rFonts w:ascii="Angsana New" w:eastAsia="Calibri" w:hAnsi="Angsana New" w:cs="Angsana New"/>
          <w:sz w:val="28"/>
          <w:szCs w:val="28"/>
          <w:cs/>
        </w:rPr>
        <w:t>.</w:t>
      </w:r>
      <w:r>
        <w:rPr>
          <w:rFonts w:ascii="Angsana New" w:eastAsia="Calibri" w:hAnsi="Angsana New" w:cs="Angsana New" w:hint="cs"/>
          <w:sz w:val="28"/>
          <w:szCs w:val="28"/>
          <w:cs/>
        </w:rPr>
        <w:t>กปน</w:t>
      </w:r>
      <w:r>
        <w:rPr>
          <w:rFonts w:ascii="Angsana New" w:eastAsia="Calibri" w:hAnsi="Angsana New" w:cs="Angsana New"/>
          <w:sz w:val="28"/>
          <w:szCs w:val="28"/>
          <w:cs/>
        </w:rPr>
        <w:t>.</w:t>
      </w:r>
      <w:r>
        <w:rPr>
          <w:rFonts w:ascii="Angsana New" w:eastAsia="Calibri" w:hAnsi="Angsana New" w:cs="Angsana New" w:hint="cs"/>
          <w:sz w:val="28"/>
          <w:szCs w:val="28"/>
          <w:cs/>
        </w:rPr>
        <w:t>ว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>
        <w:rPr>
          <w:rFonts w:ascii="Angsana New" w:eastAsia="Calibri" w:hAnsi="Angsana New" w:cs="Angsana New"/>
          <w:sz w:val="28"/>
          <w:szCs w:val="28"/>
        </w:rPr>
        <w:t>20</w:t>
      </w:r>
      <w:r>
        <w:rPr>
          <w:rFonts w:ascii="Angsana New" w:eastAsia="Calibri" w:hAnsi="Angsana New" w:cs="Angsana New"/>
          <w:sz w:val="28"/>
          <w:szCs w:val="28"/>
          <w:cs/>
        </w:rPr>
        <w:t>/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 w:rsidR="001E51A1">
        <w:rPr>
          <w:rFonts w:ascii="Angsana New" w:eastAsia="Calibri" w:hAnsi="Angsana New" w:cs="Angsana New"/>
          <w:sz w:val="28"/>
          <w:szCs w:val="28"/>
        </w:rPr>
        <w:br/>
      </w:r>
      <w:r>
        <w:rPr>
          <w:rFonts w:ascii="Angsana New" w:eastAsia="Calibri" w:hAnsi="Angsana New" w:cs="Angsana New" w:hint="cs"/>
          <w:sz w:val="28"/>
          <w:szCs w:val="28"/>
          <w:cs/>
        </w:rPr>
        <w:t>เรื่อง</w:t>
      </w:r>
      <w:r w:rsidR="001E51A1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การให้ความช่วยเหลือลูกหนี้เพื่อรองรับสถานการณ์การระบาดของโรคติดเชื้อไวรัสโคโรนา </w:t>
      </w:r>
      <w:r>
        <w:rPr>
          <w:rFonts w:ascii="Angsana New" w:eastAsia="Calibri" w:hAnsi="Angsana New" w:cs="Angsana New"/>
          <w:sz w:val="28"/>
          <w:szCs w:val="28"/>
        </w:rPr>
        <w:t xml:space="preserve">2019 </w:t>
      </w:r>
      <w:r>
        <w:rPr>
          <w:rFonts w:ascii="Angsana New" w:eastAsia="Calibri" w:hAnsi="Angsana New" w:cs="Angsana New"/>
          <w:sz w:val="28"/>
          <w:szCs w:val="28"/>
          <w:cs/>
        </w:rPr>
        <w:t>(</w:t>
      </w:r>
      <w:proofErr w:type="spellStart"/>
      <w:r>
        <w:rPr>
          <w:rFonts w:ascii="Angsana New" w:eastAsia="Calibri" w:hAnsi="Angsana New" w:cs="Angsana New"/>
          <w:sz w:val="28"/>
          <w:szCs w:val="28"/>
        </w:rPr>
        <w:t>C</w:t>
      </w:r>
      <w:r w:rsidR="007F1F83">
        <w:rPr>
          <w:rFonts w:ascii="Angsana New" w:eastAsia="Calibri" w:hAnsi="Angsana New" w:cs="Angsana New"/>
          <w:sz w:val="28"/>
          <w:szCs w:val="28"/>
        </w:rPr>
        <w:t>ovid</w:t>
      </w:r>
      <w:proofErr w:type="spellEnd"/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>19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="0068672E">
        <w:rPr>
          <w:rFonts w:ascii="Angsana New" w:eastAsia="Calibri" w:hAnsi="Angsana New" w:cs="Angsana New"/>
          <w:sz w:val="28"/>
          <w:szCs w:val="28"/>
        </w:rPr>
        <w:br/>
      </w:r>
      <w:r>
        <w:rPr>
          <w:rFonts w:ascii="Angsana New" w:eastAsia="Calibri" w:hAnsi="Angsana New" w:cs="Angsana New" w:hint="cs"/>
          <w:sz w:val="28"/>
          <w:szCs w:val="28"/>
          <w:cs/>
        </w:rPr>
        <w:t>ระลอกใหม่</w:t>
      </w:r>
      <w:r w:rsidR="00AC03CD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เพื่อ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>ขยาย</w:t>
      </w:r>
      <w:r w:rsidR="00401F10">
        <w:rPr>
          <w:rFonts w:ascii="Angsana New" w:eastAsia="Calibri" w:hAnsi="Angsana New" w:cs="Angsana New" w:hint="cs"/>
          <w:sz w:val="28"/>
          <w:szCs w:val="28"/>
          <w:cs/>
        </w:rPr>
        <w:t>ระยะ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>เวลา</w:t>
      </w:r>
      <w:r w:rsidR="00AF1249">
        <w:rPr>
          <w:rFonts w:ascii="Angsana New" w:eastAsia="Calibri" w:hAnsi="Angsana New" w:cs="Angsana New" w:hint="cs"/>
          <w:sz w:val="28"/>
          <w:szCs w:val="28"/>
          <w:cs/>
        </w:rPr>
        <w:t>ให้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>มาตร</w:t>
      </w:r>
      <w:r w:rsidR="004A1A83">
        <w:rPr>
          <w:rFonts w:ascii="Angsana New" w:eastAsia="Calibri" w:hAnsi="Angsana New" w:cs="Angsana New" w:hint="cs"/>
          <w:sz w:val="28"/>
          <w:szCs w:val="28"/>
          <w:cs/>
        </w:rPr>
        <w:t>การ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 xml:space="preserve">การช่วยเหลือจนถึง </w:t>
      </w:r>
      <w:r w:rsidRPr="00907D34">
        <w:rPr>
          <w:rFonts w:ascii="Angsana New" w:eastAsia="Calibri" w:hAnsi="Angsana New" w:cs="Angsana New"/>
          <w:sz w:val="28"/>
          <w:szCs w:val="28"/>
        </w:rPr>
        <w:t>30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 xml:space="preserve"> มิถุนายน </w:t>
      </w:r>
      <w:r w:rsidRPr="00907D34">
        <w:rPr>
          <w:rFonts w:ascii="Angsana New" w:eastAsia="Calibri" w:hAnsi="Angsana New" w:cs="Angsana New"/>
          <w:sz w:val="28"/>
          <w:szCs w:val="28"/>
        </w:rPr>
        <w:t xml:space="preserve">2564 </w:t>
      </w:r>
    </w:p>
    <w:p w14:paraId="044E7303" w14:textId="25E29E69" w:rsidR="007F1F83" w:rsidRDefault="007F1F83" w:rsidP="000A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1E3DCF8" w14:textId="198D900B" w:rsidR="007F1F83" w:rsidRPr="007F1F83" w:rsidRDefault="007F1F83" w:rsidP="000A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ต่อมาเมื่อวันที่ </w:t>
      </w:r>
      <w:r>
        <w:rPr>
          <w:rFonts w:ascii="Angsana New" w:eastAsia="Calibri" w:hAnsi="Angsana New" w:cs="Angsana New"/>
          <w:sz w:val="28"/>
          <w:szCs w:val="28"/>
        </w:rPr>
        <w:t xml:space="preserve">14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พฤษภาคม 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>
        <w:rPr>
          <w:rFonts w:ascii="Angsana New" w:eastAsia="Calibri" w:hAnsi="Angsana New" w:cs="Angsana New" w:hint="cs"/>
          <w:sz w:val="28"/>
          <w:szCs w:val="28"/>
          <w:cs/>
        </w:rPr>
        <w:t>ธปท.ได้ออกหนังสือเวียนที่ ธปท</w:t>
      </w:r>
      <w:r>
        <w:rPr>
          <w:rFonts w:ascii="Angsana New" w:eastAsia="Calibri" w:hAnsi="Angsana New" w:cs="Angsana New"/>
          <w:sz w:val="28"/>
          <w:szCs w:val="28"/>
          <w:cs/>
        </w:rPr>
        <w:t>.</w:t>
      </w:r>
      <w:r>
        <w:rPr>
          <w:rFonts w:ascii="Angsana New" w:eastAsia="Calibri" w:hAnsi="Angsana New" w:cs="Angsana New" w:hint="cs"/>
          <w:sz w:val="28"/>
          <w:szCs w:val="28"/>
          <w:cs/>
        </w:rPr>
        <w:t>กปน</w:t>
      </w:r>
      <w:r>
        <w:rPr>
          <w:rFonts w:ascii="Angsana New" w:eastAsia="Calibri" w:hAnsi="Angsana New" w:cs="Angsana New"/>
          <w:sz w:val="28"/>
          <w:szCs w:val="28"/>
          <w:cs/>
        </w:rPr>
        <w:t>.</w:t>
      </w:r>
      <w:r>
        <w:rPr>
          <w:rFonts w:ascii="Angsana New" w:eastAsia="Calibri" w:hAnsi="Angsana New" w:cs="Angsana New" w:hint="cs"/>
          <w:sz w:val="28"/>
          <w:szCs w:val="28"/>
          <w:cs/>
        </w:rPr>
        <w:t>ว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>
        <w:rPr>
          <w:rFonts w:ascii="Angsana New" w:eastAsia="Calibri" w:hAnsi="Angsana New" w:cs="Angsana New"/>
          <w:sz w:val="28"/>
          <w:szCs w:val="28"/>
        </w:rPr>
        <w:t>480</w:t>
      </w:r>
      <w:r>
        <w:rPr>
          <w:rFonts w:ascii="Angsana New" w:eastAsia="Calibri" w:hAnsi="Angsana New" w:cs="Angsana New"/>
          <w:sz w:val="28"/>
          <w:szCs w:val="28"/>
          <w:cs/>
        </w:rPr>
        <w:t>/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เรื่อง มาตรการให้ความช่วยเหลือลูกหนี้รายย่อยในช่วงสถานการณ์การระบาดของโรคติดเชื้อไวรัสโคโรนา </w:t>
      </w:r>
      <w:r>
        <w:rPr>
          <w:rFonts w:ascii="Angsana New" w:eastAsia="Calibri" w:hAnsi="Angsana New" w:cs="Angsana New"/>
          <w:sz w:val="28"/>
          <w:szCs w:val="28"/>
        </w:rPr>
        <w:t xml:space="preserve">2019 </w:t>
      </w:r>
      <w:r>
        <w:rPr>
          <w:rFonts w:ascii="Angsana New" w:eastAsia="Calibri" w:hAnsi="Angsana New" w:cs="Angsana New"/>
          <w:sz w:val="28"/>
          <w:szCs w:val="28"/>
          <w:cs/>
        </w:rPr>
        <w:t>(</w:t>
      </w:r>
      <w:proofErr w:type="spellStart"/>
      <w:r>
        <w:rPr>
          <w:rFonts w:ascii="Angsana New" w:eastAsia="Calibri" w:hAnsi="Angsana New" w:cs="Angsana New"/>
          <w:sz w:val="28"/>
          <w:szCs w:val="28"/>
        </w:rPr>
        <w:t>Covid</w:t>
      </w:r>
      <w:proofErr w:type="spellEnd"/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>19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ระยะที่ </w:t>
      </w:r>
      <w:r>
        <w:rPr>
          <w:rFonts w:ascii="Angsana New" w:eastAsia="Calibri" w:hAnsi="Angsana New" w:cs="Angsana New"/>
          <w:sz w:val="28"/>
          <w:szCs w:val="28"/>
        </w:rPr>
        <w:t xml:space="preserve">3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เพื่อกำหนดมาตรการให้ความช่วยเหลือลูกหนี้รายย่อยที่ได้รับผลกระทบ โดยลูกหนี้สามารถแจ้งความประสงค์ขอรับความช่วยเหลือได้ตั้งแต่วันที่ </w:t>
      </w:r>
      <w:r>
        <w:rPr>
          <w:rFonts w:ascii="Angsana New" w:eastAsia="Calibri" w:hAnsi="Angsana New" w:cs="Angsana New"/>
          <w:sz w:val="28"/>
          <w:szCs w:val="28"/>
        </w:rPr>
        <w:t xml:space="preserve">17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พฤษภาคม ถึงวันที่ </w:t>
      </w:r>
      <w:r>
        <w:rPr>
          <w:rFonts w:ascii="Angsana New" w:eastAsia="Calibri" w:hAnsi="Angsana New" w:cs="Angsana New"/>
          <w:sz w:val="28"/>
          <w:szCs w:val="28"/>
        </w:rPr>
        <w:t xml:space="preserve">31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นอกจากนี้หนังสือเวียนฉบับนี้ได้ยกเลิกหนังสือเวียน ธปท.ที่เกี่ยวข้องกับมาตรการให้ความช่วยเหลือลูกหนี้รายย่อยในช่วงสถานการณ์การแพร่ระบาดของ </w:t>
      </w:r>
      <w:proofErr w:type="spellStart"/>
      <w:r>
        <w:rPr>
          <w:rFonts w:ascii="Angsana New" w:eastAsia="Calibri" w:hAnsi="Angsana New" w:cs="Angsana New"/>
          <w:sz w:val="28"/>
          <w:szCs w:val="28"/>
        </w:rPr>
        <w:t>Covid</w:t>
      </w:r>
      <w:proofErr w:type="spellEnd"/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 xml:space="preserve">19 </w:t>
      </w:r>
      <w:r>
        <w:rPr>
          <w:rFonts w:ascii="Angsana New" w:eastAsia="Calibri" w:hAnsi="Angsana New" w:cs="Angsana New" w:hint="cs"/>
          <w:sz w:val="28"/>
          <w:szCs w:val="28"/>
          <w:cs/>
        </w:rPr>
        <w:t>ฉบับเ</w:t>
      </w:r>
      <w:r w:rsidR="000E4154">
        <w:rPr>
          <w:rFonts w:ascii="Angsana New" w:eastAsia="Calibri" w:hAnsi="Angsana New" w:cs="Angsana New" w:hint="cs"/>
          <w:sz w:val="28"/>
          <w:szCs w:val="28"/>
          <w:cs/>
        </w:rPr>
        <w:t>ดิม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cs="Angsana New"/>
          <w:sz w:val="28"/>
          <w:szCs w:val="28"/>
        </w:rPr>
        <w:t xml:space="preserve">4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ฉบับ ซึ่งออกในปี </w:t>
      </w:r>
      <w:r>
        <w:rPr>
          <w:rFonts w:ascii="Angsana New" w:eastAsia="Calibri" w:hAnsi="Angsana New" w:cs="Angsana New"/>
          <w:sz w:val="28"/>
          <w:szCs w:val="28"/>
        </w:rPr>
        <w:t>2</w:t>
      </w:r>
      <w:r w:rsidR="00E937DD">
        <w:rPr>
          <w:rFonts w:ascii="Angsana New" w:eastAsia="Calibri" w:hAnsi="Angsana New" w:cs="Angsana New"/>
          <w:sz w:val="28"/>
          <w:szCs w:val="28"/>
        </w:rPr>
        <w:t>5</w:t>
      </w:r>
      <w:r>
        <w:rPr>
          <w:rFonts w:ascii="Angsana New" w:eastAsia="Calibri" w:hAnsi="Angsana New" w:cs="Angsana New"/>
          <w:sz w:val="28"/>
          <w:szCs w:val="28"/>
        </w:rPr>
        <w:t xml:space="preserve">63 </w:t>
      </w:r>
      <w:r w:rsidR="00E937DD">
        <w:rPr>
          <w:rFonts w:ascii="Angsana New" w:eastAsia="Calibri" w:hAnsi="Angsana New" w:cs="Angsana New"/>
          <w:sz w:val="28"/>
          <w:szCs w:val="28"/>
        </w:rPr>
        <w:br/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และปี </w:t>
      </w:r>
      <w:r>
        <w:rPr>
          <w:rFonts w:ascii="Angsana New" w:eastAsia="Calibri" w:hAnsi="Angsana New" w:cs="Angsana New"/>
          <w:sz w:val="28"/>
          <w:szCs w:val="28"/>
        </w:rPr>
        <w:t>2564</w:t>
      </w:r>
    </w:p>
    <w:p w14:paraId="3B1234CA" w14:textId="77777777" w:rsidR="005E3D8F" w:rsidRDefault="005E3D8F" w:rsidP="005E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</w:p>
    <w:p w14:paraId="5360499C" w14:textId="1BF78CDB" w:rsidR="006B7B1F" w:rsidRDefault="006B7B1F" w:rsidP="00C16F3E">
      <w:pPr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6B7B1F">
        <w:rPr>
          <w:rFonts w:ascii="Angsana New" w:eastAsia="Calibri" w:hAnsi="Angsana New" w:cs="Angsana New" w:hint="cs"/>
          <w:sz w:val="28"/>
          <w:szCs w:val="28"/>
          <w:cs/>
        </w:rPr>
        <w:t>โดยตั้งแต่วันที่</w:t>
      </w:r>
      <w:r w:rsidRPr="006B7B1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D87E7C">
        <w:rPr>
          <w:rFonts w:ascii="Angsana New" w:eastAsia="Calibri" w:hAnsi="Angsana New" w:cs="Angsana New"/>
          <w:sz w:val="28"/>
          <w:szCs w:val="28"/>
        </w:rPr>
        <w:t>1</w:t>
      </w:r>
      <w:r w:rsidRPr="006B7B1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6B7B1F">
        <w:rPr>
          <w:rFonts w:ascii="Angsana New" w:eastAsia="Calibri" w:hAnsi="Angsana New" w:cs="Angsana New" w:hint="cs"/>
          <w:sz w:val="28"/>
          <w:szCs w:val="28"/>
          <w:cs/>
        </w:rPr>
        <w:t>มกราคม</w:t>
      </w:r>
      <w:r w:rsidRPr="006B7B1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7478C8">
        <w:rPr>
          <w:rFonts w:ascii="Angsana New" w:eastAsia="Calibri" w:hAnsi="Angsana New" w:cs="Angsana New"/>
          <w:sz w:val="28"/>
          <w:szCs w:val="28"/>
        </w:rPr>
        <w:t>2564</w:t>
      </w:r>
      <w:r w:rsidRPr="006B7B1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Pr="006B7B1F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กลุ่มบริษัทและบริษัท</w:t>
      </w:r>
      <w:r w:rsidR="00F22459">
        <w:rPr>
          <w:rFonts w:ascii="Angsana New" w:eastAsia="Calibri" w:hAnsi="Angsana New" w:cs="Angsana New" w:hint="cs"/>
          <w:sz w:val="28"/>
          <w:szCs w:val="28"/>
          <w:cs/>
        </w:rPr>
        <w:t>ดำ</w:t>
      </w:r>
      <w:r w:rsidRPr="006B7B1F">
        <w:rPr>
          <w:rFonts w:ascii="Angsana New" w:eastAsia="Calibri" w:hAnsi="Angsana New" w:cs="Angsana New" w:hint="cs"/>
          <w:sz w:val="28"/>
          <w:szCs w:val="28"/>
          <w:cs/>
        </w:rPr>
        <w:t>เนินการตามมาตรการการให้ความช่วยเหลือในรูปแบบการขยายระยะเวลาการผ่อนช</w:t>
      </w:r>
      <w:r w:rsidR="00D87E7C">
        <w:rPr>
          <w:rFonts w:ascii="Angsana New" w:eastAsia="Calibri" w:hAnsi="Angsana New" w:cs="Angsana New" w:hint="cs"/>
          <w:sz w:val="28"/>
          <w:szCs w:val="28"/>
          <w:cs/>
        </w:rPr>
        <w:t>ำ</w:t>
      </w:r>
      <w:r w:rsidRPr="006B7B1F">
        <w:rPr>
          <w:rFonts w:ascii="Angsana New" w:eastAsia="Calibri" w:hAnsi="Angsana New" w:cs="Angsana New" w:hint="cs"/>
          <w:sz w:val="28"/>
          <w:szCs w:val="28"/>
          <w:cs/>
        </w:rPr>
        <w:t>ระโดยการปรับสัญญาใหม่เพื่อให้ค่างวดผ่อนช</w:t>
      </w:r>
      <w:r w:rsidR="00D87E7C">
        <w:rPr>
          <w:rFonts w:ascii="Angsana New" w:eastAsia="Calibri" w:hAnsi="Angsana New" w:cs="Angsana New" w:hint="cs"/>
          <w:sz w:val="28"/>
          <w:szCs w:val="28"/>
          <w:cs/>
        </w:rPr>
        <w:t>ำ</w:t>
      </w:r>
      <w:r w:rsidRPr="006B7B1F">
        <w:rPr>
          <w:rFonts w:ascii="Angsana New" w:eastAsia="Calibri" w:hAnsi="Angsana New" w:cs="Angsana New" w:hint="cs"/>
          <w:sz w:val="28"/>
          <w:szCs w:val="28"/>
          <w:cs/>
        </w:rPr>
        <w:t>ระลดลง</w:t>
      </w:r>
    </w:p>
    <w:p w14:paraId="38A0B9AC" w14:textId="73688B05" w:rsidR="005E3D8F" w:rsidRPr="005E3D8F" w:rsidRDefault="00AB4044" w:rsidP="005E3D8F">
      <w:pPr>
        <w:ind w:left="54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 w:rsidRPr="00AB4044">
        <w:rPr>
          <w:rFonts w:ascii="Angsana New" w:eastAsia="Calibri" w:hAnsi="Angsana New" w:cs="Angsana New"/>
          <w:sz w:val="28"/>
          <w:szCs w:val="28"/>
          <w:cs/>
        </w:rPr>
        <w:lastRenderedPageBreak/>
        <w:t xml:space="preserve">ในเดือนกรกฎาคม </w:t>
      </w:r>
      <w:r w:rsidR="00883C12">
        <w:rPr>
          <w:rFonts w:ascii="Angsana New" w:eastAsia="Calibri" w:hAnsi="Angsana New" w:cs="Angsana New"/>
          <w:sz w:val="28"/>
          <w:szCs w:val="28"/>
        </w:rPr>
        <w:t xml:space="preserve">2564 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 xml:space="preserve">ภาครัฐได้ยกระดับมาตรการป้องกันควบคุมโรคในพื้นที่ที่มีความเสี่ยง เพื่อควบคุมสถานการณ์การแพร่ระบาดของ </w:t>
      </w:r>
      <w:r w:rsidRPr="00AB4044">
        <w:rPr>
          <w:rFonts w:ascii="Angsana New" w:eastAsia="Calibri" w:hAnsi="Angsana New" w:cs="Angsana New"/>
          <w:sz w:val="28"/>
          <w:szCs w:val="28"/>
        </w:rPr>
        <w:t>Covid-</w:t>
      </w:r>
      <w:r w:rsidR="00883C12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>โดยจำกัดการเคลื่อนย้ายและการดำเนินกิจกรรมต่าง ๆ ส่งผลให้มีผู้ได้รับผลกระทบในวงกว้างนั้น ธปท. จึงได้ขอความร่วมมือให้</w:t>
      </w:r>
      <w:r w:rsidR="00C173BF">
        <w:rPr>
          <w:rFonts w:ascii="Angsana New" w:eastAsia="Calibri" w:hAnsi="Angsana New" w:cs="Angsana New" w:hint="cs"/>
          <w:sz w:val="28"/>
          <w:szCs w:val="28"/>
          <w:cs/>
        </w:rPr>
        <w:t>สถาบันการเงินหรือธุรกิจการเงิน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>กำหนดมาตรการ</w:t>
      </w:r>
      <w:r w:rsidR="00340273">
        <w:rPr>
          <w:rFonts w:ascii="Angsana New" w:eastAsia="Calibri" w:hAnsi="Angsana New" w:cs="Angsana New" w:hint="cs"/>
          <w:sz w:val="28"/>
          <w:szCs w:val="28"/>
          <w:cs/>
        </w:rPr>
        <w:t>การ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>ให้ความช่วยเหลือลูกหนี้</w:t>
      </w:r>
      <w:r w:rsidRPr="00C16F3E">
        <w:rPr>
          <w:rFonts w:ascii="Angsana New" w:eastAsia="Calibri" w:hAnsi="Angsana New" w:cs="Angsana New"/>
          <w:sz w:val="28"/>
          <w:szCs w:val="28"/>
          <w:cs/>
        </w:rPr>
        <w:t>ร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>ายย่อย</w:t>
      </w:r>
      <w:r w:rsidR="00565599">
        <w:rPr>
          <w:rFonts w:ascii="Angsana New" w:eastAsia="Calibri" w:hAnsi="Angsana New" w:cs="Angsana New"/>
          <w:sz w:val="28"/>
          <w:szCs w:val="28"/>
        </w:rPr>
        <w:br/>
      </w:r>
      <w:r w:rsidRPr="00AB4044">
        <w:rPr>
          <w:rFonts w:ascii="Angsana New" w:eastAsia="Calibri" w:hAnsi="Angsana New" w:cs="Angsana New"/>
          <w:sz w:val="28"/>
          <w:szCs w:val="28"/>
          <w:cs/>
        </w:rPr>
        <w:t>ที่ได้รับผลกร</w:t>
      </w:r>
      <w:r w:rsidRPr="00C16F3E">
        <w:rPr>
          <w:rFonts w:ascii="Angsana New" w:eastAsia="Calibri" w:hAnsi="Angsana New" w:cs="Angsana New"/>
          <w:sz w:val="28"/>
          <w:szCs w:val="28"/>
          <w:cs/>
        </w:rPr>
        <w:t>ะ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>ทบ ทั้งนี้ กลุ่มบริษัทและบริษัทดำเนินการตามมาตรการการให้ความช่วยเหลือในรูปแบบการให้พักชำระ</w:t>
      </w:r>
      <w:r w:rsidR="004D3759">
        <w:rPr>
          <w:rFonts w:ascii="Angsana New" w:eastAsia="Calibri" w:hAnsi="Angsana New" w:cs="Angsana New"/>
          <w:sz w:val="28"/>
          <w:szCs w:val="28"/>
        </w:rPr>
        <w:br/>
      </w:r>
      <w:r w:rsidRPr="00AB4044">
        <w:rPr>
          <w:rFonts w:ascii="Angsana New" w:eastAsia="Calibri" w:hAnsi="Angsana New" w:cs="Angsana New"/>
          <w:sz w:val="28"/>
          <w:szCs w:val="28"/>
          <w:cs/>
        </w:rPr>
        <w:t xml:space="preserve">เงินต้นและดอกเบี้ยเป็นเวลา </w:t>
      </w:r>
      <w:r w:rsidR="00883C12">
        <w:rPr>
          <w:rFonts w:ascii="Angsana New" w:eastAsia="Calibri" w:hAnsi="Angsana New" w:cs="Angsana New"/>
          <w:sz w:val="28"/>
          <w:szCs w:val="28"/>
        </w:rPr>
        <w:t xml:space="preserve">2 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>เดือนแก่ลูกค้าสินเชื่อที่เป็นไปตามเงื่อนไข ลูกหนี้สามารถ</w:t>
      </w:r>
      <w:r w:rsidR="00883C12">
        <w:rPr>
          <w:rFonts w:ascii="Angsana New" w:eastAsia="Calibri" w:hAnsi="Angsana New" w:cs="Angsana New" w:hint="cs"/>
          <w:sz w:val="28"/>
          <w:szCs w:val="28"/>
          <w:cs/>
        </w:rPr>
        <w:t>ล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 xml:space="preserve">งทะเบียนขอใช้สิทธิ์ตั้งแต่วันที่ </w:t>
      </w:r>
      <w:r w:rsidR="00883C12">
        <w:rPr>
          <w:rFonts w:ascii="Angsana New" w:eastAsia="Calibri" w:hAnsi="Angsana New" w:cs="Angsana New"/>
          <w:sz w:val="28"/>
          <w:szCs w:val="28"/>
        </w:rPr>
        <w:t xml:space="preserve">19 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 xml:space="preserve">กรกฎาคม ถึง </w:t>
      </w:r>
      <w:r w:rsidR="00883C12">
        <w:rPr>
          <w:rFonts w:ascii="Angsana New" w:eastAsia="Calibri" w:hAnsi="Angsana New" w:cs="Angsana New"/>
          <w:sz w:val="28"/>
          <w:szCs w:val="28"/>
        </w:rPr>
        <w:t>31</w:t>
      </w:r>
      <w:r w:rsidR="00313F30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AB4044">
        <w:rPr>
          <w:rFonts w:ascii="Angsana New" w:eastAsia="Calibri" w:hAnsi="Angsana New" w:cs="Angsana New"/>
          <w:sz w:val="28"/>
          <w:szCs w:val="28"/>
          <w:cs/>
        </w:rPr>
        <w:t xml:space="preserve">สิงหาคม </w:t>
      </w:r>
      <w:r w:rsidR="00C70E88">
        <w:rPr>
          <w:rFonts w:ascii="Angsana New" w:eastAsia="Calibri" w:hAnsi="Angsana New" w:cs="Angsana New"/>
          <w:sz w:val="28"/>
          <w:szCs w:val="28"/>
        </w:rPr>
        <w:t>2564</w:t>
      </w:r>
    </w:p>
    <w:p w14:paraId="43778C0B" w14:textId="77777777" w:rsidR="00F22459" w:rsidRPr="00DB1177" w:rsidRDefault="00F22459" w:rsidP="00C16F3E">
      <w:pPr>
        <w:ind w:left="540"/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23259928" w14:textId="719B5EF7" w:rsidR="007D6941" w:rsidRPr="00364357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2085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4716367" w14:textId="77777777" w:rsidR="007D6941" w:rsidRPr="00DB1177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37F82C45" w14:textId="57BC513B" w:rsidR="007C14FF" w:rsidRPr="00606AE1" w:rsidRDefault="007D6941" w:rsidP="00411B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06AE1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ความสัมพันธ์ที่มีกับบริษัทย่อยได้เปิดเผยในหมายเหตุข้อ</w:t>
      </w:r>
      <w:r w:rsidRPr="00606AE1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A447B0" w:rsidRPr="00A447B0">
        <w:rPr>
          <w:rFonts w:ascii="Angsana New" w:eastAsia="Calibri" w:hAnsi="Angsana New" w:cs="Angsana New"/>
          <w:sz w:val="28"/>
          <w:szCs w:val="28"/>
        </w:rPr>
        <w:t>6</w:t>
      </w:r>
    </w:p>
    <w:p w14:paraId="5F74D016" w14:textId="77777777" w:rsidR="007C14FF" w:rsidRPr="00DB1177" w:rsidRDefault="007C14FF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2559ED6" w14:textId="25C2F4E5" w:rsidR="00662683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06AE1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606AE1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606AE1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606AE1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606AE1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606AE1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22513141" w14:textId="77777777" w:rsidR="008C12A1" w:rsidRPr="00DB1177" w:rsidRDefault="008C12A1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348C730" w14:textId="5B6E1297" w:rsidR="00F77744" w:rsidRPr="00143016" w:rsidRDefault="00F77744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EA04FF">
        <w:rPr>
          <w:rFonts w:asciiTheme="majorBidi" w:hAnsiTheme="majorBidi" w:cstheme="majorBidi" w:hint="cs"/>
          <w:b/>
          <w:sz w:val="28"/>
          <w:szCs w:val="28"/>
          <w:cs/>
        </w:rPr>
        <w:t>หกเดือน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="00E06A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E06A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E06A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="00254BA6" w:rsidRPr="00254BA6">
        <w:rPr>
          <w:rFonts w:asciiTheme="majorBidi" w:hAnsiTheme="majorBidi" w:cstheme="majorBidi"/>
          <w:bCs/>
          <w:sz w:val="28"/>
          <w:szCs w:val="28"/>
        </w:rPr>
        <w:t xml:space="preserve">2564 </w:t>
      </w:r>
      <w:r w:rsidR="00254BA6" w:rsidRPr="00254BA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254BA6" w:rsidRPr="00254BA6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254BA6" w:rsidRPr="00254BA6">
        <w:rPr>
          <w:rFonts w:asciiTheme="majorBidi" w:hAnsiTheme="majorBidi" w:cstheme="majorBidi"/>
          <w:bCs/>
          <w:sz w:val="28"/>
          <w:szCs w:val="28"/>
        </w:rPr>
        <w:t>2563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A0E796A" w14:textId="4CEB18EC" w:rsidR="00F77744" w:rsidRPr="00DB1177" w:rsidRDefault="00F77744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66" w:type="dxa"/>
        <w:tblLayout w:type="fixed"/>
        <w:tblLook w:val="0000" w:firstRow="0" w:lastRow="0" w:firstColumn="0" w:lastColumn="0" w:noHBand="0" w:noVBand="0"/>
      </w:tblPr>
      <w:tblGrid>
        <w:gridCol w:w="4588"/>
        <w:gridCol w:w="1109"/>
        <w:gridCol w:w="270"/>
        <w:gridCol w:w="1094"/>
        <w:gridCol w:w="270"/>
        <w:gridCol w:w="1078"/>
        <w:gridCol w:w="250"/>
        <w:gridCol w:w="1107"/>
      </w:tblGrid>
      <w:tr w:rsidR="00E06ABA" w:rsidRPr="00EF470F" w14:paraId="59864668" w14:textId="77777777" w:rsidTr="00E06ABA">
        <w:trPr>
          <w:tblHeader/>
        </w:trPr>
        <w:tc>
          <w:tcPr>
            <w:tcW w:w="2349" w:type="pct"/>
            <w:shd w:val="clear" w:color="auto" w:fill="auto"/>
          </w:tcPr>
          <w:p w14:paraId="355DFD00" w14:textId="77777777" w:rsidR="00E06ABA" w:rsidRPr="00143016" w:rsidRDefault="00E06ABA" w:rsidP="00E06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71BFC4A2" w14:textId="77777777" w:rsidR="00E06ABA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64E780AC" w14:textId="77777777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pct"/>
            <w:gridSpan w:val="3"/>
          </w:tcPr>
          <w:p w14:paraId="20403036" w14:textId="77777777" w:rsidR="00E06ABA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ABA" w:rsidRPr="00143016" w14:paraId="726D0B2E" w14:textId="77777777" w:rsidTr="00E06ABA">
        <w:trPr>
          <w:tblHeader/>
        </w:trPr>
        <w:tc>
          <w:tcPr>
            <w:tcW w:w="2349" w:type="pct"/>
          </w:tcPr>
          <w:p w14:paraId="0F47E5DE" w14:textId="77777777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8" w:type="pct"/>
          </w:tcPr>
          <w:p w14:paraId="544A2035" w14:textId="75687D3D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</w:tcPr>
          <w:p w14:paraId="3AC271B0" w14:textId="77777777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0903E02" w14:textId="50D405E9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8" w:type="pct"/>
          </w:tcPr>
          <w:p w14:paraId="48A7C119" w14:textId="77777777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6A7A4E9" w14:textId="4F4F7E77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" w:type="pct"/>
          </w:tcPr>
          <w:p w14:paraId="486E6DC3" w14:textId="77777777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F75B9FD" w14:textId="7906D792" w:rsidR="00E06ABA" w:rsidRPr="00143016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06ABA" w:rsidRPr="009D0698" w14:paraId="6639293B" w14:textId="77777777" w:rsidTr="00E06ABA">
        <w:trPr>
          <w:tblHeader/>
        </w:trPr>
        <w:tc>
          <w:tcPr>
            <w:tcW w:w="2349" w:type="pct"/>
            <w:shd w:val="clear" w:color="auto" w:fill="auto"/>
          </w:tcPr>
          <w:p w14:paraId="5C52CF9B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1" w:type="pct"/>
            <w:gridSpan w:val="7"/>
          </w:tcPr>
          <w:p w14:paraId="6FF35CB9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6ABA" w:rsidRPr="009D0698" w14:paraId="670278C9" w14:textId="77777777" w:rsidTr="00E06ABA">
        <w:trPr>
          <w:tblHeader/>
        </w:trPr>
        <w:tc>
          <w:tcPr>
            <w:tcW w:w="2349" w:type="pct"/>
          </w:tcPr>
          <w:p w14:paraId="39EF985F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37B5497B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0D0CCC6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54CA0A6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07BBB62F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748CD31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EF49968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8AE04FF" w14:textId="77777777" w:rsidR="00E06ABA" w:rsidRPr="009D0698" w:rsidRDefault="00E06ABA" w:rsidP="00E06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388" w:rsidRPr="009D0698" w14:paraId="4AADE461" w14:textId="77777777" w:rsidTr="00E06ABA">
        <w:trPr>
          <w:tblHeader/>
        </w:trPr>
        <w:tc>
          <w:tcPr>
            <w:tcW w:w="2349" w:type="pct"/>
          </w:tcPr>
          <w:p w14:paraId="64E0A22A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68" w:type="pct"/>
          </w:tcPr>
          <w:p w14:paraId="18BA1BB9" w14:textId="7661319E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6C6425A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EEC4EBC" w14:textId="2DF67509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A956C8B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1720037" w14:textId="2228C4DD" w:rsidR="00090388" w:rsidRPr="00B47EE2" w:rsidRDefault="00E554E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1D7F113A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EC4B058" w14:textId="39D45EEB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090388" w:rsidRPr="009D0698" w14:paraId="0FFAC6C9" w14:textId="77777777" w:rsidTr="00E06ABA">
        <w:trPr>
          <w:tblHeader/>
        </w:trPr>
        <w:tc>
          <w:tcPr>
            <w:tcW w:w="2349" w:type="pct"/>
          </w:tcPr>
          <w:p w14:paraId="0C1F30DD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68" w:type="pct"/>
          </w:tcPr>
          <w:p w14:paraId="23A236AC" w14:textId="09B95EBB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1183AA7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98EEE29" w14:textId="5C86D7B1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B537E66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D24F14A" w14:textId="51715DCD" w:rsidR="00090388" w:rsidRPr="00B47EE2" w:rsidRDefault="00E554E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66,472</w:t>
            </w:r>
          </w:p>
        </w:tc>
        <w:tc>
          <w:tcPr>
            <w:tcW w:w="128" w:type="pct"/>
          </w:tcPr>
          <w:p w14:paraId="5D495C61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269CD6D" w14:textId="725CF6F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18,528</w:t>
            </w:r>
          </w:p>
        </w:tc>
      </w:tr>
      <w:tr w:rsidR="00090388" w:rsidRPr="009D0698" w14:paraId="0B0F8FE8" w14:textId="77777777" w:rsidTr="00E06ABA">
        <w:trPr>
          <w:tblHeader/>
        </w:trPr>
        <w:tc>
          <w:tcPr>
            <w:tcW w:w="2349" w:type="pct"/>
          </w:tcPr>
          <w:p w14:paraId="22A8CDFC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8" w:type="pct"/>
          </w:tcPr>
          <w:p w14:paraId="40F30288" w14:textId="2773E7CE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5B4E7E8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8319A94" w14:textId="7072B51F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203FDCD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E2C79BD" w14:textId="32B5C677" w:rsidR="00090388" w:rsidRPr="00B47EE2" w:rsidRDefault="00E554E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28" w:type="pct"/>
          </w:tcPr>
          <w:p w14:paraId="6B472073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2B4BEFC" w14:textId="5EF8C48A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090388" w:rsidRPr="009D0698" w14:paraId="081DF891" w14:textId="77777777" w:rsidTr="00E06ABA">
        <w:trPr>
          <w:tblHeader/>
        </w:trPr>
        <w:tc>
          <w:tcPr>
            <w:tcW w:w="2349" w:type="pct"/>
          </w:tcPr>
          <w:p w14:paraId="6F108042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68" w:type="pct"/>
          </w:tcPr>
          <w:p w14:paraId="67156108" w14:textId="24908255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3A384FE4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D5DAB75" w14:textId="11668F9F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2D8761E0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DC294F5" w14:textId="028B93C8" w:rsidR="00090388" w:rsidRPr="00B47EE2" w:rsidRDefault="00E554E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6CD958E3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933ED28" w14:textId="6778853B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090388" w:rsidRPr="009D0698" w14:paraId="16BE7A4B" w14:textId="77777777" w:rsidTr="00E06ABA">
        <w:trPr>
          <w:tblHeader/>
        </w:trPr>
        <w:tc>
          <w:tcPr>
            <w:tcW w:w="2349" w:type="pct"/>
          </w:tcPr>
          <w:p w14:paraId="5479C818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5EFE1D54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5B80CD6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0D1481C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7C80FE5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116A718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D153AEE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28295EC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388" w:rsidRPr="009D0698" w14:paraId="6EBADB69" w14:textId="77777777" w:rsidTr="00E06ABA">
        <w:trPr>
          <w:tblHeader/>
        </w:trPr>
        <w:tc>
          <w:tcPr>
            <w:tcW w:w="2349" w:type="pct"/>
          </w:tcPr>
          <w:p w14:paraId="56A31010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8" w:type="pct"/>
          </w:tcPr>
          <w:p w14:paraId="48AC114D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C208880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7213B97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0F7E653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14BC928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370D68D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5AE3C2F3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388" w:rsidRPr="009D0698" w14:paraId="5788EF52" w14:textId="77777777" w:rsidTr="00E06ABA">
        <w:trPr>
          <w:tblHeader/>
        </w:trPr>
        <w:tc>
          <w:tcPr>
            <w:tcW w:w="2349" w:type="pct"/>
          </w:tcPr>
          <w:p w14:paraId="11804402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00BDB3C2" w14:textId="02DD881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08A5C158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9F6F25C" w14:textId="7738F3EA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71BC8AE6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929890C" w14:textId="07BA793B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" w:type="pct"/>
          </w:tcPr>
          <w:p w14:paraId="797B75FC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106A4294" w14:textId="1DAB421F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90388" w:rsidRPr="009D0698" w14:paraId="11288F33" w14:textId="77777777" w:rsidTr="00E06ABA">
        <w:trPr>
          <w:tblHeader/>
        </w:trPr>
        <w:tc>
          <w:tcPr>
            <w:tcW w:w="2349" w:type="pct"/>
          </w:tcPr>
          <w:p w14:paraId="1AB363B2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8" w:type="pct"/>
          </w:tcPr>
          <w:p w14:paraId="6F046CA4" w14:textId="36CD6D88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53B">
              <w:rPr>
                <w:rFonts w:asciiTheme="majorBidi" w:hAnsiTheme="majorBidi" w:cstheme="majorBidi" w:hint="cs"/>
                <w:sz w:val="28"/>
                <w:szCs w:val="28"/>
                <w:cs/>
              </w:rPr>
              <w:t>484</w:t>
            </w:r>
          </w:p>
        </w:tc>
        <w:tc>
          <w:tcPr>
            <w:tcW w:w="138" w:type="pct"/>
          </w:tcPr>
          <w:p w14:paraId="17C8CCA3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D5F42D7" w14:textId="1C61E4F0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38" w:type="pct"/>
          </w:tcPr>
          <w:p w14:paraId="1A93D95F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506CBE2" w14:textId="674254C3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53B">
              <w:rPr>
                <w:rFonts w:asciiTheme="majorBidi" w:hAnsiTheme="majorBidi" w:cstheme="majorBidi" w:hint="cs"/>
                <w:sz w:val="28"/>
                <w:szCs w:val="28"/>
                <w:cs/>
              </w:rPr>
              <w:t>484</w:t>
            </w:r>
          </w:p>
        </w:tc>
        <w:tc>
          <w:tcPr>
            <w:tcW w:w="128" w:type="pct"/>
          </w:tcPr>
          <w:p w14:paraId="60C863AF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2A50E77" w14:textId="6107BAC1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090388" w:rsidRPr="009D0698" w14:paraId="58C85409" w14:textId="77777777" w:rsidTr="00E06ABA">
        <w:trPr>
          <w:tblHeader/>
        </w:trPr>
        <w:tc>
          <w:tcPr>
            <w:tcW w:w="2349" w:type="pct"/>
          </w:tcPr>
          <w:p w14:paraId="5C0A5232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8" w:type="pct"/>
          </w:tcPr>
          <w:p w14:paraId="130041A0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BE25B77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5DB8A86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25DE330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6E17E3A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3B47673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D30EB85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388" w:rsidRPr="009D0698" w14:paraId="6BD66F92" w14:textId="77777777" w:rsidTr="00E06ABA">
        <w:trPr>
          <w:tblHeader/>
        </w:trPr>
        <w:tc>
          <w:tcPr>
            <w:tcW w:w="2349" w:type="pct"/>
          </w:tcPr>
          <w:p w14:paraId="184CCDE4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68" w:type="pct"/>
          </w:tcPr>
          <w:p w14:paraId="55835787" w14:textId="40CE5B56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23,485</w:t>
            </w:r>
          </w:p>
        </w:tc>
        <w:tc>
          <w:tcPr>
            <w:tcW w:w="138" w:type="pct"/>
          </w:tcPr>
          <w:p w14:paraId="2AC1BC9F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56DECC9" w14:textId="63BB0C3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23,918</w:t>
            </w:r>
          </w:p>
        </w:tc>
        <w:tc>
          <w:tcPr>
            <w:tcW w:w="138" w:type="pct"/>
          </w:tcPr>
          <w:p w14:paraId="4521D0BB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D517D7C" w14:textId="59F26D46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23,485</w:t>
            </w:r>
          </w:p>
        </w:tc>
        <w:tc>
          <w:tcPr>
            <w:tcW w:w="128" w:type="pct"/>
          </w:tcPr>
          <w:p w14:paraId="7A47D8EF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15A2F54" w14:textId="5A714A19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23,918</w:t>
            </w:r>
          </w:p>
        </w:tc>
      </w:tr>
      <w:tr w:rsidR="00090388" w:rsidRPr="009D0698" w14:paraId="3A8AEC27" w14:textId="77777777" w:rsidTr="00E06ABA">
        <w:trPr>
          <w:tblHeader/>
        </w:trPr>
        <w:tc>
          <w:tcPr>
            <w:tcW w:w="2349" w:type="pct"/>
          </w:tcPr>
          <w:p w14:paraId="1C832DE0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F83AB56" w14:textId="6B17E48F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1,123</w:t>
            </w:r>
          </w:p>
        </w:tc>
        <w:tc>
          <w:tcPr>
            <w:tcW w:w="138" w:type="pct"/>
          </w:tcPr>
          <w:p w14:paraId="2950EE97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0DDE382" w14:textId="6CFDD0B3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  <w:tc>
          <w:tcPr>
            <w:tcW w:w="138" w:type="pct"/>
          </w:tcPr>
          <w:p w14:paraId="7B6DC518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3D2F25E0" w14:textId="4456FC7B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1,123</w:t>
            </w:r>
          </w:p>
        </w:tc>
        <w:tc>
          <w:tcPr>
            <w:tcW w:w="128" w:type="pct"/>
          </w:tcPr>
          <w:p w14:paraId="54CCDB77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20C3CF2" w14:textId="45F1AF20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1,046</w:t>
            </w:r>
          </w:p>
        </w:tc>
      </w:tr>
      <w:tr w:rsidR="00090388" w:rsidRPr="009D0698" w14:paraId="66E33310" w14:textId="77777777" w:rsidTr="00E06ABA">
        <w:trPr>
          <w:tblHeader/>
        </w:trPr>
        <w:tc>
          <w:tcPr>
            <w:tcW w:w="2349" w:type="pct"/>
          </w:tcPr>
          <w:p w14:paraId="7E925EA5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045CEE9" w14:textId="2CDF6FBD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24,608</w:t>
            </w:r>
          </w:p>
        </w:tc>
        <w:tc>
          <w:tcPr>
            <w:tcW w:w="138" w:type="pct"/>
          </w:tcPr>
          <w:p w14:paraId="211F9AEF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48797F1" w14:textId="066A2F30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24,964</w:t>
            </w:r>
          </w:p>
        </w:tc>
        <w:tc>
          <w:tcPr>
            <w:tcW w:w="138" w:type="pct"/>
          </w:tcPr>
          <w:p w14:paraId="70DCDF93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647A013D" w14:textId="5820E3A8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24,608</w:t>
            </w:r>
          </w:p>
        </w:tc>
        <w:tc>
          <w:tcPr>
            <w:tcW w:w="128" w:type="pct"/>
          </w:tcPr>
          <w:p w14:paraId="378E5E4C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BC45AFB" w14:textId="79655A1D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24,964</w:t>
            </w:r>
          </w:p>
        </w:tc>
      </w:tr>
      <w:tr w:rsidR="00090388" w:rsidRPr="009D0698" w14:paraId="4D2B660C" w14:textId="77777777" w:rsidTr="00EA04FF">
        <w:trPr>
          <w:tblHeader/>
        </w:trPr>
        <w:tc>
          <w:tcPr>
            <w:tcW w:w="2349" w:type="pct"/>
          </w:tcPr>
          <w:p w14:paraId="2BFFEA12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3C37462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C547DC9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606A6BF9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DBD1522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09E0A5DA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A475046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CDF4A1F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388" w:rsidRPr="009D0698" w14:paraId="34BF4691" w14:textId="77777777" w:rsidTr="00E06ABA">
        <w:trPr>
          <w:tblHeader/>
        </w:trPr>
        <w:tc>
          <w:tcPr>
            <w:tcW w:w="2349" w:type="pct"/>
          </w:tcPr>
          <w:p w14:paraId="7E0C3398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9D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35243CBD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A3AF580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2E91D58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4179DBF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90B8DFE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B530870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B778F3E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388" w:rsidRPr="009D0698" w14:paraId="40B75160" w14:textId="77777777" w:rsidTr="00E06ABA">
        <w:trPr>
          <w:tblHeader/>
        </w:trPr>
        <w:tc>
          <w:tcPr>
            <w:tcW w:w="2349" w:type="pct"/>
          </w:tcPr>
          <w:p w14:paraId="29030B0F" w14:textId="7777777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68" w:type="pct"/>
          </w:tcPr>
          <w:p w14:paraId="74CC04E1" w14:textId="426CA24F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138" w:type="pct"/>
          </w:tcPr>
          <w:p w14:paraId="51E4220D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7FB1F5F" w14:textId="24E15D15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B47EE2">
              <w:rPr>
                <w:rFonts w:asciiTheme="majorBidi" w:hAnsiTheme="majorBidi" w:cstheme="majorBidi"/>
                <w:sz w:val="28"/>
                <w:szCs w:val="28"/>
              </w:rPr>
              <w:t>,061</w:t>
            </w:r>
          </w:p>
        </w:tc>
        <w:tc>
          <w:tcPr>
            <w:tcW w:w="138" w:type="pct"/>
          </w:tcPr>
          <w:p w14:paraId="37EF4067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0866E6E" w14:textId="56697572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128" w:type="pct"/>
          </w:tcPr>
          <w:p w14:paraId="704768F2" w14:textId="77777777" w:rsidR="00090388" w:rsidRPr="00B47EE2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7E91F6D5" w14:textId="1664FA87" w:rsidR="00090388" w:rsidRPr="009D0698" w:rsidRDefault="00090388" w:rsidP="0009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</w:tr>
    </w:tbl>
    <w:p w14:paraId="7C06EEA9" w14:textId="07CFFC65" w:rsidR="007D6941" w:rsidRPr="009D0698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D0698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</w:t>
      </w:r>
      <w:r w:rsidR="00C61A91" w:rsidRPr="009D0698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9D0698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9D06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="00341C99" w:rsidRPr="009D069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F77744">
        <w:rPr>
          <w:rFonts w:ascii="Angsana New" w:eastAsia="Cordia New" w:hAnsi="Angsana New" w:cs="Angsana New"/>
          <w:spacing w:val="-4"/>
          <w:sz w:val="28"/>
          <w:szCs w:val="28"/>
        </w:rPr>
        <w:t>4</w:t>
      </w:r>
      <w:r w:rsidR="00341C99" w:rsidRPr="009D0698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0698">
        <w:rPr>
          <w:rFonts w:asciiTheme="majorBidi" w:hAnsiTheme="majorBidi" w:cstheme="majorBidi"/>
          <w:sz w:val="28"/>
          <w:szCs w:val="28"/>
          <w:cs/>
        </w:rPr>
        <w:t>และ</w:t>
      </w:r>
      <w:r w:rsidRPr="009D0698">
        <w:rPr>
          <w:rFonts w:asciiTheme="majorBidi" w:hAnsiTheme="majorBidi" w:cstheme="majorBidi"/>
          <w:sz w:val="28"/>
          <w:szCs w:val="28"/>
        </w:rPr>
        <w:t xml:space="preserve"> 31 </w:t>
      </w:r>
      <w:r w:rsidRPr="009D069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D0698">
        <w:rPr>
          <w:rFonts w:asciiTheme="majorBidi" w:hAnsiTheme="majorBidi" w:cstheme="majorBidi"/>
          <w:sz w:val="28"/>
          <w:szCs w:val="28"/>
        </w:rPr>
        <w:t>256</w:t>
      </w:r>
      <w:r w:rsidR="00F77744">
        <w:rPr>
          <w:rFonts w:asciiTheme="majorBidi" w:hAnsiTheme="majorBidi" w:cstheme="majorBidi"/>
          <w:sz w:val="28"/>
          <w:szCs w:val="28"/>
        </w:rPr>
        <w:t>3</w:t>
      </w:r>
      <w:r w:rsidRPr="009D06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D069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476DFC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9D0698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9D0698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069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34B96" w:rsidRPr="009D0698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7BE02C26" w:rsidR="007D6941" w:rsidRPr="009D0698" w:rsidRDefault="009B1BBA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658FA71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20AC4536" w:rsidR="007D6941" w:rsidRPr="009D0698" w:rsidRDefault="009B1BBA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10E9DE8C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4B96" w:rsidRPr="009D0698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0E7B90F8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5159AF44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69A75FA0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07E9A90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172DB4AC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3F023301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6AB71A3C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B325F" w:rsidRPr="009D0698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3501" w:rsidRPr="009D0698" w14:paraId="3A285217" w14:textId="77777777" w:rsidTr="00E423A4">
        <w:tc>
          <w:tcPr>
            <w:tcW w:w="2207" w:type="pct"/>
          </w:tcPr>
          <w:p w14:paraId="7ECE6E85" w14:textId="663D2EF6" w:rsidR="00273501" w:rsidRPr="009D0698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5072E8F0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194" w:rsidRPr="009D0698" w14:paraId="7078C9A1" w14:textId="77777777" w:rsidTr="00E423A4">
        <w:tc>
          <w:tcPr>
            <w:tcW w:w="2207" w:type="pct"/>
          </w:tcPr>
          <w:p w14:paraId="4D370A55" w14:textId="4C1ED771" w:rsidR="00215194" w:rsidRPr="009D0698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3944E39" w14:textId="3D1FE589" w:rsidR="00215194" w:rsidRPr="00B47EE2" w:rsidRDefault="002C756E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B89B765" w14:textId="77777777" w:rsidR="00215194" w:rsidRPr="00B47EE2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4DA3F6" w14:textId="3D38B50C" w:rsidR="00215194" w:rsidRPr="00B47EE2" w:rsidRDefault="00215194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6980163" w14:textId="77777777" w:rsidR="00215194" w:rsidRPr="00B47EE2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7A17E5" w14:textId="64B9D522" w:rsidR="00215194" w:rsidRPr="00B47EE2" w:rsidRDefault="00D102ED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2,140,698</w:t>
            </w:r>
          </w:p>
        </w:tc>
        <w:tc>
          <w:tcPr>
            <w:tcW w:w="144" w:type="pct"/>
          </w:tcPr>
          <w:p w14:paraId="06F3795F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583E86F" w14:textId="706BA31A" w:rsidR="00215194" w:rsidRPr="00B979A1" w:rsidRDefault="00215194" w:rsidP="00B97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B979A1">
              <w:rPr>
                <w:rFonts w:asciiTheme="majorBidi" w:hAnsiTheme="majorBidi" w:cs="Angsana New"/>
                <w:sz w:val="28"/>
                <w:szCs w:val="28"/>
              </w:rPr>
              <w:t>167,497</w:t>
            </w:r>
          </w:p>
        </w:tc>
      </w:tr>
      <w:tr w:rsidR="00215194" w:rsidRPr="009D0698" w14:paraId="1CB1C1C4" w14:textId="77777777" w:rsidTr="00E423A4">
        <w:tc>
          <w:tcPr>
            <w:tcW w:w="2207" w:type="pct"/>
          </w:tcPr>
          <w:p w14:paraId="47C4319E" w14:textId="77777777" w:rsidR="00215194" w:rsidRPr="009D0698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B0440D" w14:textId="77777777" w:rsidR="00215194" w:rsidRPr="00B47EE2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2F95C5" w14:textId="77777777" w:rsidR="00215194" w:rsidRPr="00B47EE2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916163" w14:textId="77777777" w:rsidR="00215194" w:rsidRPr="00B47EE2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951DCFF" w14:textId="77777777" w:rsidR="00215194" w:rsidRPr="00B47EE2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97E7CB" w14:textId="77777777" w:rsidR="00215194" w:rsidRPr="00B47EE2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2A449B1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ABB0FD" w14:textId="77777777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194" w:rsidRPr="009D0698" w14:paraId="1D90D349" w14:textId="77777777" w:rsidTr="00E423A4">
        <w:tc>
          <w:tcPr>
            <w:tcW w:w="2207" w:type="pct"/>
          </w:tcPr>
          <w:p w14:paraId="1C1915F0" w14:textId="6F1CA409" w:rsidR="00215194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096B4DEA" w14:textId="77777777" w:rsidR="00215194" w:rsidRPr="00B47EE2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8C68C" w14:textId="77777777" w:rsidR="00215194" w:rsidRPr="00B47EE2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405E013" w14:textId="77777777" w:rsidR="00215194" w:rsidRPr="00B47EE2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71EC15" w14:textId="77777777" w:rsidR="00215194" w:rsidRPr="00B47EE2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7A976D" w14:textId="77777777" w:rsidR="00215194" w:rsidRPr="00B47EE2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01A78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D460C1" w14:textId="77777777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B74" w:rsidRPr="009D0698" w14:paraId="6FED8222" w14:textId="77777777" w:rsidTr="00E423A4">
        <w:tc>
          <w:tcPr>
            <w:tcW w:w="2207" w:type="pct"/>
          </w:tcPr>
          <w:p w14:paraId="1A71C9D8" w14:textId="7F68289D" w:rsidR="007F3B74" w:rsidRPr="00302BAD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BAD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1A59325F" w14:textId="0F8CD8C4" w:rsidR="007F3B74" w:rsidRPr="00B47EE2" w:rsidRDefault="00E413A9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</w:rPr>
              <w:t>20,656</w:t>
            </w:r>
          </w:p>
        </w:tc>
        <w:tc>
          <w:tcPr>
            <w:tcW w:w="143" w:type="pct"/>
          </w:tcPr>
          <w:p w14:paraId="6AEE2440" w14:textId="77777777" w:rsidR="007F3B74" w:rsidRPr="00B47EE2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723F5989" w:rsidR="007F3B74" w:rsidRPr="00B47EE2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</w:rPr>
              <w:t>20,433</w:t>
            </w:r>
          </w:p>
        </w:tc>
        <w:tc>
          <w:tcPr>
            <w:tcW w:w="147" w:type="pct"/>
          </w:tcPr>
          <w:p w14:paraId="6C68689D" w14:textId="77777777" w:rsidR="007F3B74" w:rsidRPr="00B47EE2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127F177F" w:rsidR="007F3B74" w:rsidRPr="00B47EE2" w:rsidRDefault="00E413A9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</w:rPr>
              <w:t>20,656</w:t>
            </w:r>
          </w:p>
        </w:tc>
        <w:tc>
          <w:tcPr>
            <w:tcW w:w="144" w:type="pct"/>
          </w:tcPr>
          <w:p w14:paraId="29A5FCD8" w14:textId="77777777" w:rsidR="007F3B74" w:rsidRPr="00444619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2A39082B" w:rsidR="007F3B74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</w:rPr>
              <w:t>20,433</w:t>
            </w:r>
          </w:p>
        </w:tc>
      </w:tr>
      <w:tr w:rsidR="007F3B74" w:rsidRPr="00130FB2" w14:paraId="41E565EF" w14:textId="77777777" w:rsidTr="00E423A4">
        <w:tc>
          <w:tcPr>
            <w:tcW w:w="2207" w:type="pct"/>
          </w:tcPr>
          <w:p w14:paraId="25CDC73B" w14:textId="77777777" w:rsidR="007F3B74" w:rsidRPr="00130FB2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6260E8DD" w14:textId="77777777" w:rsidR="007F3B74" w:rsidRPr="00B47EE2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AD25C99" w14:textId="77777777" w:rsidR="007F3B74" w:rsidRPr="00B47EE2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33372C27" w14:textId="77777777" w:rsidR="007F3B74" w:rsidRPr="00B47EE2" w:rsidRDefault="007F3B7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66A5B473" w14:textId="77777777" w:rsidR="007F3B74" w:rsidRPr="00B47EE2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E088946" w14:textId="77777777" w:rsidR="007F3B74" w:rsidRPr="00B47EE2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2887390B" w14:textId="77777777" w:rsidR="007F3B74" w:rsidRPr="00444619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</w:tcPr>
          <w:p w14:paraId="66A42326" w14:textId="77777777" w:rsidR="007F3B74" w:rsidRPr="00444619" w:rsidRDefault="007F3B7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7417" w:rsidRPr="009D0698" w14:paraId="1648403A" w14:textId="77777777" w:rsidTr="0089523B">
        <w:tc>
          <w:tcPr>
            <w:tcW w:w="2207" w:type="pct"/>
          </w:tcPr>
          <w:p w14:paraId="6EA02951" w14:textId="25E143AE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5E01AA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577417" w:rsidRPr="00B47EE2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E5C843B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577417" w:rsidRPr="00444619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4EB2638B" w14:textId="77777777" w:rsidTr="0089523B">
        <w:tc>
          <w:tcPr>
            <w:tcW w:w="2207" w:type="pct"/>
          </w:tcPr>
          <w:p w14:paraId="676E30FE" w14:textId="4DEE1F09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3E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5A6E32" w14:textId="1C030DAA" w:rsidR="00577417" w:rsidRPr="00B47EE2" w:rsidRDefault="00763963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20,923</w:t>
            </w:r>
          </w:p>
        </w:tc>
        <w:tc>
          <w:tcPr>
            <w:tcW w:w="143" w:type="pct"/>
          </w:tcPr>
          <w:p w14:paraId="6D42398C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23CFB104" w:rsidR="00577417" w:rsidRPr="00B47EE2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</w:rPr>
              <w:t>21,249</w:t>
            </w:r>
          </w:p>
        </w:tc>
        <w:tc>
          <w:tcPr>
            <w:tcW w:w="147" w:type="pct"/>
          </w:tcPr>
          <w:p w14:paraId="31229C96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7DDE223" w14:textId="13DA0665" w:rsidR="00577417" w:rsidRPr="00B47EE2" w:rsidRDefault="00763963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20,923</w:t>
            </w:r>
          </w:p>
        </w:tc>
        <w:tc>
          <w:tcPr>
            <w:tcW w:w="144" w:type="pct"/>
          </w:tcPr>
          <w:p w14:paraId="363922AC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01C08AFD" w:rsidR="00577417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</w:rPr>
              <w:t>21,249</w:t>
            </w:r>
          </w:p>
        </w:tc>
      </w:tr>
      <w:tr w:rsidR="002B70AC" w:rsidRPr="009D0698" w14:paraId="54CEC600" w14:textId="77777777" w:rsidTr="0089523B">
        <w:tc>
          <w:tcPr>
            <w:tcW w:w="2207" w:type="pct"/>
          </w:tcPr>
          <w:p w14:paraId="2E712FA5" w14:textId="77777777" w:rsidR="002B70AC" w:rsidRPr="00A153EA" w:rsidRDefault="002B70AC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73DA296" w14:textId="77777777" w:rsidR="002B70AC" w:rsidRPr="00B47EE2" w:rsidRDefault="002B70AC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2931F93" w14:textId="77777777" w:rsidR="002B70AC" w:rsidRPr="00B47EE2" w:rsidRDefault="002B70AC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2EFE08" w14:textId="77777777" w:rsidR="002B70AC" w:rsidRPr="00B47EE2" w:rsidRDefault="002B70AC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D43228" w14:textId="77777777" w:rsidR="002B70AC" w:rsidRPr="00B47EE2" w:rsidRDefault="002B70AC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2194D352" w14:textId="77777777" w:rsidR="002B70AC" w:rsidRPr="00B47EE2" w:rsidRDefault="002B70AC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57BA4E6" w14:textId="77777777" w:rsidR="002B70AC" w:rsidRPr="00444619" w:rsidRDefault="002B70AC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371EE46" w14:textId="77777777" w:rsidR="002B70AC" w:rsidRPr="00444619" w:rsidRDefault="002B70AC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77417" w:rsidRPr="009D0698" w14:paraId="291433C7" w14:textId="77777777" w:rsidTr="0089523B">
        <w:tc>
          <w:tcPr>
            <w:tcW w:w="2207" w:type="pct"/>
          </w:tcPr>
          <w:p w14:paraId="0C67D1F3" w14:textId="1E44D0C1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05EE0463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72B0AC8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94952B3" w14:textId="77777777" w:rsidR="00577417" w:rsidRPr="00C63303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CF69823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5B373AE6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DB6EA1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3017F7" w14:textId="77777777" w:rsidR="00577417" w:rsidRPr="00444619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20EEDE53" w14:textId="77777777" w:rsidTr="0089523B">
        <w:tc>
          <w:tcPr>
            <w:tcW w:w="2207" w:type="pct"/>
          </w:tcPr>
          <w:p w14:paraId="067D3F21" w14:textId="77777777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0DEB8C37" w14:textId="44E0AB20" w:rsidR="00577417" w:rsidRPr="00C63303" w:rsidRDefault="00C8773A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06EC870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0C3BD7" w14:textId="77777777" w:rsidR="00577417" w:rsidRPr="00C63303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1608810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2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F50A94C" w14:textId="3166CA3F" w:rsidR="00577417" w:rsidRPr="00C63303" w:rsidRDefault="0061382C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199,347</w:t>
            </w:r>
          </w:p>
        </w:tc>
        <w:tc>
          <w:tcPr>
            <w:tcW w:w="144" w:type="pct"/>
          </w:tcPr>
          <w:p w14:paraId="547BC07E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A949397" w14:textId="3E9D7F09" w:rsidR="00577417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44619">
              <w:rPr>
                <w:rFonts w:asciiTheme="majorBidi" w:hAnsiTheme="majorBidi" w:cstheme="majorBidi"/>
                <w:sz w:val="28"/>
                <w:szCs w:val="28"/>
              </w:rPr>
              <w:t>46,987</w:t>
            </w:r>
          </w:p>
        </w:tc>
      </w:tr>
      <w:tr w:rsidR="00577417" w:rsidRPr="009D0698" w14:paraId="654A2724" w14:textId="77777777" w:rsidTr="00E423A4">
        <w:tc>
          <w:tcPr>
            <w:tcW w:w="2207" w:type="pct"/>
          </w:tcPr>
          <w:p w14:paraId="06D3E129" w14:textId="1BF2C06A" w:rsidR="00577417" w:rsidRPr="00B47EE2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="00254BA6" w:rsidRPr="00B47EE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09718E8E" w14:textId="3C0C3EBD" w:rsidR="00577417" w:rsidRPr="00B47EE2" w:rsidRDefault="00233868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43" w:type="pct"/>
          </w:tcPr>
          <w:p w14:paraId="64769AF3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523536A" w14:textId="5B634E51" w:rsidR="00577417" w:rsidRPr="00B47EE2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7" w:type="pct"/>
          </w:tcPr>
          <w:p w14:paraId="2743DC01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2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15BEBAD" w14:textId="1D998D0A" w:rsidR="00577417" w:rsidRPr="00B47EE2" w:rsidRDefault="00233868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44" w:type="pct"/>
          </w:tcPr>
          <w:p w14:paraId="6E6D3977" w14:textId="77777777" w:rsidR="00577417" w:rsidRPr="00B47EE2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42808A" w14:textId="0B72A8A5" w:rsidR="00577417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14:paraId="6608BC69" w14:textId="46085C40" w:rsidR="009D0698" w:rsidRPr="00476DFC" w:rsidRDefault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60EEC37" w14:textId="6F9AF342" w:rsidR="00BC6970" w:rsidRDefault="00BC6970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A2610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รายการเคลื่อนไหวของเงินให้กู้ยืมระยะสั้นกับ</w:t>
      </w:r>
      <w:r w:rsidRPr="000A2610">
        <w:rPr>
          <w:rFonts w:asciiTheme="majorBidi" w:hAnsiTheme="majorBidi" w:cstheme="majorBidi"/>
          <w:sz w:val="28"/>
          <w:szCs w:val="28"/>
          <w:cs/>
        </w:rPr>
        <w:t>บุคคลที่เกี่ยวข้องกัน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B6789A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>เดือนสิ้นสุด</w:t>
      </w:r>
      <w:r w:rsidRPr="000A2610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A261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2610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254BA6">
        <w:rPr>
          <w:rFonts w:ascii="Angsana New" w:eastAsia="Cordia New" w:hAnsi="Angsana New" w:cs="Angsana New"/>
          <w:spacing w:val="-4"/>
          <w:sz w:val="28"/>
          <w:szCs w:val="28"/>
        </w:rPr>
        <w:t>4</w:t>
      </w:r>
      <w:r w:rsidRPr="000A261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842F82D" w14:textId="77777777" w:rsidR="004E315C" w:rsidRPr="00476DFC" w:rsidRDefault="004E315C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4"/>
        <w:gridCol w:w="357"/>
        <w:gridCol w:w="1073"/>
        <w:gridCol w:w="268"/>
        <w:gridCol w:w="1159"/>
        <w:gridCol w:w="268"/>
        <w:gridCol w:w="1108"/>
        <w:gridCol w:w="256"/>
        <w:gridCol w:w="1165"/>
      </w:tblGrid>
      <w:tr w:rsidR="00C7106F" w:rsidRPr="000A2610" w14:paraId="649B5573" w14:textId="77777777" w:rsidTr="00B979A1">
        <w:trPr>
          <w:trHeight w:val="374"/>
        </w:trPr>
        <w:tc>
          <w:tcPr>
            <w:tcW w:w="3514" w:type="dxa"/>
            <w:vAlign w:val="bottom"/>
          </w:tcPr>
          <w:p w14:paraId="6B31B655" w14:textId="7C1BDB3A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7" w:type="dxa"/>
            <w:vAlign w:val="bottom"/>
          </w:tcPr>
          <w:p w14:paraId="6D2CC50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vAlign w:val="bottom"/>
          </w:tcPr>
          <w:p w14:paraId="69906C65" w14:textId="112B75AC" w:rsidR="00C7106F" w:rsidRPr="000A2610" w:rsidRDefault="00444619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7106F" w:rsidRPr="000A2610" w14:paraId="3C4B7729" w14:textId="77777777" w:rsidTr="00B979A1">
        <w:trPr>
          <w:trHeight w:val="374"/>
        </w:trPr>
        <w:tc>
          <w:tcPr>
            <w:tcW w:w="3514" w:type="dxa"/>
            <w:shd w:val="clear" w:color="auto" w:fill="auto"/>
            <w:vAlign w:val="bottom"/>
          </w:tcPr>
          <w:p w14:paraId="362A1929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57" w:type="dxa"/>
            <w:vAlign w:val="bottom"/>
          </w:tcPr>
          <w:p w14:paraId="08140174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2888487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4A50EA29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D340CC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70DBE026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E32FD2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5278C6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9430CB7" w14:textId="6DCF78DF" w:rsidR="00C7106F" w:rsidRPr="000A2610" w:rsidRDefault="009B1BBA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7106F" w:rsidRPr="000A2610" w14:paraId="22689F2F" w14:textId="77777777" w:rsidTr="00B979A1">
        <w:trPr>
          <w:trHeight w:val="374"/>
        </w:trPr>
        <w:tc>
          <w:tcPr>
            <w:tcW w:w="3514" w:type="dxa"/>
            <w:vAlign w:val="bottom"/>
          </w:tcPr>
          <w:p w14:paraId="36273FF4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57" w:type="dxa"/>
            <w:vAlign w:val="bottom"/>
          </w:tcPr>
          <w:p w14:paraId="1ACD483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0590268" w14:textId="52BE6674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  <w:vAlign w:val="bottom"/>
          </w:tcPr>
          <w:p w14:paraId="01BE3D1B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A3AE8C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4102294A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AF6CF6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6" w:type="dxa"/>
            <w:vAlign w:val="bottom"/>
          </w:tcPr>
          <w:p w14:paraId="398076B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0583151" w14:textId="7B2C4F0F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7106F" w:rsidRPr="000A2610" w14:paraId="487F0F0A" w14:textId="77777777" w:rsidTr="00B979A1">
        <w:trPr>
          <w:trHeight w:val="374"/>
        </w:trPr>
        <w:tc>
          <w:tcPr>
            <w:tcW w:w="3514" w:type="dxa"/>
          </w:tcPr>
          <w:p w14:paraId="22AF8EB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dxa"/>
          </w:tcPr>
          <w:p w14:paraId="4403B922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7" w:type="dxa"/>
            <w:gridSpan w:val="7"/>
          </w:tcPr>
          <w:p w14:paraId="5DE22A56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0298" w:rsidRPr="000A2610" w14:paraId="7D86EAD1" w14:textId="77777777" w:rsidTr="00B979A1">
        <w:trPr>
          <w:trHeight w:val="374"/>
        </w:trPr>
        <w:tc>
          <w:tcPr>
            <w:tcW w:w="3514" w:type="dxa"/>
          </w:tcPr>
          <w:p w14:paraId="4D70DEC1" w14:textId="78499CFA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7" w:type="dxa"/>
          </w:tcPr>
          <w:p w14:paraId="7E1E7012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0BE5A32" w14:textId="7377995F" w:rsidR="00C80298" w:rsidRPr="000A2610" w:rsidRDefault="00D15DAD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C80298" w:rsidRPr="000A2610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268" w:type="dxa"/>
            <w:vAlign w:val="bottom"/>
          </w:tcPr>
          <w:p w14:paraId="51973383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14:paraId="30A01277" w14:textId="25327194" w:rsidR="00C80298" w:rsidRPr="00B47EE2" w:rsidRDefault="004D6AC5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</w:rPr>
              <w:t>50</w:t>
            </w:r>
          </w:p>
        </w:tc>
        <w:tc>
          <w:tcPr>
            <w:tcW w:w="268" w:type="dxa"/>
            <w:vAlign w:val="bottom"/>
          </w:tcPr>
          <w:p w14:paraId="07F12BF6" w14:textId="77777777" w:rsidR="00C80298" w:rsidRPr="00B47EE2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4A302FD8" w14:textId="08235AB5" w:rsidR="00C80298" w:rsidRPr="00B47EE2" w:rsidRDefault="004C472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47EE2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B47EE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6" w:type="dxa"/>
            <w:vAlign w:val="bottom"/>
          </w:tcPr>
          <w:p w14:paraId="35A84324" w14:textId="77777777" w:rsidR="00C80298" w:rsidRPr="00B47EE2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14:paraId="13249578" w14:textId="07B95B97" w:rsidR="00C80298" w:rsidRPr="00B47EE2" w:rsidRDefault="004C472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</w:tbl>
    <w:p w14:paraId="275F4A2B" w14:textId="399EF071" w:rsidR="00776531" w:rsidRPr="00476DFC" w:rsidRDefault="00776531" w:rsidP="0044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F3058F3" w14:textId="0F175704" w:rsidR="009A5C1E" w:rsidRDefault="00CC25CA" w:rsidP="00CF6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CC25CA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CC25CA">
        <w:rPr>
          <w:rFonts w:asciiTheme="majorBidi" w:hAnsiTheme="majorBidi" w:cstheme="majorBidi"/>
          <w:sz w:val="28"/>
          <w:szCs w:val="28"/>
        </w:rPr>
        <w:t xml:space="preserve">2564 </w:t>
      </w:r>
      <w:r w:rsidRPr="00CC25CA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เงินให้กู้ยืมระยะสั้นมีอัตราดอกเบี้ย</w:t>
      </w:r>
      <w:r w:rsidRPr="004433A3">
        <w:rPr>
          <w:rFonts w:asciiTheme="majorBidi" w:hAnsiTheme="majorBidi" w:cstheme="majorBidi" w:hint="cs"/>
          <w:sz w:val="28"/>
          <w:szCs w:val="28"/>
          <w:cs/>
        </w:rPr>
        <w:t>ร้อย</w:t>
      </w:r>
      <w:r w:rsidRPr="00B47EE2">
        <w:rPr>
          <w:rFonts w:asciiTheme="majorBidi" w:hAnsiTheme="majorBidi" w:cstheme="majorBidi" w:hint="cs"/>
          <w:sz w:val="28"/>
          <w:szCs w:val="28"/>
          <w:cs/>
        </w:rPr>
        <w:t xml:space="preserve">ละ </w:t>
      </w:r>
      <w:r w:rsidR="00D73499" w:rsidRPr="00B47EE2">
        <w:rPr>
          <w:rFonts w:asciiTheme="majorBidi" w:hAnsiTheme="majorBidi" w:cstheme="majorBidi"/>
          <w:sz w:val="28"/>
          <w:szCs w:val="28"/>
        </w:rPr>
        <w:t>8</w:t>
      </w:r>
      <w:r w:rsidRPr="00B47E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47EE2">
        <w:rPr>
          <w:rFonts w:asciiTheme="majorBidi" w:hAnsiTheme="majorBidi" w:cstheme="majorBidi" w:hint="cs"/>
          <w:sz w:val="28"/>
          <w:szCs w:val="28"/>
          <w:cs/>
        </w:rPr>
        <w:t>ต่อ</w:t>
      </w:r>
      <w:r w:rsidRPr="004433A3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CC25C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C25CA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C25CA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CC25C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CC25CA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C25CA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CC25C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Pr="00CC25CA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111D6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C25CA">
        <w:rPr>
          <w:rFonts w:asciiTheme="majorBidi" w:hAnsiTheme="majorBidi" w:cs="Angsana New"/>
          <w:i/>
          <w:iCs/>
          <w:sz w:val="28"/>
          <w:szCs w:val="28"/>
          <w:cs/>
        </w:rPr>
        <w:t>-</w:t>
      </w:r>
      <w:r w:rsidR="00111D6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C25CA">
        <w:rPr>
          <w:rFonts w:asciiTheme="majorBidi" w:hAnsiTheme="majorBidi" w:cstheme="majorBidi"/>
          <w:i/>
          <w:iCs/>
          <w:sz w:val="28"/>
          <w:szCs w:val="28"/>
        </w:rPr>
        <w:t xml:space="preserve">8 </w:t>
      </w:r>
      <w:r w:rsidRPr="00CC25CA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</w:t>
      </w:r>
      <w:r w:rsidRPr="00CC25CA">
        <w:rPr>
          <w:rFonts w:asciiTheme="majorBidi" w:hAnsiTheme="majorBidi" w:cs="Angsana New"/>
          <w:i/>
          <w:iCs/>
          <w:sz w:val="28"/>
          <w:szCs w:val="28"/>
          <w:cs/>
        </w:rPr>
        <w:t>)</w:t>
      </w:r>
    </w:p>
    <w:p w14:paraId="6EC2B15E" w14:textId="0DEC2B95" w:rsidR="00EA04FF" w:rsidRPr="00476DFC" w:rsidRDefault="00EA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21550E9B" w14:textId="5A8A49AB" w:rsidR="007D6941" w:rsidRPr="002A75F6" w:rsidRDefault="004010D9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A7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AF3F05B" w14:textId="0F99E846" w:rsidR="009D0698" w:rsidRPr="00476DFC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2A26027" w14:textId="2990CD7A" w:rsidR="00840368" w:rsidRPr="002A75F6" w:rsidRDefault="008403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75F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1BBA" w:rsidRPr="002A75F6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2A75F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2A7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2A75F6">
        <w:rPr>
          <w:rFonts w:asciiTheme="majorBidi" w:hAnsiTheme="majorBidi" w:cstheme="majorBidi"/>
          <w:sz w:val="28"/>
          <w:szCs w:val="28"/>
        </w:rPr>
        <w:t xml:space="preserve">2564 </w:t>
      </w:r>
      <w:r w:rsidRPr="002A75F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 ขอบเขตการให้บริการประกอบด้วยการจัดหานายหน้าประกันวินาศภัย</w:t>
      </w:r>
      <w:r w:rsidRPr="002A7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75F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2A7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75F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6C4A8C6E" w14:textId="7D9FAA2A" w:rsidR="00776531" w:rsidRPr="00CA2972" w:rsidRDefault="00B43352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A2972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="009B1BBA" w:rsidRPr="00CA2972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A297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CA2972">
        <w:rPr>
          <w:rFonts w:ascii="Angsana New" w:hAnsi="Angsana New" w:cs="Angsana New"/>
          <w:sz w:val="28"/>
          <w:szCs w:val="28"/>
          <w:cs/>
        </w:rPr>
        <w:t xml:space="preserve"> </w:t>
      </w:r>
      <w:r w:rsidR="009A5C1E" w:rsidRPr="00CA2972">
        <w:rPr>
          <w:rFonts w:asciiTheme="majorBidi" w:hAnsiTheme="majorBidi" w:cstheme="majorBidi"/>
          <w:sz w:val="28"/>
          <w:szCs w:val="28"/>
        </w:rPr>
        <w:t xml:space="preserve">2564 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4E7986" w:rsidRPr="00CA2972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สัญญาให้เช่าพื้นที่สำนักงานกับบริษัทย่อยหลายฉบับ โดยมีระยะเวลาเช่า </w:t>
      </w:r>
      <w:r w:rsidRPr="00CA2972">
        <w:rPr>
          <w:rFonts w:asciiTheme="majorBidi" w:hAnsiTheme="majorBidi" w:cstheme="majorBidi"/>
          <w:sz w:val="28"/>
          <w:szCs w:val="28"/>
        </w:rPr>
        <w:t xml:space="preserve">3 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7D28F8" w:rsidRPr="00CA2972">
        <w:rPr>
          <w:rFonts w:asciiTheme="majorBidi" w:hAnsiTheme="majorBidi" w:cstheme="majorBidi"/>
          <w:sz w:val="28"/>
          <w:szCs w:val="28"/>
        </w:rPr>
        <w:br/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CA2972">
        <w:rPr>
          <w:rFonts w:asciiTheme="majorBidi" w:hAnsiTheme="majorBidi" w:cstheme="majorBidi"/>
          <w:sz w:val="28"/>
          <w:szCs w:val="28"/>
        </w:rPr>
        <w:t xml:space="preserve">1 </w:t>
      </w:r>
      <w:r w:rsidR="00444619" w:rsidRPr="00CA297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/>
          <w:sz w:val="28"/>
          <w:szCs w:val="28"/>
        </w:rPr>
        <w:t>25</w:t>
      </w:r>
      <w:r w:rsidR="00444619" w:rsidRPr="00CA2972">
        <w:rPr>
          <w:rFonts w:asciiTheme="majorBidi" w:hAnsiTheme="majorBidi" w:cstheme="majorBidi"/>
          <w:sz w:val="28"/>
          <w:szCs w:val="28"/>
        </w:rPr>
        <w:t>64</w:t>
      </w:r>
      <w:r w:rsidRPr="00CA29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ED29EE" w:rsidRPr="00CA2972">
        <w:rPr>
          <w:rFonts w:asciiTheme="majorBidi" w:hAnsiTheme="majorBidi" w:cstheme="majorBidi"/>
          <w:sz w:val="28"/>
          <w:szCs w:val="28"/>
        </w:rPr>
        <w:t>28</w:t>
      </w:r>
      <w:r w:rsidR="00444619" w:rsidRPr="00CA2972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ED29EE" w:rsidRPr="00CA2972">
        <w:rPr>
          <w:rFonts w:asciiTheme="majorBidi" w:hAnsiTheme="majorBidi" w:cstheme="majorBidi"/>
          <w:sz w:val="28"/>
          <w:szCs w:val="28"/>
        </w:rPr>
        <w:t>2567</w:t>
      </w:r>
      <w:r w:rsidRPr="00CA29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 w:rsidR="00F04B9D" w:rsidRPr="00CA2972">
        <w:rPr>
          <w:rFonts w:asciiTheme="majorBidi" w:hAnsiTheme="majorBidi" w:cstheme="majorBidi"/>
          <w:sz w:val="28"/>
          <w:szCs w:val="28"/>
        </w:rPr>
        <w:br/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ค่าเช่าจะมีการทบทวนทุกครั้งเมื่อครบกำหนดสัญญา </w:t>
      </w:r>
    </w:p>
    <w:p w14:paraId="5460AB1E" w14:textId="77777777" w:rsidR="00776531" w:rsidRPr="00CA2972" w:rsidRDefault="00776531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D41F2B" w14:textId="2A5D4C67" w:rsidR="00E36BA7" w:rsidRPr="002A75F6" w:rsidRDefault="00E72FB6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B1BBA" w:rsidRPr="00CA2972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A297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CA2972">
        <w:rPr>
          <w:rFonts w:ascii="Angsana New" w:hAnsi="Angsana New" w:cs="Angsana New"/>
          <w:sz w:val="28"/>
          <w:szCs w:val="28"/>
          <w:cs/>
        </w:rPr>
        <w:t xml:space="preserve"> </w:t>
      </w:r>
      <w:r w:rsidR="009A5C1E" w:rsidRPr="00CA2972">
        <w:rPr>
          <w:rFonts w:asciiTheme="majorBidi" w:hAnsiTheme="majorBidi" w:cstheme="majorBidi"/>
          <w:sz w:val="28"/>
          <w:szCs w:val="28"/>
        </w:rPr>
        <w:t xml:space="preserve">2564 </w:t>
      </w:r>
      <w:r w:rsidR="007D6941" w:rsidRPr="00CA2972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504EA" w:rsidRPr="00CA2972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075CF4" w:rsidRPr="00CA2972">
        <w:rPr>
          <w:rFonts w:asciiTheme="majorBidi" w:hAnsiTheme="majorBidi" w:cstheme="majorBidi"/>
          <w:sz w:val="28"/>
          <w:szCs w:val="28"/>
          <w:cs/>
        </w:rPr>
        <w:t>สัญญาหลายฉบับ</w:t>
      </w:r>
      <w:r w:rsidR="000A01C6" w:rsidRPr="00CA2972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="00075CF4" w:rsidRPr="00CA2972">
        <w:rPr>
          <w:rFonts w:asciiTheme="majorBidi" w:hAnsiTheme="majorBidi" w:cstheme="majorBidi"/>
          <w:sz w:val="28"/>
          <w:szCs w:val="28"/>
          <w:cs/>
        </w:rPr>
        <w:t>สำหรับการ</w:t>
      </w:r>
      <w:r w:rsidR="007D6941" w:rsidRPr="00CA2972">
        <w:rPr>
          <w:rFonts w:asciiTheme="majorBidi" w:hAnsiTheme="majorBidi" w:cstheme="majorBidi"/>
          <w:sz w:val="28"/>
          <w:szCs w:val="28"/>
          <w:cs/>
        </w:rPr>
        <w:t>เช่าอาคารส</w:t>
      </w:r>
      <w:r w:rsidR="00BE4CB9" w:rsidRPr="00CA2972">
        <w:rPr>
          <w:rFonts w:asciiTheme="majorBidi" w:hAnsiTheme="majorBidi" w:cstheme="majorBidi"/>
          <w:sz w:val="28"/>
          <w:szCs w:val="28"/>
          <w:cs/>
        </w:rPr>
        <w:t>ำ</w:t>
      </w:r>
      <w:r w:rsidR="007D6941" w:rsidRPr="00CA2972">
        <w:rPr>
          <w:rFonts w:asciiTheme="majorBidi" w:hAnsiTheme="majorBidi" w:cstheme="majorBidi"/>
          <w:sz w:val="28"/>
          <w:szCs w:val="28"/>
          <w:cs/>
        </w:rPr>
        <w:t xml:space="preserve">นักงาน </w:t>
      </w:r>
      <w:r w:rsidR="00075CF4" w:rsidRPr="00CA2972">
        <w:rPr>
          <w:rFonts w:asciiTheme="majorBidi" w:hAnsiTheme="majorBidi" w:cstheme="majorBidi"/>
          <w:sz w:val="28"/>
          <w:szCs w:val="28"/>
          <w:cs/>
        </w:rPr>
        <w:t>โดยมีระยะเวลาเช่า</w:t>
      </w:r>
      <w:r w:rsidR="006329DE" w:rsidRPr="00CA29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CA2972">
        <w:rPr>
          <w:rFonts w:asciiTheme="majorBidi" w:hAnsiTheme="majorBidi" w:cs="Angsana New"/>
          <w:sz w:val="28"/>
          <w:szCs w:val="28"/>
        </w:rPr>
        <w:t>3</w:t>
      </w:r>
      <w:r w:rsidR="007D6941" w:rsidRPr="00CA2972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75CF4" w:rsidRPr="00CA2972">
        <w:rPr>
          <w:rFonts w:asciiTheme="majorBidi" w:hAnsiTheme="majorBidi" w:cstheme="majorBidi"/>
          <w:sz w:val="28"/>
          <w:szCs w:val="28"/>
          <w:cs/>
        </w:rPr>
        <w:t>ตั้งแต่เดือน</w:t>
      </w:r>
      <w:r w:rsidR="00444619" w:rsidRPr="00CA2972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="00075CF4" w:rsidRPr="00CA29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CA2972">
        <w:rPr>
          <w:rFonts w:asciiTheme="majorBidi" w:hAnsiTheme="majorBidi" w:cstheme="majorBidi"/>
          <w:sz w:val="28"/>
          <w:szCs w:val="28"/>
        </w:rPr>
        <w:t>256</w:t>
      </w:r>
      <w:r w:rsidR="003E4289" w:rsidRPr="00CA2972">
        <w:rPr>
          <w:rFonts w:asciiTheme="majorBidi" w:hAnsiTheme="majorBidi" w:cstheme="majorBidi"/>
          <w:sz w:val="28"/>
          <w:szCs w:val="28"/>
        </w:rPr>
        <w:t>2</w:t>
      </w:r>
      <w:r w:rsidR="00F53B99" w:rsidRPr="00CA297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75CF4" w:rsidRPr="00CA2972">
        <w:rPr>
          <w:rFonts w:asciiTheme="majorBidi" w:hAnsiTheme="majorBidi" w:cstheme="majorBidi"/>
          <w:sz w:val="28"/>
          <w:szCs w:val="28"/>
          <w:cs/>
        </w:rPr>
        <w:t>และสิ้นสุดเดือน</w:t>
      </w:r>
      <w:r w:rsidR="00444619" w:rsidRPr="00CA2972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D29EE" w:rsidRPr="00CA2972">
        <w:rPr>
          <w:rFonts w:asciiTheme="majorBidi" w:hAnsiTheme="majorBidi" w:cstheme="majorBidi"/>
          <w:sz w:val="28"/>
          <w:szCs w:val="28"/>
        </w:rPr>
        <w:t>2566</w:t>
      </w:r>
      <w:r w:rsidR="00075CF4" w:rsidRPr="00CA29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CA297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2A4DFD" w:rsidRPr="00CA2972">
        <w:rPr>
          <w:rFonts w:asciiTheme="majorBidi" w:hAnsiTheme="majorBidi" w:cs="Angsana New"/>
          <w:i/>
          <w:iCs/>
          <w:sz w:val="28"/>
          <w:szCs w:val="28"/>
        </w:rPr>
        <w:t>31</w:t>
      </w:r>
      <w:r w:rsidR="002A4DFD" w:rsidRPr="00CA297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2A4DFD" w:rsidRPr="00CA2972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="0012367C" w:rsidRPr="00CA29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A5C1E" w:rsidRPr="00CA297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12367C" w:rsidRPr="00CA2972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6329DE" w:rsidRPr="00CA297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12367C" w:rsidRPr="00CA297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75CF4" w:rsidRPr="00CA297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75CF4" w:rsidRPr="00CA2972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E1658C" w:rsidRPr="00CA2972">
        <w:rPr>
          <w:rFonts w:asciiTheme="majorBidi" w:hAnsiTheme="majorBidi" w:cstheme="majorBidi"/>
          <w:i/>
          <w:iCs/>
          <w:sz w:val="28"/>
          <w:szCs w:val="28"/>
          <w:cs/>
        </w:rPr>
        <w:t>เดือ</w:t>
      </w:r>
      <w:r w:rsidR="00473A6A" w:rsidRPr="00CA2972">
        <w:rPr>
          <w:rFonts w:asciiTheme="majorBidi" w:hAnsiTheme="majorBidi" w:cstheme="majorBidi" w:hint="cs"/>
          <w:i/>
          <w:iCs/>
          <w:sz w:val="28"/>
          <w:szCs w:val="28"/>
          <w:cs/>
        </w:rPr>
        <w:t>น</w:t>
      </w:r>
      <w:r w:rsidR="006329DE" w:rsidRPr="00CA2972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6329DE" w:rsidRPr="00CA2972">
        <w:rPr>
          <w:rFonts w:asciiTheme="majorBidi" w:hAnsiTheme="majorBidi" w:cstheme="majorBidi"/>
          <w:i/>
          <w:iCs/>
          <w:sz w:val="28"/>
          <w:szCs w:val="28"/>
        </w:rPr>
        <w:t xml:space="preserve"> 2561</w:t>
      </w:r>
      <w:r w:rsidR="00E1658C" w:rsidRPr="00CA297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329DE" w:rsidRPr="00CA2972">
        <w:rPr>
          <w:rFonts w:asciiTheme="majorBidi" w:hAnsiTheme="majorBidi" w:cstheme="majorBidi"/>
          <w:i/>
          <w:iCs/>
          <w:sz w:val="28"/>
          <w:szCs w:val="28"/>
          <w:cs/>
        </w:rPr>
        <w:t>และสิ้นสุดเดือน</w:t>
      </w:r>
      <w:r w:rsidR="006329DE" w:rsidRPr="00CA297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E1658C" w:rsidRPr="00CA29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01CB4" w:rsidRPr="00CA2972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E1658C" w:rsidRPr="00CA297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BA44A9A" w14:textId="77777777" w:rsidR="00AB0127" w:rsidRDefault="00AB0127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B76FAE4" w14:textId="3EEA1DBB" w:rsidR="009F2FC2" w:rsidRPr="000C2880" w:rsidRDefault="00476D6C" w:rsidP="000C288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A75F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</w:t>
      </w:r>
    </w:p>
    <w:p w14:paraId="36835B70" w14:textId="77777777" w:rsidR="00D15DAD" w:rsidRPr="005F7141" w:rsidRDefault="00D15DAD" w:rsidP="00D15DAD">
      <w:pPr>
        <w:rPr>
          <w:rFonts w:ascii="Angsana New" w:hAnsi="Angsana New" w:cs="Angsana New"/>
          <w:sz w:val="28"/>
          <w:szCs w:val="28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D92587" w:rsidRPr="00637308" w14:paraId="58110079" w14:textId="77777777" w:rsidTr="00510366">
        <w:tc>
          <w:tcPr>
            <w:tcW w:w="4860" w:type="dxa"/>
          </w:tcPr>
          <w:p w14:paraId="24BA43BA" w14:textId="77777777" w:rsidR="00D92587" w:rsidRPr="0014301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8C4FC55" w14:textId="77777777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92587" w:rsidRPr="00637308" w14:paraId="4C0F7C87" w14:textId="77777777" w:rsidTr="00510366">
        <w:tc>
          <w:tcPr>
            <w:tcW w:w="4860" w:type="dxa"/>
          </w:tcPr>
          <w:p w14:paraId="1F4C199F" w14:textId="77777777" w:rsidR="00D92587" w:rsidRPr="0014301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457F9F4F" w14:textId="7C863E98" w:rsidR="00D92587" w:rsidRPr="00143016" w:rsidRDefault="009B1BBA" w:rsidP="00D15DAD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564C7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9A5C1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2587" w:rsidRPr="00637308" w14:paraId="19C495F5" w14:textId="77777777" w:rsidTr="00510366">
        <w:tc>
          <w:tcPr>
            <w:tcW w:w="4860" w:type="dxa"/>
          </w:tcPr>
          <w:p w14:paraId="0929374A" w14:textId="77777777" w:rsidR="00D92587" w:rsidRPr="0014301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3AC91C" w14:textId="4AF3E238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341E5A1" w14:textId="2E5705AE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="00016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40721F"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="0040721F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="0040721F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40721F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32131CA4" w14:textId="0CC0155F" w:rsidR="009870E0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A18341" w14:textId="77777777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354C7F" w14:textId="77777777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2587" w:rsidRPr="00637308" w14:paraId="1E87CF83" w14:textId="77777777" w:rsidTr="00510366">
        <w:tc>
          <w:tcPr>
            <w:tcW w:w="4860" w:type="dxa"/>
          </w:tcPr>
          <w:p w14:paraId="25B9881C" w14:textId="77777777" w:rsidR="00D92587" w:rsidRPr="00143016" w:rsidRDefault="00D92587" w:rsidP="00D15DAD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A7652D" w14:textId="77777777" w:rsidR="00D92587" w:rsidRPr="00143016" w:rsidRDefault="00D92587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1425F" w14:textId="77777777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DBBF3E1" w14:textId="77777777" w:rsidR="00D92587" w:rsidRPr="00143016" w:rsidRDefault="00D92587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587" w:rsidRPr="000F503A" w14:paraId="74716649" w14:textId="77777777" w:rsidTr="00510366">
        <w:tc>
          <w:tcPr>
            <w:tcW w:w="4860" w:type="dxa"/>
          </w:tcPr>
          <w:p w14:paraId="5B30A716" w14:textId="1C1AE15C" w:rsidR="00D92587" w:rsidRPr="000F503A" w:rsidRDefault="00476D6C" w:rsidP="00D15DA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A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486D04E" w14:textId="65693DA8" w:rsidR="00D92587" w:rsidRPr="000F503A" w:rsidRDefault="00330EE7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330EE7">
              <w:rPr>
                <w:rFonts w:asciiTheme="majorBidi" w:hAnsiTheme="majorBidi" w:cstheme="majorBidi"/>
                <w:sz w:val="28"/>
                <w:szCs w:val="28"/>
              </w:rPr>
              <w:t>41,777,100</w:t>
            </w:r>
          </w:p>
        </w:tc>
        <w:tc>
          <w:tcPr>
            <w:tcW w:w="1530" w:type="dxa"/>
          </w:tcPr>
          <w:p w14:paraId="72F22DF4" w14:textId="7DDBC951" w:rsidR="00D92587" w:rsidRPr="000F503A" w:rsidRDefault="00330EE7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330EE7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34,650,24</w:t>
            </w:r>
            <w:r w:rsidR="004152FF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530" w:type="dxa"/>
          </w:tcPr>
          <w:p w14:paraId="4FD9DFF4" w14:textId="3946677B" w:rsidR="00D92587" w:rsidRPr="000F503A" w:rsidRDefault="00330EE7" w:rsidP="0041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0E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76,427,34</w:t>
            </w:r>
            <w:r w:rsidR="004152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D92587" w:rsidRPr="000F503A" w14:paraId="7B9E2D56" w14:textId="77777777" w:rsidTr="004F63BC">
        <w:trPr>
          <w:trHeight w:val="274"/>
        </w:trPr>
        <w:tc>
          <w:tcPr>
            <w:tcW w:w="4860" w:type="dxa"/>
          </w:tcPr>
          <w:p w14:paraId="3D6DE5C5" w14:textId="07D1E7A6" w:rsidR="00D92587" w:rsidRPr="000F503A" w:rsidRDefault="00A317F1" w:rsidP="008C3A1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D92587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47DCB"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C149C18" w14:textId="516AB8C7" w:rsidR="00D92587" w:rsidRPr="00EA04FF" w:rsidRDefault="00330EE7" w:rsidP="00EA04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330EE7">
              <w:rPr>
                <w:rFonts w:ascii="Angsana New" w:hAnsi="Angsana New" w:cs="Angsana New"/>
                <w:sz w:val="28"/>
                <w:szCs w:val="28"/>
              </w:rPr>
              <w:t>882,717</w:t>
            </w:r>
          </w:p>
        </w:tc>
        <w:tc>
          <w:tcPr>
            <w:tcW w:w="1530" w:type="dxa"/>
          </w:tcPr>
          <w:p w14:paraId="7DB52346" w14:textId="063F8CFB" w:rsidR="00D92587" w:rsidRPr="00EA04FF" w:rsidRDefault="00330EE7" w:rsidP="00EA04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29173D7A" w14:textId="37CB00E2" w:rsidR="00D92587" w:rsidRPr="00EA04FF" w:rsidRDefault="00330EE7" w:rsidP="00EA04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330EE7">
              <w:rPr>
                <w:rFonts w:ascii="Angsana New" w:hAnsi="Angsana New" w:cs="Angsana New"/>
                <w:sz w:val="28"/>
                <w:szCs w:val="28"/>
              </w:rPr>
              <w:t>882,717</w:t>
            </w:r>
          </w:p>
        </w:tc>
      </w:tr>
      <w:tr w:rsidR="00EF08FF" w:rsidRPr="000F503A" w14:paraId="6C420B16" w14:textId="77777777" w:rsidTr="00510366">
        <w:tc>
          <w:tcPr>
            <w:tcW w:w="4860" w:type="dxa"/>
          </w:tcPr>
          <w:p w14:paraId="7E3E2909" w14:textId="76B69FD7" w:rsidR="00EF08FF" w:rsidRPr="000F503A" w:rsidRDefault="003E735E" w:rsidP="00D15DA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</w:tcPr>
          <w:p w14:paraId="31B93495" w14:textId="222646E1" w:rsidR="00EF08FF" w:rsidRPr="00330EE7" w:rsidRDefault="00330EE7" w:rsidP="00C8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bidi="th"/>
              </w:rPr>
            </w:pPr>
            <w:r w:rsidRPr="00330E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42,659,817</w:t>
            </w:r>
          </w:p>
        </w:tc>
        <w:tc>
          <w:tcPr>
            <w:tcW w:w="1530" w:type="dxa"/>
          </w:tcPr>
          <w:p w14:paraId="29230AC7" w14:textId="65D069BA" w:rsidR="00EF08FF" w:rsidRPr="00330EE7" w:rsidRDefault="00330EE7" w:rsidP="00EA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0EE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34,650,24</w:t>
            </w:r>
            <w:r w:rsidR="004152F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30" w:type="dxa"/>
          </w:tcPr>
          <w:p w14:paraId="4061352E" w14:textId="2F2832E5" w:rsidR="00EF08FF" w:rsidRPr="00330EE7" w:rsidRDefault="00330EE7" w:rsidP="00EA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0E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77,310,06</w:t>
            </w:r>
            <w:r w:rsidR="004152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330EE7" w:rsidRPr="000F503A" w14:paraId="1A7B5622" w14:textId="77777777" w:rsidTr="00510366">
        <w:tc>
          <w:tcPr>
            <w:tcW w:w="4860" w:type="dxa"/>
          </w:tcPr>
          <w:p w14:paraId="3CB041FB" w14:textId="1908645E" w:rsidR="00330EE7" w:rsidRPr="000F503A" w:rsidRDefault="00330EE7" w:rsidP="00330EE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50DFFEBE" w14:textId="3BAFD175" w:rsidR="00330EE7" w:rsidRPr="00EA04FF" w:rsidRDefault="00330EE7" w:rsidP="00330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D15DA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D15DA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BE404A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Pr="00D15DA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BE404A">
              <w:rPr>
                <w:rFonts w:ascii="Angsana New" w:hAnsi="Angsana New" w:cs="Angsana New"/>
                <w:sz w:val="28"/>
                <w:szCs w:val="28"/>
              </w:rPr>
              <w:t>085</w:t>
            </w:r>
            <w:r w:rsidRPr="00D15DA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3C3CA095" w14:textId="25C3B8F8" w:rsidR="00330EE7" w:rsidRPr="00EA04FF" w:rsidRDefault="00330EE7" w:rsidP="00330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6D6BB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E404A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EA04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E404A">
              <w:rPr>
                <w:rFonts w:ascii="Angsana New" w:hAnsi="Angsana New" w:cs="Angsana New"/>
                <w:sz w:val="28"/>
                <w:szCs w:val="28"/>
              </w:rPr>
              <w:t>869</w:t>
            </w: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7CE93AA2" w14:textId="7768C4D9" w:rsidR="00330EE7" w:rsidRPr="00EA04FF" w:rsidRDefault="00330EE7" w:rsidP="00330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6D6BB9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6D6B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9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6A623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D6BB9" w:rsidRPr="00FD5C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62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D6BB9">
              <w:rPr>
                <w:rFonts w:asciiTheme="majorBidi" w:hAnsiTheme="majorBidi" w:cstheme="majorBidi" w:hint="cs"/>
                <w:sz w:val="28"/>
                <w:szCs w:val="28"/>
                <w:cs/>
              </w:rPr>
              <w:t>54</w:t>
            </w: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0EE7" w:rsidRPr="000F503A" w14:paraId="04E37D9E" w14:textId="77777777" w:rsidTr="00692A19">
        <w:tc>
          <w:tcPr>
            <w:tcW w:w="4860" w:type="dxa"/>
            <w:tcBorders>
              <w:bottom w:val="nil"/>
            </w:tcBorders>
          </w:tcPr>
          <w:p w14:paraId="08A424CE" w14:textId="06259505" w:rsidR="00330EE7" w:rsidRPr="000F503A" w:rsidRDefault="00330EE7" w:rsidP="00330EE7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C24AD22" w14:textId="26E77499" w:rsidR="00330EE7" w:rsidRPr="00330EE7" w:rsidRDefault="008752E1" w:rsidP="00330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52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41,8</w:t>
            </w:r>
            <w:r w:rsidR="00BE40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  <w:r w:rsidRPr="008752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E40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1530" w:type="dxa"/>
            <w:tcBorders>
              <w:bottom w:val="nil"/>
            </w:tcBorders>
          </w:tcPr>
          <w:p w14:paraId="4612B0F7" w14:textId="6EE80F27" w:rsidR="00330EE7" w:rsidRPr="00330EE7" w:rsidRDefault="008752E1" w:rsidP="00330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52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34,0</w:t>
            </w:r>
            <w:r w:rsidR="00BE40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Pr="008752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E40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376</w:t>
            </w:r>
          </w:p>
        </w:tc>
        <w:tc>
          <w:tcPr>
            <w:tcW w:w="1530" w:type="dxa"/>
            <w:tcBorders>
              <w:bottom w:val="nil"/>
            </w:tcBorders>
          </w:tcPr>
          <w:p w14:paraId="561BD5BC" w14:textId="4ECCBB67" w:rsidR="00330EE7" w:rsidRPr="00330EE7" w:rsidRDefault="00330EE7" w:rsidP="00330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0E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</w:t>
            </w:r>
            <w:r w:rsidR="006A62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889</w:t>
            </w:r>
            <w:r w:rsidRPr="00330E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A62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330E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4152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3E3AB7EE" w14:textId="68DFFC5A" w:rsidR="0040721F" w:rsidRDefault="0040721F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9584D" w:rsidRPr="00637308" w14:paraId="4F7F96F7" w14:textId="77777777" w:rsidTr="00692A19">
        <w:trPr>
          <w:tblHeader/>
        </w:trPr>
        <w:tc>
          <w:tcPr>
            <w:tcW w:w="4860" w:type="dxa"/>
            <w:tcBorders>
              <w:top w:val="nil"/>
            </w:tcBorders>
          </w:tcPr>
          <w:p w14:paraId="785E641D" w14:textId="004ED92A" w:rsidR="0029584D" w:rsidRPr="00625236" w:rsidDel="00034AEF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58339FA0" w14:textId="41EE60AC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9584D" w:rsidRPr="00637308" w14:paraId="09C2589A" w14:textId="77777777" w:rsidTr="00692A19">
        <w:trPr>
          <w:tblHeader/>
        </w:trPr>
        <w:tc>
          <w:tcPr>
            <w:tcW w:w="4860" w:type="dxa"/>
          </w:tcPr>
          <w:p w14:paraId="63786F06" w14:textId="77777777" w:rsidR="0029584D" w:rsidRPr="00625236" w:rsidDel="00034AEF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21E5D8FE" w14:textId="544B6653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52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5C1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584D" w:rsidRPr="00637308" w14:paraId="4914BFCB" w14:textId="77777777" w:rsidTr="00692A19">
        <w:trPr>
          <w:tblHeader/>
        </w:trPr>
        <w:tc>
          <w:tcPr>
            <w:tcW w:w="4860" w:type="dxa"/>
          </w:tcPr>
          <w:p w14:paraId="4DC1B0D2" w14:textId="77777777" w:rsidR="0029584D" w:rsidRPr="00625236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AF3FAB" w14:textId="57405B6F" w:rsidR="0029584D" w:rsidRPr="0062523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AA9546A" w14:textId="1D53AE6B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01674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12367C" w:rsidRPr="0012367C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="0012367C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12367C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12367C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D181E1A" w14:textId="0F96D2AC" w:rsidR="0029584D" w:rsidRPr="0062523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7105A4" w14:textId="77777777" w:rsidR="0029584D" w:rsidRPr="0062523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47C31B" w14:textId="25F254F9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584D" w:rsidRPr="00637308" w14:paraId="7930F848" w14:textId="77777777" w:rsidTr="00692A19">
        <w:trPr>
          <w:tblHeader/>
        </w:trPr>
        <w:tc>
          <w:tcPr>
            <w:tcW w:w="4860" w:type="dxa"/>
          </w:tcPr>
          <w:p w14:paraId="2D06BAD7" w14:textId="77777777" w:rsidR="0029584D" w:rsidRPr="00625236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3A9B7A" w14:textId="77777777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16B7B33" w14:textId="5CB2999D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3623250" w14:textId="77777777" w:rsidR="0029584D" w:rsidRPr="0029584D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  <w:lang w:val="en-GB"/>
              </w:rPr>
            </w:pPr>
          </w:p>
        </w:tc>
      </w:tr>
      <w:tr w:rsidR="00D15DAD" w:rsidRPr="00637308" w14:paraId="36B0797F" w14:textId="77777777" w:rsidTr="00EA04FF">
        <w:tc>
          <w:tcPr>
            <w:tcW w:w="4860" w:type="dxa"/>
          </w:tcPr>
          <w:p w14:paraId="3EFD1959" w14:textId="4E96DCEE" w:rsidR="00D15DAD" w:rsidRPr="008C3A19" w:rsidDel="00034AEF" w:rsidRDefault="00D15DA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A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tcBorders>
              <w:bottom w:val="nil"/>
            </w:tcBorders>
          </w:tcPr>
          <w:p w14:paraId="0EC240C1" w14:textId="5B14CEE0" w:rsidR="00D15DAD" w:rsidRPr="00D15DAD" w:rsidRDefault="00D15DA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sz w:val="28"/>
                <w:szCs w:val="28"/>
              </w:rPr>
              <w:t>39,143,637</w:t>
            </w:r>
          </w:p>
        </w:tc>
        <w:tc>
          <w:tcPr>
            <w:tcW w:w="1530" w:type="dxa"/>
            <w:tcBorders>
              <w:bottom w:val="nil"/>
            </w:tcBorders>
          </w:tcPr>
          <w:p w14:paraId="4D3AE249" w14:textId="0521216B" w:rsidR="00D15DAD" w:rsidRPr="003531CA" w:rsidRDefault="003531CA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30,508,550</w:t>
            </w:r>
          </w:p>
        </w:tc>
        <w:tc>
          <w:tcPr>
            <w:tcW w:w="1530" w:type="dxa"/>
            <w:tcBorders>
              <w:bottom w:val="nil"/>
            </w:tcBorders>
          </w:tcPr>
          <w:p w14:paraId="6707F0DF" w14:textId="5ED19211" w:rsidR="00D15DAD" w:rsidRPr="00D15DAD" w:rsidRDefault="003531CA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69,652,187</w:t>
            </w:r>
          </w:p>
        </w:tc>
      </w:tr>
      <w:tr w:rsidR="00D15DAD" w:rsidRPr="00637308" w14:paraId="2F499A4B" w14:textId="77777777" w:rsidTr="00EA04FF">
        <w:tc>
          <w:tcPr>
            <w:tcW w:w="4860" w:type="dxa"/>
          </w:tcPr>
          <w:p w14:paraId="3BC5F6ED" w14:textId="1F7B23A8" w:rsidR="00D15DAD" w:rsidRPr="00625236" w:rsidDel="00034AEF" w:rsidRDefault="003531CA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7112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8435D"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49EB139" w14:textId="252378C2" w:rsidR="00D15DAD" w:rsidRPr="00D15DAD" w:rsidRDefault="00D15DAD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sz w:val="28"/>
                <w:szCs w:val="28"/>
              </w:rPr>
              <w:t>955,087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701AA5A" w14:textId="630BC45C" w:rsidR="00D15DAD" w:rsidRPr="00EA04FF" w:rsidRDefault="003531CA" w:rsidP="00EA04F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5F125F3" w14:textId="73F8A183" w:rsidR="00D15DAD" w:rsidRPr="00EA04FF" w:rsidRDefault="003531CA" w:rsidP="00EA04F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sz w:val="28"/>
                <w:szCs w:val="28"/>
              </w:rPr>
              <w:t>955,087</w:t>
            </w:r>
          </w:p>
        </w:tc>
      </w:tr>
      <w:tr w:rsidR="00D15DAD" w:rsidRPr="00276C94" w14:paraId="1F7F4446" w14:textId="77777777" w:rsidTr="00EA04FF">
        <w:tc>
          <w:tcPr>
            <w:tcW w:w="4860" w:type="dxa"/>
          </w:tcPr>
          <w:p w14:paraId="1AD0EF28" w14:textId="552FC2D1" w:rsidR="00D15DAD" w:rsidRPr="000F503A" w:rsidDel="00034AEF" w:rsidRDefault="003E735E" w:rsidP="00D15DAD">
            <w:pPr>
              <w:spacing w:line="36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6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C7390B2" w14:textId="0C1784E5" w:rsidR="00D15DAD" w:rsidRPr="00D15DAD" w:rsidRDefault="00D15DA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40,098,724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882DB39" w14:textId="536DA25A" w:rsidR="00D15DAD" w:rsidRPr="00EA04FF" w:rsidRDefault="003531CA" w:rsidP="00EA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30,508,550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F20FC64" w14:textId="13666868" w:rsidR="00D15DAD" w:rsidRPr="00EA04FF" w:rsidRDefault="003531CA" w:rsidP="00EA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70,607,274</w:t>
            </w:r>
          </w:p>
        </w:tc>
      </w:tr>
      <w:tr w:rsidR="00D15DAD" w:rsidRPr="00637308" w14:paraId="2DE1F603" w14:textId="77777777" w:rsidTr="00D15DAD">
        <w:tc>
          <w:tcPr>
            <w:tcW w:w="4860" w:type="dxa"/>
          </w:tcPr>
          <w:p w14:paraId="1F046D89" w14:textId="2D543D39" w:rsidR="00D15DAD" w:rsidRPr="00625236" w:rsidDel="00034AEF" w:rsidRDefault="003531CA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7EAD91F" w14:textId="2881AE94" w:rsidR="00D15DAD" w:rsidRPr="00D15DAD" w:rsidRDefault="00D15DAD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D15DAD">
              <w:rPr>
                <w:rFonts w:ascii="Angsana New" w:hAnsi="Angsana New" w:cs="Angsana New" w:hint="cs"/>
                <w:sz w:val="28"/>
                <w:szCs w:val="28"/>
              </w:rPr>
              <w:t>752,988</w:t>
            </w:r>
            <w:r w:rsidRPr="00D15DA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</w:tcPr>
          <w:p w14:paraId="57981E27" w14:textId="308B6BB6" w:rsidR="00D15DAD" w:rsidRPr="00EA04FF" w:rsidRDefault="003531CA" w:rsidP="00EA04F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A04FF">
              <w:rPr>
                <w:rFonts w:ascii="Angsana New" w:hAnsi="Angsana New" w:cs="Angsana New"/>
                <w:sz w:val="28"/>
                <w:szCs w:val="28"/>
              </w:rPr>
              <w:t>572,900</w:t>
            </w: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</w:tcPr>
          <w:p w14:paraId="01C9983C" w14:textId="41FEAC66" w:rsidR="00D15DAD" w:rsidRPr="00EA04FF" w:rsidRDefault="003531CA" w:rsidP="00EA04F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A04FF">
              <w:rPr>
                <w:rFonts w:ascii="Angsana New" w:hAnsi="Angsana New" w:cs="Angsana New"/>
                <w:sz w:val="28"/>
                <w:szCs w:val="28"/>
              </w:rPr>
              <w:t>1,325,888</w:t>
            </w:r>
            <w:r w:rsidRPr="00EA04F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5DAD" w:rsidRPr="00276C94" w14:paraId="54A0CEAC" w14:textId="77777777" w:rsidTr="00D15DAD">
        <w:tc>
          <w:tcPr>
            <w:tcW w:w="4860" w:type="dxa"/>
            <w:tcBorders>
              <w:bottom w:val="nil"/>
            </w:tcBorders>
          </w:tcPr>
          <w:p w14:paraId="6CDD8A0F" w14:textId="072DC7D6" w:rsidR="00D15DAD" w:rsidRPr="00276C94" w:rsidRDefault="003E735E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0664F4" w14:textId="1DCE22E0" w:rsidR="00D15DAD" w:rsidRPr="00D15DAD" w:rsidRDefault="00D15DAD" w:rsidP="00D15DA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39,345,736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25B8FBA" w14:textId="6C1DC949" w:rsidR="00D15DAD" w:rsidRPr="00EA04FF" w:rsidRDefault="003531CA" w:rsidP="00EA04F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29,935,650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A5970D" w14:textId="1B4545E3" w:rsidR="00D15DAD" w:rsidRPr="00EA04FF" w:rsidRDefault="003531CA" w:rsidP="00EA04F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A04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69,281,386</w:t>
            </w:r>
          </w:p>
        </w:tc>
      </w:tr>
    </w:tbl>
    <w:p w14:paraId="5AA687A5" w14:textId="0A9C0854" w:rsidR="00CA7422" w:rsidRPr="006E7E62" w:rsidRDefault="00C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44A6E2B8" w14:textId="77777777" w:rsidR="00016740" w:rsidRPr="00AB0127" w:rsidRDefault="00016740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="Angsana New" w:hAnsi="Angsana New" w:cs="Angsana New"/>
          <w:sz w:val="22"/>
          <w:szCs w:val="22"/>
        </w:rPr>
      </w:pPr>
    </w:p>
    <w:p w14:paraId="4AE03A52" w14:textId="0DA3169B" w:rsidR="00A72868" w:rsidRDefault="0012367C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="005F18C3" w:rsidRPr="000E1C9F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27242F" w:rsidRPr="006E7E62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111D63" w:rsidRPr="006E7E62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3A2887B4" w14:textId="77777777" w:rsidR="006E7E62" w:rsidRPr="00AB0127" w:rsidRDefault="006E7E62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BE9AB9" w14:textId="77777777" w:rsidR="00662683" w:rsidRDefault="00662683" w:rsidP="00D8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600639E" w14:textId="07EF272D" w:rsidR="00F82CEB" w:rsidRDefault="00F82CEB" w:rsidP="00D8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11D63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="00111D63" w:rsidRPr="00111D63">
        <w:rPr>
          <w:rFonts w:asciiTheme="majorBidi" w:hAnsiTheme="majorBidi" w:cstheme="majorBidi"/>
          <w:sz w:val="28"/>
          <w:szCs w:val="28"/>
        </w:rPr>
        <w:t>2564</w:t>
      </w:r>
      <w:r w:rsidR="00604B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04B7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04B79">
        <w:rPr>
          <w:rFonts w:asciiTheme="majorBidi" w:hAnsiTheme="majorBidi" w:cstheme="majorBidi"/>
          <w:sz w:val="28"/>
          <w:szCs w:val="28"/>
        </w:rPr>
        <w:t xml:space="preserve">31 </w:t>
      </w:r>
      <w:r w:rsidR="00604B7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04B79">
        <w:rPr>
          <w:rFonts w:asciiTheme="majorBidi" w:hAnsiTheme="majorBidi" w:cstheme="majorBidi"/>
          <w:sz w:val="28"/>
          <w:szCs w:val="28"/>
        </w:rPr>
        <w:t>2563</w:t>
      </w:r>
      <w:r w:rsidRPr="00111D6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11D63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111D63" w:rsidRPr="00111D63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</w:t>
      </w:r>
      <w:r w:rsidRPr="00111D63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111D63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111D63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9605384" w14:textId="2F70E232" w:rsidR="007F2AFD" w:rsidRPr="00AB0127" w:rsidRDefault="007F2AFD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D8798D" w:rsidRPr="005C0BB2" w14:paraId="23DBD09B" w14:textId="77777777" w:rsidTr="00D8798D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763CBCD5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44B3278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8798D" w:rsidRPr="006C69B7" w14:paraId="4967B3C5" w14:textId="77777777" w:rsidTr="00D8798D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42DE87D3" w14:textId="77777777" w:rsidR="00D8798D" w:rsidRPr="00D8798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835220B" w14:textId="45D51697" w:rsidR="00D8798D" w:rsidRPr="006C69B7" w:rsidRDefault="009B1BBA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564C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8798D"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798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8798D" w:rsidRPr="003A063D" w:rsidDel="00D43E7A" w14:paraId="30D2165B" w14:textId="77777777" w:rsidTr="00D8798D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A687A1D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F5685C6" w14:textId="60DB34AC" w:rsidR="00D8798D" w:rsidRPr="003A063D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556E0F5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10103B9" w14:textId="15D67F38" w:rsidR="00D8798D" w:rsidRPr="003A063D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EF8BF8D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B936965" w14:textId="77777777" w:rsidR="00D8798D" w:rsidRPr="003A063D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F346A" w14:textId="7CA69F2C" w:rsidR="00D8798D" w:rsidRPr="003A063D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0CA8F7D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5EF851A" w14:textId="77777777" w:rsidR="00D8798D" w:rsidRPr="003A063D" w:rsidDel="00D43E7A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3A063D" w14:paraId="1EE51E30" w14:textId="77777777" w:rsidTr="00D8798D">
        <w:trPr>
          <w:tblHeader/>
        </w:trPr>
        <w:tc>
          <w:tcPr>
            <w:tcW w:w="1455" w:type="pct"/>
            <w:shd w:val="clear" w:color="auto" w:fill="auto"/>
          </w:tcPr>
          <w:p w14:paraId="06B067B8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4A50F573" w14:textId="6A80388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98D" w:rsidRPr="003A063D" w14:paraId="5423A943" w14:textId="77777777" w:rsidTr="00D8798D">
        <w:tc>
          <w:tcPr>
            <w:tcW w:w="1455" w:type="pct"/>
            <w:shd w:val="clear" w:color="auto" w:fill="auto"/>
          </w:tcPr>
          <w:p w14:paraId="56C3D002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3A7C12A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AA4FF6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CA52D4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D86D47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EE5039A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C7F75F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0C69DBD8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98D" w:rsidRPr="00BE6EB5" w14:paraId="3DF99BC7" w14:textId="77777777" w:rsidTr="00D8798D">
        <w:tc>
          <w:tcPr>
            <w:tcW w:w="1455" w:type="pct"/>
            <w:shd w:val="clear" w:color="auto" w:fill="auto"/>
          </w:tcPr>
          <w:p w14:paraId="7721473A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E2936D6" w14:textId="3DC08105" w:rsidR="00D8798D" w:rsidRPr="00C41844" w:rsidRDefault="007D1C34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D1C34">
              <w:rPr>
                <w:rFonts w:asciiTheme="majorBidi" w:hAnsiTheme="majorBidi" w:cs="Angsana New"/>
                <w:sz w:val="28"/>
                <w:szCs w:val="28"/>
              </w:rPr>
              <w:t>62,336,566</w:t>
            </w:r>
          </w:p>
        </w:tc>
        <w:tc>
          <w:tcPr>
            <w:tcW w:w="145" w:type="pct"/>
          </w:tcPr>
          <w:p w14:paraId="4E29743A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5CAFA9" w14:textId="55F2FEB3" w:rsidR="00D8798D" w:rsidRPr="00C41844" w:rsidRDefault="005A125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9CBB106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5309BA" w14:textId="297520C3" w:rsidR="00D8798D" w:rsidRPr="00C41844" w:rsidRDefault="00B17ECA" w:rsidP="00C4184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A8D02E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7947439B" w14:textId="134A7BAD" w:rsidR="00D8798D" w:rsidRPr="00472476" w:rsidRDefault="00734761" w:rsidP="00C4184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34761">
              <w:rPr>
                <w:rFonts w:asciiTheme="majorBidi" w:hAnsiTheme="majorBidi" w:cs="Angsana New"/>
                <w:sz w:val="28"/>
                <w:szCs w:val="28"/>
              </w:rPr>
              <w:t>62,336,566</w:t>
            </w:r>
          </w:p>
        </w:tc>
      </w:tr>
      <w:tr w:rsidR="00D8798D" w:rsidRPr="00BE6EB5" w14:paraId="38FA94E4" w14:textId="77777777" w:rsidTr="00D8798D">
        <w:tc>
          <w:tcPr>
            <w:tcW w:w="1455" w:type="pct"/>
            <w:shd w:val="clear" w:color="auto" w:fill="auto"/>
          </w:tcPr>
          <w:p w14:paraId="2BD9EE8C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C8B56F0" w14:textId="148D92B7" w:rsidR="00D8798D" w:rsidRPr="00C41844" w:rsidRDefault="00CA4827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A4827">
              <w:rPr>
                <w:rFonts w:asciiTheme="majorBidi" w:hAnsiTheme="majorBidi" w:cs="Angsana New"/>
                <w:sz w:val="28"/>
                <w:szCs w:val="28"/>
                <w:lang w:bidi="th-TH"/>
              </w:rPr>
              <w:t>9,851,848</w:t>
            </w:r>
          </w:p>
        </w:tc>
        <w:tc>
          <w:tcPr>
            <w:tcW w:w="145" w:type="pct"/>
          </w:tcPr>
          <w:p w14:paraId="68931133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D07AD76" w14:textId="66220B97" w:rsidR="00D8798D" w:rsidRPr="00472476" w:rsidRDefault="005A125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A968333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B3414C4" w14:textId="0D76B1EF" w:rsidR="00D8798D" w:rsidRPr="00C41844" w:rsidRDefault="00B17ECA" w:rsidP="00C4184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0D89DA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A6E6A8E" w14:textId="43C04089" w:rsidR="00D8798D" w:rsidRPr="00472476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34761">
              <w:rPr>
                <w:rFonts w:asciiTheme="majorBidi" w:hAnsiTheme="majorBidi" w:cs="Angsana New"/>
                <w:sz w:val="28"/>
                <w:szCs w:val="28"/>
              </w:rPr>
              <w:t>9,851,848</w:t>
            </w:r>
          </w:p>
        </w:tc>
      </w:tr>
      <w:tr w:rsidR="00D8798D" w:rsidRPr="00BE6EB5" w14:paraId="32EF7402" w14:textId="77777777" w:rsidTr="00D8798D">
        <w:tc>
          <w:tcPr>
            <w:tcW w:w="1455" w:type="pct"/>
            <w:shd w:val="clear" w:color="auto" w:fill="auto"/>
          </w:tcPr>
          <w:p w14:paraId="002EB75D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1C1CD66" w14:textId="16424096" w:rsidR="00D8798D" w:rsidRPr="00C41844" w:rsidRDefault="00CA4827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2F16E7D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328803D" w14:textId="10E22726" w:rsidR="00D8798D" w:rsidRPr="00472476" w:rsidRDefault="005A125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5A125B">
              <w:rPr>
                <w:rFonts w:asciiTheme="majorBidi" w:hAnsiTheme="majorBidi" w:cs="Angsana New"/>
                <w:sz w:val="28"/>
                <w:szCs w:val="28"/>
              </w:rPr>
              <w:t>3,281,734</w:t>
            </w:r>
          </w:p>
        </w:tc>
        <w:tc>
          <w:tcPr>
            <w:tcW w:w="149" w:type="pct"/>
          </w:tcPr>
          <w:p w14:paraId="13CC5AF0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1C95433" w14:textId="1D94D02E" w:rsidR="00D8798D" w:rsidRPr="00C41844" w:rsidRDefault="00B17ECA" w:rsidP="00C4184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AFE60B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E1912B4" w14:textId="0AF725C2" w:rsidR="00D8798D" w:rsidRPr="00472476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34761">
              <w:rPr>
                <w:rFonts w:asciiTheme="majorBidi" w:hAnsiTheme="majorBidi" w:cs="Angsana New"/>
                <w:sz w:val="28"/>
                <w:szCs w:val="28"/>
              </w:rPr>
              <w:t>3,281,734</w:t>
            </w:r>
          </w:p>
        </w:tc>
      </w:tr>
      <w:tr w:rsidR="00D8798D" w:rsidRPr="00BE6EB5" w14:paraId="0B513AE8" w14:textId="77777777" w:rsidTr="00D8798D">
        <w:tc>
          <w:tcPr>
            <w:tcW w:w="1455" w:type="pct"/>
            <w:shd w:val="clear" w:color="auto" w:fill="auto"/>
          </w:tcPr>
          <w:p w14:paraId="27424ACB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BF06364" w14:textId="06B486A0" w:rsidR="00D8798D" w:rsidRPr="00C41844" w:rsidRDefault="00CA4827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021E90B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FF60C30" w14:textId="285F62C7" w:rsidR="00D8798D" w:rsidRPr="00472476" w:rsidRDefault="005A125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5A125B">
              <w:rPr>
                <w:rFonts w:asciiTheme="majorBidi" w:hAnsiTheme="majorBidi" w:cs="Angsana New"/>
                <w:sz w:val="28"/>
                <w:szCs w:val="28"/>
              </w:rPr>
              <w:t>960,136</w:t>
            </w:r>
          </w:p>
        </w:tc>
        <w:tc>
          <w:tcPr>
            <w:tcW w:w="149" w:type="pct"/>
          </w:tcPr>
          <w:p w14:paraId="3D3E41F6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87560DF" w14:textId="71032A95" w:rsidR="00D8798D" w:rsidRPr="00C41844" w:rsidRDefault="00B17ECA" w:rsidP="00C4184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121111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225B302" w14:textId="359658FA" w:rsidR="00D8798D" w:rsidRPr="00472476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34761">
              <w:rPr>
                <w:rFonts w:asciiTheme="majorBidi" w:hAnsiTheme="majorBidi" w:cs="Angsana New"/>
                <w:sz w:val="28"/>
                <w:szCs w:val="28"/>
              </w:rPr>
              <w:t>960,136</w:t>
            </w:r>
          </w:p>
        </w:tc>
      </w:tr>
      <w:tr w:rsidR="00D8798D" w:rsidRPr="00BE6EB5" w14:paraId="05FB8168" w14:textId="77777777" w:rsidTr="00D8798D">
        <w:tc>
          <w:tcPr>
            <w:tcW w:w="1455" w:type="pct"/>
            <w:shd w:val="clear" w:color="auto" w:fill="auto"/>
          </w:tcPr>
          <w:p w14:paraId="464D8E54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FEF2B87" w14:textId="569D4A37" w:rsidR="00D8798D" w:rsidRPr="00C41844" w:rsidRDefault="00CA4827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56598C2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A22598" w14:textId="6E5D32F3" w:rsidR="00D8798D" w:rsidRPr="00C41844" w:rsidRDefault="005A125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888E6E7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0EE59E" w14:textId="41A9C847" w:rsidR="00D8798D" w:rsidRPr="00472476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17ECA">
              <w:rPr>
                <w:rFonts w:asciiTheme="majorBidi" w:hAnsiTheme="majorBidi" w:cs="Angsana New"/>
                <w:sz w:val="28"/>
                <w:szCs w:val="28"/>
              </w:rPr>
              <w:t>720,288</w:t>
            </w:r>
          </w:p>
        </w:tc>
        <w:tc>
          <w:tcPr>
            <w:tcW w:w="145" w:type="pct"/>
          </w:tcPr>
          <w:p w14:paraId="618B8CA1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19ED91A" w14:textId="39DA849B" w:rsidR="00D8798D" w:rsidRPr="00472476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34761">
              <w:rPr>
                <w:rFonts w:asciiTheme="majorBidi" w:hAnsiTheme="majorBidi" w:cs="Angsana New"/>
                <w:sz w:val="28"/>
                <w:szCs w:val="28"/>
              </w:rPr>
              <w:t>720,288</w:t>
            </w:r>
          </w:p>
        </w:tc>
      </w:tr>
      <w:tr w:rsidR="00D8798D" w:rsidRPr="00BE6EB5" w14:paraId="4263AA1A" w14:textId="77777777" w:rsidTr="00D8798D">
        <w:tc>
          <w:tcPr>
            <w:tcW w:w="1455" w:type="pct"/>
            <w:shd w:val="clear" w:color="auto" w:fill="auto"/>
          </w:tcPr>
          <w:p w14:paraId="1CA026C9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4FC35ED" w14:textId="76A892E9" w:rsidR="00D8798D" w:rsidRPr="00C41844" w:rsidRDefault="005A125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ADBC4F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1DFC2A" w14:textId="08787922" w:rsidR="00D8798D" w:rsidRPr="00472476" w:rsidRDefault="005A125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75FAC74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C67A5C5" w14:textId="2D1B98B4" w:rsidR="00D8798D" w:rsidRPr="00472476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17ECA">
              <w:rPr>
                <w:rFonts w:asciiTheme="majorBidi" w:hAnsiTheme="majorBidi" w:cs="Angsana New"/>
                <w:sz w:val="28"/>
                <w:szCs w:val="28"/>
              </w:rPr>
              <w:t>159,49</w:t>
            </w:r>
            <w:r w:rsidR="0074264A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  <w:tc>
          <w:tcPr>
            <w:tcW w:w="145" w:type="pct"/>
          </w:tcPr>
          <w:p w14:paraId="5F4F6948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486CC99" w14:textId="3944839B" w:rsidR="00D8798D" w:rsidRPr="00472476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34761">
              <w:rPr>
                <w:rFonts w:asciiTheme="majorBidi" w:hAnsiTheme="majorBidi" w:cs="Angsana New"/>
                <w:sz w:val="28"/>
                <w:szCs w:val="28"/>
              </w:rPr>
              <w:t>159,49</w:t>
            </w:r>
            <w:r w:rsidR="0074264A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</w:tr>
      <w:tr w:rsidR="00D8798D" w:rsidRPr="00BE6EB5" w14:paraId="08808B55" w14:textId="77777777" w:rsidTr="00D8798D">
        <w:tc>
          <w:tcPr>
            <w:tcW w:w="1455" w:type="pct"/>
            <w:shd w:val="clear" w:color="auto" w:fill="auto"/>
          </w:tcPr>
          <w:p w14:paraId="04817AD8" w14:textId="21A2C0BC" w:rsidR="00D8798D" w:rsidRPr="00C66718" w:rsidRDefault="00C66718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2C56198" w14:textId="35E01F70" w:rsidR="00D8798D" w:rsidRPr="00231F8B" w:rsidRDefault="005A125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/>
              </w:rPr>
            </w:pPr>
            <w:r w:rsidRPr="005A125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72,188,41</w:t>
            </w:r>
            <w:r w:rsidR="0004147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45" w:type="pct"/>
          </w:tcPr>
          <w:p w14:paraId="793DD8A9" w14:textId="77777777" w:rsidR="00D8798D" w:rsidRPr="005A125B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4ADC06E" w14:textId="1719F1CA" w:rsidR="00D8798D" w:rsidRPr="005A125B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B17EC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4,241,870</w:t>
            </w:r>
          </w:p>
        </w:tc>
        <w:tc>
          <w:tcPr>
            <w:tcW w:w="149" w:type="pct"/>
          </w:tcPr>
          <w:p w14:paraId="28BC31AD" w14:textId="77777777" w:rsidR="00D8798D" w:rsidRPr="005A125B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6CA7B09" w14:textId="118881B7" w:rsidR="00D8798D" w:rsidRPr="005A125B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B17EC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879,77</w:t>
            </w:r>
            <w:r w:rsidR="0074264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5" w:type="pct"/>
          </w:tcPr>
          <w:p w14:paraId="30DEE329" w14:textId="77777777" w:rsidR="00D8798D" w:rsidRPr="005A125B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71BD5C08" w14:textId="198DEF27" w:rsidR="00D8798D" w:rsidRPr="005A125B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73476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77,310,06</w:t>
            </w:r>
            <w:r w:rsidR="0074264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D8798D" w:rsidRPr="00BE6EB5" w14:paraId="44D4A88C" w14:textId="77777777" w:rsidTr="00D8798D">
        <w:tc>
          <w:tcPr>
            <w:tcW w:w="1455" w:type="pct"/>
            <w:shd w:val="clear" w:color="auto" w:fill="auto"/>
          </w:tcPr>
          <w:p w14:paraId="768D4535" w14:textId="77777777" w:rsidR="00D8798D" w:rsidRDefault="00D8798D" w:rsidP="00D4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66DE910" w14:textId="19FF69DF" w:rsidR="00D8798D" w:rsidRPr="005C0BB2" w:rsidRDefault="00D8798D" w:rsidP="00E2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3BD7D54" w14:textId="77777777" w:rsidR="000909FF" w:rsidRDefault="000909FF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7BB589" w14:textId="60F7171D" w:rsidR="00D8798D" w:rsidRPr="00C41844" w:rsidRDefault="000909FF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75A02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5A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636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57F01831" w14:textId="77777777" w:rsidR="00D8798D" w:rsidRPr="00472476" w:rsidRDefault="00D8798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89FB763" w14:textId="77777777" w:rsidR="00B17ECA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15668F" w14:textId="0B7A3E8D" w:rsidR="00D8798D" w:rsidRPr="00472476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072C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72C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350C3C77" w14:textId="77777777" w:rsidR="00D8798D" w:rsidRPr="00472476" w:rsidRDefault="00D8798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E763479" w14:textId="77777777" w:rsidR="00B17ECA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983B6E" w14:textId="6CC3DA7F" w:rsidR="00D8798D" w:rsidRPr="00C41844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541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19</w:t>
            </w:r>
            <w:r w:rsidR="007A59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552CD402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385F8829" w14:textId="77777777" w:rsidR="00734761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152261" w14:textId="7B09931A" w:rsidR="00D8798D" w:rsidRPr="00C41844" w:rsidRDefault="0073476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="001346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346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54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798D" w:rsidRPr="00B6064C" w14:paraId="2595E090" w14:textId="77777777" w:rsidTr="00D8798D">
        <w:tc>
          <w:tcPr>
            <w:tcW w:w="1455" w:type="pct"/>
            <w:shd w:val="clear" w:color="auto" w:fill="auto"/>
          </w:tcPr>
          <w:p w14:paraId="2D52DD60" w14:textId="2A4CA743" w:rsidR="00D8798D" w:rsidRPr="00B6064C" w:rsidRDefault="00F932CA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B56F" w14:textId="1F25E993" w:rsidR="00D8798D" w:rsidRPr="00C41844" w:rsidRDefault="000909FF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909F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71,</w:t>
            </w:r>
            <w:r w:rsidR="00CC1B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604</w:t>
            </w:r>
            <w:r w:rsidRPr="000909F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CC1B7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778</w:t>
            </w:r>
          </w:p>
        </w:tc>
        <w:tc>
          <w:tcPr>
            <w:tcW w:w="145" w:type="pct"/>
          </w:tcPr>
          <w:p w14:paraId="5E6F34EB" w14:textId="77777777" w:rsidR="00D8798D" w:rsidRPr="00C41844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E1427" w14:textId="0584C9EE" w:rsidR="00D8798D" w:rsidRPr="00C41844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17EC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3,94</w:t>
            </w:r>
            <w:r w:rsidR="00FF767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  <w:r w:rsidRPr="00B17EC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FF767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149" w:type="pct"/>
          </w:tcPr>
          <w:p w14:paraId="2D6814E1" w14:textId="77777777" w:rsidR="00D8798D" w:rsidRPr="00C41844" w:rsidRDefault="00D8798D" w:rsidP="00C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C732" w14:textId="5F5E8F78" w:rsidR="00D8798D" w:rsidRPr="00C41844" w:rsidRDefault="00B17EC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B17EC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338,58</w:t>
            </w:r>
            <w:r w:rsidR="0074264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4BE77945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41713" w14:textId="294682BE" w:rsidR="00D8798D" w:rsidRPr="00C41844" w:rsidRDefault="0040496E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40496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75,</w:t>
            </w:r>
            <w:r w:rsidR="004037F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889</w:t>
            </w:r>
            <w:r w:rsidRPr="0040496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4037F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</w:t>
            </w:r>
            <w:r w:rsidR="007364E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31D1E4A1" w14:textId="58840CB7" w:rsidR="00662683" w:rsidRDefault="00662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D8798D" w:rsidRPr="00FD5CC8" w14:paraId="65943779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32464F4E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E5D1FA7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8798D" w:rsidRPr="00FD5CC8" w14:paraId="61C3C63B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211166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9A533DF" w14:textId="123D308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36D93"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1273" w:rsidRPr="00FD5C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1124D" w:rsidRPr="00FD5CC8" w:rsidDel="00D43E7A" w14:paraId="346CF7BE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E98BC92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486FF89" w14:textId="77777777" w:rsidR="00D8798D" w:rsidRPr="00FD5CC8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A060416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3D78741" w14:textId="77777777" w:rsidR="00D8798D" w:rsidRPr="00FD5CC8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E6C721F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163013B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32F27A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438CF515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1A2FA67" w14:textId="77777777" w:rsidR="00D8798D" w:rsidRPr="00FD5CC8" w:rsidDel="00D43E7A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FD5CC8" w14:paraId="0DB3D3C8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536901F3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7E7C9D84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124D" w:rsidRPr="00FD5CC8" w14:paraId="7D99F570" w14:textId="77777777" w:rsidTr="00F73F27">
        <w:tc>
          <w:tcPr>
            <w:tcW w:w="1455" w:type="pct"/>
            <w:shd w:val="clear" w:color="auto" w:fill="auto"/>
          </w:tcPr>
          <w:p w14:paraId="46D058D4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1EC8732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0B5C43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DF3AAD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DACB7F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BDC060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C89D24E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E55D35A" w14:textId="77777777" w:rsidR="00D8798D" w:rsidRPr="00FD5CC8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124D" w:rsidRPr="00FD5CC8" w14:paraId="0A4B7509" w14:textId="77777777" w:rsidTr="00F73F27">
        <w:tc>
          <w:tcPr>
            <w:tcW w:w="1455" w:type="pct"/>
            <w:shd w:val="clear" w:color="auto" w:fill="auto"/>
          </w:tcPr>
          <w:p w14:paraId="1669D069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46D1665" w14:textId="2057FA62" w:rsidR="00DD1273" w:rsidRPr="00FD5CC8" w:rsidRDefault="00DD127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55,209,046</w:t>
            </w:r>
          </w:p>
        </w:tc>
        <w:tc>
          <w:tcPr>
            <w:tcW w:w="145" w:type="pct"/>
          </w:tcPr>
          <w:p w14:paraId="1801211F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E60629F" w14:textId="6F78BC7A" w:rsidR="00DD1273" w:rsidRPr="00FD5CC8" w:rsidRDefault="00DD1273" w:rsidP="00C4184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B46F16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168C9C" w14:textId="4B847EAB" w:rsidR="00DD1273" w:rsidRPr="00FD5CC8" w:rsidRDefault="00DD1273" w:rsidP="00C4184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1D32E8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36E066" w14:textId="3CB33BE4" w:rsidR="00DD1273" w:rsidRPr="00FD5CC8" w:rsidRDefault="00DD1273" w:rsidP="00C4184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55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,209,046</w:t>
            </w:r>
          </w:p>
        </w:tc>
      </w:tr>
      <w:tr w:rsidR="0071124D" w:rsidRPr="00FD5CC8" w14:paraId="6975728A" w14:textId="77777777" w:rsidTr="00F73F27">
        <w:tc>
          <w:tcPr>
            <w:tcW w:w="1455" w:type="pct"/>
            <w:shd w:val="clear" w:color="auto" w:fill="auto"/>
          </w:tcPr>
          <w:p w14:paraId="0BD594CB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BB9DDE8" w14:textId="6A2D4C74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10,162,640</w:t>
            </w:r>
          </w:p>
        </w:tc>
        <w:tc>
          <w:tcPr>
            <w:tcW w:w="145" w:type="pct"/>
          </w:tcPr>
          <w:p w14:paraId="4482BC90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688AB63" w14:textId="05E38564" w:rsidR="00DD1273" w:rsidRPr="00FD5CC8" w:rsidRDefault="00DD1273" w:rsidP="00C4184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423F552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287040A" w14:textId="34FC4727" w:rsidR="00DD1273" w:rsidRPr="00FD5CC8" w:rsidRDefault="00DD1273" w:rsidP="00C4184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0B29E6A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F743DD9" w14:textId="430D6B20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10,162,640</w:t>
            </w:r>
          </w:p>
        </w:tc>
      </w:tr>
      <w:tr w:rsidR="0071124D" w:rsidRPr="00FD5CC8" w14:paraId="5CF82CD5" w14:textId="77777777" w:rsidTr="00F73F27">
        <w:tc>
          <w:tcPr>
            <w:tcW w:w="1455" w:type="pct"/>
            <w:shd w:val="clear" w:color="auto" w:fill="auto"/>
          </w:tcPr>
          <w:p w14:paraId="59B807A0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40969C2" w14:textId="66DAE996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2AE8C7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1310811" w14:textId="0481048E" w:rsidR="00DD1273" w:rsidRPr="00FD5CC8" w:rsidRDefault="00DD127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3,399,512</w:t>
            </w:r>
          </w:p>
        </w:tc>
        <w:tc>
          <w:tcPr>
            <w:tcW w:w="149" w:type="pct"/>
          </w:tcPr>
          <w:p w14:paraId="710F2BB2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0C3C5B" w14:textId="4D4285A0" w:rsidR="00DD1273" w:rsidRPr="00FD5CC8" w:rsidRDefault="00DD1273" w:rsidP="00C4184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6745017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73164E4" w14:textId="74D38788" w:rsidR="00DD1273" w:rsidRPr="00FD5CC8" w:rsidRDefault="00DD1273" w:rsidP="0054202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3,399,512</w:t>
            </w:r>
          </w:p>
        </w:tc>
      </w:tr>
      <w:tr w:rsidR="0071124D" w:rsidRPr="00FD5CC8" w14:paraId="7959E60E" w14:textId="77777777" w:rsidTr="00F73F27">
        <w:tc>
          <w:tcPr>
            <w:tcW w:w="1455" w:type="pct"/>
            <w:shd w:val="clear" w:color="auto" w:fill="auto"/>
          </w:tcPr>
          <w:p w14:paraId="37DCD573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DF57019" w14:textId="77400B76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DA4852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0155871" w14:textId="64986A0A" w:rsidR="00DD1273" w:rsidRPr="00FD5CC8" w:rsidRDefault="00DD127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1,089,099</w:t>
            </w:r>
          </w:p>
        </w:tc>
        <w:tc>
          <w:tcPr>
            <w:tcW w:w="149" w:type="pct"/>
          </w:tcPr>
          <w:p w14:paraId="0DEEBB0C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A8A8697" w14:textId="0C0D1888" w:rsidR="00DD1273" w:rsidRPr="00FD5CC8" w:rsidRDefault="00DD1273" w:rsidP="00C4184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5A106B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34B03D" w14:textId="72037599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1,089,099</w:t>
            </w:r>
          </w:p>
        </w:tc>
      </w:tr>
      <w:tr w:rsidR="0071124D" w:rsidRPr="00FD5CC8" w14:paraId="46216619" w14:textId="77777777" w:rsidTr="00F73F27">
        <w:tc>
          <w:tcPr>
            <w:tcW w:w="1455" w:type="pct"/>
            <w:shd w:val="clear" w:color="auto" w:fill="auto"/>
          </w:tcPr>
          <w:p w14:paraId="08DB9562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AFE9276" w14:textId="6F04A440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45AC1B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2E86FBB" w14:textId="4628F326" w:rsidR="00DD1273" w:rsidRPr="00FD5CC8" w:rsidRDefault="00DD1273" w:rsidP="00C4184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1356AB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F089A8" w14:textId="6D72BEDE" w:rsidR="00DD1273" w:rsidRPr="00FD5CC8" w:rsidRDefault="00DD1273" w:rsidP="00D5726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584,053</w:t>
            </w:r>
          </w:p>
        </w:tc>
        <w:tc>
          <w:tcPr>
            <w:tcW w:w="145" w:type="pct"/>
          </w:tcPr>
          <w:p w14:paraId="00DDB9F7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33FA97" w14:textId="09C35EE7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584,053</w:t>
            </w:r>
          </w:p>
        </w:tc>
      </w:tr>
      <w:tr w:rsidR="0071124D" w:rsidRPr="00FD5CC8" w14:paraId="30A593D3" w14:textId="77777777" w:rsidTr="00F73F27">
        <w:tc>
          <w:tcPr>
            <w:tcW w:w="1455" w:type="pct"/>
            <w:shd w:val="clear" w:color="auto" w:fill="auto"/>
          </w:tcPr>
          <w:p w14:paraId="0A5699F6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5D33C8" w14:textId="1D9882E2" w:rsidR="00DD1273" w:rsidRPr="00FD5CC8" w:rsidRDefault="00FB7D97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984917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38AB22" w14:textId="2C04D9C3" w:rsidR="00DD1273" w:rsidRPr="00FD5CC8" w:rsidRDefault="00DD1273" w:rsidP="00C4184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09FE88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57696AE" w14:textId="661143F5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162,924</w:t>
            </w:r>
          </w:p>
        </w:tc>
        <w:tc>
          <w:tcPr>
            <w:tcW w:w="145" w:type="pct"/>
          </w:tcPr>
          <w:p w14:paraId="317F3A93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6D711" w14:textId="271C822F" w:rsidR="00DD1273" w:rsidRPr="00FD5CC8" w:rsidRDefault="00DD1273" w:rsidP="00485E9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</w:rPr>
              <w:t>162,924</w:t>
            </w:r>
          </w:p>
        </w:tc>
      </w:tr>
      <w:tr w:rsidR="0071124D" w:rsidRPr="00FD5CC8" w14:paraId="423C4AC1" w14:textId="77777777" w:rsidTr="00F73F27">
        <w:tc>
          <w:tcPr>
            <w:tcW w:w="1455" w:type="pct"/>
            <w:shd w:val="clear" w:color="auto" w:fill="auto"/>
          </w:tcPr>
          <w:p w14:paraId="5B24C7D0" w14:textId="732776C8" w:rsidR="00DD1273" w:rsidRPr="00FD5CC8" w:rsidRDefault="00C66718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D125F50" w14:textId="406A5368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65,371,686</w:t>
            </w:r>
          </w:p>
        </w:tc>
        <w:tc>
          <w:tcPr>
            <w:tcW w:w="145" w:type="pct"/>
          </w:tcPr>
          <w:p w14:paraId="34DF575B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72708FC" w14:textId="5122E954" w:rsidR="00DD1273" w:rsidRPr="00FD5CC8" w:rsidRDefault="00DD127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4,488,611</w:t>
            </w:r>
          </w:p>
        </w:tc>
        <w:tc>
          <w:tcPr>
            <w:tcW w:w="149" w:type="pct"/>
          </w:tcPr>
          <w:p w14:paraId="2F909DF7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08CE4B" w14:textId="3F68EAD7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746,977</w:t>
            </w:r>
          </w:p>
        </w:tc>
        <w:tc>
          <w:tcPr>
            <w:tcW w:w="145" w:type="pct"/>
          </w:tcPr>
          <w:p w14:paraId="1EDEEA9D" w14:textId="77777777" w:rsidR="00DD1273" w:rsidRPr="00FD5CC8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B5AEE" w14:textId="0BBB1CBE" w:rsidR="00DD1273" w:rsidRPr="00FD5CC8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70,607,274</w:t>
            </w:r>
          </w:p>
        </w:tc>
      </w:tr>
      <w:tr w:rsidR="0071124D" w:rsidRPr="00FD5CC8" w14:paraId="455A9218" w14:textId="77777777" w:rsidTr="00F73F27">
        <w:tc>
          <w:tcPr>
            <w:tcW w:w="1455" w:type="pct"/>
            <w:shd w:val="clear" w:color="auto" w:fill="auto"/>
          </w:tcPr>
          <w:p w14:paraId="1E0CB657" w14:textId="77777777" w:rsidR="0071124D" w:rsidRPr="00FD5CC8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8BBF47B" w14:textId="77777777" w:rsidR="0071124D" w:rsidRPr="00FD5CC8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4A0E8742" w14:textId="77777777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9EFA76" w14:textId="6BD7120B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538,039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26FB4A4C" w14:textId="77777777" w:rsidR="0071124D" w:rsidRPr="00FD5CC8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5FDCE43B" w14:textId="77777777" w:rsidR="0071124D" w:rsidRPr="00FD5CC8" w:rsidRDefault="0071124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5E1FC0" w14:textId="0B7859A0" w:rsidR="0071124D" w:rsidRPr="00FD5CC8" w:rsidRDefault="0071124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306,921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62F4CFEE" w14:textId="77777777" w:rsidR="0071124D" w:rsidRPr="00FD5CC8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15FA42F" w14:textId="77777777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D9CCBA" w14:textId="488A9FC3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(480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,92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8)</w:t>
            </w:r>
          </w:p>
        </w:tc>
        <w:tc>
          <w:tcPr>
            <w:tcW w:w="145" w:type="pct"/>
          </w:tcPr>
          <w:p w14:paraId="128FF1A9" w14:textId="77777777" w:rsidR="0071124D" w:rsidRPr="00FD5CC8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B886B" w14:textId="77777777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369E10" w14:textId="6D65B2A2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325</w:t>
            </w:r>
            <w:r w:rsidRPr="00FD5C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888)</w:t>
            </w:r>
          </w:p>
        </w:tc>
      </w:tr>
      <w:tr w:rsidR="0071124D" w:rsidRPr="00FD5CC8" w14:paraId="4D961563" w14:textId="77777777" w:rsidTr="00F73F27">
        <w:tc>
          <w:tcPr>
            <w:tcW w:w="1455" w:type="pct"/>
            <w:shd w:val="clear" w:color="auto" w:fill="auto"/>
          </w:tcPr>
          <w:p w14:paraId="3EA38B18" w14:textId="6A325BC1" w:rsidR="0071124D" w:rsidRPr="00FD5CC8" w:rsidRDefault="00F932CA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F289" w14:textId="6DBA6720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  <w:t>64</w:t>
            </w: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,833,647</w:t>
            </w:r>
          </w:p>
        </w:tc>
        <w:tc>
          <w:tcPr>
            <w:tcW w:w="145" w:type="pct"/>
          </w:tcPr>
          <w:p w14:paraId="02342AF2" w14:textId="77777777" w:rsidR="0071124D" w:rsidRPr="00FD5CC8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29BB" w14:textId="15D49676" w:rsidR="0071124D" w:rsidRPr="00FD5CC8" w:rsidRDefault="0071124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4,181,690</w:t>
            </w:r>
          </w:p>
        </w:tc>
        <w:tc>
          <w:tcPr>
            <w:tcW w:w="149" w:type="pct"/>
          </w:tcPr>
          <w:p w14:paraId="522DBE08" w14:textId="77777777" w:rsidR="0071124D" w:rsidRPr="00FD5CC8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143F" w14:textId="434F0AEE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266,049</w:t>
            </w:r>
          </w:p>
        </w:tc>
        <w:tc>
          <w:tcPr>
            <w:tcW w:w="145" w:type="pct"/>
          </w:tcPr>
          <w:p w14:paraId="1275787A" w14:textId="77777777" w:rsidR="0071124D" w:rsidRPr="00FD5CC8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8DA7" w14:textId="5434904A" w:rsidR="0071124D" w:rsidRPr="00FD5CC8" w:rsidRDefault="0071124D" w:rsidP="0071124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D5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69,281,386</w:t>
            </w:r>
          </w:p>
        </w:tc>
      </w:tr>
    </w:tbl>
    <w:p w14:paraId="014AEBD7" w14:textId="77777777" w:rsidR="00D8798D" w:rsidRPr="00FD5CC8" w:rsidRDefault="00D8798D" w:rsidP="000A72E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620"/>
        <w:gridCol w:w="180"/>
        <w:gridCol w:w="1536"/>
      </w:tblGrid>
      <w:tr w:rsidR="00DB0A3B" w:rsidRPr="00FD5CC8" w14:paraId="0F272BAA" w14:textId="77777777" w:rsidTr="00B137CB">
        <w:trPr>
          <w:cantSplit/>
          <w:tblHeader/>
        </w:trPr>
        <w:tc>
          <w:tcPr>
            <w:tcW w:w="5940" w:type="dxa"/>
            <w:vAlign w:val="bottom"/>
            <w:hideMark/>
          </w:tcPr>
          <w:p w14:paraId="001743E5" w14:textId="74B42FCD" w:rsidR="00DB0A3B" w:rsidRPr="00FD5CC8" w:rsidRDefault="00DB0A3B" w:rsidP="000A72E3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3336" w:type="dxa"/>
            <w:gridSpan w:val="3"/>
          </w:tcPr>
          <w:p w14:paraId="179448F0" w14:textId="279AD0CB" w:rsidR="00DB0A3B" w:rsidRPr="00FD5CC8" w:rsidRDefault="00DB0A3B" w:rsidP="00CD32F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D5CC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และ</w:t>
            </w:r>
            <w:r w:rsidR="00866D4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br/>
            </w:r>
            <w:r w:rsidRPr="00FD5CC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0A3B" w:rsidRPr="00FD5CC8" w14:paraId="7CA3457C" w14:textId="77777777" w:rsidTr="00B137CB">
        <w:trPr>
          <w:cantSplit/>
          <w:tblHeader/>
        </w:trPr>
        <w:tc>
          <w:tcPr>
            <w:tcW w:w="5940" w:type="dxa"/>
            <w:vAlign w:val="bottom"/>
          </w:tcPr>
          <w:p w14:paraId="277D443C" w14:textId="266AC00C" w:rsidR="00DB0A3B" w:rsidRPr="00FD5CC8" w:rsidRDefault="00866D4E" w:rsidP="00FD5CC8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หกเดือน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620" w:type="dxa"/>
            <w:vAlign w:val="bottom"/>
          </w:tcPr>
          <w:p w14:paraId="1AFCD2C2" w14:textId="4206D654" w:rsidR="00DB0A3B" w:rsidRPr="00FD5CC8" w:rsidRDefault="00DB0A3B" w:rsidP="00FD5CC8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02E2754" w14:textId="77777777" w:rsidR="00DB0A3B" w:rsidRPr="00FD5CC8" w:rsidRDefault="00DB0A3B" w:rsidP="00FD5CC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6" w:type="dxa"/>
            <w:vAlign w:val="bottom"/>
          </w:tcPr>
          <w:p w14:paraId="35A7ACF7" w14:textId="1B592DC2" w:rsidR="00DB0A3B" w:rsidRPr="00FD5CC8" w:rsidRDefault="00DB0A3B" w:rsidP="00FD5CC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DB0A3B" w:rsidRPr="00FD5CC8" w14:paraId="54759C95" w14:textId="77777777" w:rsidTr="00B137CB">
        <w:trPr>
          <w:cantSplit/>
          <w:tblHeader/>
        </w:trPr>
        <w:tc>
          <w:tcPr>
            <w:tcW w:w="5940" w:type="dxa"/>
            <w:vAlign w:val="bottom"/>
          </w:tcPr>
          <w:p w14:paraId="46D1C52E" w14:textId="77777777" w:rsidR="00DB0A3B" w:rsidRPr="00FD5CC8" w:rsidRDefault="00DB0A3B" w:rsidP="00FD5CC8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336" w:type="dxa"/>
            <w:gridSpan w:val="3"/>
          </w:tcPr>
          <w:p w14:paraId="788654F1" w14:textId="5E420B2F" w:rsidR="00DB0A3B" w:rsidRPr="00FD5CC8" w:rsidRDefault="00DB0A3B" w:rsidP="00FD5CC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0A3B" w:rsidRPr="00FD5CC8" w14:paraId="3184E174" w14:textId="77777777" w:rsidTr="00B137CB">
        <w:trPr>
          <w:cantSplit/>
          <w:tblHeader/>
        </w:trPr>
        <w:tc>
          <w:tcPr>
            <w:tcW w:w="5940" w:type="dxa"/>
            <w:vAlign w:val="bottom"/>
          </w:tcPr>
          <w:p w14:paraId="5D749137" w14:textId="758EF307" w:rsidR="00DB0A3B" w:rsidRPr="00FD5CC8" w:rsidRDefault="00DB0A3B" w:rsidP="00FD5CC8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รับรู้ในกำไรและขาดทุน</w:t>
            </w:r>
          </w:p>
        </w:tc>
        <w:tc>
          <w:tcPr>
            <w:tcW w:w="1620" w:type="dxa"/>
            <w:vAlign w:val="bottom"/>
          </w:tcPr>
          <w:p w14:paraId="6AB1D201" w14:textId="2BB36F14" w:rsidR="00DB0A3B" w:rsidRPr="005E157B" w:rsidRDefault="00DB0A3B" w:rsidP="00485E9C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E157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5E157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257,052</w:t>
            </w:r>
            <w:r w:rsidRPr="005E157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D26ADF" w14:textId="77777777" w:rsidR="00DB0A3B" w:rsidRPr="00A60B1B" w:rsidRDefault="00DB0A3B" w:rsidP="00FD5CC8">
            <w:pPr>
              <w:pStyle w:val="acctmergecolhdg"/>
              <w:tabs>
                <w:tab w:val="decimal" w:pos="870"/>
              </w:tabs>
              <w:spacing w:line="240" w:lineRule="auto"/>
              <w:ind w:left="-83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6" w:type="dxa"/>
            <w:vAlign w:val="bottom"/>
          </w:tcPr>
          <w:p w14:paraId="5BF3C2CC" w14:textId="0A88E75E" w:rsidR="00DB0A3B" w:rsidRPr="00A60B1B" w:rsidRDefault="00DB0A3B" w:rsidP="00485E9C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0B1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A60B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104,382</w:t>
            </w:r>
            <w:r w:rsidRPr="00A60B1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2FFE3A5" w14:textId="77777777" w:rsidR="002A75F6" w:rsidRPr="00FD5CC8" w:rsidRDefault="002A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FF13F99" w14:textId="6AC1A8D2" w:rsidR="00257DB7" w:rsidRPr="00FD5CC8" w:rsidRDefault="00970B6B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FD5CC8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โดยปกติระยะเวลาการให้สินเชื่อแก่ลูกค้าของกลุ่มบริษัทและบริษัท มี</w:t>
      </w:r>
      <w:r w:rsidRPr="00CA2972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ระยะเวลาตั้งแต่ </w:t>
      </w:r>
      <w:r w:rsidRPr="00CA2972">
        <w:rPr>
          <w:rFonts w:asciiTheme="majorBidi" w:hAnsiTheme="majorBidi" w:cstheme="majorBidi"/>
          <w:sz w:val="28"/>
          <w:szCs w:val="28"/>
        </w:rPr>
        <w:t>3</w:t>
      </w:r>
      <w:r w:rsidRPr="00CA2972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CA2972">
        <w:rPr>
          <w:rFonts w:asciiTheme="majorBidi" w:hAnsiTheme="majorBidi" w:cstheme="majorBidi"/>
          <w:sz w:val="28"/>
          <w:szCs w:val="28"/>
        </w:rPr>
        <w:t xml:space="preserve">80 </w:t>
      </w:r>
      <w:r w:rsidRPr="00CA2972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22766F69" w14:textId="77777777" w:rsidR="00C21BD0" w:rsidRPr="00FD5CC8" w:rsidRDefault="00C21BD0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7F0826BB" w14:textId="77777777" w:rsidR="00C21BD0" w:rsidRDefault="00C21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63EAAA5" w14:textId="17C325E1" w:rsidR="00167120" w:rsidRPr="00DC3E0B" w:rsidRDefault="004C7F9F" w:rsidP="00DC3E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ลูกหนี้ตามสัญญาเช่าซื้อ</w:t>
      </w:r>
    </w:p>
    <w:p w14:paraId="47ED5028" w14:textId="77777777" w:rsidR="006B635E" w:rsidRPr="006B635E" w:rsidRDefault="006B635E" w:rsidP="006B635E">
      <w:pPr>
        <w:rPr>
          <w:rFonts w:cstheme="minorBidi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C6601E" w:rsidRPr="00276C94" w14:paraId="1A5E3C17" w14:textId="77777777" w:rsidTr="00D060CF">
        <w:tc>
          <w:tcPr>
            <w:tcW w:w="2427" w:type="dxa"/>
          </w:tcPr>
          <w:p w14:paraId="1530D71E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0DB9577E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601E" w:rsidRPr="00276C94" w14:paraId="3D8FACE3" w14:textId="77777777" w:rsidTr="00D060CF">
        <w:tc>
          <w:tcPr>
            <w:tcW w:w="2427" w:type="dxa"/>
          </w:tcPr>
          <w:p w14:paraId="2C34047D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29D09D9" w14:textId="5C77B495" w:rsidR="00C6601E" w:rsidRPr="00276C94" w:rsidRDefault="009B1BBA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564C7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DD0B5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6601E" w:rsidRPr="00276C94" w14:paraId="007A41A5" w14:textId="77777777" w:rsidTr="00D060CF">
        <w:tc>
          <w:tcPr>
            <w:tcW w:w="2427" w:type="dxa"/>
          </w:tcPr>
          <w:p w14:paraId="4BE85F40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C9AEB79" w14:textId="2D056C0F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E4856E6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83A9C82" w14:textId="4B9D3F78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92F0BC" w14:textId="6A98AEB1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F2A170B" w14:textId="7E729CCE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CC2C40F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46E83CBB" w14:textId="0DF6893E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66E9E22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6CB57423" w14:textId="68ED0C38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835513D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601E" w:rsidRPr="00276C94" w14:paraId="109C6E4A" w14:textId="77777777" w:rsidTr="00D060CF">
        <w:tc>
          <w:tcPr>
            <w:tcW w:w="2427" w:type="dxa"/>
          </w:tcPr>
          <w:p w14:paraId="6D34F80F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241D3C3B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1447" w:rsidRPr="00B47EE2" w14:paraId="1DB350C7" w14:textId="77777777" w:rsidTr="00444619">
        <w:tc>
          <w:tcPr>
            <w:tcW w:w="2427" w:type="dxa"/>
          </w:tcPr>
          <w:p w14:paraId="5C3FD1F7" w14:textId="77777777" w:rsidR="00ED1447" w:rsidRPr="00B47EE2" w:rsidRDefault="00ED1447" w:rsidP="00ED1447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1766DCB4" w14:textId="069EC35B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1,166,862</w:t>
            </w:r>
          </w:p>
        </w:tc>
        <w:tc>
          <w:tcPr>
            <w:tcW w:w="1008" w:type="dxa"/>
            <w:shd w:val="clear" w:color="auto" w:fill="auto"/>
          </w:tcPr>
          <w:p w14:paraId="602DB56A" w14:textId="546F0B2A" w:rsidR="00ED1447" w:rsidRPr="00B47EE2" w:rsidRDefault="003B1040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1,011,551</w:t>
            </w:r>
          </w:p>
        </w:tc>
        <w:tc>
          <w:tcPr>
            <w:tcW w:w="1008" w:type="dxa"/>
            <w:shd w:val="clear" w:color="auto" w:fill="auto"/>
          </w:tcPr>
          <w:p w14:paraId="54957D0C" w14:textId="2922D1F5" w:rsidR="00ED1447" w:rsidRPr="00B47EE2" w:rsidRDefault="0095068A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747,191</w:t>
            </w:r>
          </w:p>
        </w:tc>
        <w:tc>
          <w:tcPr>
            <w:tcW w:w="1011" w:type="dxa"/>
            <w:shd w:val="clear" w:color="auto" w:fill="auto"/>
          </w:tcPr>
          <w:p w14:paraId="05EB1186" w14:textId="5EDE908A" w:rsidR="00ED1447" w:rsidRPr="00B47EE2" w:rsidRDefault="0095068A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392,041</w:t>
            </w:r>
          </w:p>
        </w:tc>
        <w:tc>
          <w:tcPr>
            <w:tcW w:w="1008" w:type="dxa"/>
          </w:tcPr>
          <w:p w14:paraId="260C0531" w14:textId="2084441E" w:rsidR="00ED1447" w:rsidRPr="00B47EE2" w:rsidRDefault="00C70AA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234,958</w:t>
            </w:r>
          </w:p>
        </w:tc>
        <w:tc>
          <w:tcPr>
            <w:tcW w:w="990" w:type="dxa"/>
          </w:tcPr>
          <w:p w14:paraId="362FF587" w14:textId="6AD8F8E1" w:rsidR="00ED1447" w:rsidRPr="00B47EE2" w:rsidRDefault="007D401B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45,553</w:t>
            </w:r>
          </w:p>
        </w:tc>
        <w:tc>
          <w:tcPr>
            <w:tcW w:w="990" w:type="dxa"/>
          </w:tcPr>
          <w:p w14:paraId="68EB15E1" w14:textId="1D308418" w:rsidR="00ED1447" w:rsidRPr="00B47EE2" w:rsidRDefault="005E1099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3,598,156</w:t>
            </w:r>
          </w:p>
        </w:tc>
      </w:tr>
      <w:tr w:rsidR="00ED1447" w:rsidRPr="00B47EE2" w14:paraId="69A706CF" w14:textId="77777777" w:rsidTr="004D26C5">
        <w:tc>
          <w:tcPr>
            <w:tcW w:w="2427" w:type="dxa"/>
          </w:tcPr>
          <w:p w14:paraId="032E9553" w14:textId="77777777" w:rsidR="00ED1447" w:rsidRPr="00B47EE2" w:rsidRDefault="00ED1447" w:rsidP="00ED1447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47E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2D233904" w14:textId="77777777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4F1A35" w14:textId="77777777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4AD463B" w14:textId="77777777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666C439C" w14:textId="77777777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26AB360" w14:textId="77777777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7065CF" w14:textId="77777777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CFE7A50" w14:textId="77777777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1447" w:rsidRPr="00B47EE2" w14:paraId="278B0929" w14:textId="77777777" w:rsidTr="00ED1447">
        <w:tc>
          <w:tcPr>
            <w:tcW w:w="2427" w:type="dxa"/>
          </w:tcPr>
          <w:p w14:paraId="47BD126F" w14:textId="77777777" w:rsidR="00ED1447" w:rsidRPr="00B47EE2" w:rsidRDefault="00ED1447" w:rsidP="00ED1447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3B7900FE" w14:textId="3247ACBE" w:rsidR="00ED1447" w:rsidRPr="00B47EE2" w:rsidRDefault="00ED14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473,342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C27F3DB" w14:textId="22ACDD20" w:rsidR="00ED1447" w:rsidRPr="00B47EE2" w:rsidRDefault="00ED14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3B1040"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314,065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3C2DB66" w14:textId="2E8190E4" w:rsidR="00ED1447" w:rsidRPr="00B47EE2" w:rsidRDefault="00ED14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95068A"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174,989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35678C6E" w14:textId="1777443A" w:rsidR="00ED1447" w:rsidRPr="00B47EE2" w:rsidRDefault="00ED14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95068A"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83,160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60833086" w14:textId="121D3C9A" w:rsidR="00ED1447" w:rsidRPr="00B47EE2" w:rsidRDefault="00ED14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C70AA7"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28,221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</w:tcPr>
          <w:p w14:paraId="23E97958" w14:textId="674FA848" w:rsidR="00ED1447" w:rsidRPr="00B47EE2" w:rsidRDefault="00ED14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7D401B"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3,831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</w:tcPr>
          <w:p w14:paraId="4EE0F7B0" w14:textId="69E190A9" w:rsidR="00ED1447" w:rsidRPr="00B47EE2" w:rsidRDefault="00ED14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5E1099"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1,077,608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D1447" w:rsidRPr="00B47EE2" w14:paraId="68BC6C5F" w14:textId="77777777" w:rsidTr="00444619">
        <w:tc>
          <w:tcPr>
            <w:tcW w:w="2427" w:type="dxa"/>
          </w:tcPr>
          <w:p w14:paraId="1BEB24CA" w14:textId="1D6B9C84" w:rsidR="00ED1447" w:rsidRPr="00B47EE2" w:rsidRDefault="00ED1447" w:rsidP="00ED1447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6EF2A62" w14:textId="402BE3D0" w:rsidR="00ED1447" w:rsidRPr="00B47EE2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693,52</w:t>
            </w:r>
            <w:r w:rsidR="00501CCB"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1008" w:type="dxa"/>
            <w:shd w:val="clear" w:color="auto" w:fill="auto"/>
          </w:tcPr>
          <w:p w14:paraId="4039B2A4" w14:textId="3CB114E5" w:rsidR="00ED1447" w:rsidRPr="00B47EE2" w:rsidRDefault="003B1040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697,486</w:t>
            </w:r>
          </w:p>
        </w:tc>
        <w:tc>
          <w:tcPr>
            <w:tcW w:w="1008" w:type="dxa"/>
            <w:shd w:val="clear" w:color="auto" w:fill="auto"/>
          </w:tcPr>
          <w:p w14:paraId="00870A89" w14:textId="111A28EA" w:rsidR="00ED1447" w:rsidRPr="00B47EE2" w:rsidRDefault="0095068A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572,202</w:t>
            </w:r>
          </w:p>
        </w:tc>
        <w:tc>
          <w:tcPr>
            <w:tcW w:w="1011" w:type="dxa"/>
            <w:shd w:val="clear" w:color="auto" w:fill="auto"/>
          </w:tcPr>
          <w:p w14:paraId="57ABCBC9" w14:textId="3BB8CFC1" w:rsidR="00ED1447" w:rsidRPr="00B47EE2" w:rsidRDefault="0095068A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308,88</w:t>
            </w:r>
            <w:r w:rsidR="003247E4"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008" w:type="dxa"/>
          </w:tcPr>
          <w:p w14:paraId="74B5C9B1" w14:textId="790E5CCB" w:rsidR="00ED1447" w:rsidRPr="00B47EE2" w:rsidRDefault="00C70AA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206,73</w:t>
            </w:r>
            <w:r w:rsidR="00B05306"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990" w:type="dxa"/>
          </w:tcPr>
          <w:p w14:paraId="7D077146" w14:textId="6DB39501" w:rsidR="00ED1447" w:rsidRPr="00B47EE2" w:rsidRDefault="007D401B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41,722</w:t>
            </w:r>
          </w:p>
        </w:tc>
        <w:tc>
          <w:tcPr>
            <w:tcW w:w="990" w:type="dxa"/>
          </w:tcPr>
          <w:p w14:paraId="219192E0" w14:textId="2C58938C" w:rsidR="00ED1447" w:rsidRPr="00B47EE2" w:rsidRDefault="005E1099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2,520,548</w:t>
            </w:r>
          </w:p>
        </w:tc>
      </w:tr>
      <w:tr w:rsidR="00ED1447" w:rsidRPr="00B47EE2" w14:paraId="10819CB1" w14:textId="77777777" w:rsidTr="00444619">
        <w:tc>
          <w:tcPr>
            <w:tcW w:w="2427" w:type="dxa"/>
          </w:tcPr>
          <w:p w14:paraId="66EA60F5" w14:textId="64467420" w:rsidR="00ED1447" w:rsidRPr="00B47EE2" w:rsidRDefault="00ED1447" w:rsidP="00ED1447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47EE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B47EE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B47EE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B47EE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47EE2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B47EE2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B47EE2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489685BF" w14:textId="2C39F4E6" w:rsidR="00ED1447" w:rsidRPr="00B47EE2" w:rsidRDefault="00ED144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FB6C6B" w:rsidRPr="00B47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4,0</w:t>
            </w:r>
            <w:r w:rsidR="00F87F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195DC0F" w14:textId="3F7EFB11" w:rsidR="00ED1447" w:rsidRPr="00B47EE2" w:rsidRDefault="003B1040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</w:t>
            </w:r>
            <w:r w:rsidRPr="00B47EE2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223)</w:t>
            </w:r>
          </w:p>
        </w:tc>
        <w:tc>
          <w:tcPr>
            <w:tcW w:w="1008" w:type="dxa"/>
            <w:vAlign w:val="bottom"/>
          </w:tcPr>
          <w:p w14:paraId="7D2805F6" w14:textId="2A3ED79B" w:rsidR="00ED1447" w:rsidRPr="00B47EE2" w:rsidRDefault="0095068A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(3</w:t>
            </w:r>
            <w:r w:rsidRPr="00B47EE2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556)</w:t>
            </w:r>
          </w:p>
        </w:tc>
        <w:tc>
          <w:tcPr>
            <w:tcW w:w="1011" w:type="dxa"/>
            <w:vAlign w:val="bottom"/>
          </w:tcPr>
          <w:p w14:paraId="03799865" w14:textId="5D5030C5" w:rsidR="00ED1447" w:rsidRPr="00B47EE2" w:rsidRDefault="0095068A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</w:t>
            </w:r>
            <w:r w:rsidRPr="00B47EE2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031)</w:t>
            </w:r>
          </w:p>
        </w:tc>
        <w:tc>
          <w:tcPr>
            <w:tcW w:w="1008" w:type="dxa"/>
            <w:vAlign w:val="bottom"/>
          </w:tcPr>
          <w:p w14:paraId="6AD80F10" w14:textId="3CE2F982" w:rsidR="00ED1447" w:rsidRPr="00B47EE2" w:rsidRDefault="00C70AA7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</w:t>
            </w:r>
            <w:r w:rsidRPr="00B47EE2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352)</w:t>
            </w:r>
          </w:p>
        </w:tc>
        <w:tc>
          <w:tcPr>
            <w:tcW w:w="990" w:type="dxa"/>
            <w:vAlign w:val="bottom"/>
          </w:tcPr>
          <w:p w14:paraId="7DC6D7BD" w14:textId="0FA3B01F" w:rsidR="00ED1447" w:rsidRPr="00B47EE2" w:rsidRDefault="007D401B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(26</w:t>
            </w:r>
            <w:r w:rsidR="00F87FEE">
              <w:rPr>
                <w:rFonts w:asciiTheme="majorBidi" w:hAnsiTheme="majorBidi" w:cs="Angsana New"/>
                <w:sz w:val="28"/>
                <w:szCs w:val="28"/>
                <w:lang w:val="en-GB"/>
              </w:rPr>
              <w:t>6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504F6279" w14:textId="48E1D83D" w:rsidR="00ED1447" w:rsidRPr="00B47EE2" w:rsidRDefault="005E1099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(15</w:t>
            </w:r>
            <w:r w:rsidRPr="00B47EE2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517)</w:t>
            </w:r>
          </w:p>
        </w:tc>
      </w:tr>
      <w:tr w:rsidR="00ED1447" w:rsidRPr="00477E72" w14:paraId="345D7EEA" w14:textId="77777777" w:rsidTr="00444619">
        <w:tc>
          <w:tcPr>
            <w:tcW w:w="2427" w:type="dxa"/>
          </w:tcPr>
          <w:p w14:paraId="5764F8E2" w14:textId="77777777" w:rsidR="00ED1447" w:rsidRPr="00B47EE2" w:rsidRDefault="00ED1447" w:rsidP="00ED1447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57ACD3FC" w14:textId="3472F580" w:rsidR="00ED1447" w:rsidRPr="00B47EE2" w:rsidRDefault="00FB6C6B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689</w:t>
            </w:r>
            <w:r w:rsidR="00ED1447"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</w:t>
            </w:r>
            <w:r w:rsidR="00F87F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008" w:type="dxa"/>
          </w:tcPr>
          <w:p w14:paraId="1C4D5B3E" w14:textId="138FE01E" w:rsidR="00ED1447" w:rsidRPr="00B47EE2" w:rsidRDefault="003B1040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693,263</w:t>
            </w:r>
          </w:p>
        </w:tc>
        <w:tc>
          <w:tcPr>
            <w:tcW w:w="1008" w:type="dxa"/>
          </w:tcPr>
          <w:p w14:paraId="5EB21431" w14:textId="2DE7974E" w:rsidR="00ED1447" w:rsidRPr="00B47EE2" w:rsidRDefault="0095068A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568,646</w:t>
            </w:r>
          </w:p>
        </w:tc>
        <w:tc>
          <w:tcPr>
            <w:tcW w:w="1011" w:type="dxa"/>
          </w:tcPr>
          <w:p w14:paraId="70BD7E41" w14:textId="32673AEB" w:rsidR="00ED1447" w:rsidRPr="00B47EE2" w:rsidRDefault="0095068A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306,8</w:t>
            </w:r>
            <w:r w:rsidR="00FF0279"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50</w:t>
            </w:r>
          </w:p>
        </w:tc>
        <w:tc>
          <w:tcPr>
            <w:tcW w:w="1008" w:type="dxa"/>
          </w:tcPr>
          <w:p w14:paraId="30A17761" w14:textId="4FC949D0" w:rsidR="00ED1447" w:rsidRPr="00B47EE2" w:rsidRDefault="00C70AA7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205,385</w:t>
            </w:r>
          </w:p>
        </w:tc>
        <w:tc>
          <w:tcPr>
            <w:tcW w:w="990" w:type="dxa"/>
          </w:tcPr>
          <w:p w14:paraId="3D6D9024" w14:textId="7337D520" w:rsidR="00ED1447" w:rsidRPr="00B47EE2" w:rsidRDefault="007D401B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41,45</w:t>
            </w:r>
            <w:r w:rsidR="00F87F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990" w:type="dxa"/>
          </w:tcPr>
          <w:p w14:paraId="2F3F8EFE" w14:textId="3D905D66" w:rsidR="00ED1447" w:rsidRPr="00B47EE2" w:rsidRDefault="005E1099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2,505,031</w:t>
            </w:r>
          </w:p>
        </w:tc>
      </w:tr>
    </w:tbl>
    <w:p w14:paraId="50A1BAE5" w14:textId="47036B0B" w:rsidR="00D060CF" w:rsidRDefault="00D060CF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6B635E" w:rsidRPr="00276C94" w14:paraId="400D340E" w14:textId="77777777" w:rsidTr="00CD32F3">
        <w:tc>
          <w:tcPr>
            <w:tcW w:w="2427" w:type="dxa"/>
          </w:tcPr>
          <w:p w14:paraId="2E107D3B" w14:textId="77777777" w:rsidR="006B635E" w:rsidRPr="00276C94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49A0FCC0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B635E" w:rsidRPr="00276C94" w14:paraId="56A17476" w14:textId="77777777" w:rsidTr="00CD32F3">
        <w:tc>
          <w:tcPr>
            <w:tcW w:w="2427" w:type="dxa"/>
          </w:tcPr>
          <w:p w14:paraId="5592E2EA" w14:textId="77777777" w:rsidR="006B635E" w:rsidRPr="00276C94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7F17FF13" w14:textId="173F2AB9" w:rsidR="006B635E" w:rsidRPr="006B635E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B635E" w:rsidRPr="00276C94" w14:paraId="5EFEF906" w14:textId="77777777" w:rsidTr="00CD32F3">
        <w:tc>
          <w:tcPr>
            <w:tcW w:w="2427" w:type="dxa"/>
          </w:tcPr>
          <w:p w14:paraId="0AFDB6C0" w14:textId="77777777" w:rsidR="006B635E" w:rsidRPr="00276C94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2589C19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C693556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B2FFE4E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3BDCEB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296CA0A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DD18A9E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2ABFB6F3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7DA632B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301B28C3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1CF786E6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B635E" w:rsidRPr="00276C94" w14:paraId="0C977F57" w14:textId="77777777" w:rsidTr="00CD32F3">
        <w:tc>
          <w:tcPr>
            <w:tcW w:w="2427" w:type="dxa"/>
          </w:tcPr>
          <w:p w14:paraId="76A4425A" w14:textId="77777777" w:rsidR="006B635E" w:rsidRPr="00276C94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16927B79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35E" w:rsidRPr="00E90434" w14:paraId="05FF6DEC" w14:textId="77777777" w:rsidTr="00CD32F3">
        <w:tc>
          <w:tcPr>
            <w:tcW w:w="2427" w:type="dxa"/>
          </w:tcPr>
          <w:p w14:paraId="2AFCF0CB" w14:textId="77777777" w:rsidR="006B635E" w:rsidRPr="004E3E95" w:rsidRDefault="006B635E" w:rsidP="00CD32F3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44AE5A76" w14:textId="45A3604C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201,989</w:t>
            </w:r>
          </w:p>
        </w:tc>
        <w:tc>
          <w:tcPr>
            <w:tcW w:w="1008" w:type="dxa"/>
            <w:shd w:val="clear" w:color="auto" w:fill="auto"/>
          </w:tcPr>
          <w:p w14:paraId="6FD13BFA" w14:textId="48885184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158,108</w:t>
            </w:r>
          </w:p>
        </w:tc>
        <w:tc>
          <w:tcPr>
            <w:tcW w:w="1008" w:type="dxa"/>
            <w:shd w:val="clear" w:color="auto" w:fill="auto"/>
          </w:tcPr>
          <w:p w14:paraId="48F6E13A" w14:textId="3D3BE893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94,168</w:t>
            </w:r>
          </w:p>
        </w:tc>
        <w:tc>
          <w:tcPr>
            <w:tcW w:w="1011" w:type="dxa"/>
            <w:shd w:val="clear" w:color="auto" w:fill="auto"/>
          </w:tcPr>
          <w:p w14:paraId="422B4E34" w14:textId="3D44CAA0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32,176</w:t>
            </w:r>
          </w:p>
        </w:tc>
        <w:tc>
          <w:tcPr>
            <w:tcW w:w="1008" w:type="dxa"/>
            <w:shd w:val="clear" w:color="auto" w:fill="auto"/>
          </w:tcPr>
          <w:p w14:paraId="1263FC75" w14:textId="51931EF9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13,538</w:t>
            </w:r>
          </w:p>
        </w:tc>
        <w:tc>
          <w:tcPr>
            <w:tcW w:w="990" w:type="dxa"/>
            <w:shd w:val="clear" w:color="auto" w:fill="auto"/>
          </w:tcPr>
          <w:p w14:paraId="20D8C6A2" w14:textId="6FBD356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132</w:t>
            </w:r>
          </w:p>
        </w:tc>
        <w:tc>
          <w:tcPr>
            <w:tcW w:w="990" w:type="dxa"/>
            <w:shd w:val="clear" w:color="auto" w:fill="auto"/>
          </w:tcPr>
          <w:p w14:paraId="3748FC2F" w14:textId="486CD918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500,111</w:t>
            </w:r>
          </w:p>
        </w:tc>
      </w:tr>
      <w:tr w:rsidR="006B635E" w:rsidRPr="00E90434" w14:paraId="501973EB" w14:textId="77777777" w:rsidTr="00CD32F3">
        <w:tc>
          <w:tcPr>
            <w:tcW w:w="2427" w:type="dxa"/>
          </w:tcPr>
          <w:p w14:paraId="332897DB" w14:textId="77777777" w:rsidR="006B635E" w:rsidRPr="004E3E95" w:rsidRDefault="006B635E" w:rsidP="00CD32F3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37566AFA" w14:textId="65955FB5" w:rsidR="006B635E" w:rsidRPr="00DA3107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952B810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56BFCFA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5AD4E161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D728EB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049A1AD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CC4FAE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B635E" w:rsidRPr="00E90434" w14:paraId="5042BF02" w14:textId="77777777" w:rsidTr="00CD32F3">
        <w:tc>
          <w:tcPr>
            <w:tcW w:w="2427" w:type="dxa"/>
          </w:tcPr>
          <w:p w14:paraId="7B80D090" w14:textId="77777777" w:rsidR="006B635E" w:rsidRPr="004E3E95" w:rsidRDefault="006B635E" w:rsidP="00CD32F3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17CE2E7C" w14:textId="674F3AF3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74,884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BD9FC6C" w14:textId="15E4D24C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40,948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4B5AFF9" w14:textId="2B46A6E8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17,194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592CBD25" w14:textId="1B50844F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5,131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4611E8B" w14:textId="0AC264E5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CDD75C4" w14:textId="287F6C23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6FBADAF" w14:textId="30784EB9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139,438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B635E" w:rsidRPr="00E90434" w14:paraId="4AEAAC56" w14:textId="77777777" w:rsidTr="00CD32F3">
        <w:tc>
          <w:tcPr>
            <w:tcW w:w="2427" w:type="dxa"/>
          </w:tcPr>
          <w:p w14:paraId="2BA67E8D" w14:textId="77777777" w:rsidR="006B635E" w:rsidRPr="00023D7D" w:rsidRDefault="006B635E" w:rsidP="00CD32F3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D51C45C" w14:textId="2999F61A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127,105</w:t>
            </w:r>
          </w:p>
        </w:tc>
        <w:tc>
          <w:tcPr>
            <w:tcW w:w="1008" w:type="dxa"/>
            <w:shd w:val="clear" w:color="auto" w:fill="auto"/>
          </w:tcPr>
          <w:p w14:paraId="34E6CECC" w14:textId="76FFFF89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117,160</w:t>
            </w:r>
          </w:p>
        </w:tc>
        <w:tc>
          <w:tcPr>
            <w:tcW w:w="1008" w:type="dxa"/>
            <w:shd w:val="clear" w:color="auto" w:fill="auto"/>
          </w:tcPr>
          <w:p w14:paraId="159825A1" w14:textId="29282F8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76,974</w:t>
            </w:r>
          </w:p>
        </w:tc>
        <w:tc>
          <w:tcPr>
            <w:tcW w:w="1011" w:type="dxa"/>
            <w:shd w:val="clear" w:color="auto" w:fill="auto"/>
          </w:tcPr>
          <w:p w14:paraId="08E849D7" w14:textId="383FD658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27,045</w:t>
            </w:r>
          </w:p>
        </w:tc>
        <w:tc>
          <w:tcPr>
            <w:tcW w:w="1008" w:type="dxa"/>
            <w:shd w:val="clear" w:color="auto" w:fill="auto"/>
          </w:tcPr>
          <w:p w14:paraId="526560FF" w14:textId="6070FFA2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12,267</w:t>
            </w:r>
          </w:p>
        </w:tc>
        <w:tc>
          <w:tcPr>
            <w:tcW w:w="990" w:type="dxa"/>
            <w:shd w:val="clear" w:color="auto" w:fill="auto"/>
          </w:tcPr>
          <w:p w14:paraId="1646F0B4" w14:textId="2950EDCB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122</w:t>
            </w:r>
          </w:p>
        </w:tc>
        <w:tc>
          <w:tcPr>
            <w:tcW w:w="990" w:type="dxa"/>
            <w:shd w:val="clear" w:color="auto" w:fill="auto"/>
          </w:tcPr>
          <w:p w14:paraId="3A8CE99B" w14:textId="4EA16695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360,673</w:t>
            </w:r>
          </w:p>
        </w:tc>
      </w:tr>
      <w:tr w:rsidR="006B635E" w:rsidRPr="00E90434" w14:paraId="73FC96E1" w14:textId="77777777" w:rsidTr="00CD32F3">
        <w:tc>
          <w:tcPr>
            <w:tcW w:w="2427" w:type="dxa"/>
          </w:tcPr>
          <w:p w14:paraId="27E22E98" w14:textId="77777777" w:rsidR="006B635E" w:rsidRPr="004E3E95" w:rsidRDefault="006B635E" w:rsidP="00755123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223E68" w14:textId="7E7F28AA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C0F6AB" w14:textId="230A347A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C3E4A0" w14:textId="7F769ADA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A26942F" w14:textId="1473FFFF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0FA28B" w14:textId="3C74145F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DB95AB" w14:textId="5737E723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09C5F8" w14:textId="3DF9D5A5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1,834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B635E" w:rsidRPr="00E90434" w14:paraId="2BFF23A1" w14:textId="77777777" w:rsidTr="00CD32F3">
        <w:tc>
          <w:tcPr>
            <w:tcW w:w="2427" w:type="dxa"/>
          </w:tcPr>
          <w:p w14:paraId="3C352322" w14:textId="77777777" w:rsidR="006B635E" w:rsidRPr="004E3E95" w:rsidRDefault="006B635E" w:rsidP="00CD32F3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</w:tcPr>
          <w:p w14:paraId="5D91B0AF" w14:textId="777965C7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126,429</w:t>
            </w:r>
          </w:p>
        </w:tc>
        <w:tc>
          <w:tcPr>
            <w:tcW w:w="1008" w:type="dxa"/>
            <w:shd w:val="clear" w:color="auto" w:fill="auto"/>
          </w:tcPr>
          <w:p w14:paraId="3934018A" w14:textId="03E44A67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116,581</w:t>
            </w:r>
          </w:p>
        </w:tc>
        <w:tc>
          <w:tcPr>
            <w:tcW w:w="1008" w:type="dxa"/>
            <w:shd w:val="clear" w:color="auto" w:fill="auto"/>
          </w:tcPr>
          <w:p w14:paraId="1B2BEE6A" w14:textId="70B186D3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76,592</w:t>
            </w:r>
          </w:p>
        </w:tc>
        <w:tc>
          <w:tcPr>
            <w:tcW w:w="1011" w:type="dxa"/>
            <w:shd w:val="clear" w:color="auto" w:fill="auto"/>
          </w:tcPr>
          <w:p w14:paraId="7F6625D5" w14:textId="4E334480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26,907</w:t>
            </w:r>
          </w:p>
        </w:tc>
        <w:tc>
          <w:tcPr>
            <w:tcW w:w="1008" w:type="dxa"/>
            <w:shd w:val="clear" w:color="auto" w:fill="auto"/>
          </w:tcPr>
          <w:p w14:paraId="0CC6479B" w14:textId="514414C4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12,209</w:t>
            </w:r>
          </w:p>
        </w:tc>
        <w:tc>
          <w:tcPr>
            <w:tcW w:w="990" w:type="dxa"/>
            <w:shd w:val="clear" w:color="auto" w:fill="auto"/>
          </w:tcPr>
          <w:p w14:paraId="2DB5B617" w14:textId="3E7622D4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121</w:t>
            </w:r>
          </w:p>
        </w:tc>
        <w:tc>
          <w:tcPr>
            <w:tcW w:w="990" w:type="dxa"/>
            <w:shd w:val="clear" w:color="auto" w:fill="auto"/>
          </w:tcPr>
          <w:p w14:paraId="2F174D59" w14:textId="2E86A379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358,839</w:t>
            </w:r>
          </w:p>
        </w:tc>
      </w:tr>
    </w:tbl>
    <w:p w14:paraId="692E6AD9" w14:textId="1E49737C" w:rsidR="006B635E" w:rsidRDefault="006B63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2E0155F" w14:textId="69A08F43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FA4EE8F" w14:textId="0560C00A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BB3FC2C" w14:textId="72DE1B31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DC626B4" w14:textId="45C7A3A1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6DD21F8" w14:textId="6AA321C0" w:rsidR="0008395E" w:rsidRP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08395E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/>
          <w:bCs/>
          <w:sz w:val="28"/>
          <w:szCs w:val="28"/>
        </w:rPr>
        <w:t>2564</w:t>
      </w:r>
      <w:r w:rsidRPr="0008395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08395E">
        <w:rPr>
          <w:rFonts w:asciiTheme="majorBidi" w:hAnsiTheme="majorBidi" w:cstheme="majorBidi"/>
          <w:bCs/>
          <w:sz w:val="28"/>
          <w:szCs w:val="28"/>
        </w:rPr>
        <w:t>31</w:t>
      </w:r>
      <w:r w:rsidRPr="0008395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08395E">
        <w:rPr>
          <w:rFonts w:asciiTheme="majorBidi" w:hAnsiTheme="majorBidi" w:cstheme="majorBidi"/>
          <w:bCs/>
          <w:sz w:val="28"/>
          <w:szCs w:val="28"/>
        </w:rPr>
        <w:t>2563</w:t>
      </w:r>
      <w:r w:rsidRPr="0008395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="006E7E6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A34803E" w14:textId="0B2898AD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5C0BB2" w14:paraId="7B8B5B32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333C8F2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4B0BE90" w14:textId="6C7BB039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6C69B7" w14:paraId="788884B5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C3698E8" w14:textId="77777777" w:rsidR="00E36D93" w:rsidRPr="00D8798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594CCFB" w14:textId="78FDCC64" w:rsidR="00E36D93" w:rsidRPr="006C69B7" w:rsidRDefault="009B1BBA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564C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6D93"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36D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36D93" w:rsidRPr="003A063D" w:rsidDel="00D43E7A" w14:paraId="5ED3C7E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858178E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68C698B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3B9D3DC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B017B02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2D8DEA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4E1BDB3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7557E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CD797F8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5EDCCBA" w14:textId="77777777" w:rsidR="00E36D93" w:rsidRPr="003A063D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3A063D" w14:paraId="2EED0A3B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7DA98617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6B8A2CFE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3A063D" w14:paraId="19A5E60F" w14:textId="77777777" w:rsidTr="00F73F27">
        <w:tc>
          <w:tcPr>
            <w:tcW w:w="1455" w:type="pct"/>
            <w:shd w:val="clear" w:color="auto" w:fill="auto"/>
          </w:tcPr>
          <w:p w14:paraId="56AE39F2" w14:textId="315AED24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4141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74F1E1D0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E70CDCA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893A78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38DFA1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BF6831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0D0FF8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A2A73B7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77E" w:rsidRPr="00BE6EB5" w14:paraId="383AFC9A" w14:textId="77777777" w:rsidTr="00444619">
        <w:tc>
          <w:tcPr>
            <w:tcW w:w="1455" w:type="pct"/>
            <w:shd w:val="clear" w:color="auto" w:fill="auto"/>
          </w:tcPr>
          <w:p w14:paraId="0C77983B" w14:textId="77777777" w:rsidR="0035477E" w:rsidRPr="005C0BB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6317CD8C" w14:textId="1A8265B6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2,170,737</w:t>
            </w:r>
          </w:p>
        </w:tc>
        <w:tc>
          <w:tcPr>
            <w:tcW w:w="145" w:type="pct"/>
          </w:tcPr>
          <w:p w14:paraId="233563F4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248574A" w14:textId="09E48E46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C498EF2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CFDA451" w14:textId="5269526B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9959F6D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C11F6EE" w14:textId="066FF714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2,170,737</w:t>
            </w:r>
          </w:p>
        </w:tc>
      </w:tr>
      <w:tr w:rsidR="0035477E" w:rsidRPr="00BE6EB5" w14:paraId="33754C33" w14:textId="77777777" w:rsidTr="00444619">
        <w:tc>
          <w:tcPr>
            <w:tcW w:w="1455" w:type="pct"/>
            <w:shd w:val="clear" w:color="auto" w:fill="auto"/>
          </w:tcPr>
          <w:p w14:paraId="49F96840" w14:textId="77777777" w:rsidR="0035477E" w:rsidRPr="005C0BB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02143F5" w14:textId="347C4AD1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260,813</w:t>
            </w:r>
          </w:p>
        </w:tc>
        <w:tc>
          <w:tcPr>
            <w:tcW w:w="145" w:type="pct"/>
          </w:tcPr>
          <w:p w14:paraId="1738C647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81B5514" w14:textId="2032D18C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B9BCCD1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30D5733" w14:textId="2D8BAAB0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D7213C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522CF3D" w14:textId="3D693017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260,813</w:t>
            </w:r>
          </w:p>
        </w:tc>
      </w:tr>
      <w:tr w:rsidR="0035477E" w:rsidRPr="00BE6EB5" w14:paraId="245BE0FD" w14:textId="77777777" w:rsidTr="00444619">
        <w:tc>
          <w:tcPr>
            <w:tcW w:w="1455" w:type="pct"/>
            <w:shd w:val="clear" w:color="auto" w:fill="auto"/>
          </w:tcPr>
          <w:p w14:paraId="35F90FBA" w14:textId="77777777" w:rsidR="0035477E" w:rsidRPr="005C0BB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EDD2C30" w14:textId="1F4EF21E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5F4EA34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FC9B2A5" w14:textId="4C602357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</w:rPr>
              <w:t>71,773</w:t>
            </w:r>
          </w:p>
        </w:tc>
        <w:tc>
          <w:tcPr>
            <w:tcW w:w="149" w:type="pct"/>
          </w:tcPr>
          <w:p w14:paraId="07D73132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587090E" w14:textId="116E52E6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733947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7690E71" w14:textId="336E8F30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71,773</w:t>
            </w:r>
          </w:p>
        </w:tc>
      </w:tr>
      <w:tr w:rsidR="0035477E" w:rsidRPr="00BE6EB5" w14:paraId="653CA778" w14:textId="77777777" w:rsidTr="00444619">
        <w:tc>
          <w:tcPr>
            <w:tcW w:w="1455" w:type="pct"/>
            <w:shd w:val="clear" w:color="auto" w:fill="auto"/>
          </w:tcPr>
          <w:p w14:paraId="73D31EE0" w14:textId="77777777" w:rsidR="0035477E" w:rsidRPr="005C0BB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55476D5" w14:textId="32AB3999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5F7BCF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E1D710B" w14:textId="3F4F3149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</w:rPr>
              <w:t>14,565</w:t>
            </w:r>
          </w:p>
        </w:tc>
        <w:tc>
          <w:tcPr>
            <w:tcW w:w="149" w:type="pct"/>
          </w:tcPr>
          <w:p w14:paraId="3A86795B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EA610A" w14:textId="506EEBBD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1999353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BB5B70F" w14:textId="3297F249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14,565</w:t>
            </w:r>
          </w:p>
        </w:tc>
      </w:tr>
      <w:tr w:rsidR="0035477E" w:rsidRPr="00BE6EB5" w14:paraId="01392685" w14:textId="77777777" w:rsidTr="00444619">
        <w:tc>
          <w:tcPr>
            <w:tcW w:w="1455" w:type="pct"/>
            <w:shd w:val="clear" w:color="auto" w:fill="auto"/>
          </w:tcPr>
          <w:p w14:paraId="62F18B72" w14:textId="77777777" w:rsidR="0035477E" w:rsidRPr="005C0BB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F80FC" w14:textId="6DCD6E1B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8424F5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8393" w14:textId="7DA4DD2B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DE67D91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BCB03" w14:textId="4039FE4B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lang w:bidi="th-TH"/>
              </w:rPr>
              <w:t>2,660</w:t>
            </w:r>
          </w:p>
        </w:tc>
        <w:tc>
          <w:tcPr>
            <w:tcW w:w="145" w:type="pct"/>
          </w:tcPr>
          <w:p w14:paraId="685819CA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24336" w14:textId="6BDDCB31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lang w:bidi="th-TH"/>
              </w:rPr>
              <w:t>2,660</w:t>
            </w:r>
          </w:p>
        </w:tc>
      </w:tr>
      <w:tr w:rsidR="0035477E" w:rsidRPr="00BE6EB5" w14:paraId="261AD9B4" w14:textId="77777777" w:rsidTr="00444619">
        <w:tc>
          <w:tcPr>
            <w:tcW w:w="1455" w:type="pct"/>
            <w:shd w:val="clear" w:color="auto" w:fill="auto"/>
          </w:tcPr>
          <w:p w14:paraId="17C1A7A2" w14:textId="77777777" w:rsidR="0035477E" w:rsidRPr="00D41AC7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A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8A746" w14:textId="1F4536DE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2,431,55</w:t>
            </w:r>
            <w:r w:rsidR="0085106D" w:rsidRPr="00B47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5" w:type="pct"/>
          </w:tcPr>
          <w:p w14:paraId="2D4615D4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020FB" w14:textId="6498BFE7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86,338</w:t>
            </w:r>
          </w:p>
        </w:tc>
        <w:tc>
          <w:tcPr>
            <w:tcW w:w="149" w:type="pct"/>
          </w:tcPr>
          <w:p w14:paraId="09BE3B84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DF405" w14:textId="00A6B1E9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2,660</w:t>
            </w:r>
          </w:p>
        </w:tc>
        <w:tc>
          <w:tcPr>
            <w:tcW w:w="145" w:type="pct"/>
          </w:tcPr>
          <w:p w14:paraId="66873F14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BC53E" w14:textId="5EB8C5DA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2,520,548</w:t>
            </w:r>
          </w:p>
        </w:tc>
      </w:tr>
      <w:tr w:rsidR="0035477E" w:rsidRPr="00BE6EB5" w14:paraId="5C5DEEE1" w14:textId="77777777" w:rsidTr="00444619">
        <w:tc>
          <w:tcPr>
            <w:tcW w:w="1455" w:type="pct"/>
            <w:shd w:val="clear" w:color="auto" w:fill="auto"/>
          </w:tcPr>
          <w:p w14:paraId="6F1EA3BB" w14:textId="77777777" w:rsidR="0035477E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57C38DE" w14:textId="77777777" w:rsidR="0035477E" w:rsidRPr="005C0BB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1AFFE" w14:textId="77777777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9E60E9" w14:textId="32D22051" w:rsidR="00941CBA" w:rsidRPr="00B47EE2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47EE2">
              <w:rPr>
                <w:rFonts w:asciiTheme="majorBidi" w:hAnsiTheme="majorBidi" w:cstheme="majorBidi"/>
                <w:sz w:val="28"/>
                <w:szCs w:val="28"/>
              </w:rPr>
              <w:t>12,7</w:t>
            </w:r>
            <w:r w:rsidR="00D167B5" w:rsidRPr="00B47EE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1BF89055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6D307" w14:textId="77777777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9C5BD82" w14:textId="3B36BBBC" w:rsidR="00941CBA" w:rsidRPr="00B47EE2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47EE2">
              <w:rPr>
                <w:rFonts w:asciiTheme="majorBidi" w:hAnsiTheme="majorBidi" w:cs="Angsana New"/>
                <w:sz w:val="28"/>
                <w:szCs w:val="28"/>
              </w:rPr>
              <w:t>2,408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2203F9A6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24C78" w14:textId="77777777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0D8D0B7B" w14:textId="616B67D2" w:rsidR="00941CBA" w:rsidRPr="00B47EE2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47EE2">
              <w:rPr>
                <w:rFonts w:asciiTheme="majorBidi" w:hAnsiTheme="majorBidi" w:cs="Angsana New"/>
                <w:sz w:val="28"/>
                <w:szCs w:val="28"/>
                <w:lang w:bidi="th-TH"/>
              </w:rPr>
              <w:t>399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76FE2DAB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2B964" w14:textId="77777777" w:rsidR="0035477E" w:rsidRPr="00B47EE2" w:rsidRDefault="0035477E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AFDF9" w14:textId="09442270" w:rsidR="00941CBA" w:rsidRPr="00B47EE2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47EE2">
              <w:rPr>
                <w:rFonts w:asciiTheme="majorBidi" w:hAnsiTheme="majorBidi" w:cstheme="majorBidi"/>
                <w:sz w:val="28"/>
                <w:szCs w:val="28"/>
              </w:rPr>
              <w:t>15,517</w:t>
            </w:r>
            <w:r w:rsidRPr="00B47E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5477E" w:rsidRPr="00B6064C" w14:paraId="37C71BA1" w14:textId="77777777" w:rsidTr="00444619">
        <w:tc>
          <w:tcPr>
            <w:tcW w:w="1455" w:type="pct"/>
            <w:shd w:val="clear" w:color="auto" w:fill="auto"/>
          </w:tcPr>
          <w:p w14:paraId="1AA21B23" w14:textId="77777777" w:rsidR="0035477E" w:rsidRPr="00B6064C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C8AF" w14:textId="2B67807B" w:rsidR="0035477E" w:rsidRPr="00B47EE2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2,418,84</w:t>
            </w:r>
            <w:r w:rsidR="000B48C6" w:rsidRPr="00B47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5" w:type="pct"/>
          </w:tcPr>
          <w:p w14:paraId="57DAB98A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CC669" w14:textId="2B0808E8" w:rsidR="0035477E" w:rsidRPr="00B47EE2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B47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83,930</w:t>
            </w:r>
          </w:p>
        </w:tc>
        <w:tc>
          <w:tcPr>
            <w:tcW w:w="149" w:type="pct"/>
          </w:tcPr>
          <w:p w14:paraId="6E249DD5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7DF9B" w14:textId="6B2A504D" w:rsidR="0035477E" w:rsidRPr="00B47EE2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47E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2,261</w:t>
            </w:r>
          </w:p>
        </w:tc>
        <w:tc>
          <w:tcPr>
            <w:tcW w:w="145" w:type="pct"/>
          </w:tcPr>
          <w:p w14:paraId="47D9EE16" w14:textId="77777777" w:rsidR="0035477E" w:rsidRPr="00B47EE2" w:rsidRDefault="0035477E" w:rsidP="0035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FA55A" w14:textId="753DF270" w:rsidR="0035477E" w:rsidRPr="00B47EE2" w:rsidRDefault="00941CBA" w:rsidP="0035477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47E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2,505,031</w:t>
            </w:r>
          </w:p>
        </w:tc>
      </w:tr>
    </w:tbl>
    <w:p w14:paraId="6E79BC00" w14:textId="393725F2" w:rsidR="00793226" w:rsidRPr="00D30750" w:rsidRDefault="00793226" w:rsidP="00E36D93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bCs/>
          <w:sz w:val="20"/>
          <w:szCs w:val="20"/>
        </w:rPr>
      </w:pPr>
    </w:p>
    <w:p w14:paraId="0481CD10" w14:textId="77777777" w:rsidR="00D772C8" w:rsidRPr="00724421" w:rsidRDefault="00D772C8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EB4141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896B55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896B55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3B792A7" w14:textId="77777777" w:rsidR="00D772C8" w:rsidRDefault="00D772C8" w:rsidP="00E36D93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4B1E173D" w14:textId="47ED1CE1" w:rsidR="00E36D93" w:rsidRDefault="00E36D93" w:rsidP="00E36D9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5C0BB2" w14:paraId="40FC4D41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C6E6463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20E1304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6C69B7" w14:paraId="739813C8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A2C976C" w14:textId="77777777" w:rsidR="00E36D93" w:rsidRPr="00D8798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BB9D7CA" w14:textId="50AAF91D" w:rsidR="00E36D93" w:rsidRPr="006C69B7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2056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36D93" w:rsidRPr="003A063D" w:rsidDel="00D43E7A" w14:paraId="20A9B0B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C3BD0B9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DC326CC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2B40E91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09F9BD5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629F4FA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2A7CFF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E1486F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FA4BC24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4DD2879F" w14:textId="77777777" w:rsidR="00E36D93" w:rsidRPr="003A063D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3A063D" w14:paraId="16574152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28EDEB33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A64C145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3A063D" w14:paraId="572D6789" w14:textId="77777777" w:rsidTr="00F73F27">
        <w:tc>
          <w:tcPr>
            <w:tcW w:w="1455" w:type="pct"/>
            <w:shd w:val="clear" w:color="auto" w:fill="auto"/>
          </w:tcPr>
          <w:p w14:paraId="2C71A4AE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4141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EC78267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6E25F11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565EB1E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F98C8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D9009F4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9DAAE5B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5FCC4C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6D93" w:rsidRPr="00BE6EB5" w14:paraId="7F7EA173" w14:textId="77777777" w:rsidTr="00F73F27">
        <w:tc>
          <w:tcPr>
            <w:tcW w:w="1455" w:type="pct"/>
            <w:shd w:val="clear" w:color="auto" w:fill="auto"/>
          </w:tcPr>
          <w:p w14:paraId="03E9CA24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AFC729D" w14:textId="34DC9F1B" w:rsidR="00E36D93" w:rsidRPr="003A063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345,552</w:t>
            </w:r>
          </w:p>
        </w:tc>
        <w:tc>
          <w:tcPr>
            <w:tcW w:w="145" w:type="pct"/>
          </w:tcPr>
          <w:p w14:paraId="01C5B8F8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955C3F5" w14:textId="3036380D" w:rsidR="00E36D93" w:rsidRPr="005C0BB2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4B5AE3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7EA6885" w14:textId="1B6F7581" w:rsidR="00E36D93" w:rsidRPr="005C0BB2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6B876AE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DADCC2D" w14:textId="51F54F48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345,552</w:t>
            </w:r>
          </w:p>
        </w:tc>
      </w:tr>
      <w:tr w:rsidR="00E36D93" w:rsidRPr="00BE6EB5" w14:paraId="37632143" w14:textId="77777777" w:rsidTr="00F73F27">
        <w:tc>
          <w:tcPr>
            <w:tcW w:w="1455" w:type="pct"/>
            <w:shd w:val="clear" w:color="auto" w:fill="auto"/>
          </w:tcPr>
          <w:p w14:paraId="3804C771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A640DE6" w14:textId="0ED0922C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9,713</w:t>
            </w:r>
          </w:p>
        </w:tc>
        <w:tc>
          <w:tcPr>
            <w:tcW w:w="145" w:type="pct"/>
          </w:tcPr>
          <w:p w14:paraId="5B75EDD8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63267A3" w14:textId="2B1116B4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6BEAED4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C45FA52" w14:textId="1DFB9927" w:rsidR="00E36D93" w:rsidRPr="007B3F09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3A0E691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BA2D28" w14:textId="4AEF6767" w:rsidR="00E36D93" w:rsidRPr="00B2056D" w:rsidRDefault="00E36D93" w:rsidP="0057726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9,713</w:t>
            </w:r>
          </w:p>
        </w:tc>
      </w:tr>
      <w:tr w:rsidR="00E36D93" w:rsidRPr="00BE6EB5" w14:paraId="480FEE70" w14:textId="77777777" w:rsidTr="00F73F27">
        <w:tc>
          <w:tcPr>
            <w:tcW w:w="1455" w:type="pct"/>
            <w:shd w:val="clear" w:color="auto" w:fill="auto"/>
          </w:tcPr>
          <w:p w14:paraId="70FFD6FC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1E784F9" w14:textId="728460C6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9E50F03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37DB5A9" w14:textId="49A0B1E9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49" w:type="pct"/>
          </w:tcPr>
          <w:p w14:paraId="38AF10DA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F2649CC" w14:textId="582F24FD" w:rsidR="00E36D93" w:rsidRPr="007B3F09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E9DF57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929EA58" w14:textId="5D5EC9FC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3,642</w:t>
            </w:r>
          </w:p>
        </w:tc>
      </w:tr>
      <w:tr w:rsidR="00E36D93" w:rsidRPr="00BE6EB5" w14:paraId="708AE663" w14:textId="77777777" w:rsidTr="00F73F27">
        <w:tc>
          <w:tcPr>
            <w:tcW w:w="1455" w:type="pct"/>
            <w:shd w:val="clear" w:color="auto" w:fill="auto"/>
          </w:tcPr>
          <w:p w14:paraId="263B0892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1C48043" w14:textId="5B816E02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A795F29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D44730D" w14:textId="34D60C2A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49" w:type="pct"/>
          </w:tcPr>
          <w:p w14:paraId="15FE7452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DC122E9" w14:textId="23AAE41D" w:rsidR="00E36D93" w:rsidRPr="007B3F09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5653C87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7CFF8DC" w14:textId="1877B426" w:rsidR="00E36D93" w:rsidRPr="00B2056D" w:rsidRDefault="00E36D93" w:rsidP="009F49C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</w:tr>
      <w:tr w:rsidR="00E36D93" w:rsidRPr="00BE6EB5" w14:paraId="62CBFC6B" w14:textId="77777777" w:rsidTr="00F73F27">
        <w:tc>
          <w:tcPr>
            <w:tcW w:w="1455" w:type="pct"/>
            <w:shd w:val="clear" w:color="auto" w:fill="auto"/>
          </w:tcPr>
          <w:p w14:paraId="1BB55555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69770FA" w14:textId="0F663A17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AD5EB28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BAB2A30" w14:textId="129D7CE7" w:rsidR="00E36D93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07E1FF2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19C5CB5" w14:textId="6DFDFD15" w:rsidR="00E36D93" w:rsidRPr="00B2056D" w:rsidRDefault="00E36D93" w:rsidP="00225DD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45" w:type="pct"/>
          </w:tcPr>
          <w:p w14:paraId="269D64C5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F2FAB4F" w14:textId="4346C2FD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E36D93" w:rsidRPr="00B2056D" w14:paraId="34D4AED1" w14:textId="77777777" w:rsidTr="00F73F27">
        <w:tc>
          <w:tcPr>
            <w:tcW w:w="1455" w:type="pct"/>
            <w:shd w:val="clear" w:color="auto" w:fill="auto"/>
          </w:tcPr>
          <w:p w14:paraId="341D043A" w14:textId="77777777" w:rsidR="00E36D93" w:rsidRPr="00B2056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5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837EB47" w14:textId="5FCF4564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355,265</w:t>
            </w:r>
          </w:p>
        </w:tc>
        <w:tc>
          <w:tcPr>
            <w:tcW w:w="145" w:type="pct"/>
          </w:tcPr>
          <w:p w14:paraId="7449E432" w14:textId="77777777" w:rsidR="00E36D93" w:rsidRPr="00B2056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1C45776" w14:textId="3ECD74FF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5,004</w:t>
            </w:r>
          </w:p>
        </w:tc>
        <w:tc>
          <w:tcPr>
            <w:tcW w:w="149" w:type="pct"/>
          </w:tcPr>
          <w:p w14:paraId="745C2919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EA19F1E" w14:textId="43E2F295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145" w:type="pct"/>
          </w:tcPr>
          <w:p w14:paraId="6961FF43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8AA479" w14:textId="0CB32BB2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360,673</w:t>
            </w:r>
          </w:p>
        </w:tc>
      </w:tr>
      <w:tr w:rsidR="00E36D93" w:rsidRPr="00BE6EB5" w14:paraId="3C38A80D" w14:textId="77777777" w:rsidTr="00F73F27">
        <w:tc>
          <w:tcPr>
            <w:tcW w:w="1455" w:type="pct"/>
            <w:shd w:val="clear" w:color="auto" w:fill="auto"/>
          </w:tcPr>
          <w:p w14:paraId="5E436150" w14:textId="77777777" w:rsidR="00E36D93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9F92EA6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886C" w14:textId="2DA600A5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130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613014">
              <w:rPr>
                <w:rFonts w:asciiTheme="majorBidi" w:hAnsiTheme="majorBidi" w:cs="Angsana New"/>
                <w:sz w:val="28"/>
                <w:szCs w:val="28"/>
              </w:rPr>
              <w:t>1,614</w:t>
            </w:r>
            <w:r w:rsidRPr="006130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02A16337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7EF81" w14:textId="6B0E34A0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2056D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225BD606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E6A74" w14:textId="748123F4" w:rsidR="00E36D93" w:rsidRPr="005C0BB2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2056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67B6BD44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7C90B" w14:textId="509FFF97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2056D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36D93" w:rsidRPr="00B2056D" w14:paraId="75D76859" w14:textId="77777777" w:rsidTr="00F73F27">
        <w:tc>
          <w:tcPr>
            <w:tcW w:w="1455" w:type="pct"/>
            <w:shd w:val="clear" w:color="auto" w:fill="auto"/>
          </w:tcPr>
          <w:p w14:paraId="6493DAA1" w14:textId="77777777" w:rsidR="00E36D93" w:rsidRPr="00B2056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73F83" w14:textId="54738252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2056D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353,651</w:t>
            </w:r>
          </w:p>
        </w:tc>
        <w:tc>
          <w:tcPr>
            <w:tcW w:w="145" w:type="pct"/>
          </w:tcPr>
          <w:p w14:paraId="3D8C4315" w14:textId="77777777" w:rsidR="00E36D93" w:rsidRPr="00B2056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642D6" w14:textId="1B05BDBC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4,844</w:t>
            </w:r>
          </w:p>
        </w:tc>
        <w:tc>
          <w:tcPr>
            <w:tcW w:w="149" w:type="pct"/>
          </w:tcPr>
          <w:p w14:paraId="2A6EED27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CA9BC" w14:textId="194D4213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145" w:type="pct"/>
          </w:tcPr>
          <w:p w14:paraId="3B5896D2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EC424" w14:textId="251D18FA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358,839</w:t>
            </w:r>
          </w:p>
        </w:tc>
      </w:tr>
    </w:tbl>
    <w:p w14:paraId="63CB2547" w14:textId="77777777" w:rsidR="00E36D93" w:rsidRPr="00D70E92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361F3E2" w14:textId="77777777" w:rsidR="00E36D93" w:rsidRPr="00724421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EB4141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896B55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896B55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4E97443" w14:textId="2C264AF7" w:rsidR="00E36D93" w:rsidRDefault="00E36D93" w:rsidP="00724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270"/>
        <w:gridCol w:w="1350"/>
      </w:tblGrid>
      <w:tr w:rsidR="00F46807" w:rsidRPr="00FD5CC8" w14:paraId="5A2BD30D" w14:textId="77777777" w:rsidTr="0057726D">
        <w:trPr>
          <w:cantSplit/>
          <w:tblHeader/>
        </w:trPr>
        <w:tc>
          <w:tcPr>
            <w:tcW w:w="6120" w:type="dxa"/>
            <w:vAlign w:val="bottom"/>
            <w:hideMark/>
          </w:tcPr>
          <w:p w14:paraId="0FACA760" w14:textId="735CA0F3" w:rsidR="00F46807" w:rsidRPr="00FD5CC8" w:rsidRDefault="00F46807" w:rsidP="008C12A1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กลับรายการ (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)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3150" w:type="dxa"/>
            <w:gridSpan w:val="3"/>
          </w:tcPr>
          <w:p w14:paraId="6D9DCF6F" w14:textId="7F32BC63" w:rsidR="00F46807" w:rsidRPr="00FD5CC8" w:rsidRDefault="00F46807" w:rsidP="008C12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46807" w:rsidRPr="00FD5CC8" w14:paraId="0F3FCB0E" w14:textId="77777777" w:rsidTr="007D7AC2">
        <w:trPr>
          <w:cantSplit/>
          <w:tblHeader/>
        </w:trPr>
        <w:tc>
          <w:tcPr>
            <w:tcW w:w="6120" w:type="dxa"/>
            <w:vAlign w:val="bottom"/>
          </w:tcPr>
          <w:p w14:paraId="4DDB5325" w14:textId="18D590DA" w:rsidR="00F46807" w:rsidRPr="00FD5CC8" w:rsidRDefault="00A56905" w:rsidP="008C12A1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หกเดือน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3063B68" w14:textId="77777777" w:rsidR="00F46807" w:rsidRPr="00FD5CC8" w:rsidRDefault="00F46807" w:rsidP="008C12A1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121D0AF" w14:textId="77777777" w:rsidR="00F46807" w:rsidRPr="00FD5CC8" w:rsidRDefault="00F46807" w:rsidP="008C12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4FA37D" w14:textId="77777777" w:rsidR="00F46807" w:rsidRPr="00FD5CC8" w:rsidRDefault="00F46807" w:rsidP="008C12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F46807" w:rsidRPr="00FD5CC8" w14:paraId="1DF9359C" w14:textId="77777777" w:rsidTr="0057726D">
        <w:trPr>
          <w:cantSplit/>
          <w:tblHeader/>
        </w:trPr>
        <w:tc>
          <w:tcPr>
            <w:tcW w:w="6120" w:type="dxa"/>
            <w:vAlign w:val="bottom"/>
          </w:tcPr>
          <w:p w14:paraId="1D5D86FE" w14:textId="77777777" w:rsidR="00F46807" w:rsidRPr="00FD5CC8" w:rsidRDefault="00F46807" w:rsidP="008C12A1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28108CE0" w14:textId="7F896759" w:rsidR="00F46807" w:rsidRPr="00FD5CC8" w:rsidRDefault="00F46807" w:rsidP="008C12A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6807" w:rsidRPr="00D77DC5" w14:paraId="14F50374" w14:textId="77777777" w:rsidTr="007D7AC2">
        <w:trPr>
          <w:cantSplit/>
          <w:tblHeader/>
        </w:trPr>
        <w:tc>
          <w:tcPr>
            <w:tcW w:w="6120" w:type="dxa"/>
            <w:vAlign w:val="bottom"/>
          </w:tcPr>
          <w:p w14:paraId="7C8A590A" w14:textId="77777777" w:rsidR="00F46807" w:rsidRPr="00FD5CC8" w:rsidRDefault="00F46807" w:rsidP="008C12A1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รับรู้ในกำไรและขาดทุน</w:t>
            </w:r>
          </w:p>
        </w:tc>
        <w:tc>
          <w:tcPr>
            <w:tcW w:w="1530" w:type="dxa"/>
            <w:vAlign w:val="bottom"/>
          </w:tcPr>
          <w:p w14:paraId="012CA88C" w14:textId="2B6E3FD5" w:rsidR="00F46807" w:rsidRPr="007356F7" w:rsidRDefault="00F46807" w:rsidP="0057726D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8241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14,6</w:t>
            </w: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69</w:t>
            </w: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94AA374" w14:textId="77777777" w:rsidR="00F46807" w:rsidRPr="007356F7" w:rsidRDefault="00F46807" w:rsidP="008C12A1">
            <w:pPr>
              <w:pStyle w:val="acctmergecolhdg"/>
              <w:tabs>
                <w:tab w:val="decimal" w:pos="870"/>
              </w:tabs>
              <w:spacing w:line="240" w:lineRule="auto"/>
              <w:ind w:left="-83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F6D7382" w14:textId="528FAE26" w:rsidR="00F46807" w:rsidRPr="0057726D" w:rsidRDefault="00F46807" w:rsidP="00EE74B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7726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47</w:t>
            </w:r>
          </w:p>
        </w:tc>
      </w:tr>
    </w:tbl>
    <w:p w14:paraId="44D377E5" w14:textId="77777777" w:rsidR="001E72D9" w:rsidRDefault="001E72D9" w:rsidP="001E72D9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FAB7636" w14:textId="3A1A5642" w:rsidR="001E72D9" w:rsidRDefault="001E72D9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52532B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โดยปกติระยะเวลาการให้สินเชื่อแก่ลูกค้าของกลุ่มบริษัทมีระยะเว</w:t>
      </w:r>
      <w:r w:rsidRPr="0052532B">
        <w:rPr>
          <w:rFonts w:asciiTheme="majorBidi" w:hAnsiTheme="majorBidi" w:cstheme="majorBidi" w:hint="cs"/>
          <w:sz w:val="28"/>
          <w:szCs w:val="28"/>
          <w:cs/>
        </w:rPr>
        <w:t>ลา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ตั้งแต่ </w:t>
      </w:r>
      <w:r w:rsidRPr="00CA2972">
        <w:rPr>
          <w:rFonts w:asciiTheme="majorBidi" w:hAnsiTheme="majorBidi" w:cstheme="majorBidi"/>
          <w:sz w:val="28"/>
          <w:szCs w:val="28"/>
        </w:rPr>
        <w:t>12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Pr="00CA2972">
        <w:rPr>
          <w:rFonts w:asciiTheme="majorBidi" w:hAnsiTheme="majorBidi" w:cstheme="majorBidi"/>
          <w:sz w:val="28"/>
          <w:szCs w:val="28"/>
        </w:rPr>
        <w:t>72</w:t>
      </w:r>
      <w:r w:rsidRPr="00CA29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40B81536" w14:textId="77777777" w:rsidR="00C239BD" w:rsidRDefault="00C239BD">
      <w:r>
        <w:rPr>
          <w:rFonts w:cs="Angsana New"/>
          <w:b/>
          <w:bCs/>
          <w:cs/>
        </w:rPr>
        <w:br w:type="page"/>
      </w:r>
    </w:p>
    <w:p w14:paraId="67FA39A1" w14:textId="525FE174" w:rsidR="00020DE5" w:rsidRPr="0074264A" w:rsidRDefault="00020DE5" w:rsidP="00D30A0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3D4F4186" w14:textId="55282695" w:rsidR="00020DE5" w:rsidRPr="00B90A97" w:rsidRDefault="00020DE5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="Angsana New" w:hAnsi="Angsana New" w:cs="Angsana New"/>
          <w:sz w:val="12"/>
          <w:szCs w:val="12"/>
        </w:rPr>
      </w:pPr>
    </w:p>
    <w:tbl>
      <w:tblPr>
        <w:tblW w:w="477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7291"/>
        <w:gridCol w:w="1889"/>
      </w:tblGrid>
      <w:tr w:rsidR="00D95368" w:rsidRPr="00020DE5" w14:paraId="3C707A90" w14:textId="77777777" w:rsidTr="0056332C">
        <w:trPr>
          <w:tblHeader/>
        </w:trPr>
        <w:tc>
          <w:tcPr>
            <w:tcW w:w="3971" w:type="pct"/>
            <w:vAlign w:val="bottom"/>
          </w:tcPr>
          <w:p w14:paraId="7CC4707C" w14:textId="77777777" w:rsidR="00D95368" w:rsidRPr="001E6CC5" w:rsidRDefault="00D95368" w:rsidP="00D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E6C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5DBFABD1" w14:textId="171C4075" w:rsidR="00D95368" w:rsidRPr="001E6CC5" w:rsidRDefault="00D95368" w:rsidP="00D9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E6C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E6C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1E6C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1E6C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29" w:type="pct"/>
            <w:vAlign w:val="bottom"/>
          </w:tcPr>
          <w:p w14:paraId="1D2F58DB" w14:textId="334F92FE" w:rsidR="00D95368" w:rsidRPr="00C21286" w:rsidRDefault="00D95368" w:rsidP="0091020F">
            <w:pPr>
              <w:tabs>
                <w:tab w:val="clear" w:pos="907"/>
                <w:tab w:val="clear" w:pos="1644"/>
                <w:tab w:val="decimal" w:pos="882"/>
                <w:tab w:val="left" w:pos="1601"/>
              </w:tabs>
              <w:ind w:left="-199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6CC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792" w:rsidRPr="00020DE5" w14:paraId="435A45C2" w14:textId="77777777" w:rsidTr="0056332C">
        <w:trPr>
          <w:tblHeader/>
        </w:trPr>
        <w:tc>
          <w:tcPr>
            <w:tcW w:w="3971" w:type="pct"/>
            <w:vAlign w:val="bottom"/>
          </w:tcPr>
          <w:p w14:paraId="445F3181" w14:textId="0D4CEA9B" w:rsidR="00A73792" w:rsidRPr="00433332" w:rsidRDefault="00A73792" w:rsidP="00A73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12FB0778" w14:textId="6FD746C0" w:rsidR="00A73792" w:rsidRPr="001E6CC5" w:rsidRDefault="00A73792" w:rsidP="00A73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E6C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1E6C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A629B" w:rsidRPr="00020DE5" w14:paraId="3D05F20C" w14:textId="77777777" w:rsidTr="0056332C">
        <w:tc>
          <w:tcPr>
            <w:tcW w:w="3971" w:type="pct"/>
            <w:vAlign w:val="bottom"/>
          </w:tcPr>
          <w:p w14:paraId="41627BBD" w14:textId="63500484" w:rsidR="007A629B" w:rsidRPr="001E6CC5" w:rsidRDefault="007A629B" w:rsidP="00F4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E6C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29" w:type="pct"/>
          </w:tcPr>
          <w:p w14:paraId="6AEA63DC" w14:textId="77777777" w:rsidR="007A629B" w:rsidRPr="001E6CC5" w:rsidRDefault="007A629B" w:rsidP="00F420D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629B" w:rsidRPr="00824198" w14:paraId="5413364D" w14:textId="77777777" w:rsidTr="0056332C">
        <w:tc>
          <w:tcPr>
            <w:tcW w:w="3971" w:type="pct"/>
            <w:vAlign w:val="bottom"/>
          </w:tcPr>
          <w:p w14:paraId="25933AD4" w14:textId="5A0E57C0" w:rsidR="007A629B" w:rsidRPr="001E6CC5" w:rsidRDefault="007A629B" w:rsidP="00F4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  <w:r w:rsidRPr="001E6CC5">
              <w:rPr>
                <w:rFonts w:asciiTheme="majorBidi" w:hAnsiTheme="majorBidi" w:cstheme="majorBidi"/>
                <w:sz w:val="28"/>
                <w:szCs w:val="28"/>
                <w:cs/>
              </w:rPr>
              <w:t>ในบริษัท เมืองไทย ลิสซิ่ง จำกัด</w:t>
            </w:r>
          </w:p>
        </w:tc>
        <w:tc>
          <w:tcPr>
            <w:tcW w:w="1029" w:type="pct"/>
            <w:vAlign w:val="bottom"/>
          </w:tcPr>
          <w:p w14:paraId="2A2477C3" w14:textId="5A98ED31" w:rsidR="007A629B" w:rsidRPr="0031341A" w:rsidRDefault="007A629B" w:rsidP="002C3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</w:tbl>
    <w:p w14:paraId="1BACF462" w14:textId="77777777" w:rsidR="00020DE5" w:rsidRPr="00B90A97" w:rsidRDefault="00020DE5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="Angsana New" w:hAnsi="Angsana New" w:cs="Angsana New"/>
          <w:sz w:val="12"/>
          <w:szCs w:val="12"/>
        </w:rPr>
      </w:pPr>
    </w:p>
    <w:p w14:paraId="50B81B08" w14:textId="788C7927" w:rsidR="00FB493A" w:rsidRPr="00FB493A" w:rsidRDefault="00FB493A" w:rsidP="00490A6E">
      <w:pPr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ในการประชุมสามัญผู้ถือหุ้นของบริษัท เมืองไทย ลิสซิ่ง จำกัด </w:t>
      </w:r>
      <w:r w:rsidR="004A42F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>“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>เมืองไทย ลิสซิ่ง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>”</w:t>
      </w:r>
      <w:r w:rsidR="001B047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ซึ่งเป็นบริษัทย่อย เมื่อวันที่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30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เมษายน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2564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ที่ประชุมมีมติอนุมัติการเพิ่มทุนจดทะเบียนของเมืองไทย ลิสซิ่งจากทุนจดทะเบียนเดิมจำนวน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500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="0051170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5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100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>บาท</w:t>
      </w:r>
      <w:r w:rsidR="0051170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 เป็นทุนจดทะเบียนใหม่จำนวน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1,000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="00B90A97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10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100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บาท) </w:t>
      </w:r>
      <w:r w:rsidR="00FC2F06">
        <w:rPr>
          <w:rFonts w:ascii="Angsana New" w:eastAsia="Cordia New" w:hAnsi="Angsana New" w:cs="Angsana New"/>
          <w:spacing w:val="-4"/>
          <w:sz w:val="28"/>
          <w:szCs w:val="28"/>
        </w:rPr>
        <w:br/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ทั้งนี้ บริษัทจ่ายชำระค่าหุ้นให้แก่เมืองไทย ลิสซิ่ง จำนวน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 xml:space="preserve">500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ล้านบาทในเดือนพฤษภาคม </w:t>
      </w:r>
      <w:r w:rsidRPr="00FB493A">
        <w:rPr>
          <w:rFonts w:ascii="Angsana New" w:eastAsia="Cordia New" w:hAnsi="Angsana New" w:cs="Angsana New"/>
          <w:spacing w:val="-4"/>
          <w:sz w:val="28"/>
          <w:szCs w:val="28"/>
        </w:rPr>
        <w:t>2564</w:t>
      </w:r>
    </w:p>
    <w:p w14:paraId="35C995AE" w14:textId="77777777" w:rsidR="009C6F32" w:rsidRPr="00B90A97" w:rsidRDefault="009C6F32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="Angsana New" w:hAnsi="Angsana New" w:cs="Angsana New"/>
          <w:sz w:val="12"/>
          <w:szCs w:val="12"/>
        </w:rPr>
      </w:pPr>
    </w:p>
    <w:p w14:paraId="143EEF56" w14:textId="1695BC8D" w:rsidR="00B57F16" w:rsidRPr="0074264A" w:rsidRDefault="00F321C0" w:rsidP="007426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เงินกู้ยืมระยะสั้น</w:t>
      </w:r>
      <w:r w:rsidRPr="0074264A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E24012A" w14:textId="5F5CEBE8" w:rsidR="00F321C0" w:rsidRPr="00B90A97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12"/>
          <w:szCs w:val="12"/>
        </w:rPr>
      </w:pPr>
    </w:p>
    <w:p w14:paraId="31A09788" w14:textId="3782576F" w:rsidR="00655ECB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31A6A">
        <w:rPr>
          <w:rFonts w:ascii="Angsana New" w:hAnsi="Angsana New" w:hint="cs"/>
          <w:sz w:val="28"/>
          <w:szCs w:val="28"/>
        </w:rPr>
        <w:t>256</w:t>
      </w:r>
      <w:r w:rsidR="000035CF">
        <w:rPr>
          <w:rFonts w:ascii="Angsana New" w:hAnsi="Angsana New"/>
          <w:sz w:val="28"/>
          <w:szCs w:val="28"/>
        </w:rPr>
        <w:t>4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E31A6A">
        <w:rPr>
          <w:rFonts w:ascii="Angsana New" w:hAnsi="Angsana New" w:hint="cs"/>
          <w:sz w:val="28"/>
          <w:szCs w:val="28"/>
        </w:rPr>
        <w:t xml:space="preserve">31 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31A6A">
        <w:rPr>
          <w:rFonts w:ascii="Angsana New" w:hAnsi="Angsana New" w:hint="cs"/>
          <w:sz w:val="28"/>
          <w:szCs w:val="28"/>
        </w:rPr>
        <w:t>256</w:t>
      </w:r>
      <w:r w:rsidR="000035CF">
        <w:rPr>
          <w:rFonts w:ascii="Angsana New" w:hAnsi="Angsana New"/>
          <w:sz w:val="28"/>
          <w:szCs w:val="28"/>
        </w:rPr>
        <w:t>3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บริษัทมีเงินกู้ยืมในรูปของตั๋วสัญญาใช้เงินและตั๋วแลกเงินจากสถาบันการเงินในประเทศดังนี้</w:t>
      </w:r>
    </w:p>
    <w:p w14:paraId="715F8BEE" w14:textId="77777777" w:rsidR="00655ECB" w:rsidRPr="00B90A97" w:rsidRDefault="00655ECB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655ECB" w:rsidRPr="00655ECB" w14:paraId="715620DF" w14:textId="77777777" w:rsidTr="00655ECB">
        <w:tc>
          <w:tcPr>
            <w:tcW w:w="401" w:type="dxa"/>
          </w:tcPr>
          <w:p w14:paraId="78E1FDF7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10D8EA77" w14:textId="77777777" w:rsidR="00655ECB" w:rsidRPr="00655ECB" w:rsidRDefault="00655ECB" w:rsidP="00655ECB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6CA782E9" w14:textId="77777777" w:rsidR="00655ECB" w:rsidRPr="00655ECB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655ECB" w14:paraId="450B92CC" w14:textId="77777777" w:rsidTr="0015544B">
        <w:tc>
          <w:tcPr>
            <w:tcW w:w="401" w:type="dxa"/>
          </w:tcPr>
          <w:p w14:paraId="10381183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520483DD" w14:textId="713E0E19" w:rsidR="00655ECB" w:rsidRPr="00655ECB" w:rsidRDefault="0015544B" w:rsidP="0015544B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124394BF" w14:textId="0DED95FE" w:rsidR="00655ECB" w:rsidRPr="00655ECB" w:rsidRDefault="009B1BBA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141B9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655ECB" w:rsidRPr="00655EC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45AE2699" w14:textId="753B773F" w:rsidR="00655ECB" w:rsidRPr="00655ECB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F5015" w:rsidRPr="00655ECB" w14:paraId="5FB164CB" w14:textId="77777777" w:rsidTr="00655ECB">
        <w:tc>
          <w:tcPr>
            <w:tcW w:w="401" w:type="dxa"/>
          </w:tcPr>
          <w:p w14:paraId="30A225DA" w14:textId="77777777" w:rsidR="00BF5015" w:rsidRPr="00655ECB" w:rsidRDefault="00BF5015" w:rsidP="00190454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5792EB2B" w14:textId="2FE7F8BC" w:rsidR="00BF5015" w:rsidRPr="00655ECB" w:rsidRDefault="00BF5015" w:rsidP="00BF5015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3A54BBB2" w14:textId="77777777" w:rsidR="00BF5015" w:rsidRPr="00655ECB" w:rsidRDefault="00BF5015" w:rsidP="00BF5015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659D" w:rsidRPr="00824198" w14:paraId="5491EF66" w14:textId="77777777" w:rsidTr="00C20FF6">
        <w:tc>
          <w:tcPr>
            <w:tcW w:w="401" w:type="dxa"/>
          </w:tcPr>
          <w:p w14:paraId="3374A460" w14:textId="7748D55D" w:rsidR="0048659D" w:rsidRPr="00824198" w:rsidRDefault="0048659D" w:rsidP="0048659D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5E4A71E7" w14:textId="3078F5C2" w:rsidR="0048659D" w:rsidRPr="00824198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2,000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 คิดดอกเบี้ยในอัตราร้อยละคงที่ต่อปี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690088BA" w14:textId="6173FD14" w:rsidR="0048659D" w:rsidRPr="00824198" w:rsidRDefault="00A63C9A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200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96" w:type="dxa"/>
            <w:vAlign w:val="bottom"/>
          </w:tcPr>
          <w:p w14:paraId="548A314B" w14:textId="585FD0E7" w:rsidR="0048659D" w:rsidRPr="00824198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48659D" w:rsidRPr="00824198" w14:paraId="03168062" w14:textId="77777777" w:rsidTr="00C20FF6">
        <w:tc>
          <w:tcPr>
            <w:tcW w:w="401" w:type="dxa"/>
          </w:tcPr>
          <w:p w14:paraId="7D99FE22" w14:textId="0A3F47C5" w:rsidR="0048659D" w:rsidRPr="00824198" w:rsidRDefault="0048659D" w:rsidP="0048659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64D36760" w14:textId="53E5C30F" w:rsidR="0048659D" w:rsidRPr="00824198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1D31BC66" w14:textId="73EBBC0E" w:rsidR="0048659D" w:rsidRPr="00824198" w:rsidRDefault="00A63C9A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80,000</w:t>
            </w:r>
          </w:p>
        </w:tc>
        <w:tc>
          <w:tcPr>
            <w:tcW w:w="1296" w:type="dxa"/>
            <w:vAlign w:val="bottom"/>
          </w:tcPr>
          <w:p w14:paraId="18154576" w14:textId="43878BE8" w:rsidR="0048659D" w:rsidRPr="00824198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48659D" w:rsidRPr="00824198" w14:paraId="21B1CC2F" w14:textId="77777777" w:rsidTr="00C20FF6">
        <w:tc>
          <w:tcPr>
            <w:tcW w:w="401" w:type="dxa"/>
          </w:tcPr>
          <w:p w14:paraId="2B6B2DFE" w14:textId="4FFC23D1" w:rsidR="0048659D" w:rsidRPr="00824198" w:rsidRDefault="0048659D" w:rsidP="0048659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49D022F8" w14:textId="20BEBB13" w:rsidR="0048659D" w:rsidRPr="00824198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50DA58B0" w14:textId="46835F61" w:rsidR="0048659D" w:rsidRPr="00824198" w:rsidRDefault="00A63C9A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1,550,000</w:t>
            </w:r>
          </w:p>
        </w:tc>
        <w:tc>
          <w:tcPr>
            <w:tcW w:w="1296" w:type="dxa"/>
            <w:vAlign w:val="bottom"/>
          </w:tcPr>
          <w:p w14:paraId="6389348C" w14:textId="693D59A3" w:rsidR="0048659D" w:rsidRPr="00824198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</w:tr>
      <w:tr w:rsidR="00FF5D6A" w:rsidRPr="00824198" w14:paraId="21345221" w14:textId="77777777" w:rsidTr="00C20FF6">
        <w:tc>
          <w:tcPr>
            <w:tcW w:w="401" w:type="dxa"/>
          </w:tcPr>
          <w:p w14:paraId="2E2D1369" w14:textId="029DD086" w:rsidR="00FF5D6A" w:rsidRPr="00824198" w:rsidRDefault="00FF5D6A" w:rsidP="0048659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169" w:type="dxa"/>
          </w:tcPr>
          <w:p w14:paraId="63BB814F" w14:textId="77777777" w:rsidR="00FF5D6A" w:rsidRPr="00824198" w:rsidRDefault="00FF5D6A" w:rsidP="00FF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/>
                <w:sz w:val="28"/>
                <w:szCs w:val="28"/>
              </w:rPr>
              <w:t>1,000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24E6768" w14:textId="2B5C9A47" w:rsidR="00FF5D6A" w:rsidRPr="00824198" w:rsidRDefault="00FF5D6A" w:rsidP="0074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64E1C676" w14:textId="2F9E34A8" w:rsidR="00FF5D6A" w:rsidRPr="00824198" w:rsidRDefault="00FF5D6A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296" w:type="dxa"/>
            <w:vAlign w:val="bottom"/>
          </w:tcPr>
          <w:p w14:paraId="44879A39" w14:textId="618B665D" w:rsidR="00FF5D6A" w:rsidRPr="00824198" w:rsidRDefault="000D6351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8659D" w:rsidRPr="00824198" w14:paraId="679BD3A0" w14:textId="77777777" w:rsidTr="00C20FF6">
        <w:tc>
          <w:tcPr>
            <w:tcW w:w="401" w:type="dxa"/>
          </w:tcPr>
          <w:p w14:paraId="1147F224" w14:textId="700B753E" w:rsidR="0048659D" w:rsidRPr="00824198" w:rsidRDefault="00FF5D6A" w:rsidP="0048659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169" w:type="dxa"/>
          </w:tcPr>
          <w:p w14:paraId="10210DF3" w14:textId="77777777" w:rsidR="0048659D" w:rsidRPr="00824198" w:rsidRDefault="0048659D" w:rsidP="0048659D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5F20D69A" w14:textId="551B32F6" w:rsidR="0048659D" w:rsidRPr="00824198" w:rsidRDefault="00A63C9A" w:rsidP="004865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846,527</w:t>
            </w:r>
          </w:p>
        </w:tc>
        <w:tc>
          <w:tcPr>
            <w:tcW w:w="1296" w:type="dxa"/>
            <w:vAlign w:val="bottom"/>
          </w:tcPr>
          <w:p w14:paraId="09D5BC0C" w14:textId="1EDC902D" w:rsidR="0048659D" w:rsidRPr="00824198" w:rsidRDefault="0048659D" w:rsidP="004865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1,046,526</w:t>
            </w:r>
          </w:p>
        </w:tc>
      </w:tr>
      <w:tr w:rsidR="0048659D" w:rsidRPr="00655ECB" w14:paraId="3F85A9F4" w14:textId="77777777" w:rsidTr="00655ECB">
        <w:tc>
          <w:tcPr>
            <w:tcW w:w="6570" w:type="dxa"/>
            <w:gridSpan w:val="2"/>
          </w:tcPr>
          <w:p w14:paraId="0362A8C4" w14:textId="69F64FB9" w:rsidR="0048659D" w:rsidRPr="00824198" w:rsidRDefault="0048659D" w:rsidP="0048659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7AF1138F" w14:textId="656CC75C" w:rsidR="0048659D" w:rsidRPr="00824198" w:rsidRDefault="00FF5D6A" w:rsidP="004865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4,176,527</w:t>
            </w:r>
          </w:p>
        </w:tc>
        <w:tc>
          <w:tcPr>
            <w:tcW w:w="1296" w:type="dxa"/>
          </w:tcPr>
          <w:p w14:paraId="0D88432C" w14:textId="72D20642" w:rsidR="0048659D" w:rsidRPr="002D5862" w:rsidRDefault="0048659D" w:rsidP="004865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2,396,526</w:t>
            </w:r>
          </w:p>
        </w:tc>
      </w:tr>
    </w:tbl>
    <w:p w14:paraId="732A1CD2" w14:textId="096F225A" w:rsidR="00655ECB" w:rsidRPr="00655ECB" w:rsidRDefault="00020DE5" w:rsidP="00655ECB">
      <w:pPr>
        <w:tabs>
          <w:tab w:val="clear" w:pos="907"/>
          <w:tab w:val="left" w:pos="540"/>
        </w:tabs>
        <w:rPr>
          <w:rFonts w:asciiTheme="majorBidi" w:hAnsiTheme="majorBidi" w:cs="Angsana New"/>
          <w:b/>
          <w:sz w:val="28"/>
          <w:szCs w:val="28"/>
        </w:rPr>
      </w:pPr>
      <w:r>
        <w:rPr>
          <w:rFonts w:asciiTheme="majorBidi" w:hAnsiTheme="majorBidi" w:cs="Angsana New"/>
          <w:b/>
          <w:sz w:val="28"/>
          <w:szCs w:val="28"/>
          <w:cs/>
        </w:rPr>
        <w:lastRenderedPageBreak/>
        <w:tab/>
      </w:r>
      <w:r>
        <w:rPr>
          <w:rFonts w:asciiTheme="majorBidi" w:hAnsiTheme="majorBidi" w:cs="Angsana New"/>
          <w:b/>
          <w:sz w:val="28"/>
          <w:szCs w:val="28"/>
          <w:cs/>
        </w:rPr>
        <w:tab/>
      </w:r>
      <w:r w:rsidR="00655ECB"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="00655ECB" w:rsidRPr="00655ECB">
        <w:rPr>
          <w:rFonts w:asciiTheme="majorBidi" w:hAnsiTheme="majorBidi" w:cs="Angsana New" w:hint="cs"/>
          <w:b/>
          <w:sz w:val="28"/>
          <w:szCs w:val="28"/>
          <w:cs/>
        </w:rPr>
        <w:t>เงินกู้ยืม</w:t>
      </w:r>
      <w:r w:rsidR="00483D97">
        <w:rPr>
          <w:rFonts w:asciiTheme="majorBidi" w:hAnsiTheme="majorBidi" w:cs="Angsana New" w:hint="cs"/>
          <w:b/>
          <w:sz w:val="28"/>
          <w:szCs w:val="28"/>
          <w:cs/>
        </w:rPr>
        <w:t>ดังกล่าว</w:t>
      </w:r>
      <w:r w:rsidR="00655ECB" w:rsidRPr="00655ECB">
        <w:rPr>
          <w:rFonts w:asciiTheme="majorBidi" w:hAnsiTheme="majorBidi" w:cs="Angsana New" w:hint="cs"/>
          <w:b/>
          <w:sz w:val="28"/>
          <w:szCs w:val="28"/>
          <w:cs/>
        </w:rPr>
        <w:t>เป็นเงินกู้ยืม</w:t>
      </w:r>
      <w:r w:rsidR="00655ECB">
        <w:rPr>
          <w:rFonts w:asciiTheme="majorBidi" w:hAnsiTheme="majorBidi" w:cs="Angsana New" w:hint="cs"/>
          <w:b/>
          <w:sz w:val="28"/>
          <w:szCs w:val="28"/>
          <w:cs/>
        </w:rPr>
        <w:t>ที่</w:t>
      </w:r>
      <w:r w:rsidR="00655ECB" w:rsidRPr="00655ECB">
        <w:rPr>
          <w:rFonts w:asciiTheme="majorBidi" w:hAnsiTheme="majorBidi" w:cs="Angsana New" w:hint="cs"/>
          <w:b/>
          <w:sz w:val="28"/>
          <w:szCs w:val="28"/>
          <w:cs/>
        </w:rPr>
        <w:t>ไม่มีหลักประกัน</w:t>
      </w:r>
    </w:p>
    <w:p w14:paraId="6C119CC8" w14:textId="77777777" w:rsidR="00655ECB" w:rsidRPr="000C7FD4" w:rsidRDefault="00655ECB" w:rsidP="00655ECB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BF5015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23B5D3D4" w:rsidR="000C7FD4" w:rsidRPr="0013297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32971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132971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9B1BBA" w:rsidRPr="00132971">
        <w:rPr>
          <w:rFonts w:ascii="Angsana New" w:eastAsia="Cordia New" w:hAnsi="Angsana New" w:cs="Angsana New"/>
          <w:sz w:val="28"/>
          <w:szCs w:val="28"/>
        </w:rPr>
        <w:t>30</w:t>
      </w:r>
      <w:r w:rsidR="009B1BBA" w:rsidRPr="00132971">
        <w:rPr>
          <w:rFonts w:ascii="Angsana New" w:eastAsia="Cordia New" w:hAnsi="Angsana New" w:cs="Angsana New" w:hint="cs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="00BF5015" w:rsidRPr="00132971">
        <w:rPr>
          <w:rFonts w:ascii="Angsana New" w:hAnsi="Angsana New" w:cs="Angsana New"/>
          <w:sz w:val="28"/>
          <w:szCs w:val="28"/>
        </w:rPr>
        <w:t>256</w:t>
      </w:r>
      <w:r w:rsidR="000035CF" w:rsidRPr="00132971">
        <w:rPr>
          <w:rFonts w:ascii="Angsana New" w:hAnsi="Angsana New" w:cs="Angsana New"/>
          <w:sz w:val="28"/>
          <w:szCs w:val="28"/>
        </w:rPr>
        <w:t>4</w:t>
      </w:r>
      <w:r w:rsidRPr="0013297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32971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132971">
        <w:rPr>
          <w:rFonts w:ascii="Angsana New" w:hAnsi="Angsana New" w:cs="Angsana New"/>
          <w:sz w:val="28"/>
          <w:szCs w:val="28"/>
          <w:cs/>
        </w:rPr>
        <w:t>มีวงเงินเบิกเกินบัญชี</w:t>
      </w:r>
      <w:r w:rsidRPr="00132971">
        <w:rPr>
          <w:rFonts w:ascii="Angsana New" w:hAnsi="Angsana New" w:cs="Angsana New" w:hint="cs"/>
          <w:sz w:val="28"/>
          <w:szCs w:val="28"/>
          <w:cs/>
        </w:rPr>
        <w:t>และ</w:t>
      </w:r>
      <w:r w:rsidRPr="00132971">
        <w:rPr>
          <w:rFonts w:ascii="Angsana New" w:hAnsi="Angsana New" w:cs="Angsana New"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วงเงินกู้ยืมระยะสั้นจากสถาบันการเงินที่ยังมิได้เบิกใช้คงเหลือจำนวน</w:t>
      </w:r>
      <w:r w:rsidR="0092065F" w:rsidRPr="0013297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905EF">
        <w:rPr>
          <w:rFonts w:ascii="Angsana New" w:eastAsia="Cordia New" w:hAnsi="Angsana New" w:cs="Angsana New"/>
          <w:sz w:val="28"/>
          <w:szCs w:val="28"/>
        </w:rPr>
        <w:t>4,890</w:t>
      </w:r>
      <w:r w:rsidR="003905EF">
        <w:rPr>
          <w:rFonts w:ascii="Angsana New" w:hAnsi="Angsana New" w:cs="Angsana New"/>
          <w:sz w:val="28"/>
          <w:szCs w:val="28"/>
        </w:rPr>
        <w:t xml:space="preserve"> </w:t>
      </w:r>
      <w:r w:rsidRPr="00132971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132971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F5015" w:rsidRPr="00132971">
        <w:rPr>
          <w:rFonts w:ascii="Angsana New" w:hAnsi="Angsana New" w:cs="Angsana New"/>
          <w:i/>
          <w:iCs/>
          <w:sz w:val="28"/>
          <w:szCs w:val="28"/>
        </w:rPr>
        <w:t>31</w:t>
      </w:r>
      <w:r w:rsidRPr="00132971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3905EF">
        <w:rPr>
          <w:rFonts w:ascii="Angsana New" w:hAnsi="Angsana New" w:cs="Angsana New"/>
          <w:i/>
          <w:iCs/>
          <w:sz w:val="28"/>
          <w:szCs w:val="28"/>
        </w:rPr>
        <w:t xml:space="preserve">2563: </w:t>
      </w:r>
      <w:r w:rsidR="009D76D9" w:rsidRPr="00132971">
        <w:rPr>
          <w:rFonts w:ascii="Angsana New" w:hAnsi="Angsana New" w:cs="Angsana New"/>
          <w:i/>
          <w:iCs/>
          <w:sz w:val="28"/>
          <w:szCs w:val="28"/>
        </w:rPr>
        <w:t>6,870</w:t>
      </w:r>
      <w:r w:rsidRPr="00132971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</w:p>
    <w:p w14:paraId="144808AC" w14:textId="078581DC" w:rsidR="00F53FFA" w:rsidRDefault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08FD6E4" w14:textId="76FC9B8E" w:rsidR="00F321C0" w:rsidRPr="00D55CD7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เงินกู้ยืมระยะยาว</w:t>
      </w:r>
      <w:r w:rsidRPr="00D55CD7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B783F90" w14:textId="074BB414" w:rsidR="00B57F16" w:rsidRPr="001E6CC5" w:rsidRDefault="00B57F16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E481564" w14:textId="0AD0B12F" w:rsidR="00655ECB" w:rsidRPr="001561CE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tab/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="00B741AC" w:rsidRPr="001561CE">
        <w:rPr>
          <w:rFonts w:ascii="Angsana New" w:hAnsi="Angsana New" w:hint="cs"/>
          <w:sz w:val="28"/>
          <w:szCs w:val="28"/>
        </w:rPr>
        <w:t>256</w:t>
      </w:r>
      <w:r w:rsidR="000035CF" w:rsidRPr="001561CE">
        <w:rPr>
          <w:rFonts w:ascii="Angsana New" w:hAnsi="Angsana New"/>
          <w:sz w:val="28"/>
          <w:szCs w:val="28"/>
        </w:rPr>
        <w:t>4</w:t>
      </w:r>
      <w:r w:rsidR="00B741AC" w:rsidRPr="001561CE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B741AC" w:rsidRPr="001561CE">
        <w:rPr>
          <w:rFonts w:ascii="Angsana New" w:hAnsi="Angsana New" w:hint="cs"/>
          <w:sz w:val="28"/>
          <w:szCs w:val="28"/>
        </w:rPr>
        <w:t xml:space="preserve">31 </w:t>
      </w:r>
      <w:r w:rsidR="00B741AC" w:rsidRPr="001561C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B741AC" w:rsidRPr="001561CE">
        <w:rPr>
          <w:rFonts w:ascii="Angsana New" w:hAnsi="Angsana New" w:hint="cs"/>
          <w:sz w:val="28"/>
          <w:szCs w:val="28"/>
        </w:rPr>
        <w:t>256</w:t>
      </w:r>
      <w:r w:rsidR="000035CF" w:rsidRPr="001561CE">
        <w:rPr>
          <w:rFonts w:ascii="Angsana New" w:hAnsi="Angsana New"/>
          <w:sz w:val="28"/>
          <w:szCs w:val="28"/>
        </w:rPr>
        <w:t>3</w:t>
      </w:r>
      <w:r w:rsidR="00B741AC" w:rsidRPr="001561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61CE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กลุ่มบริษัทและบริษัทมีเงินกู้ยืม</w:t>
      </w:r>
      <w:r w:rsidR="00325BC8" w:rsidRPr="001561CE">
        <w:rPr>
          <w:rFonts w:ascii="Angsana New" w:hAnsi="Angsana New" w:cs="Angsana New" w:hint="cs"/>
          <w:sz w:val="28"/>
          <w:szCs w:val="28"/>
          <w:cs/>
        </w:rPr>
        <w:t>ระยะยาว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จาก</w:t>
      </w:r>
      <w:r w:rsidR="008D2846" w:rsidRPr="001561CE">
        <w:rPr>
          <w:rFonts w:asciiTheme="majorBidi" w:hAnsiTheme="majorBidi" w:cstheme="majorBidi" w:hint="cs"/>
          <w:b/>
          <w:sz w:val="28"/>
          <w:szCs w:val="28"/>
          <w:cs/>
        </w:rPr>
        <w:t>สถาบันการเงิน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ในประเทศ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53FFA" w:rsidRPr="001561CE">
        <w:rPr>
          <w:rFonts w:asciiTheme="majorBidi" w:hAnsiTheme="majorBidi" w:cs="Angsana New"/>
          <w:b/>
          <w:bCs/>
          <w:sz w:val="28"/>
          <w:szCs w:val="28"/>
          <w:cs/>
        </w:rPr>
        <w:t xml:space="preserve">   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ซึ่งมีรายละเอียดดังนี้</w:t>
      </w:r>
    </w:p>
    <w:p w14:paraId="22073C06" w14:textId="2EFA1C58" w:rsidR="00655ECB" w:rsidRPr="001E6CC5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51"/>
        <w:gridCol w:w="1130"/>
        <w:gridCol w:w="1125"/>
      </w:tblGrid>
      <w:tr w:rsidR="00655ECB" w:rsidRPr="001561CE" w14:paraId="677872AA" w14:textId="77777777" w:rsidTr="0015544B">
        <w:trPr>
          <w:tblHeader/>
        </w:trPr>
        <w:tc>
          <w:tcPr>
            <w:tcW w:w="450" w:type="dxa"/>
          </w:tcPr>
          <w:p w14:paraId="694D37B8" w14:textId="77777777" w:rsidR="00655ECB" w:rsidRPr="001561CE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1" w:type="dxa"/>
          </w:tcPr>
          <w:p w14:paraId="525F8175" w14:textId="77777777" w:rsidR="00655ECB" w:rsidRPr="001561CE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34F649C2" w14:textId="77777777" w:rsidR="00655ECB" w:rsidRPr="001561CE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1561CE" w14:paraId="48530D4F" w14:textId="77777777" w:rsidTr="0015544B">
        <w:trPr>
          <w:tblHeader/>
        </w:trPr>
        <w:tc>
          <w:tcPr>
            <w:tcW w:w="450" w:type="dxa"/>
            <w:vAlign w:val="bottom"/>
          </w:tcPr>
          <w:p w14:paraId="12D3BFC6" w14:textId="17F6BBE9" w:rsidR="00655ECB" w:rsidRPr="001561CE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  <w:vAlign w:val="bottom"/>
          </w:tcPr>
          <w:p w14:paraId="6070C480" w14:textId="24AFB37C" w:rsidR="00655ECB" w:rsidRPr="001561CE" w:rsidRDefault="0015544B" w:rsidP="00655ECB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0" w:type="dxa"/>
            <w:vAlign w:val="bottom"/>
          </w:tcPr>
          <w:p w14:paraId="612F5DD5" w14:textId="0200CFC2" w:rsidR="00655ECB" w:rsidRPr="001561CE" w:rsidRDefault="009B1BBA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564C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55ECB" w:rsidRPr="001561C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1561C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712F8D77" w14:textId="4E47EB31" w:rsidR="00655ECB" w:rsidRPr="001561CE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61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61C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1561C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55ECB" w:rsidRPr="001561CE" w14:paraId="75F93E0C" w14:textId="77777777" w:rsidTr="0015544B">
        <w:trPr>
          <w:tblHeader/>
        </w:trPr>
        <w:tc>
          <w:tcPr>
            <w:tcW w:w="450" w:type="dxa"/>
          </w:tcPr>
          <w:p w14:paraId="5B46FD81" w14:textId="77777777" w:rsidR="00655ECB" w:rsidRPr="001561CE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</w:tcPr>
          <w:p w14:paraId="4D781F58" w14:textId="5CD2F938" w:rsidR="00655ECB" w:rsidRPr="001561CE" w:rsidRDefault="00655ECB" w:rsidP="00B741AC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145758E0" w14:textId="057EE471" w:rsidR="00655ECB" w:rsidRPr="001561CE" w:rsidRDefault="00655ECB" w:rsidP="00655ECB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1AD" w:rsidRPr="001561CE" w14:paraId="6A93DD27" w14:textId="77777777" w:rsidTr="0015544B">
        <w:tc>
          <w:tcPr>
            <w:tcW w:w="450" w:type="dxa"/>
          </w:tcPr>
          <w:p w14:paraId="114DEA2C" w14:textId="77777777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51" w:type="dxa"/>
          </w:tcPr>
          <w:p w14:paraId="02C97BAB" w14:textId="463B186E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2,000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 เท่า ๆ กัน ภายใน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     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เดือนพฤศจิกายน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และในเดือนธันวาคม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คิดดอกเบี้ยในอัตราร้อยละ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THBFIX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30" w:type="dxa"/>
            <w:vAlign w:val="bottom"/>
          </w:tcPr>
          <w:p w14:paraId="069A0958" w14:textId="761298CC" w:rsidR="000E31AD" w:rsidRPr="00824198" w:rsidRDefault="00782C08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25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0,000</w:t>
            </w:r>
          </w:p>
        </w:tc>
        <w:tc>
          <w:tcPr>
            <w:tcW w:w="1125" w:type="dxa"/>
            <w:vAlign w:val="bottom"/>
          </w:tcPr>
          <w:p w14:paraId="5E652D9E" w14:textId="3E640DD4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1561CE" w14:paraId="56C6846B" w14:textId="77777777" w:rsidTr="0015544B">
        <w:tc>
          <w:tcPr>
            <w:tcW w:w="450" w:type="dxa"/>
          </w:tcPr>
          <w:p w14:paraId="6B221530" w14:textId="4C506A22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51" w:type="dxa"/>
          </w:tcPr>
          <w:p w14:paraId="1593BDE3" w14:textId="02B9C76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ภายในเดือนมิถุนายน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FE87339" w14:textId="4506F0C3" w:rsidR="000E31AD" w:rsidRPr="00824198" w:rsidRDefault="00D70E92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3992FAA" w14:textId="312BEFE8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83,333</w:t>
            </w:r>
          </w:p>
        </w:tc>
      </w:tr>
      <w:tr w:rsidR="000E31AD" w:rsidRPr="001561CE" w14:paraId="2B73A764" w14:textId="77777777" w:rsidTr="0015544B">
        <w:tc>
          <w:tcPr>
            <w:tcW w:w="450" w:type="dxa"/>
          </w:tcPr>
          <w:p w14:paraId="7C7864AA" w14:textId="18FE66B3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51" w:type="dxa"/>
          </w:tcPr>
          <w:p w14:paraId="31BABAC8" w14:textId="681EA623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600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มีกำหนดชำระคืนเงินต้นในเดือนตุลาคม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39C4938" w14:textId="7DB7521F" w:rsidR="000E31AD" w:rsidRPr="00824198" w:rsidRDefault="00F1264B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25" w:type="dxa"/>
            <w:vAlign w:val="bottom"/>
          </w:tcPr>
          <w:p w14:paraId="7DB1DCE1" w14:textId="294E13AE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</w:tr>
      <w:tr w:rsidR="000E31AD" w:rsidRPr="001561CE" w14:paraId="2B9E9456" w14:textId="77777777" w:rsidTr="0015544B">
        <w:tc>
          <w:tcPr>
            <w:tcW w:w="450" w:type="dxa"/>
          </w:tcPr>
          <w:p w14:paraId="0EE9605A" w14:textId="653A5EB1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51" w:type="dxa"/>
          </w:tcPr>
          <w:p w14:paraId="2A2218F0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500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มีกำหนดชำระคืนเงินต้นในเดือนมิถุนายน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9238A86" w14:textId="364F4BE5" w:rsidR="000E31AD" w:rsidRPr="00824198" w:rsidRDefault="00D70E92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38620A0" w14:textId="7DA9746B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1561CE" w14:paraId="3FF2E604" w14:textId="77777777" w:rsidTr="0015544B">
        <w:tc>
          <w:tcPr>
            <w:tcW w:w="450" w:type="dxa"/>
          </w:tcPr>
          <w:p w14:paraId="7DAD6488" w14:textId="32666AD4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51" w:type="dxa"/>
          </w:tcPr>
          <w:p w14:paraId="7FF6A592" w14:textId="29967C28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ภายในเดือนกรกฎาคม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ACF18" w14:textId="75149591" w:rsidR="000E31AD" w:rsidRPr="00824198" w:rsidRDefault="00AE5F6E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62,500</w:t>
            </w:r>
          </w:p>
        </w:tc>
        <w:tc>
          <w:tcPr>
            <w:tcW w:w="1125" w:type="dxa"/>
            <w:vAlign w:val="bottom"/>
          </w:tcPr>
          <w:p w14:paraId="4F27ABB4" w14:textId="5E093BF7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187,500</w:t>
            </w:r>
          </w:p>
        </w:tc>
      </w:tr>
      <w:tr w:rsidR="000E31AD" w:rsidRPr="001561CE" w14:paraId="0126EFE1" w14:textId="77777777" w:rsidTr="0015544B">
        <w:tc>
          <w:tcPr>
            <w:tcW w:w="450" w:type="dxa"/>
          </w:tcPr>
          <w:p w14:paraId="646F082F" w14:textId="1E1D0F2D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51" w:type="dxa"/>
          </w:tcPr>
          <w:p w14:paraId="1299E006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3FDB4" w14:textId="1B1F6EFA" w:rsidR="000E31AD" w:rsidRPr="00824198" w:rsidRDefault="00D70E92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998ACB8" w14:textId="0C3A82BF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0E31AD" w:rsidRPr="001561CE" w14:paraId="25A2434F" w14:textId="77777777" w:rsidTr="0015544B">
        <w:tc>
          <w:tcPr>
            <w:tcW w:w="450" w:type="dxa"/>
          </w:tcPr>
          <w:p w14:paraId="4DCD46D5" w14:textId="5BDBE1C0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51" w:type="dxa"/>
          </w:tcPr>
          <w:p w14:paraId="572326C8" w14:textId="7F529DBA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ภายในเดือนธันวาคม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A939DF2" w14:textId="76FEE932" w:rsidR="000E31AD" w:rsidRPr="00824198" w:rsidRDefault="00AE5F6E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62,500</w:t>
            </w:r>
          </w:p>
        </w:tc>
        <w:tc>
          <w:tcPr>
            <w:tcW w:w="1125" w:type="dxa"/>
            <w:vAlign w:val="bottom"/>
          </w:tcPr>
          <w:p w14:paraId="0C1F3E36" w14:textId="7E902DD8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</w:tr>
      <w:tr w:rsidR="000E31AD" w:rsidRPr="00824198" w14:paraId="23CEAA2F" w14:textId="77777777" w:rsidTr="0015544B">
        <w:tc>
          <w:tcPr>
            <w:tcW w:w="450" w:type="dxa"/>
          </w:tcPr>
          <w:p w14:paraId="5DF0223F" w14:textId="0BCA746A" w:rsidR="000E31AD" w:rsidRPr="00824198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lastRenderedPageBreak/>
              <w:t>8</w:t>
            </w:r>
          </w:p>
        </w:tc>
        <w:tc>
          <w:tcPr>
            <w:tcW w:w="6651" w:type="dxa"/>
          </w:tcPr>
          <w:p w14:paraId="605EB908" w14:textId="64309E50" w:rsidR="000E31AD" w:rsidRPr="00824198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ภายในเดือนกุมภาพันธ์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CED4232" w14:textId="1BFCD53A" w:rsidR="000E31AD" w:rsidRPr="00824198" w:rsidRDefault="00F70050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291,</w:t>
            </w:r>
            <w:r w:rsidR="00907939" w:rsidRPr="00824198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  <w:tc>
          <w:tcPr>
            <w:tcW w:w="1125" w:type="dxa"/>
            <w:vAlign w:val="bottom"/>
          </w:tcPr>
          <w:p w14:paraId="25114D49" w14:textId="196DCC24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375,000</w:t>
            </w:r>
          </w:p>
        </w:tc>
      </w:tr>
      <w:tr w:rsidR="000E31AD" w:rsidRPr="00824198" w14:paraId="0C715FC0" w14:textId="77777777" w:rsidTr="0015544B">
        <w:tc>
          <w:tcPr>
            <w:tcW w:w="450" w:type="dxa"/>
          </w:tcPr>
          <w:p w14:paraId="12C08191" w14:textId="70E0AE11" w:rsidR="000E31AD" w:rsidRPr="00824198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51" w:type="dxa"/>
          </w:tcPr>
          <w:p w14:paraId="6D8FB2A6" w14:textId="77777777" w:rsidR="000E31AD" w:rsidRPr="00824198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มีกำหนดชำระคืนเงินต้นในเดือนกันยายน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E3746F4" w14:textId="78F099A2" w:rsidR="000E31AD" w:rsidRPr="00824198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9A9F015" w14:textId="05BD4AB8" w:rsidR="000E31AD" w:rsidRPr="00824198" w:rsidRDefault="00F24C0B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776C2FC4" w14:textId="4EEAD5B9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824198" w14:paraId="10969FD9" w14:textId="77777777" w:rsidTr="0015544B">
        <w:tc>
          <w:tcPr>
            <w:tcW w:w="450" w:type="dxa"/>
          </w:tcPr>
          <w:p w14:paraId="1F8DB358" w14:textId="10DDDB32" w:rsidR="000E31AD" w:rsidRPr="00824198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51" w:type="dxa"/>
          </w:tcPr>
          <w:p w14:paraId="3BBEE551" w14:textId="77777777" w:rsidR="000E31AD" w:rsidRPr="00824198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2565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A25F05E" w14:textId="4421AF01" w:rsidR="000E31AD" w:rsidRPr="00824198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C82FEDF" w14:textId="5377EEE8" w:rsidR="000E31AD" w:rsidRPr="00824198" w:rsidRDefault="00382F7B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087877BF" w14:textId="40AD519B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0E31AD" w:rsidRPr="00824198" w14:paraId="5EEF0183" w14:textId="77777777" w:rsidTr="0015544B">
        <w:tc>
          <w:tcPr>
            <w:tcW w:w="450" w:type="dxa"/>
          </w:tcPr>
          <w:p w14:paraId="5CFE72C5" w14:textId="60840F86" w:rsidR="000E31AD" w:rsidRPr="00824198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51" w:type="dxa"/>
          </w:tcPr>
          <w:p w14:paraId="48BE1738" w14:textId="77777777" w:rsidR="000E31AD" w:rsidRPr="00824198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300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มีกำหนดชำระคืนเงินต้นในเดือนตุลาคม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2885E278" w14:textId="43B98810" w:rsidR="000E31AD" w:rsidRPr="00824198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34DF128" w14:textId="10EE5A3B" w:rsidR="000E31AD" w:rsidRPr="00824198" w:rsidRDefault="002854BA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25" w:type="dxa"/>
            <w:vAlign w:val="bottom"/>
          </w:tcPr>
          <w:p w14:paraId="50296405" w14:textId="00042997" w:rsidR="000E31AD" w:rsidRPr="00824198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</w:tr>
      <w:tr w:rsidR="00A40A00" w:rsidRPr="00824198" w14:paraId="410305D1" w14:textId="77777777" w:rsidTr="0015544B">
        <w:tc>
          <w:tcPr>
            <w:tcW w:w="450" w:type="dxa"/>
          </w:tcPr>
          <w:p w14:paraId="1AB9841C" w14:textId="50D7C0DE" w:rsidR="00A40A00" w:rsidRPr="00824198" w:rsidRDefault="00A40A00" w:rsidP="00A40A0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51" w:type="dxa"/>
          </w:tcPr>
          <w:p w14:paraId="52B890D8" w14:textId="54684530" w:rsidR="00A40A00" w:rsidRPr="00824198" w:rsidRDefault="00A40A00" w:rsidP="00A40A0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มีกำหนดชำระคืนเงินต้นในเดือนกรกฎาคม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5A0DE928" w14:textId="613EACCD" w:rsidR="00A40A00" w:rsidRPr="00824198" w:rsidRDefault="00A40A00" w:rsidP="00A40A0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2B68C34" w14:textId="6BC0A18F" w:rsidR="00A40A00" w:rsidRPr="00824198" w:rsidRDefault="0071422C" w:rsidP="00A4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  <w:tc>
          <w:tcPr>
            <w:tcW w:w="1125" w:type="dxa"/>
            <w:vAlign w:val="bottom"/>
          </w:tcPr>
          <w:p w14:paraId="102D9D95" w14:textId="1C8A18DD" w:rsidR="00A40A00" w:rsidRPr="00824198" w:rsidRDefault="00A40A00" w:rsidP="00A4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</w:tr>
      <w:tr w:rsidR="004B5317" w:rsidRPr="00824198" w14:paraId="15EA7DEE" w14:textId="77777777" w:rsidTr="0015544B">
        <w:tc>
          <w:tcPr>
            <w:tcW w:w="450" w:type="dxa"/>
          </w:tcPr>
          <w:p w14:paraId="719D6338" w14:textId="41238948" w:rsidR="004B5317" w:rsidRPr="00824198" w:rsidRDefault="004B5317" w:rsidP="004B53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6651" w:type="dxa"/>
          </w:tcPr>
          <w:p w14:paraId="2DFC9A75" w14:textId="1B8E6776" w:rsidR="004B5317" w:rsidRPr="00824198" w:rsidRDefault="004B5317" w:rsidP="004B531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="0037764C"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,000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มีกำหนดชำระคืนเงินต้นในเดือนกันยายน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DF44B96" w14:textId="4EBE4941" w:rsidR="004B5317" w:rsidRPr="00824198" w:rsidRDefault="004B5317" w:rsidP="004B531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004973A" w14:textId="44067117" w:rsidR="004B5317" w:rsidRPr="00824198" w:rsidRDefault="00907939" w:rsidP="004B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2B2A6ED4" w14:textId="3F1833AA" w:rsidR="004B5317" w:rsidRPr="00824198" w:rsidRDefault="004B5317" w:rsidP="004B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3F1A40" w:rsidRPr="00824198" w14:paraId="11C86F16" w14:textId="77777777" w:rsidTr="0015544B">
        <w:tc>
          <w:tcPr>
            <w:tcW w:w="450" w:type="dxa"/>
          </w:tcPr>
          <w:p w14:paraId="6C0B97B1" w14:textId="116DF385" w:rsidR="003F1A40" w:rsidRPr="00824198" w:rsidRDefault="003F1A40" w:rsidP="003F1A4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51" w:type="dxa"/>
          </w:tcPr>
          <w:p w14:paraId="4755CA52" w14:textId="14AE97A5" w:rsidR="00F47D40" w:rsidRDefault="001845C2" w:rsidP="003F1A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="00EB7B41"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6414E3"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6414E3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3C74568" w14:textId="573C820B" w:rsidR="003F1A40" w:rsidRPr="00824198" w:rsidRDefault="001845C2" w:rsidP="00F47D4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EBE7408" w14:textId="0B480039" w:rsidR="003F1A40" w:rsidRPr="00824198" w:rsidRDefault="003F1A40" w:rsidP="003F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B94B8C" w:rsidRPr="00824198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  <w:vAlign w:val="bottom"/>
          </w:tcPr>
          <w:p w14:paraId="4B763B29" w14:textId="0C2CDF66" w:rsidR="003F1A40" w:rsidRPr="00824198" w:rsidRDefault="003F1A40" w:rsidP="003F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824198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2302CE" w:rsidRPr="00824198" w14:paraId="5A47FC18" w14:textId="77777777" w:rsidTr="0015544B">
        <w:tc>
          <w:tcPr>
            <w:tcW w:w="450" w:type="dxa"/>
          </w:tcPr>
          <w:p w14:paraId="543C12B8" w14:textId="3789DB37" w:rsidR="002302CE" w:rsidRPr="00824198" w:rsidRDefault="002302CE" w:rsidP="002302CE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6651" w:type="dxa"/>
          </w:tcPr>
          <w:p w14:paraId="1FA6F363" w14:textId="28A7173C" w:rsidR="002302CE" w:rsidRPr="00824198" w:rsidRDefault="002302CE" w:rsidP="002302CE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="00EB7B41"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2B1D0A"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ภายในเดือนเมษายน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846F5E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="00846F5E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="00846F5E"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</w:t>
            </w:r>
            <w:r w:rsidR="00846F5E"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2B1D0A"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846F5E"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846F5E"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="00846F5E"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2D3EEEF" w14:textId="037BA0D4" w:rsidR="002302CE" w:rsidRPr="00824198" w:rsidRDefault="002302CE" w:rsidP="0023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B94B8C" w:rsidRPr="00824198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  <w:vAlign w:val="bottom"/>
          </w:tcPr>
          <w:p w14:paraId="77823C15" w14:textId="69B59637" w:rsidR="002302CE" w:rsidRPr="00824198" w:rsidRDefault="002302CE" w:rsidP="00230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824198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1E3925" w:rsidRPr="00824198" w14:paraId="7283BAF5" w14:textId="77777777" w:rsidTr="0015544B">
        <w:tc>
          <w:tcPr>
            <w:tcW w:w="450" w:type="dxa"/>
          </w:tcPr>
          <w:p w14:paraId="5285D57D" w14:textId="4CA5CCA8" w:rsidR="001E3925" w:rsidRPr="00824198" w:rsidRDefault="001E3925" w:rsidP="001E3925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6651" w:type="dxa"/>
          </w:tcPr>
          <w:p w14:paraId="514A3BBC" w14:textId="08FF92D1" w:rsidR="00257D8D" w:rsidRDefault="001E3925" w:rsidP="001E3925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="00EB7B41"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มีกำหนดชำระคืนเงินต้นในเดือนพฤษภาคม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25</w:t>
            </w:r>
            <w:r w:rsidR="00EB7B41"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 w:rsidR="00115F7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35C0229" w14:textId="61F6B9FE" w:rsidR="001E3925" w:rsidRPr="00824198" w:rsidRDefault="001E3925" w:rsidP="00257D8D">
            <w:pPr>
              <w:tabs>
                <w:tab w:val="clear" w:pos="227"/>
                <w:tab w:val="clear" w:pos="6549"/>
                <w:tab w:val="left" w:pos="159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BCBD25C" w14:textId="5EFBB648" w:rsidR="001E3925" w:rsidRPr="00824198" w:rsidRDefault="001E3925" w:rsidP="001E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B94B8C" w:rsidRPr="00824198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  <w:vAlign w:val="bottom"/>
          </w:tcPr>
          <w:p w14:paraId="4551E9D0" w14:textId="2F7D7B97" w:rsidR="001E3925" w:rsidRPr="00824198" w:rsidRDefault="001E3925" w:rsidP="001E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824198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BC1CEE" w:rsidRPr="00824198" w14:paraId="30EB9DBE" w14:textId="77777777" w:rsidTr="0015544B">
        <w:tc>
          <w:tcPr>
            <w:tcW w:w="450" w:type="dxa"/>
          </w:tcPr>
          <w:p w14:paraId="702DBFA5" w14:textId="18C5B029" w:rsidR="00BC1CEE" w:rsidRPr="00824198" w:rsidRDefault="00BC1CEE" w:rsidP="00BC1CEE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6651" w:type="dxa"/>
          </w:tcPr>
          <w:p w14:paraId="261E1C8C" w14:textId="7E84E59C" w:rsidR="00BC1CEE" w:rsidRPr="00824198" w:rsidRDefault="00BC1CEE" w:rsidP="00BC1CEE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138A0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>00</w:t>
            </w:r>
            <w:r w:rsidR="00EB7B41"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2B1D0A" w:rsidRPr="00824198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="00EB7B41"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="00EB7B41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82419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C39E738" w14:textId="2EB4DF21" w:rsidR="00BC1CEE" w:rsidRPr="00824198" w:rsidRDefault="00BC1CE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B94B8C" w:rsidRPr="00824198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  <w:vAlign w:val="bottom"/>
          </w:tcPr>
          <w:p w14:paraId="046850AD" w14:textId="3E906EC3" w:rsidR="00BC1CEE" w:rsidRPr="00824198" w:rsidRDefault="00BC1CE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824198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BC1CEE" w:rsidRPr="00824198" w14:paraId="14FE9184" w14:textId="77777777" w:rsidTr="0015544B">
        <w:tc>
          <w:tcPr>
            <w:tcW w:w="7101" w:type="dxa"/>
            <w:gridSpan w:val="2"/>
          </w:tcPr>
          <w:p w14:paraId="6E70D4D5" w14:textId="074AD6BF" w:rsidR="00BC1CEE" w:rsidRPr="00824198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79A1EBC2" w14:textId="38985AD5" w:rsidR="00BC1CEE" w:rsidRPr="00824198" w:rsidRDefault="00D4491D" w:rsidP="00BC1CEE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10</w:t>
            </w: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,724,667</w:t>
            </w:r>
          </w:p>
        </w:tc>
        <w:tc>
          <w:tcPr>
            <w:tcW w:w="1125" w:type="dxa"/>
            <w:vAlign w:val="bottom"/>
          </w:tcPr>
          <w:p w14:paraId="53DE5F65" w14:textId="3D7DF944" w:rsidR="00BC1CEE" w:rsidRPr="00824198" w:rsidRDefault="00BC1CEE" w:rsidP="00BC1CEE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10,128,833</w:t>
            </w:r>
          </w:p>
        </w:tc>
      </w:tr>
      <w:tr w:rsidR="00BC1CEE" w:rsidRPr="00824198" w14:paraId="55340D49" w14:textId="77777777" w:rsidTr="0015544B">
        <w:tc>
          <w:tcPr>
            <w:tcW w:w="7101" w:type="dxa"/>
            <w:gridSpan w:val="2"/>
          </w:tcPr>
          <w:p w14:paraId="0521370B" w14:textId="3510DA3C" w:rsidR="00BC1CEE" w:rsidRPr="00824198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0" w:type="dxa"/>
            <w:vAlign w:val="bottom"/>
          </w:tcPr>
          <w:p w14:paraId="66495C6A" w14:textId="21C0CCEF" w:rsidR="00BC1CEE" w:rsidRPr="00824198" w:rsidRDefault="00D4491D" w:rsidP="00BC1C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945DE0" w:rsidRPr="00824198"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276B29EC" w14:textId="6222F93B" w:rsidR="00BC1CEE" w:rsidRPr="00824198" w:rsidRDefault="00BC1CEE" w:rsidP="00BC1C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3,452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BC1CEE" w:rsidRPr="00824198" w14:paraId="03132870" w14:textId="77777777" w:rsidTr="0015544B">
        <w:tc>
          <w:tcPr>
            <w:tcW w:w="7101" w:type="dxa"/>
            <w:gridSpan w:val="2"/>
          </w:tcPr>
          <w:p w14:paraId="48EE9F75" w14:textId="7EF800D8" w:rsidR="00BC1CEE" w:rsidRPr="00824198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vAlign w:val="bottom"/>
          </w:tcPr>
          <w:p w14:paraId="0568219A" w14:textId="330A669E" w:rsidR="00BC1CEE" w:rsidRPr="00824198" w:rsidRDefault="0029493E" w:rsidP="00BC1C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10,719,31</w:t>
            </w:r>
            <w:r w:rsidR="00945DE0"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bottom"/>
          </w:tcPr>
          <w:p w14:paraId="06DDB91C" w14:textId="59782073" w:rsidR="00BC1CEE" w:rsidRPr="00824198" w:rsidRDefault="00BC1CEE" w:rsidP="00BC1C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10,125,381</w:t>
            </w:r>
          </w:p>
        </w:tc>
      </w:tr>
      <w:tr w:rsidR="00BC1CEE" w:rsidRPr="00824198" w14:paraId="20AE4361" w14:textId="77777777" w:rsidTr="0015544B">
        <w:tc>
          <w:tcPr>
            <w:tcW w:w="7101" w:type="dxa"/>
            <w:gridSpan w:val="2"/>
          </w:tcPr>
          <w:p w14:paraId="14A679A9" w14:textId="77777777" w:rsidR="00BC1CEE" w:rsidRPr="00824198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5196089B" w14:textId="77777777" w:rsidR="00BC1CEE" w:rsidRPr="00824198" w:rsidRDefault="00BC1CE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  <w:tab w:val="decimal" w:pos="834"/>
              </w:tabs>
              <w:ind w:left="-104" w:right="-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3D515B4" w14:textId="11B22E8A" w:rsidR="00BC1CEE" w:rsidRPr="00824198" w:rsidRDefault="00BC1CE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C1CEE" w:rsidRPr="00824198" w14:paraId="4CA8C998" w14:textId="77777777" w:rsidTr="0015544B">
        <w:tc>
          <w:tcPr>
            <w:tcW w:w="7101" w:type="dxa"/>
            <w:gridSpan w:val="2"/>
          </w:tcPr>
          <w:p w14:paraId="66AB7D1C" w14:textId="44F494A6" w:rsidR="00BC1CEE" w:rsidRPr="00824198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0" w:type="dxa"/>
            <w:vAlign w:val="bottom"/>
          </w:tcPr>
          <w:p w14:paraId="5BEB7FB9" w14:textId="47219470" w:rsidR="00BC1CEE" w:rsidRPr="00824198" w:rsidRDefault="0029493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3,204,669</w:t>
            </w:r>
          </w:p>
        </w:tc>
        <w:tc>
          <w:tcPr>
            <w:tcW w:w="1125" w:type="dxa"/>
            <w:vAlign w:val="bottom"/>
          </w:tcPr>
          <w:p w14:paraId="748FD344" w14:textId="50BBBC3E" w:rsidR="00BC1CEE" w:rsidRPr="00824198" w:rsidRDefault="00BC1CE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3,959,328</w:t>
            </w:r>
          </w:p>
        </w:tc>
      </w:tr>
      <w:tr w:rsidR="00BC1CEE" w:rsidRPr="00824198" w14:paraId="05403B1D" w14:textId="77777777" w:rsidTr="0015544B">
        <w:tc>
          <w:tcPr>
            <w:tcW w:w="7101" w:type="dxa"/>
            <w:gridSpan w:val="2"/>
          </w:tcPr>
          <w:p w14:paraId="145DF9D8" w14:textId="75F76F75" w:rsidR="00BC1CEE" w:rsidRPr="00824198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0" w:type="dxa"/>
            <w:vAlign w:val="bottom"/>
          </w:tcPr>
          <w:p w14:paraId="744699F9" w14:textId="1D68BF02" w:rsidR="00BC1CEE" w:rsidRPr="00824198" w:rsidRDefault="0029493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7,514,64</w:t>
            </w:r>
            <w:r w:rsidR="00945DE0" w:rsidRPr="0082419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538DE2BC" w14:textId="29E62B57" w:rsidR="00BC1CEE" w:rsidRPr="00824198" w:rsidRDefault="00BC1CEE" w:rsidP="00BC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6,166,053</w:t>
            </w:r>
          </w:p>
        </w:tc>
      </w:tr>
      <w:tr w:rsidR="00BC1CEE" w:rsidRPr="00C20FF6" w14:paraId="0E49FC5A" w14:textId="77777777" w:rsidTr="0015544B">
        <w:tc>
          <w:tcPr>
            <w:tcW w:w="7101" w:type="dxa"/>
            <w:gridSpan w:val="2"/>
          </w:tcPr>
          <w:p w14:paraId="3A8255AC" w14:textId="307BC7ED" w:rsidR="00BC1CEE" w:rsidRPr="00824198" w:rsidRDefault="00BC1CEE" w:rsidP="00BC1CEE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351D720A" w14:textId="1792583E" w:rsidR="00BC1CEE" w:rsidRPr="00824198" w:rsidRDefault="0029493E" w:rsidP="00BC1C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10,719,31</w:t>
            </w:r>
            <w:r w:rsidR="00945DE0"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bottom"/>
          </w:tcPr>
          <w:p w14:paraId="45ACB935" w14:textId="336AF072" w:rsidR="00BC1CEE" w:rsidRPr="00445B45" w:rsidRDefault="00BC1CEE" w:rsidP="00BC1C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10,125,381</w:t>
            </w:r>
          </w:p>
        </w:tc>
      </w:tr>
    </w:tbl>
    <w:p w14:paraId="4C1E3283" w14:textId="3D849D90" w:rsidR="00655ECB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D3F5535" w14:textId="658C92C5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013D77" w14:textId="5DD55373" w:rsidR="000C7FD4" w:rsidRPr="00CA2972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="004249E7" w:rsidRPr="001561CE">
        <w:rPr>
          <w:rFonts w:ascii="Angsana New" w:hAnsi="Angsana New" w:hint="cs"/>
          <w:sz w:val="28"/>
          <w:szCs w:val="28"/>
        </w:rPr>
        <w:t>256</w:t>
      </w:r>
      <w:r w:rsidR="000035CF" w:rsidRPr="001561CE">
        <w:rPr>
          <w:rFonts w:ascii="Angsana New" w:hAnsi="Angsana New"/>
          <w:sz w:val="28"/>
          <w:szCs w:val="28"/>
        </w:rPr>
        <w:t>4</w:t>
      </w:r>
      <w:r w:rsidR="004249E7" w:rsidRPr="001561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>จากสถาบันการเงินที่ยังมิได้เบิกใช้คงเหลือจำนวน</w:t>
      </w:r>
      <w:r w:rsidR="00BC7EDF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9B3CF3">
        <w:rPr>
          <w:rFonts w:ascii="Angsana New" w:hAnsi="Angsana New" w:cs="Angsana New"/>
          <w:spacing w:val="-4"/>
          <w:sz w:val="28"/>
          <w:szCs w:val="28"/>
        </w:rPr>
        <w:t>6</w:t>
      </w:r>
      <w:r w:rsidR="00CA0364">
        <w:rPr>
          <w:rFonts w:ascii="Angsana New" w:hAnsi="Angsana New" w:cs="Angsana New"/>
          <w:spacing w:val="-4"/>
          <w:sz w:val="28"/>
          <w:szCs w:val="28"/>
        </w:rPr>
        <w:t>,300</w:t>
      </w:r>
      <w:r w:rsidR="009B3CF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A2972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CA2972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 w:rsidRPr="00CA2972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CA2972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 w:rsidRPr="00CA2972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0035CF" w:rsidRPr="00CA2972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CA297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CA0364" w:rsidRPr="00CA0364">
        <w:rPr>
          <w:rFonts w:ascii="Angsana New" w:hAnsi="Angsana New" w:cs="Angsana New"/>
          <w:i/>
          <w:iCs/>
          <w:spacing w:val="-4"/>
          <w:sz w:val="28"/>
          <w:szCs w:val="28"/>
        </w:rPr>
        <w:t>2,000</w:t>
      </w:r>
      <w:r w:rsidR="00CA036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A2972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698AC299" w14:textId="77777777" w:rsidR="00C20FF6" w:rsidRPr="00CA2972" w:rsidRDefault="00C20FF6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287CE0F" w14:textId="354ACF41" w:rsidR="00AF6948" w:rsidRDefault="00C863BB" w:rsidP="00C86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 xml:space="preserve">เพื่อเป็นการป้องกันความเสี่ยงจากอัตราดอกเบี้ย ณ วันที่ </w:t>
      </w:r>
      <w:r w:rsidR="009B1BBA" w:rsidRPr="00CA2972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CA297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CA2972">
        <w:rPr>
          <w:rFonts w:ascii="Angsana New" w:hAnsi="Angsana New" w:cs="Angsana New"/>
          <w:sz w:val="28"/>
          <w:szCs w:val="28"/>
          <w:cs/>
        </w:rPr>
        <w:t xml:space="preserve"> </w:t>
      </w:r>
      <w:r w:rsidRPr="00CA2972">
        <w:rPr>
          <w:rFonts w:ascii="Angsana New" w:hAnsi="Angsana New" w:hint="cs"/>
          <w:sz w:val="28"/>
          <w:szCs w:val="28"/>
        </w:rPr>
        <w:t>256</w:t>
      </w:r>
      <w:r w:rsidRPr="00CA2972">
        <w:rPr>
          <w:rFonts w:ascii="Angsana New" w:hAnsi="Angsana New"/>
          <w:sz w:val="28"/>
          <w:szCs w:val="28"/>
        </w:rPr>
        <w:t>4</w:t>
      </w:r>
      <w:r w:rsidRPr="00CA297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มีภ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ระผูกพันต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มสัญญ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ดอกเบี้ยกับธน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ค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ร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พาณิชย์ในประเทศแห่งหนึ่ง ภายใต้สัญญาดังกล่าว กลุ่มบริษัทและบริษัทจะจ่ายดอกเบี้ยในอัตราคงที่ให้กับธนาคาร</w:t>
      </w:r>
      <w:r w:rsidRPr="00CA2972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เพื่อแลกกับดอกเบี้ยในอัตรา</w:t>
      </w:r>
      <w:r w:rsidRPr="00CA297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/>
          <w:bCs/>
          <w:sz w:val="28"/>
          <w:szCs w:val="28"/>
        </w:rPr>
        <w:t>THBFIX</w:t>
      </w:r>
      <w:r w:rsidRPr="00CA2972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บวกอัตราร้อยละคงที่ต่อปี</w:t>
      </w:r>
      <w:r w:rsidRPr="00CA29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ซึ่งสัญญ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ดอกเบี้ยจะทยอยครบกำหนดจำนวน</w:t>
      </w:r>
      <w:r w:rsidRPr="00CA29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607120">
        <w:rPr>
          <w:rFonts w:ascii="Angsana New" w:hAnsi="Angsana New" w:cs="Angsana New"/>
          <w:spacing w:val="-4"/>
          <w:sz w:val="28"/>
          <w:szCs w:val="28"/>
        </w:rPr>
        <w:t xml:space="preserve">62.50 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ทในเดือนพฤศจิก</w:t>
      </w:r>
      <w:r w:rsidRPr="00CA2972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ยน</w:t>
      </w:r>
      <w:r w:rsidRPr="00CA29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/>
          <w:bCs/>
          <w:sz w:val="28"/>
          <w:szCs w:val="28"/>
        </w:rPr>
        <w:t>2564</w:t>
      </w:r>
      <w:r w:rsidRPr="00CA29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eastAsia"/>
          <w:b/>
          <w:sz w:val="28"/>
          <w:szCs w:val="28"/>
          <w:cs/>
        </w:rPr>
        <w:t>และ</w:t>
      </w:r>
      <w:r w:rsidRPr="00CA29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894437" w:rsidRPr="009B3CF3">
        <w:rPr>
          <w:rFonts w:ascii="Angsana New" w:hAnsi="Angsana New" w:cs="Angsana New"/>
          <w:spacing w:val="-4"/>
          <w:sz w:val="28"/>
          <w:szCs w:val="28"/>
        </w:rPr>
        <w:t>187</w:t>
      </w:r>
      <w:r w:rsidR="00A2355E" w:rsidRPr="009B3CF3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="00894437" w:rsidRPr="009B3CF3">
        <w:rPr>
          <w:rFonts w:ascii="Angsana New" w:hAnsi="Angsana New" w:cs="Angsana New"/>
          <w:spacing w:val="-4"/>
          <w:sz w:val="28"/>
          <w:szCs w:val="28"/>
        </w:rPr>
        <w:t>50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ทในเดือนธันว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คม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249E7">
        <w:rPr>
          <w:rFonts w:asciiTheme="majorBidi" w:hAnsiTheme="majorBidi" w:cstheme="majorBidi"/>
          <w:bCs/>
          <w:sz w:val="28"/>
          <w:szCs w:val="28"/>
        </w:rPr>
        <w:t>2564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ต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มล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ดับ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เช่นเดียวกับเงื่อนไขก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รจ่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ยชำระคืนเงินกู้ยืม</w:t>
      </w:r>
    </w:p>
    <w:p w14:paraId="69D57FC1" w14:textId="77777777" w:rsidR="00A83A90" w:rsidRPr="009C29F1" w:rsidRDefault="00A83A90" w:rsidP="00C86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4BA2B20C" w14:textId="08A75B6D" w:rsidR="00F321C0" w:rsidRPr="00D55CD7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57DB7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F321C0" w:rsidRDefault="00F321C0" w:rsidP="002E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D6564A6" w14:textId="3D0B8B36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B1BBA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9B1BBA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B1BBA"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F321C0">
        <w:rPr>
          <w:rFonts w:ascii="Angsana New" w:hAnsi="Angsana New" w:cs="Angsana New" w:hint="cs"/>
          <w:sz w:val="28"/>
          <w:szCs w:val="28"/>
        </w:rPr>
        <w:t>256</w:t>
      </w:r>
      <w:r w:rsidR="000035CF">
        <w:rPr>
          <w:rFonts w:ascii="Angsana New" w:hAnsi="Angsana New" w:cs="Angsana New"/>
          <w:sz w:val="28"/>
          <w:szCs w:val="28"/>
        </w:rPr>
        <w:t>4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F321C0">
        <w:rPr>
          <w:rFonts w:ascii="Angsana New" w:hAnsi="Angsana New" w:cs="Angsana New" w:hint="cs"/>
          <w:sz w:val="28"/>
          <w:szCs w:val="28"/>
        </w:rPr>
        <w:t xml:space="preserve">31 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321C0">
        <w:rPr>
          <w:rFonts w:ascii="Angsana New" w:hAnsi="Angsana New" w:cs="Angsana New" w:hint="cs"/>
          <w:sz w:val="28"/>
          <w:szCs w:val="28"/>
        </w:rPr>
        <w:t>256</w:t>
      </w:r>
      <w:r w:rsidR="000035CF">
        <w:rPr>
          <w:rFonts w:ascii="Angsana New" w:hAnsi="Angsana New" w:cs="Angsana New"/>
          <w:sz w:val="28"/>
          <w:szCs w:val="28"/>
        </w:rPr>
        <w:t>3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66C1C8CD" w14:textId="77777777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F321C0" w:rsidRPr="00F321C0" w14:paraId="766A2A25" w14:textId="77777777" w:rsidTr="00B43E9E">
        <w:trPr>
          <w:tblHeader/>
        </w:trPr>
        <w:tc>
          <w:tcPr>
            <w:tcW w:w="450" w:type="dxa"/>
            <w:vAlign w:val="center"/>
          </w:tcPr>
          <w:p w14:paraId="65D32213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6FCF10C9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5C3DFB5" w14:textId="77777777" w:rsidR="00F321C0" w:rsidRPr="00F321C0" w:rsidRDefault="00F321C0" w:rsidP="002E7FE1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912636" w:rsidRPr="00F321C0" w14:paraId="17167C6A" w14:textId="77777777" w:rsidTr="00B43E9E">
        <w:trPr>
          <w:tblHeader/>
        </w:trPr>
        <w:tc>
          <w:tcPr>
            <w:tcW w:w="450" w:type="dxa"/>
            <w:vAlign w:val="center"/>
          </w:tcPr>
          <w:p w14:paraId="61DFD655" w14:textId="6F938D44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632E75AF" w14:textId="65786715" w:rsidR="00912636" w:rsidRPr="00655ECB" w:rsidRDefault="00912636" w:rsidP="00912636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0865AF9E" w14:textId="348A741C" w:rsidR="00912636" w:rsidRPr="00F321C0" w:rsidRDefault="00777412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564C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12636" w:rsidRPr="00F321C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400EE93C" w14:textId="6EBE1184" w:rsidR="00912636" w:rsidRPr="00F321C0" w:rsidRDefault="00912636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12636" w:rsidRPr="00F321C0" w14:paraId="1FD31EBE" w14:textId="77777777" w:rsidTr="00B43E9E">
        <w:trPr>
          <w:tblHeader/>
        </w:trPr>
        <w:tc>
          <w:tcPr>
            <w:tcW w:w="450" w:type="dxa"/>
          </w:tcPr>
          <w:p w14:paraId="54AFAB46" w14:textId="77777777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24A822E" w14:textId="2ED5B77B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71122D" w14:textId="77777777" w:rsidR="00912636" w:rsidRPr="00F321C0" w:rsidRDefault="00912636" w:rsidP="00912636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3B62" w:rsidRPr="0052532B" w14:paraId="2290FCDD" w14:textId="77777777" w:rsidTr="00B43E9E">
        <w:tc>
          <w:tcPr>
            <w:tcW w:w="450" w:type="dxa"/>
          </w:tcPr>
          <w:p w14:paraId="5921861B" w14:textId="646EC322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26DAA0BD" w14:textId="4A29E5D5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1,295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C5536EC" w14:textId="601B34AF" w:rsidR="00AC3B62" w:rsidRPr="00824198" w:rsidRDefault="00A7552B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1,295,800</w:t>
            </w:r>
          </w:p>
        </w:tc>
        <w:tc>
          <w:tcPr>
            <w:tcW w:w="1134" w:type="dxa"/>
            <w:vAlign w:val="bottom"/>
          </w:tcPr>
          <w:p w14:paraId="5C28C16B" w14:textId="6274EC8E" w:rsidR="00AC3B62" w:rsidRPr="00824198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1,295,800</w:t>
            </w:r>
          </w:p>
        </w:tc>
      </w:tr>
      <w:tr w:rsidR="00AC3B62" w:rsidRPr="0052532B" w14:paraId="006899DB" w14:textId="77777777" w:rsidTr="00B43E9E">
        <w:tc>
          <w:tcPr>
            <w:tcW w:w="450" w:type="dxa"/>
          </w:tcPr>
          <w:p w14:paraId="520346AA" w14:textId="3AA3B541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303D6C4B" w14:textId="239AF35F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2,000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703890" w14:textId="1FF13E0B" w:rsidR="00AC3B62" w:rsidRPr="00824198" w:rsidRDefault="00D70E9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F36B272" w14:textId="2CEEF4DB" w:rsidR="00AC3B62" w:rsidRPr="00824198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000,000</w:t>
            </w:r>
          </w:p>
        </w:tc>
      </w:tr>
      <w:tr w:rsidR="00AC3B62" w:rsidRPr="0052532B" w14:paraId="6F35F7C2" w14:textId="77777777" w:rsidTr="00B43E9E">
        <w:tc>
          <w:tcPr>
            <w:tcW w:w="450" w:type="dxa"/>
          </w:tcPr>
          <w:p w14:paraId="47E32340" w14:textId="514F53A8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06E891E2" w14:textId="0A77484D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33135E3" w14:textId="6A89C8F1" w:rsidR="00AC3B62" w:rsidRPr="00824198" w:rsidRDefault="00A7552B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31ED1471" w14:textId="717C4BA2" w:rsidR="00AC3B62" w:rsidRPr="00824198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AC3B62" w:rsidRPr="0052532B" w14:paraId="6A2FA077" w14:textId="77777777" w:rsidTr="00B43E9E">
        <w:tc>
          <w:tcPr>
            <w:tcW w:w="450" w:type="dxa"/>
          </w:tcPr>
          <w:p w14:paraId="046EBCF9" w14:textId="23C7856F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27545AB9" w14:textId="1D1D5BB6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1,833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ครบกำหนดไถ่ถอนในเดือนพฤษภาคม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2942DF" w14:textId="04E601F1" w:rsidR="00AC3B62" w:rsidRPr="00824198" w:rsidRDefault="00D70E9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BF752C8" w14:textId="53AC3250" w:rsidR="00AC3B62" w:rsidRPr="00824198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</w:tr>
      <w:tr w:rsidR="00AC3B62" w:rsidRPr="0052532B" w14:paraId="252DB2BA" w14:textId="77777777" w:rsidTr="00B43E9E">
        <w:tc>
          <w:tcPr>
            <w:tcW w:w="450" w:type="dxa"/>
          </w:tcPr>
          <w:p w14:paraId="402BDEF4" w14:textId="04AA8907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3AD81CD4" w14:textId="0A540F44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FD6C204" w14:textId="0EECC896" w:rsidR="00AC3B62" w:rsidRPr="00824198" w:rsidRDefault="00A7552B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  <w:tc>
          <w:tcPr>
            <w:tcW w:w="1134" w:type="dxa"/>
            <w:vAlign w:val="bottom"/>
          </w:tcPr>
          <w:p w14:paraId="3CDDD47E" w14:textId="435B97FF" w:rsidR="00AC3B62" w:rsidRPr="00824198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</w:tr>
      <w:tr w:rsidR="00AC3B62" w:rsidRPr="0052532B" w14:paraId="566EB172" w14:textId="77777777" w:rsidTr="00B43E9E">
        <w:tc>
          <w:tcPr>
            <w:tcW w:w="450" w:type="dxa"/>
          </w:tcPr>
          <w:p w14:paraId="652E51F3" w14:textId="2342EA4A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3D0AC2F3" w14:textId="55DA5561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1,697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0E5BECA" w14:textId="7DCBEA67" w:rsidR="00AC3B62" w:rsidRPr="00824198" w:rsidRDefault="00A7552B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  <w:tc>
          <w:tcPr>
            <w:tcW w:w="1134" w:type="dxa"/>
            <w:vAlign w:val="bottom"/>
          </w:tcPr>
          <w:p w14:paraId="68D53567" w14:textId="3B455AEF" w:rsidR="00AC3B62" w:rsidRPr="00824198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</w:tr>
      <w:tr w:rsidR="00AC3B62" w:rsidRPr="0052532B" w14:paraId="33011C2D" w14:textId="77777777" w:rsidTr="00B43E9E">
        <w:tc>
          <w:tcPr>
            <w:tcW w:w="450" w:type="dxa"/>
          </w:tcPr>
          <w:p w14:paraId="6F9A3402" w14:textId="5922D86C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09CA2984" w14:textId="340A547D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1,515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BA758F0" w14:textId="5F25AF7D" w:rsidR="00AC3B62" w:rsidRPr="00824198" w:rsidRDefault="00A7552B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  <w:tc>
          <w:tcPr>
            <w:tcW w:w="1134" w:type="dxa"/>
            <w:vAlign w:val="bottom"/>
          </w:tcPr>
          <w:p w14:paraId="4E0BBA91" w14:textId="15A871F2" w:rsidR="00AC3B62" w:rsidRPr="00824198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</w:tr>
      <w:tr w:rsidR="00AC3B62" w:rsidRPr="0052532B" w14:paraId="184D7C1F" w14:textId="77777777" w:rsidTr="00B43E9E">
        <w:tc>
          <w:tcPr>
            <w:tcW w:w="450" w:type="dxa"/>
          </w:tcPr>
          <w:p w14:paraId="4CA2B979" w14:textId="28D58246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19B2299B" w14:textId="0B58089E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1,650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2F2E032" w14:textId="49912B72" w:rsidR="00AC3B62" w:rsidRPr="00824198" w:rsidRDefault="00B47B9A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  <w:tc>
          <w:tcPr>
            <w:tcW w:w="1134" w:type="dxa"/>
            <w:vAlign w:val="bottom"/>
          </w:tcPr>
          <w:p w14:paraId="1A8FC38B" w14:textId="6C4E8139" w:rsidR="00AC3B62" w:rsidRPr="00824198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</w:tr>
      <w:tr w:rsidR="00B47B9A" w:rsidRPr="0052532B" w14:paraId="54EA3BE9" w14:textId="77777777" w:rsidTr="00B43E9E">
        <w:tc>
          <w:tcPr>
            <w:tcW w:w="450" w:type="dxa"/>
          </w:tcPr>
          <w:p w14:paraId="6F9F75D2" w14:textId="21F38582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5377DAD8" w14:textId="4B4F5AA2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2,349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137D7D" w14:textId="404BA945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  <w:tc>
          <w:tcPr>
            <w:tcW w:w="1134" w:type="dxa"/>
            <w:vAlign w:val="bottom"/>
          </w:tcPr>
          <w:p w14:paraId="5EC20943" w14:textId="5E9952D8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</w:tr>
      <w:tr w:rsidR="00B47B9A" w:rsidRPr="0052532B" w14:paraId="4F833333" w14:textId="77777777" w:rsidTr="00B43E9E">
        <w:tc>
          <w:tcPr>
            <w:tcW w:w="450" w:type="dxa"/>
          </w:tcPr>
          <w:p w14:paraId="39093B0D" w14:textId="5D7E56B8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60" w:type="dxa"/>
          </w:tcPr>
          <w:p w14:paraId="322B40A8" w14:textId="3E54CC66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 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05C4C31" w14:textId="31A98054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FE3C181" w14:textId="584570E9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B47B9A" w:rsidRPr="0052532B" w14:paraId="6FC69805" w14:textId="77777777" w:rsidTr="00B43E9E">
        <w:tc>
          <w:tcPr>
            <w:tcW w:w="450" w:type="dxa"/>
          </w:tcPr>
          <w:p w14:paraId="77501459" w14:textId="188E3067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56299EF4" w14:textId="56322CD6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C3E3F7" w14:textId="4EACDC33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1134" w:type="dxa"/>
            <w:vAlign w:val="bottom"/>
          </w:tcPr>
          <w:p w14:paraId="170D2EBC" w14:textId="37924A84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B47B9A" w:rsidRPr="0052532B" w14:paraId="3CC1DC81" w14:textId="77777777" w:rsidTr="00B43E9E">
        <w:tc>
          <w:tcPr>
            <w:tcW w:w="450" w:type="dxa"/>
          </w:tcPr>
          <w:p w14:paraId="30C2DAB9" w14:textId="5ADA3CF2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3E4DBC0E" w14:textId="5DEEE807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1,200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343E8D" w14:textId="58886785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3A507C6B" w14:textId="27CE4462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</w:tr>
      <w:tr w:rsidR="00B47B9A" w:rsidRPr="0052532B" w14:paraId="2162ED04" w14:textId="77777777" w:rsidTr="00B43E9E">
        <w:tc>
          <w:tcPr>
            <w:tcW w:w="450" w:type="dxa"/>
          </w:tcPr>
          <w:p w14:paraId="74350D36" w14:textId="7D5EE982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6660" w:type="dxa"/>
          </w:tcPr>
          <w:p w14:paraId="3248D458" w14:textId="3E32DD35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2,043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F06F409" w14:textId="03F82EBD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  <w:tc>
          <w:tcPr>
            <w:tcW w:w="1134" w:type="dxa"/>
            <w:vAlign w:val="bottom"/>
          </w:tcPr>
          <w:p w14:paraId="38CCBC5C" w14:textId="4DB356B6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</w:tr>
      <w:tr w:rsidR="00B47B9A" w:rsidRPr="0052532B" w14:paraId="02801C9B" w14:textId="77777777" w:rsidTr="00B43E9E">
        <w:tc>
          <w:tcPr>
            <w:tcW w:w="450" w:type="dxa"/>
          </w:tcPr>
          <w:p w14:paraId="6B2B72E4" w14:textId="1E435571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7CE376C2" w14:textId="4C715E8E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D4FD9E7" w14:textId="50FB2FF4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  <w:tc>
          <w:tcPr>
            <w:tcW w:w="1134" w:type="dxa"/>
            <w:vAlign w:val="bottom"/>
          </w:tcPr>
          <w:p w14:paraId="3B673C46" w14:textId="7FBF70C4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B47B9A" w:rsidRPr="0052532B" w14:paraId="4AE32075" w14:textId="77777777" w:rsidTr="00B43E9E">
        <w:tc>
          <w:tcPr>
            <w:tcW w:w="450" w:type="dxa"/>
          </w:tcPr>
          <w:p w14:paraId="07D60B41" w14:textId="28F2BC80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397A5EC9" w14:textId="34455763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9308E6" w14:textId="4F6B7A08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71C91979" w14:textId="77F88ABF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B47B9A" w:rsidRPr="0052532B" w14:paraId="440CF14F" w14:textId="77777777" w:rsidTr="00B43E9E">
        <w:tc>
          <w:tcPr>
            <w:tcW w:w="450" w:type="dxa"/>
          </w:tcPr>
          <w:p w14:paraId="0660F8C2" w14:textId="153075E0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5133CC32" w14:textId="633636B9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2D69F6" w14:textId="69356F4D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2846ED5E" w14:textId="4D444B34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B47B9A" w:rsidRPr="0052532B" w14:paraId="6AC27CCA" w14:textId="77777777" w:rsidTr="00B43E9E">
        <w:tc>
          <w:tcPr>
            <w:tcW w:w="450" w:type="dxa"/>
          </w:tcPr>
          <w:p w14:paraId="3F924C73" w14:textId="10EAE68E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6A8BAF11" w14:textId="31DE352B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C81079" w14:textId="41FBDA7A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34" w:type="dxa"/>
            <w:vAlign w:val="bottom"/>
          </w:tcPr>
          <w:p w14:paraId="152C97A6" w14:textId="0FF80C56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B47B9A" w:rsidRPr="0052532B" w14:paraId="735A43AA" w14:textId="77777777" w:rsidTr="00B43E9E">
        <w:tc>
          <w:tcPr>
            <w:tcW w:w="450" w:type="dxa"/>
          </w:tcPr>
          <w:p w14:paraId="423A4825" w14:textId="51D4663D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50EE8975" w14:textId="34AA83EB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1C3B6C" w14:textId="75F95DAC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582089FB" w14:textId="6154CBFC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B47B9A" w:rsidRPr="0052532B" w14:paraId="41CA5496" w14:textId="77777777" w:rsidTr="00B43E9E">
        <w:tc>
          <w:tcPr>
            <w:tcW w:w="450" w:type="dxa"/>
          </w:tcPr>
          <w:p w14:paraId="68E2B6A8" w14:textId="18BF15DC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526F1443" w14:textId="77777777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</w:t>
            </w:r>
          </w:p>
          <w:p w14:paraId="272F0C67" w14:textId="6393DA9E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B893C" w14:textId="7A8B8A24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16CC9705" w14:textId="7C025F54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B47B9A" w:rsidRPr="0052532B" w14:paraId="5AAD7894" w14:textId="77777777" w:rsidTr="00B43E9E">
        <w:tc>
          <w:tcPr>
            <w:tcW w:w="450" w:type="dxa"/>
          </w:tcPr>
          <w:p w14:paraId="0A1BDA0F" w14:textId="6F780163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69892393" w14:textId="24348CF8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2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D26AC19" w14:textId="563F6E41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5FA511EC" w14:textId="3F6C9185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B47B9A" w:rsidRPr="0052532B" w14:paraId="5752ACFC" w14:textId="77777777" w:rsidTr="00B43E9E">
        <w:tc>
          <w:tcPr>
            <w:tcW w:w="450" w:type="dxa"/>
          </w:tcPr>
          <w:p w14:paraId="4BF7AA8B" w14:textId="6EB0FAFE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660" w:type="dxa"/>
          </w:tcPr>
          <w:p w14:paraId="77567C19" w14:textId="5D38EB41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E3B09C" w14:textId="7F23EBDF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  <w:tc>
          <w:tcPr>
            <w:tcW w:w="1134" w:type="dxa"/>
            <w:vAlign w:val="bottom"/>
          </w:tcPr>
          <w:p w14:paraId="78FB2F4E" w14:textId="739223C0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B47B9A" w:rsidRPr="0052532B" w14:paraId="482741EF" w14:textId="77777777" w:rsidTr="00B43E9E">
        <w:tc>
          <w:tcPr>
            <w:tcW w:w="450" w:type="dxa"/>
          </w:tcPr>
          <w:p w14:paraId="19C31DE2" w14:textId="260B713E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6660" w:type="dxa"/>
          </w:tcPr>
          <w:p w14:paraId="521F640B" w14:textId="3CC4A5E3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4DDEC7" w14:textId="201CD6E1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5B683788" w14:textId="691406B3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B47B9A" w:rsidRPr="0052532B" w14:paraId="71A236BB" w14:textId="77777777" w:rsidTr="00B43E9E">
        <w:tc>
          <w:tcPr>
            <w:tcW w:w="450" w:type="dxa"/>
          </w:tcPr>
          <w:p w14:paraId="25194C63" w14:textId="59264E24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6660" w:type="dxa"/>
          </w:tcPr>
          <w:p w14:paraId="56942E48" w14:textId="6D89492E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DC06277" w14:textId="0D6C3BCD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288E2EB2" w14:textId="215FD023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B47B9A" w:rsidRPr="0052532B" w14:paraId="672A9973" w14:textId="77777777" w:rsidTr="00B43E9E">
        <w:tc>
          <w:tcPr>
            <w:tcW w:w="450" w:type="dxa"/>
          </w:tcPr>
          <w:p w14:paraId="2B16C102" w14:textId="207118BE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660" w:type="dxa"/>
          </w:tcPr>
          <w:p w14:paraId="22F7393A" w14:textId="367B5891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1,200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15B3533" w14:textId="0C3ED495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  <w:tc>
          <w:tcPr>
            <w:tcW w:w="1134" w:type="dxa"/>
            <w:vAlign w:val="bottom"/>
          </w:tcPr>
          <w:p w14:paraId="231491D0" w14:textId="407C87DB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</w:tr>
      <w:tr w:rsidR="00B47B9A" w:rsidRPr="0052532B" w14:paraId="3F5A01B1" w14:textId="77777777" w:rsidTr="00B43E9E">
        <w:tc>
          <w:tcPr>
            <w:tcW w:w="450" w:type="dxa"/>
          </w:tcPr>
          <w:p w14:paraId="1F0ECB2A" w14:textId="55DDF69D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660" w:type="dxa"/>
          </w:tcPr>
          <w:p w14:paraId="1594BE43" w14:textId="19E39773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653C611" w14:textId="616E18F1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56E236B7" w14:textId="09785BE8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B47B9A" w:rsidRPr="0052532B" w14:paraId="5C55073E" w14:textId="77777777" w:rsidTr="00B43E9E">
        <w:tc>
          <w:tcPr>
            <w:tcW w:w="450" w:type="dxa"/>
          </w:tcPr>
          <w:p w14:paraId="0943CACB" w14:textId="30BA725C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660" w:type="dxa"/>
          </w:tcPr>
          <w:p w14:paraId="644E372F" w14:textId="77777777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08C7747D" w14:textId="27A7E7A2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CC8F5D" w14:textId="57BFB3F6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50A4C637" w14:textId="37F14471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B47B9A" w:rsidRPr="0052532B" w14:paraId="484BCF25" w14:textId="77777777" w:rsidTr="00B43E9E">
        <w:tc>
          <w:tcPr>
            <w:tcW w:w="450" w:type="dxa"/>
          </w:tcPr>
          <w:p w14:paraId="774909D0" w14:textId="5CEB6760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6660" w:type="dxa"/>
          </w:tcPr>
          <w:p w14:paraId="480A612E" w14:textId="1D756148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2,680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13EFBD9" w14:textId="7067B91C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2,680,800</w:t>
            </w:r>
          </w:p>
        </w:tc>
        <w:tc>
          <w:tcPr>
            <w:tcW w:w="1134" w:type="dxa"/>
            <w:vAlign w:val="bottom"/>
          </w:tcPr>
          <w:p w14:paraId="7850A160" w14:textId="0B749566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2,680,800</w:t>
            </w:r>
          </w:p>
        </w:tc>
      </w:tr>
      <w:tr w:rsidR="00B47B9A" w:rsidRPr="0052532B" w14:paraId="46FC59B7" w14:textId="77777777" w:rsidTr="00B43E9E">
        <w:tc>
          <w:tcPr>
            <w:tcW w:w="450" w:type="dxa"/>
          </w:tcPr>
          <w:p w14:paraId="45F89396" w14:textId="41092DA6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660" w:type="dxa"/>
          </w:tcPr>
          <w:p w14:paraId="6C42A8BF" w14:textId="76700C1A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1,319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509D9F" w14:textId="563551B8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  <w:tc>
          <w:tcPr>
            <w:tcW w:w="1134" w:type="dxa"/>
            <w:vAlign w:val="bottom"/>
          </w:tcPr>
          <w:p w14:paraId="33BBCEE1" w14:textId="006B175F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</w:tr>
      <w:tr w:rsidR="00B47B9A" w:rsidRPr="0052532B" w14:paraId="7E983583" w14:textId="77777777" w:rsidTr="00B43E9E">
        <w:tc>
          <w:tcPr>
            <w:tcW w:w="450" w:type="dxa"/>
          </w:tcPr>
          <w:p w14:paraId="2C33AE0B" w14:textId="78915DFA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6660" w:type="dxa"/>
          </w:tcPr>
          <w:p w14:paraId="55A8AEB7" w14:textId="1B4DB647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2,163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34390B3" w14:textId="568CE512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2,163,400</w:t>
            </w:r>
          </w:p>
        </w:tc>
        <w:tc>
          <w:tcPr>
            <w:tcW w:w="1134" w:type="dxa"/>
            <w:vAlign w:val="bottom"/>
          </w:tcPr>
          <w:p w14:paraId="1213044A" w14:textId="33CA9DCE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2,163,400</w:t>
            </w:r>
          </w:p>
        </w:tc>
      </w:tr>
      <w:tr w:rsidR="00B47B9A" w:rsidRPr="0052532B" w14:paraId="2149251E" w14:textId="77777777" w:rsidTr="00B43E9E">
        <w:tc>
          <w:tcPr>
            <w:tcW w:w="450" w:type="dxa"/>
          </w:tcPr>
          <w:p w14:paraId="16121EBE" w14:textId="579C5AF2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6660" w:type="dxa"/>
          </w:tcPr>
          <w:p w14:paraId="50322322" w14:textId="0F569198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2,836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19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E7AAD77" w14:textId="763CCC96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  <w:tc>
          <w:tcPr>
            <w:tcW w:w="1134" w:type="dxa"/>
            <w:vAlign w:val="bottom"/>
          </w:tcPr>
          <w:p w14:paraId="335D671A" w14:textId="2EDF1585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</w:tr>
      <w:tr w:rsidR="00B47B9A" w:rsidRPr="0052532B" w14:paraId="5535B16F" w14:textId="77777777" w:rsidTr="00B43E9E">
        <w:tc>
          <w:tcPr>
            <w:tcW w:w="450" w:type="dxa"/>
          </w:tcPr>
          <w:p w14:paraId="5CC70486" w14:textId="6E0C0D2E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5A0568E3" w14:textId="13AF9C00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1,514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 ครบกำหนดไถ่ถอนในเดือนกุมภาพันธ์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C95AEFF" w14:textId="1FA6C2FB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1,514,000</w:t>
            </w:r>
          </w:p>
        </w:tc>
        <w:tc>
          <w:tcPr>
            <w:tcW w:w="1134" w:type="dxa"/>
            <w:vAlign w:val="bottom"/>
          </w:tcPr>
          <w:p w14:paraId="35674102" w14:textId="01ED5442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B47B9A" w:rsidRPr="0052532B" w14:paraId="6CCCE9B0" w14:textId="77777777" w:rsidTr="00B43E9E">
        <w:tc>
          <w:tcPr>
            <w:tcW w:w="450" w:type="dxa"/>
          </w:tcPr>
          <w:p w14:paraId="7F796ED0" w14:textId="18286249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6660" w:type="dxa"/>
          </w:tcPr>
          <w:p w14:paraId="709D1446" w14:textId="34DC9F1B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2,486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51FC53A" w14:textId="535581D8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2,486,000</w:t>
            </w:r>
          </w:p>
        </w:tc>
        <w:tc>
          <w:tcPr>
            <w:tcW w:w="1134" w:type="dxa"/>
            <w:vAlign w:val="bottom"/>
          </w:tcPr>
          <w:p w14:paraId="3EDE2F64" w14:textId="7CBEB362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B47B9A" w:rsidRPr="0052532B" w14:paraId="270AC4F6" w14:textId="77777777" w:rsidTr="00B43E9E">
        <w:tc>
          <w:tcPr>
            <w:tcW w:w="450" w:type="dxa"/>
          </w:tcPr>
          <w:p w14:paraId="2CA76B63" w14:textId="3187B82C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2DCF7CD3" w14:textId="5259F748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F4658D" w14:textId="2F80144F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39E87CDC" w14:textId="24886EEB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B47B9A" w:rsidRPr="0052532B" w14:paraId="7CC91186" w14:textId="77777777" w:rsidTr="00B43E9E">
        <w:tc>
          <w:tcPr>
            <w:tcW w:w="450" w:type="dxa"/>
          </w:tcPr>
          <w:p w14:paraId="163F9E2F" w14:textId="66399BE9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21A43EDA" w14:textId="7D8AEE8B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50BF981" w14:textId="5A2FB761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276F8835" w14:textId="1BC38D9C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B47B9A" w:rsidRPr="0052532B" w14:paraId="4E73F765" w14:textId="77777777" w:rsidTr="00B43E9E">
        <w:tc>
          <w:tcPr>
            <w:tcW w:w="450" w:type="dxa"/>
          </w:tcPr>
          <w:p w14:paraId="3ED0918A" w14:textId="1AB152DE" w:rsidR="00B47B9A" w:rsidRPr="0052532B" w:rsidRDefault="00B47B9A" w:rsidP="00B47B9A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6660" w:type="dxa"/>
          </w:tcPr>
          <w:p w14:paraId="626C3319" w14:textId="547A3D23" w:rsidR="00B47B9A" w:rsidRPr="0052532B" w:rsidRDefault="00B47B9A" w:rsidP="00B47B9A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1,100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BF1295C" w14:textId="149AD5AC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1,100,000</w:t>
            </w:r>
          </w:p>
        </w:tc>
        <w:tc>
          <w:tcPr>
            <w:tcW w:w="1134" w:type="dxa"/>
            <w:vAlign w:val="bottom"/>
          </w:tcPr>
          <w:p w14:paraId="1DCCA21D" w14:textId="1303E348" w:rsidR="00B47B9A" w:rsidRPr="00824198" w:rsidRDefault="00B47B9A" w:rsidP="00B4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402890" w:rsidRPr="0052532B" w14:paraId="594258D8" w14:textId="77777777" w:rsidTr="00B43E9E">
        <w:tc>
          <w:tcPr>
            <w:tcW w:w="450" w:type="dxa"/>
          </w:tcPr>
          <w:p w14:paraId="7E4D6B51" w14:textId="6D576528" w:rsidR="00402890" w:rsidRDefault="00402890" w:rsidP="0040289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6660" w:type="dxa"/>
          </w:tcPr>
          <w:p w14:paraId="7B1AF630" w14:textId="239A50BC" w:rsidR="00402890" w:rsidRPr="00824198" w:rsidRDefault="00402890" w:rsidP="0040289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1,600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6381B4" w14:textId="55531167" w:rsidR="00402890" w:rsidRPr="00824198" w:rsidRDefault="00402890" w:rsidP="0040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1,600,000</w:t>
            </w:r>
          </w:p>
        </w:tc>
        <w:tc>
          <w:tcPr>
            <w:tcW w:w="1134" w:type="dxa"/>
            <w:vAlign w:val="bottom"/>
          </w:tcPr>
          <w:p w14:paraId="0873B062" w14:textId="0A3CB71B" w:rsidR="00402890" w:rsidRPr="00824198" w:rsidRDefault="00402890" w:rsidP="0040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402890" w:rsidRPr="0052532B" w14:paraId="3960C496" w14:textId="77777777" w:rsidTr="00B43E9E">
        <w:tc>
          <w:tcPr>
            <w:tcW w:w="450" w:type="dxa"/>
          </w:tcPr>
          <w:p w14:paraId="4F565CD0" w14:textId="6CF5AEFE" w:rsidR="00402890" w:rsidRDefault="00402890" w:rsidP="0040289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6660" w:type="dxa"/>
          </w:tcPr>
          <w:p w14:paraId="3F3380E9" w14:textId="41AD6161" w:rsidR="00402890" w:rsidRPr="00824198" w:rsidRDefault="00402890" w:rsidP="0040289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800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5E55352" w14:textId="77D96080" w:rsidR="00402890" w:rsidRPr="00824198" w:rsidRDefault="00402890" w:rsidP="0040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  <w:tc>
          <w:tcPr>
            <w:tcW w:w="1134" w:type="dxa"/>
            <w:vAlign w:val="bottom"/>
          </w:tcPr>
          <w:p w14:paraId="39BA411D" w14:textId="005AFF6A" w:rsidR="00402890" w:rsidRPr="00824198" w:rsidRDefault="00402890" w:rsidP="0040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F9308D" w:rsidRPr="0052532B" w14:paraId="1442F416" w14:textId="77777777" w:rsidTr="00B43E9E">
        <w:tc>
          <w:tcPr>
            <w:tcW w:w="450" w:type="dxa"/>
          </w:tcPr>
          <w:p w14:paraId="048D1919" w14:textId="3580619B" w:rsidR="00F9308D" w:rsidRDefault="00F9308D" w:rsidP="00F9308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6660" w:type="dxa"/>
          </w:tcPr>
          <w:p w14:paraId="340879C6" w14:textId="18AC8F67" w:rsidR="00F9308D" w:rsidRPr="00824198" w:rsidRDefault="00F9308D" w:rsidP="00F9308D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24198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434626B" w14:textId="4BC9B39B" w:rsidR="00F9308D" w:rsidRPr="00824198" w:rsidRDefault="00F9308D" w:rsidP="00F9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28B07345" w14:textId="547CBC19" w:rsidR="00F9308D" w:rsidRPr="00824198" w:rsidRDefault="00F9308D" w:rsidP="00F9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F9308D" w:rsidRPr="0052532B" w14:paraId="407B4EBA" w14:textId="77777777" w:rsidTr="00B43E9E">
        <w:tc>
          <w:tcPr>
            <w:tcW w:w="7110" w:type="dxa"/>
            <w:gridSpan w:val="2"/>
          </w:tcPr>
          <w:p w14:paraId="52F271A7" w14:textId="0E01EB86" w:rsidR="00F9308D" w:rsidRPr="0052532B" w:rsidRDefault="00F9308D" w:rsidP="00F9308D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39FEF274" w14:textId="62E4FE6E" w:rsidR="00F9308D" w:rsidRPr="00824198" w:rsidRDefault="00412DA4" w:rsidP="00F9308D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43,742,800</w:t>
            </w:r>
          </w:p>
        </w:tc>
        <w:tc>
          <w:tcPr>
            <w:tcW w:w="1134" w:type="dxa"/>
          </w:tcPr>
          <w:p w14:paraId="04A81D5E" w14:textId="1CB6F3C2" w:rsidR="00F9308D" w:rsidRPr="00824198" w:rsidRDefault="00F9308D" w:rsidP="00F9308D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38,575,800</w:t>
            </w:r>
          </w:p>
        </w:tc>
      </w:tr>
      <w:tr w:rsidR="00F9308D" w:rsidRPr="0052532B" w14:paraId="2E956423" w14:textId="77777777" w:rsidTr="00444619">
        <w:tc>
          <w:tcPr>
            <w:tcW w:w="7110" w:type="dxa"/>
            <w:gridSpan w:val="2"/>
          </w:tcPr>
          <w:p w14:paraId="55881C85" w14:textId="409ACC77" w:rsidR="00F9308D" w:rsidRPr="0052532B" w:rsidRDefault="00F9308D" w:rsidP="00F9308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61BB0A2F" w14:textId="682AFAB5" w:rsidR="00F9308D" w:rsidRPr="00824198" w:rsidRDefault="00412DA4" w:rsidP="00F93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827F7" w:rsidRPr="00824198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827F7" w:rsidRPr="00824198">
              <w:rPr>
                <w:rFonts w:ascii="Angsana New" w:hAnsi="Angsana New" w:cs="Angsana New"/>
                <w:sz w:val="28"/>
                <w:szCs w:val="28"/>
              </w:rPr>
              <w:t>460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5F828E2E" w14:textId="5C22FEAE" w:rsidR="00F9308D" w:rsidRPr="00824198" w:rsidRDefault="00F9308D" w:rsidP="00F93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24198">
              <w:rPr>
                <w:rFonts w:ascii="Angsana New" w:hAnsi="Angsana New" w:cs="Angsana New"/>
                <w:sz w:val="28"/>
                <w:szCs w:val="28"/>
              </w:rPr>
              <w:t>122,959</w:t>
            </w:r>
            <w:r w:rsidRPr="0082419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9308D" w:rsidRPr="0052532B" w14:paraId="30120D90" w14:textId="77777777" w:rsidTr="00444619">
        <w:tc>
          <w:tcPr>
            <w:tcW w:w="7110" w:type="dxa"/>
            <w:gridSpan w:val="2"/>
          </w:tcPr>
          <w:p w14:paraId="342F5BFF" w14:textId="78DE714C" w:rsidR="00F9308D" w:rsidRPr="0052532B" w:rsidRDefault="00F9308D" w:rsidP="00F9308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17E911D7" w14:textId="17F9B176" w:rsidR="00F9308D" w:rsidRPr="00824198" w:rsidRDefault="000827F7" w:rsidP="00F93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43,623,340</w:t>
            </w:r>
          </w:p>
        </w:tc>
        <w:tc>
          <w:tcPr>
            <w:tcW w:w="1134" w:type="dxa"/>
          </w:tcPr>
          <w:p w14:paraId="635E3487" w14:textId="400812E0" w:rsidR="00F9308D" w:rsidRPr="00824198" w:rsidRDefault="00F9308D" w:rsidP="00F93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38,452,841</w:t>
            </w:r>
          </w:p>
        </w:tc>
      </w:tr>
      <w:tr w:rsidR="00F9308D" w:rsidRPr="0052532B" w14:paraId="7CCB9F0C" w14:textId="77777777" w:rsidTr="00D15DAD">
        <w:tc>
          <w:tcPr>
            <w:tcW w:w="7110" w:type="dxa"/>
            <w:gridSpan w:val="2"/>
          </w:tcPr>
          <w:p w14:paraId="3F9F2414" w14:textId="6E98DD65" w:rsidR="00F9308D" w:rsidRPr="0052532B" w:rsidRDefault="00F9308D" w:rsidP="00F9308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737FA24" w14:textId="77777777" w:rsidR="00F9308D" w:rsidRPr="00824198" w:rsidRDefault="00F9308D" w:rsidP="00F9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9841FFB" w14:textId="66E5FF0B" w:rsidR="00F9308D" w:rsidRPr="00824198" w:rsidRDefault="00F9308D" w:rsidP="00F9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308D" w:rsidRPr="0052532B" w14:paraId="066EBE27" w14:textId="77777777" w:rsidTr="00444619">
        <w:tc>
          <w:tcPr>
            <w:tcW w:w="7110" w:type="dxa"/>
            <w:gridSpan w:val="2"/>
          </w:tcPr>
          <w:p w14:paraId="65248B12" w14:textId="2DDDD5D4" w:rsidR="00F9308D" w:rsidRPr="0052532B" w:rsidRDefault="00F9308D" w:rsidP="00F9308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  <w:vAlign w:val="bottom"/>
          </w:tcPr>
          <w:p w14:paraId="45F830FE" w14:textId="75F0080E" w:rsidR="00F9308D" w:rsidRPr="00824198" w:rsidRDefault="00831FD0" w:rsidP="00F9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13,681,</w:t>
            </w:r>
            <w:r w:rsidR="00FD2E7D" w:rsidRPr="00824198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134" w:type="dxa"/>
          </w:tcPr>
          <w:p w14:paraId="5D7C58FD" w14:textId="3C8ED6EE" w:rsidR="00F9308D" w:rsidRPr="00824198" w:rsidRDefault="00F9308D" w:rsidP="00F9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12,886,772</w:t>
            </w:r>
          </w:p>
        </w:tc>
      </w:tr>
      <w:tr w:rsidR="00F9308D" w:rsidRPr="0052532B" w14:paraId="0EEB71B3" w14:textId="77777777" w:rsidTr="00444619">
        <w:tc>
          <w:tcPr>
            <w:tcW w:w="7110" w:type="dxa"/>
            <w:gridSpan w:val="2"/>
          </w:tcPr>
          <w:p w14:paraId="1A60C242" w14:textId="1ADD3282" w:rsidR="00F9308D" w:rsidRPr="0052532B" w:rsidRDefault="00F9308D" w:rsidP="00F9308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vAlign w:val="bottom"/>
          </w:tcPr>
          <w:p w14:paraId="0D0922C4" w14:textId="18554AB3" w:rsidR="00F9308D" w:rsidRPr="00824198" w:rsidRDefault="00FD2E7D" w:rsidP="00F93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29,941,585</w:t>
            </w:r>
          </w:p>
        </w:tc>
        <w:tc>
          <w:tcPr>
            <w:tcW w:w="1134" w:type="dxa"/>
          </w:tcPr>
          <w:p w14:paraId="328762F0" w14:textId="2111E326" w:rsidR="00F9308D" w:rsidRPr="00824198" w:rsidRDefault="00F9308D" w:rsidP="00F93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25,566,069</w:t>
            </w:r>
          </w:p>
        </w:tc>
      </w:tr>
      <w:tr w:rsidR="00F9308D" w:rsidRPr="00F321C0" w14:paraId="589D8E8A" w14:textId="77777777" w:rsidTr="00444619">
        <w:tc>
          <w:tcPr>
            <w:tcW w:w="7110" w:type="dxa"/>
            <w:gridSpan w:val="2"/>
          </w:tcPr>
          <w:p w14:paraId="2AA17869" w14:textId="28E4DA56" w:rsidR="00F9308D" w:rsidRPr="0052532B" w:rsidRDefault="00F9308D" w:rsidP="00F9308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F952119" w14:textId="1D0F0C3F" w:rsidR="00F9308D" w:rsidRPr="00824198" w:rsidRDefault="00436D54" w:rsidP="00F93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43,623,340</w:t>
            </w:r>
          </w:p>
        </w:tc>
        <w:tc>
          <w:tcPr>
            <w:tcW w:w="1134" w:type="dxa"/>
          </w:tcPr>
          <w:p w14:paraId="67238476" w14:textId="1DA8AC8F" w:rsidR="00F9308D" w:rsidRPr="00824198" w:rsidRDefault="00F9308D" w:rsidP="00F93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24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38,452,841</w:t>
            </w:r>
          </w:p>
        </w:tc>
      </w:tr>
    </w:tbl>
    <w:p w14:paraId="639001C6" w14:textId="77777777" w:rsidR="003E7081" w:rsidRDefault="003E7081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F721EA6" w14:textId="1EA78038" w:rsidR="008F5400" w:rsidRDefault="00F321C0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หุ้นกู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้จะต้องปฏิบัติตาม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กำหนดเงื่อนไข</w:t>
      </w:r>
      <w:r w:rsidR="00B03135">
        <w:rPr>
          <w:rFonts w:asciiTheme="majorBidi" w:hAnsiTheme="majorBidi" w:cstheme="majorBidi" w:hint="cs"/>
          <w:b/>
          <w:sz w:val="28"/>
          <w:szCs w:val="28"/>
          <w:cs/>
        </w:rPr>
        <w:t>ใน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6E7E62" w:rsidRPr="00F321C0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4249E7">
        <w:rPr>
          <w:rFonts w:asciiTheme="majorBidi" w:hAnsiTheme="majorBidi" w:cstheme="majorBidi"/>
          <w:b/>
          <w:sz w:val="28"/>
          <w:szCs w:val="28"/>
        </w:rPr>
        <w:br/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31F88071" w14:textId="77777777" w:rsidR="00DB47A9" w:rsidRPr="00154E62" w:rsidRDefault="00DB47A9" w:rsidP="00DB47A9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4D41B6D" w14:textId="77777777" w:rsidR="00777412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="Angsana New"/>
          <w:sz w:val="28"/>
          <w:szCs w:val="28"/>
        </w:rPr>
      </w:pPr>
    </w:p>
    <w:p w14:paraId="0A2C19E6" w14:textId="4F755F41" w:rsidR="00777412" w:rsidRPr="0099480B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777412" w:rsidRPr="0099480B" w:rsidSect="001E6CC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2E7DB76E" w14:textId="77777777" w:rsidR="00B80499" w:rsidRPr="003E4F42" w:rsidRDefault="00B80499" w:rsidP="00B804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108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54E6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443657AF" w14:textId="66FEC655" w:rsidR="005A7A86" w:rsidRPr="00E26975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2914BDF6" w14:textId="01B565D6" w:rsidR="00667770" w:rsidRDefault="00667770" w:rsidP="00312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50817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</w:t>
      </w:r>
      <w:r w:rsidR="00D70E92">
        <w:rPr>
          <w:rFonts w:asciiTheme="majorBidi" w:hAnsiTheme="majorBidi" w:cstheme="majorBidi" w:hint="cs"/>
          <w:b/>
          <w:sz w:val="28"/>
          <w:szCs w:val="28"/>
          <w:cs/>
        </w:rPr>
        <w:t>หกเดือน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Pr="00350817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777412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777412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3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767283C8" w14:textId="77777777" w:rsidR="00E54EE3" w:rsidRPr="00E26975" w:rsidRDefault="00E54EE3" w:rsidP="00312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12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5D1A61" w:rsidRPr="00350817" w14:paraId="4371E6CA" w14:textId="77777777" w:rsidTr="00D70E92">
        <w:trPr>
          <w:trHeight w:val="144"/>
        </w:trPr>
        <w:tc>
          <w:tcPr>
            <w:tcW w:w="3150" w:type="dxa"/>
            <w:shd w:val="clear" w:color="auto" w:fill="auto"/>
          </w:tcPr>
          <w:p w14:paraId="40B22B43" w14:textId="77777777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0E328701" w14:textId="77777777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1A61" w:rsidRPr="00350817" w14:paraId="0B6942B8" w14:textId="77777777" w:rsidTr="00057AEE">
        <w:trPr>
          <w:trHeight w:val="144"/>
        </w:trPr>
        <w:tc>
          <w:tcPr>
            <w:tcW w:w="3150" w:type="dxa"/>
            <w:shd w:val="clear" w:color="auto" w:fill="auto"/>
          </w:tcPr>
          <w:p w14:paraId="0FFE8E55" w14:textId="77777777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33A7192A" w14:textId="7EF48C4A" w:rsidR="005D1A61" w:rsidRPr="00E430FB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2C7D2245" w14:textId="77777777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57988BE1" w14:textId="1D158DC1" w:rsidR="005D1A61" w:rsidRPr="00E430FB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123B1646" w14:textId="77777777" w:rsidR="005D1A61" w:rsidRPr="00CE7532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7FD2459B" w14:textId="1153DDC3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544C5" w14:textId="77777777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6AEBFDF9" w14:textId="596F29DA" w:rsidR="005D1A61" w:rsidRPr="00E430FB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7B3370" w14:textId="77777777" w:rsidR="005D1A61" w:rsidRPr="00E430FB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shd w:val="clear" w:color="auto" w:fill="auto"/>
            <w:vAlign w:val="bottom"/>
          </w:tcPr>
          <w:p w14:paraId="637144CC" w14:textId="18A569E3" w:rsidR="005D1A61" w:rsidRPr="00E430FB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D1A61" w:rsidRPr="00350817" w14:paraId="6986C5F3" w14:textId="77777777" w:rsidTr="00591B17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089E2613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35081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276E16" w14:textId="0303CF52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1B70AE6" w14:textId="77777777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629E948" w14:textId="4894C65A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72CD3" w14:textId="77777777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FAF60F0" w14:textId="4D5E038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69933" w14:textId="77777777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1D01458" w14:textId="41DC3E2A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92D24" w14:textId="77777777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358841" w14:textId="0B6A35A9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B91F13" w14:textId="77777777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3E9E03D" w14:textId="0772872C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C50D0" w14:textId="77777777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0C50E6F" w14:textId="2DD42E0A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78E1E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CA3EDEA" w14:textId="7F791BE8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AFBC1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CC8FB78" w14:textId="163B670C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641B0F" w14:textId="77777777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6F0104" w14:textId="3F4781EC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D1A61" w:rsidRPr="00350817" w14:paraId="2337A929" w14:textId="77777777" w:rsidTr="00D70E92">
        <w:trPr>
          <w:trHeight w:val="144"/>
        </w:trPr>
        <w:tc>
          <w:tcPr>
            <w:tcW w:w="3150" w:type="dxa"/>
            <w:shd w:val="clear" w:color="auto" w:fill="auto"/>
          </w:tcPr>
          <w:p w14:paraId="7264F0C3" w14:textId="77777777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257561DA" w14:textId="77777777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D1A61" w:rsidRPr="00350817" w14:paraId="552F0CF1" w14:textId="77777777" w:rsidTr="00591B17">
        <w:tc>
          <w:tcPr>
            <w:tcW w:w="3150" w:type="dxa"/>
            <w:shd w:val="clear" w:color="auto" w:fill="auto"/>
          </w:tcPr>
          <w:p w14:paraId="29614FE1" w14:textId="155E2F63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42373E" w14:textId="79D68D34" w:rsidR="005D1A61" w:rsidRPr="00824198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128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315</w:t>
            </w:r>
          </w:p>
        </w:tc>
        <w:tc>
          <w:tcPr>
            <w:tcW w:w="257" w:type="dxa"/>
            <w:shd w:val="clear" w:color="auto" w:fill="auto"/>
          </w:tcPr>
          <w:p w14:paraId="284E0A76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4F4088A" w14:textId="11B4D742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6,700,045</w:t>
            </w:r>
          </w:p>
        </w:tc>
        <w:tc>
          <w:tcPr>
            <w:tcW w:w="270" w:type="dxa"/>
            <w:shd w:val="clear" w:color="auto" w:fill="auto"/>
          </w:tcPr>
          <w:p w14:paraId="30F86E66" w14:textId="77777777" w:rsidR="005D1A61" w:rsidRPr="001F69E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5B017D8" w14:textId="3F5E243C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8F9CAD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37A5F35" w14:textId="018EC2C4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A33D3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970FD7E" w14:textId="49D3F1E3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141,075</w:t>
            </w:r>
          </w:p>
        </w:tc>
        <w:tc>
          <w:tcPr>
            <w:tcW w:w="236" w:type="dxa"/>
            <w:shd w:val="clear" w:color="auto" w:fill="auto"/>
          </w:tcPr>
          <w:p w14:paraId="4EB9845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E160472" w14:textId="30BD2708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17,121</w:t>
            </w:r>
          </w:p>
        </w:tc>
        <w:tc>
          <w:tcPr>
            <w:tcW w:w="236" w:type="dxa"/>
            <w:shd w:val="clear" w:color="auto" w:fill="auto"/>
          </w:tcPr>
          <w:p w14:paraId="6DB56E4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4541346" w14:textId="0F69F188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445EA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FAAE18B" w14:textId="0E0D93C3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B92E7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05F4FB5" w14:textId="48063852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7,269,390</w:t>
            </w:r>
          </w:p>
        </w:tc>
        <w:tc>
          <w:tcPr>
            <w:tcW w:w="236" w:type="dxa"/>
            <w:shd w:val="clear" w:color="auto" w:fill="auto"/>
          </w:tcPr>
          <w:p w14:paraId="5381978A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9F593C" w14:textId="6B6BD3B8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14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40E">
              <w:rPr>
                <w:rFonts w:asciiTheme="majorBidi" w:hAnsiTheme="majorBidi" w:cstheme="majorBidi"/>
                <w:sz w:val="24"/>
                <w:szCs w:val="24"/>
              </w:rPr>
              <w:t>6,717,166</w:t>
            </w:r>
          </w:p>
        </w:tc>
      </w:tr>
      <w:tr w:rsidR="005D1A61" w:rsidRPr="00350817" w14:paraId="3906F2CE" w14:textId="77777777" w:rsidTr="00591B17">
        <w:tc>
          <w:tcPr>
            <w:tcW w:w="3150" w:type="dxa"/>
            <w:shd w:val="clear" w:color="auto" w:fill="auto"/>
          </w:tcPr>
          <w:p w14:paraId="09105198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16F81A" w14:textId="0C205924" w:rsidR="005D1A61" w:rsidRPr="00824198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432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079</w:t>
            </w:r>
          </w:p>
        </w:tc>
        <w:tc>
          <w:tcPr>
            <w:tcW w:w="257" w:type="dxa"/>
            <w:shd w:val="clear" w:color="auto" w:fill="auto"/>
          </w:tcPr>
          <w:p w14:paraId="5638ED0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0E977AF" w14:textId="22D8F6C2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341,911</w:t>
            </w:r>
          </w:p>
        </w:tc>
        <w:tc>
          <w:tcPr>
            <w:tcW w:w="270" w:type="dxa"/>
            <w:shd w:val="clear" w:color="auto" w:fill="auto"/>
          </w:tcPr>
          <w:p w14:paraId="77A16E7B" w14:textId="77777777" w:rsidR="005D1A61" w:rsidRPr="001F69E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71852D5" w14:textId="31DB0981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28,315</w:t>
            </w:r>
          </w:p>
        </w:tc>
        <w:tc>
          <w:tcPr>
            <w:tcW w:w="236" w:type="dxa"/>
            <w:shd w:val="clear" w:color="auto" w:fill="auto"/>
          </w:tcPr>
          <w:p w14:paraId="4B2E697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E906A32" w14:textId="15A7F2A9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22,811</w:t>
            </w:r>
          </w:p>
        </w:tc>
        <w:tc>
          <w:tcPr>
            <w:tcW w:w="236" w:type="dxa"/>
            <w:shd w:val="clear" w:color="auto" w:fill="auto"/>
          </w:tcPr>
          <w:p w14:paraId="1546DEF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E3E180" w14:textId="1AD592D9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  <w:tc>
          <w:tcPr>
            <w:tcW w:w="236" w:type="dxa"/>
            <w:shd w:val="clear" w:color="auto" w:fill="auto"/>
          </w:tcPr>
          <w:p w14:paraId="734EC17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F5FF301" w14:textId="05BF8A11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0EFA3705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01D8380" w14:textId="6E63B0B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4A805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02993D3" w14:textId="6D6B7D85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18A472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A699C5C" w14:textId="6AFF9638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461,075</w:t>
            </w:r>
          </w:p>
        </w:tc>
        <w:tc>
          <w:tcPr>
            <w:tcW w:w="236" w:type="dxa"/>
            <w:shd w:val="clear" w:color="auto" w:fill="auto"/>
          </w:tcPr>
          <w:p w14:paraId="10A0295A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5F1073" w14:textId="5BB4EB35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F440E">
              <w:rPr>
                <w:rFonts w:asciiTheme="majorBidi" w:hAnsiTheme="majorBidi" w:cstheme="majorBidi"/>
                <w:sz w:val="24"/>
                <w:szCs w:val="24"/>
              </w:rPr>
              <w:t>364,741</w:t>
            </w:r>
          </w:p>
        </w:tc>
      </w:tr>
      <w:tr w:rsidR="005D1A61" w:rsidRPr="00350817" w14:paraId="30827FD8" w14:textId="77777777" w:rsidTr="00591B17">
        <w:tc>
          <w:tcPr>
            <w:tcW w:w="3150" w:type="dxa"/>
            <w:shd w:val="clear" w:color="auto" w:fill="auto"/>
          </w:tcPr>
          <w:p w14:paraId="5A9D9962" w14:textId="77777777" w:rsidR="005D1A61" w:rsidRPr="001C1F9F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12288E" w14:textId="50086683" w:rsidR="005D1A61" w:rsidRPr="00824198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2AAB54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9F8B7E9" w14:textId="43B7F51A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5B4470D" w14:textId="77777777" w:rsidR="005D1A61" w:rsidRPr="001F69E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0169CA8" w14:textId="3B086312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84B830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49AFD81" w14:textId="2C1E2D84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FBFF3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67A305B" w14:textId="0E6F5AF6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9DCAF5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87FDFD0" w14:textId="14CADB4B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B9FAF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5DEA03E" w14:textId="017F532C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B6266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EEBA931" w14:textId="5C53B21A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C66EA2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48EE850" w14:textId="42CDF9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30607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BB1787" w14:textId="73E9173C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F440E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5D1A61" w:rsidRPr="00E741B7" w14:paraId="334BE129" w14:textId="77777777" w:rsidTr="00591B17">
        <w:tc>
          <w:tcPr>
            <w:tcW w:w="3150" w:type="dxa"/>
            <w:shd w:val="clear" w:color="auto" w:fill="auto"/>
          </w:tcPr>
          <w:p w14:paraId="196F473B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5A07" w14:textId="74B88F76" w:rsidR="005D1A61" w:rsidRPr="00824198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90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010</w:t>
            </w:r>
          </w:p>
        </w:tc>
        <w:tc>
          <w:tcPr>
            <w:tcW w:w="257" w:type="dxa"/>
            <w:shd w:val="clear" w:color="auto" w:fill="auto"/>
          </w:tcPr>
          <w:p w14:paraId="3DE6B63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8C5CD" w14:textId="77787DE9" w:rsidR="005D1A61" w:rsidRPr="006E71DA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E71DA">
              <w:rPr>
                <w:rFonts w:asciiTheme="majorBidi" w:hAnsiTheme="majorBidi" w:cstheme="majorBidi"/>
                <w:sz w:val="24"/>
                <w:szCs w:val="24"/>
              </w:rPr>
              <w:t>43,183</w:t>
            </w:r>
          </w:p>
        </w:tc>
        <w:tc>
          <w:tcPr>
            <w:tcW w:w="270" w:type="dxa"/>
            <w:shd w:val="clear" w:color="auto" w:fill="auto"/>
          </w:tcPr>
          <w:p w14:paraId="3AF92C4E" w14:textId="77777777" w:rsidR="005D1A61" w:rsidRPr="001F69E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57638" w14:textId="79476C4C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2C34F99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70480" w14:textId="4C68A8D2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3054474B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FC2D7" w14:textId="4027011F" w:rsidR="005D1A61" w:rsidRPr="00824198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25228D9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ED1BE" w14:textId="7C083288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E1317B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3EBCB" w14:textId="440F4270" w:rsidR="005D1A61" w:rsidRPr="00824198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5D1A61" w:rsidRPr="00824198">
              <w:rPr>
                <w:rFonts w:asciiTheme="majorBidi" w:hAnsiTheme="majorBidi" w:cstheme="majorBidi"/>
                <w:sz w:val="24"/>
                <w:szCs w:val="24"/>
              </w:rPr>
              <w:t>67,020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E96F6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2FBFC" w14:textId="02B086CF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19,794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69D646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E3291" w14:textId="371C26A5" w:rsidR="005D1A61" w:rsidRPr="00824198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23,093</w:t>
            </w:r>
          </w:p>
        </w:tc>
        <w:tc>
          <w:tcPr>
            <w:tcW w:w="236" w:type="dxa"/>
            <w:shd w:val="clear" w:color="auto" w:fill="auto"/>
          </w:tcPr>
          <w:p w14:paraId="7BF6B75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3AC0A" w14:textId="259EBB1D" w:rsidR="005D1A61" w:rsidRPr="00BF440E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F440E">
              <w:rPr>
                <w:rFonts w:asciiTheme="majorBidi" w:hAnsiTheme="majorBidi" w:cstheme="majorBidi"/>
                <w:sz w:val="24"/>
                <w:szCs w:val="24"/>
              </w:rPr>
              <w:t>23,465</w:t>
            </w:r>
          </w:p>
        </w:tc>
      </w:tr>
      <w:tr w:rsidR="005D1A61" w:rsidRPr="00350817" w14:paraId="19A2DC4A" w14:textId="77777777" w:rsidTr="00591B17">
        <w:tc>
          <w:tcPr>
            <w:tcW w:w="3150" w:type="dxa"/>
            <w:shd w:val="clear" w:color="auto" w:fill="auto"/>
          </w:tcPr>
          <w:p w14:paraId="0109C075" w14:textId="77777777" w:rsidR="005D1A61" w:rsidRPr="00E430FB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30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904D2" w14:textId="3C7DCEC9" w:rsidR="005D1A61" w:rsidRPr="00F4627B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650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404</w:t>
            </w:r>
          </w:p>
        </w:tc>
        <w:tc>
          <w:tcPr>
            <w:tcW w:w="257" w:type="dxa"/>
            <w:shd w:val="clear" w:color="auto" w:fill="auto"/>
          </w:tcPr>
          <w:p w14:paraId="36AACE99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8E96" w14:textId="401D9B2F" w:rsidR="005D1A61" w:rsidRPr="006E71DA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1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7,120,139</w:t>
            </w:r>
          </w:p>
        </w:tc>
        <w:tc>
          <w:tcPr>
            <w:tcW w:w="270" w:type="dxa"/>
            <w:shd w:val="clear" w:color="auto" w:fill="auto"/>
          </w:tcPr>
          <w:p w14:paraId="7C9EE382" w14:textId="77777777" w:rsidR="005D1A61" w:rsidRPr="00E430FB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AFC51" w14:textId="15002183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28,333</w:t>
            </w:r>
          </w:p>
        </w:tc>
        <w:tc>
          <w:tcPr>
            <w:tcW w:w="236" w:type="dxa"/>
            <w:shd w:val="clear" w:color="auto" w:fill="auto"/>
          </w:tcPr>
          <w:p w14:paraId="4CFEA6A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B94C1" w14:textId="2B79B3E8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22,887</w:t>
            </w:r>
          </w:p>
        </w:tc>
        <w:tc>
          <w:tcPr>
            <w:tcW w:w="236" w:type="dxa"/>
            <w:shd w:val="clear" w:color="auto" w:fill="auto"/>
          </w:tcPr>
          <w:p w14:paraId="4E968C46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434F" w14:textId="4E460072" w:rsidR="005D1A61" w:rsidRPr="00824198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141,841</w:t>
            </w:r>
          </w:p>
        </w:tc>
        <w:tc>
          <w:tcPr>
            <w:tcW w:w="236" w:type="dxa"/>
            <w:shd w:val="clear" w:color="auto" w:fill="auto"/>
          </w:tcPr>
          <w:p w14:paraId="3972D410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E43A8" w14:textId="272EFAFE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17,140</w:t>
            </w:r>
          </w:p>
        </w:tc>
        <w:tc>
          <w:tcPr>
            <w:tcW w:w="236" w:type="dxa"/>
            <w:shd w:val="clear" w:color="auto" w:fill="auto"/>
          </w:tcPr>
          <w:p w14:paraId="40B63AC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AC236" w14:textId="7C2D7F46" w:rsidR="005D1A61" w:rsidRPr="00824198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5D1A61"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67,020</w:t>
            </w: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F94F2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DAA0F" w14:textId="5EF442A3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54,794</w:t>
            </w: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51F21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0503D" w14:textId="3B4129CC" w:rsidR="005D1A61" w:rsidRPr="00824198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7,753,558</w:t>
            </w:r>
          </w:p>
        </w:tc>
        <w:tc>
          <w:tcPr>
            <w:tcW w:w="236" w:type="dxa"/>
            <w:shd w:val="clear" w:color="auto" w:fill="auto"/>
          </w:tcPr>
          <w:p w14:paraId="20D31ABD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91AF" w14:textId="74DC0712" w:rsidR="005D1A61" w:rsidRPr="00BF440E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4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7,105</w:t>
            </w:r>
            <w:r w:rsidR="005D1A61" w:rsidRPr="00BF4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F4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</w:t>
            </w:r>
          </w:p>
        </w:tc>
      </w:tr>
      <w:tr w:rsidR="005D1A61" w:rsidRPr="00B43E9E" w14:paraId="4307F07F" w14:textId="77777777" w:rsidTr="00591B17">
        <w:tc>
          <w:tcPr>
            <w:tcW w:w="3150" w:type="dxa"/>
            <w:shd w:val="clear" w:color="auto" w:fill="auto"/>
          </w:tcPr>
          <w:p w14:paraId="17E9C413" w14:textId="77777777" w:rsidR="005D1A61" w:rsidRPr="007838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C16C" w14:textId="77777777" w:rsidR="005D1A61" w:rsidRPr="00F4627B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56F05919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70080" w14:textId="77777777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4FB2856" w14:textId="77777777" w:rsidR="005D1A61" w:rsidRPr="007838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72C0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71F37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23E2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48595D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90A7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2338017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B01A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017C57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BC42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6FE8D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5315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28226E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A449B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8C6B0F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0F370" w14:textId="77777777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1A61" w:rsidRPr="00350817" w14:paraId="0812AAAB" w14:textId="77777777" w:rsidTr="00591B17">
        <w:tc>
          <w:tcPr>
            <w:tcW w:w="3150" w:type="dxa"/>
            <w:shd w:val="clear" w:color="auto" w:fill="auto"/>
          </w:tcPr>
          <w:p w14:paraId="0190BBCB" w14:textId="27ECD2FA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811857" w14:textId="2EF11193" w:rsidR="005D1A61" w:rsidRPr="00824198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96169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065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57</w:t>
            </w:r>
          </w:p>
        </w:tc>
        <w:tc>
          <w:tcPr>
            <w:tcW w:w="257" w:type="dxa"/>
            <w:shd w:val="clear" w:color="auto" w:fill="auto"/>
          </w:tcPr>
          <w:p w14:paraId="7B8F80EB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B51AF5E" w14:textId="1533FE62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E71DA">
              <w:rPr>
                <w:rFonts w:asciiTheme="majorBidi" w:hAnsiTheme="majorBidi" w:cstheme="majorBidi"/>
                <w:sz w:val="24"/>
                <w:szCs w:val="24"/>
              </w:rPr>
              <w:t>3,143,189</w:t>
            </w:r>
          </w:p>
        </w:tc>
        <w:tc>
          <w:tcPr>
            <w:tcW w:w="270" w:type="dxa"/>
            <w:shd w:val="clear" w:color="auto" w:fill="auto"/>
          </w:tcPr>
          <w:p w14:paraId="17C19247" w14:textId="77777777" w:rsidR="005D1A61" w:rsidRPr="001F69E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8155B32" w14:textId="55A00443" w:rsidR="005D1A61" w:rsidRPr="00824198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5,193</w:t>
            </w:r>
          </w:p>
        </w:tc>
        <w:tc>
          <w:tcPr>
            <w:tcW w:w="236" w:type="dxa"/>
            <w:shd w:val="clear" w:color="auto" w:fill="auto"/>
          </w:tcPr>
          <w:p w14:paraId="66589036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EA15BFA" w14:textId="15206EAD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,991</w:t>
            </w:r>
          </w:p>
        </w:tc>
        <w:tc>
          <w:tcPr>
            <w:tcW w:w="236" w:type="dxa"/>
            <w:shd w:val="clear" w:color="auto" w:fill="auto"/>
          </w:tcPr>
          <w:p w14:paraId="3F528965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C6DC008" w14:textId="1BAAE1E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82,839</w:t>
            </w:r>
          </w:p>
        </w:tc>
        <w:tc>
          <w:tcPr>
            <w:tcW w:w="236" w:type="dxa"/>
            <w:shd w:val="clear" w:color="auto" w:fill="auto"/>
          </w:tcPr>
          <w:p w14:paraId="796CD2A9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EDAA2D7" w14:textId="5458EE82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13,100</w:t>
            </w:r>
          </w:p>
        </w:tc>
        <w:tc>
          <w:tcPr>
            <w:tcW w:w="236" w:type="dxa"/>
            <w:shd w:val="clear" w:color="auto" w:fill="auto"/>
          </w:tcPr>
          <w:p w14:paraId="04A5FF4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F3F1338" w14:textId="725E9FC5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D12FA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11EBBB7" w14:textId="65A74DD8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143A5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A0EF3CC" w14:textId="246F3AA0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1A9">
              <w:rPr>
                <w:rFonts w:asciiTheme="majorBidi" w:hAnsiTheme="majorBidi" w:cs="Angsana New"/>
                <w:sz w:val="24"/>
                <w:szCs w:val="24"/>
              </w:rPr>
              <w:t>328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1A9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8</w:t>
            </w:r>
            <w:r w:rsidR="00E741B7" w:rsidRPr="00824198">
              <w:rPr>
                <w:rFonts w:asciiTheme="majorBidi" w:hAnsiTheme="majorBidi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AABAAE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C96ACA" w14:textId="4BCF366E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F440E">
              <w:rPr>
                <w:rFonts w:asciiTheme="majorBidi" w:hAnsiTheme="majorBidi" w:cstheme="majorBidi"/>
                <w:sz w:val="24"/>
                <w:szCs w:val="24"/>
              </w:rPr>
              <w:t>3,127,280</w:t>
            </w:r>
          </w:p>
        </w:tc>
      </w:tr>
      <w:tr w:rsidR="005D1A61" w:rsidRPr="00350817" w14:paraId="1B8C3D28" w14:textId="77777777" w:rsidTr="00591B17">
        <w:tc>
          <w:tcPr>
            <w:tcW w:w="3150" w:type="dxa"/>
            <w:shd w:val="clear" w:color="auto" w:fill="auto"/>
          </w:tcPr>
          <w:p w14:paraId="4F2A0915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B55DB" w14:textId="020D97C2" w:rsidR="005D1A61" w:rsidRPr="00824198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80653">
              <w:rPr>
                <w:rFonts w:asciiTheme="majorBidi" w:hAnsiTheme="majorBidi" w:cstheme="majorBidi"/>
                <w:sz w:val="24"/>
                <w:szCs w:val="24"/>
              </w:rPr>
              <w:t>667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065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54)</w:t>
            </w:r>
          </w:p>
        </w:tc>
        <w:tc>
          <w:tcPr>
            <w:tcW w:w="257" w:type="dxa"/>
            <w:shd w:val="clear" w:color="auto" w:fill="auto"/>
          </w:tcPr>
          <w:p w14:paraId="3A09634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1DDBB" w14:textId="38EA91F3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E71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6E71DA">
              <w:rPr>
                <w:rFonts w:asciiTheme="majorBidi" w:hAnsiTheme="majorBidi" w:cstheme="majorBidi"/>
                <w:sz w:val="24"/>
                <w:szCs w:val="24"/>
              </w:rPr>
              <w:t>619,094</w:t>
            </w:r>
            <w:r w:rsidRPr="006E71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1400FD" w14:textId="77777777" w:rsidR="005D1A61" w:rsidRPr="009C72B1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6AA46" w14:textId="3BCDFB8D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1,03</w:t>
            </w:r>
            <w:r w:rsidR="00E741B7" w:rsidRPr="0082419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6F1A6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45BCD" w14:textId="5975AFFD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1,671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52897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134DD" w14:textId="52E2A865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16,568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05BB7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541AF" w14:textId="3A39467A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2,620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E5A9AB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AEFD1" w14:textId="33242BEC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BF17F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64B6C" w14:textId="78D96C0E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884406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998E" w14:textId="00E7DAE8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9C51A9">
              <w:rPr>
                <w:rFonts w:asciiTheme="majorBidi" w:hAnsiTheme="majorBidi" w:cs="Angsana New"/>
                <w:sz w:val="24"/>
                <w:szCs w:val="24"/>
              </w:rPr>
              <w:t>68</w:t>
            </w:r>
            <w:r w:rsidR="0036300E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300E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E741B7"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61</w:t>
            </w:r>
            <w:r w:rsidRPr="00824198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5DD4B2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9119" w14:textId="4E0BA6F4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F440E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BF440E">
              <w:rPr>
                <w:rFonts w:asciiTheme="majorBidi" w:hAnsiTheme="majorBidi" w:cstheme="majorBidi"/>
                <w:sz w:val="24"/>
                <w:szCs w:val="24"/>
              </w:rPr>
              <w:t>623,385</w:t>
            </w:r>
            <w:r w:rsidRPr="00BF440E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D1A61" w:rsidRPr="00350817" w14:paraId="6D655A70" w14:textId="77777777" w:rsidTr="00591B17">
        <w:trPr>
          <w:trHeight w:val="144"/>
        </w:trPr>
        <w:tc>
          <w:tcPr>
            <w:tcW w:w="3150" w:type="dxa"/>
            <w:shd w:val="clear" w:color="auto" w:fill="auto"/>
          </w:tcPr>
          <w:p w14:paraId="6E12EF89" w14:textId="4EC5CC09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C49F6" w14:textId="6EC8550C" w:rsidR="005D1A61" w:rsidRPr="00F4627B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806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573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303</w:t>
            </w:r>
          </w:p>
        </w:tc>
        <w:tc>
          <w:tcPr>
            <w:tcW w:w="257" w:type="dxa"/>
            <w:shd w:val="clear" w:color="auto" w:fill="auto"/>
          </w:tcPr>
          <w:p w14:paraId="262E517D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8EA32" w14:textId="758D32B8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1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2,524,095</w:t>
            </w:r>
          </w:p>
        </w:tc>
        <w:tc>
          <w:tcPr>
            <w:tcW w:w="270" w:type="dxa"/>
            <w:shd w:val="clear" w:color="auto" w:fill="auto"/>
          </w:tcPr>
          <w:p w14:paraId="3D3D6C70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5CA38" w14:textId="09E2054C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4,154</w:t>
            </w:r>
          </w:p>
        </w:tc>
        <w:tc>
          <w:tcPr>
            <w:tcW w:w="236" w:type="dxa"/>
            <w:shd w:val="clear" w:color="auto" w:fill="auto"/>
          </w:tcPr>
          <w:p w14:paraId="59DBB5C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8D793" w14:textId="6DDB502D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4,320</w:t>
            </w:r>
          </w:p>
        </w:tc>
        <w:tc>
          <w:tcPr>
            <w:tcW w:w="236" w:type="dxa"/>
            <w:shd w:val="clear" w:color="auto" w:fill="auto"/>
          </w:tcPr>
          <w:p w14:paraId="05D30529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9B8CF" w14:textId="45DE061C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66,271</w:t>
            </w:r>
          </w:p>
        </w:tc>
        <w:tc>
          <w:tcPr>
            <w:tcW w:w="236" w:type="dxa"/>
            <w:shd w:val="clear" w:color="auto" w:fill="auto"/>
          </w:tcPr>
          <w:p w14:paraId="57B3988B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FE0F1" w14:textId="3CD0BF8A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10,480</w:t>
            </w:r>
          </w:p>
        </w:tc>
        <w:tc>
          <w:tcPr>
            <w:tcW w:w="236" w:type="dxa"/>
            <w:shd w:val="clear" w:color="auto" w:fill="auto"/>
          </w:tcPr>
          <w:p w14:paraId="50954C3A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A1C46" w14:textId="0DB5D12F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3B5CA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F6257" w14:textId="2A3178D2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35,000</w:t>
            </w: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4C895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E5B86" w14:textId="674BC693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6300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643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728</w:t>
            </w:r>
          </w:p>
        </w:tc>
        <w:tc>
          <w:tcPr>
            <w:tcW w:w="236" w:type="dxa"/>
            <w:shd w:val="clear" w:color="auto" w:fill="auto"/>
          </w:tcPr>
          <w:p w14:paraId="5549F9FF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88F12" w14:textId="38C63869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44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2,503,895</w:t>
            </w:r>
          </w:p>
        </w:tc>
      </w:tr>
      <w:tr w:rsidR="005D1A61" w:rsidRPr="00350817" w14:paraId="6B7AA4F1" w14:textId="77777777" w:rsidTr="00E26975">
        <w:trPr>
          <w:trHeight w:val="125"/>
        </w:trPr>
        <w:tc>
          <w:tcPr>
            <w:tcW w:w="3150" w:type="dxa"/>
            <w:shd w:val="clear" w:color="auto" w:fill="auto"/>
          </w:tcPr>
          <w:p w14:paraId="39ACB839" w14:textId="77777777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42791" w14:textId="77777777" w:rsidR="005D1A61" w:rsidRPr="00F4627B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00EBCB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A169" w14:textId="77777777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1C118E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81AD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ADA4E2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B668A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B9A050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F14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00374A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ED72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8306E7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B99D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5992E2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48939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F10E20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7A0DD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A323D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1C120" w14:textId="77777777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1A61" w:rsidRPr="00350817" w14:paraId="5111B40B" w14:textId="77777777" w:rsidTr="00591B17">
        <w:trPr>
          <w:trHeight w:val="144"/>
        </w:trPr>
        <w:tc>
          <w:tcPr>
            <w:tcW w:w="3150" w:type="dxa"/>
            <w:shd w:val="clear" w:color="auto" w:fill="auto"/>
          </w:tcPr>
          <w:p w14:paraId="081AA2D6" w14:textId="7B98A68E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ี</w:t>
            </w: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สาระสำคัญ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E59927" w14:textId="77777777" w:rsidR="005D1A61" w:rsidRPr="00F4627B" w:rsidRDefault="005D1A61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0331237F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F2B66B4" w14:textId="77777777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0FC2C6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AAFD3A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58565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5F562D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DE5330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92A13E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4B73D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FA7EBE6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11CCDD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DED334C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D5AB7F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3210C8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E9F49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B589653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8BCFB5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AC3FA1" w14:textId="77777777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D1A61" w:rsidRPr="00350817" w14:paraId="2C1AD855" w14:textId="77777777" w:rsidTr="00591B17">
        <w:trPr>
          <w:trHeight w:val="144"/>
        </w:trPr>
        <w:tc>
          <w:tcPr>
            <w:tcW w:w="3150" w:type="dxa"/>
            <w:shd w:val="clear" w:color="auto" w:fill="auto"/>
          </w:tcPr>
          <w:p w14:paraId="2E12788B" w14:textId="4CF82F7F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ผลกำไรจากการตัดรายการสินทรัพย์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ทางการเงินที่วัดมูลค่าด้วยราคาทุน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A72585" w14:textId="2D5F368B" w:rsidR="005D1A61" w:rsidRPr="00824198" w:rsidRDefault="00BD763B" w:rsidP="00A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10,816</w:t>
            </w:r>
          </w:p>
        </w:tc>
        <w:tc>
          <w:tcPr>
            <w:tcW w:w="257" w:type="dxa"/>
            <w:shd w:val="clear" w:color="auto" w:fill="auto"/>
          </w:tcPr>
          <w:p w14:paraId="48571B8F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0C91849" w14:textId="476938A0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E71DA">
              <w:rPr>
                <w:rFonts w:asciiTheme="majorBidi" w:hAnsiTheme="majorBidi" w:cstheme="majorBidi"/>
                <w:sz w:val="24"/>
                <w:szCs w:val="24"/>
              </w:rPr>
              <w:t>17,353</w:t>
            </w:r>
          </w:p>
        </w:tc>
        <w:tc>
          <w:tcPr>
            <w:tcW w:w="270" w:type="dxa"/>
            <w:shd w:val="clear" w:color="auto" w:fill="auto"/>
          </w:tcPr>
          <w:p w14:paraId="4DB59278" w14:textId="77777777" w:rsidR="005D1A61" w:rsidRPr="00883872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9C0D94A" w14:textId="1D32E7AB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5CC19B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F7C02FE" w14:textId="5BA9E7CB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8BA02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E8B650F" w14:textId="66A91D1E" w:rsidR="005D1A61" w:rsidRPr="00824198" w:rsidRDefault="00FF59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B0E47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1387D6C" w14:textId="202E38FB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305ED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DB255CF" w14:textId="664D46F1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92D6E5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54AC9DD" w14:textId="284CADAE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2EDF61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E3C59A4" w14:textId="28428E04" w:rsidR="005D1A61" w:rsidRPr="00824198" w:rsidRDefault="00BD763B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10,816</w:t>
            </w:r>
          </w:p>
        </w:tc>
        <w:tc>
          <w:tcPr>
            <w:tcW w:w="236" w:type="dxa"/>
            <w:shd w:val="clear" w:color="auto" w:fill="auto"/>
          </w:tcPr>
          <w:p w14:paraId="2C47B46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E0CCBA" w14:textId="2F7D7FB2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F440E">
              <w:rPr>
                <w:rFonts w:asciiTheme="majorBidi" w:hAnsiTheme="majorBidi" w:cstheme="majorBidi"/>
                <w:sz w:val="24"/>
                <w:szCs w:val="24"/>
              </w:rPr>
              <w:t>17,353</w:t>
            </w:r>
          </w:p>
        </w:tc>
      </w:tr>
      <w:tr w:rsidR="005D1A61" w:rsidRPr="00350817" w14:paraId="0B2668E1" w14:textId="77777777" w:rsidTr="00591B17">
        <w:trPr>
          <w:trHeight w:val="144"/>
        </w:trPr>
        <w:tc>
          <w:tcPr>
            <w:tcW w:w="3150" w:type="dxa"/>
            <w:shd w:val="clear" w:color="auto" w:fill="auto"/>
          </w:tcPr>
          <w:p w14:paraId="4744F251" w14:textId="77777777" w:rsidR="005D1A61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กลับรายการ 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  <w:p w14:paraId="22F88C26" w14:textId="3B10DD73" w:rsidR="005D1A61" w:rsidRPr="00F66EC9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254D45" w14:textId="79A82356" w:rsidR="005D1A61" w:rsidRPr="00824198" w:rsidRDefault="003C1737" w:rsidP="00F46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C51A9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1A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16122FA4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2BA610F" w14:textId="2E998A5E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E71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741B7" w:rsidRPr="006E71DA">
              <w:rPr>
                <w:rFonts w:asciiTheme="majorBidi" w:hAnsiTheme="majorBidi" w:cstheme="majorBidi"/>
                <w:sz w:val="24"/>
                <w:szCs w:val="24"/>
              </w:rPr>
              <w:t>104,382</w:t>
            </w:r>
            <w:r w:rsidRPr="006E71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2A60AA" w14:textId="77777777" w:rsidR="005D1A61" w:rsidRPr="00991BB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BCB449C" w14:textId="44EE39E0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E71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13C8E5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20EEA2E" w14:textId="120E753E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3AE39E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B3AF673" w14:textId="071FFEC2" w:rsidR="005D1A61" w:rsidRPr="00824198" w:rsidRDefault="00627C3D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14,6</w:t>
            </w:r>
            <w:r w:rsidR="00E741B7" w:rsidRPr="00824198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0D4947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8C12F24" w14:textId="4E037DF4" w:rsidR="005D1A61" w:rsidRPr="00824198" w:rsidRDefault="00E741B7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 w:hint="cs"/>
                <w:sz w:val="24"/>
                <w:szCs w:val="24"/>
                <w:cs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363A45C8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493CAFE" w14:textId="3DA77BF2" w:rsidR="005D1A61" w:rsidRPr="006E71DA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E71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DF5B19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7B6AC6A" w14:textId="5C7E5D64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152A5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BCC729C" w14:textId="71FAA29E" w:rsidR="005D1A61" w:rsidRPr="00824198" w:rsidRDefault="006038E3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36300E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6300E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55AF60" w14:textId="77777777" w:rsidR="005D1A61" w:rsidRPr="00824198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35D482" w14:textId="181517FB" w:rsidR="005D1A61" w:rsidRPr="00BF440E" w:rsidRDefault="005D1A61" w:rsidP="005D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440E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BF440E">
              <w:rPr>
                <w:rFonts w:asciiTheme="majorBidi" w:hAnsiTheme="majorBidi" w:cstheme="majorBidi" w:hint="cs"/>
                <w:sz w:val="24"/>
                <w:szCs w:val="24"/>
                <w:cs/>
              </w:rPr>
              <w:t>104</w:t>
            </w:r>
            <w:r w:rsidRPr="00BF440E">
              <w:rPr>
                <w:rFonts w:asciiTheme="majorBidi" w:hAnsiTheme="majorBidi" w:cstheme="majorBidi"/>
                <w:sz w:val="24"/>
                <w:szCs w:val="24"/>
              </w:rPr>
              <w:t>,33</w:t>
            </w:r>
            <w:r w:rsidR="00E741B7" w:rsidRPr="00BF440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F440E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</w:tbl>
    <w:p w14:paraId="6F381BFD" w14:textId="7A2096BA" w:rsidR="00B95AC5" w:rsidRDefault="00B95AC5" w:rsidP="006677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F43444C" w14:textId="77777777" w:rsidR="00783898" w:rsidRDefault="00783898" w:rsidP="0066777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412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0E4154" w:rsidRPr="00350817" w14:paraId="04EA2B53" w14:textId="77777777" w:rsidTr="008C12A1">
        <w:trPr>
          <w:trHeight w:val="144"/>
        </w:trPr>
        <w:tc>
          <w:tcPr>
            <w:tcW w:w="3150" w:type="dxa"/>
            <w:shd w:val="clear" w:color="auto" w:fill="auto"/>
          </w:tcPr>
          <w:p w14:paraId="6806772A" w14:textId="77777777" w:rsidR="000E4154" w:rsidRPr="001C1F9F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5B16633E" w14:textId="77777777" w:rsidR="000E4154" w:rsidRPr="001C1F9F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4154" w:rsidRPr="00350817" w14:paraId="4CA6C75F" w14:textId="77777777" w:rsidTr="008C12A1">
        <w:trPr>
          <w:trHeight w:val="144"/>
        </w:trPr>
        <w:tc>
          <w:tcPr>
            <w:tcW w:w="3150" w:type="dxa"/>
            <w:shd w:val="clear" w:color="auto" w:fill="auto"/>
          </w:tcPr>
          <w:p w14:paraId="268CD4EA" w14:textId="77777777" w:rsidR="000E4154" w:rsidRPr="001C1F9F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03D0CC9C" w14:textId="77777777" w:rsidR="000E4154" w:rsidRPr="00E430FB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7C46279A" w14:textId="77777777" w:rsidR="000E4154" w:rsidRPr="001C1F9F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2A6A4239" w14:textId="77777777" w:rsidR="000E4154" w:rsidRPr="00E430FB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497B412D" w14:textId="77777777" w:rsidR="000E4154" w:rsidRPr="00CE7532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1880253B" w14:textId="77777777" w:rsidR="000E4154" w:rsidRPr="001C1F9F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0FFA9" w14:textId="77777777" w:rsidR="000E4154" w:rsidRPr="001C1F9F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17FCA4DA" w14:textId="77777777" w:rsidR="000E4154" w:rsidRPr="00E430FB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D0A59" w14:textId="77777777" w:rsidR="000E4154" w:rsidRPr="00E430FB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shd w:val="clear" w:color="auto" w:fill="auto"/>
            <w:vAlign w:val="bottom"/>
          </w:tcPr>
          <w:p w14:paraId="7092D949" w14:textId="77777777" w:rsidR="000E4154" w:rsidRPr="00E430FB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E4154" w:rsidRPr="00350817" w14:paraId="64E381C9" w14:textId="77777777" w:rsidTr="008C12A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353B591C" w14:textId="06F6DF14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65998" w14:textId="04FDCAF3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A37EE90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EC7FC0E" w14:textId="223CE61E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D74BC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A142D5C" w14:textId="19B79E2C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1CECD3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7B642A7" w14:textId="7307F709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7DF00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2A2F723" w14:textId="30737D94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FE862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EB2DC4F" w14:textId="3776C32B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A7AF8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0C65BE" w14:textId="205F0B20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80835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24FBF74" w14:textId="546638B8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0BC0E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7EB22AE" w14:textId="4A802B11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9E2C86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1EFD2C" w14:textId="6B61052D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E4154" w:rsidRPr="00350817" w14:paraId="6960FF71" w14:textId="77777777" w:rsidTr="008C12A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423D36FA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72EC09" w14:textId="3163BD64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0D5FF97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CBB3A64" w14:textId="200344E1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BBF5F5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6D7737F" w14:textId="081C6644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76B184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E8501C0" w14:textId="46EDCADC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0F2B2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C8B8F99" w14:textId="02CF9931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0C0DD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AC3C7CA" w14:textId="0D87D7DB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43A45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FCC3126" w14:textId="7E66A900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64E9A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68254F2" w14:textId="7A646DB5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018A13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31AE3A6" w14:textId="078B8690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C551D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79EC0A" w14:textId="7704A825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0E4154" w:rsidRPr="00350817" w14:paraId="3E0667EE" w14:textId="77777777" w:rsidTr="008C12A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49347AA7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22205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2F01359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F232F26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49B45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E55976E" w14:textId="3AE18613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49F5058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EDA23B3" w14:textId="79ADC62A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85ACD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CE03CF7" w14:textId="0EA70BB8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FCF68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514B667" w14:textId="00088290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65D5D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758B1B8" w14:textId="7C9A8D5E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6C047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82B34DE" w14:textId="1A599072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7F0A8" w14:textId="77777777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BF825DD" w14:textId="6AE9617C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1580A" w14:textId="77777777" w:rsidR="000E4154" w:rsidRPr="00F66EC9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2B5FC8" w14:textId="3EBEFEA8" w:rsidR="000E4154" w:rsidRPr="00991BBA" w:rsidRDefault="000E4154" w:rsidP="000E4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E4154" w:rsidRPr="00350817" w14:paraId="3B413D46" w14:textId="77777777" w:rsidTr="008C12A1">
        <w:trPr>
          <w:trHeight w:val="144"/>
        </w:trPr>
        <w:tc>
          <w:tcPr>
            <w:tcW w:w="3150" w:type="dxa"/>
            <w:shd w:val="clear" w:color="auto" w:fill="auto"/>
          </w:tcPr>
          <w:p w14:paraId="5DBCDA4C" w14:textId="77777777" w:rsidR="000E4154" w:rsidRPr="001C1F9F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310F83D5" w14:textId="77777777" w:rsidR="000E4154" w:rsidRPr="001C1F9F" w:rsidRDefault="000E4154" w:rsidP="008C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56FF2" w:rsidRPr="00824198" w14:paraId="1F8BC539" w14:textId="77777777" w:rsidTr="000E4154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514EC0BF" w14:textId="77777777" w:rsidR="00356FF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453BEC" w14:textId="4D42F45D" w:rsidR="00356FF2" w:rsidRPr="007A0CF9" w:rsidRDefault="00356FF2" w:rsidP="007A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0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</w:t>
            </w:r>
            <w:r w:rsidR="008E51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</w:t>
            </w:r>
            <w:r w:rsidRPr="007A0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E51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C18B316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9B317A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77,210,195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5F108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BCA655" w14:textId="2A6D8541" w:rsidR="00356FF2" w:rsidRPr="00824198" w:rsidRDefault="00662C4F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63,936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45F067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4A458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18070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691291" w14:textId="479447B8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3,227,716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A30A1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50286861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678,713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92D8D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954BAB" w14:textId="64F26C28" w:rsidR="00356FF2" w:rsidRPr="00824198" w:rsidRDefault="00047E44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2F54F5"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3,342,044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4C9F8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509AE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716,483</w:t>
            </w: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14933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22670" w14:textId="1FB13945" w:rsidR="00356FF2" w:rsidRPr="00824198" w:rsidRDefault="00E741B7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</w:t>
            </w:r>
            <w:r w:rsidR="00210A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570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B3E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79425E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40C62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77,221,878</w:t>
            </w:r>
          </w:p>
        </w:tc>
      </w:tr>
      <w:tr w:rsidR="00356FF2" w:rsidRPr="00824198" w14:paraId="296EF379" w14:textId="77777777" w:rsidTr="008C12A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5019E955" w14:textId="77777777" w:rsidR="00356FF2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9429D" w14:textId="5133A5C8" w:rsidR="00356FF2" w:rsidRPr="007A0CF9" w:rsidRDefault="00356FF2" w:rsidP="007A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0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</w:t>
            </w:r>
            <w:r w:rsidR="00F735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8968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7A0C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968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D1D479F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1564A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56,558,893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7F8D9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C27DDD" w14:textId="716EA20F" w:rsidR="00356FF2" w:rsidRPr="00824198" w:rsidRDefault="00210AAC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43,052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6369BD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DC6B93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32,722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7C02C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33FC54" w14:textId="1E902BFF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2,145,343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3D9AA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50A21C9C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05BF1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44337F" w14:textId="0F0D5B8E" w:rsidR="00356FF2" w:rsidRPr="00824198" w:rsidRDefault="00047E44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2F54F5"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2,340,044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86E39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294770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214,483</w:t>
            </w: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67F83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7686AD" w14:textId="68D759D9" w:rsidR="00356FF2" w:rsidRPr="00824198" w:rsidRDefault="00E741B7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735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</w:t>
            </w:r>
            <w:r w:rsidR="00F7354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918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968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97CA0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CF07E7" w14:textId="77777777" w:rsidR="00356FF2" w:rsidRPr="00824198" w:rsidRDefault="00356FF2" w:rsidP="0035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56,539,744</w:t>
            </w:r>
          </w:p>
        </w:tc>
      </w:tr>
    </w:tbl>
    <w:p w14:paraId="0FEB9D6A" w14:textId="6B5FC7CB" w:rsidR="000E4154" w:rsidRDefault="000E4154" w:rsidP="00876D13">
      <w:pPr>
        <w:rPr>
          <w:rFonts w:eastAsia="DengXian" w:cs="Angsana New"/>
          <w:sz w:val="28"/>
          <w:szCs w:val="28"/>
          <w:cs/>
        </w:rPr>
        <w:sectPr w:rsidR="000E4154" w:rsidSect="003A0904">
          <w:headerReference w:type="default" r:id="rId13"/>
          <w:footerReference w:type="default" r:id="rId14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02A91A2C" w14:textId="54B131EC" w:rsidR="00D04AD4" w:rsidRPr="00D04AD4" w:rsidRDefault="00D04AD4" w:rsidP="001B148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04AD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เงินปันผล</w:t>
      </w:r>
    </w:p>
    <w:p w14:paraId="2C5DBC56" w14:textId="77777777" w:rsidR="00D04AD4" w:rsidRPr="00D04AD4" w:rsidRDefault="00D04AD4" w:rsidP="00D04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DengXian" w:hAnsi="Angsana New" w:cs="Angsana New"/>
          <w:b/>
          <w:bCs/>
          <w:sz w:val="28"/>
          <w:szCs w:val="28"/>
          <w:cs/>
        </w:rPr>
      </w:pPr>
    </w:p>
    <w:p w14:paraId="230F0B7C" w14:textId="77777777" w:rsidR="00D04AD4" w:rsidRPr="00232D8D" w:rsidRDefault="00D04AD4" w:rsidP="00D04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</w:rPr>
      </w:pPr>
      <w:r w:rsidRPr="00232D8D">
        <w:rPr>
          <w:rFonts w:ascii="Angsana New" w:eastAsia="DengXian" w:hAnsi="Angsana New" w:cs="Angsana New"/>
          <w:sz w:val="28"/>
          <w:szCs w:val="28"/>
          <w:cs/>
        </w:rPr>
        <w:t>เงินปันผลที</w:t>
      </w:r>
      <w:r w:rsidRPr="00232D8D">
        <w:rPr>
          <w:rFonts w:ascii="Angsana New" w:eastAsia="DengXian" w:hAnsi="Angsana New" w:cs="Angsana New" w:hint="cs"/>
          <w:sz w:val="28"/>
          <w:szCs w:val="28"/>
          <w:cs/>
        </w:rPr>
        <w:t>่บริษัท</w:t>
      </w:r>
      <w:r w:rsidRPr="00232D8D">
        <w:rPr>
          <w:rFonts w:ascii="Angsana New" w:eastAsia="DengXian" w:hAnsi="Angsana New" w:cs="Angsana New"/>
          <w:sz w:val="28"/>
          <w:szCs w:val="28"/>
          <w:cs/>
        </w:rPr>
        <w:t>จ่ายให้ผู้ถือหุ้น มีดังนี้</w:t>
      </w:r>
    </w:p>
    <w:p w14:paraId="13384F2B" w14:textId="77777777" w:rsidR="00D04AD4" w:rsidRPr="00D04AD4" w:rsidRDefault="00D04AD4" w:rsidP="00D04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D04AD4" w:rsidRPr="00232D8D" w14:paraId="738022EC" w14:textId="77777777" w:rsidTr="00057AEE">
        <w:trPr>
          <w:trHeight w:val="218"/>
          <w:tblHeader/>
        </w:trPr>
        <w:tc>
          <w:tcPr>
            <w:tcW w:w="2520" w:type="dxa"/>
            <w:vAlign w:val="bottom"/>
          </w:tcPr>
          <w:p w14:paraId="7241E428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DAD3EE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A0145FA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5DE64C9A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715A668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9DC44A" w14:textId="77777777" w:rsidR="00D04AD4" w:rsidRPr="00232D8D" w:rsidDel="00D43E7A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D04AD4" w:rsidRPr="00232D8D" w14:paraId="639C973D" w14:textId="77777777" w:rsidTr="00057AEE">
        <w:trPr>
          <w:trHeight w:val="220"/>
          <w:tblHeader/>
        </w:trPr>
        <w:tc>
          <w:tcPr>
            <w:tcW w:w="2520" w:type="dxa"/>
          </w:tcPr>
          <w:p w14:paraId="15C8A1FC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CFB09E7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5B7B616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3D15BAA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11B62AEE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999959" w14:textId="77777777" w:rsidR="00D04AD4" w:rsidRPr="00232D8D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32D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04AD4" w:rsidRPr="00232D8D" w14:paraId="28A8C6EE" w14:textId="77777777" w:rsidTr="00057AEE">
        <w:trPr>
          <w:trHeight w:val="228"/>
        </w:trPr>
        <w:tc>
          <w:tcPr>
            <w:tcW w:w="2520" w:type="dxa"/>
          </w:tcPr>
          <w:p w14:paraId="0962E9F0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32B54972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CF6929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02466E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4993F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87AA9B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AD4" w:rsidRPr="00232D8D" w14:paraId="3EF5F8AF" w14:textId="77777777" w:rsidTr="00057AEE">
        <w:trPr>
          <w:trHeight w:val="228"/>
        </w:trPr>
        <w:tc>
          <w:tcPr>
            <w:tcW w:w="2520" w:type="dxa"/>
          </w:tcPr>
          <w:p w14:paraId="6DE45FC1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04AD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D04A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6D3A55A6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20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04A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71F4C480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04A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562364CD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0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4AD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26DEE185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7E6503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  <w:tr w:rsidR="00D04AD4" w:rsidRPr="00232D8D" w14:paraId="02D202AF" w14:textId="77777777" w:rsidTr="00057AEE">
        <w:trPr>
          <w:trHeight w:val="58"/>
        </w:trPr>
        <w:tc>
          <w:tcPr>
            <w:tcW w:w="2520" w:type="dxa"/>
          </w:tcPr>
          <w:p w14:paraId="7D522E2F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C2AE65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BA93321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51B5C0B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6F0C7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6FF9E1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AD4" w:rsidRPr="00232D8D" w14:paraId="55568642" w14:textId="77777777" w:rsidTr="00057AEE">
        <w:trPr>
          <w:trHeight w:val="220"/>
        </w:trPr>
        <w:tc>
          <w:tcPr>
            <w:tcW w:w="2520" w:type="dxa"/>
          </w:tcPr>
          <w:p w14:paraId="4DBDB429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01B578C5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9E6C8F4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B7F2A4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E43852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518B36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4AD4" w:rsidRPr="00232D8D" w14:paraId="2D99E669" w14:textId="77777777" w:rsidTr="00057AEE">
        <w:trPr>
          <w:trHeight w:val="192"/>
        </w:trPr>
        <w:tc>
          <w:tcPr>
            <w:tcW w:w="2520" w:type="dxa"/>
          </w:tcPr>
          <w:p w14:paraId="7369848A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ระหว่างกาลปี </w:t>
            </w:r>
            <w:r w:rsidRPr="00D04AD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320E97EC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8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04A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74E700E3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04A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5D1A0198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0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4AD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49BC0B3F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08405C" w14:textId="77777777" w:rsidR="00D04AD4" w:rsidRPr="00D04AD4" w:rsidRDefault="00D04AD4" w:rsidP="0005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</w:tr>
    </w:tbl>
    <w:p w14:paraId="5FB10148" w14:textId="6F5AF811" w:rsidR="00E430FB" w:rsidRPr="00E430FB" w:rsidRDefault="00E430FB" w:rsidP="00876D13">
      <w:pPr>
        <w:rPr>
          <w:rFonts w:asciiTheme="majorBidi" w:hAnsiTheme="majorBidi" w:cstheme="majorBidi"/>
          <w:b/>
          <w:sz w:val="28"/>
          <w:szCs w:val="28"/>
        </w:rPr>
      </w:pPr>
    </w:p>
    <w:p w14:paraId="0455EC68" w14:textId="77777777" w:rsidR="00E430FB" w:rsidRPr="00E430FB" w:rsidRDefault="00E430FB" w:rsidP="00876D13">
      <w:pPr>
        <w:rPr>
          <w:rFonts w:asciiTheme="majorBidi" w:hAnsiTheme="majorBidi" w:cstheme="majorBidi"/>
          <w:b/>
          <w:sz w:val="28"/>
          <w:szCs w:val="28"/>
        </w:rPr>
      </w:pPr>
    </w:p>
    <w:p w14:paraId="795F3AEB" w14:textId="77777777" w:rsidR="00811E03" w:rsidRPr="00E430FB" w:rsidRDefault="00811E03" w:rsidP="00876D13">
      <w:pPr>
        <w:rPr>
          <w:rFonts w:asciiTheme="majorBidi" w:hAnsiTheme="majorBidi" w:cstheme="majorBidi"/>
          <w:b/>
          <w:sz w:val="28"/>
          <w:szCs w:val="28"/>
        </w:rPr>
      </w:pPr>
    </w:p>
    <w:p w14:paraId="3EB7BB2E" w14:textId="61C26310" w:rsidR="00811E03" w:rsidRDefault="00811E03" w:rsidP="00876D13">
      <w:pPr>
        <w:rPr>
          <w:rFonts w:eastAsia="DengXian" w:cs="Angsana New"/>
          <w:sz w:val="28"/>
          <w:szCs w:val="28"/>
          <w:cs/>
        </w:rPr>
        <w:sectPr w:rsidR="00811E03" w:rsidSect="00E430FB">
          <w:headerReference w:type="default" r:id="rId15"/>
          <w:footerReference w:type="default" r:id="rId16"/>
          <w:pgSz w:w="11909" w:h="16834" w:code="9"/>
          <w:pgMar w:top="1264" w:right="1152" w:bottom="576" w:left="1152" w:header="720" w:footer="720" w:gutter="0"/>
          <w:cols w:space="720"/>
          <w:docGrid w:linePitch="360"/>
        </w:sectPr>
      </w:pPr>
    </w:p>
    <w:p w14:paraId="3F56007B" w14:textId="4E3FD6F2" w:rsidR="00BC097E" w:rsidRPr="00BC097E" w:rsidRDefault="00BC097E" w:rsidP="001E6CC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1170" w:right="-45" w:hanging="540"/>
        <w:jc w:val="thaiDistribute"/>
        <w:rPr>
          <w:rFonts w:ascii="Angsana New" w:eastAsia="DengXian" w:hAnsi="Angsana New" w:cs="Angsana New"/>
          <w:sz w:val="28"/>
          <w:szCs w:val="28"/>
          <w:u w:val="none"/>
          <w:cs/>
        </w:rPr>
      </w:pPr>
      <w:r w:rsidRPr="00257DB7">
        <w:rPr>
          <w:rFonts w:ascii="Angsana New" w:eastAsia="DengXian" w:hAnsi="Angsana New" w:cs="Angsana New"/>
          <w:sz w:val="28"/>
          <w:szCs w:val="28"/>
          <w:u w:val="none"/>
          <w:cs/>
        </w:rPr>
        <w:t>เครื่องมือทางการเงิน</w:t>
      </w:r>
      <w:r w:rsidRPr="00BC097E">
        <w:rPr>
          <w:rFonts w:ascii="Angsana New" w:eastAsia="DengXian" w:hAnsi="Angsana New" w:cs="Angsana New"/>
          <w:sz w:val="28"/>
          <w:szCs w:val="28"/>
          <w:u w:val="none"/>
          <w:cs/>
        </w:rPr>
        <w:t xml:space="preserve"> </w:t>
      </w:r>
    </w:p>
    <w:p w14:paraId="615D3CC2" w14:textId="77777777" w:rsidR="00BC097E" w:rsidRPr="009C44F2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68D4B86C" w14:textId="2D66000B" w:rsidR="00BE73CC" w:rsidRDefault="005C0500" w:rsidP="001E6CC5">
      <w:pPr>
        <w:pStyle w:val="block"/>
        <w:shd w:val="clear" w:color="auto" w:fill="FFFFFF" w:themeFill="background1"/>
        <w:spacing w:after="0" w:line="240" w:lineRule="auto"/>
        <w:ind w:left="117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8E160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Default="005C0500" w:rsidP="007565C4">
      <w:pPr>
        <w:pStyle w:val="block"/>
        <w:shd w:val="clear" w:color="auto" w:fill="FFFFFF" w:themeFill="background1"/>
        <w:spacing w:after="0" w:line="240" w:lineRule="auto"/>
        <w:ind w:left="108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318399A8" w14:textId="61805AC8" w:rsidR="005C0500" w:rsidRDefault="005C0500" w:rsidP="001E6CC5">
      <w:pPr>
        <w:pStyle w:val="block"/>
        <w:shd w:val="clear" w:color="auto" w:fill="FFFFFF" w:themeFill="background1"/>
        <w:spacing w:after="0" w:line="240" w:lineRule="auto"/>
        <w:ind w:left="117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038C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5C0500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5038C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142791B0" w14:textId="77777777" w:rsidR="00BF4AC0" w:rsidRDefault="00BF4AC0" w:rsidP="005C050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0F466D" w:rsidRPr="007C70B4" w14:paraId="5FDAF657" w14:textId="77777777" w:rsidTr="001E6CC5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1CFD9A84" w14:textId="77777777" w:rsidR="000F466D" w:rsidRPr="00445E76" w:rsidDel="00A71EB6" w:rsidRDefault="000F466D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E070F19" w14:textId="60C11306" w:rsidR="000F466D" w:rsidRPr="00445E76" w:rsidRDefault="000F466D" w:rsidP="00BF4AC0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E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F540A" w:rsidRPr="00F84E6A" w14:paraId="1943E832" w14:textId="77777777" w:rsidTr="001E6CC5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4802C026" w14:textId="77777777" w:rsidR="000F540A" w:rsidRPr="00445E76" w:rsidRDefault="000F540A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6C9E15C7" w14:textId="67E19C71" w:rsidR="000F540A" w:rsidRPr="00445E76" w:rsidRDefault="000F540A" w:rsidP="00BF4AC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E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07B662CA" w14:textId="77777777" w:rsidR="000F540A" w:rsidRPr="00445E76" w:rsidRDefault="000F540A" w:rsidP="00BF4AC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AA5E4B7" w14:textId="78914011" w:rsidR="000F540A" w:rsidRPr="00445E76" w:rsidRDefault="000F540A" w:rsidP="00BF4AC0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E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F540A" w:rsidRPr="00F84E6A" w14:paraId="5DD3019B" w14:textId="77777777" w:rsidTr="001E6CC5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5EB6DCFE" w14:textId="77777777" w:rsidR="000F540A" w:rsidRPr="00445E76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48D49E" w14:textId="068535E4" w:rsidR="000F540A" w:rsidRPr="00445E7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445E7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D116ACC" w14:textId="77777777" w:rsidR="000F540A" w:rsidRPr="00445E7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03ACCD4" w14:textId="3F7132F0" w:rsidR="000F540A" w:rsidRPr="00445E76" w:rsidRDefault="000F540A" w:rsidP="000F540A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AD0CE1D" w14:textId="77777777" w:rsidR="000F540A" w:rsidRPr="00445E7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7FF3FE" w14:textId="74BBFA1D" w:rsidR="000F540A" w:rsidRPr="00445E7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62C03FB9" w14:textId="77777777" w:rsidR="000F540A" w:rsidRPr="00445E7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597DFE" w14:textId="6A7732C1" w:rsidR="000F540A" w:rsidRPr="00445E7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45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8432E52" w14:textId="77777777" w:rsidR="000F540A" w:rsidRPr="00445E7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54F0B5" w14:textId="79E2F8A4" w:rsidR="000F540A" w:rsidRPr="00445E7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45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9A31F68" w14:textId="77777777" w:rsidR="000F540A" w:rsidRPr="00445E76" w:rsidRDefault="000F540A" w:rsidP="000F54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F88F7A" w14:textId="1369A650" w:rsidR="000F540A" w:rsidRPr="00445E7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45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A52C16" w14:textId="77777777" w:rsidR="000F540A" w:rsidRPr="00445E76" w:rsidRDefault="000F540A" w:rsidP="000F54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92FFF" w14:textId="571E12EB" w:rsidR="000F540A" w:rsidRPr="00445E76" w:rsidRDefault="000F540A" w:rsidP="000F540A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F540A" w:rsidRPr="00BB192C" w14:paraId="7871F7C9" w14:textId="77777777" w:rsidTr="001E6CC5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5D2F83FA" w14:textId="77777777" w:rsidR="000F540A" w:rsidRPr="00445E76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43A378C" w14:textId="2334C909" w:rsidR="000F540A" w:rsidRPr="00445E76" w:rsidRDefault="000F540A" w:rsidP="000F540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45E7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445E7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45E7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F540A" w:rsidRPr="002C34C0" w14:paraId="17E8E398" w14:textId="77777777" w:rsidTr="001E6CC5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473BC996" w14:textId="4DAEEFB2" w:rsidR="000F540A" w:rsidRPr="00445E76" w:rsidRDefault="000F540A" w:rsidP="00BA650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774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7774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77741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774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774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260" w:type="dxa"/>
            <w:gridSpan w:val="13"/>
            <w:vAlign w:val="bottom"/>
          </w:tcPr>
          <w:p w14:paraId="406904C6" w14:textId="77777777" w:rsidR="000F540A" w:rsidRPr="00445E76" w:rsidRDefault="000F540A" w:rsidP="000F540A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F540A" w:rsidRPr="00F84E6A" w14:paraId="1010CD45" w14:textId="77777777" w:rsidTr="001E6CC5">
        <w:trPr>
          <w:cantSplit/>
        </w:trPr>
        <w:tc>
          <w:tcPr>
            <w:tcW w:w="3780" w:type="dxa"/>
          </w:tcPr>
          <w:p w14:paraId="5C6FF284" w14:textId="22CFD5C1" w:rsidR="000F540A" w:rsidRPr="00445E76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9FE486E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B2D764F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A208014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DE4EC4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808453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F615D2A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53FD526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E0D1D2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DE35E9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C71692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B99A4F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61962D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CB0F25" w14:textId="77777777" w:rsidR="000F540A" w:rsidRPr="0046773F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0A" w:rsidRPr="00F84E6A" w14:paraId="367E12FD" w14:textId="77777777" w:rsidTr="001E6CC5">
        <w:trPr>
          <w:cantSplit/>
        </w:trPr>
        <w:tc>
          <w:tcPr>
            <w:tcW w:w="3780" w:type="dxa"/>
          </w:tcPr>
          <w:p w14:paraId="6F9F86D6" w14:textId="758F413C" w:rsidR="000F540A" w:rsidRPr="00445E76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0DFFA75A" w14:textId="5C31F531" w:rsidR="000F540A" w:rsidRPr="00824198" w:rsidRDefault="00D059AC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3C3EDFB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E8D7832" w14:textId="783E02C4" w:rsidR="000F540A" w:rsidRPr="00824198" w:rsidRDefault="008F14CB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75,</w:t>
            </w:r>
            <w:r w:rsidR="000E45AB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Pr="008241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78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2419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10A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0448F0FB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51865A" w14:textId="35D70125" w:rsidR="000F540A" w:rsidRPr="00824198" w:rsidRDefault="00D059AC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75,</w:t>
            </w:r>
            <w:r w:rsidR="00AC789F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Pr="008241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78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2419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10A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" w:type="dxa"/>
            <w:vAlign w:val="bottom"/>
          </w:tcPr>
          <w:p w14:paraId="3B9C1B3D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ECDC667" w14:textId="2293E5D2" w:rsidR="000F540A" w:rsidRPr="00824198" w:rsidRDefault="00BD7F0B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41560D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F1BA5" w14:textId="74740941" w:rsidR="000F540A" w:rsidRPr="00824198" w:rsidRDefault="00BD7F0B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246A80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167703" w14:textId="4BAD9655" w:rsidR="000F540A" w:rsidRPr="00824198" w:rsidRDefault="00A33098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75,7</w:t>
            </w:r>
            <w:r w:rsidR="00000E89">
              <w:rPr>
                <w:rFonts w:asciiTheme="majorBidi" w:hAnsiTheme="majorBidi" w:cstheme="majorBidi"/>
                <w:sz w:val="28"/>
                <w:szCs w:val="28"/>
              </w:rPr>
              <w:t>18,584</w:t>
            </w:r>
          </w:p>
        </w:tc>
        <w:tc>
          <w:tcPr>
            <w:tcW w:w="180" w:type="dxa"/>
          </w:tcPr>
          <w:p w14:paraId="0DE05EA6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BAE63" w14:textId="60FC5BA6" w:rsidR="000F540A" w:rsidRPr="00824198" w:rsidRDefault="00A33098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75,7</w:t>
            </w:r>
            <w:r w:rsidR="00000E89">
              <w:rPr>
                <w:rFonts w:asciiTheme="majorBidi" w:hAnsiTheme="majorBidi" w:cstheme="majorBidi"/>
                <w:sz w:val="28"/>
                <w:szCs w:val="28"/>
              </w:rPr>
              <w:t>18,584</w:t>
            </w:r>
          </w:p>
        </w:tc>
      </w:tr>
      <w:tr w:rsidR="000F540A" w:rsidRPr="00777412" w14:paraId="102E9455" w14:textId="77777777" w:rsidTr="001E6CC5">
        <w:trPr>
          <w:cantSplit/>
          <w:trHeight w:val="189"/>
        </w:trPr>
        <w:tc>
          <w:tcPr>
            <w:tcW w:w="3780" w:type="dxa"/>
          </w:tcPr>
          <w:p w14:paraId="1B613330" w14:textId="77777777" w:rsidR="000F540A" w:rsidRPr="00777412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58FDDCB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6B3C7ED9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0ADB3D53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7CC619C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6C969F4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47F265AB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39333B85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D7F3474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40C4FDD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7607F5E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C0307D4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B4FF8D9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60A9CCE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540A" w:rsidRPr="002C34C0" w14:paraId="74799CF7" w14:textId="77777777" w:rsidTr="001E6CC5">
        <w:trPr>
          <w:cantSplit/>
        </w:trPr>
        <w:tc>
          <w:tcPr>
            <w:tcW w:w="3780" w:type="dxa"/>
          </w:tcPr>
          <w:p w14:paraId="65FD4057" w14:textId="25DFEBA8" w:rsidR="000F540A" w:rsidRPr="00445E76" w:rsidRDefault="000F540A" w:rsidP="000F540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C3105D5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FB979D3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9834508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FC1248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562DDA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529A192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928194F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5FC78D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772355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93516F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A7BE1F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355C3A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FFEAA" w14:textId="77777777" w:rsidR="000F540A" w:rsidRPr="00824198" w:rsidRDefault="000F540A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0A" w:rsidRPr="002C34C0" w14:paraId="761390C4" w14:textId="77777777" w:rsidTr="001E6CC5">
        <w:trPr>
          <w:cantSplit/>
        </w:trPr>
        <w:tc>
          <w:tcPr>
            <w:tcW w:w="3780" w:type="dxa"/>
          </w:tcPr>
          <w:p w14:paraId="7887AE6E" w14:textId="4BCBBAC1" w:rsidR="000F540A" w:rsidRPr="00445E76" w:rsidRDefault="000F540A" w:rsidP="000F540A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445E7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vAlign w:val="bottom"/>
          </w:tcPr>
          <w:p w14:paraId="7614BCA8" w14:textId="20CF8B3C" w:rsidR="000F540A" w:rsidRPr="00824198" w:rsidRDefault="00373C8F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1,942</w:t>
            </w:r>
          </w:p>
        </w:tc>
        <w:tc>
          <w:tcPr>
            <w:tcW w:w="183" w:type="dxa"/>
            <w:vAlign w:val="bottom"/>
          </w:tcPr>
          <w:p w14:paraId="149668FA" w14:textId="77777777" w:rsidR="000F540A" w:rsidRPr="00824198" w:rsidRDefault="000F540A" w:rsidP="000F54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94600AE" w14:textId="551D3358" w:rsidR="000F540A" w:rsidRPr="00824198" w:rsidRDefault="00373C8F" w:rsidP="000F540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950673" w14:textId="77777777" w:rsidR="000F540A" w:rsidRPr="00824198" w:rsidRDefault="000F540A" w:rsidP="000F54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25518E" w14:textId="63D44AB4" w:rsidR="000F540A" w:rsidRPr="00824198" w:rsidRDefault="008A4E2C" w:rsidP="000F54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1,942</w:t>
            </w:r>
          </w:p>
        </w:tc>
        <w:tc>
          <w:tcPr>
            <w:tcW w:w="182" w:type="dxa"/>
            <w:vAlign w:val="bottom"/>
          </w:tcPr>
          <w:p w14:paraId="47B67E04" w14:textId="77777777" w:rsidR="000F540A" w:rsidRPr="00824198" w:rsidRDefault="000F540A" w:rsidP="000F54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F0D3998" w14:textId="3A6CBFE0" w:rsidR="000F540A" w:rsidRPr="00824198" w:rsidRDefault="008A4E2C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9674366" w14:textId="77777777" w:rsidR="000F540A" w:rsidRPr="00824198" w:rsidRDefault="000F540A" w:rsidP="000F54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918F54" w14:textId="6242D393" w:rsidR="000F540A" w:rsidRPr="00824198" w:rsidRDefault="008A4E2C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1,942</w:t>
            </w:r>
          </w:p>
        </w:tc>
        <w:tc>
          <w:tcPr>
            <w:tcW w:w="180" w:type="dxa"/>
            <w:vAlign w:val="bottom"/>
          </w:tcPr>
          <w:p w14:paraId="303432F4" w14:textId="77777777" w:rsidR="000F540A" w:rsidRPr="00824198" w:rsidRDefault="000F540A" w:rsidP="000F54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937F46" w14:textId="7909B94E" w:rsidR="000F540A" w:rsidRPr="00824198" w:rsidRDefault="008A4E2C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E8688F3" w14:textId="77777777" w:rsidR="000F540A" w:rsidRPr="00824198" w:rsidRDefault="000F540A" w:rsidP="000F54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40E165" w14:textId="4FA5B1F9" w:rsidR="000F540A" w:rsidRPr="00824198" w:rsidRDefault="008A4E2C" w:rsidP="000F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1,942</w:t>
            </w:r>
          </w:p>
        </w:tc>
      </w:tr>
      <w:tr w:rsidR="00092801" w:rsidRPr="002C34C0" w14:paraId="60C05DFC" w14:textId="77777777" w:rsidTr="001E6CC5">
        <w:trPr>
          <w:cantSplit/>
        </w:trPr>
        <w:tc>
          <w:tcPr>
            <w:tcW w:w="3780" w:type="dxa"/>
          </w:tcPr>
          <w:p w14:paraId="67A5AE6E" w14:textId="2A167BCC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6756CB1" w14:textId="68D63B61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71D7A9C6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9990B36" w14:textId="038A500A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10,719,31</w:t>
            </w:r>
            <w:r w:rsidR="00945DE0" w:rsidRPr="0082419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7F50013D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4C6D48" w14:textId="433DECEE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10,719,31</w:t>
            </w:r>
            <w:r w:rsidR="00945DE0" w:rsidRPr="0082419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2" w:type="dxa"/>
            <w:vAlign w:val="bottom"/>
          </w:tcPr>
          <w:p w14:paraId="7E094130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16CD11" w14:textId="6D5847D7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9C5DE1E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E6EFAD" w14:textId="3869D6A1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10,7</w:t>
            </w:r>
            <w:r w:rsidR="008D36E9" w:rsidRPr="00824198">
              <w:rPr>
                <w:rFonts w:ascii="Angsana New" w:hAnsi="Angsana New" w:cs="Angsana New"/>
                <w:sz w:val="28"/>
                <w:szCs w:val="28"/>
              </w:rPr>
              <w:t>35,232</w:t>
            </w:r>
          </w:p>
        </w:tc>
        <w:tc>
          <w:tcPr>
            <w:tcW w:w="180" w:type="dxa"/>
            <w:vAlign w:val="bottom"/>
          </w:tcPr>
          <w:p w14:paraId="1485A454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FDF451" w14:textId="2983C904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A92C468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85A2B9" w14:textId="71DA7B23" w:rsidR="00092801" w:rsidRPr="00824198" w:rsidRDefault="00667527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10,735,232</w:t>
            </w:r>
          </w:p>
        </w:tc>
      </w:tr>
      <w:tr w:rsidR="00092801" w:rsidRPr="002C34C0" w14:paraId="2C7DA24B" w14:textId="77777777" w:rsidTr="001E6CC5">
        <w:trPr>
          <w:cantSplit/>
        </w:trPr>
        <w:tc>
          <w:tcPr>
            <w:tcW w:w="3780" w:type="dxa"/>
          </w:tcPr>
          <w:p w14:paraId="4EE27106" w14:textId="18ADCDF3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919C414" w14:textId="7DB0EE66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C841054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17330EC" w14:textId="5F7E438A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43,623,340</w:t>
            </w:r>
          </w:p>
        </w:tc>
        <w:tc>
          <w:tcPr>
            <w:tcW w:w="180" w:type="dxa"/>
            <w:vAlign w:val="bottom"/>
          </w:tcPr>
          <w:p w14:paraId="0B288F60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110DD9" w14:textId="3759216F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43,623,340</w:t>
            </w:r>
          </w:p>
        </w:tc>
        <w:tc>
          <w:tcPr>
            <w:tcW w:w="182" w:type="dxa"/>
            <w:vAlign w:val="bottom"/>
          </w:tcPr>
          <w:p w14:paraId="5F4D0B9B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9C327FB" w14:textId="6EC8E63C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EE18686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2A150" w14:textId="7C0D4922" w:rsidR="00092801" w:rsidRPr="00824198" w:rsidRDefault="002D3C96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Pr="00824198">
              <w:rPr>
                <w:rFonts w:asciiTheme="majorBidi" w:hAnsiTheme="majorBidi" w:cstheme="majorBidi"/>
                <w:sz w:val="28"/>
                <w:szCs w:val="28"/>
              </w:rPr>
              <w:t>,057,829</w:t>
            </w:r>
          </w:p>
        </w:tc>
        <w:tc>
          <w:tcPr>
            <w:tcW w:w="180" w:type="dxa"/>
            <w:vAlign w:val="bottom"/>
          </w:tcPr>
          <w:p w14:paraId="332363B6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B51B73" w14:textId="3FC3694F" w:rsidR="00092801" w:rsidRPr="00824198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EAFEEB" w14:textId="77777777" w:rsidR="00092801" w:rsidRPr="00824198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4245D3" w14:textId="3A0C547B" w:rsidR="00092801" w:rsidRPr="00824198" w:rsidRDefault="00667527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Pr="00824198">
              <w:rPr>
                <w:rFonts w:asciiTheme="majorBidi" w:hAnsiTheme="majorBidi" w:cstheme="majorBidi"/>
                <w:sz w:val="28"/>
                <w:szCs w:val="28"/>
              </w:rPr>
              <w:t>,057,829</w:t>
            </w:r>
          </w:p>
        </w:tc>
      </w:tr>
      <w:tr w:rsidR="00092801" w:rsidRPr="002C34C0" w14:paraId="199AA168" w14:textId="77777777" w:rsidTr="001E6CC5">
        <w:trPr>
          <w:cantSplit/>
        </w:trPr>
        <w:tc>
          <w:tcPr>
            <w:tcW w:w="3780" w:type="dxa"/>
            <w:vAlign w:val="bottom"/>
          </w:tcPr>
          <w:p w14:paraId="30AFC74B" w14:textId="2C6C3620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7AD60974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0358E3F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19EB7F8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045798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A15AC6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F24681A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2BA5ED4" w14:textId="77777777" w:rsidR="00092801" w:rsidRPr="005B245A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49307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194D3B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B4D18A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74D69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18A69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E7D31C" w14:textId="77777777" w:rsidR="00092801" w:rsidRPr="005B245A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801" w:rsidRPr="002C34C0" w14:paraId="47714952" w14:textId="77777777" w:rsidTr="001E6CC5">
        <w:trPr>
          <w:cantSplit/>
        </w:trPr>
        <w:tc>
          <w:tcPr>
            <w:tcW w:w="3780" w:type="dxa"/>
          </w:tcPr>
          <w:p w14:paraId="5C2ECA27" w14:textId="50BE642F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5A787302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9E0F56F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63477C5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E38F3E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FB0CB9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B23EED2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C8DD16B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A7DBA0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A15639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75C563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24A64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8CDFF5" w14:textId="77777777" w:rsidR="00092801" w:rsidRPr="0046773F" w:rsidRDefault="00092801" w:rsidP="000928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7876C6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801" w:rsidRPr="00837DC5" w14:paraId="51CBCF17" w14:textId="77777777" w:rsidTr="001E6CC5">
        <w:trPr>
          <w:cantSplit/>
        </w:trPr>
        <w:tc>
          <w:tcPr>
            <w:tcW w:w="3780" w:type="dxa"/>
          </w:tcPr>
          <w:p w14:paraId="60169BE3" w14:textId="33163492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3C7A7EDF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42620C46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67DBC69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0" w:type="dxa"/>
            <w:vAlign w:val="bottom"/>
          </w:tcPr>
          <w:p w14:paraId="60B1DFF5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E9B5B6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2" w:type="dxa"/>
            <w:vAlign w:val="bottom"/>
          </w:tcPr>
          <w:p w14:paraId="7AECDCAF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DB100C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E037A8B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810CC5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FD3DF72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FF840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  <w:tc>
          <w:tcPr>
            <w:tcW w:w="180" w:type="dxa"/>
          </w:tcPr>
          <w:p w14:paraId="61536EF0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3D629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</w:tr>
      <w:tr w:rsidR="00092801" w:rsidRPr="00777412" w14:paraId="2ED0DA77" w14:textId="77777777" w:rsidTr="001E6CC5">
        <w:trPr>
          <w:cantSplit/>
        </w:trPr>
        <w:tc>
          <w:tcPr>
            <w:tcW w:w="3780" w:type="dxa"/>
          </w:tcPr>
          <w:p w14:paraId="523B05B2" w14:textId="77777777" w:rsidR="00092801" w:rsidRPr="00777412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36C9261E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5DC82EFA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63BF241B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6D9003E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3DEB1B99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7F8E8496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19815DB0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2F3F1B2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38BFB74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C3A570D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52A5343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3C8D408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A7B1492" w14:textId="77777777" w:rsidR="00092801" w:rsidRPr="00777412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2801" w:rsidRPr="002C34C0" w14:paraId="3E09BB36" w14:textId="77777777" w:rsidTr="001E6CC5">
        <w:trPr>
          <w:cantSplit/>
        </w:trPr>
        <w:tc>
          <w:tcPr>
            <w:tcW w:w="3780" w:type="dxa"/>
          </w:tcPr>
          <w:p w14:paraId="1D59CE44" w14:textId="66EE00F1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3F4BB73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C80E0F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BD022C7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D2F128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7A3C3D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165A62F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3A5317D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686F23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7C6CAD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621651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FF09BB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24F86A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5ADE2A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801" w:rsidRPr="002C34C0" w14:paraId="30D91E9B" w14:textId="77777777" w:rsidTr="001E6CC5">
        <w:trPr>
          <w:cantSplit/>
        </w:trPr>
        <w:tc>
          <w:tcPr>
            <w:tcW w:w="3780" w:type="dxa"/>
          </w:tcPr>
          <w:p w14:paraId="165FEB2C" w14:textId="53A6FC7C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445E7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vAlign w:val="bottom"/>
          </w:tcPr>
          <w:p w14:paraId="0972501B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3" w:type="dxa"/>
          </w:tcPr>
          <w:p w14:paraId="0177D2E3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CE1EEFB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29A0CF2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EF655F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2" w:type="dxa"/>
            <w:vAlign w:val="bottom"/>
          </w:tcPr>
          <w:p w14:paraId="2D10D5F7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9ED2025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8F72D38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8E87E5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0" w:type="dxa"/>
            <w:vAlign w:val="bottom"/>
          </w:tcPr>
          <w:p w14:paraId="40005221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B9214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EFFFE27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C605CA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</w:tr>
      <w:tr w:rsidR="00092801" w:rsidRPr="002C34C0" w14:paraId="181AE6F2" w14:textId="77777777" w:rsidTr="001E6CC5">
        <w:trPr>
          <w:cantSplit/>
          <w:trHeight w:val="189"/>
        </w:trPr>
        <w:tc>
          <w:tcPr>
            <w:tcW w:w="3780" w:type="dxa"/>
          </w:tcPr>
          <w:p w14:paraId="1477DC7B" w14:textId="48310035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7243602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5338BE0C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2DFAB99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0" w:type="dxa"/>
            <w:vAlign w:val="bottom"/>
          </w:tcPr>
          <w:p w14:paraId="19C6F33D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6E18CC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2" w:type="dxa"/>
            <w:vAlign w:val="bottom"/>
          </w:tcPr>
          <w:p w14:paraId="1AB9EEFA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A11AE62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35BC878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6841A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  <w:tc>
          <w:tcPr>
            <w:tcW w:w="180" w:type="dxa"/>
            <w:vAlign w:val="bottom"/>
          </w:tcPr>
          <w:p w14:paraId="67A6B17C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3CC4D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3F148D1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833F28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</w:tr>
      <w:tr w:rsidR="00092801" w:rsidRPr="002C34C0" w14:paraId="0B491FA3" w14:textId="77777777" w:rsidTr="001E6CC5">
        <w:trPr>
          <w:cantSplit/>
          <w:trHeight w:val="60"/>
        </w:trPr>
        <w:tc>
          <w:tcPr>
            <w:tcW w:w="3780" w:type="dxa"/>
          </w:tcPr>
          <w:p w14:paraId="5B1A8217" w14:textId="1AE1BEF5" w:rsidR="00092801" w:rsidRPr="00445E76" w:rsidRDefault="00092801" w:rsidP="00092801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77A3E932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66362DA1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7816D1A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0" w:type="dxa"/>
            <w:vAlign w:val="bottom"/>
          </w:tcPr>
          <w:p w14:paraId="4B4362B3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2E4836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2" w:type="dxa"/>
            <w:vAlign w:val="bottom"/>
          </w:tcPr>
          <w:p w14:paraId="519541FE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118935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9C9B196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AEA095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  <w:tc>
          <w:tcPr>
            <w:tcW w:w="180" w:type="dxa"/>
            <w:vAlign w:val="bottom"/>
          </w:tcPr>
          <w:p w14:paraId="1B534CD9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B7D6B4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8B4A83B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A6CE68" w14:textId="77777777" w:rsidR="00092801" w:rsidRPr="0046773F" w:rsidRDefault="00092801" w:rsidP="0009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</w:tr>
    </w:tbl>
    <w:p w14:paraId="03829EE1" w14:textId="77777777" w:rsidR="00BF4AC0" w:rsidRDefault="00BF4AC0" w:rsidP="00781B55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="Angsana New"/>
          <w:sz w:val="16"/>
          <w:szCs w:val="16"/>
          <w:cs/>
          <w:lang w:bidi="th-TH"/>
        </w:rPr>
        <w:sectPr w:rsidR="00BF4AC0" w:rsidSect="003A0904">
          <w:headerReference w:type="default" r:id="rId17"/>
          <w:footerReference w:type="default" r:id="rId18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3D4BE6BA" w14:textId="77777777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ตามบัญชี</w:t>
      </w:r>
    </w:p>
    <w:p w14:paraId="23DF49BC" w14:textId="77777777" w:rsidR="00781B55" w:rsidRPr="003C003B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1C74CF" w14:textId="77777777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ลูกหนี้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ที่มีลักษณะคล้ายกัน</w:t>
      </w:r>
    </w:p>
    <w:p w14:paraId="06B9F5EE" w14:textId="77777777" w:rsidR="00781B55" w:rsidRPr="003C003B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A239D" w14:textId="7E40D630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นี้สินอนุพันธ์วัดมูลค่าด้วยวิธีคิดลดกระแสเงินสดในอนาคตด้วยอัตราดอกเบี้ยประมาณในตลาดปัจจุบัน</w:t>
      </w:r>
    </w:p>
    <w:p w14:paraId="31AFB7BA" w14:textId="77777777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1C5EF0" w14:textId="3544F675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</w:t>
      </w:r>
      <w:r w:rsidRPr="0078760D">
        <w:rPr>
          <w:rFonts w:asciiTheme="majorBidi" w:hAnsiTheme="majorBidi" w:hint="cs"/>
          <w:sz w:val="28"/>
          <w:szCs w:val="28"/>
          <w:cs/>
        </w:rPr>
        <w:t>ดอกเบี้ยปรับขึ้นลงตามราคาตลาด</w:t>
      </w:r>
      <w:r>
        <w:rPr>
          <w:rFonts w:asciiTheme="majorBidi" w:hAnsiTheme="majorBidi" w:cstheme="majorBidi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672EEDD" w14:textId="77777777" w:rsidR="00781B55" w:rsidRPr="003C003B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424751" w14:textId="0B9AF039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เงินกู้ยืมระยะยาวจากสถาบันการเงินที่จ่ายดอกเบี้ยในอัตราคงที่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</w:t>
      </w:r>
      <w:r w:rsidRPr="0078760D">
        <w:rPr>
          <w:rFonts w:asciiTheme="majorBidi" w:hAnsiTheme="majorBidi" w:cstheme="majorBidi" w:hint="cs"/>
          <w:sz w:val="28"/>
          <w:szCs w:val="28"/>
          <w:cs/>
        </w:rPr>
        <w:t>สำหรับตราสาร</w:t>
      </w:r>
      <w:r>
        <w:rPr>
          <w:rFonts w:asciiTheme="majorBidi" w:hAnsiTheme="majorBidi" w:cstheme="majorBidi" w:hint="cs"/>
          <w:sz w:val="28"/>
          <w:szCs w:val="28"/>
          <w:cs/>
        </w:rPr>
        <w:t>ที่มีลักษณะและเงื่อนไขคล้ายกัน</w:t>
      </w:r>
    </w:p>
    <w:p w14:paraId="61B1C599" w14:textId="7BF678F0" w:rsidR="001B3AB0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A80C8" w14:textId="4845B00A" w:rsidR="001B3AB0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B3AB0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4CE0CFBB" w14:textId="147C66DB" w:rsidR="005C0500" w:rsidRPr="003C003B" w:rsidRDefault="005C0500" w:rsidP="003C003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486B8" w14:textId="3B025E34" w:rsidR="00E7567D" w:rsidRPr="00E01FAB" w:rsidRDefault="00E7567D" w:rsidP="00B006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541E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3C003B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306FA5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306FA5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260E2CB8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77741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7741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15DA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67499F16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15DA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A2EFB" w:rsidRPr="00306FA5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306FA5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349B" w:rsidRPr="008516D5" w14:paraId="223749CD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5E60E3A5" w:rsidR="0007349B" w:rsidRPr="00F5660A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660A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0FADB7BC" w14:textId="77777777" w:rsidR="0007349B" w:rsidRPr="007659A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66E63C4" w14:textId="7B437FBC" w:rsidR="0007349B" w:rsidRPr="00824198" w:rsidRDefault="00C66690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Pr="00824198">
              <w:rPr>
                <w:rFonts w:asciiTheme="majorBidi" w:hAnsiTheme="majorBidi" w:cstheme="majorBidi"/>
                <w:sz w:val="28"/>
                <w:szCs w:val="28"/>
              </w:rPr>
              <w:t>,521</w:t>
            </w:r>
          </w:p>
        </w:tc>
        <w:tc>
          <w:tcPr>
            <w:tcW w:w="268" w:type="dxa"/>
            <w:vAlign w:val="bottom"/>
          </w:tcPr>
          <w:p w14:paraId="23F62016" w14:textId="77777777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439A337" w14:textId="35DF0005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66,282</w:t>
            </w:r>
          </w:p>
        </w:tc>
      </w:tr>
      <w:tr w:rsidR="0007349B" w:rsidRPr="00306FA5" w14:paraId="4CBE1D0B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F634A90" w14:textId="77777777" w:rsidR="0007349B" w:rsidRPr="00F5660A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3F3038B3" w14:textId="77777777" w:rsidR="0007349B" w:rsidRPr="007659A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7FC0252" w14:textId="77777777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9F1CEB7" w14:textId="77777777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C9434E6" w14:textId="77777777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349B" w:rsidRPr="00306FA5" w14:paraId="28A9A40A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43B2FE5" w14:textId="09A3033B" w:rsidR="0007349B" w:rsidRPr="008516D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516D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516D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0DA92635" w14:textId="77777777" w:rsidR="0007349B" w:rsidRPr="007659A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D2B73B5" w14:textId="77777777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029FEC" w14:textId="77777777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ABE1147" w14:textId="77777777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349B" w:rsidRPr="00306FA5" w14:paraId="686C64B9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3DD074B" w14:textId="404776EC" w:rsidR="0007349B" w:rsidRPr="00F5660A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</w:t>
            </w:r>
            <w:r w:rsidR="003B5DD5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65" w:type="dxa"/>
          </w:tcPr>
          <w:p w14:paraId="316DAAA1" w14:textId="77777777" w:rsidR="0007349B" w:rsidRPr="007659A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737A8EB" w14:textId="72BDBA7C" w:rsidR="0007349B" w:rsidRPr="00824198" w:rsidRDefault="00C66690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68" w:type="dxa"/>
            <w:vAlign w:val="bottom"/>
          </w:tcPr>
          <w:p w14:paraId="0D5835B0" w14:textId="77777777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C104D26" w14:textId="0FA8E4E2" w:rsidR="0007349B" w:rsidRPr="00824198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24198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</w:tbl>
    <w:p w14:paraId="514B5C99" w14:textId="560E67C5" w:rsidR="007154C6" w:rsidRPr="0012007F" w:rsidRDefault="007154C6" w:rsidP="00CC509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BC671C4" w14:textId="0A212E22" w:rsidR="00CA17FA" w:rsidRPr="00D04AD4" w:rsidRDefault="00526B34" w:rsidP="00CA17F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2715F4">
        <w:rPr>
          <w:rFonts w:ascii="Angsana New" w:hAnsi="Angsana New" w:cs="Angsana New" w:hint="cs"/>
          <w:sz w:val="28"/>
          <w:szCs w:val="28"/>
          <w:cs/>
          <w:lang w:val="th-TH"/>
        </w:rPr>
        <w:t>ณ วันที่</w:t>
      </w:r>
      <w:r w:rsidR="003522B5" w:rsidRPr="002715F4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D15DAD" w:rsidRPr="002715F4">
        <w:rPr>
          <w:rFonts w:ascii="Angsana New" w:hAnsi="Angsana New" w:cs="Angsana New"/>
          <w:sz w:val="28"/>
          <w:szCs w:val="28"/>
        </w:rPr>
        <w:t>3</w:t>
      </w:r>
      <w:r w:rsidR="00777412">
        <w:rPr>
          <w:rFonts w:ascii="Angsana New" w:hAnsi="Angsana New" w:cs="Angsana New"/>
          <w:sz w:val="28"/>
          <w:szCs w:val="28"/>
        </w:rPr>
        <w:t>0</w:t>
      </w:r>
      <w:r w:rsidR="00D15DAD" w:rsidRPr="002715F4">
        <w:rPr>
          <w:rFonts w:ascii="Angsana New" w:hAnsi="Angsana New" w:cs="Angsana New"/>
          <w:sz w:val="28"/>
          <w:szCs w:val="28"/>
          <w:cs/>
        </w:rPr>
        <w:t xml:space="preserve"> </w:t>
      </w:r>
      <w:r w:rsidR="00777412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D15DAD" w:rsidRPr="002715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15DAD" w:rsidRPr="002715F4">
        <w:rPr>
          <w:rFonts w:asciiTheme="majorBidi" w:hAnsiTheme="majorBidi" w:cstheme="majorBidi"/>
          <w:sz w:val="28"/>
          <w:szCs w:val="28"/>
        </w:rPr>
        <w:t>2564</w:t>
      </w:r>
      <w:r w:rsidR="00D15DAD" w:rsidRPr="002715F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2715F4">
        <w:rPr>
          <w:rFonts w:ascii="Angsana New" w:hAnsi="Angsana New" w:cs="Angsana New" w:hint="cs"/>
          <w:sz w:val="28"/>
          <w:szCs w:val="28"/>
          <w:cs/>
          <w:lang w:val="th-TH"/>
        </w:rPr>
        <w:t>กลุ่มบริษัทและบริษัท</w:t>
      </w:r>
      <w:r w:rsidR="00925D2C">
        <w:rPr>
          <w:rFonts w:ascii="Angsana New" w:hAnsi="Angsana New" w:cs="Angsana New" w:hint="cs"/>
          <w:sz w:val="28"/>
          <w:szCs w:val="28"/>
          <w:cs/>
          <w:lang w:val="th-TH"/>
        </w:rPr>
        <w:t>มี</w:t>
      </w:r>
      <w:r w:rsidRPr="002715F4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สัญญาสำหรับการใช้บริการอุปกรณ์สำนักงาน โดยมีระยะเวลา </w:t>
      </w:r>
      <w:r w:rsidR="00CA17FA" w:rsidRPr="002715F4">
        <w:rPr>
          <w:rFonts w:ascii="Angsana New" w:hAnsi="Angsana New" w:cs="Angsana New"/>
          <w:sz w:val="28"/>
          <w:szCs w:val="28"/>
          <w:cs/>
          <w:lang w:val="th-TH"/>
        </w:rPr>
        <w:br/>
      </w:r>
      <w:r w:rsidR="00CA17FA" w:rsidRPr="0035765D">
        <w:rPr>
          <w:rFonts w:ascii="Angsana New" w:hAnsi="Angsana New" w:cs="Angsana New"/>
          <w:sz w:val="28"/>
          <w:szCs w:val="28"/>
        </w:rPr>
        <w:t>4</w:t>
      </w:r>
      <w:r w:rsidRPr="0035765D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ปี ตั้งแต่เดือนมกราคม </w:t>
      </w:r>
      <w:r w:rsidR="00CA17FA" w:rsidRPr="0035765D">
        <w:rPr>
          <w:rFonts w:ascii="Angsana New" w:hAnsi="Angsana New" w:cs="Angsana New"/>
          <w:sz w:val="28"/>
          <w:szCs w:val="28"/>
        </w:rPr>
        <w:t>2561</w:t>
      </w:r>
      <w:r w:rsidRPr="0035765D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และสิ้นสุดเดือนมกราคม </w:t>
      </w:r>
      <w:r w:rsidR="008342AC" w:rsidRPr="0035765D">
        <w:rPr>
          <w:rFonts w:ascii="Angsana New" w:hAnsi="Angsana New" w:cs="Angsana New"/>
          <w:sz w:val="28"/>
          <w:szCs w:val="28"/>
        </w:rPr>
        <w:t>2565</w:t>
      </w:r>
      <w:r w:rsidR="00D04AD4" w:rsidRPr="0035765D">
        <w:rPr>
          <w:rFonts w:ascii="Angsana New" w:hAnsi="Angsana New" w:cs="Angsana New"/>
          <w:sz w:val="28"/>
          <w:szCs w:val="28"/>
          <w:cs/>
        </w:rPr>
        <w:t xml:space="preserve"> </w:t>
      </w:r>
      <w:r w:rsidR="00D04AD4" w:rsidRPr="0035765D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D04AD4" w:rsidRPr="00D04AD4">
        <w:rPr>
          <w:rFonts w:ascii="Angsana New" w:hAnsi="Angsana New" w:cs="Angsana New"/>
          <w:i/>
          <w:iCs/>
          <w:sz w:val="28"/>
          <w:szCs w:val="28"/>
        </w:rPr>
        <w:t xml:space="preserve">31 </w:t>
      </w:r>
      <w:r w:rsidR="00D04AD4" w:rsidRPr="00D04AD4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ธันวาคม </w:t>
      </w:r>
      <w:r w:rsidR="00D04AD4" w:rsidRPr="00D04AD4">
        <w:rPr>
          <w:rFonts w:ascii="Angsana New" w:hAnsi="Angsana New" w:cs="Angsana New"/>
          <w:i/>
          <w:iCs/>
          <w:sz w:val="28"/>
          <w:szCs w:val="28"/>
        </w:rPr>
        <w:t>2563</w:t>
      </w:r>
      <w:r w:rsidR="00D04AD4" w:rsidRPr="00D04AD4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D04AD4" w:rsidRPr="00D04AD4">
        <w:rPr>
          <w:rFonts w:ascii="Angsana New" w:hAnsi="Angsana New" w:cs="Angsana New"/>
          <w:i/>
          <w:iCs/>
          <w:sz w:val="28"/>
          <w:szCs w:val="28"/>
        </w:rPr>
        <w:t xml:space="preserve">4 </w:t>
      </w:r>
      <w:r w:rsidR="00D04AD4" w:rsidRPr="00D04AD4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ปี ตั้งแต่เดือนมกราคม </w:t>
      </w:r>
      <w:r w:rsidR="00D04AD4" w:rsidRPr="00D04AD4">
        <w:rPr>
          <w:rFonts w:ascii="Angsana New" w:hAnsi="Angsana New" w:cs="Angsana New"/>
          <w:i/>
          <w:iCs/>
          <w:sz w:val="28"/>
          <w:szCs w:val="28"/>
        </w:rPr>
        <w:t xml:space="preserve">2561 </w:t>
      </w:r>
      <w:r w:rsidR="00D04AD4" w:rsidRPr="00D04AD4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และสิ้นสุดเดือนมกราคม </w:t>
      </w:r>
      <w:r w:rsidR="00D04AD4" w:rsidRPr="00D04AD4">
        <w:rPr>
          <w:rFonts w:ascii="Angsana New" w:hAnsi="Angsana New" w:cs="Angsana New"/>
          <w:i/>
          <w:iCs/>
          <w:sz w:val="28"/>
          <w:szCs w:val="28"/>
        </w:rPr>
        <w:t>2565</w:t>
      </w:r>
      <w:r w:rsidR="00D04AD4" w:rsidRPr="00D04AD4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29F17BA8" w14:textId="495F7A47" w:rsidR="004E4E1A" w:rsidRPr="00DA53AE" w:rsidRDefault="005729C9" w:rsidP="00DA5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3F1A3E43" w14:textId="57AB9CA5" w:rsidR="005729C9" w:rsidRDefault="005729C9" w:rsidP="00A854B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854B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6DA5412A" w14:textId="24DB0E7E" w:rsidR="0004168D" w:rsidRPr="00631DEC" w:rsidRDefault="0004168D" w:rsidP="0004168D">
      <w:pPr>
        <w:rPr>
          <w:rFonts w:asciiTheme="majorBidi" w:hAnsiTheme="majorBidi" w:cstheme="majorBidi"/>
          <w:sz w:val="28"/>
          <w:szCs w:val="28"/>
        </w:rPr>
      </w:pPr>
    </w:p>
    <w:p w14:paraId="3D1C3BC7" w14:textId="77777777" w:rsidR="000601C0" w:rsidRDefault="000601C0" w:rsidP="000601C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>รายการบางรายการในงบกำไรขาดทุน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เบ็ดเสร็จรวมและงบกำไรขาดทุนเบ็ดเสร็จเฉพาะกิจการ </w:t>
      </w: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>สำหรับ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>งวดสามเดือน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</w:t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br/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หกเดือน</w:t>
      </w: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>สิ้นสุดวันที่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>3</w:t>
      </w:r>
      <w:r>
        <w:rPr>
          <w:rFonts w:ascii="Angsana New" w:hAnsi="Angsana New" w:cs="Angsana New"/>
          <w:sz w:val="28"/>
          <w:szCs w:val="28"/>
          <w:lang w:val="en-US" w:bidi="th-TH"/>
        </w:rPr>
        <w:t>0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มิถุนายน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>2563</w:t>
      </w: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ซึ่งรวมอยู่เพื่อวัตถุประสงค์ในการเปรียบเทียบ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>ได้มีการจัดประเภทรายการใหม่เพื่อให้สอดคล้องกับการนำเสนองบ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ระหว่างกาล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สำหรับงวดสามเดือน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และหกเดือน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สิ้นสุดวันที่ 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>3</w:t>
      </w:r>
      <w:r>
        <w:rPr>
          <w:rFonts w:ascii="Angsana New" w:hAnsi="Angsana New" w:cs="Angsana New"/>
          <w:sz w:val="28"/>
          <w:szCs w:val="28"/>
          <w:lang w:val="en-US" w:bidi="th-TH"/>
        </w:rPr>
        <w:t>0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มิถุนายน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>2564</w:t>
      </w:r>
    </w:p>
    <w:p w14:paraId="02C7CBD9" w14:textId="546E3090" w:rsidR="00631DEC" w:rsidRPr="00631DEC" w:rsidRDefault="00631DEC" w:rsidP="0004168D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89"/>
        <w:gridCol w:w="270"/>
        <w:gridCol w:w="901"/>
        <w:gridCol w:w="270"/>
        <w:gridCol w:w="995"/>
      </w:tblGrid>
      <w:tr w:rsidR="00824198" w:rsidRPr="00DE7D48" w14:paraId="00F1DF73" w14:textId="77777777" w:rsidTr="007D1C34">
        <w:trPr>
          <w:trHeight w:val="74"/>
        </w:trPr>
        <w:tc>
          <w:tcPr>
            <w:tcW w:w="5760" w:type="dxa"/>
          </w:tcPr>
          <w:p w14:paraId="628761DD" w14:textId="77777777" w:rsidR="00824198" w:rsidRPr="00DE7D48" w:rsidRDefault="00824198" w:rsidP="007B4548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5" w:type="dxa"/>
            <w:gridSpan w:val="5"/>
            <w:vAlign w:val="bottom"/>
          </w:tcPr>
          <w:p w14:paraId="7EC25989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1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E7D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4198" w:rsidRPr="00DE7D48" w14:paraId="119E26C2" w14:textId="77777777" w:rsidTr="007D1C34">
        <w:trPr>
          <w:trHeight w:val="74"/>
        </w:trPr>
        <w:tc>
          <w:tcPr>
            <w:tcW w:w="5760" w:type="dxa"/>
          </w:tcPr>
          <w:p w14:paraId="5A15E9DC" w14:textId="77777777" w:rsidR="00824198" w:rsidRPr="00DE7D48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15B987C6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099A769F" w14:textId="77777777" w:rsidR="00824198" w:rsidRPr="00DE7D48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5C57460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D48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030E4CB6" w14:textId="77777777" w:rsidR="00824198" w:rsidRPr="00DE7D48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6A1A0AE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</w:t>
            </w:r>
            <w:r w:rsidRPr="00DE7D48">
              <w:rPr>
                <w:rFonts w:ascii="Angsana New" w:hAnsi="Angsana New" w:hint="cs"/>
                <w:sz w:val="28"/>
                <w:szCs w:val="28"/>
              </w:rPr>
              <w:br/>
            </w:r>
            <w:r w:rsidRPr="00DE7D48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24198" w:rsidRPr="00DE7D48" w14:paraId="2FDD16EA" w14:textId="77777777" w:rsidTr="007D1C34">
        <w:trPr>
          <w:trHeight w:val="74"/>
        </w:trPr>
        <w:tc>
          <w:tcPr>
            <w:tcW w:w="5760" w:type="dxa"/>
          </w:tcPr>
          <w:p w14:paraId="7B418809" w14:textId="77777777" w:rsidR="00824198" w:rsidRPr="00DE7D48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5" w:type="dxa"/>
            <w:gridSpan w:val="5"/>
          </w:tcPr>
          <w:p w14:paraId="1C0CBDE1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E7D4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198" w:rsidRPr="00DE7D48" w14:paraId="79042025" w14:textId="77777777" w:rsidTr="007D1C34">
        <w:trPr>
          <w:trHeight w:val="74"/>
        </w:trPr>
        <w:tc>
          <w:tcPr>
            <w:tcW w:w="5760" w:type="dxa"/>
            <w:hideMark/>
          </w:tcPr>
          <w:p w14:paraId="4FC4CEFF" w14:textId="77777777" w:rsidR="00824198" w:rsidRPr="00DE7D48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4C45EB1F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159DFFA" w14:textId="77777777" w:rsidR="00824198" w:rsidRPr="00DE7D48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FF239E2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AA3788D" w14:textId="77777777" w:rsidR="00824198" w:rsidRPr="00DE7D48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C54B72E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24198" w:rsidRPr="00DE5BF5" w14:paraId="532FAEF2" w14:textId="77777777" w:rsidTr="007D1C34">
        <w:trPr>
          <w:trHeight w:val="74"/>
        </w:trPr>
        <w:tc>
          <w:tcPr>
            <w:tcW w:w="5760" w:type="dxa"/>
          </w:tcPr>
          <w:p w14:paraId="2E5233BD" w14:textId="77777777" w:rsidR="00824198" w:rsidRPr="00DE5BF5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BF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89" w:type="dxa"/>
            <w:vAlign w:val="bottom"/>
          </w:tcPr>
          <w:p w14:paraId="22979CB9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5,678</w:t>
            </w:r>
          </w:p>
        </w:tc>
        <w:tc>
          <w:tcPr>
            <w:tcW w:w="270" w:type="dxa"/>
            <w:vAlign w:val="bottom"/>
          </w:tcPr>
          <w:p w14:paraId="2D642E7D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7583D9C" w14:textId="6E0ED3D8" w:rsidR="00824198" w:rsidRPr="00DE5BF5" w:rsidRDefault="007B454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7</w:t>
            </w:r>
            <w:r w:rsidRPr="00DE5BF5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,24</w:t>
            </w:r>
            <w:r w:rsidR="001710A5" w:rsidRPr="00DE5BF5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0F407F76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8669A06" w14:textId="7F56A559" w:rsidR="00824198" w:rsidRPr="00DE5BF5" w:rsidRDefault="007B454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12</w:t>
            </w:r>
            <w:r w:rsidR="00824198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92</w:t>
            </w:r>
            <w:r w:rsidR="001710A5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824198" w:rsidRPr="00DE5BF5" w14:paraId="2EC6A0F8" w14:textId="77777777" w:rsidTr="007D1C34">
        <w:trPr>
          <w:trHeight w:val="248"/>
        </w:trPr>
        <w:tc>
          <w:tcPr>
            <w:tcW w:w="5760" w:type="dxa"/>
          </w:tcPr>
          <w:p w14:paraId="675760CA" w14:textId="77777777" w:rsidR="00824198" w:rsidRPr="00DE5BF5" w:rsidRDefault="00824198" w:rsidP="007D1C34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DE5BF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DE5BF5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</w:tcPr>
          <w:p w14:paraId="1E290E49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109,877</w:t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815C563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664229A6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119,985</w:t>
            </w:r>
          </w:p>
        </w:tc>
        <w:tc>
          <w:tcPr>
            <w:tcW w:w="270" w:type="dxa"/>
            <w:vAlign w:val="bottom"/>
          </w:tcPr>
          <w:p w14:paraId="1344B879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5" w:type="dxa"/>
            <w:vAlign w:val="bottom"/>
          </w:tcPr>
          <w:p w14:paraId="4E65B467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10,108</w:t>
            </w:r>
          </w:p>
        </w:tc>
      </w:tr>
      <w:tr w:rsidR="00824198" w:rsidRPr="00DE5BF5" w14:paraId="1CAEBA2D" w14:textId="77777777" w:rsidTr="007D1C34">
        <w:trPr>
          <w:trHeight w:val="248"/>
        </w:trPr>
        <w:tc>
          <w:tcPr>
            <w:tcW w:w="5760" w:type="dxa"/>
          </w:tcPr>
          <w:p w14:paraId="151A23DC" w14:textId="77777777" w:rsidR="00824198" w:rsidRPr="00DE5BF5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5B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(ขาดทุน) 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26DE79A1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85,206</w:t>
            </w:r>
          </w:p>
        </w:tc>
        <w:tc>
          <w:tcPr>
            <w:tcW w:w="270" w:type="dxa"/>
            <w:vAlign w:val="bottom"/>
          </w:tcPr>
          <w:p w14:paraId="3FECCCA3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A735710" w14:textId="51B7870C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="007B4548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127</w:t>
            </w:r>
            <w:r w:rsidR="0036045A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,230</w:t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5DFF673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5" w:type="dxa"/>
            <w:vAlign w:val="bottom"/>
          </w:tcPr>
          <w:p w14:paraId="6BFE7A82" w14:textId="4FBD673E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="007B4548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42,02</w:t>
            </w:r>
            <w:r w:rsidR="00113A1E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</w:tr>
      <w:tr w:rsidR="00824198" w:rsidRPr="00DE5BF5" w14:paraId="7FEA42E3" w14:textId="77777777" w:rsidTr="007D1C34">
        <w:trPr>
          <w:trHeight w:val="248"/>
        </w:trPr>
        <w:tc>
          <w:tcPr>
            <w:tcW w:w="5760" w:type="dxa"/>
          </w:tcPr>
          <w:p w14:paraId="76290804" w14:textId="77777777" w:rsidR="00824198" w:rsidRPr="00DE5BF5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F258016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CAF7E91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9771D1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3F6438F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698A7653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5914FE84" w14:textId="77777777" w:rsidR="00824198" w:rsidRPr="00DE5BF5" w:rsidRDefault="00824198" w:rsidP="008241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89"/>
        <w:gridCol w:w="270"/>
        <w:gridCol w:w="901"/>
        <w:gridCol w:w="270"/>
        <w:gridCol w:w="990"/>
      </w:tblGrid>
      <w:tr w:rsidR="00824198" w:rsidRPr="00DE5BF5" w14:paraId="4D2A966D" w14:textId="77777777" w:rsidTr="007D1C34">
        <w:trPr>
          <w:trHeight w:val="74"/>
        </w:trPr>
        <w:tc>
          <w:tcPr>
            <w:tcW w:w="5760" w:type="dxa"/>
          </w:tcPr>
          <w:p w14:paraId="1574F821" w14:textId="77777777" w:rsidR="00824198" w:rsidRPr="00DE5BF5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435FCC3A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E5BF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824198" w:rsidRPr="00DE5BF5" w14:paraId="229A01F5" w14:textId="77777777" w:rsidTr="007D1C34">
        <w:trPr>
          <w:trHeight w:val="74"/>
        </w:trPr>
        <w:tc>
          <w:tcPr>
            <w:tcW w:w="5760" w:type="dxa"/>
          </w:tcPr>
          <w:p w14:paraId="75D9A6C4" w14:textId="77777777" w:rsidR="00824198" w:rsidRPr="00DE5BF5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39DF9EDF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BF5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52DE999E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0B81C9D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BF5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722E812F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1ED338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BF5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</w:t>
            </w:r>
            <w:r w:rsidRPr="00DE5BF5">
              <w:rPr>
                <w:rFonts w:ascii="Angsana New" w:hAnsi="Angsana New" w:hint="cs"/>
                <w:sz w:val="28"/>
                <w:szCs w:val="28"/>
              </w:rPr>
              <w:br/>
            </w:r>
            <w:r w:rsidRPr="00DE5BF5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24198" w:rsidRPr="00DE5BF5" w14:paraId="38B72546" w14:textId="77777777" w:rsidTr="007D1C34">
        <w:trPr>
          <w:trHeight w:val="74"/>
        </w:trPr>
        <w:tc>
          <w:tcPr>
            <w:tcW w:w="5760" w:type="dxa"/>
          </w:tcPr>
          <w:p w14:paraId="0949DC2A" w14:textId="77777777" w:rsidR="00824198" w:rsidRPr="00DE5BF5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718FE7A9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E5BF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198" w:rsidRPr="00DE5BF5" w14:paraId="17B8CAE3" w14:textId="77777777" w:rsidTr="007D1C34">
        <w:trPr>
          <w:trHeight w:val="74"/>
        </w:trPr>
        <w:tc>
          <w:tcPr>
            <w:tcW w:w="5760" w:type="dxa"/>
            <w:hideMark/>
          </w:tcPr>
          <w:p w14:paraId="651DB10A" w14:textId="77777777" w:rsidR="00824198" w:rsidRPr="00DE5BF5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E5B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Pr="00DE5BF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DE5B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E5B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E5BF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E5B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E5B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3F1DB8D4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24881F1" w14:textId="77777777" w:rsidR="00824198" w:rsidRPr="00DE5BF5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62ADEE17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593C5CB" w14:textId="77777777" w:rsidR="00824198" w:rsidRPr="00DE5BF5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7C3A1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24198" w:rsidRPr="00DE5BF5" w14:paraId="3B6E2DE9" w14:textId="77777777" w:rsidTr="007D1C34">
        <w:trPr>
          <w:trHeight w:val="74"/>
        </w:trPr>
        <w:tc>
          <w:tcPr>
            <w:tcW w:w="5760" w:type="dxa"/>
          </w:tcPr>
          <w:p w14:paraId="274C2050" w14:textId="77777777" w:rsidR="00824198" w:rsidRPr="00DE5BF5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BF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89" w:type="dxa"/>
          </w:tcPr>
          <w:p w14:paraId="2E80593B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14,901</w:t>
            </w:r>
          </w:p>
        </w:tc>
        <w:tc>
          <w:tcPr>
            <w:tcW w:w="270" w:type="dxa"/>
          </w:tcPr>
          <w:p w14:paraId="0CEC00CE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4E7A68B" w14:textId="3CA821CE" w:rsidR="00824198" w:rsidRPr="00DE5BF5" w:rsidRDefault="007B454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7</w:t>
            </w:r>
            <w:r w:rsidRPr="00DE5BF5">
              <w:rPr>
                <w:rFonts w:asciiTheme="majorBidi" w:hAnsiTheme="majorBidi" w:cs="Angsana New"/>
                <w:sz w:val="28"/>
                <w:szCs w:val="28"/>
                <w:lang w:eastAsia="en-GB"/>
              </w:rPr>
              <w:t>,245</w:t>
            </w:r>
          </w:p>
        </w:tc>
        <w:tc>
          <w:tcPr>
            <w:tcW w:w="270" w:type="dxa"/>
          </w:tcPr>
          <w:p w14:paraId="55ECF5D1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9F2C29" w14:textId="455EBA5B" w:rsidR="00824198" w:rsidRPr="00DE5BF5" w:rsidRDefault="007B454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</w:t>
            </w:r>
            <w:r w:rsidR="00824198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146</w:t>
            </w:r>
          </w:p>
        </w:tc>
      </w:tr>
      <w:tr w:rsidR="00824198" w:rsidRPr="00DE5BF5" w14:paraId="5D547D7C" w14:textId="77777777" w:rsidTr="007D1C34">
        <w:trPr>
          <w:trHeight w:val="248"/>
        </w:trPr>
        <w:tc>
          <w:tcPr>
            <w:tcW w:w="5760" w:type="dxa"/>
          </w:tcPr>
          <w:p w14:paraId="0CE417CB" w14:textId="77777777" w:rsidR="00824198" w:rsidRPr="00DE5BF5" w:rsidRDefault="00824198" w:rsidP="007D1C34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DE5BF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DE5BF5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</w:tcPr>
          <w:p w14:paraId="2571798D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109,877</w:t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D50CF8C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036DF9C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119,985</w:t>
            </w:r>
          </w:p>
        </w:tc>
        <w:tc>
          <w:tcPr>
            <w:tcW w:w="270" w:type="dxa"/>
            <w:vAlign w:val="bottom"/>
          </w:tcPr>
          <w:p w14:paraId="042D54E4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A1E73FC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10,108</w:t>
            </w:r>
          </w:p>
        </w:tc>
      </w:tr>
      <w:tr w:rsidR="00824198" w:rsidRPr="00DE5BF5" w14:paraId="52DD1FA3" w14:textId="77777777" w:rsidTr="007D1C34">
        <w:trPr>
          <w:trHeight w:val="248"/>
        </w:trPr>
        <w:tc>
          <w:tcPr>
            <w:tcW w:w="5760" w:type="dxa"/>
          </w:tcPr>
          <w:p w14:paraId="0D5EF051" w14:textId="77777777" w:rsidR="00824198" w:rsidRPr="00DE5BF5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5B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(ขาดทุน) ด้านเครดิตที่คาดว่าจะเกิดขึ้น</w:t>
            </w:r>
          </w:p>
        </w:tc>
        <w:tc>
          <w:tcPr>
            <w:tcW w:w="989" w:type="dxa"/>
          </w:tcPr>
          <w:p w14:paraId="0E3606FB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85,341</w:t>
            </w:r>
          </w:p>
        </w:tc>
        <w:tc>
          <w:tcPr>
            <w:tcW w:w="270" w:type="dxa"/>
          </w:tcPr>
          <w:p w14:paraId="49B67D76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</w:tcPr>
          <w:p w14:paraId="78F7ED22" w14:textId="1C23AD21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="007B4548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127,230</w:t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5A512650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637B9BB" w14:textId="2138A2AD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="007B4548" w:rsidRPr="00DE5BF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41,889</w:t>
            </w: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</w:tr>
      <w:tr w:rsidR="00824198" w:rsidRPr="00DE7D48" w14:paraId="6DEFA797" w14:textId="77777777" w:rsidTr="007D1C34">
        <w:trPr>
          <w:trHeight w:val="248"/>
        </w:trPr>
        <w:tc>
          <w:tcPr>
            <w:tcW w:w="5760" w:type="dxa"/>
          </w:tcPr>
          <w:p w14:paraId="08138EDA" w14:textId="77777777" w:rsidR="00824198" w:rsidRPr="00DE5BF5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15C047A" w14:textId="77777777" w:rsidR="00824198" w:rsidRPr="00DE5BF5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224C0DE" w14:textId="77777777" w:rsidR="00824198" w:rsidRPr="00DE5BF5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7EAEE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5BF5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5CC5DB0" w14:textId="77777777" w:rsidR="00824198" w:rsidRPr="00DE7D48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330FBE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1DFD3535" w14:textId="77777777" w:rsidR="00824198" w:rsidRPr="00DE7D48" w:rsidRDefault="00824198" w:rsidP="008241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15EEF4B8" w14:textId="77777777" w:rsidR="00824198" w:rsidRDefault="00824198" w:rsidP="0082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89"/>
        <w:gridCol w:w="270"/>
        <w:gridCol w:w="901"/>
        <w:gridCol w:w="270"/>
        <w:gridCol w:w="995"/>
      </w:tblGrid>
      <w:tr w:rsidR="00824198" w:rsidRPr="00DE7D48" w14:paraId="181178CF" w14:textId="77777777" w:rsidTr="007D1C34">
        <w:trPr>
          <w:trHeight w:val="74"/>
        </w:trPr>
        <w:tc>
          <w:tcPr>
            <w:tcW w:w="5760" w:type="dxa"/>
          </w:tcPr>
          <w:p w14:paraId="0B2EEEBE" w14:textId="77777777" w:rsidR="00824198" w:rsidRPr="00DE7D48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5" w:type="dxa"/>
            <w:gridSpan w:val="5"/>
            <w:vAlign w:val="bottom"/>
          </w:tcPr>
          <w:p w14:paraId="2289B5D5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1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E7D4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4198" w:rsidRPr="00DE7D48" w14:paraId="3DA41149" w14:textId="77777777" w:rsidTr="007D1C34">
        <w:trPr>
          <w:trHeight w:val="74"/>
        </w:trPr>
        <w:tc>
          <w:tcPr>
            <w:tcW w:w="5760" w:type="dxa"/>
          </w:tcPr>
          <w:p w14:paraId="71545B2A" w14:textId="77777777" w:rsidR="00824198" w:rsidRPr="00DE7D48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4C3A3C6A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712C868C" w14:textId="77777777" w:rsidR="00824198" w:rsidRPr="00DE7D48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432931B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D48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33426287" w14:textId="77777777" w:rsidR="00824198" w:rsidRPr="00DE7D48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4CAA837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</w:t>
            </w:r>
            <w:r w:rsidRPr="00DE7D48">
              <w:rPr>
                <w:rFonts w:ascii="Angsana New" w:hAnsi="Angsana New" w:hint="cs"/>
                <w:sz w:val="28"/>
                <w:szCs w:val="28"/>
              </w:rPr>
              <w:br/>
            </w:r>
            <w:r w:rsidRPr="00DE7D48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24198" w:rsidRPr="00DE7D48" w14:paraId="557F235D" w14:textId="77777777" w:rsidTr="007D1C34">
        <w:trPr>
          <w:trHeight w:val="74"/>
        </w:trPr>
        <w:tc>
          <w:tcPr>
            <w:tcW w:w="5760" w:type="dxa"/>
          </w:tcPr>
          <w:p w14:paraId="5A37E60D" w14:textId="77777777" w:rsidR="00824198" w:rsidRPr="00DE7D48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5" w:type="dxa"/>
            <w:gridSpan w:val="5"/>
          </w:tcPr>
          <w:p w14:paraId="2D8153F8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E7D4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198" w:rsidRPr="00DE7D48" w14:paraId="3CEF3AC7" w14:textId="77777777" w:rsidTr="007D1C34">
        <w:trPr>
          <w:trHeight w:val="74"/>
        </w:trPr>
        <w:tc>
          <w:tcPr>
            <w:tcW w:w="5760" w:type="dxa"/>
            <w:hideMark/>
          </w:tcPr>
          <w:p w14:paraId="097C9190" w14:textId="77777777" w:rsidR="00824198" w:rsidRPr="00DE7D48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0AE8EE93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51525CA" w14:textId="77777777" w:rsidR="00824198" w:rsidRPr="00DE7D48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37578C8D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4B7D2B8" w14:textId="77777777" w:rsidR="00824198" w:rsidRPr="00DE7D48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B1B99FD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24198" w:rsidRPr="00553E9A" w14:paraId="57DB7A8A" w14:textId="77777777" w:rsidTr="007D1C34">
        <w:trPr>
          <w:trHeight w:val="248"/>
        </w:trPr>
        <w:tc>
          <w:tcPr>
            <w:tcW w:w="5760" w:type="dxa"/>
          </w:tcPr>
          <w:p w14:paraId="7B7D8279" w14:textId="77777777" w:rsidR="00824198" w:rsidRPr="00553E9A" w:rsidRDefault="00824198" w:rsidP="007D1C34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553E9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553E9A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</w:tcPr>
          <w:p w14:paraId="19035A83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240,846</w:t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0B4257D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0A0EF458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258,199</w:t>
            </w:r>
          </w:p>
        </w:tc>
        <w:tc>
          <w:tcPr>
            <w:tcW w:w="270" w:type="dxa"/>
            <w:vAlign w:val="bottom"/>
          </w:tcPr>
          <w:p w14:paraId="7AC095D4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5" w:type="dxa"/>
            <w:vAlign w:val="bottom"/>
          </w:tcPr>
          <w:p w14:paraId="4940D941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17,353</w:t>
            </w:r>
          </w:p>
        </w:tc>
      </w:tr>
      <w:tr w:rsidR="00824198" w:rsidRPr="00553E9A" w14:paraId="32EADC77" w14:textId="77777777" w:rsidTr="007D1C34">
        <w:trPr>
          <w:trHeight w:val="248"/>
        </w:trPr>
        <w:tc>
          <w:tcPr>
            <w:tcW w:w="5760" w:type="dxa"/>
          </w:tcPr>
          <w:p w14:paraId="19F8D780" w14:textId="77777777" w:rsidR="00824198" w:rsidRPr="00553E9A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3E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(ขาดทุน) 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7A701B65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153,864</w:t>
            </w:r>
          </w:p>
        </w:tc>
        <w:tc>
          <w:tcPr>
            <w:tcW w:w="270" w:type="dxa"/>
            <w:vAlign w:val="bottom"/>
          </w:tcPr>
          <w:p w14:paraId="39D7DFFD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29B8AEC6" w14:textId="0352078D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="007B4548"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258,199</w:t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D15AECF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5" w:type="dxa"/>
            <w:vAlign w:val="bottom"/>
          </w:tcPr>
          <w:p w14:paraId="33DFFC9D" w14:textId="626E65DB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104,</w:t>
            </w:r>
            <w:r w:rsidR="007B4548"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335</w:t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</w:tr>
      <w:tr w:rsidR="007B4548" w:rsidRPr="00553E9A" w14:paraId="2D277C5C" w14:textId="77777777" w:rsidTr="007D1C34">
        <w:trPr>
          <w:trHeight w:val="248"/>
        </w:trPr>
        <w:tc>
          <w:tcPr>
            <w:tcW w:w="5760" w:type="dxa"/>
          </w:tcPr>
          <w:p w14:paraId="77189B5E" w14:textId="77777777" w:rsidR="007B4548" w:rsidRPr="00553E9A" w:rsidRDefault="007B4548" w:rsidP="007B4548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60D52B3" w14:textId="77777777" w:rsidR="007B4548" w:rsidRPr="00553E9A" w:rsidRDefault="007B4548" w:rsidP="007B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2A3FB8" w14:textId="77777777" w:rsidR="007B4548" w:rsidRPr="00553E9A" w:rsidRDefault="007B4548" w:rsidP="007B454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B5382" w14:textId="4688F86D" w:rsidR="007B4548" w:rsidRPr="00553E9A" w:rsidRDefault="007B4548" w:rsidP="007B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41F57A6" w14:textId="77777777" w:rsidR="007B4548" w:rsidRPr="00553E9A" w:rsidRDefault="007B4548" w:rsidP="007B454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17268B3" w14:textId="77777777" w:rsidR="007B4548" w:rsidRPr="00553E9A" w:rsidRDefault="007B4548" w:rsidP="007B4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5EDAAD63" w14:textId="77777777" w:rsidR="00824198" w:rsidRPr="00553E9A" w:rsidRDefault="00824198" w:rsidP="008241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89"/>
        <w:gridCol w:w="270"/>
        <w:gridCol w:w="901"/>
        <w:gridCol w:w="270"/>
        <w:gridCol w:w="990"/>
      </w:tblGrid>
      <w:tr w:rsidR="00824198" w:rsidRPr="00553E9A" w14:paraId="4F242AD7" w14:textId="77777777" w:rsidTr="007D1C34">
        <w:trPr>
          <w:trHeight w:val="74"/>
        </w:trPr>
        <w:tc>
          <w:tcPr>
            <w:tcW w:w="5760" w:type="dxa"/>
          </w:tcPr>
          <w:p w14:paraId="063A9240" w14:textId="77777777" w:rsidR="00824198" w:rsidRPr="00553E9A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10094837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553E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824198" w:rsidRPr="00553E9A" w14:paraId="79761529" w14:textId="77777777" w:rsidTr="007D1C34">
        <w:trPr>
          <w:trHeight w:val="74"/>
        </w:trPr>
        <w:tc>
          <w:tcPr>
            <w:tcW w:w="5760" w:type="dxa"/>
          </w:tcPr>
          <w:p w14:paraId="398C512C" w14:textId="77777777" w:rsidR="00824198" w:rsidRPr="00553E9A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5712E15F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9A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0A5CD1EE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5EE57D4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E9A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43AC149E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9FB882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9A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</w:t>
            </w:r>
            <w:r w:rsidRPr="00553E9A">
              <w:rPr>
                <w:rFonts w:ascii="Angsana New" w:hAnsi="Angsana New" w:hint="cs"/>
                <w:sz w:val="28"/>
                <w:szCs w:val="28"/>
              </w:rPr>
              <w:br/>
            </w:r>
            <w:r w:rsidRPr="00553E9A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24198" w:rsidRPr="00553E9A" w14:paraId="5D9F541E" w14:textId="77777777" w:rsidTr="007D1C34">
        <w:trPr>
          <w:trHeight w:val="74"/>
        </w:trPr>
        <w:tc>
          <w:tcPr>
            <w:tcW w:w="5760" w:type="dxa"/>
          </w:tcPr>
          <w:p w14:paraId="4216C01A" w14:textId="77777777" w:rsidR="00824198" w:rsidRPr="00553E9A" w:rsidRDefault="00824198" w:rsidP="007D1C34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7DD4892C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53E9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4198" w:rsidRPr="00553E9A" w14:paraId="7985671A" w14:textId="77777777" w:rsidTr="007D1C34">
        <w:trPr>
          <w:trHeight w:val="74"/>
        </w:trPr>
        <w:tc>
          <w:tcPr>
            <w:tcW w:w="5760" w:type="dxa"/>
            <w:hideMark/>
          </w:tcPr>
          <w:p w14:paraId="446AFBE8" w14:textId="77777777" w:rsidR="00824198" w:rsidRPr="00553E9A" w:rsidRDefault="00824198" w:rsidP="007D1C3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53E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Pr="00553E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553E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53E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53E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53E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3E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574EDA88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72278CA" w14:textId="77777777" w:rsidR="00824198" w:rsidRPr="00553E9A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508087A4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DE08980" w14:textId="77777777" w:rsidR="00824198" w:rsidRPr="00553E9A" w:rsidRDefault="00824198" w:rsidP="007D1C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07D50E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24198" w:rsidRPr="00553E9A" w14:paraId="1D2033F8" w14:textId="77777777" w:rsidTr="007D1C34">
        <w:trPr>
          <w:trHeight w:val="248"/>
        </w:trPr>
        <w:tc>
          <w:tcPr>
            <w:tcW w:w="5760" w:type="dxa"/>
          </w:tcPr>
          <w:p w14:paraId="1075214F" w14:textId="77777777" w:rsidR="00824198" w:rsidRPr="00553E9A" w:rsidRDefault="00824198" w:rsidP="007D1C34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553E9A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553E9A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</w:tcPr>
          <w:p w14:paraId="788B9243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240,846</w:t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D7707E2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A76202C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258,199</w:t>
            </w:r>
          </w:p>
        </w:tc>
        <w:tc>
          <w:tcPr>
            <w:tcW w:w="270" w:type="dxa"/>
            <w:vAlign w:val="bottom"/>
          </w:tcPr>
          <w:p w14:paraId="20BD253B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34A1BFB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17,353</w:t>
            </w:r>
          </w:p>
        </w:tc>
      </w:tr>
      <w:tr w:rsidR="00824198" w:rsidRPr="00DE7D48" w14:paraId="05E273CE" w14:textId="77777777" w:rsidTr="007D1C34">
        <w:trPr>
          <w:trHeight w:val="248"/>
        </w:trPr>
        <w:tc>
          <w:tcPr>
            <w:tcW w:w="5760" w:type="dxa"/>
          </w:tcPr>
          <w:p w14:paraId="77766504" w14:textId="77777777" w:rsidR="00824198" w:rsidRPr="00553E9A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3E9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(ขาดทุน) 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140E45F0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153,817</w:t>
            </w:r>
          </w:p>
        </w:tc>
        <w:tc>
          <w:tcPr>
            <w:tcW w:w="270" w:type="dxa"/>
          </w:tcPr>
          <w:p w14:paraId="029DC8DB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A2F23AA" w14:textId="752CB7D9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="007B4548"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258,199</w:t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7D78341B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773F09D" w14:textId="7016B306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="007B4548" w:rsidRPr="00553E9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104,382</w:t>
            </w: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</w:tr>
      <w:tr w:rsidR="00824198" w:rsidRPr="00DE7D48" w14:paraId="4C79199E" w14:textId="77777777" w:rsidTr="007D1C34">
        <w:trPr>
          <w:trHeight w:val="248"/>
        </w:trPr>
        <w:tc>
          <w:tcPr>
            <w:tcW w:w="5760" w:type="dxa"/>
          </w:tcPr>
          <w:p w14:paraId="5B816539" w14:textId="77777777" w:rsidR="00824198" w:rsidRPr="00DE7D48" w:rsidRDefault="00824198" w:rsidP="007D1C3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E152F2D" w14:textId="77777777" w:rsidR="00824198" w:rsidRPr="00DE7D48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DBF814D" w14:textId="77777777" w:rsidR="00824198" w:rsidRPr="00DE7D48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04A68" w14:textId="77777777" w:rsidR="00824198" w:rsidRPr="00553E9A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3E9A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C32CAE" w14:textId="77777777" w:rsidR="00824198" w:rsidRPr="00553E9A" w:rsidRDefault="00824198" w:rsidP="007D1C3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95F232" w14:textId="77777777" w:rsidR="00824198" w:rsidRPr="0021154D" w:rsidRDefault="00824198" w:rsidP="007D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</w:tr>
    </w:tbl>
    <w:p w14:paraId="5CD897BE" w14:textId="77777777" w:rsidR="00824198" w:rsidRPr="009A6131" w:rsidRDefault="00824198" w:rsidP="00824198">
      <w:pPr>
        <w:rPr>
          <w:rFonts w:ascii="Angsana New" w:hAnsi="Angsana New" w:cs="Angsana New"/>
          <w:sz w:val="2"/>
          <w:szCs w:val="2"/>
        </w:rPr>
      </w:pPr>
    </w:p>
    <w:p w14:paraId="6CD35918" w14:textId="77777777" w:rsidR="005729C9" w:rsidRPr="00D04AD4" w:rsidRDefault="005729C9" w:rsidP="005729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both"/>
        <w:rPr>
          <w:rFonts w:ascii="Angsana New" w:hAnsi="Angsana New"/>
          <w:sz w:val="28"/>
          <w:szCs w:val="28"/>
        </w:rPr>
      </w:pPr>
    </w:p>
    <w:sectPr w:rsidR="005729C9" w:rsidRPr="00D04AD4" w:rsidSect="00BF4AC0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5523B" w14:textId="77777777" w:rsidR="00F30525" w:rsidRDefault="00F30525">
      <w:r>
        <w:separator/>
      </w:r>
    </w:p>
  </w:endnote>
  <w:endnote w:type="continuationSeparator" w:id="0">
    <w:p w14:paraId="0CE81107" w14:textId="77777777" w:rsidR="00F30525" w:rsidRDefault="00F30525">
      <w:r>
        <w:continuationSeparator/>
      </w:r>
    </w:p>
  </w:endnote>
  <w:endnote w:type="continuationNotice" w:id="1">
    <w:p w14:paraId="1E0CB8FA" w14:textId="77777777" w:rsidR="00F30525" w:rsidRDefault="00F305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3A98A" w14:textId="5D36AD46" w:rsidR="00BD3183" w:rsidRPr="00564C7C" w:rsidRDefault="00247811" w:rsidP="001E6C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rPr>
        <w:sz w:val="28"/>
        <w:szCs w:val="28"/>
      </w:rPr>
    </w:pPr>
    <w:sdt>
      <w:sdtPr>
        <w:id w:val="-144537351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BD3183">
          <w:rPr>
            <w:rFonts w:cstheme="minorBidi"/>
          </w:rPr>
          <w:tab/>
        </w:r>
        <w:r w:rsidR="00BD3183">
          <w:rPr>
            <w:rFonts w:cstheme="minorBidi"/>
          </w:rPr>
          <w:tab/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BD318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BD3183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="00BD318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8CF" w14:textId="70FC43F3" w:rsidR="00BD3183" w:rsidRPr="00564C7C" w:rsidRDefault="00247811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50409064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BD3183">
          <w:rPr>
            <w:rFonts w:cstheme="minorBidi"/>
            <w:cs/>
          </w:rPr>
          <w:tab/>
        </w:r>
        <w:r w:rsidR="00BD3183">
          <w:rPr>
            <w:rFonts w:cstheme="minorBidi"/>
            <w:cs/>
          </w:rPr>
          <w:tab/>
        </w:r>
        <w:r w:rsidR="00BD3183">
          <w:rPr>
            <w:rFonts w:cstheme="minorBidi"/>
            <w:cs/>
          </w:rPr>
          <w:tab/>
        </w:r>
        <w:r w:rsidR="00BD3183">
          <w:rPr>
            <w:rFonts w:cstheme="minorBidi"/>
            <w:cs/>
          </w:rPr>
          <w:tab/>
        </w:r>
        <w:r w:rsidR="00BD3183">
          <w:tab/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BD318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BD3183">
          <w:rPr>
            <w:rFonts w:asciiTheme="majorBidi" w:hAnsiTheme="majorBidi" w:cstheme="majorBidi"/>
            <w:noProof/>
            <w:sz w:val="28"/>
            <w:szCs w:val="28"/>
          </w:rPr>
          <w:t>34</w:t>
        </w:r>
        <w:r w:rsidR="00BD318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0AE2" w14:textId="02F71AAB" w:rsidR="00BD3183" w:rsidRPr="00564C7C" w:rsidRDefault="00247811" w:rsidP="00D702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  <w:tab w:val="left" w:pos="4770"/>
      </w:tabs>
      <w:rPr>
        <w:sz w:val="28"/>
        <w:szCs w:val="28"/>
      </w:rPr>
    </w:pPr>
    <w:sdt>
      <w:sdtPr>
        <w:id w:val="-2112890481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BD3183">
          <w:rPr>
            <w:rFonts w:cstheme="minorBidi"/>
            <w:cs/>
          </w:rPr>
          <w:tab/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BD318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BD3183">
          <w:rPr>
            <w:rFonts w:asciiTheme="majorBidi" w:hAnsiTheme="majorBidi" w:cstheme="majorBidi"/>
            <w:noProof/>
            <w:sz w:val="28"/>
            <w:szCs w:val="28"/>
          </w:rPr>
          <w:t>37</w:t>
        </w:r>
        <w:r w:rsidR="00BD318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D4A42" w14:textId="1F97B63D" w:rsidR="00BD3183" w:rsidRPr="00564C7C" w:rsidRDefault="00247811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219327776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BD3183">
          <w:rPr>
            <w:rFonts w:cstheme="minorBidi"/>
            <w:cs/>
          </w:rPr>
          <w:tab/>
        </w:r>
        <w:r w:rsidR="00BD3183">
          <w:rPr>
            <w:rFonts w:cstheme="minorBidi"/>
            <w:cs/>
          </w:rPr>
          <w:tab/>
        </w:r>
        <w:r w:rsidR="00BD3183">
          <w:rPr>
            <w:rFonts w:cstheme="minorBidi"/>
            <w:cs/>
          </w:rPr>
          <w:tab/>
        </w:r>
        <w:r w:rsidR="00BD3183">
          <w:rPr>
            <w:rFonts w:cstheme="minorBidi"/>
            <w:cs/>
          </w:rPr>
          <w:tab/>
        </w:r>
        <w:r w:rsidR="00BD3183">
          <w:tab/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BD318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BD318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BD3183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BD318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C5DF0" w14:textId="2224106A" w:rsidR="00BD3183" w:rsidRPr="00727B54" w:rsidRDefault="00BD3183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E375B" w14:textId="77777777" w:rsidR="00F30525" w:rsidRDefault="00F30525">
      <w:r>
        <w:separator/>
      </w:r>
    </w:p>
  </w:footnote>
  <w:footnote w:type="continuationSeparator" w:id="0">
    <w:p w14:paraId="581D7ACD" w14:textId="77777777" w:rsidR="00F30525" w:rsidRDefault="00F30525">
      <w:r>
        <w:continuationSeparator/>
      </w:r>
    </w:p>
  </w:footnote>
  <w:footnote w:type="continuationNotice" w:id="1">
    <w:p w14:paraId="6BA70D86" w14:textId="77777777" w:rsidR="00F30525" w:rsidRDefault="00F305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0BEB9" w14:textId="77777777" w:rsidR="00BD3183" w:rsidRPr="00606B89" w:rsidRDefault="00BD3183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5217A2E" w14:textId="77777777" w:rsidR="00BD3183" w:rsidRPr="00606B89" w:rsidRDefault="00BD3183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058E850" w14:textId="42A5B410" w:rsidR="00BD3183" w:rsidRPr="00B82E50" w:rsidRDefault="00BD3183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DD52858" w14:textId="77777777" w:rsidR="00BD3183" w:rsidRPr="00FD4633" w:rsidRDefault="00BD3183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32B48" w14:textId="77777777" w:rsidR="00BD3183" w:rsidRPr="00606B89" w:rsidRDefault="00BD3183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104552" w14:textId="77777777" w:rsidR="00BD3183" w:rsidRPr="00606B89" w:rsidRDefault="00BD3183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8401E4C" w14:textId="48599F95" w:rsidR="00BD3183" w:rsidRDefault="00BD3183" w:rsidP="00AC5D04">
    <w:pPr>
      <w:pStyle w:val="acctmainheading"/>
      <w:spacing w:after="0" w:line="240" w:lineRule="atLeast"/>
      <w:ind w:left="630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0B2E288" w14:textId="77777777" w:rsidR="00BD3183" w:rsidRPr="00E26975" w:rsidRDefault="00BD3183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F3CE8" w14:textId="77777777" w:rsidR="00BD3183" w:rsidRPr="00606B89" w:rsidRDefault="00BD3183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0B0645B" w14:textId="77777777" w:rsidR="00BD3183" w:rsidRPr="00606B89" w:rsidRDefault="00BD3183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A06A2E5" w14:textId="77777777" w:rsidR="00BD3183" w:rsidRPr="00B82E50" w:rsidRDefault="00BD3183" w:rsidP="00E430F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3BA3E8A2" w14:textId="77777777" w:rsidR="00BD3183" w:rsidRPr="00FD4633" w:rsidRDefault="00BD3183" w:rsidP="00E430FB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34C8B" w14:textId="77777777" w:rsidR="00BD3183" w:rsidRPr="00606B89" w:rsidRDefault="00BD3183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3AC5593" w14:textId="77777777" w:rsidR="00BD3183" w:rsidRPr="00606B89" w:rsidRDefault="00BD3183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55BC383" w14:textId="77777777" w:rsidR="00BD3183" w:rsidRDefault="00BD3183" w:rsidP="00AC5D04">
    <w:pPr>
      <w:pStyle w:val="acctmainheading"/>
      <w:spacing w:after="0" w:line="240" w:lineRule="atLeast"/>
      <w:ind w:left="630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C6873FF" w14:textId="77777777" w:rsidR="00BD3183" w:rsidRDefault="00BD31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4C614" w14:textId="77777777" w:rsidR="00BD3183" w:rsidRPr="00606B89" w:rsidRDefault="00BD318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BD3183" w:rsidRPr="00606B89" w:rsidRDefault="00BD318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2822A7F" w14:textId="48CCF2C0" w:rsidR="00BD3183" w:rsidRPr="00B82E50" w:rsidRDefault="00BD3183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6A506D3" w14:textId="77777777" w:rsidR="00BD3183" w:rsidRPr="00FD4633" w:rsidRDefault="00BD318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3F0"/>
    <w:rsid w:val="00017563"/>
    <w:rsid w:val="000175E9"/>
    <w:rsid w:val="000179F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3725"/>
    <w:rsid w:val="00023748"/>
    <w:rsid w:val="00023CE6"/>
    <w:rsid w:val="00023D7D"/>
    <w:rsid w:val="00023DFC"/>
    <w:rsid w:val="00023EC6"/>
    <w:rsid w:val="00024270"/>
    <w:rsid w:val="00024304"/>
    <w:rsid w:val="00024398"/>
    <w:rsid w:val="000243CE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591"/>
    <w:rsid w:val="00040791"/>
    <w:rsid w:val="000407EC"/>
    <w:rsid w:val="00040952"/>
    <w:rsid w:val="00040C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417"/>
    <w:rsid w:val="000515CE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C4"/>
    <w:rsid w:val="00055F34"/>
    <w:rsid w:val="00056222"/>
    <w:rsid w:val="00056664"/>
    <w:rsid w:val="000569A6"/>
    <w:rsid w:val="00056A6B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DAB"/>
    <w:rsid w:val="000601C0"/>
    <w:rsid w:val="00060398"/>
    <w:rsid w:val="000604AF"/>
    <w:rsid w:val="000605A4"/>
    <w:rsid w:val="00060AB1"/>
    <w:rsid w:val="00060B16"/>
    <w:rsid w:val="00060B82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CBF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922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B9"/>
    <w:rsid w:val="00087571"/>
    <w:rsid w:val="00087633"/>
    <w:rsid w:val="00087679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E09"/>
    <w:rsid w:val="00095E95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FED"/>
    <w:rsid w:val="000B21CA"/>
    <w:rsid w:val="000B268E"/>
    <w:rsid w:val="000B287F"/>
    <w:rsid w:val="000B33C5"/>
    <w:rsid w:val="000B33FE"/>
    <w:rsid w:val="000B376B"/>
    <w:rsid w:val="000B3DCD"/>
    <w:rsid w:val="000B4309"/>
    <w:rsid w:val="000B44E3"/>
    <w:rsid w:val="000B47CB"/>
    <w:rsid w:val="000B48C6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0A9"/>
    <w:rsid w:val="000D2500"/>
    <w:rsid w:val="000D262E"/>
    <w:rsid w:val="000D2D38"/>
    <w:rsid w:val="000D2EF9"/>
    <w:rsid w:val="000D30D7"/>
    <w:rsid w:val="000D31A0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D7721"/>
    <w:rsid w:val="000E00EA"/>
    <w:rsid w:val="000E015E"/>
    <w:rsid w:val="000E0629"/>
    <w:rsid w:val="000E069E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BD7"/>
    <w:rsid w:val="000E4EE7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0C4"/>
    <w:rsid w:val="000F3123"/>
    <w:rsid w:val="000F3B1D"/>
    <w:rsid w:val="000F3BAD"/>
    <w:rsid w:val="000F3C79"/>
    <w:rsid w:val="000F412F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E28"/>
    <w:rsid w:val="00107004"/>
    <w:rsid w:val="001074AA"/>
    <w:rsid w:val="00107A82"/>
    <w:rsid w:val="00107B8A"/>
    <w:rsid w:val="00107E0A"/>
    <w:rsid w:val="00107EA8"/>
    <w:rsid w:val="0011021A"/>
    <w:rsid w:val="00110B7B"/>
    <w:rsid w:val="00110C30"/>
    <w:rsid w:val="00111087"/>
    <w:rsid w:val="001110AA"/>
    <w:rsid w:val="001110B6"/>
    <w:rsid w:val="001111E1"/>
    <w:rsid w:val="00111498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31CE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C48"/>
    <w:rsid w:val="00126E8B"/>
    <w:rsid w:val="001271B4"/>
    <w:rsid w:val="001271B5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450"/>
    <w:rsid w:val="001466B3"/>
    <w:rsid w:val="00146C91"/>
    <w:rsid w:val="00146F44"/>
    <w:rsid w:val="00147086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0BD1"/>
    <w:rsid w:val="0015162A"/>
    <w:rsid w:val="00151AD7"/>
    <w:rsid w:val="00151CA8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940"/>
    <w:rsid w:val="0019198D"/>
    <w:rsid w:val="00191A6B"/>
    <w:rsid w:val="00191B7A"/>
    <w:rsid w:val="001921AD"/>
    <w:rsid w:val="001921AF"/>
    <w:rsid w:val="00192399"/>
    <w:rsid w:val="00192CB5"/>
    <w:rsid w:val="00192F3E"/>
    <w:rsid w:val="00193035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40"/>
    <w:rsid w:val="00194D7B"/>
    <w:rsid w:val="00194DD2"/>
    <w:rsid w:val="0019505C"/>
    <w:rsid w:val="00195149"/>
    <w:rsid w:val="00195304"/>
    <w:rsid w:val="00195516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70"/>
    <w:rsid w:val="001A35BC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624C"/>
    <w:rsid w:val="001D65E4"/>
    <w:rsid w:val="001D6F41"/>
    <w:rsid w:val="001D73E2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D9A"/>
    <w:rsid w:val="001E2FAD"/>
    <w:rsid w:val="001E3026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5F9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E1B"/>
    <w:rsid w:val="00211165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8B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559E"/>
    <w:rsid w:val="002359D4"/>
    <w:rsid w:val="00235DB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AA3"/>
    <w:rsid w:val="00245CFF"/>
    <w:rsid w:val="00245FBF"/>
    <w:rsid w:val="002463A1"/>
    <w:rsid w:val="002469A7"/>
    <w:rsid w:val="00246C27"/>
    <w:rsid w:val="00246C64"/>
    <w:rsid w:val="00246C9D"/>
    <w:rsid w:val="00246DB0"/>
    <w:rsid w:val="0024704D"/>
    <w:rsid w:val="002470E8"/>
    <w:rsid w:val="002476A1"/>
    <w:rsid w:val="0024781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2DC"/>
    <w:rsid w:val="00252647"/>
    <w:rsid w:val="002529E2"/>
    <w:rsid w:val="00252A5D"/>
    <w:rsid w:val="00252F7F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6FF0"/>
    <w:rsid w:val="002571B5"/>
    <w:rsid w:val="002571E3"/>
    <w:rsid w:val="002573B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D9C"/>
    <w:rsid w:val="00260F18"/>
    <w:rsid w:val="00261002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A4"/>
    <w:rsid w:val="002B6DED"/>
    <w:rsid w:val="002B7001"/>
    <w:rsid w:val="002B70AC"/>
    <w:rsid w:val="002B70D3"/>
    <w:rsid w:val="002B71F8"/>
    <w:rsid w:val="002B749D"/>
    <w:rsid w:val="002B750B"/>
    <w:rsid w:val="002B75DA"/>
    <w:rsid w:val="002B7981"/>
    <w:rsid w:val="002B79BA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7BD"/>
    <w:rsid w:val="002D2979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904"/>
    <w:rsid w:val="00300A7A"/>
    <w:rsid w:val="00300ACD"/>
    <w:rsid w:val="00300CAF"/>
    <w:rsid w:val="00300E1F"/>
    <w:rsid w:val="00300E71"/>
    <w:rsid w:val="0030136B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7B4"/>
    <w:rsid w:val="00314A06"/>
    <w:rsid w:val="00314B8A"/>
    <w:rsid w:val="00314EB4"/>
    <w:rsid w:val="00315294"/>
    <w:rsid w:val="003153EE"/>
    <w:rsid w:val="00315A2F"/>
    <w:rsid w:val="00315D58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202DD"/>
    <w:rsid w:val="0032044C"/>
    <w:rsid w:val="00320792"/>
    <w:rsid w:val="0032083B"/>
    <w:rsid w:val="0032098D"/>
    <w:rsid w:val="003209F0"/>
    <w:rsid w:val="00320E64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4055"/>
    <w:rsid w:val="00324478"/>
    <w:rsid w:val="003245D6"/>
    <w:rsid w:val="0032464E"/>
    <w:rsid w:val="003247E4"/>
    <w:rsid w:val="00324AC9"/>
    <w:rsid w:val="00324B0E"/>
    <w:rsid w:val="00324C48"/>
    <w:rsid w:val="0032520C"/>
    <w:rsid w:val="0032529C"/>
    <w:rsid w:val="0032534B"/>
    <w:rsid w:val="00325894"/>
    <w:rsid w:val="0032591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6F8"/>
    <w:rsid w:val="00331BDC"/>
    <w:rsid w:val="00331FED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401"/>
    <w:rsid w:val="003614E0"/>
    <w:rsid w:val="00361530"/>
    <w:rsid w:val="0036157A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C40"/>
    <w:rsid w:val="00374CAF"/>
    <w:rsid w:val="00374E09"/>
    <w:rsid w:val="003752ED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C2C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61E"/>
    <w:rsid w:val="00392AA4"/>
    <w:rsid w:val="00392BAB"/>
    <w:rsid w:val="00392E74"/>
    <w:rsid w:val="00392FF3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6E3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CBE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0D"/>
    <w:rsid w:val="003D2B3C"/>
    <w:rsid w:val="003D2D8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5127"/>
    <w:rsid w:val="003D525F"/>
    <w:rsid w:val="003D52D8"/>
    <w:rsid w:val="003D5362"/>
    <w:rsid w:val="003D5472"/>
    <w:rsid w:val="003D5941"/>
    <w:rsid w:val="003D5A8B"/>
    <w:rsid w:val="003D5B91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89"/>
    <w:rsid w:val="003E4295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2FF"/>
    <w:rsid w:val="0041541C"/>
    <w:rsid w:val="0041550C"/>
    <w:rsid w:val="004156EF"/>
    <w:rsid w:val="0041578C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18"/>
    <w:rsid w:val="004414A1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312A"/>
    <w:rsid w:val="00443287"/>
    <w:rsid w:val="004433A3"/>
    <w:rsid w:val="00443469"/>
    <w:rsid w:val="004434E0"/>
    <w:rsid w:val="004434FD"/>
    <w:rsid w:val="00443516"/>
    <w:rsid w:val="00443C49"/>
    <w:rsid w:val="00443CAF"/>
    <w:rsid w:val="00443E17"/>
    <w:rsid w:val="0044411B"/>
    <w:rsid w:val="00444262"/>
    <w:rsid w:val="004445E1"/>
    <w:rsid w:val="00444619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50012"/>
    <w:rsid w:val="00450237"/>
    <w:rsid w:val="00450590"/>
    <w:rsid w:val="00450661"/>
    <w:rsid w:val="00450C06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F9"/>
    <w:rsid w:val="00455F9A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3EC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93A"/>
    <w:rsid w:val="00465BBC"/>
    <w:rsid w:val="00465BC1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6DFC"/>
    <w:rsid w:val="00477232"/>
    <w:rsid w:val="004772EE"/>
    <w:rsid w:val="00477439"/>
    <w:rsid w:val="0047777E"/>
    <w:rsid w:val="004779E6"/>
    <w:rsid w:val="00477E72"/>
    <w:rsid w:val="00480171"/>
    <w:rsid w:val="004803B1"/>
    <w:rsid w:val="0048057C"/>
    <w:rsid w:val="00480699"/>
    <w:rsid w:val="004808F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520"/>
    <w:rsid w:val="00490624"/>
    <w:rsid w:val="004906EC"/>
    <w:rsid w:val="004907A7"/>
    <w:rsid w:val="00490A6E"/>
    <w:rsid w:val="00490CE3"/>
    <w:rsid w:val="00490E70"/>
    <w:rsid w:val="00490F5C"/>
    <w:rsid w:val="0049106A"/>
    <w:rsid w:val="004910CA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5300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5B9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C7E"/>
    <w:rsid w:val="004C5D7B"/>
    <w:rsid w:val="004C6184"/>
    <w:rsid w:val="004C64D8"/>
    <w:rsid w:val="004C6642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11F7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AE9"/>
    <w:rsid w:val="00502BA9"/>
    <w:rsid w:val="00502CEB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851"/>
    <w:rsid w:val="00514950"/>
    <w:rsid w:val="00514AF2"/>
    <w:rsid w:val="0051555D"/>
    <w:rsid w:val="00515595"/>
    <w:rsid w:val="005157AC"/>
    <w:rsid w:val="00515A60"/>
    <w:rsid w:val="00515A9C"/>
    <w:rsid w:val="00515AF7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FD6"/>
    <w:rsid w:val="00530411"/>
    <w:rsid w:val="00530BAE"/>
    <w:rsid w:val="00530DC1"/>
    <w:rsid w:val="00530FAC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2C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A3"/>
    <w:rsid w:val="00583C2E"/>
    <w:rsid w:val="00583CB1"/>
    <w:rsid w:val="00583CF9"/>
    <w:rsid w:val="00583D32"/>
    <w:rsid w:val="0058435E"/>
    <w:rsid w:val="00584474"/>
    <w:rsid w:val="005847BC"/>
    <w:rsid w:val="00584C91"/>
    <w:rsid w:val="00584D79"/>
    <w:rsid w:val="00584D7C"/>
    <w:rsid w:val="00585144"/>
    <w:rsid w:val="005852BB"/>
    <w:rsid w:val="005856F8"/>
    <w:rsid w:val="00585A2B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25B"/>
    <w:rsid w:val="005A1437"/>
    <w:rsid w:val="005A1978"/>
    <w:rsid w:val="005A1999"/>
    <w:rsid w:val="005A1F71"/>
    <w:rsid w:val="005A2403"/>
    <w:rsid w:val="005A2513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402"/>
    <w:rsid w:val="005A7494"/>
    <w:rsid w:val="005A7500"/>
    <w:rsid w:val="005A7969"/>
    <w:rsid w:val="005A7A86"/>
    <w:rsid w:val="005A7BB3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C00AF"/>
    <w:rsid w:val="005C0357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2931"/>
    <w:rsid w:val="005D2B09"/>
    <w:rsid w:val="005D2BA6"/>
    <w:rsid w:val="005D2E2B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6A5"/>
    <w:rsid w:val="005E6816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852"/>
    <w:rsid w:val="00631B03"/>
    <w:rsid w:val="00631DEC"/>
    <w:rsid w:val="006323E4"/>
    <w:rsid w:val="00632467"/>
    <w:rsid w:val="006327B5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4FD5"/>
    <w:rsid w:val="00645069"/>
    <w:rsid w:val="00645243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9AA"/>
    <w:rsid w:val="00650B17"/>
    <w:rsid w:val="00650BCD"/>
    <w:rsid w:val="00650D47"/>
    <w:rsid w:val="00650DA3"/>
    <w:rsid w:val="00651159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2A9"/>
    <w:rsid w:val="0068363A"/>
    <w:rsid w:val="006836CC"/>
    <w:rsid w:val="00683869"/>
    <w:rsid w:val="0068386E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A1B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72E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2C6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736"/>
    <w:rsid w:val="006E7928"/>
    <w:rsid w:val="006E7AA7"/>
    <w:rsid w:val="006E7E62"/>
    <w:rsid w:val="006E7FA2"/>
    <w:rsid w:val="006F0050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22C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18B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C84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B"/>
    <w:rsid w:val="00764726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702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5F85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F9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FA5"/>
    <w:rsid w:val="007A626D"/>
    <w:rsid w:val="007A629B"/>
    <w:rsid w:val="007A634D"/>
    <w:rsid w:val="007A63E3"/>
    <w:rsid w:val="007A65C4"/>
    <w:rsid w:val="007A6A96"/>
    <w:rsid w:val="007A6AC6"/>
    <w:rsid w:val="007A6C2A"/>
    <w:rsid w:val="007A6E08"/>
    <w:rsid w:val="007A73AA"/>
    <w:rsid w:val="007A758E"/>
    <w:rsid w:val="007A75CF"/>
    <w:rsid w:val="007A7602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BF0"/>
    <w:rsid w:val="007B2D39"/>
    <w:rsid w:val="007B301B"/>
    <w:rsid w:val="007B3483"/>
    <w:rsid w:val="007B361A"/>
    <w:rsid w:val="007B3736"/>
    <w:rsid w:val="007B381C"/>
    <w:rsid w:val="007B3AAB"/>
    <w:rsid w:val="007B3E67"/>
    <w:rsid w:val="007B3ED8"/>
    <w:rsid w:val="007B3EE0"/>
    <w:rsid w:val="007B42FB"/>
    <w:rsid w:val="007B4530"/>
    <w:rsid w:val="007B4548"/>
    <w:rsid w:val="007B464F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C030A"/>
    <w:rsid w:val="007C031C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66E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692"/>
    <w:rsid w:val="00816A6A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F59"/>
    <w:rsid w:val="00824198"/>
    <w:rsid w:val="00824769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1BFE"/>
    <w:rsid w:val="00831FD0"/>
    <w:rsid w:val="00832090"/>
    <w:rsid w:val="008324F4"/>
    <w:rsid w:val="008331DC"/>
    <w:rsid w:val="00833251"/>
    <w:rsid w:val="0083361B"/>
    <w:rsid w:val="00833624"/>
    <w:rsid w:val="0083382E"/>
    <w:rsid w:val="008341F6"/>
    <w:rsid w:val="008342AC"/>
    <w:rsid w:val="008342B9"/>
    <w:rsid w:val="00834312"/>
    <w:rsid w:val="00834359"/>
    <w:rsid w:val="00834549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69"/>
    <w:rsid w:val="0085106D"/>
    <w:rsid w:val="00851267"/>
    <w:rsid w:val="0085144F"/>
    <w:rsid w:val="00851481"/>
    <w:rsid w:val="008516D5"/>
    <w:rsid w:val="0085183E"/>
    <w:rsid w:val="00851861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FCB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25"/>
    <w:rsid w:val="0086418B"/>
    <w:rsid w:val="008642DB"/>
    <w:rsid w:val="008643B3"/>
    <w:rsid w:val="008644C7"/>
    <w:rsid w:val="0086471C"/>
    <w:rsid w:val="0086481B"/>
    <w:rsid w:val="00864A67"/>
    <w:rsid w:val="00864AAD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2E1"/>
    <w:rsid w:val="008753B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8C5"/>
    <w:rsid w:val="008809BC"/>
    <w:rsid w:val="00880CAF"/>
    <w:rsid w:val="00880F3D"/>
    <w:rsid w:val="00881001"/>
    <w:rsid w:val="008813D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C12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EEE"/>
    <w:rsid w:val="00894FA7"/>
    <w:rsid w:val="0089519C"/>
    <w:rsid w:val="0089523B"/>
    <w:rsid w:val="008952C7"/>
    <w:rsid w:val="00895419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F9"/>
    <w:rsid w:val="008A6214"/>
    <w:rsid w:val="008A6608"/>
    <w:rsid w:val="008A660F"/>
    <w:rsid w:val="008A663B"/>
    <w:rsid w:val="008A6AA7"/>
    <w:rsid w:val="008A6AAE"/>
    <w:rsid w:val="008A6BB3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E53"/>
    <w:rsid w:val="00914F63"/>
    <w:rsid w:val="00915350"/>
    <w:rsid w:val="00915595"/>
    <w:rsid w:val="00915626"/>
    <w:rsid w:val="00915F6D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65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76"/>
    <w:rsid w:val="00967700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C8F"/>
    <w:rsid w:val="00994D83"/>
    <w:rsid w:val="00994E16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60E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9D7"/>
    <w:rsid w:val="009A4BBC"/>
    <w:rsid w:val="009A4CA7"/>
    <w:rsid w:val="009A4CD3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7DB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A9"/>
    <w:rsid w:val="009C51BE"/>
    <w:rsid w:val="009C526E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72"/>
    <w:rsid w:val="009F7801"/>
    <w:rsid w:val="009F79DB"/>
    <w:rsid w:val="009F7A5C"/>
    <w:rsid w:val="009F7B63"/>
    <w:rsid w:val="009F7D3C"/>
    <w:rsid w:val="00A00272"/>
    <w:rsid w:val="00A00B77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611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258"/>
    <w:rsid w:val="00A24785"/>
    <w:rsid w:val="00A2483A"/>
    <w:rsid w:val="00A24897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E2"/>
    <w:rsid w:val="00A358CB"/>
    <w:rsid w:val="00A35E16"/>
    <w:rsid w:val="00A36031"/>
    <w:rsid w:val="00A36045"/>
    <w:rsid w:val="00A36055"/>
    <w:rsid w:val="00A3608C"/>
    <w:rsid w:val="00A362B4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5FB"/>
    <w:rsid w:val="00A41732"/>
    <w:rsid w:val="00A419BC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905"/>
    <w:rsid w:val="00A6095F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53E"/>
    <w:rsid w:val="00A666C5"/>
    <w:rsid w:val="00A6703E"/>
    <w:rsid w:val="00A6734F"/>
    <w:rsid w:val="00A676FA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747F"/>
    <w:rsid w:val="00A877C1"/>
    <w:rsid w:val="00A87BC0"/>
    <w:rsid w:val="00A87BE6"/>
    <w:rsid w:val="00A87D75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9F9"/>
    <w:rsid w:val="00A979FE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AC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A8A"/>
    <w:rsid w:val="00AA4FE4"/>
    <w:rsid w:val="00AA5263"/>
    <w:rsid w:val="00AA540E"/>
    <w:rsid w:val="00AA57B7"/>
    <w:rsid w:val="00AA584E"/>
    <w:rsid w:val="00AA61A9"/>
    <w:rsid w:val="00AA61C6"/>
    <w:rsid w:val="00AA64DA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826"/>
    <w:rsid w:val="00AB4F0F"/>
    <w:rsid w:val="00AB505B"/>
    <w:rsid w:val="00AB5074"/>
    <w:rsid w:val="00AB5300"/>
    <w:rsid w:val="00AB543B"/>
    <w:rsid w:val="00AB563C"/>
    <w:rsid w:val="00AB5A85"/>
    <w:rsid w:val="00AB5C3A"/>
    <w:rsid w:val="00AB5C4A"/>
    <w:rsid w:val="00AB5F1E"/>
    <w:rsid w:val="00AB605D"/>
    <w:rsid w:val="00AB63AA"/>
    <w:rsid w:val="00AB6552"/>
    <w:rsid w:val="00AB672F"/>
    <w:rsid w:val="00AB6747"/>
    <w:rsid w:val="00AB6824"/>
    <w:rsid w:val="00AB6B2E"/>
    <w:rsid w:val="00AB6F71"/>
    <w:rsid w:val="00AB6F78"/>
    <w:rsid w:val="00AB724F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5038"/>
    <w:rsid w:val="00AC54F3"/>
    <w:rsid w:val="00AC5673"/>
    <w:rsid w:val="00AC5A77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3F4"/>
    <w:rsid w:val="00AD5401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1D9"/>
    <w:rsid w:val="00AE036D"/>
    <w:rsid w:val="00AE0428"/>
    <w:rsid w:val="00AE0553"/>
    <w:rsid w:val="00AE06D8"/>
    <w:rsid w:val="00AE08C5"/>
    <w:rsid w:val="00AE099B"/>
    <w:rsid w:val="00AE0CD8"/>
    <w:rsid w:val="00AE172D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69"/>
    <w:rsid w:val="00AF4971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45"/>
    <w:rsid w:val="00B013FB"/>
    <w:rsid w:val="00B016FF"/>
    <w:rsid w:val="00B0177D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F5"/>
    <w:rsid w:val="00B03E8F"/>
    <w:rsid w:val="00B03FC9"/>
    <w:rsid w:val="00B0434F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7FA"/>
    <w:rsid w:val="00B05C57"/>
    <w:rsid w:val="00B061EE"/>
    <w:rsid w:val="00B06733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6E7"/>
    <w:rsid w:val="00B16700"/>
    <w:rsid w:val="00B16898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D54"/>
    <w:rsid w:val="00B213E6"/>
    <w:rsid w:val="00B214CA"/>
    <w:rsid w:val="00B219D8"/>
    <w:rsid w:val="00B21D3F"/>
    <w:rsid w:val="00B21DC2"/>
    <w:rsid w:val="00B2213F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0EDA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52"/>
    <w:rsid w:val="00B43368"/>
    <w:rsid w:val="00B437AB"/>
    <w:rsid w:val="00B4399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87C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B2E"/>
    <w:rsid w:val="00B65C55"/>
    <w:rsid w:val="00B65CDF"/>
    <w:rsid w:val="00B660A8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53"/>
    <w:rsid w:val="00B80499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18FF"/>
    <w:rsid w:val="00B91A7E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3F5"/>
    <w:rsid w:val="00B94B8C"/>
    <w:rsid w:val="00B94D84"/>
    <w:rsid w:val="00B94D9C"/>
    <w:rsid w:val="00B95295"/>
    <w:rsid w:val="00B9536C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EA4"/>
    <w:rsid w:val="00BA3089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D4F"/>
    <w:rsid w:val="00BB0362"/>
    <w:rsid w:val="00BB03D7"/>
    <w:rsid w:val="00BB049E"/>
    <w:rsid w:val="00BB07F2"/>
    <w:rsid w:val="00BB0AA1"/>
    <w:rsid w:val="00BB0AEE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588"/>
    <w:rsid w:val="00BB4772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3D5"/>
    <w:rsid w:val="00BC5402"/>
    <w:rsid w:val="00BC548D"/>
    <w:rsid w:val="00BC5964"/>
    <w:rsid w:val="00BC5A35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208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04A"/>
    <w:rsid w:val="00BE441E"/>
    <w:rsid w:val="00BE485A"/>
    <w:rsid w:val="00BE48A8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101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D39"/>
    <w:rsid w:val="00BF6FEE"/>
    <w:rsid w:val="00BF733B"/>
    <w:rsid w:val="00BF745D"/>
    <w:rsid w:val="00BF7892"/>
    <w:rsid w:val="00BF7B91"/>
    <w:rsid w:val="00C000F2"/>
    <w:rsid w:val="00C006A6"/>
    <w:rsid w:val="00C0097A"/>
    <w:rsid w:val="00C00F38"/>
    <w:rsid w:val="00C01286"/>
    <w:rsid w:val="00C01564"/>
    <w:rsid w:val="00C0156A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BB2"/>
    <w:rsid w:val="00C02FE6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286"/>
    <w:rsid w:val="00C21314"/>
    <w:rsid w:val="00C21416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3036"/>
    <w:rsid w:val="00C2314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58D"/>
    <w:rsid w:val="00C5584C"/>
    <w:rsid w:val="00C5592E"/>
    <w:rsid w:val="00C55DC8"/>
    <w:rsid w:val="00C55DE5"/>
    <w:rsid w:val="00C562BE"/>
    <w:rsid w:val="00C563F8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52DA"/>
    <w:rsid w:val="00C758B4"/>
    <w:rsid w:val="00C759A1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47B"/>
    <w:rsid w:val="00C804DD"/>
    <w:rsid w:val="00C80570"/>
    <w:rsid w:val="00C8060A"/>
    <w:rsid w:val="00C809DC"/>
    <w:rsid w:val="00C80AC8"/>
    <w:rsid w:val="00C80B91"/>
    <w:rsid w:val="00C80C1E"/>
    <w:rsid w:val="00C815AB"/>
    <w:rsid w:val="00C81A17"/>
    <w:rsid w:val="00C81E76"/>
    <w:rsid w:val="00C81EE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3FB9"/>
    <w:rsid w:val="00C8498B"/>
    <w:rsid w:val="00C85029"/>
    <w:rsid w:val="00C85403"/>
    <w:rsid w:val="00C85898"/>
    <w:rsid w:val="00C85A09"/>
    <w:rsid w:val="00C85D8E"/>
    <w:rsid w:val="00C85DD8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43F7"/>
    <w:rsid w:val="00C94623"/>
    <w:rsid w:val="00C9479C"/>
    <w:rsid w:val="00C94889"/>
    <w:rsid w:val="00C94C56"/>
    <w:rsid w:val="00C94C5C"/>
    <w:rsid w:val="00C94C90"/>
    <w:rsid w:val="00C94F2D"/>
    <w:rsid w:val="00C9510C"/>
    <w:rsid w:val="00C95173"/>
    <w:rsid w:val="00C953E8"/>
    <w:rsid w:val="00C954C7"/>
    <w:rsid w:val="00C95735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9A9"/>
    <w:rsid w:val="00CA0B9E"/>
    <w:rsid w:val="00CA0C52"/>
    <w:rsid w:val="00CA10F9"/>
    <w:rsid w:val="00CA11CB"/>
    <w:rsid w:val="00CA11D5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0DA"/>
    <w:rsid w:val="00CB1149"/>
    <w:rsid w:val="00CB11AD"/>
    <w:rsid w:val="00CB15C7"/>
    <w:rsid w:val="00CB167E"/>
    <w:rsid w:val="00CB17C6"/>
    <w:rsid w:val="00CB19C0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A78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62F"/>
    <w:rsid w:val="00CF0FA2"/>
    <w:rsid w:val="00CF12A7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E81"/>
    <w:rsid w:val="00CF5EFC"/>
    <w:rsid w:val="00CF6049"/>
    <w:rsid w:val="00CF62EE"/>
    <w:rsid w:val="00CF6370"/>
    <w:rsid w:val="00CF6819"/>
    <w:rsid w:val="00CF6A53"/>
    <w:rsid w:val="00CF6D66"/>
    <w:rsid w:val="00CF6DEC"/>
    <w:rsid w:val="00CF7037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3B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9F3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BD6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CD7"/>
    <w:rsid w:val="00D55D25"/>
    <w:rsid w:val="00D55D8E"/>
    <w:rsid w:val="00D562E3"/>
    <w:rsid w:val="00D5644C"/>
    <w:rsid w:val="00D564CA"/>
    <w:rsid w:val="00D568F6"/>
    <w:rsid w:val="00D56AF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E92"/>
    <w:rsid w:val="00D7112E"/>
    <w:rsid w:val="00D71139"/>
    <w:rsid w:val="00D7130E"/>
    <w:rsid w:val="00D71471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499"/>
    <w:rsid w:val="00D736B1"/>
    <w:rsid w:val="00D73751"/>
    <w:rsid w:val="00D73894"/>
    <w:rsid w:val="00D73C91"/>
    <w:rsid w:val="00D73EC4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99A"/>
    <w:rsid w:val="00D77A7B"/>
    <w:rsid w:val="00D77AE1"/>
    <w:rsid w:val="00D77D8D"/>
    <w:rsid w:val="00D77DC5"/>
    <w:rsid w:val="00D77EF8"/>
    <w:rsid w:val="00D77F12"/>
    <w:rsid w:val="00D80619"/>
    <w:rsid w:val="00D80861"/>
    <w:rsid w:val="00D8099E"/>
    <w:rsid w:val="00D809A7"/>
    <w:rsid w:val="00D80AD4"/>
    <w:rsid w:val="00D80C31"/>
    <w:rsid w:val="00D80E0E"/>
    <w:rsid w:val="00D80F49"/>
    <w:rsid w:val="00D81328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63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303D"/>
    <w:rsid w:val="00DC3455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DCC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035"/>
    <w:rsid w:val="00DD612A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971"/>
    <w:rsid w:val="00DE5A9F"/>
    <w:rsid w:val="00DE5BF5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776"/>
    <w:rsid w:val="00DF59CB"/>
    <w:rsid w:val="00DF5A42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06E"/>
    <w:rsid w:val="00E1117F"/>
    <w:rsid w:val="00E111D6"/>
    <w:rsid w:val="00E112DB"/>
    <w:rsid w:val="00E11527"/>
    <w:rsid w:val="00E11850"/>
    <w:rsid w:val="00E11AED"/>
    <w:rsid w:val="00E12266"/>
    <w:rsid w:val="00E12586"/>
    <w:rsid w:val="00E127CE"/>
    <w:rsid w:val="00E128D7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C63"/>
    <w:rsid w:val="00E14DE4"/>
    <w:rsid w:val="00E150B6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FF"/>
    <w:rsid w:val="00E42C27"/>
    <w:rsid w:val="00E42C84"/>
    <w:rsid w:val="00E42E6F"/>
    <w:rsid w:val="00E430EE"/>
    <w:rsid w:val="00E430FB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78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C8E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62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9D"/>
    <w:rsid w:val="00E919AB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97D4D"/>
    <w:rsid w:val="00EA04D1"/>
    <w:rsid w:val="00EA04FF"/>
    <w:rsid w:val="00EA0822"/>
    <w:rsid w:val="00EA0C4C"/>
    <w:rsid w:val="00EA0DB0"/>
    <w:rsid w:val="00EA1112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F9D"/>
    <w:rsid w:val="00EB62AC"/>
    <w:rsid w:val="00EB6304"/>
    <w:rsid w:val="00EB63D2"/>
    <w:rsid w:val="00EB6A8E"/>
    <w:rsid w:val="00EB6C04"/>
    <w:rsid w:val="00EB6D00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F01"/>
    <w:rsid w:val="00ED2275"/>
    <w:rsid w:val="00ED29EE"/>
    <w:rsid w:val="00ED2AEE"/>
    <w:rsid w:val="00ED2C28"/>
    <w:rsid w:val="00ED327D"/>
    <w:rsid w:val="00ED32C7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C20"/>
    <w:rsid w:val="00EE4C7B"/>
    <w:rsid w:val="00EE54C6"/>
    <w:rsid w:val="00EE553D"/>
    <w:rsid w:val="00EE5780"/>
    <w:rsid w:val="00EE5D57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4B"/>
    <w:rsid w:val="00EF137D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B57"/>
    <w:rsid w:val="00F13D1D"/>
    <w:rsid w:val="00F13E03"/>
    <w:rsid w:val="00F13E85"/>
    <w:rsid w:val="00F14546"/>
    <w:rsid w:val="00F14563"/>
    <w:rsid w:val="00F14572"/>
    <w:rsid w:val="00F1487F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2000C"/>
    <w:rsid w:val="00F20547"/>
    <w:rsid w:val="00F206EB"/>
    <w:rsid w:val="00F206F9"/>
    <w:rsid w:val="00F207D4"/>
    <w:rsid w:val="00F20B0B"/>
    <w:rsid w:val="00F20FDF"/>
    <w:rsid w:val="00F21054"/>
    <w:rsid w:val="00F21290"/>
    <w:rsid w:val="00F212C0"/>
    <w:rsid w:val="00F2179A"/>
    <w:rsid w:val="00F2197A"/>
    <w:rsid w:val="00F21AC7"/>
    <w:rsid w:val="00F21DFC"/>
    <w:rsid w:val="00F21E89"/>
    <w:rsid w:val="00F21F1D"/>
    <w:rsid w:val="00F22459"/>
    <w:rsid w:val="00F224B9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525"/>
    <w:rsid w:val="00F30676"/>
    <w:rsid w:val="00F30B02"/>
    <w:rsid w:val="00F30C08"/>
    <w:rsid w:val="00F30D8C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3421"/>
    <w:rsid w:val="00F337CB"/>
    <w:rsid w:val="00F33915"/>
    <w:rsid w:val="00F3399E"/>
    <w:rsid w:val="00F33A4F"/>
    <w:rsid w:val="00F33C12"/>
    <w:rsid w:val="00F33DBB"/>
    <w:rsid w:val="00F341E8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A36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60"/>
    <w:rsid w:val="00F81C69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5A3"/>
    <w:rsid w:val="00F866DB"/>
    <w:rsid w:val="00F86734"/>
    <w:rsid w:val="00F86EE4"/>
    <w:rsid w:val="00F872C2"/>
    <w:rsid w:val="00F874A8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9E0"/>
    <w:rsid w:val="00F94A0B"/>
    <w:rsid w:val="00F94B2D"/>
    <w:rsid w:val="00F94DB6"/>
    <w:rsid w:val="00F94E45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B76"/>
    <w:rsid w:val="00FC2F0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298"/>
    <w:rsid w:val="00FE051F"/>
    <w:rsid w:val="00FE0EB5"/>
    <w:rsid w:val="00FE10DB"/>
    <w:rsid w:val="00FE11E3"/>
    <w:rsid w:val="00FE1240"/>
    <w:rsid w:val="00FE18E1"/>
    <w:rsid w:val="00FE19FF"/>
    <w:rsid w:val="00FE1AA0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10DC7807-CBEC-4A5A-BFDD-4D41CE56F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74B84-95ED-495F-96C8-EC761F953E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25</Pages>
  <Words>6678</Words>
  <Characters>27114</Characters>
  <Application>Microsoft Office Word</Application>
  <DocSecurity>0</DocSecurity>
  <Lines>225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33725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ศุภนิตา อาดำ</cp:lastModifiedBy>
  <cp:revision>3</cp:revision>
  <cp:lastPrinted>2021-08-06T08:48:00Z</cp:lastPrinted>
  <dcterms:created xsi:type="dcterms:W3CDTF">2021-08-09T10:03:00Z</dcterms:created>
  <dcterms:modified xsi:type="dcterms:W3CDTF">2021-08-10T03:46:00Z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