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758EA2" w14:textId="77777777" w:rsidR="00D90CA6" w:rsidRPr="004F0992" w:rsidRDefault="00D90CA6" w:rsidP="00D90CA6">
      <w:pPr>
        <w:pStyle w:val="IndexHeading1"/>
        <w:spacing w:after="0" w:line="240" w:lineRule="auto"/>
        <w:ind w:left="810" w:hanging="810"/>
        <w:outlineLvl w:val="0"/>
        <w:rPr>
          <w:sz w:val="20"/>
        </w:rPr>
      </w:pPr>
      <w:r w:rsidRPr="004F0992">
        <w:rPr>
          <w:sz w:val="20"/>
        </w:rPr>
        <w:t>Note</w:t>
      </w:r>
      <w:r w:rsidRPr="004F0992">
        <w:rPr>
          <w:sz w:val="20"/>
        </w:rPr>
        <w:tab/>
      </w:r>
      <w:r w:rsidRPr="004F0992">
        <w:rPr>
          <w:sz w:val="20"/>
          <w:shd w:val="clear" w:color="auto" w:fill="FFFFFF"/>
        </w:rPr>
        <w:t xml:space="preserve">Contents </w:t>
      </w:r>
    </w:p>
    <w:p w14:paraId="6FEDAED2" w14:textId="77777777" w:rsidR="00D90CA6" w:rsidRPr="004F0992" w:rsidRDefault="00D90CA6" w:rsidP="00D90CA6">
      <w:pPr>
        <w:pStyle w:val="index"/>
        <w:numPr>
          <w:ilvl w:val="0"/>
          <w:numId w:val="0"/>
        </w:numPr>
        <w:shd w:val="clear" w:color="auto" w:fill="FFFFFF"/>
        <w:tabs>
          <w:tab w:val="num" w:pos="1170"/>
        </w:tabs>
        <w:spacing w:after="0" w:line="240" w:lineRule="auto"/>
        <w:ind w:left="567" w:hanging="567"/>
        <w:outlineLvl w:val="0"/>
        <w:rPr>
          <w:sz w:val="20"/>
        </w:rPr>
      </w:pPr>
    </w:p>
    <w:p w14:paraId="3F873C67"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Basis of preparation of the interim financial statements</w:t>
      </w:r>
    </w:p>
    <w:p w14:paraId="37EFB2CC" w14:textId="6388BCB3" w:rsidR="00054841" w:rsidRPr="004F0992" w:rsidRDefault="00054841" w:rsidP="00D90CA6">
      <w:pPr>
        <w:pStyle w:val="index"/>
        <w:tabs>
          <w:tab w:val="num" w:pos="810"/>
          <w:tab w:val="num" w:pos="1170"/>
        </w:tabs>
        <w:spacing w:after="0" w:line="240" w:lineRule="auto"/>
        <w:ind w:left="1170" w:hanging="1170"/>
        <w:outlineLvl w:val="0"/>
        <w:rPr>
          <w:sz w:val="20"/>
        </w:rPr>
      </w:pPr>
      <w:r w:rsidRPr="004F0992">
        <w:rPr>
          <w:sz w:val="20"/>
        </w:rPr>
        <w:t xml:space="preserve">Impact of </w:t>
      </w:r>
      <w:proofErr w:type="spellStart"/>
      <w:r w:rsidRPr="004F0992">
        <w:rPr>
          <w:sz w:val="20"/>
        </w:rPr>
        <w:t>C</w:t>
      </w:r>
      <w:r w:rsidR="002B1B2D" w:rsidRPr="004F0992">
        <w:rPr>
          <w:sz w:val="20"/>
        </w:rPr>
        <w:t>ovid</w:t>
      </w:r>
      <w:proofErr w:type="spellEnd"/>
      <w:r w:rsidRPr="00AE277C">
        <w:rPr>
          <w:sz w:val="20"/>
          <w:cs/>
          <w:lang w:bidi="th-TH"/>
        </w:rPr>
        <w:t>-</w:t>
      </w:r>
      <w:r w:rsidRPr="004F0992">
        <w:rPr>
          <w:sz w:val="20"/>
        </w:rPr>
        <w:t xml:space="preserve">19 </w:t>
      </w:r>
      <w:r w:rsidR="000D077B" w:rsidRPr="004F0992">
        <w:rPr>
          <w:sz w:val="20"/>
        </w:rPr>
        <w:t>outbreak</w:t>
      </w:r>
    </w:p>
    <w:p w14:paraId="22D5C05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Related parties </w:t>
      </w:r>
    </w:p>
    <w:p w14:paraId="7D40F1E4" w14:textId="6A601729" w:rsidR="00D90CA6" w:rsidRPr="004F0992" w:rsidRDefault="00427844" w:rsidP="00D90CA6">
      <w:pPr>
        <w:pStyle w:val="index"/>
        <w:tabs>
          <w:tab w:val="num" w:pos="810"/>
          <w:tab w:val="num" w:pos="1170"/>
        </w:tabs>
        <w:spacing w:after="0" w:line="240" w:lineRule="auto"/>
        <w:ind w:left="1170" w:hanging="1170"/>
        <w:outlineLvl w:val="0"/>
        <w:rPr>
          <w:sz w:val="20"/>
        </w:rPr>
      </w:pPr>
      <w:r w:rsidRPr="004F0992">
        <w:rPr>
          <w:sz w:val="20"/>
        </w:rPr>
        <w:t>Loan</w:t>
      </w:r>
      <w:r w:rsidR="00D90CA6" w:rsidRPr="004F0992">
        <w:rPr>
          <w:sz w:val="20"/>
        </w:rPr>
        <w:t xml:space="preserve"> receivables</w:t>
      </w:r>
    </w:p>
    <w:p w14:paraId="3F8CB6AF"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Hire purchase receivables</w:t>
      </w:r>
    </w:p>
    <w:p w14:paraId="14491EFC" w14:textId="77777777"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Investments in subsidiaries</w:t>
      </w:r>
    </w:p>
    <w:p w14:paraId="543660FE" w14:textId="7F256850" w:rsidR="00D90CA6" w:rsidRPr="004F0992" w:rsidRDefault="00D90CA6" w:rsidP="00D90CA6">
      <w:pPr>
        <w:pStyle w:val="index"/>
        <w:tabs>
          <w:tab w:val="num" w:pos="810"/>
          <w:tab w:val="num" w:pos="1170"/>
        </w:tabs>
        <w:spacing w:after="0" w:line="240" w:lineRule="auto"/>
        <w:ind w:left="1170" w:hanging="1170"/>
        <w:outlineLvl w:val="0"/>
        <w:rPr>
          <w:sz w:val="20"/>
        </w:rPr>
      </w:pPr>
      <w:r w:rsidRPr="004F0992">
        <w:rPr>
          <w:sz w:val="20"/>
        </w:rPr>
        <w:t>Short</w:t>
      </w:r>
      <w:r w:rsidRPr="00AE277C">
        <w:rPr>
          <w:sz w:val="20"/>
          <w:cs/>
          <w:lang w:bidi="th-TH"/>
        </w:rPr>
        <w:t>-</w:t>
      </w:r>
      <w:r w:rsidRPr="004F0992">
        <w:rPr>
          <w:sz w:val="20"/>
        </w:rPr>
        <w:t xml:space="preserve">term </w:t>
      </w:r>
      <w:r w:rsidR="008C1633" w:rsidRPr="004F0992">
        <w:rPr>
          <w:sz w:val="20"/>
        </w:rPr>
        <w:t>borrowings</w:t>
      </w:r>
      <w:r w:rsidR="00687650" w:rsidRPr="00AE277C">
        <w:rPr>
          <w:sz w:val="20"/>
          <w:cs/>
          <w:lang w:bidi="th-TH"/>
        </w:rPr>
        <w:t xml:space="preserve"> </w:t>
      </w:r>
      <w:r w:rsidRPr="004F0992">
        <w:rPr>
          <w:sz w:val="20"/>
        </w:rPr>
        <w:t>from financial institutions</w:t>
      </w:r>
    </w:p>
    <w:p w14:paraId="4533D9FF" w14:textId="30FF88F9"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Long</w:t>
      </w:r>
      <w:r w:rsidRPr="00AE277C">
        <w:rPr>
          <w:sz w:val="20"/>
          <w:cs/>
          <w:lang w:bidi="th-TH"/>
        </w:rPr>
        <w:t>-</w:t>
      </w:r>
      <w:r w:rsidRPr="004F0992">
        <w:rPr>
          <w:sz w:val="20"/>
        </w:rPr>
        <w:t xml:space="preserve">term </w:t>
      </w:r>
      <w:r w:rsidR="008C1633" w:rsidRPr="004F0992">
        <w:rPr>
          <w:sz w:val="20"/>
        </w:rPr>
        <w:t>borrowings</w:t>
      </w:r>
      <w:r w:rsidRPr="004F0992">
        <w:rPr>
          <w:sz w:val="20"/>
        </w:rPr>
        <w:t xml:space="preserve"> from financial institutions</w:t>
      </w:r>
      <w:r w:rsidRPr="00AE277C">
        <w:rPr>
          <w:sz w:val="20"/>
          <w:cs/>
          <w:lang w:bidi="th-TH"/>
        </w:rPr>
        <w:t xml:space="preserve"> </w:t>
      </w:r>
    </w:p>
    <w:p w14:paraId="713EF0CA" w14:textId="77777777"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Debentures</w:t>
      </w:r>
    </w:p>
    <w:p w14:paraId="5BA42FA1" w14:textId="46779790" w:rsidR="00054841" w:rsidRPr="004F0992" w:rsidRDefault="00D90CA6" w:rsidP="000D077B">
      <w:pPr>
        <w:pStyle w:val="index"/>
        <w:tabs>
          <w:tab w:val="num" w:pos="810"/>
          <w:tab w:val="num" w:pos="1170"/>
        </w:tabs>
        <w:spacing w:after="0" w:line="240" w:lineRule="auto"/>
        <w:ind w:left="1170" w:hanging="1170"/>
        <w:outlineLvl w:val="0"/>
        <w:rPr>
          <w:sz w:val="20"/>
        </w:rPr>
      </w:pPr>
      <w:r w:rsidRPr="004F0992">
        <w:rPr>
          <w:sz w:val="20"/>
        </w:rPr>
        <w:t>Segment information and disaggregation of revenue</w:t>
      </w:r>
    </w:p>
    <w:p w14:paraId="5B6980E0" w14:textId="540CAE46" w:rsidR="002D0BF9" w:rsidRPr="004F0992" w:rsidRDefault="002D0BF9" w:rsidP="008A58A1">
      <w:pPr>
        <w:pStyle w:val="index"/>
        <w:tabs>
          <w:tab w:val="num" w:pos="810"/>
          <w:tab w:val="num" w:pos="1170"/>
        </w:tabs>
        <w:spacing w:after="0" w:line="240" w:lineRule="auto"/>
        <w:ind w:left="1170" w:hanging="1170"/>
        <w:outlineLvl w:val="0"/>
        <w:rPr>
          <w:sz w:val="20"/>
        </w:rPr>
      </w:pPr>
      <w:r w:rsidRPr="004F0992">
        <w:rPr>
          <w:sz w:val="20"/>
        </w:rPr>
        <w:t>Dividends</w:t>
      </w:r>
    </w:p>
    <w:p w14:paraId="16672FE9" w14:textId="3971BCEC"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 xml:space="preserve">Financial instruments </w:t>
      </w:r>
    </w:p>
    <w:p w14:paraId="0FA5C61A" w14:textId="6DC27EC3" w:rsidR="00D90CA6" w:rsidRPr="004F0992" w:rsidRDefault="00D90CA6" w:rsidP="008A58A1">
      <w:pPr>
        <w:pStyle w:val="index"/>
        <w:tabs>
          <w:tab w:val="num" w:pos="810"/>
          <w:tab w:val="num" w:pos="1170"/>
        </w:tabs>
        <w:spacing w:after="0" w:line="240" w:lineRule="auto"/>
        <w:ind w:left="1170" w:hanging="1170"/>
        <w:outlineLvl w:val="0"/>
        <w:rPr>
          <w:sz w:val="20"/>
        </w:rPr>
      </w:pPr>
      <w:r w:rsidRPr="004F0992">
        <w:rPr>
          <w:sz w:val="20"/>
        </w:rPr>
        <w:t>Commitments with non</w:t>
      </w:r>
      <w:r w:rsidRPr="00AE277C">
        <w:rPr>
          <w:sz w:val="20"/>
          <w:cs/>
          <w:lang w:bidi="th-TH"/>
        </w:rPr>
        <w:t>-</w:t>
      </w:r>
      <w:r w:rsidRPr="004F0992">
        <w:rPr>
          <w:sz w:val="20"/>
        </w:rPr>
        <w:t>related parties</w:t>
      </w:r>
    </w:p>
    <w:p w14:paraId="50D55299" w14:textId="69DFEB38" w:rsidR="00D90CA6" w:rsidRPr="004F0992" w:rsidRDefault="004F7412" w:rsidP="008A58A1">
      <w:pPr>
        <w:pStyle w:val="index"/>
        <w:tabs>
          <w:tab w:val="num" w:pos="810"/>
          <w:tab w:val="num" w:pos="1170"/>
        </w:tabs>
        <w:spacing w:after="0" w:line="240" w:lineRule="auto"/>
        <w:ind w:left="1170" w:hanging="1170"/>
        <w:outlineLvl w:val="0"/>
        <w:rPr>
          <w:sz w:val="20"/>
        </w:rPr>
      </w:pPr>
      <w:r w:rsidRPr="004F0992">
        <w:rPr>
          <w:sz w:val="20"/>
        </w:rPr>
        <w:t>Reclassification of accounts</w:t>
      </w:r>
    </w:p>
    <w:p w14:paraId="4E4FA4C0" w14:textId="77777777" w:rsidR="00954888" w:rsidRPr="004F0992" w:rsidRDefault="00954888" w:rsidP="00903E0A">
      <w:pPr>
        <w:pStyle w:val="index"/>
        <w:numPr>
          <w:ilvl w:val="0"/>
          <w:numId w:val="0"/>
        </w:numPr>
        <w:tabs>
          <w:tab w:val="num" w:pos="1170"/>
        </w:tabs>
        <w:spacing w:after="0" w:line="240" w:lineRule="auto"/>
        <w:ind w:left="1170"/>
        <w:outlineLvl w:val="0"/>
        <w:rPr>
          <w:sz w:val="20"/>
        </w:rPr>
      </w:pPr>
    </w:p>
    <w:p w14:paraId="63DB283B" w14:textId="77777777" w:rsidR="00D90CA6" w:rsidRPr="004F0992" w:rsidRDefault="00D90CA6" w:rsidP="00D90CA6">
      <w:pPr>
        <w:spacing w:line="240" w:lineRule="auto"/>
      </w:pPr>
    </w:p>
    <w:p w14:paraId="69A35BF6" w14:textId="77777777" w:rsidR="00D90CA6" w:rsidRPr="00AE277C" w:rsidRDefault="00D90CA6" w:rsidP="00D90CA6">
      <w:pPr>
        <w:spacing w:line="240" w:lineRule="auto"/>
        <w:rPr>
          <w:rFonts w:cs="Angsana New"/>
          <w:szCs w:val="22"/>
          <w:cs/>
          <w:lang w:bidi="th-TH"/>
        </w:rPr>
        <w:sectPr w:rsidR="00D90CA6" w:rsidRPr="00AE277C" w:rsidSect="00CE4479">
          <w:headerReference w:type="even" r:id="rId11"/>
          <w:headerReference w:type="default" r:id="rId12"/>
          <w:footerReference w:type="default" r:id="rId13"/>
          <w:headerReference w:type="first" r:id="rId14"/>
          <w:footerReference w:type="first" r:id="rId15"/>
          <w:pgSz w:w="11907" w:h="16840"/>
          <w:pgMar w:top="691" w:right="1152" w:bottom="576" w:left="1152" w:header="720" w:footer="720" w:gutter="0"/>
          <w:pgNumType w:start="12"/>
          <w:cols w:space="720"/>
        </w:sectPr>
      </w:pPr>
    </w:p>
    <w:p w14:paraId="3B0BE839" w14:textId="77777777" w:rsidR="00D90CA6" w:rsidRPr="004F0992" w:rsidRDefault="00D90CA6" w:rsidP="00D90CA6">
      <w:pPr>
        <w:spacing w:line="240" w:lineRule="auto"/>
        <w:ind w:left="540"/>
        <w:rPr>
          <w:sz w:val="20"/>
        </w:rPr>
      </w:pPr>
      <w:r w:rsidRPr="004F0992">
        <w:rPr>
          <w:sz w:val="20"/>
        </w:rPr>
        <w:lastRenderedPageBreak/>
        <w:t>These notes form an integral part of the interim financial statements</w:t>
      </w:r>
      <w:r w:rsidRPr="00AE277C">
        <w:rPr>
          <w:sz w:val="20"/>
          <w:cs/>
          <w:lang w:bidi="th-TH"/>
        </w:rPr>
        <w:t>.</w:t>
      </w:r>
    </w:p>
    <w:p w14:paraId="52D8B636" w14:textId="77777777" w:rsidR="00D90CA6" w:rsidRPr="004F0992" w:rsidRDefault="00D90CA6" w:rsidP="00D90CA6">
      <w:pPr>
        <w:spacing w:line="240" w:lineRule="auto"/>
        <w:ind w:left="540"/>
        <w:rPr>
          <w:sz w:val="18"/>
          <w:szCs w:val="18"/>
        </w:rPr>
      </w:pPr>
    </w:p>
    <w:p w14:paraId="5ED317D9" w14:textId="26EC1197" w:rsidR="00D90CA6" w:rsidRPr="004F0992" w:rsidRDefault="00D90CA6" w:rsidP="00D90CA6">
      <w:pPr>
        <w:tabs>
          <w:tab w:val="left" w:pos="540"/>
        </w:tabs>
        <w:spacing w:line="240" w:lineRule="auto"/>
        <w:ind w:left="540"/>
        <w:jc w:val="both"/>
        <w:rPr>
          <w:sz w:val="20"/>
        </w:rPr>
      </w:pPr>
      <w:r w:rsidRPr="004F0992">
        <w:rPr>
          <w:sz w:val="20"/>
        </w:rPr>
        <w:t>The interim financial statements issued for Thai regulatory reporting purposes are prepared in the Thai language</w:t>
      </w:r>
      <w:r w:rsidRPr="00AE277C">
        <w:rPr>
          <w:sz w:val="20"/>
          <w:cs/>
          <w:lang w:bidi="th-TH"/>
        </w:rPr>
        <w:t xml:space="preserve">. </w:t>
      </w:r>
      <w:r w:rsidRPr="004F0992">
        <w:rPr>
          <w:sz w:val="20"/>
        </w:rPr>
        <w:t>These English language financial statements have been prepared from the Thai language</w:t>
      </w:r>
      <w:r w:rsidR="00196479" w:rsidRPr="004F0992">
        <w:rPr>
          <w:sz w:val="20"/>
        </w:rPr>
        <w:t xml:space="preserve"> statutory</w:t>
      </w:r>
      <w:r w:rsidRPr="004F0992">
        <w:rPr>
          <w:sz w:val="20"/>
        </w:rPr>
        <w:t xml:space="preserve"> financial </w:t>
      </w:r>
      <w:proofErr w:type="gramStart"/>
      <w:r w:rsidRPr="004F0992">
        <w:rPr>
          <w:sz w:val="20"/>
        </w:rPr>
        <w:t>statements</w:t>
      </w:r>
      <w:r w:rsidR="003C0A50" w:rsidRPr="004F0992">
        <w:rPr>
          <w:sz w:val="20"/>
        </w:rPr>
        <w:t>,</w:t>
      </w:r>
      <w:r w:rsidRPr="004F0992">
        <w:rPr>
          <w:sz w:val="20"/>
        </w:rPr>
        <w:t xml:space="preserve"> and</w:t>
      </w:r>
      <w:proofErr w:type="gramEnd"/>
      <w:r w:rsidRPr="004F0992">
        <w:rPr>
          <w:sz w:val="20"/>
        </w:rPr>
        <w:t xml:space="preserve"> were approved and authorised for issue by the Board of Directors on </w:t>
      </w:r>
      <w:r w:rsidR="002D0BF9" w:rsidRPr="004F0992">
        <w:rPr>
          <w:sz w:val="20"/>
        </w:rPr>
        <w:t>10</w:t>
      </w:r>
      <w:r w:rsidR="00342B61" w:rsidRPr="004F0992">
        <w:rPr>
          <w:sz w:val="20"/>
        </w:rPr>
        <w:t xml:space="preserve"> August </w:t>
      </w:r>
      <w:r w:rsidR="008A3FE9" w:rsidRPr="004F0992">
        <w:rPr>
          <w:sz w:val="20"/>
        </w:rPr>
        <w:t>202</w:t>
      </w:r>
      <w:r w:rsidR="00140989" w:rsidRPr="004F0992">
        <w:rPr>
          <w:sz w:val="20"/>
        </w:rPr>
        <w:t>1</w:t>
      </w:r>
      <w:r w:rsidRPr="00AE277C">
        <w:rPr>
          <w:sz w:val="20"/>
          <w:cs/>
          <w:lang w:bidi="th-TH"/>
        </w:rPr>
        <w:t>.</w:t>
      </w:r>
    </w:p>
    <w:p w14:paraId="6346BEB0" w14:textId="77777777" w:rsidR="00D90CA6" w:rsidRPr="004F0992" w:rsidRDefault="00D90CA6" w:rsidP="00D90CA6">
      <w:pPr>
        <w:tabs>
          <w:tab w:val="left" w:pos="6315"/>
        </w:tabs>
        <w:spacing w:line="240" w:lineRule="auto"/>
        <w:ind w:left="540"/>
        <w:rPr>
          <w:sz w:val="20"/>
        </w:rPr>
      </w:pPr>
      <w:r w:rsidRPr="004F0992">
        <w:rPr>
          <w:sz w:val="20"/>
        </w:rPr>
        <w:tab/>
      </w:r>
    </w:p>
    <w:p w14:paraId="35B09225" w14:textId="2B21A802" w:rsidR="00D90CA6" w:rsidRPr="004F0992" w:rsidRDefault="00954888" w:rsidP="00A32EBD">
      <w:pPr>
        <w:pStyle w:val="Heading1"/>
        <w:tabs>
          <w:tab w:val="clear" w:pos="450"/>
        </w:tabs>
      </w:pPr>
      <w:r w:rsidRPr="004F0992">
        <w:t>1</w:t>
      </w:r>
      <w:r w:rsidR="00AB5AD1" w:rsidRPr="004F0992">
        <w:tab/>
      </w:r>
      <w:r w:rsidR="00D90CA6" w:rsidRPr="004F0992">
        <w:t>Basis of preparation of the interim financial statements</w:t>
      </w:r>
    </w:p>
    <w:p w14:paraId="51E36E75" w14:textId="77777777" w:rsidR="00D90CA6" w:rsidRPr="004F0992" w:rsidRDefault="00D90CA6" w:rsidP="00D90CA6">
      <w:pPr>
        <w:spacing w:line="240" w:lineRule="auto"/>
        <w:rPr>
          <w:sz w:val="18"/>
          <w:szCs w:val="18"/>
        </w:rPr>
      </w:pPr>
    </w:p>
    <w:p w14:paraId="23FB34E2" w14:textId="7C8563D9" w:rsidR="009A4A13" w:rsidRDefault="00D90CA6" w:rsidP="00DD003C">
      <w:pPr>
        <w:pStyle w:val="BodyText"/>
        <w:spacing w:after="0" w:line="240" w:lineRule="auto"/>
        <w:ind w:left="540"/>
        <w:jc w:val="both"/>
        <w:rPr>
          <w:sz w:val="20"/>
        </w:rPr>
      </w:pPr>
      <w:r w:rsidRPr="004F0992">
        <w:rPr>
          <w:sz w:val="20"/>
        </w:rPr>
        <w:t xml:space="preserve">The condensed interim financial statements are presented in the same format as the annual financial statements </w:t>
      </w:r>
      <w:r w:rsidR="00266B81" w:rsidRPr="004F0992">
        <w:rPr>
          <w:sz w:val="20"/>
        </w:rPr>
        <w:t xml:space="preserve">together with </w:t>
      </w:r>
      <w:r w:rsidRPr="004F0992">
        <w:rPr>
          <w:sz w:val="20"/>
        </w:rPr>
        <w:t xml:space="preserve">notes to the interim financial statements on a condensed basis </w:t>
      </w:r>
      <w:r w:rsidRPr="00AE277C">
        <w:rPr>
          <w:sz w:val="20"/>
          <w:cs/>
          <w:lang w:bidi="th-TH"/>
        </w:rPr>
        <w:t>(“</w:t>
      </w:r>
      <w:r w:rsidRPr="004F0992">
        <w:rPr>
          <w:sz w:val="20"/>
        </w:rPr>
        <w:t>interim financial statements</w:t>
      </w:r>
      <w:r w:rsidRPr="00AE277C">
        <w:rPr>
          <w:sz w:val="20"/>
          <w:cs/>
          <w:lang w:bidi="th-TH"/>
        </w:rPr>
        <w:t xml:space="preserve">”) </w:t>
      </w:r>
      <w:r w:rsidRPr="004F0992">
        <w:rPr>
          <w:sz w:val="20"/>
        </w:rPr>
        <w:t xml:space="preserve">in accordance with Thai Accounting Standard </w:t>
      </w:r>
      <w:r w:rsidRPr="00AE277C">
        <w:rPr>
          <w:sz w:val="20"/>
          <w:cs/>
          <w:lang w:bidi="th-TH"/>
        </w:rPr>
        <w:t>(</w:t>
      </w:r>
      <w:r w:rsidRPr="004F0992">
        <w:rPr>
          <w:sz w:val="20"/>
        </w:rPr>
        <w:t>TAS</w:t>
      </w:r>
      <w:r w:rsidRPr="00AE277C">
        <w:rPr>
          <w:sz w:val="20"/>
          <w:cs/>
          <w:lang w:bidi="th-TH"/>
        </w:rPr>
        <w:t xml:space="preserve">) </w:t>
      </w:r>
      <w:r w:rsidRPr="004F0992">
        <w:rPr>
          <w:sz w:val="20"/>
        </w:rPr>
        <w:t>No</w:t>
      </w:r>
      <w:r w:rsidRPr="00AE277C">
        <w:rPr>
          <w:sz w:val="20"/>
          <w:cs/>
          <w:lang w:bidi="th-TH"/>
        </w:rPr>
        <w:t>.</w:t>
      </w:r>
      <w:r w:rsidR="00F80780" w:rsidRPr="00AE277C">
        <w:rPr>
          <w:sz w:val="20"/>
          <w:cs/>
          <w:lang w:bidi="th-TH"/>
        </w:rPr>
        <w:t xml:space="preserve"> </w:t>
      </w:r>
      <w:r w:rsidRPr="004F0992">
        <w:rPr>
          <w:sz w:val="20"/>
        </w:rPr>
        <w:t xml:space="preserve">34 </w:t>
      </w:r>
      <w:r w:rsidRPr="004F0992">
        <w:rPr>
          <w:i/>
          <w:iCs/>
          <w:sz w:val="20"/>
        </w:rPr>
        <w:t>Interim Financial Reporting</w:t>
      </w:r>
      <w:r w:rsidRPr="004F0992">
        <w:rPr>
          <w:sz w:val="20"/>
        </w:rPr>
        <w:t xml:space="preserve">, guidelines promulgated by the Federation of Accounting Professions </w:t>
      </w:r>
      <w:r w:rsidR="00266B81" w:rsidRPr="004F0992">
        <w:rPr>
          <w:sz w:val="20"/>
          <w:lang w:bidi="th-TH"/>
        </w:rPr>
        <w:t>and</w:t>
      </w:r>
      <w:r w:rsidR="00F9231A" w:rsidRPr="00AE277C">
        <w:rPr>
          <w:sz w:val="20"/>
          <w:cs/>
          <w:lang w:bidi="th-TH"/>
        </w:rPr>
        <w:t xml:space="preserve"> </w:t>
      </w:r>
      <w:r w:rsidRPr="004F0992">
        <w:rPr>
          <w:sz w:val="20"/>
        </w:rPr>
        <w:t>applicable rules and regulations of the Thai Securities and Exchange Commission</w:t>
      </w:r>
      <w:r w:rsidR="006C6346" w:rsidRPr="00AE277C">
        <w:rPr>
          <w:sz w:val="20"/>
          <w:cs/>
          <w:lang w:bidi="th-TH"/>
        </w:rPr>
        <w:t>.</w:t>
      </w:r>
      <w:r w:rsidR="00954888" w:rsidRPr="00AE277C">
        <w:rPr>
          <w:sz w:val="20"/>
          <w:cs/>
          <w:lang w:bidi="th-TH"/>
        </w:rPr>
        <w:t xml:space="preserve"> </w:t>
      </w:r>
      <w:r w:rsidRPr="004F0992">
        <w:rPr>
          <w:sz w:val="20"/>
        </w:rPr>
        <w:t xml:space="preserve">The interim financial statements focus on new activities, </w:t>
      </w:r>
      <w:proofErr w:type="gramStart"/>
      <w:r w:rsidRPr="004F0992">
        <w:rPr>
          <w:sz w:val="20"/>
        </w:rPr>
        <w:t>events</w:t>
      </w:r>
      <w:proofErr w:type="gramEnd"/>
      <w:r w:rsidRPr="004F0992">
        <w:rPr>
          <w:sz w:val="20"/>
        </w:rPr>
        <w:t xml:space="preserve"> and circumstances to avoid repetition of information previously reported</w:t>
      </w:r>
      <w:r w:rsidR="00314AE8">
        <w:rPr>
          <w:sz w:val="20"/>
        </w:rPr>
        <w:t xml:space="preserve"> in annual financial statement</w:t>
      </w:r>
      <w:r w:rsidRPr="00AE277C">
        <w:rPr>
          <w:sz w:val="20"/>
          <w:cs/>
          <w:lang w:bidi="th-TH"/>
        </w:rPr>
        <w:t xml:space="preserve">. </w:t>
      </w:r>
      <w:r w:rsidRPr="004F0992">
        <w:rPr>
          <w:sz w:val="20"/>
        </w:rPr>
        <w:t>Accordingly, these interim financial statements should be read in conjunction with the financial statements of the Company and its subsidiaries for the year ended 31 December 20</w:t>
      </w:r>
      <w:r w:rsidR="006C6346" w:rsidRPr="004F0992">
        <w:rPr>
          <w:sz w:val="20"/>
        </w:rPr>
        <w:t>20</w:t>
      </w:r>
      <w:r w:rsidRPr="00AE277C">
        <w:rPr>
          <w:sz w:val="20"/>
          <w:cs/>
          <w:lang w:bidi="th-TH"/>
        </w:rPr>
        <w:t>.</w:t>
      </w:r>
    </w:p>
    <w:p w14:paraId="083CA304" w14:textId="77777777" w:rsidR="00DD003C" w:rsidRPr="00DD003C" w:rsidRDefault="00DD003C" w:rsidP="00DD003C">
      <w:pPr>
        <w:pStyle w:val="BodyText"/>
        <w:spacing w:after="0" w:line="240" w:lineRule="auto"/>
        <w:ind w:left="540"/>
        <w:jc w:val="both"/>
        <w:rPr>
          <w:sz w:val="20"/>
        </w:rPr>
      </w:pPr>
    </w:p>
    <w:p w14:paraId="49310900" w14:textId="07F6CFCC" w:rsidR="00361F9B" w:rsidRPr="004F0992" w:rsidRDefault="00D90CA6" w:rsidP="00EE3DB9">
      <w:pPr>
        <w:pStyle w:val="BodyText"/>
        <w:spacing w:after="0" w:line="240" w:lineRule="auto"/>
        <w:ind w:left="540"/>
        <w:jc w:val="both"/>
        <w:rPr>
          <w:sz w:val="20"/>
          <w:lang w:bidi="th-TH"/>
        </w:rPr>
      </w:pPr>
      <w:r w:rsidRPr="004F0992">
        <w:rPr>
          <w:sz w:val="20"/>
        </w:rPr>
        <w:t>In preparing these interim financial statements, judgements and estimates are made by management in applying the Group</w:t>
      </w:r>
      <w:r w:rsidR="001A532C" w:rsidRPr="00AE277C">
        <w:rPr>
          <w:sz w:val="20"/>
          <w:cs/>
          <w:lang w:bidi="th-TH"/>
        </w:rPr>
        <w:t>’</w:t>
      </w:r>
      <w:r w:rsidR="001A532C" w:rsidRPr="004F0992">
        <w:rPr>
          <w:sz w:val="20"/>
        </w:rPr>
        <w:t>s</w:t>
      </w:r>
      <w:r w:rsidRPr="004F0992">
        <w:rPr>
          <w:sz w:val="20"/>
        </w:rPr>
        <w:t xml:space="preserve"> and the Company</w:t>
      </w:r>
      <w:r w:rsidRPr="00AE277C">
        <w:rPr>
          <w:sz w:val="20"/>
          <w:cs/>
          <w:lang w:bidi="th-TH"/>
        </w:rPr>
        <w:t>’</w:t>
      </w:r>
      <w:r w:rsidR="001A532C" w:rsidRPr="004F0992">
        <w:rPr>
          <w:sz w:val="20"/>
        </w:rPr>
        <w:t>s</w:t>
      </w:r>
      <w:r w:rsidRPr="004F0992">
        <w:rPr>
          <w:sz w:val="20"/>
        </w:rPr>
        <w:t xml:space="preserve"> accounting policies</w:t>
      </w:r>
      <w:r w:rsidRPr="00AE277C">
        <w:rPr>
          <w:sz w:val="20"/>
          <w:cs/>
          <w:lang w:bidi="th-TH"/>
        </w:rPr>
        <w:t xml:space="preserve">. </w:t>
      </w:r>
      <w:r w:rsidRPr="004F0992">
        <w:rPr>
          <w:sz w:val="20"/>
        </w:rPr>
        <w:t>Actual results may differ from these estimates</w:t>
      </w:r>
      <w:r w:rsidRPr="00AE277C">
        <w:rPr>
          <w:sz w:val="20"/>
          <w:cs/>
          <w:lang w:bidi="th-TH"/>
        </w:rPr>
        <w:t>.</w:t>
      </w:r>
      <w:r w:rsidR="00140989" w:rsidRPr="00AE277C">
        <w:rPr>
          <w:sz w:val="20"/>
          <w:cs/>
          <w:lang w:bidi="th-TH"/>
        </w:rPr>
        <w:t xml:space="preserve"> </w:t>
      </w:r>
      <w:r w:rsidR="00140989" w:rsidRPr="004F0992">
        <w:rPr>
          <w:sz w:val="20"/>
          <w:lang w:bidi="th-TH"/>
        </w:rPr>
        <w:br/>
      </w:r>
      <w:r w:rsidRPr="004F0992">
        <w:rPr>
          <w:sz w:val="20"/>
        </w:rPr>
        <w:t>The accounting policies, methods of computation and the key sources of estimation uncertainty were the same as those that described in the financial statements for the year ended 31 December 20</w:t>
      </w:r>
      <w:r w:rsidR="0044196E" w:rsidRPr="004F0992">
        <w:rPr>
          <w:sz w:val="20"/>
        </w:rPr>
        <w:t>20</w:t>
      </w:r>
      <w:r w:rsidR="0044196E" w:rsidRPr="00AE277C">
        <w:rPr>
          <w:sz w:val="20"/>
          <w:cs/>
          <w:lang w:bidi="th-TH"/>
        </w:rPr>
        <w:t>.</w:t>
      </w:r>
    </w:p>
    <w:p w14:paraId="382BF4C9" w14:textId="77777777" w:rsidR="00B50C36" w:rsidRPr="004F0992" w:rsidRDefault="00B50C36" w:rsidP="00EE3DB9">
      <w:pPr>
        <w:pStyle w:val="BodyText"/>
        <w:spacing w:after="0" w:line="240" w:lineRule="auto"/>
        <w:ind w:left="540"/>
        <w:jc w:val="both"/>
        <w:rPr>
          <w:sz w:val="18"/>
          <w:szCs w:val="18"/>
        </w:rPr>
      </w:pPr>
    </w:p>
    <w:p w14:paraId="5822022C" w14:textId="233CF719" w:rsidR="00B6262C" w:rsidRPr="004F0992" w:rsidRDefault="00954888" w:rsidP="00D91A65">
      <w:pPr>
        <w:pStyle w:val="Heading1"/>
        <w:tabs>
          <w:tab w:val="clear" w:pos="450"/>
        </w:tabs>
      </w:pPr>
      <w:r w:rsidRPr="004F0992">
        <w:t>2</w:t>
      </w:r>
      <w:r w:rsidR="00AB5AD1" w:rsidRPr="004F0992">
        <w:tab/>
      </w:r>
      <w:r w:rsidR="00B6262C" w:rsidRPr="004F0992">
        <w:t xml:space="preserve">Impact of </w:t>
      </w:r>
      <w:proofErr w:type="spellStart"/>
      <w:r w:rsidR="00B6262C" w:rsidRPr="004F0992">
        <w:t>C</w:t>
      </w:r>
      <w:r w:rsidR="002B1B2D" w:rsidRPr="004F0992">
        <w:t>ovid</w:t>
      </w:r>
      <w:proofErr w:type="spellEnd"/>
      <w:r w:rsidR="00B6262C" w:rsidRPr="00AE277C">
        <w:rPr>
          <w:bCs/>
          <w:cs/>
        </w:rPr>
        <w:t>-</w:t>
      </w:r>
      <w:r w:rsidR="00B6262C" w:rsidRPr="004F0992">
        <w:t xml:space="preserve">19 </w:t>
      </w:r>
      <w:proofErr w:type="gramStart"/>
      <w:r w:rsidR="00F66BFF" w:rsidRPr="004F0992">
        <w:t>outbreak</w:t>
      </w:r>
      <w:proofErr w:type="gramEnd"/>
    </w:p>
    <w:p w14:paraId="5AF9309C" w14:textId="24CAACE9" w:rsidR="009213B1" w:rsidRPr="004F0992" w:rsidRDefault="009213B1" w:rsidP="00FA11F6">
      <w:pPr>
        <w:autoSpaceDE w:val="0"/>
        <w:autoSpaceDN w:val="0"/>
        <w:adjustRightInd w:val="0"/>
        <w:spacing w:line="240" w:lineRule="auto"/>
        <w:jc w:val="both"/>
        <w:rPr>
          <w:rFonts w:eastAsia="Calibri"/>
          <w:sz w:val="18"/>
          <w:szCs w:val="18"/>
          <w:lang w:bidi="th-TH"/>
        </w:rPr>
      </w:pPr>
    </w:p>
    <w:p w14:paraId="5F69C7C9" w14:textId="39C6ED51" w:rsidR="00BA5519" w:rsidRPr="004F0992" w:rsidRDefault="00F66BFF" w:rsidP="006B465B">
      <w:pPr>
        <w:autoSpaceDE w:val="0"/>
        <w:autoSpaceDN w:val="0"/>
        <w:adjustRightInd w:val="0"/>
        <w:spacing w:line="240" w:lineRule="auto"/>
        <w:ind w:left="540"/>
        <w:jc w:val="both"/>
        <w:rPr>
          <w:rFonts w:eastAsia="Calibri"/>
          <w:sz w:val="20"/>
          <w:lang w:val="en-US" w:bidi="th-TH"/>
        </w:rPr>
      </w:pPr>
      <w:proofErr w:type="spellStart"/>
      <w:r w:rsidRPr="004F0992">
        <w:rPr>
          <w:rFonts w:eastAsia="Calibri"/>
          <w:sz w:val="20"/>
          <w:lang w:val="en-US" w:bidi="th-TH"/>
        </w:rPr>
        <w:t>C</w:t>
      </w:r>
      <w:r w:rsidR="00BA5519" w:rsidRPr="004F0992">
        <w:rPr>
          <w:rFonts w:eastAsia="Calibri"/>
          <w:sz w:val="20"/>
          <w:lang w:val="en-US" w:bidi="th-TH"/>
        </w:rPr>
        <w:t>ovid</w:t>
      </w:r>
      <w:proofErr w:type="spellEnd"/>
      <w:r w:rsidRPr="00AE277C">
        <w:rPr>
          <w:rFonts w:eastAsia="Calibri"/>
          <w:sz w:val="20"/>
          <w:cs/>
          <w:lang w:val="en-US" w:bidi="th-TH"/>
        </w:rPr>
        <w:t>-</w:t>
      </w:r>
      <w:r w:rsidRPr="004F0992">
        <w:rPr>
          <w:rFonts w:eastAsia="Calibri"/>
          <w:sz w:val="20"/>
          <w:lang w:val="en-US" w:bidi="th-TH"/>
        </w:rPr>
        <w:t>19 outbreak is still</w:t>
      </w:r>
      <w:r w:rsidRPr="00AE277C">
        <w:rPr>
          <w:rFonts w:eastAsia="Calibri"/>
          <w:sz w:val="20"/>
          <w:cs/>
          <w:lang w:val="en-US" w:bidi="th-TH"/>
        </w:rPr>
        <w:t xml:space="preserve"> </w:t>
      </w:r>
      <w:r w:rsidR="005A033F" w:rsidRPr="00AE277C">
        <w:rPr>
          <w:rFonts w:eastAsia="Calibri"/>
          <w:sz w:val="20"/>
          <w:lang w:val="en-US" w:bidi="th-TH"/>
        </w:rPr>
        <w:t>on</w:t>
      </w:r>
      <w:r w:rsidR="004341FB" w:rsidRPr="00AE277C">
        <w:rPr>
          <w:rFonts w:eastAsia="Calibri"/>
          <w:sz w:val="20"/>
          <w:cs/>
          <w:lang w:val="en-US" w:bidi="th-TH"/>
        </w:rPr>
        <w:t>-</w:t>
      </w:r>
      <w:r w:rsidRPr="004F0992">
        <w:rPr>
          <w:rFonts w:eastAsia="Calibri"/>
          <w:sz w:val="20"/>
          <w:lang w:val="en-US" w:bidi="th-TH"/>
        </w:rPr>
        <w:t xml:space="preserve">going, while vaccines for </w:t>
      </w:r>
      <w:r w:rsidR="0061096C" w:rsidRPr="004F0992">
        <w:rPr>
          <w:rFonts w:eastAsia="Calibri"/>
          <w:sz w:val="20"/>
          <w:lang w:val="en-US" w:bidi="th-TH"/>
        </w:rPr>
        <w:t xml:space="preserve">the </w:t>
      </w:r>
      <w:proofErr w:type="spellStart"/>
      <w:r w:rsidRPr="004F0992">
        <w:rPr>
          <w:rFonts w:eastAsia="Calibri"/>
          <w:sz w:val="20"/>
          <w:lang w:val="en-US" w:bidi="th-TH"/>
        </w:rPr>
        <w:t>C</w:t>
      </w:r>
      <w:r w:rsidR="00BA5519" w:rsidRPr="004F0992">
        <w:rPr>
          <w:rFonts w:eastAsia="Calibri"/>
          <w:sz w:val="20"/>
          <w:lang w:val="en-US" w:bidi="th-TH"/>
        </w:rPr>
        <w:t>ovid</w:t>
      </w:r>
      <w:proofErr w:type="spellEnd"/>
      <w:r w:rsidRPr="00AE277C">
        <w:rPr>
          <w:rFonts w:eastAsia="Calibri"/>
          <w:sz w:val="20"/>
          <w:cs/>
          <w:lang w:val="en-US" w:bidi="th-TH"/>
        </w:rPr>
        <w:t>-</w:t>
      </w:r>
      <w:r w:rsidRPr="004F0992">
        <w:rPr>
          <w:rFonts w:eastAsia="Calibri"/>
          <w:sz w:val="20"/>
          <w:lang w:val="en-US" w:bidi="th-TH"/>
        </w:rPr>
        <w:t>19 are being rolled out during 2021</w:t>
      </w:r>
      <w:r w:rsidRPr="00AE277C">
        <w:rPr>
          <w:rFonts w:eastAsia="Calibri"/>
          <w:sz w:val="20"/>
          <w:cs/>
          <w:lang w:val="en-US" w:bidi="th-TH"/>
        </w:rPr>
        <w:t>.</w:t>
      </w:r>
      <w:r w:rsidRPr="004F0992">
        <w:rPr>
          <w:rFonts w:eastAsia="Calibri"/>
          <w:sz w:val="20"/>
          <w:lang w:val="en-US" w:bidi="th-TH"/>
        </w:rPr>
        <w:br/>
        <w:t xml:space="preserve">On 12 January 2021, the Bank of Thailand </w:t>
      </w:r>
      <w:r w:rsidRPr="00AE277C">
        <w:rPr>
          <w:rFonts w:eastAsia="Calibri"/>
          <w:sz w:val="20"/>
          <w:cs/>
          <w:lang w:val="en-US" w:bidi="th-TH"/>
        </w:rPr>
        <w:t>(“</w:t>
      </w:r>
      <w:r w:rsidRPr="004F0992">
        <w:rPr>
          <w:rFonts w:eastAsia="Calibri"/>
          <w:sz w:val="20"/>
          <w:lang w:val="en-US" w:bidi="th-TH"/>
        </w:rPr>
        <w:t>BOT</w:t>
      </w:r>
      <w:r w:rsidRPr="00AE277C">
        <w:rPr>
          <w:rFonts w:eastAsia="Calibri"/>
          <w:sz w:val="20"/>
          <w:cs/>
          <w:lang w:val="en-US" w:bidi="th-TH"/>
        </w:rPr>
        <w:t xml:space="preserve">”) </w:t>
      </w:r>
      <w:r w:rsidRPr="004F0992">
        <w:rPr>
          <w:rFonts w:eastAsia="Calibri"/>
          <w:sz w:val="20"/>
          <w:lang w:val="en-US" w:bidi="th-TH"/>
        </w:rPr>
        <w:t>issued the circular no</w:t>
      </w:r>
      <w:r w:rsidRPr="00AE277C">
        <w:rPr>
          <w:rFonts w:eastAsia="Calibri"/>
          <w:sz w:val="20"/>
          <w:cs/>
          <w:lang w:val="en-US" w:bidi="th-TH"/>
        </w:rPr>
        <w:t xml:space="preserve">. </w:t>
      </w:r>
      <w:r w:rsidRPr="004F0992">
        <w:rPr>
          <w:rFonts w:eastAsia="Calibri"/>
          <w:sz w:val="20"/>
          <w:lang w:val="en-US" w:bidi="th-TH"/>
        </w:rPr>
        <w:t>Thor Por Tor</w:t>
      </w:r>
      <w:r w:rsidRPr="00AE277C">
        <w:rPr>
          <w:rFonts w:eastAsia="Calibri"/>
          <w:sz w:val="20"/>
          <w:cs/>
          <w:lang w:val="en-US" w:bidi="th-TH"/>
        </w:rPr>
        <w:t xml:space="preserve">. </w:t>
      </w:r>
      <w:proofErr w:type="spellStart"/>
      <w:r w:rsidR="0043031C" w:rsidRPr="004F0992">
        <w:rPr>
          <w:rFonts w:eastAsia="Calibri"/>
          <w:sz w:val="20"/>
          <w:lang w:val="en-US" w:bidi="th-TH"/>
        </w:rPr>
        <w:t>G</w:t>
      </w:r>
      <w:r w:rsidR="0034614F" w:rsidRPr="004F0992">
        <w:rPr>
          <w:rFonts w:eastAsia="Calibri"/>
          <w:sz w:val="20"/>
          <w:lang w:val="en-US" w:bidi="th-TH"/>
        </w:rPr>
        <w:t>or</w:t>
      </w:r>
      <w:proofErr w:type="spellEnd"/>
      <w:r w:rsidRPr="004F0992">
        <w:rPr>
          <w:rFonts w:eastAsia="Calibri"/>
          <w:sz w:val="20"/>
          <w:lang w:val="en-US" w:bidi="th-TH"/>
        </w:rPr>
        <w:t xml:space="preserve"> Por Nor</w:t>
      </w:r>
      <w:r w:rsidRPr="00AE277C">
        <w:rPr>
          <w:rFonts w:eastAsia="Calibri"/>
          <w:sz w:val="20"/>
          <w:cs/>
          <w:lang w:val="en-US" w:bidi="th-TH"/>
        </w:rPr>
        <w:t xml:space="preserve">. </w:t>
      </w:r>
      <w:proofErr w:type="spellStart"/>
      <w:r w:rsidR="0034614F" w:rsidRPr="004F0992">
        <w:rPr>
          <w:rFonts w:eastAsia="Calibri"/>
          <w:sz w:val="20"/>
          <w:lang w:val="en-US" w:bidi="th-TH"/>
        </w:rPr>
        <w:t>Wor</w:t>
      </w:r>
      <w:proofErr w:type="spellEnd"/>
      <w:r w:rsidR="0034614F" w:rsidRPr="00AE277C">
        <w:rPr>
          <w:rFonts w:eastAsia="Calibri"/>
          <w:sz w:val="20"/>
          <w:cs/>
          <w:lang w:val="en-US" w:bidi="th-TH"/>
        </w:rPr>
        <w:t>.</w:t>
      </w:r>
      <w:r w:rsidR="00140989" w:rsidRPr="00AE277C">
        <w:rPr>
          <w:rFonts w:eastAsia="Calibri"/>
          <w:sz w:val="20"/>
          <w:cs/>
          <w:lang w:val="en-US" w:bidi="th-TH"/>
        </w:rPr>
        <w:t xml:space="preserve"> </w:t>
      </w:r>
      <w:r w:rsidRPr="004F0992">
        <w:rPr>
          <w:rFonts w:eastAsia="Calibri"/>
          <w:sz w:val="20"/>
          <w:lang w:val="en-US" w:bidi="th-TH"/>
        </w:rPr>
        <w:t>20</w:t>
      </w:r>
      <w:r w:rsidRPr="00AE277C">
        <w:rPr>
          <w:rFonts w:eastAsia="Calibri"/>
          <w:sz w:val="20"/>
          <w:cs/>
          <w:lang w:val="en-US" w:bidi="th-TH"/>
        </w:rPr>
        <w:t>/</w:t>
      </w:r>
      <w:r w:rsidRPr="004F0992">
        <w:rPr>
          <w:rFonts w:eastAsia="Calibri"/>
          <w:sz w:val="20"/>
          <w:lang w:val="en-US" w:bidi="th-TH"/>
        </w:rPr>
        <w:t xml:space="preserve">2564 regarding </w:t>
      </w:r>
      <w:r w:rsidRPr="00AE277C">
        <w:rPr>
          <w:rFonts w:eastAsia="Calibri"/>
          <w:sz w:val="20"/>
          <w:cs/>
          <w:lang w:val="en-US" w:bidi="th-TH"/>
        </w:rPr>
        <w:t>“</w:t>
      </w:r>
      <w:r w:rsidRPr="004F0992">
        <w:rPr>
          <w:rFonts w:eastAsia="Calibri"/>
          <w:sz w:val="20"/>
          <w:lang w:val="en-US" w:bidi="th-TH"/>
        </w:rPr>
        <w:t>Relief measures to debtors for new wave of COVID</w:t>
      </w:r>
      <w:r w:rsidRPr="00AE277C">
        <w:rPr>
          <w:rFonts w:eastAsia="Calibri"/>
          <w:sz w:val="20"/>
          <w:cs/>
          <w:lang w:val="en-US" w:bidi="th-TH"/>
        </w:rPr>
        <w:t>-</w:t>
      </w:r>
      <w:r w:rsidRPr="004F0992">
        <w:rPr>
          <w:rFonts w:eastAsia="Calibri"/>
          <w:sz w:val="20"/>
          <w:lang w:val="en-US" w:bidi="th-TH"/>
        </w:rPr>
        <w:t>19 outbreak</w:t>
      </w:r>
      <w:r w:rsidRPr="00AE277C">
        <w:rPr>
          <w:rFonts w:eastAsia="Calibri"/>
          <w:sz w:val="20"/>
          <w:cs/>
          <w:lang w:val="en-US" w:bidi="th-TH"/>
        </w:rPr>
        <w:t xml:space="preserve">” </w:t>
      </w:r>
      <w:proofErr w:type="gramStart"/>
      <w:r w:rsidRPr="004F0992">
        <w:rPr>
          <w:rFonts w:eastAsia="Calibri"/>
          <w:sz w:val="20"/>
          <w:lang w:val="en-US" w:bidi="th-TH"/>
        </w:rPr>
        <w:t>in order to</w:t>
      </w:r>
      <w:proofErr w:type="gramEnd"/>
      <w:r w:rsidRPr="004F0992">
        <w:rPr>
          <w:rFonts w:eastAsia="Calibri"/>
          <w:sz w:val="20"/>
          <w:lang w:val="en-US" w:bidi="th-TH"/>
        </w:rPr>
        <w:t xml:space="preserve"> extend </w:t>
      </w:r>
      <w:r w:rsidR="00C36169" w:rsidRPr="004F0992">
        <w:rPr>
          <w:rFonts w:eastAsia="Calibri"/>
          <w:sz w:val="20"/>
          <w:lang w:val="en-US" w:bidi="th-TH"/>
        </w:rPr>
        <w:t>the period of providing relief measure until 30 June 2021</w:t>
      </w:r>
      <w:r w:rsidR="00C36169" w:rsidRPr="00AE277C">
        <w:rPr>
          <w:rFonts w:eastAsia="Calibri"/>
          <w:sz w:val="20"/>
          <w:cs/>
          <w:lang w:val="en-US" w:bidi="th-TH"/>
        </w:rPr>
        <w:t xml:space="preserve">. </w:t>
      </w:r>
    </w:p>
    <w:p w14:paraId="3243CB28" w14:textId="6DD585FC" w:rsidR="00BA5519" w:rsidRPr="004F0992" w:rsidRDefault="00BA5519" w:rsidP="006B465B">
      <w:pPr>
        <w:autoSpaceDE w:val="0"/>
        <w:autoSpaceDN w:val="0"/>
        <w:adjustRightInd w:val="0"/>
        <w:spacing w:line="240" w:lineRule="auto"/>
        <w:ind w:left="540"/>
        <w:jc w:val="both"/>
        <w:rPr>
          <w:rFonts w:eastAsia="Calibri"/>
          <w:sz w:val="18"/>
          <w:szCs w:val="18"/>
          <w:lang w:val="en-US" w:bidi="th-TH"/>
        </w:rPr>
      </w:pPr>
    </w:p>
    <w:p w14:paraId="33820730" w14:textId="5CFE2EBB" w:rsidR="00BA5519" w:rsidRPr="00AE277C" w:rsidRDefault="00BA5519" w:rsidP="006B465B">
      <w:pPr>
        <w:autoSpaceDE w:val="0"/>
        <w:autoSpaceDN w:val="0"/>
        <w:adjustRightInd w:val="0"/>
        <w:spacing w:line="240" w:lineRule="auto"/>
        <w:ind w:left="540"/>
        <w:jc w:val="both"/>
        <w:rPr>
          <w:rFonts w:eastAsia="Calibri"/>
          <w:sz w:val="20"/>
          <w:lang w:val="en-US" w:bidi="th-TH"/>
        </w:rPr>
      </w:pPr>
      <w:proofErr w:type="gramStart"/>
      <w:r w:rsidRPr="004F0992">
        <w:rPr>
          <w:rFonts w:eastAsia="Calibri"/>
          <w:sz w:val="20"/>
          <w:lang w:val="en-US" w:bidi="th-TH"/>
        </w:rPr>
        <w:t>Subsequent to</w:t>
      </w:r>
      <w:proofErr w:type="gramEnd"/>
      <w:r w:rsidRPr="004F0992">
        <w:rPr>
          <w:rFonts w:eastAsia="Calibri"/>
          <w:sz w:val="20"/>
          <w:lang w:val="en-US" w:bidi="th-TH"/>
        </w:rPr>
        <w:t xml:space="preserve"> 14 May 2021, </w:t>
      </w:r>
      <w:r w:rsidR="0061096C" w:rsidRPr="004F0992">
        <w:rPr>
          <w:rFonts w:eastAsia="Calibri"/>
          <w:sz w:val="20"/>
          <w:lang w:val="en-US" w:bidi="th-TH"/>
        </w:rPr>
        <w:t xml:space="preserve">the </w:t>
      </w:r>
      <w:r w:rsidRPr="004F0992">
        <w:rPr>
          <w:rFonts w:eastAsia="Calibri"/>
          <w:sz w:val="20"/>
          <w:lang w:val="en-US" w:bidi="th-TH"/>
        </w:rPr>
        <w:t>BOT issued the circular no</w:t>
      </w:r>
      <w:r w:rsidRPr="00AE277C">
        <w:rPr>
          <w:rFonts w:eastAsia="Calibri"/>
          <w:sz w:val="20"/>
          <w:cs/>
          <w:lang w:val="en-US" w:bidi="th-TH"/>
        </w:rPr>
        <w:t xml:space="preserve">. </w:t>
      </w:r>
      <w:r w:rsidRPr="004F0992">
        <w:rPr>
          <w:rFonts w:eastAsia="Calibri"/>
          <w:sz w:val="20"/>
          <w:lang w:val="en-US" w:bidi="th-TH"/>
        </w:rPr>
        <w:t>Thor Po</w:t>
      </w:r>
      <w:r w:rsidR="00090531" w:rsidRPr="004F0992">
        <w:rPr>
          <w:rFonts w:eastAsia="Calibri"/>
          <w:sz w:val="20"/>
          <w:lang w:val="en-US" w:bidi="th-TH"/>
        </w:rPr>
        <w:t>r</w:t>
      </w:r>
      <w:r w:rsidRPr="004F0992">
        <w:rPr>
          <w:rFonts w:eastAsia="Calibri"/>
          <w:sz w:val="20"/>
          <w:lang w:val="en-US" w:bidi="th-TH"/>
        </w:rPr>
        <w:t xml:space="preserve"> Tor</w:t>
      </w:r>
      <w:r w:rsidRPr="00AE277C">
        <w:rPr>
          <w:rFonts w:eastAsia="Calibri"/>
          <w:sz w:val="20"/>
          <w:cs/>
          <w:lang w:val="en-US" w:bidi="th-TH"/>
        </w:rPr>
        <w:t xml:space="preserve">. </w:t>
      </w:r>
      <w:proofErr w:type="spellStart"/>
      <w:r w:rsidR="00090531" w:rsidRPr="004F0992">
        <w:rPr>
          <w:rFonts w:eastAsia="Calibri"/>
          <w:sz w:val="20"/>
          <w:lang w:val="en-US" w:bidi="th-TH"/>
        </w:rPr>
        <w:t>G</w:t>
      </w:r>
      <w:r w:rsidR="0034614F" w:rsidRPr="004F0992">
        <w:rPr>
          <w:rFonts w:eastAsia="Calibri"/>
          <w:sz w:val="20"/>
          <w:lang w:val="en-US" w:bidi="th-TH"/>
        </w:rPr>
        <w:t>or</w:t>
      </w:r>
      <w:proofErr w:type="spellEnd"/>
      <w:r w:rsidRPr="004F0992">
        <w:rPr>
          <w:rFonts w:eastAsia="Calibri"/>
          <w:sz w:val="20"/>
          <w:lang w:val="en-US" w:bidi="th-TH"/>
        </w:rPr>
        <w:t xml:space="preserve"> Po</w:t>
      </w:r>
      <w:r w:rsidR="0043031C" w:rsidRPr="004F0992">
        <w:rPr>
          <w:rFonts w:eastAsia="Calibri"/>
          <w:sz w:val="20"/>
          <w:lang w:val="en-US" w:bidi="th-TH"/>
        </w:rPr>
        <w:t>r</w:t>
      </w:r>
      <w:r w:rsidRPr="004F0992">
        <w:rPr>
          <w:rFonts w:eastAsia="Calibri"/>
          <w:sz w:val="20"/>
          <w:lang w:val="en-US" w:bidi="th-TH"/>
        </w:rPr>
        <w:t xml:space="preserve"> No</w:t>
      </w:r>
      <w:r w:rsidR="0034614F" w:rsidRPr="004F0992">
        <w:rPr>
          <w:rFonts w:eastAsia="Calibri"/>
          <w:sz w:val="20"/>
          <w:lang w:val="en-US" w:bidi="th-TH"/>
        </w:rPr>
        <w:t>r</w:t>
      </w:r>
      <w:r w:rsidRPr="00AE277C">
        <w:rPr>
          <w:rFonts w:eastAsia="Calibri"/>
          <w:sz w:val="20"/>
          <w:cs/>
          <w:lang w:val="en-US" w:bidi="th-TH"/>
        </w:rPr>
        <w:t xml:space="preserve">. </w:t>
      </w:r>
      <w:proofErr w:type="spellStart"/>
      <w:r w:rsidRPr="004F0992">
        <w:rPr>
          <w:rFonts w:eastAsia="Calibri"/>
          <w:sz w:val="20"/>
          <w:lang w:val="en-US" w:bidi="th-TH"/>
        </w:rPr>
        <w:t>Wor</w:t>
      </w:r>
      <w:proofErr w:type="spellEnd"/>
      <w:r w:rsidRPr="00AE277C">
        <w:rPr>
          <w:rFonts w:eastAsia="Calibri"/>
          <w:sz w:val="20"/>
          <w:cs/>
          <w:lang w:val="en-US" w:bidi="th-TH"/>
        </w:rPr>
        <w:t xml:space="preserve">. </w:t>
      </w:r>
      <w:r w:rsidRPr="004F0992">
        <w:rPr>
          <w:rFonts w:eastAsia="Calibri"/>
          <w:sz w:val="20"/>
          <w:lang w:val="en-US" w:bidi="th-TH"/>
        </w:rPr>
        <w:t>480</w:t>
      </w:r>
      <w:r w:rsidR="00090531" w:rsidRPr="00AE277C">
        <w:rPr>
          <w:rFonts w:eastAsia="Calibri"/>
          <w:sz w:val="20"/>
          <w:cs/>
          <w:lang w:val="en-US" w:bidi="th-TH"/>
        </w:rPr>
        <w:t>/</w:t>
      </w:r>
      <w:r w:rsidRPr="00AE277C">
        <w:rPr>
          <w:rFonts w:eastAsia="Calibri"/>
          <w:sz w:val="20"/>
          <w:lang w:val="en-US" w:bidi="th-TH"/>
        </w:rPr>
        <w:t xml:space="preserve">2564 regarding </w:t>
      </w:r>
      <w:r w:rsidRPr="00AE277C">
        <w:rPr>
          <w:rFonts w:eastAsia="Calibri"/>
          <w:sz w:val="20"/>
          <w:cs/>
          <w:lang w:val="en-US" w:bidi="th-TH"/>
        </w:rPr>
        <w:t>“</w:t>
      </w:r>
      <w:r w:rsidRPr="00AE277C">
        <w:rPr>
          <w:rFonts w:eastAsia="Calibri"/>
          <w:sz w:val="20"/>
          <w:lang w:val="en-US" w:bidi="th-TH"/>
        </w:rPr>
        <w:t xml:space="preserve">Relief measures to retail debtors during </w:t>
      </w:r>
      <w:r w:rsidR="00090531" w:rsidRPr="00AE277C">
        <w:rPr>
          <w:rFonts w:eastAsia="Calibri"/>
          <w:sz w:val="20"/>
          <w:lang w:val="en-US" w:bidi="th-TH"/>
        </w:rPr>
        <w:t>t</w:t>
      </w:r>
      <w:r w:rsidRPr="00AE277C">
        <w:rPr>
          <w:rFonts w:eastAsia="Calibri"/>
          <w:sz w:val="20"/>
          <w:lang w:val="en-US" w:bidi="th-TH"/>
        </w:rPr>
        <w:t xml:space="preserve">he </w:t>
      </w:r>
      <w:proofErr w:type="spellStart"/>
      <w:r w:rsidRPr="00AE277C">
        <w:rPr>
          <w:rFonts w:eastAsia="Calibri"/>
          <w:sz w:val="20"/>
          <w:lang w:val="en-US" w:bidi="th-TH"/>
        </w:rPr>
        <w:t>Covid</w:t>
      </w:r>
      <w:proofErr w:type="spellEnd"/>
      <w:r w:rsidRPr="00AE277C">
        <w:rPr>
          <w:rFonts w:eastAsia="Calibri"/>
          <w:sz w:val="20"/>
          <w:cs/>
          <w:lang w:val="en-US" w:bidi="th-TH"/>
        </w:rPr>
        <w:t>-</w:t>
      </w:r>
      <w:r w:rsidRPr="00AE277C">
        <w:rPr>
          <w:rFonts w:eastAsia="Calibri"/>
          <w:sz w:val="20"/>
          <w:lang w:val="en-US" w:bidi="th-TH"/>
        </w:rPr>
        <w:t xml:space="preserve">19 outbreak situation in </w:t>
      </w:r>
      <w:r w:rsidR="0034614F" w:rsidRPr="00AE277C">
        <w:rPr>
          <w:rFonts w:eastAsia="Calibri"/>
          <w:sz w:val="20"/>
          <w:lang w:val="en-US" w:bidi="th-TH"/>
        </w:rPr>
        <w:t>phase</w:t>
      </w:r>
      <w:r w:rsidRPr="00AE277C">
        <w:rPr>
          <w:rFonts w:eastAsia="Calibri"/>
          <w:sz w:val="20"/>
          <w:lang w:val="en-US" w:bidi="th-TH"/>
        </w:rPr>
        <w:t xml:space="preserve"> 3</w:t>
      </w:r>
      <w:r w:rsidRPr="00AE277C">
        <w:rPr>
          <w:rFonts w:eastAsia="Calibri"/>
          <w:sz w:val="20"/>
          <w:cs/>
          <w:lang w:val="en-US" w:bidi="th-TH"/>
        </w:rPr>
        <w:t xml:space="preserve">” </w:t>
      </w:r>
      <w:proofErr w:type="gramStart"/>
      <w:r w:rsidRPr="00AE277C">
        <w:rPr>
          <w:rFonts w:eastAsia="Calibri"/>
          <w:sz w:val="20"/>
          <w:lang w:val="en-US" w:bidi="th-TH"/>
        </w:rPr>
        <w:t>in order to</w:t>
      </w:r>
      <w:proofErr w:type="gramEnd"/>
      <w:r w:rsidRPr="00AE277C">
        <w:rPr>
          <w:rFonts w:eastAsia="Calibri"/>
          <w:sz w:val="20"/>
          <w:lang w:val="en-US" w:bidi="th-TH"/>
        </w:rPr>
        <w:t xml:space="preserve"> provide relief measures to retail debtors who</w:t>
      </w:r>
      <w:r w:rsidR="0034614F" w:rsidRPr="00AE277C">
        <w:rPr>
          <w:rFonts w:eastAsia="Calibri"/>
          <w:sz w:val="20"/>
          <w:lang w:val="en-US" w:bidi="th-TH"/>
        </w:rPr>
        <w:t xml:space="preserve"> have</w:t>
      </w:r>
      <w:r w:rsidRPr="00AE277C">
        <w:rPr>
          <w:rFonts w:eastAsia="Calibri"/>
          <w:sz w:val="20"/>
          <w:lang w:val="en-US" w:bidi="th-TH"/>
        </w:rPr>
        <w:t xml:space="preserve"> adversely been </w:t>
      </w:r>
      <w:r w:rsidR="001A1EE5">
        <w:rPr>
          <w:rFonts w:eastAsia="Calibri"/>
          <w:sz w:val="20"/>
          <w:lang w:val="en-US" w:bidi="th-TH"/>
        </w:rPr>
        <w:t>affected</w:t>
      </w:r>
      <w:r w:rsidRPr="00AE277C">
        <w:rPr>
          <w:rFonts w:eastAsia="Calibri"/>
          <w:sz w:val="20"/>
          <w:cs/>
          <w:lang w:val="en-US" w:bidi="th-TH"/>
        </w:rPr>
        <w:t xml:space="preserve">. </w:t>
      </w:r>
      <w:r w:rsidRPr="00AE277C">
        <w:rPr>
          <w:rFonts w:eastAsia="Calibri"/>
          <w:sz w:val="20"/>
          <w:lang w:val="en-US" w:bidi="th-TH"/>
        </w:rPr>
        <w:t xml:space="preserve">The debtors </w:t>
      </w:r>
      <w:r w:rsidR="00090531" w:rsidRPr="00AE277C">
        <w:rPr>
          <w:rFonts w:eastAsia="Calibri"/>
          <w:sz w:val="20"/>
          <w:lang w:val="en-US" w:bidi="th-TH"/>
        </w:rPr>
        <w:t>c</w:t>
      </w:r>
      <w:r w:rsidRPr="00AE277C">
        <w:rPr>
          <w:rFonts w:eastAsia="Calibri"/>
          <w:sz w:val="20"/>
          <w:lang w:val="en-US" w:bidi="th-TH"/>
        </w:rPr>
        <w:t xml:space="preserve">an request the relief measure </w:t>
      </w:r>
      <w:r w:rsidR="001C369F">
        <w:rPr>
          <w:rFonts w:eastAsia="Calibri"/>
          <w:sz w:val="20"/>
          <w:lang w:val="en-US" w:bidi="th-TH"/>
        </w:rPr>
        <w:t>during</w:t>
      </w:r>
      <w:r w:rsidRPr="00AE277C">
        <w:rPr>
          <w:rFonts w:eastAsia="Calibri"/>
          <w:sz w:val="20"/>
          <w:lang w:val="en-US" w:bidi="th-TH"/>
        </w:rPr>
        <w:t xml:space="preserve"> </w:t>
      </w:r>
      <w:r w:rsidR="00090531" w:rsidRPr="00AE277C">
        <w:rPr>
          <w:rFonts w:eastAsia="Calibri"/>
          <w:sz w:val="20"/>
          <w:lang w:val="en-US" w:bidi="th-TH"/>
        </w:rPr>
        <w:br/>
      </w:r>
      <w:r w:rsidRPr="00AE277C">
        <w:rPr>
          <w:rFonts w:eastAsia="Calibri"/>
          <w:sz w:val="20"/>
          <w:lang w:val="en-US" w:bidi="th-TH"/>
        </w:rPr>
        <w:t>17 May to 31 December 2021</w:t>
      </w:r>
      <w:r w:rsidRPr="00AE277C">
        <w:rPr>
          <w:rFonts w:eastAsia="Calibri"/>
          <w:sz w:val="20"/>
          <w:cs/>
          <w:lang w:val="en-US" w:bidi="th-TH"/>
        </w:rPr>
        <w:t xml:space="preserve">. </w:t>
      </w:r>
      <w:r w:rsidRPr="00AE277C">
        <w:rPr>
          <w:rFonts w:eastAsia="Calibri"/>
          <w:sz w:val="20"/>
          <w:lang w:val="en-US" w:bidi="th-TH"/>
        </w:rPr>
        <w:t>In a</w:t>
      </w:r>
      <w:r w:rsidR="00090531" w:rsidRPr="00AE277C">
        <w:rPr>
          <w:rFonts w:eastAsia="Calibri"/>
          <w:sz w:val="20"/>
          <w:lang w:val="en-US" w:bidi="th-TH"/>
        </w:rPr>
        <w:t>d</w:t>
      </w:r>
      <w:r w:rsidRPr="00AE277C">
        <w:rPr>
          <w:rFonts w:eastAsia="Calibri"/>
          <w:sz w:val="20"/>
          <w:lang w:val="en-US" w:bidi="th-TH"/>
        </w:rPr>
        <w:t>dition, th</w:t>
      </w:r>
      <w:r w:rsidR="001C369F">
        <w:rPr>
          <w:rFonts w:eastAsia="Calibri"/>
          <w:sz w:val="20"/>
          <w:lang w:val="en-US" w:bidi="th-TH"/>
        </w:rPr>
        <w:t>is</w:t>
      </w:r>
      <w:r w:rsidRPr="00AE277C">
        <w:rPr>
          <w:rFonts w:eastAsia="Calibri"/>
          <w:sz w:val="20"/>
          <w:lang w:val="en-US" w:bidi="th-TH"/>
        </w:rPr>
        <w:t xml:space="preserve"> circular </w:t>
      </w:r>
      <w:r w:rsidR="001C369F">
        <w:rPr>
          <w:rFonts w:eastAsia="Calibri"/>
          <w:sz w:val="20"/>
          <w:lang w:val="en-US" w:bidi="th-TH"/>
        </w:rPr>
        <w:t>superseded</w:t>
      </w:r>
      <w:r w:rsidRPr="00AE277C">
        <w:rPr>
          <w:rFonts w:eastAsia="Calibri"/>
          <w:sz w:val="20"/>
          <w:lang w:val="en-US" w:bidi="th-TH"/>
        </w:rPr>
        <w:t xml:space="preserve"> </w:t>
      </w:r>
      <w:r w:rsidR="00090531" w:rsidRPr="00AE277C">
        <w:rPr>
          <w:rFonts w:eastAsia="Calibri"/>
          <w:sz w:val="20"/>
          <w:lang w:val="en-US" w:bidi="th-TH"/>
        </w:rPr>
        <w:t>t</w:t>
      </w:r>
      <w:r w:rsidRPr="00AE277C">
        <w:rPr>
          <w:rFonts w:eastAsia="Calibri"/>
          <w:sz w:val="20"/>
          <w:lang w:val="en-US" w:bidi="th-TH"/>
        </w:rPr>
        <w:t xml:space="preserve">he previous 4 circulars relevant to relief measures to retail debtors during the </w:t>
      </w:r>
      <w:proofErr w:type="spellStart"/>
      <w:r w:rsidRPr="00AE277C">
        <w:rPr>
          <w:rFonts w:eastAsia="Calibri"/>
          <w:sz w:val="20"/>
          <w:lang w:val="en-US" w:bidi="th-TH"/>
        </w:rPr>
        <w:t>Covid</w:t>
      </w:r>
      <w:proofErr w:type="spellEnd"/>
      <w:r w:rsidRPr="00AE277C">
        <w:rPr>
          <w:rFonts w:eastAsia="Calibri"/>
          <w:sz w:val="20"/>
          <w:cs/>
          <w:lang w:val="en-US" w:bidi="th-TH"/>
        </w:rPr>
        <w:t>-</w:t>
      </w:r>
      <w:r w:rsidRPr="00AE277C">
        <w:rPr>
          <w:rFonts w:eastAsia="Calibri"/>
          <w:sz w:val="20"/>
          <w:lang w:val="en-US" w:bidi="th-TH"/>
        </w:rPr>
        <w:t>19 situation which were issued in 2020 and 2021</w:t>
      </w:r>
      <w:r w:rsidRPr="00AE277C">
        <w:rPr>
          <w:rFonts w:eastAsia="Calibri"/>
          <w:sz w:val="20"/>
          <w:cs/>
          <w:lang w:val="en-US" w:bidi="th-TH"/>
        </w:rPr>
        <w:t>.</w:t>
      </w:r>
    </w:p>
    <w:p w14:paraId="5A71A877" w14:textId="77777777" w:rsidR="00BA5519" w:rsidRPr="004F0992" w:rsidRDefault="00BA5519" w:rsidP="006B465B">
      <w:pPr>
        <w:autoSpaceDE w:val="0"/>
        <w:autoSpaceDN w:val="0"/>
        <w:adjustRightInd w:val="0"/>
        <w:spacing w:line="240" w:lineRule="auto"/>
        <w:ind w:left="540"/>
        <w:jc w:val="both"/>
        <w:rPr>
          <w:rFonts w:eastAsia="Calibri"/>
          <w:sz w:val="18"/>
          <w:szCs w:val="18"/>
          <w:lang w:val="en-US" w:bidi="th-TH"/>
        </w:rPr>
      </w:pPr>
    </w:p>
    <w:p w14:paraId="14C3C909" w14:textId="378B9F0F" w:rsidR="0034614F" w:rsidRDefault="00C36169" w:rsidP="006B465B">
      <w:pPr>
        <w:autoSpaceDE w:val="0"/>
        <w:autoSpaceDN w:val="0"/>
        <w:adjustRightInd w:val="0"/>
        <w:spacing w:line="240" w:lineRule="auto"/>
        <w:ind w:left="540"/>
        <w:jc w:val="both"/>
        <w:rPr>
          <w:rFonts w:eastAsia="Calibri"/>
          <w:sz w:val="20"/>
          <w:lang w:val="en-US" w:bidi="th-TH"/>
        </w:rPr>
      </w:pPr>
      <w:r w:rsidRPr="004F0992">
        <w:rPr>
          <w:rFonts w:eastAsia="Calibri"/>
          <w:sz w:val="20"/>
          <w:lang w:val="en-US" w:bidi="th-TH"/>
        </w:rPr>
        <w:t>Since 1 January 2021, the</w:t>
      </w:r>
      <w:r w:rsidR="00F66BFF" w:rsidRPr="004F0992">
        <w:rPr>
          <w:rFonts w:eastAsia="Calibri"/>
          <w:sz w:val="20"/>
          <w:lang w:val="en-US" w:bidi="th-TH"/>
        </w:rPr>
        <w:t xml:space="preserve"> Group and the Company </w:t>
      </w:r>
      <w:r w:rsidR="009948F2" w:rsidRPr="004F0992">
        <w:rPr>
          <w:rFonts w:eastAsia="Calibri"/>
          <w:sz w:val="20"/>
          <w:lang w:val="en-US" w:bidi="th-TH"/>
        </w:rPr>
        <w:t xml:space="preserve">have </w:t>
      </w:r>
      <w:r w:rsidRPr="004F0992">
        <w:rPr>
          <w:rFonts w:eastAsia="Calibri"/>
          <w:sz w:val="20"/>
          <w:lang w:val="en-US" w:bidi="th-TH"/>
        </w:rPr>
        <w:t>provide</w:t>
      </w:r>
      <w:r w:rsidR="009948F2" w:rsidRPr="004F0992">
        <w:rPr>
          <w:rFonts w:eastAsia="Calibri"/>
          <w:sz w:val="20"/>
          <w:lang w:val="en-US" w:bidi="th-TH"/>
        </w:rPr>
        <w:t>d</w:t>
      </w:r>
      <w:r w:rsidR="00F66BFF" w:rsidRPr="004F0992">
        <w:rPr>
          <w:rFonts w:eastAsia="Calibri"/>
          <w:sz w:val="20"/>
          <w:lang w:val="en-US" w:bidi="th-TH"/>
        </w:rPr>
        <w:t xml:space="preserve"> relief </w:t>
      </w:r>
      <w:r w:rsidRPr="004F0992">
        <w:rPr>
          <w:rFonts w:eastAsia="Calibri"/>
          <w:sz w:val="20"/>
          <w:lang w:val="en-US" w:bidi="th-TH"/>
        </w:rPr>
        <w:t xml:space="preserve">measure </w:t>
      </w:r>
      <w:r w:rsidR="00800BD9">
        <w:rPr>
          <w:rFonts w:eastAsia="Calibri"/>
          <w:sz w:val="20"/>
          <w:lang w:val="en-US" w:bidi="th-TH"/>
        </w:rPr>
        <w:t xml:space="preserve">in a form </w:t>
      </w:r>
      <w:r w:rsidRPr="004F0992">
        <w:rPr>
          <w:rFonts w:eastAsia="Calibri"/>
          <w:sz w:val="20"/>
          <w:lang w:val="en-US" w:bidi="th-TH"/>
        </w:rPr>
        <w:t>of</w:t>
      </w:r>
      <w:r w:rsidR="000C2B12" w:rsidRPr="004F0992">
        <w:rPr>
          <w:rFonts w:eastAsia="Calibri"/>
          <w:sz w:val="20"/>
          <w:lang w:val="en-US" w:bidi="th-TH"/>
        </w:rPr>
        <w:t xml:space="preserve"> repayment</w:t>
      </w:r>
      <w:r w:rsidR="00AC5CF7" w:rsidRPr="004F0992">
        <w:rPr>
          <w:rFonts w:eastAsia="Calibri"/>
          <w:sz w:val="20"/>
          <w:lang w:val="en-US" w:bidi="th-TH"/>
        </w:rPr>
        <w:t xml:space="preserve"> term </w:t>
      </w:r>
      <w:r w:rsidRPr="004F0992">
        <w:rPr>
          <w:rFonts w:eastAsia="Calibri"/>
          <w:sz w:val="20"/>
          <w:lang w:val="en-US" w:bidi="th-TH"/>
        </w:rPr>
        <w:t xml:space="preserve">extension </w:t>
      </w:r>
      <w:r w:rsidR="00AC5CF7" w:rsidRPr="004F0992">
        <w:rPr>
          <w:rFonts w:eastAsia="Calibri"/>
          <w:sz w:val="20"/>
          <w:lang w:val="en-US" w:bidi="th-TH"/>
        </w:rPr>
        <w:t xml:space="preserve">by contract refinancing </w:t>
      </w:r>
      <w:proofErr w:type="gramStart"/>
      <w:r w:rsidR="00AC5CF7" w:rsidRPr="004F0992">
        <w:rPr>
          <w:rFonts w:eastAsia="Calibri"/>
          <w:sz w:val="20"/>
          <w:lang w:val="en-US" w:bidi="th-TH"/>
        </w:rPr>
        <w:t>in order to</w:t>
      </w:r>
      <w:proofErr w:type="gramEnd"/>
      <w:r w:rsidR="00AC5CF7" w:rsidRPr="004F0992">
        <w:rPr>
          <w:rFonts w:eastAsia="Calibri"/>
          <w:sz w:val="20"/>
          <w:lang w:val="en-US" w:bidi="th-TH"/>
        </w:rPr>
        <w:t xml:space="preserve"> </w:t>
      </w:r>
      <w:r w:rsidR="00140989" w:rsidRPr="004F0992">
        <w:rPr>
          <w:rFonts w:eastAsia="Calibri"/>
          <w:sz w:val="20"/>
          <w:lang w:val="en-US" w:bidi="th-TH"/>
        </w:rPr>
        <w:t>reduce installment amount</w:t>
      </w:r>
      <w:r w:rsidR="006B465B" w:rsidRPr="00AE277C">
        <w:rPr>
          <w:rFonts w:eastAsia="Calibri"/>
          <w:sz w:val="20"/>
          <w:cs/>
          <w:lang w:val="en-US" w:bidi="th-TH"/>
        </w:rPr>
        <w:t>.</w:t>
      </w:r>
    </w:p>
    <w:p w14:paraId="53CDB3FB" w14:textId="77777777" w:rsidR="00991483" w:rsidRDefault="00991483" w:rsidP="006B465B">
      <w:pPr>
        <w:autoSpaceDE w:val="0"/>
        <w:autoSpaceDN w:val="0"/>
        <w:adjustRightInd w:val="0"/>
        <w:spacing w:line="240" w:lineRule="auto"/>
        <w:ind w:left="540"/>
        <w:jc w:val="both"/>
        <w:rPr>
          <w:rFonts w:eastAsia="Calibri"/>
          <w:sz w:val="20"/>
          <w:lang w:val="en-US" w:bidi="th-TH"/>
        </w:rPr>
      </w:pPr>
    </w:p>
    <w:p w14:paraId="07DFED45" w14:textId="1AE174CD" w:rsidR="006E5746" w:rsidRDefault="006E5746" w:rsidP="006B465B">
      <w:pPr>
        <w:autoSpaceDE w:val="0"/>
        <w:autoSpaceDN w:val="0"/>
        <w:adjustRightInd w:val="0"/>
        <w:spacing w:line="240" w:lineRule="auto"/>
        <w:ind w:left="540"/>
        <w:jc w:val="both"/>
        <w:rPr>
          <w:rFonts w:eastAsia="Calibri"/>
          <w:sz w:val="20"/>
          <w:lang w:val="en-US" w:bidi="th-TH"/>
        </w:rPr>
      </w:pPr>
      <w:r>
        <w:rPr>
          <w:rFonts w:eastAsia="Calibri"/>
          <w:sz w:val="20"/>
          <w:lang w:val="en-US" w:bidi="th-TH"/>
        </w:rPr>
        <w:t xml:space="preserve">During July 2021, </w:t>
      </w:r>
      <w:r w:rsidR="00331167">
        <w:rPr>
          <w:rFonts w:eastAsia="Calibri"/>
          <w:sz w:val="20"/>
          <w:lang w:val="en-US" w:bidi="th-TH"/>
        </w:rPr>
        <w:t xml:space="preserve">the </w:t>
      </w:r>
      <w:r w:rsidR="006961B5">
        <w:rPr>
          <w:rFonts w:eastAsia="Calibri"/>
          <w:sz w:val="20"/>
          <w:lang w:val="en-US" w:bidi="th-TH"/>
        </w:rPr>
        <w:t>g</w:t>
      </w:r>
      <w:r>
        <w:rPr>
          <w:rFonts w:eastAsia="Calibri"/>
          <w:sz w:val="20"/>
          <w:lang w:val="en-US" w:bidi="th-TH"/>
        </w:rPr>
        <w:t xml:space="preserve">overnment has strengthened </w:t>
      </w:r>
      <w:r w:rsidR="005109EC">
        <w:rPr>
          <w:rFonts w:eastAsia="Calibri"/>
          <w:sz w:val="20"/>
          <w:lang w:val="en-US" w:bidi="th-TH"/>
        </w:rPr>
        <w:t xml:space="preserve">a control measure on </w:t>
      </w:r>
      <w:r w:rsidR="006961B5">
        <w:rPr>
          <w:rFonts w:eastAsia="Calibri"/>
          <w:sz w:val="20"/>
          <w:lang w:val="en-US" w:bidi="th-TH"/>
        </w:rPr>
        <w:t>Covid-19</w:t>
      </w:r>
      <w:r w:rsidR="005109EC">
        <w:rPr>
          <w:rFonts w:eastAsia="Calibri"/>
          <w:sz w:val="20"/>
          <w:lang w:val="en-US" w:bidi="th-TH"/>
        </w:rPr>
        <w:t xml:space="preserve"> in risk</w:t>
      </w:r>
      <w:r w:rsidR="0093573E">
        <w:rPr>
          <w:rFonts w:eastAsia="Calibri"/>
          <w:sz w:val="20"/>
          <w:lang w:val="en-US" w:bidi="th-TH"/>
        </w:rPr>
        <w:t>y</w:t>
      </w:r>
      <w:r w:rsidR="005109EC">
        <w:rPr>
          <w:rFonts w:eastAsia="Calibri"/>
          <w:sz w:val="20"/>
          <w:lang w:val="en-US" w:bidi="th-TH"/>
        </w:rPr>
        <w:t xml:space="preserve"> areas</w:t>
      </w:r>
      <w:r w:rsidR="007846C4">
        <w:rPr>
          <w:rFonts w:eastAsia="Calibri"/>
          <w:sz w:val="20"/>
          <w:lang w:val="en-US" w:bidi="th-TH"/>
        </w:rPr>
        <w:t xml:space="preserve"> to prevent </w:t>
      </w:r>
      <w:r w:rsidR="00AA292C">
        <w:rPr>
          <w:rFonts w:eastAsia="Calibri"/>
          <w:sz w:val="20"/>
          <w:lang w:val="en-US" w:bidi="th-TH"/>
        </w:rPr>
        <w:t xml:space="preserve">the transmission. The restriction on travels and activities has </w:t>
      </w:r>
      <w:r w:rsidR="001C0739">
        <w:rPr>
          <w:rFonts w:eastAsia="Calibri"/>
          <w:sz w:val="20"/>
          <w:lang w:val="en-US" w:bidi="th-TH"/>
        </w:rPr>
        <w:t>been implemented</w:t>
      </w:r>
      <w:r w:rsidR="00331167">
        <w:rPr>
          <w:rFonts w:eastAsia="Calibri"/>
          <w:sz w:val="20"/>
          <w:lang w:val="en-US" w:bidi="th-TH"/>
        </w:rPr>
        <w:t xml:space="preserve"> which</w:t>
      </w:r>
      <w:r w:rsidR="001C0739">
        <w:rPr>
          <w:rFonts w:eastAsia="Calibri"/>
          <w:sz w:val="20"/>
          <w:lang w:val="en-US" w:bidi="th-TH"/>
        </w:rPr>
        <w:t xml:space="preserve"> broadly</w:t>
      </w:r>
      <w:r w:rsidR="00331167">
        <w:rPr>
          <w:rFonts w:eastAsia="Calibri"/>
          <w:sz w:val="20"/>
          <w:lang w:val="en-US" w:bidi="th-TH"/>
        </w:rPr>
        <w:t xml:space="preserve"> affects</w:t>
      </w:r>
      <w:r w:rsidR="00AA292C">
        <w:rPr>
          <w:rFonts w:eastAsia="Calibri"/>
          <w:sz w:val="20"/>
          <w:lang w:val="en-US" w:bidi="th-TH"/>
        </w:rPr>
        <w:t xml:space="preserve"> </w:t>
      </w:r>
      <w:r w:rsidR="001C0739">
        <w:rPr>
          <w:rFonts w:eastAsia="Calibri"/>
          <w:sz w:val="20"/>
          <w:lang w:val="en-US" w:bidi="th-TH"/>
        </w:rPr>
        <w:t xml:space="preserve">to people. </w:t>
      </w:r>
      <w:r w:rsidR="00B0400E">
        <w:rPr>
          <w:rFonts w:eastAsia="Calibri"/>
          <w:sz w:val="20"/>
          <w:lang w:val="en-US" w:bidi="th-TH"/>
        </w:rPr>
        <w:br/>
      </w:r>
      <w:r w:rsidR="001C0739">
        <w:rPr>
          <w:rFonts w:eastAsia="Calibri"/>
          <w:sz w:val="20"/>
          <w:lang w:val="en-US" w:bidi="th-TH"/>
        </w:rPr>
        <w:t>T</w:t>
      </w:r>
      <w:r w:rsidR="00042FB7">
        <w:rPr>
          <w:rFonts w:eastAsia="Calibri"/>
          <w:sz w:val="20"/>
          <w:lang w:val="en-US" w:bidi="th-TH"/>
        </w:rPr>
        <w:t>he</w:t>
      </w:r>
      <w:r w:rsidR="00AA292C">
        <w:rPr>
          <w:rFonts w:eastAsia="Calibri"/>
          <w:sz w:val="20"/>
          <w:lang w:val="en-US" w:bidi="th-TH"/>
        </w:rPr>
        <w:t xml:space="preserve"> BOT</w:t>
      </w:r>
      <w:r w:rsidR="00C74F6A">
        <w:rPr>
          <w:rFonts w:eastAsia="Calibri"/>
          <w:sz w:val="20"/>
          <w:lang w:val="en-US" w:bidi="th-TH"/>
        </w:rPr>
        <w:t xml:space="preserve"> has</w:t>
      </w:r>
      <w:r w:rsidR="00AA292C">
        <w:rPr>
          <w:rFonts w:eastAsia="Calibri"/>
          <w:sz w:val="20"/>
          <w:lang w:val="en-US" w:bidi="th-TH"/>
        </w:rPr>
        <w:t xml:space="preserve"> </w:t>
      </w:r>
      <w:r w:rsidR="00140400">
        <w:rPr>
          <w:rFonts w:eastAsia="Calibri"/>
          <w:sz w:val="20"/>
          <w:lang w:val="en-US" w:bidi="th-TH"/>
        </w:rPr>
        <w:t>collaborated with</w:t>
      </w:r>
      <w:r w:rsidR="00D47441">
        <w:rPr>
          <w:rFonts w:eastAsia="Calibri"/>
          <w:sz w:val="20"/>
          <w:lang w:val="en-US" w:bidi="th-TH"/>
        </w:rPr>
        <w:t xml:space="preserve"> </w:t>
      </w:r>
      <w:r w:rsidR="007E7CB2">
        <w:rPr>
          <w:rFonts w:eastAsia="Calibri"/>
          <w:sz w:val="20"/>
          <w:lang w:val="en-US" w:bidi="th-TH"/>
        </w:rPr>
        <w:t>financial institution</w:t>
      </w:r>
      <w:r w:rsidR="00140400">
        <w:rPr>
          <w:rFonts w:eastAsia="Calibri"/>
          <w:sz w:val="20"/>
          <w:lang w:val="en-US" w:bidi="th-TH"/>
        </w:rPr>
        <w:t>s</w:t>
      </w:r>
      <w:r w:rsidR="007E7CB2">
        <w:rPr>
          <w:rFonts w:eastAsia="Calibri"/>
          <w:sz w:val="20"/>
          <w:lang w:val="en-US" w:bidi="th-TH"/>
        </w:rPr>
        <w:t xml:space="preserve"> </w:t>
      </w:r>
      <w:r w:rsidR="008401C9">
        <w:rPr>
          <w:rFonts w:eastAsia="Calibri"/>
          <w:sz w:val="20"/>
          <w:lang w:val="en-US" w:bidi="th-TH"/>
        </w:rPr>
        <w:t>or financ</w:t>
      </w:r>
      <w:r w:rsidR="000517C3">
        <w:rPr>
          <w:rFonts w:eastAsia="Calibri"/>
          <w:sz w:val="20"/>
          <w:lang w:val="en-US" w:bidi="th-TH"/>
        </w:rPr>
        <w:t>e</w:t>
      </w:r>
      <w:r w:rsidR="008401C9">
        <w:rPr>
          <w:rFonts w:eastAsia="Calibri"/>
          <w:sz w:val="20"/>
          <w:lang w:val="en-US" w:bidi="th-TH"/>
        </w:rPr>
        <w:t xml:space="preserve"> businesses to provide </w:t>
      </w:r>
      <w:r w:rsidR="00D47441">
        <w:rPr>
          <w:rFonts w:eastAsia="Calibri"/>
          <w:sz w:val="20"/>
          <w:lang w:val="en-US" w:bidi="th-TH"/>
        </w:rPr>
        <w:t xml:space="preserve">relief measures for affected </w:t>
      </w:r>
      <w:r w:rsidR="008401C9">
        <w:rPr>
          <w:rFonts w:eastAsia="Calibri"/>
          <w:sz w:val="20"/>
          <w:lang w:val="en-US" w:bidi="th-TH"/>
        </w:rPr>
        <w:t>retail debtors</w:t>
      </w:r>
      <w:r w:rsidR="00D47441">
        <w:rPr>
          <w:rFonts w:eastAsia="Calibri"/>
          <w:sz w:val="20"/>
          <w:lang w:val="en-US" w:bidi="th-TH"/>
        </w:rPr>
        <w:t>. The</w:t>
      </w:r>
      <w:r w:rsidR="003E3051">
        <w:rPr>
          <w:rFonts w:eastAsia="Calibri"/>
          <w:sz w:val="20"/>
          <w:lang w:val="en-US" w:bidi="th-TH"/>
        </w:rPr>
        <w:t xml:space="preserve"> Group and the</w:t>
      </w:r>
      <w:r w:rsidR="00D47441">
        <w:rPr>
          <w:rFonts w:eastAsia="Calibri"/>
          <w:sz w:val="20"/>
          <w:lang w:val="en-US" w:bidi="th-TH"/>
        </w:rPr>
        <w:t xml:space="preserve"> </w:t>
      </w:r>
      <w:r w:rsidR="003E3051">
        <w:rPr>
          <w:rFonts w:eastAsia="Calibri"/>
          <w:sz w:val="20"/>
          <w:lang w:val="en-US" w:bidi="th-TH"/>
        </w:rPr>
        <w:t>C</w:t>
      </w:r>
      <w:r w:rsidR="00D47441">
        <w:rPr>
          <w:rFonts w:eastAsia="Calibri"/>
          <w:sz w:val="20"/>
          <w:lang w:val="en-US" w:bidi="th-TH"/>
        </w:rPr>
        <w:t xml:space="preserve">ompany </w:t>
      </w:r>
      <w:r w:rsidR="0011087B">
        <w:rPr>
          <w:rFonts w:eastAsia="Calibri"/>
          <w:sz w:val="20"/>
          <w:lang w:val="en-US" w:bidi="th-TH"/>
        </w:rPr>
        <w:t>ha</w:t>
      </w:r>
      <w:r w:rsidR="00EA0DD5">
        <w:rPr>
          <w:rFonts w:eastAsia="Calibri" w:cs="Angsana New"/>
          <w:sz w:val="20"/>
          <w:szCs w:val="25"/>
          <w:lang w:val="en-US" w:bidi="th-TH"/>
        </w:rPr>
        <w:t>ve</w:t>
      </w:r>
      <w:r w:rsidR="0011087B">
        <w:rPr>
          <w:rFonts w:eastAsia="Calibri"/>
          <w:sz w:val="20"/>
          <w:lang w:val="en-US" w:bidi="th-TH"/>
        </w:rPr>
        <w:t xml:space="preserve"> provided </w:t>
      </w:r>
      <w:r w:rsidR="007A5FF2">
        <w:rPr>
          <w:rFonts w:eastAsia="Calibri"/>
          <w:sz w:val="20"/>
          <w:lang w:val="en-US" w:bidi="th-TH"/>
        </w:rPr>
        <w:t xml:space="preserve">the relief measure </w:t>
      </w:r>
      <w:r w:rsidR="009A7507">
        <w:rPr>
          <w:rFonts w:eastAsia="Calibri"/>
          <w:sz w:val="20"/>
          <w:lang w:val="en-US" w:bidi="th-TH"/>
        </w:rPr>
        <w:t xml:space="preserve">in a form </w:t>
      </w:r>
      <w:r w:rsidR="003E3051">
        <w:rPr>
          <w:rFonts w:eastAsia="Calibri"/>
          <w:sz w:val="20"/>
          <w:lang w:val="en-US" w:bidi="th-TH"/>
        </w:rPr>
        <w:t>of principal and interest repayment holiday for a period of 2</w:t>
      </w:r>
      <w:r w:rsidR="00A245BE">
        <w:rPr>
          <w:rFonts w:eastAsia="Calibri"/>
          <w:sz w:val="20"/>
          <w:lang w:val="en-US" w:bidi="th-TH"/>
        </w:rPr>
        <w:t xml:space="preserve"> </w:t>
      </w:r>
      <w:r w:rsidR="003E3051">
        <w:rPr>
          <w:rFonts w:eastAsia="Calibri"/>
          <w:sz w:val="20"/>
          <w:lang w:val="en-US" w:bidi="th-TH"/>
        </w:rPr>
        <w:t xml:space="preserve">months </w:t>
      </w:r>
      <w:r w:rsidR="00F502C4">
        <w:rPr>
          <w:rFonts w:eastAsia="Calibri"/>
          <w:sz w:val="20"/>
          <w:lang w:val="en-US" w:bidi="th-TH"/>
        </w:rPr>
        <w:t>for</w:t>
      </w:r>
      <w:r w:rsidR="00B66954">
        <w:rPr>
          <w:rFonts w:eastAsia="Calibri"/>
          <w:sz w:val="20"/>
          <w:lang w:val="en-US" w:bidi="th-TH"/>
        </w:rPr>
        <w:t xml:space="preserve"> qualified customers. </w:t>
      </w:r>
      <w:r w:rsidR="006522BC">
        <w:rPr>
          <w:rFonts w:eastAsia="Calibri"/>
          <w:sz w:val="20"/>
          <w:lang w:val="en-US" w:bidi="th-TH"/>
        </w:rPr>
        <w:t>The customers</w:t>
      </w:r>
      <w:r w:rsidR="00183D34">
        <w:rPr>
          <w:rFonts w:eastAsia="Calibri"/>
          <w:sz w:val="20"/>
          <w:lang w:val="en-US" w:bidi="th-TH"/>
        </w:rPr>
        <w:t xml:space="preserve"> can </w:t>
      </w:r>
      <w:r w:rsidR="00572534">
        <w:rPr>
          <w:rFonts w:eastAsia="Calibri"/>
          <w:sz w:val="20"/>
          <w:lang w:val="en-US" w:bidi="th-TH"/>
        </w:rPr>
        <w:t>register</w:t>
      </w:r>
      <w:r w:rsidR="00CD79B9">
        <w:rPr>
          <w:rFonts w:eastAsia="Calibri"/>
          <w:sz w:val="20"/>
          <w:lang w:val="en-US" w:bidi="th-TH"/>
        </w:rPr>
        <w:t xml:space="preserve"> </w:t>
      </w:r>
      <w:r w:rsidR="00030D39">
        <w:rPr>
          <w:rFonts w:eastAsia="Calibri"/>
          <w:sz w:val="20"/>
          <w:lang w:val="en-US" w:bidi="th-TH"/>
        </w:rPr>
        <w:t xml:space="preserve">from </w:t>
      </w:r>
      <w:r w:rsidR="004C7EAA">
        <w:rPr>
          <w:rFonts w:eastAsia="Calibri"/>
          <w:sz w:val="20"/>
          <w:lang w:val="en-US" w:bidi="th-TH"/>
        </w:rPr>
        <w:t>19 July to 31 August 2021.</w:t>
      </w:r>
    </w:p>
    <w:p w14:paraId="33308CE0" w14:textId="77777777" w:rsidR="006E5746" w:rsidRDefault="006E5746" w:rsidP="006B465B">
      <w:pPr>
        <w:autoSpaceDE w:val="0"/>
        <w:autoSpaceDN w:val="0"/>
        <w:adjustRightInd w:val="0"/>
        <w:spacing w:line="240" w:lineRule="auto"/>
        <w:ind w:left="540"/>
        <w:jc w:val="both"/>
        <w:rPr>
          <w:rFonts w:eastAsia="Calibri"/>
          <w:sz w:val="20"/>
          <w:lang w:val="en-US" w:bidi="th-TH"/>
        </w:rPr>
      </w:pPr>
    </w:p>
    <w:p w14:paraId="7D7A2A2B" w14:textId="343400BA" w:rsidR="00DD003C" w:rsidRDefault="00DD003C" w:rsidP="006B465B">
      <w:pPr>
        <w:autoSpaceDE w:val="0"/>
        <w:autoSpaceDN w:val="0"/>
        <w:adjustRightInd w:val="0"/>
        <w:spacing w:line="240" w:lineRule="auto"/>
        <w:ind w:left="540"/>
        <w:jc w:val="both"/>
        <w:rPr>
          <w:rFonts w:eastAsia="Calibri"/>
          <w:sz w:val="18"/>
          <w:szCs w:val="18"/>
          <w:lang w:val="en-US" w:bidi="th-TH"/>
        </w:rPr>
      </w:pPr>
      <w:r>
        <w:rPr>
          <w:rFonts w:eastAsia="Calibri"/>
          <w:sz w:val="18"/>
          <w:szCs w:val="18"/>
          <w:lang w:val="en-US" w:bidi="th-TH"/>
        </w:rPr>
        <w:br w:type="page"/>
      </w:r>
    </w:p>
    <w:p w14:paraId="3F571CE1" w14:textId="74E04708" w:rsidR="00D90CA6" w:rsidRPr="004F0992" w:rsidRDefault="00954888" w:rsidP="00745220">
      <w:pPr>
        <w:pStyle w:val="Heading1"/>
        <w:tabs>
          <w:tab w:val="clear" w:pos="450"/>
        </w:tabs>
      </w:pPr>
      <w:r w:rsidRPr="004F0992">
        <w:lastRenderedPageBreak/>
        <w:t>3</w:t>
      </w:r>
      <w:r w:rsidR="00AB5AD1" w:rsidRPr="004F0992">
        <w:tab/>
      </w:r>
      <w:r w:rsidR="00D90CA6" w:rsidRPr="004F0992">
        <w:t>Related parties</w:t>
      </w:r>
    </w:p>
    <w:p w14:paraId="0BFBA83A" w14:textId="77777777" w:rsidR="00D90CA6" w:rsidRPr="004F0992" w:rsidRDefault="00D90CA6" w:rsidP="00D90CA6">
      <w:pPr>
        <w:spacing w:line="240" w:lineRule="auto"/>
        <w:ind w:left="540"/>
        <w:jc w:val="both"/>
        <w:rPr>
          <w:sz w:val="18"/>
          <w:szCs w:val="18"/>
        </w:rPr>
      </w:pPr>
      <w:bookmarkStart w:id="0" w:name="_Hlk43721094"/>
    </w:p>
    <w:p w14:paraId="3A860F6D" w14:textId="419C0EFF" w:rsidR="0001245A" w:rsidRPr="004F0992" w:rsidRDefault="00D90CA6" w:rsidP="00D90CA6">
      <w:pPr>
        <w:spacing w:line="240" w:lineRule="auto"/>
        <w:ind w:left="540"/>
        <w:jc w:val="both"/>
        <w:rPr>
          <w:sz w:val="20"/>
          <w:lang w:bidi="th-TH"/>
        </w:rPr>
      </w:pPr>
      <w:r w:rsidRPr="004F0992">
        <w:rPr>
          <w:sz w:val="20"/>
        </w:rPr>
        <w:t xml:space="preserve">Relationships with subsidiaries are described in note </w:t>
      </w:r>
      <w:r w:rsidR="00DD003C" w:rsidRPr="00AE277C">
        <w:rPr>
          <w:sz w:val="20"/>
          <w:szCs w:val="25"/>
          <w:lang w:val="en-US" w:bidi="th-TH"/>
        </w:rPr>
        <w:t>6</w:t>
      </w:r>
      <w:r w:rsidRPr="00AE277C">
        <w:rPr>
          <w:sz w:val="20"/>
          <w:cs/>
          <w:lang w:bidi="th-TH"/>
        </w:rPr>
        <w:t>.</w:t>
      </w:r>
    </w:p>
    <w:bookmarkEnd w:id="0"/>
    <w:p w14:paraId="63493F6C" w14:textId="77777777" w:rsidR="0001245A" w:rsidRPr="004F0992" w:rsidRDefault="0001245A" w:rsidP="00D90CA6">
      <w:pPr>
        <w:spacing w:line="240" w:lineRule="auto"/>
        <w:ind w:left="540"/>
        <w:jc w:val="both"/>
        <w:rPr>
          <w:sz w:val="18"/>
          <w:szCs w:val="18"/>
          <w:lang w:bidi="th-TH"/>
        </w:rPr>
      </w:pPr>
    </w:p>
    <w:p w14:paraId="5C598AEA" w14:textId="186B9A21" w:rsidR="00D90CA6" w:rsidRPr="004F0992" w:rsidRDefault="004366A9" w:rsidP="00DE4C46">
      <w:pPr>
        <w:spacing w:line="240" w:lineRule="auto"/>
        <w:ind w:left="540"/>
        <w:jc w:val="both"/>
        <w:rPr>
          <w:i/>
          <w:iCs/>
          <w:color w:val="0000FF"/>
          <w:sz w:val="20"/>
        </w:rPr>
      </w:pPr>
      <w:r w:rsidRPr="004F0992">
        <w:rPr>
          <w:sz w:val="20"/>
          <w:lang w:bidi="th-TH"/>
        </w:rPr>
        <w:t>T</w:t>
      </w:r>
      <w:r w:rsidR="00985C0F" w:rsidRPr="004F0992">
        <w:rPr>
          <w:sz w:val="20"/>
          <w:lang w:bidi="th-TH"/>
        </w:rPr>
        <w:t xml:space="preserve">he Group and the Company have </w:t>
      </w:r>
      <w:r w:rsidR="00FC26B5" w:rsidRPr="004F0992">
        <w:rPr>
          <w:sz w:val="20"/>
          <w:lang w:bidi="th-TH"/>
        </w:rPr>
        <w:t>no</w:t>
      </w:r>
      <w:r w:rsidR="00FC26B5" w:rsidRPr="00AE277C">
        <w:rPr>
          <w:sz w:val="20"/>
          <w:cs/>
          <w:lang w:bidi="th-TH"/>
        </w:rPr>
        <w:t xml:space="preserve"> </w:t>
      </w:r>
      <w:r w:rsidR="00985C0F" w:rsidRPr="004F0992">
        <w:rPr>
          <w:sz w:val="20"/>
          <w:lang w:bidi="th-TH"/>
        </w:rPr>
        <w:t xml:space="preserve">significant change in </w:t>
      </w:r>
      <w:r w:rsidR="00D90CA6" w:rsidRPr="004F0992">
        <w:rPr>
          <w:sz w:val="20"/>
        </w:rPr>
        <w:t xml:space="preserve">relationships </w:t>
      </w:r>
      <w:r w:rsidR="00C931C5" w:rsidRPr="004F0992">
        <w:rPr>
          <w:sz w:val="20"/>
        </w:rPr>
        <w:t xml:space="preserve">with </w:t>
      </w:r>
      <w:r w:rsidR="004F7F82" w:rsidRPr="004F0992">
        <w:rPr>
          <w:sz w:val="20"/>
        </w:rPr>
        <w:t>other related parties and the pricing polic</w:t>
      </w:r>
      <w:r w:rsidR="008B084A" w:rsidRPr="004F0992">
        <w:rPr>
          <w:sz w:val="20"/>
        </w:rPr>
        <w:t>ies</w:t>
      </w:r>
      <w:r w:rsidR="004F7F82" w:rsidRPr="00AE277C">
        <w:rPr>
          <w:sz w:val="20"/>
          <w:cs/>
          <w:lang w:bidi="th-TH"/>
        </w:rPr>
        <w:t>.</w:t>
      </w:r>
    </w:p>
    <w:p w14:paraId="24808CC7" w14:textId="39A7B8EE" w:rsidR="00D90CA6" w:rsidRPr="004F0992" w:rsidRDefault="00D90CA6" w:rsidP="008C63F6">
      <w:pPr>
        <w:spacing w:line="240" w:lineRule="auto"/>
        <w:ind w:left="540"/>
        <w:rPr>
          <w:sz w:val="18"/>
          <w:szCs w:val="18"/>
        </w:rPr>
      </w:pPr>
    </w:p>
    <w:p w14:paraId="72A58428" w14:textId="0B927766" w:rsidR="00D90CA6" w:rsidRPr="004F0992" w:rsidRDefault="00D90CA6" w:rsidP="004366A9">
      <w:pPr>
        <w:spacing w:line="240" w:lineRule="auto"/>
        <w:ind w:left="540"/>
        <w:jc w:val="both"/>
        <w:rPr>
          <w:sz w:val="20"/>
        </w:rPr>
      </w:pPr>
      <w:r w:rsidRPr="004F0992">
        <w:rPr>
          <w:sz w:val="20"/>
        </w:rPr>
        <w:t xml:space="preserve">Significant transactions for the </w:t>
      </w:r>
      <w:r w:rsidR="00061512" w:rsidRPr="004F0992">
        <w:rPr>
          <w:sz w:val="20"/>
        </w:rPr>
        <w:t>six</w:t>
      </w:r>
      <w:r w:rsidR="00061512" w:rsidRPr="00AE277C">
        <w:rPr>
          <w:sz w:val="20"/>
          <w:cs/>
          <w:lang w:bidi="th-TH"/>
        </w:rPr>
        <w:t>-</w:t>
      </w:r>
      <w:r w:rsidR="00061512" w:rsidRPr="004F0992">
        <w:rPr>
          <w:sz w:val="20"/>
        </w:rPr>
        <w:t>month</w:t>
      </w:r>
      <w:r w:rsidRPr="004F0992">
        <w:rPr>
          <w:sz w:val="20"/>
        </w:rPr>
        <w:t xml:space="preserve"> period</w:t>
      </w:r>
      <w:r w:rsidRPr="00AE277C">
        <w:rPr>
          <w:sz w:val="20"/>
          <w:cs/>
          <w:lang w:bidi="th-TH"/>
        </w:rPr>
        <w:t xml:space="preserve"> </w:t>
      </w:r>
      <w:r w:rsidRPr="004F0992">
        <w:rPr>
          <w:sz w:val="20"/>
        </w:rPr>
        <w:t xml:space="preserve">ended </w:t>
      </w:r>
      <w:r w:rsidR="0088059B" w:rsidRPr="004F0992">
        <w:rPr>
          <w:sz w:val="20"/>
        </w:rPr>
        <w:t>30 June</w:t>
      </w:r>
      <w:r w:rsidRPr="00AE277C">
        <w:rPr>
          <w:sz w:val="20"/>
          <w:cs/>
          <w:lang w:bidi="th-TH"/>
        </w:rPr>
        <w:t xml:space="preserve"> </w:t>
      </w:r>
      <w:r w:rsidR="004366A9" w:rsidRPr="004F0992">
        <w:rPr>
          <w:sz w:val="20"/>
        </w:rPr>
        <w:t>202</w:t>
      </w:r>
      <w:r w:rsidR="005D2971" w:rsidRPr="004F0992">
        <w:rPr>
          <w:sz w:val="20"/>
        </w:rPr>
        <w:t>1</w:t>
      </w:r>
      <w:r w:rsidR="004366A9" w:rsidRPr="004F0992">
        <w:rPr>
          <w:sz w:val="20"/>
        </w:rPr>
        <w:t xml:space="preserve"> and 20</w:t>
      </w:r>
      <w:r w:rsidR="005D2971" w:rsidRPr="004F0992">
        <w:rPr>
          <w:sz w:val="20"/>
        </w:rPr>
        <w:t>20</w:t>
      </w:r>
      <w:r w:rsidR="004366A9" w:rsidRPr="00AE277C">
        <w:rPr>
          <w:sz w:val="20"/>
          <w:cs/>
          <w:lang w:bidi="th-TH"/>
        </w:rPr>
        <w:t xml:space="preserve"> </w:t>
      </w:r>
      <w:r w:rsidRPr="004F0992">
        <w:rPr>
          <w:sz w:val="20"/>
        </w:rPr>
        <w:t>with related parties were as follows</w:t>
      </w:r>
      <w:r w:rsidRPr="00AE277C">
        <w:rPr>
          <w:sz w:val="20"/>
          <w:cs/>
          <w:lang w:bidi="th-TH"/>
        </w:rPr>
        <w:t xml:space="preserve">: </w:t>
      </w:r>
    </w:p>
    <w:p w14:paraId="2397C77E" w14:textId="2A57FDA0" w:rsidR="00045188" w:rsidRPr="004F0992" w:rsidRDefault="00045188">
      <w:pPr>
        <w:spacing w:line="240" w:lineRule="auto"/>
        <w:rPr>
          <w:sz w:val="18"/>
          <w:szCs w:val="18"/>
          <w:lang w:val="en-US"/>
        </w:rPr>
      </w:pPr>
    </w:p>
    <w:p w14:paraId="7C5BE321" w14:textId="77777777" w:rsidR="0088059B" w:rsidRPr="004F0992" w:rsidRDefault="0088059B" w:rsidP="0088059B">
      <w:pPr>
        <w:spacing w:line="240" w:lineRule="auto"/>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080"/>
        <w:gridCol w:w="180"/>
        <w:gridCol w:w="1170"/>
      </w:tblGrid>
      <w:tr w:rsidR="0088059B" w:rsidRPr="004F0992" w14:paraId="611B6D1E" w14:textId="77777777" w:rsidTr="0088059B">
        <w:trPr>
          <w:cantSplit/>
          <w:tblHeader/>
        </w:trPr>
        <w:tc>
          <w:tcPr>
            <w:tcW w:w="4230" w:type="dxa"/>
            <w:shd w:val="clear" w:color="auto" w:fill="auto"/>
          </w:tcPr>
          <w:p w14:paraId="6C256538" w14:textId="77777777" w:rsidR="0088059B" w:rsidRPr="004F0992" w:rsidRDefault="0088059B" w:rsidP="0088059B">
            <w:pPr>
              <w:spacing w:line="240" w:lineRule="auto"/>
              <w:ind w:right="-108"/>
              <w:jc w:val="both"/>
              <w:rPr>
                <w:i/>
                <w:iCs/>
                <w:sz w:val="20"/>
              </w:rPr>
            </w:pPr>
          </w:p>
        </w:tc>
        <w:tc>
          <w:tcPr>
            <w:tcW w:w="2430" w:type="dxa"/>
            <w:gridSpan w:val="3"/>
          </w:tcPr>
          <w:p w14:paraId="71A8F579" w14:textId="77777777" w:rsidR="0088059B" w:rsidRPr="004F0992" w:rsidRDefault="0088059B" w:rsidP="0088059B">
            <w:pPr>
              <w:pStyle w:val="acctmergecolhdg"/>
              <w:spacing w:line="240" w:lineRule="auto"/>
              <w:rPr>
                <w:sz w:val="20"/>
              </w:rPr>
            </w:pPr>
            <w:r w:rsidRPr="004F0992">
              <w:rPr>
                <w:sz w:val="20"/>
              </w:rPr>
              <w:t xml:space="preserve">Consolidated </w:t>
            </w:r>
          </w:p>
          <w:p w14:paraId="79DE24F4" w14:textId="77777777" w:rsidR="0088059B" w:rsidRPr="004F0992" w:rsidRDefault="0088059B" w:rsidP="0088059B">
            <w:pPr>
              <w:pStyle w:val="acctmergecolhdg"/>
              <w:spacing w:line="240" w:lineRule="auto"/>
              <w:rPr>
                <w:sz w:val="20"/>
              </w:rPr>
            </w:pPr>
            <w:r w:rsidRPr="004F0992">
              <w:rPr>
                <w:sz w:val="20"/>
              </w:rPr>
              <w:t>financial statements</w:t>
            </w:r>
          </w:p>
        </w:tc>
        <w:tc>
          <w:tcPr>
            <w:tcW w:w="180" w:type="dxa"/>
          </w:tcPr>
          <w:p w14:paraId="5A3CAA89" w14:textId="77777777" w:rsidR="0088059B" w:rsidRPr="004F0992" w:rsidRDefault="0088059B" w:rsidP="0088059B">
            <w:pPr>
              <w:pStyle w:val="acctmergecolhdg"/>
              <w:spacing w:line="240" w:lineRule="auto"/>
              <w:rPr>
                <w:sz w:val="20"/>
              </w:rPr>
            </w:pPr>
          </w:p>
        </w:tc>
        <w:tc>
          <w:tcPr>
            <w:tcW w:w="2430" w:type="dxa"/>
            <w:gridSpan w:val="3"/>
          </w:tcPr>
          <w:p w14:paraId="64673A63" w14:textId="77777777" w:rsidR="0088059B" w:rsidRPr="004F0992" w:rsidRDefault="0088059B" w:rsidP="0088059B">
            <w:pPr>
              <w:pStyle w:val="acctmergecolhdg"/>
              <w:spacing w:line="240" w:lineRule="auto"/>
              <w:rPr>
                <w:sz w:val="20"/>
              </w:rPr>
            </w:pPr>
            <w:r w:rsidRPr="004F0992">
              <w:rPr>
                <w:sz w:val="20"/>
              </w:rPr>
              <w:t xml:space="preserve">Separate </w:t>
            </w:r>
          </w:p>
          <w:p w14:paraId="6737C207" w14:textId="77777777" w:rsidR="0088059B" w:rsidRPr="004F0992" w:rsidRDefault="0088059B" w:rsidP="0088059B">
            <w:pPr>
              <w:pStyle w:val="acctmergecolhdg"/>
              <w:spacing w:line="240" w:lineRule="auto"/>
              <w:rPr>
                <w:sz w:val="20"/>
              </w:rPr>
            </w:pPr>
            <w:r w:rsidRPr="004F0992">
              <w:rPr>
                <w:sz w:val="20"/>
              </w:rPr>
              <w:t>financial statements</w:t>
            </w:r>
          </w:p>
        </w:tc>
      </w:tr>
      <w:tr w:rsidR="0088059B" w:rsidRPr="004F0992" w14:paraId="64771D80" w14:textId="77777777" w:rsidTr="0088059B">
        <w:trPr>
          <w:cantSplit/>
          <w:tblHeader/>
        </w:trPr>
        <w:tc>
          <w:tcPr>
            <w:tcW w:w="4230" w:type="dxa"/>
          </w:tcPr>
          <w:p w14:paraId="74360B49" w14:textId="706C4103" w:rsidR="0088059B" w:rsidRPr="004F0992" w:rsidRDefault="0088059B" w:rsidP="0088059B">
            <w:pPr>
              <w:pStyle w:val="acctfourfigures"/>
              <w:spacing w:line="240" w:lineRule="auto"/>
              <w:rPr>
                <w:b/>
                <w:bCs/>
                <w:i/>
                <w:iCs/>
                <w:sz w:val="20"/>
              </w:rPr>
            </w:pPr>
            <w:r w:rsidRPr="004F0992">
              <w:rPr>
                <w:b/>
                <w:bCs/>
                <w:i/>
                <w:iCs/>
                <w:sz w:val="20"/>
              </w:rPr>
              <w:t>For the six</w:t>
            </w:r>
            <w:r w:rsidRPr="00AE277C">
              <w:rPr>
                <w:b/>
                <w:bCs/>
                <w:i/>
                <w:iCs/>
                <w:sz w:val="20"/>
                <w:cs/>
                <w:lang w:bidi="th-TH"/>
              </w:rPr>
              <w:t>-</w:t>
            </w:r>
            <w:r w:rsidRPr="004F0992">
              <w:rPr>
                <w:b/>
                <w:bCs/>
                <w:i/>
                <w:iCs/>
                <w:sz w:val="20"/>
              </w:rPr>
              <w:t>month perio</w:t>
            </w:r>
            <w:r w:rsidR="001A55ED" w:rsidRPr="004F0992">
              <w:rPr>
                <w:b/>
                <w:bCs/>
                <w:i/>
                <w:iCs/>
                <w:sz w:val="20"/>
              </w:rPr>
              <w:t>d</w:t>
            </w:r>
            <w:r w:rsidRPr="004F0992">
              <w:rPr>
                <w:b/>
                <w:bCs/>
                <w:i/>
                <w:iCs/>
                <w:sz w:val="20"/>
              </w:rPr>
              <w:t xml:space="preserve"> ended 30 June</w:t>
            </w:r>
          </w:p>
        </w:tc>
        <w:tc>
          <w:tcPr>
            <w:tcW w:w="1170" w:type="dxa"/>
          </w:tcPr>
          <w:p w14:paraId="585BE53B" w14:textId="27A8B48C" w:rsidR="0088059B" w:rsidRPr="004F0992" w:rsidRDefault="0088059B" w:rsidP="0088059B">
            <w:pPr>
              <w:pStyle w:val="acctmergecolhdg"/>
              <w:spacing w:line="240" w:lineRule="auto"/>
              <w:rPr>
                <w:b w:val="0"/>
                <w:bCs/>
                <w:sz w:val="20"/>
              </w:rPr>
            </w:pPr>
            <w:r w:rsidRPr="004F0992">
              <w:rPr>
                <w:b w:val="0"/>
                <w:bCs/>
                <w:sz w:val="20"/>
              </w:rPr>
              <w:t>2021</w:t>
            </w:r>
          </w:p>
        </w:tc>
        <w:tc>
          <w:tcPr>
            <w:tcW w:w="180" w:type="dxa"/>
          </w:tcPr>
          <w:p w14:paraId="5875F00F" w14:textId="77777777" w:rsidR="0088059B" w:rsidRPr="004F0992" w:rsidRDefault="0088059B" w:rsidP="0088059B">
            <w:pPr>
              <w:pStyle w:val="acctmergecolhdg"/>
              <w:spacing w:line="240" w:lineRule="auto"/>
              <w:rPr>
                <w:b w:val="0"/>
                <w:bCs/>
                <w:sz w:val="20"/>
              </w:rPr>
            </w:pPr>
          </w:p>
        </w:tc>
        <w:tc>
          <w:tcPr>
            <w:tcW w:w="1080" w:type="dxa"/>
          </w:tcPr>
          <w:p w14:paraId="3F87514E" w14:textId="326BB735" w:rsidR="0088059B" w:rsidRPr="004F0992" w:rsidRDefault="0088059B" w:rsidP="0088059B">
            <w:pPr>
              <w:pStyle w:val="acctmergecolhdg"/>
              <w:spacing w:line="240" w:lineRule="auto"/>
              <w:rPr>
                <w:b w:val="0"/>
                <w:bCs/>
                <w:sz w:val="20"/>
              </w:rPr>
            </w:pPr>
            <w:r w:rsidRPr="004F0992">
              <w:rPr>
                <w:b w:val="0"/>
                <w:bCs/>
                <w:sz w:val="20"/>
              </w:rPr>
              <w:t>2020</w:t>
            </w:r>
          </w:p>
        </w:tc>
        <w:tc>
          <w:tcPr>
            <w:tcW w:w="180" w:type="dxa"/>
          </w:tcPr>
          <w:p w14:paraId="4546FFB7" w14:textId="77777777" w:rsidR="0088059B" w:rsidRPr="004F0992" w:rsidRDefault="0088059B" w:rsidP="0088059B">
            <w:pPr>
              <w:pStyle w:val="acctmergecolhdg"/>
              <w:spacing w:line="240" w:lineRule="auto"/>
              <w:rPr>
                <w:b w:val="0"/>
                <w:bCs/>
                <w:sz w:val="20"/>
              </w:rPr>
            </w:pPr>
          </w:p>
        </w:tc>
        <w:tc>
          <w:tcPr>
            <w:tcW w:w="1080" w:type="dxa"/>
          </w:tcPr>
          <w:p w14:paraId="4FCCFC47" w14:textId="052F9F35" w:rsidR="0088059B" w:rsidRPr="004F0992" w:rsidRDefault="0088059B" w:rsidP="0088059B">
            <w:pPr>
              <w:pStyle w:val="acctmergecolhdg"/>
              <w:spacing w:line="240" w:lineRule="auto"/>
              <w:rPr>
                <w:b w:val="0"/>
                <w:bCs/>
                <w:sz w:val="20"/>
              </w:rPr>
            </w:pPr>
            <w:r w:rsidRPr="004F0992">
              <w:rPr>
                <w:b w:val="0"/>
                <w:bCs/>
                <w:sz w:val="20"/>
              </w:rPr>
              <w:t>2021</w:t>
            </w:r>
          </w:p>
        </w:tc>
        <w:tc>
          <w:tcPr>
            <w:tcW w:w="180" w:type="dxa"/>
          </w:tcPr>
          <w:p w14:paraId="05F6FFBF" w14:textId="77777777" w:rsidR="0088059B" w:rsidRPr="004F0992" w:rsidRDefault="0088059B" w:rsidP="0088059B">
            <w:pPr>
              <w:pStyle w:val="acctmergecolhdg"/>
              <w:spacing w:line="240" w:lineRule="auto"/>
              <w:rPr>
                <w:b w:val="0"/>
                <w:bCs/>
                <w:sz w:val="20"/>
              </w:rPr>
            </w:pPr>
          </w:p>
        </w:tc>
        <w:tc>
          <w:tcPr>
            <w:tcW w:w="1170" w:type="dxa"/>
          </w:tcPr>
          <w:p w14:paraId="6FBDEE98" w14:textId="0EFB6F87" w:rsidR="0088059B" w:rsidRPr="004F0992" w:rsidRDefault="0088059B" w:rsidP="0088059B">
            <w:pPr>
              <w:pStyle w:val="acctmergecolhdg"/>
              <w:spacing w:line="240" w:lineRule="auto"/>
              <w:rPr>
                <w:b w:val="0"/>
                <w:bCs/>
                <w:sz w:val="20"/>
              </w:rPr>
            </w:pPr>
            <w:r w:rsidRPr="004F0992">
              <w:rPr>
                <w:b w:val="0"/>
                <w:bCs/>
                <w:sz w:val="20"/>
              </w:rPr>
              <w:t>2020</w:t>
            </w:r>
          </w:p>
        </w:tc>
      </w:tr>
      <w:tr w:rsidR="0088059B" w:rsidRPr="004F0992" w14:paraId="15CAC239" w14:textId="77777777" w:rsidTr="0088059B">
        <w:trPr>
          <w:cantSplit/>
          <w:tblHeader/>
        </w:trPr>
        <w:tc>
          <w:tcPr>
            <w:tcW w:w="4230" w:type="dxa"/>
          </w:tcPr>
          <w:p w14:paraId="48B3A113" w14:textId="77777777" w:rsidR="0088059B" w:rsidRPr="004F0992" w:rsidRDefault="0088059B" w:rsidP="0088059B">
            <w:pPr>
              <w:spacing w:line="240" w:lineRule="auto"/>
              <w:rPr>
                <w:b/>
                <w:bCs/>
                <w:i/>
                <w:iCs/>
                <w:sz w:val="20"/>
              </w:rPr>
            </w:pPr>
          </w:p>
        </w:tc>
        <w:tc>
          <w:tcPr>
            <w:tcW w:w="5040" w:type="dxa"/>
            <w:gridSpan w:val="7"/>
          </w:tcPr>
          <w:p w14:paraId="2E372D1F" w14:textId="77777777" w:rsidR="0088059B" w:rsidRPr="004F0992" w:rsidRDefault="0088059B" w:rsidP="0088059B">
            <w:pPr>
              <w:pStyle w:val="acctfourfigure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8059B" w:rsidRPr="004F0992" w14:paraId="08FAAEF6" w14:textId="77777777" w:rsidTr="0088059B">
        <w:trPr>
          <w:cantSplit/>
        </w:trPr>
        <w:tc>
          <w:tcPr>
            <w:tcW w:w="4230" w:type="dxa"/>
          </w:tcPr>
          <w:p w14:paraId="1E89D4E2" w14:textId="77777777" w:rsidR="0088059B" w:rsidRPr="004F0992" w:rsidRDefault="0088059B" w:rsidP="0088059B">
            <w:pPr>
              <w:spacing w:line="240" w:lineRule="auto"/>
              <w:rPr>
                <w:b/>
                <w:bCs/>
                <w:i/>
                <w:iCs/>
                <w:sz w:val="20"/>
              </w:rPr>
            </w:pPr>
            <w:r w:rsidRPr="004F0992">
              <w:rPr>
                <w:b/>
                <w:bCs/>
                <w:i/>
                <w:iCs/>
                <w:sz w:val="20"/>
              </w:rPr>
              <w:t>Subsidiaries</w:t>
            </w:r>
          </w:p>
        </w:tc>
        <w:tc>
          <w:tcPr>
            <w:tcW w:w="1170" w:type="dxa"/>
          </w:tcPr>
          <w:p w14:paraId="28B8A337" w14:textId="77777777" w:rsidR="0088059B" w:rsidRPr="004F0992" w:rsidRDefault="0088059B" w:rsidP="0088059B">
            <w:pPr>
              <w:pStyle w:val="acctfourfigures"/>
              <w:spacing w:line="240" w:lineRule="auto"/>
              <w:rPr>
                <w:sz w:val="20"/>
              </w:rPr>
            </w:pPr>
          </w:p>
        </w:tc>
        <w:tc>
          <w:tcPr>
            <w:tcW w:w="180" w:type="dxa"/>
          </w:tcPr>
          <w:p w14:paraId="4E5A48E6" w14:textId="77777777" w:rsidR="0088059B" w:rsidRPr="004F0992" w:rsidRDefault="0088059B" w:rsidP="0088059B">
            <w:pPr>
              <w:pStyle w:val="acctfourfigures"/>
              <w:spacing w:line="240" w:lineRule="auto"/>
              <w:rPr>
                <w:sz w:val="20"/>
              </w:rPr>
            </w:pPr>
          </w:p>
        </w:tc>
        <w:tc>
          <w:tcPr>
            <w:tcW w:w="1080" w:type="dxa"/>
          </w:tcPr>
          <w:p w14:paraId="78AB8A2D" w14:textId="77777777" w:rsidR="0088059B" w:rsidRPr="004F0992" w:rsidRDefault="0088059B" w:rsidP="0088059B">
            <w:pPr>
              <w:pStyle w:val="acctfourfigures"/>
              <w:spacing w:line="240" w:lineRule="auto"/>
              <w:rPr>
                <w:sz w:val="20"/>
              </w:rPr>
            </w:pPr>
          </w:p>
        </w:tc>
        <w:tc>
          <w:tcPr>
            <w:tcW w:w="180" w:type="dxa"/>
          </w:tcPr>
          <w:p w14:paraId="67E0CC64" w14:textId="77777777" w:rsidR="0088059B" w:rsidRPr="004F0992" w:rsidRDefault="0088059B" w:rsidP="0088059B">
            <w:pPr>
              <w:pStyle w:val="acctfourfigures"/>
              <w:spacing w:line="240" w:lineRule="auto"/>
              <w:rPr>
                <w:sz w:val="20"/>
              </w:rPr>
            </w:pPr>
          </w:p>
        </w:tc>
        <w:tc>
          <w:tcPr>
            <w:tcW w:w="1080" w:type="dxa"/>
          </w:tcPr>
          <w:p w14:paraId="360E15D5" w14:textId="77777777" w:rsidR="0088059B" w:rsidRPr="004F0992" w:rsidRDefault="0088059B" w:rsidP="0088059B">
            <w:pPr>
              <w:pStyle w:val="acctfourfigures"/>
              <w:spacing w:line="240" w:lineRule="auto"/>
              <w:rPr>
                <w:sz w:val="20"/>
              </w:rPr>
            </w:pPr>
          </w:p>
        </w:tc>
        <w:tc>
          <w:tcPr>
            <w:tcW w:w="180" w:type="dxa"/>
          </w:tcPr>
          <w:p w14:paraId="55686FBC" w14:textId="77777777" w:rsidR="0088059B" w:rsidRPr="004F0992" w:rsidRDefault="0088059B" w:rsidP="0088059B">
            <w:pPr>
              <w:pStyle w:val="acctfourfigures"/>
              <w:spacing w:line="240" w:lineRule="auto"/>
              <w:rPr>
                <w:sz w:val="20"/>
              </w:rPr>
            </w:pPr>
          </w:p>
        </w:tc>
        <w:tc>
          <w:tcPr>
            <w:tcW w:w="1170" w:type="dxa"/>
          </w:tcPr>
          <w:p w14:paraId="22935398" w14:textId="77777777" w:rsidR="0088059B" w:rsidRPr="004F0992" w:rsidRDefault="0088059B" w:rsidP="0088059B">
            <w:pPr>
              <w:pStyle w:val="acctfourfigures"/>
              <w:spacing w:line="240" w:lineRule="auto"/>
              <w:rPr>
                <w:sz w:val="20"/>
              </w:rPr>
            </w:pPr>
          </w:p>
        </w:tc>
      </w:tr>
      <w:tr w:rsidR="00E35183" w:rsidRPr="004F0992" w14:paraId="059F58BE" w14:textId="77777777" w:rsidTr="0088059B">
        <w:trPr>
          <w:cantSplit/>
        </w:trPr>
        <w:tc>
          <w:tcPr>
            <w:tcW w:w="4230" w:type="dxa"/>
          </w:tcPr>
          <w:p w14:paraId="1416C473" w14:textId="77777777" w:rsidR="00E35183" w:rsidRPr="004F0992" w:rsidRDefault="00E35183" w:rsidP="00E35183">
            <w:pPr>
              <w:spacing w:line="240" w:lineRule="auto"/>
              <w:rPr>
                <w:sz w:val="20"/>
              </w:rPr>
            </w:pPr>
            <w:r w:rsidRPr="004F0992">
              <w:rPr>
                <w:sz w:val="20"/>
              </w:rPr>
              <w:t>Dividend income</w:t>
            </w:r>
          </w:p>
        </w:tc>
        <w:tc>
          <w:tcPr>
            <w:tcW w:w="1170" w:type="dxa"/>
          </w:tcPr>
          <w:p w14:paraId="487B2247" w14:textId="7310BF8C" w:rsidR="00E35183" w:rsidRPr="004F0992" w:rsidRDefault="00E35183" w:rsidP="00E35183">
            <w:pPr>
              <w:pStyle w:val="acctfourfigures"/>
              <w:tabs>
                <w:tab w:val="clear" w:pos="765"/>
                <w:tab w:val="decimal" w:pos="1004"/>
              </w:tabs>
              <w:spacing w:line="240" w:lineRule="auto"/>
              <w:ind w:right="11"/>
              <w:rPr>
                <w:sz w:val="20"/>
                <w:cs/>
                <w:lang w:bidi="th-TH"/>
              </w:rPr>
            </w:pPr>
            <w:r w:rsidRPr="00AE277C">
              <w:rPr>
                <w:sz w:val="20"/>
                <w:cs/>
                <w:lang w:bidi="th-TH"/>
              </w:rPr>
              <w:t>-</w:t>
            </w:r>
          </w:p>
        </w:tc>
        <w:tc>
          <w:tcPr>
            <w:tcW w:w="180" w:type="dxa"/>
          </w:tcPr>
          <w:p w14:paraId="36DEE7F8"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2075D755" w14:textId="3E9DFF05" w:rsidR="00E35183" w:rsidRPr="004F0992" w:rsidRDefault="00E35183" w:rsidP="00E35183">
            <w:pPr>
              <w:pStyle w:val="acctfourfigures"/>
              <w:tabs>
                <w:tab w:val="clear" w:pos="765"/>
                <w:tab w:val="decimal" w:pos="911"/>
              </w:tabs>
              <w:spacing w:line="240" w:lineRule="auto"/>
              <w:ind w:right="11"/>
              <w:rPr>
                <w:sz w:val="20"/>
                <w:cs/>
                <w:lang w:bidi="th-TH"/>
              </w:rPr>
            </w:pPr>
            <w:r w:rsidRPr="00AE277C">
              <w:rPr>
                <w:sz w:val="20"/>
                <w:cs/>
                <w:lang w:bidi="th-TH"/>
              </w:rPr>
              <w:t>-</w:t>
            </w:r>
          </w:p>
        </w:tc>
        <w:tc>
          <w:tcPr>
            <w:tcW w:w="180" w:type="dxa"/>
          </w:tcPr>
          <w:p w14:paraId="63D2A13B"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22804DF8" w14:textId="387ECC0C" w:rsidR="00E35183" w:rsidRPr="004F0992" w:rsidRDefault="00E35183" w:rsidP="00E35183">
            <w:pPr>
              <w:pStyle w:val="acctfourfigures"/>
              <w:tabs>
                <w:tab w:val="clear" w:pos="765"/>
                <w:tab w:val="decimal" w:pos="909"/>
              </w:tabs>
              <w:spacing w:line="240" w:lineRule="auto"/>
              <w:ind w:right="11"/>
              <w:rPr>
                <w:sz w:val="20"/>
                <w:lang w:val="en-US"/>
              </w:rPr>
            </w:pPr>
            <w:r w:rsidRPr="00AE277C">
              <w:rPr>
                <w:sz w:val="20"/>
                <w:cs/>
                <w:lang w:bidi="th-TH"/>
              </w:rPr>
              <w:t>-</w:t>
            </w:r>
          </w:p>
        </w:tc>
        <w:tc>
          <w:tcPr>
            <w:tcW w:w="180" w:type="dxa"/>
          </w:tcPr>
          <w:p w14:paraId="2F3BEE66"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29358796" w14:textId="2C44DEAA"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lang w:val="en-US"/>
              </w:rPr>
              <w:t>35,000</w:t>
            </w:r>
          </w:p>
        </w:tc>
      </w:tr>
      <w:tr w:rsidR="00E35183" w:rsidRPr="004F0992" w14:paraId="3F630F6B" w14:textId="77777777" w:rsidTr="0088059B">
        <w:trPr>
          <w:cantSplit/>
        </w:trPr>
        <w:tc>
          <w:tcPr>
            <w:tcW w:w="4230" w:type="dxa"/>
          </w:tcPr>
          <w:p w14:paraId="4D1C1CEE" w14:textId="77777777" w:rsidR="00E35183" w:rsidRPr="004F0992" w:rsidRDefault="00E35183" w:rsidP="00E35183">
            <w:pPr>
              <w:spacing w:line="240" w:lineRule="auto"/>
              <w:rPr>
                <w:sz w:val="20"/>
              </w:rPr>
            </w:pPr>
            <w:r w:rsidRPr="004F0992">
              <w:rPr>
                <w:sz w:val="20"/>
              </w:rPr>
              <w:t>Fee income on support services</w:t>
            </w:r>
          </w:p>
        </w:tc>
        <w:tc>
          <w:tcPr>
            <w:tcW w:w="1170" w:type="dxa"/>
          </w:tcPr>
          <w:p w14:paraId="4A8EC13C" w14:textId="649162DB" w:rsidR="00E35183" w:rsidRPr="004F0992" w:rsidRDefault="00E35183" w:rsidP="00E35183">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6197EE6A"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1CA24DA0" w14:textId="0114ADA0" w:rsidR="00E35183" w:rsidRPr="004F0992" w:rsidRDefault="00E35183" w:rsidP="00E35183">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1988A2EF"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29DF59F5" w14:textId="2E4A0B8E" w:rsidR="00E35183" w:rsidRPr="004F0992" w:rsidRDefault="00E35183" w:rsidP="00E35183">
            <w:pPr>
              <w:pStyle w:val="acctfourfigures"/>
              <w:tabs>
                <w:tab w:val="clear" w:pos="765"/>
                <w:tab w:val="decimal" w:pos="909"/>
              </w:tabs>
              <w:spacing w:line="240" w:lineRule="auto"/>
              <w:ind w:right="11"/>
              <w:rPr>
                <w:sz w:val="20"/>
                <w:lang w:val="en-US"/>
              </w:rPr>
            </w:pPr>
            <w:r w:rsidRPr="004F0992">
              <w:rPr>
                <w:sz w:val="20"/>
                <w:lang w:bidi="th-TH"/>
              </w:rPr>
              <w:t>66,472</w:t>
            </w:r>
          </w:p>
        </w:tc>
        <w:tc>
          <w:tcPr>
            <w:tcW w:w="180" w:type="dxa"/>
          </w:tcPr>
          <w:p w14:paraId="788AC924"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7F5372AB" w14:textId="61327898"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lang w:val="en-US"/>
              </w:rPr>
              <w:t>18,528</w:t>
            </w:r>
          </w:p>
        </w:tc>
      </w:tr>
      <w:tr w:rsidR="00E35183" w:rsidRPr="004F0992" w14:paraId="392BDD54" w14:textId="77777777" w:rsidTr="0088059B">
        <w:trPr>
          <w:cantSplit/>
        </w:trPr>
        <w:tc>
          <w:tcPr>
            <w:tcW w:w="4230" w:type="dxa"/>
          </w:tcPr>
          <w:p w14:paraId="56535B1B" w14:textId="77777777" w:rsidR="00E35183" w:rsidRPr="004F0992" w:rsidRDefault="00E35183" w:rsidP="00E35183">
            <w:pPr>
              <w:spacing w:line="240" w:lineRule="auto"/>
              <w:rPr>
                <w:sz w:val="20"/>
              </w:rPr>
            </w:pPr>
            <w:r w:rsidRPr="004F0992">
              <w:rPr>
                <w:sz w:val="20"/>
              </w:rPr>
              <w:t>Rental income</w:t>
            </w:r>
          </w:p>
        </w:tc>
        <w:tc>
          <w:tcPr>
            <w:tcW w:w="1170" w:type="dxa"/>
          </w:tcPr>
          <w:p w14:paraId="56DAEF7A" w14:textId="388A5548" w:rsidR="00E35183" w:rsidRPr="004F0992" w:rsidRDefault="00E35183" w:rsidP="00E35183">
            <w:pPr>
              <w:pStyle w:val="acctfourfigures"/>
              <w:tabs>
                <w:tab w:val="clear" w:pos="765"/>
                <w:tab w:val="decimal" w:pos="1004"/>
              </w:tabs>
              <w:spacing w:line="240" w:lineRule="auto"/>
              <w:ind w:right="11"/>
              <w:rPr>
                <w:sz w:val="20"/>
              </w:rPr>
            </w:pPr>
            <w:r w:rsidRPr="00AE277C">
              <w:rPr>
                <w:sz w:val="20"/>
                <w:cs/>
                <w:lang w:bidi="th-TH"/>
              </w:rPr>
              <w:t>-</w:t>
            </w:r>
          </w:p>
        </w:tc>
        <w:tc>
          <w:tcPr>
            <w:tcW w:w="180" w:type="dxa"/>
          </w:tcPr>
          <w:p w14:paraId="2821FEE7"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3B3CA6C1" w14:textId="190E1423" w:rsidR="00E35183" w:rsidRPr="004F0992" w:rsidRDefault="00E35183" w:rsidP="00E35183">
            <w:pPr>
              <w:pStyle w:val="acctfourfigures"/>
              <w:tabs>
                <w:tab w:val="clear" w:pos="765"/>
                <w:tab w:val="decimal" w:pos="911"/>
              </w:tabs>
              <w:spacing w:line="240" w:lineRule="auto"/>
              <w:ind w:right="11"/>
              <w:rPr>
                <w:sz w:val="20"/>
              </w:rPr>
            </w:pPr>
            <w:r w:rsidRPr="00AE277C">
              <w:rPr>
                <w:sz w:val="20"/>
                <w:cs/>
                <w:lang w:bidi="th-TH"/>
              </w:rPr>
              <w:t>-</w:t>
            </w:r>
          </w:p>
        </w:tc>
        <w:tc>
          <w:tcPr>
            <w:tcW w:w="180" w:type="dxa"/>
          </w:tcPr>
          <w:p w14:paraId="20D614DB"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4FEAC7C3" w14:textId="1946357E" w:rsidR="00E35183" w:rsidRPr="004F0992" w:rsidRDefault="00E35183" w:rsidP="00E35183">
            <w:pPr>
              <w:pStyle w:val="acctfourfigures"/>
              <w:tabs>
                <w:tab w:val="clear" w:pos="765"/>
                <w:tab w:val="decimal" w:pos="909"/>
              </w:tabs>
              <w:spacing w:line="240" w:lineRule="auto"/>
              <w:ind w:right="11"/>
              <w:rPr>
                <w:sz w:val="20"/>
              </w:rPr>
            </w:pPr>
            <w:r w:rsidRPr="004F0992">
              <w:rPr>
                <w:sz w:val="20"/>
                <w:lang w:bidi="th-TH"/>
              </w:rPr>
              <w:t>548</w:t>
            </w:r>
          </w:p>
        </w:tc>
        <w:tc>
          <w:tcPr>
            <w:tcW w:w="180" w:type="dxa"/>
          </w:tcPr>
          <w:p w14:paraId="7CFE5223"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43A201CD" w14:textId="5D1E9A9C"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rPr>
              <w:t>468</w:t>
            </w:r>
          </w:p>
        </w:tc>
      </w:tr>
      <w:tr w:rsidR="00E35183" w:rsidRPr="004F0992" w14:paraId="2509FCA4" w14:textId="77777777" w:rsidTr="0088059B">
        <w:trPr>
          <w:cantSplit/>
        </w:trPr>
        <w:tc>
          <w:tcPr>
            <w:tcW w:w="4230" w:type="dxa"/>
          </w:tcPr>
          <w:p w14:paraId="62D6C0C5" w14:textId="77777777" w:rsidR="00E35183" w:rsidRPr="004F0992" w:rsidRDefault="00E35183" w:rsidP="00E35183">
            <w:pPr>
              <w:spacing w:line="240" w:lineRule="auto"/>
              <w:rPr>
                <w:sz w:val="20"/>
              </w:rPr>
            </w:pPr>
            <w:r w:rsidRPr="004F0992">
              <w:rPr>
                <w:sz w:val="20"/>
              </w:rPr>
              <w:t>Other interest income</w:t>
            </w:r>
          </w:p>
        </w:tc>
        <w:tc>
          <w:tcPr>
            <w:tcW w:w="1170" w:type="dxa"/>
          </w:tcPr>
          <w:p w14:paraId="63AE3CED" w14:textId="2DF69050" w:rsidR="00E35183" w:rsidRPr="004F0992" w:rsidRDefault="00E35183" w:rsidP="00E35183">
            <w:pPr>
              <w:pStyle w:val="acctfourfigures"/>
              <w:tabs>
                <w:tab w:val="clear" w:pos="765"/>
                <w:tab w:val="decimal" w:pos="1004"/>
              </w:tabs>
              <w:spacing w:line="240" w:lineRule="auto"/>
              <w:ind w:right="11"/>
              <w:rPr>
                <w:sz w:val="20"/>
                <w:cs/>
                <w:lang w:bidi="th-TH"/>
              </w:rPr>
            </w:pPr>
            <w:r w:rsidRPr="00AE277C">
              <w:rPr>
                <w:sz w:val="20"/>
                <w:cs/>
                <w:lang w:bidi="th-TH"/>
              </w:rPr>
              <w:t>-</w:t>
            </w:r>
          </w:p>
        </w:tc>
        <w:tc>
          <w:tcPr>
            <w:tcW w:w="180" w:type="dxa"/>
          </w:tcPr>
          <w:p w14:paraId="2E643780"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55B1F673" w14:textId="1B7727F3" w:rsidR="00E35183" w:rsidRPr="004F0992" w:rsidRDefault="00E35183" w:rsidP="00E35183">
            <w:pPr>
              <w:pStyle w:val="acctfourfigures"/>
              <w:tabs>
                <w:tab w:val="clear" w:pos="765"/>
                <w:tab w:val="decimal" w:pos="911"/>
              </w:tabs>
              <w:spacing w:line="240" w:lineRule="auto"/>
              <w:ind w:right="11"/>
              <w:rPr>
                <w:sz w:val="20"/>
                <w:cs/>
                <w:lang w:bidi="th-TH"/>
              </w:rPr>
            </w:pPr>
            <w:r w:rsidRPr="00AE277C">
              <w:rPr>
                <w:sz w:val="20"/>
                <w:cs/>
                <w:lang w:bidi="th-TH"/>
              </w:rPr>
              <w:t>-</w:t>
            </w:r>
          </w:p>
        </w:tc>
        <w:tc>
          <w:tcPr>
            <w:tcW w:w="180" w:type="dxa"/>
          </w:tcPr>
          <w:p w14:paraId="27488886"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24AA41FE" w14:textId="027797DC" w:rsidR="00E35183" w:rsidRPr="004F0992" w:rsidRDefault="00E35183" w:rsidP="00E35183">
            <w:pPr>
              <w:pStyle w:val="acctfourfigures"/>
              <w:tabs>
                <w:tab w:val="clear" w:pos="765"/>
                <w:tab w:val="decimal" w:pos="909"/>
              </w:tabs>
              <w:spacing w:line="240" w:lineRule="auto"/>
              <w:ind w:right="11"/>
              <w:rPr>
                <w:sz w:val="20"/>
                <w:lang w:val="en-US"/>
              </w:rPr>
            </w:pPr>
            <w:r w:rsidRPr="00AE277C">
              <w:rPr>
                <w:sz w:val="20"/>
                <w:cs/>
                <w:lang w:bidi="th-TH"/>
              </w:rPr>
              <w:t>-</w:t>
            </w:r>
          </w:p>
        </w:tc>
        <w:tc>
          <w:tcPr>
            <w:tcW w:w="180" w:type="dxa"/>
          </w:tcPr>
          <w:p w14:paraId="32B2616D"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00505643" w14:textId="7513F2F0" w:rsidR="00E35183" w:rsidRPr="004F0992" w:rsidRDefault="00E35183" w:rsidP="00E35183">
            <w:pPr>
              <w:pStyle w:val="acctfourfigures"/>
              <w:tabs>
                <w:tab w:val="clear" w:pos="765"/>
                <w:tab w:val="decimal" w:pos="911"/>
              </w:tabs>
              <w:spacing w:line="240" w:lineRule="auto"/>
              <w:ind w:right="14"/>
              <w:jc w:val="both"/>
              <w:rPr>
                <w:sz w:val="20"/>
                <w:cs/>
                <w:lang w:bidi="th-TH"/>
              </w:rPr>
            </w:pPr>
            <w:r w:rsidRPr="004F0992">
              <w:rPr>
                <w:sz w:val="20"/>
                <w:lang w:val="en-US"/>
              </w:rPr>
              <w:t>798</w:t>
            </w:r>
          </w:p>
        </w:tc>
      </w:tr>
      <w:tr w:rsidR="00E35183" w:rsidRPr="004F0992" w14:paraId="07D71F1A" w14:textId="77777777" w:rsidTr="0088059B">
        <w:trPr>
          <w:cantSplit/>
        </w:trPr>
        <w:tc>
          <w:tcPr>
            <w:tcW w:w="4230" w:type="dxa"/>
          </w:tcPr>
          <w:p w14:paraId="0B2DF12E" w14:textId="77777777" w:rsidR="00E35183" w:rsidRPr="004F0992" w:rsidRDefault="00E35183" w:rsidP="00E35183">
            <w:pPr>
              <w:spacing w:line="240" w:lineRule="auto"/>
              <w:rPr>
                <w:sz w:val="20"/>
              </w:rPr>
            </w:pPr>
          </w:p>
        </w:tc>
        <w:tc>
          <w:tcPr>
            <w:tcW w:w="1170" w:type="dxa"/>
          </w:tcPr>
          <w:p w14:paraId="7C8A2C27" w14:textId="77777777" w:rsidR="00E35183" w:rsidRPr="004F0992" w:rsidRDefault="00E35183" w:rsidP="00E35183">
            <w:pPr>
              <w:pStyle w:val="acctfourfigures"/>
              <w:tabs>
                <w:tab w:val="clear" w:pos="765"/>
                <w:tab w:val="decimal" w:pos="1004"/>
              </w:tabs>
              <w:spacing w:line="240" w:lineRule="auto"/>
              <w:ind w:right="11"/>
              <w:rPr>
                <w:sz w:val="20"/>
              </w:rPr>
            </w:pPr>
          </w:p>
        </w:tc>
        <w:tc>
          <w:tcPr>
            <w:tcW w:w="180" w:type="dxa"/>
          </w:tcPr>
          <w:p w14:paraId="5BCCC815"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5A24A777" w14:textId="77777777" w:rsidR="00E35183" w:rsidRPr="004F0992" w:rsidRDefault="00E35183" w:rsidP="00E35183">
            <w:pPr>
              <w:pStyle w:val="acctfourfigures"/>
              <w:tabs>
                <w:tab w:val="clear" w:pos="765"/>
                <w:tab w:val="decimal" w:pos="911"/>
              </w:tabs>
              <w:spacing w:line="240" w:lineRule="auto"/>
              <w:ind w:right="11"/>
              <w:rPr>
                <w:sz w:val="20"/>
              </w:rPr>
            </w:pPr>
          </w:p>
        </w:tc>
        <w:tc>
          <w:tcPr>
            <w:tcW w:w="180" w:type="dxa"/>
          </w:tcPr>
          <w:p w14:paraId="4B397844"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76C7A217" w14:textId="77777777" w:rsidR="00E35183" w:rsidRPr="004F0992" w:rsidRDefault="00E35183" w:rsidP="00E35183">
            <w:pPr>
              <w:pStyle w:val="acctfourfigures"/>
              <w:tabs>
                <w:tab w:val="clear" w:pos="765"/>
                <w:tab w:val="decimal" w:pos="997"/>
              </w:tabs>
              <w:spacing w:line="240" w:lineRule="auto"/>
              <w:ind w:right="11"/>
              <w:rPr>
                <w:sz w:val="20"/>
              </w:rPr>
            </w:pPr>
          </w:p>
        </w:tc>
        <w:tc>
          <w:tcPr>
            <w:tcW w:w="180" w:type="dxa"/>
          </w:tcPr>
          <w:p w14:paraId="63A240F1"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62A24FAA" w14:textId="77777777" w:rsidR="00E35183" w:rsidRPr="004F0992" w:rsidRDefault="00E35183" w:rsidP="00E35183">
            <w:pPr>
              <w:pStyle w:val="acctfourfigures"/>
              <w:tabs>
                <w:tab w:val="clear" w:pos="765"/>
                <w:tab w:val="decimal" w:pos="911"/>
              </w:tabs>
              <w:spacing w:line="240" w:lineRule="auto"/>
              <w:ind w:right="14"/>
              <w:jc w:val="both"/>
              <w:rPr>
                <w:sz w:val="20"/>
              </w:rPr>
            </w:pPr>
          </w:p>
        </w:tc>
      </w:tr>
      <w:tr w:rsidR="00E35183" w:rsidRPr="004F0992" w14:paraId="3AFEDB20" w14:textId="77777777" w:rsidTr="0088059B">
        <w:trPr>
          <w:cantSplit/>
        </w:trPr>
        <w:tc>
          <w:tcPr>
            <w:tcW w:w="4230" w:type="dxa"/>
          </w:tcPr>
          <w:p w14:paraId="62D0E2F6" w14:textId="77777777" w:rsidR="00E35183" w:rsidRPr="004F0992" w:rsidRDefault="00E35183" w:rsidP="00E35183">
            <w:pPr>
              <w:spacing w:line="240" w:lineRule="auto"/>
              <w:rPr>
                <w:i/>
                <w:iCs/>
                <w:sz w:val="20"/>
              </w:rPr>
            </w:pPr>
            <w:r w:rsidRPr="004F0992">
              <w:rPr>
                <w:b/>
                <w:bCs/>
                <w:i/>
                <w:iCs/>
                <w:sz w:val="20"/>
              </w:rPr>
              <w:t>Key management personnel</w:t>
            </w:r>
          </w:p>
        </w:tc>
        <w:tc>
          <w:tcPr>
            <w:tcW w:w="1170" w:type="dxa"/>
          </w:tcPr>
          <w:p w14:paraId="029FF241" w14:textId="77777777" w:rsidR="00E35183" w:rsidRPr="004F0992" w:rsidRDefault="00E35183" w:rsidP="00E35183">
            <w:pPr>
              <w:pStyle w:val="acctfourfigures"/>
              <w:tabs>
                <w:tab w:val="clear" w:pos="765"/>
                <w:tab w:val="decimal" w:pos="1004"/>
              </w:tabs>
              <w:spacing w:line="240" w:lineRule="auto"/>
              <w:ind w:right="11"/>
              <w:rPr>
                <w:sz w:val="20"/>
              </w:rPr>
            </w:pPr>
          </w:p>
        </w:tc>
        <w:tc>
          <w:tcPr>
            <w:tcW w:w="180" w:type="dxa"/>
          </w:tcPr>
          <w:p w14:paraId="4D1D56E4"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799B5A45" w14:textId="77777777" w:rsidR="00E35183" w:rsidRPr="004F0992" w:rsidRDefault="00E35183" w:rsidP="00E35183">
            <w:pPr>
              <w:pStyle w:val="acctfourfigures"/>
              <w:tabs>
                <w:tab w:val="clear" w:pos="765"/>
                <w:tab w:val="decimal" w:pos="911"/>
              </w:tabs>
              <w:spacing w:line="240" w:lineRule="auto"/>
              <w:ind w:right="11"/>
              <w:rPr>
                <w:sz w:val="20"/>
              </w:rPr>
            </w:pPr>
          </w:p>
        </w:tc>
        <w:tc>
          <w:tcPr>
            <w:tcW w:w="180" w:type="dxa"/>
          </w:tcPr>
          <w:p w14:paraId="57E2FA0F"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399FE7FE" w14:textId="77777777" w:rsidR="00E35183" w:rsidRPr="004F0992" w:rsidRDefault="00E35183" w:rsidP="00E35183">
            <w:pPr>
              <w:pStyle w:val="acctfourfigures"/>
              <w:tabs>
                <w:tab w:val="clear" w:pos="765"/>
                <w:tab w:val="decimal" w:pos="997"/>
              </w:tabs>
              <w:spacing w:line="240" w:lineRule="auto"/>
              <w:ind w:right="11"/>
              <w:rPr>
                <w:sz w:val="20"/>
              </w:rPr>
            </w:pPr>
          </w:p>
        </w:tc>
        <w:tc>
          <w:tcPr>
            <w:tcW w:w="180" w:type="dxa"/>
          </w:tcPr>
          <w:p w14:paraId="4693CD3F"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2F35B8CA" w14:textId="77777777" w:rsidR="00E35183" w:rsidRPr="004F0992" w:rsidRDefault="00E35183" w:rsidP="00E35183">
            <w:pPr>
              <w:pStyle w:val="acctfourfigures"/>
              <w:tabs>
                <w:tab w:val="clear" w:pos="765"/>
                <w:tab w:val="decimal" w:pos="911"/>
              </w:tabs>
              <w:spacing w:line="240" w:lineRule="auto"/>
              <w:ind w:right="14"/>
              <w:jc w:val="both"/>
              <w:rPr>
                <w:sz w:val="20"/>
              </w:rPr>
            </w:pPr>
          </w:p>
        </w:tc>
      </w:tr>
      <w:tr w:rsidR="00E35183" w:rsidRPr="004F0992" w14:paraId="5C07A022" w14:textId="77777777" w:rsidTr="0088059B">
        <w:trPr>
          <w:cantSplit/>
        </w:trPr>
        <w:tc>
          <w:tcPr>
            <w:tcW w:w="4230" w:type="dxa"/>
          </w:tcPr>
          <w:p w14:paraId="5E2927E0" w14:textId="77777777" w:rsidR="00E35183" w:rsidRPr="004F0992" w:rsidRDefault="00E35183" w:rsidP="00E35183">
            <w:pPr>
              <w:spacing w:line="240" w:lineRule="auto"/>
              <w:rPr>
                <w:sz w:val="20"/>
              </w:rPr>
            </w:pPr>
            <w:r w:rsidRPr="004F0992">
              <w:rPr>
                <w:sz w:val="20"/>
              </w:rPr>
              <w:t>Other interest income</w:t>
            </w:r>
          </w:p>
        </w:tc>
        <w:tc>
          <w:tcPr>
            <w:tcW w:w="1170" w:type="dxa"/>
          </w:tcPr>
          <w:p w14:paraId="6BEBA0A0" w14:textId="3872C1E3" w:rsidR="00E35183" w:rsidRPr="004F0992" w:rsidRDefault="00E35183" w:rsidP="00E35183">
            <w:pPr>
              <w:pStyle w:val="acctfourfigures"/>
              <w:tabs>
                <w:tab w:val="clear" w:pos="765"/>
                <w:tab w:val="decimal" w:pos="1004"/>
              </w:tabs>
              <w:spacing w:line="240" w:lineRule="auto"/>
              <w:ind w:right="11"/>
              <w:rPr>
                <w:sz w:val="20"/>
              </w:rPr>
            </w:pPr>
            <w:r w:rsidRPr="004F0992">
              <w:rPr>
                <w:sz w:val="20"/>
                <w:lang w:val="en-US"/>
              </w:rPr>
              <w:t>2</w:t>
            </w:r>
          </w:p>
        </w:tc>
        <w:tc>
          <w:tcPr>
            <w:tcW w:w="180" w:type="dxa"/>
          </w:tcPr>
          <w:p w14:paraId="497E1BAD"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05F897F0" w14:textId="67B64523" w:rsidR="00E35183" w:rsidRPr="004F0992" w:rsidRDefault="00E35183" w:rsidP="00E35183">
            <w:pPr>
              <w:pStyle w:val="acctfourfigures"/>
              <w:tabs>
                <w:tab w:val="clear" w:pos="765"/>
                <w:tab w:val="decimal" w:pos="911"/>
              </w:tabs>
              <w:spacing w:line="240" w:lineRule="auto"/>
              <w:ind w:right="11"/>
              <w:rPr>
                <w:sz w:val="20"/>
              </w:rPr>
            </w:pPr>
            <w:r w:rsidRPr="004F0992">
              <w:rPr>
                <w:sz w:val="20"/>
              </w:rPr>
              <w:t>2</w:t>
            </w:r>
          </w:p>
        </w:tc>
        <w:tc>
          <w:tcPr>
            <w:tcW w:w="180" w:type="dxa"/>
          </w:tcPr>
          <w:p w14:paraId="2CE98EBB"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17156CC9" w14:textId="575AC7C2" w:rsidR="00E35183" w:rsidRPr="004F0992" w:rsidRDefault="00E35183" w:rsidP="00E35183">
            <w:pPr>
              <w:pStyle w:val="acctfourfigures"/>
              <w:tabs>
                <w:tab w:val="clear" w:pos="765"/>
                <w:tab w:val="decimal" w:pos="909"/>
              </w:tabs>
              <w:spacing w:line="240" w:lineRule="auto"/>
              <w:ind w:right="11"/>
              <w:rPr>
                <w:sz w:val="20"/>
              </w:rPr>
            </w:pPr>
            <w:r w:rsidRPr="004F0992">
              <w:rPr>
                <w:sz w:val="20"/>
                <w:lang w:val="en-US"/>
              </w:rPr>
              <w:t>2</w:t>
            </w:r>
          </w:p>
        </w:tc>
        <w:tc>
          <w:tcPr>
            <w:tcW w:w="180" w:type="dxa"/>
          </w:tcPr>
          <w:p w14:paraId="2BFB0E1F"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59599074" w14:textId="71CEEE82"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rPr>
              <w:t>2</w:t>
            </w:r>
          </w:p>
        </w:tc>
      </w:tr>
      <w:tr w:rsidR="00E35183" w:rsidRPr="004F0992" w14:paraId="314DF723" w14:textId="77777777" w:rsidTr="0088059B">
        <w:trPr>
          <w:cantSplit/>
        </w:trPr>
        <w:tc>
          <w:tcPr>
            <w:tcW w:w="4230" w:type="dxa"/>
          </w:tcPr>
          <w:p w14:paraId="566E91A8" w14:textId="60E1B819" w:rsidR="00E35183" w:rsidRPr="004F0992" w:rsidRDefault="00E35183" w:rsidP="00E35183">
            <w:pPr>
              <w:spacing w:line="240" w:lineRule="auto"/>
              <w:rPr>
                <w:sz w:val="20"/>
              </w:rPr>
            </w:pPr>
            <w:r w:rsidRPr="004F0992">
              <w:rPr>
                <w:sz w:val="20"/>
              </w:rPr>
              <w:t xml:space="preserve">Interest expense </w:t>
            </w:r>
            <w:r w:rsidRPr="00AE277C">
              <w:rPr>
                <w:sz w:val="20"/>
                <w:cs/>
                <w:lang w:bidi="th-TH"/>
              </w:rPr>
              <w:t xml:space="preserve">- </w:t>
            </w:r>
            <w:r w:rsidRPr="004F0992">
              <w:rPr>
                <w:sz w:val="20"/>
              </w:rPr>
              <w:t>lease liabilities</w:t>
            </w:r>
          </w:p>
        </w:tc>
        <w:tc>
          <w:tcPr>
            <w:tcW w:w="1170" w:type="dxa"/>
          </w:tcPr>
          <w:p w14:paraId="6AD6CBB2" w14:textId="6F8C965C" w:rsidR="00E35183" w:rsidRPr="004F0992" w:rsidRDefault="00E35183" w:rsidP="00E35183">
            <w:pPr>
              <w:pStyle w:val="acctfourfigures"/>
              <w:tabs>
                <w:tab w:val="clear" w:pos="765"/>
                <w:tab w:val="decimal" w:pos="1004"/>
              </w:tabs>
              <w:spacing w:line="240" w:lineRule="auto"/>
              <w:ind w:right="11"/>
              <w:rPr>
                <w:sz w:val="20"/>
              </w:rPr>
            </w:pPr>
            <w:r w:rsidRPr="004F0992">
              <w:rPr>
                <w:sz w:val="20"/>
              </w:rPr>
              <w:t>484</w:t>
            </w:r>
          </w:p>
        </w:tc>
        <w:tc>
          <w:tcPr>
            <w:tcW w:w="180" w:type="dxa"/>
          </w:tcPr>
          <w:p w14:paraId="4D515A8F"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450BF332" w14:textId="5BCC14DA" w:rsidR="00E35183" w:rsidRPr="004F0992" w:rsidRDefault="00E35183" w:rsidP="00E35183">
            <w:pPr>
              <w:pStyle w:val="acctfourfigures"/>
              <w:tabs>
                <w:tab w:val="clear" w:pos="765"/>
                <w:tab w:val="decimal" w:pos="911"/>
              </w:tabs>
              <w:spacing w:line="240" w:lineRule="auto"/>
              <w:ind w:right="11"/>
              <w:rPr>
                <w:sz w:val="20"/>
              </w:rPr>
            </w:pPr>
            <w:r w:rsidRPr="004F0992">
              <w:rPr>
                <w:sz w:val="20"/>
              </w:rPr>
              <w:t>356</w:t>
            </w:r>
          </w:p>
        </w:tc>
        <w:tc>
          <w:tcPr>
            <w:tcW w:w="180" w:type="dxa"/>
          </w:tcPr>
          <w:p w14:paraId="767D976F"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4B276819" w14:textId="4DF41A49" w:rsidR="00E35183" w:rsidRPr="004F0992" w:rsidRDefault="00E35183" w:rsidP="00E35183">
            <w:pPr>
              <w:pStyle w:val="acctfourfigures"/>
              <w:tabs>
                <w:tab w:val="clear" w:pos="765"/>
                <w:tab w:val="decimal" w:pos="909"/>
              </w:tabs>
              <w:spacing w:line="240" w:lineRule="auto"/>
              <w:ind w:right="11"/>
              <w:rPr>
                <w:sz w:val="20"/>
              </w:rPr>
            </w:pPr>
            <w:r w:rsidRPr="004F0992">
              <w:rPr>
                <w:sz w:val="20"/>
              </w:rPr>
              <w:t>484</w:t>
            </w:r>
          </w:p>
        </w:tc>
        <w:tc>
          <w:tcPr>
            <w:tcW w:w="180" w:type="dxa"/>
          </w:tcPr>
          <w:p w14:paraId="41D15AC7"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17945A04" w14:textId="7FE4E58E"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rPr>
              <w:t>356</w:t>
            </w:r>
          </w:p>
        </w:tc>
      </w:tr>
      <w:tr w:rsidR="00E35183" w:rsidRPr="004F0992" w14:paraId="24000D72" w14:textId="77777777" w:rsidTr="0088059B">
        <w:trPr>
          <w:cantSplit/>
        </w:trPr>
        <w:tc>
          <w:tcPr>
            <w:tcW w:w="4230" w:type="dxa"/>
          </w:tcPr>
          <w:p w14:paraId="170ECF96" w14:textId="77777777" w:rsidR="00E35183" w:rsidRPr="004F0992" w:rsidRDefault="00E35183" w:rsidP="00E35183">
            <w:pPr>
              <w:spacing w:line="240" w:lineRule="auto"/>
              <w:ind w:left="371" w:hanging="371"/>
              <w:rPr>
                <w:sz w:val="20"/>
                <w:lang w:bidi="th-TH"/>
              </w:rPr>
            </w:pPr>
            <w:r w:rsidRPr="004F0992">
              <w:rPr>
                <w:sz w:val="20"/>
                <w:lang w:bidi="th-TH"/>
              </w:rPr>
              <w:t xml:space="preserve">Key management personnel compensation </w:t>
            </w:r>
          </w:p>
        </w:tc>
        <w:tc>
          <w:tcPr>
            <w:tcW w:w="1170" w:type="dxa"/>
          </w:tcPr>
          <w:p w14:paraId="2E3E671D" w14:textId="77777777" w:rsidR="00E35183" w:rsidRPr="004F0992" w:rsidRDefault="00E35183" w:rsidP="00E35183">
            <w:pPr>
              <w:pStyle w:val="acctfourfigures"/>
              <w:tabs>
                <w:tab w:val="clear" w:pos="765"/>
                <w:tab w:val="decimal" w:pos="1004"/>
              </w:tabs>
              <w:spacing w:line="240" w:lineRule="auto"/>
              <w:ind w:right="11"/>
              <w:rPr>
                <w:sz w:val="20"/>
              </w:rPr>
            </w:pPr>
          </w:p>
        </w:tc>
        <w:tc>
          <w:tcPr>
            <w:tcW w:w="180" w:type="dxa"/>
          </w:tcPr>
          <w:p w14:paraId="2B06912A"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35FBB2A1" w14:textId="77777777" w:rsidR="00E35183" w:rsidRPr="004F0992" w:rsidRDefault="00E35183" w:rsidP="00E35183">
            <w:pPr>
              <w:pStyle w:val="acctfourfigures"/>
              <w:tabs>
                <w:tab w:val="clear" w:pos="765"/>
                <w:tab w:val="decimal" w:pos="911"/>
              </w:tabs>
              <w:spacing w:line="240" w:lineRule="auto"/>
              <w:ind w:right="11"/>
              <w:rPr>
                <w:sz w:val="20"/>
              </w:rPr>
            </w:pPr>
          </w:p>
        </w:tc>
        <w:tc>
          <w:tcPr>
            <w:tcW w:w="180" w:type="dxa"/>
          </w:tcPr>
          <w:p w14:paraId="14009113"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74CA3D6C" w14:textId="77777777" w:rsidR="00E35183" w:rsidRPr="004F0992" w:rsidRDefault="00E35183" w:rsidP="00E35183">
            <w:pPr>
              <w:pStyle w:val="acctfourfigures"/>
              <w:tabs>
                <w:tab w:val="clear" w:pos="765"/>
                <w:tab w:val="decimal" w:pos="997"/>
              </w:tabs>
              <w:spacing w:line="240" w:lineRule="auto"/>
              <w:ind w:right="11"/>
              <w:rPr>
                <w:sz w:val="20"/>
              </w:rPr>
            </w:pPr>
          </w:p>
        </w:tc>
        <w:tc>
          <w:tcPr>
            <w:tcW w:w="180" w:type="dxa"/>
          </w:tcPr>
          <w:p w14:paraId="0DA348EE"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4C318D21" w14:textId="77777777" w:rsidR="00E35183" w:rsidRPr="004F0992" w:rsidRDefault="00E35183" w:rsidP="00E35183">
            <w:pPr>
              <w:pStyle w:val="acctfourfigures"/>
              <w:tabs>
                <w:tab w:val="clear" w:pos="765"/>
                <w:tab w:val="decimal" w:pos="911"/>
              </w:tabs>
              <w:spacing w:line="240" w:lineRule="auto"/>
              <w:ind w:right="14"/>
              <w:jc w:val="both"/>
              <w:rPr>
                <w:sz w:val="20"/>
              </w:rPr>
            </w:pPr>
          </w:p>
        </w:tc>
      </w:tr>
      <w:tr w:rsidR="00E35183" w:rsidRPr="004F0992" w14:paraId="761BF978" w14:textId="77777777" w:rsidTr="0088059B">
        <w:trPr>
          <w:cantSplit/>
        </w:trPr>
        <w:tc>
          <w:tcPr>
            <w:tcW w:w="4230" w:type="dxa"/>
          </w:tcPr>
          <w:p w14:paraId="31109BD1" w14:textId="77777777" w:rsidR="00E35183" w:rsidRPr="004F0992" w:rsidRDefault="00E35183" w:rsidP="00E35183">
            <w:pPr>
              <w:spacing w:line="240" w:lineRule="auto"/>
              <w:ind w:left="382" w:hanging="180"/>
              <w:rPr>
                <w:i/>
                <w:iCs/>
                <w:color w:val="0000FF"/>
                <w:sz w:val="20"/>
                <w:rtl/>
                <w:cs/>
              </w:rPr>
            </w:pPr>
            <w:r w:rsidRPr="004F0992">
              <w:rPr>
                <w:sz w:val="20"/>
                <w:lang w:bidi="th-TH"/>
              </w:rPr>
              <w:t>Short</w:t>
            </w:r>
            <w:r w:rsidRPr="00AE277C">
              <w:rPr>
                <w:sz w:val="20"/>
                <w:cs/>
                <w:lang w:bidi="th-TH"/>
              </w:rPr>
              <w:t>-</w:t>
            </w:r>
            <w:r w:rsidRPr="004F0992">
              <w:rPr>
                <w:sz w:val="20"/>
                <w:lang w:bidi="th-TH"/>
              </w:rPr>
              <w:t>term employee benefits</w:t>
            </w:r>
          </w:p>
        </w:tc>
        <w:tc>
          <w:tcPr>
            <w:tcW w:w="1170" w:type="dxa"/>
          </w:tcPr>
          <w:p w14:paraId="65366CC0" w14:textId="578D5426" w:rsidR="00E35183" w:rsidRPr="004F0992" w:rsidRDefault="00E35183" w:rsidP="00E35183">
            <w:pPr>
              <w:pStyle w:val="acctfourfigures"/>
              <w:tabs>
                <w:tab w:val="clear" w:pos="765"/>
                <w:tab w:val="decimal" w:pos="1004"/>
              </w:tabs>
              <w:spacing w:line="240" w:lineRule="auto"/>
              <w:ind w:right="11"/>
              <w:rPr>
                <w:sz w:val="20"/>
              </w:rPr>
            </w:pPr>
            <w:r w:rsidRPr="004F0992">
              <w:rPr>
                <w:sz w:val="20"/>
                <w:lang w:val="en-US"/>
              </w:rPr>
              <w:t>23,485</w:t>
            </w:r>
          </w:p>
        </w:tc>
        <w:tc>
          <w:tcPr>
            <w:tcW w:w="180" w:type="dxa"/>
          </w:tcPr>
          <w:p w14:paraId="73F6FB0E"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650A4B35" w14:textId="6AB63D81" w:rsidR="00E35183" w:rsidRPr="004F0992" w:rsidRDefault="00E35183" w:rsidP="00E35183">
            <w:pPr>
              <w:pStyle w:val="acctfourfigures"/>
              <w:tabs>
                <w:tab w:val="clear" w:pos="765"/>
                <w:tab w:val="decimal" w:pos="911"/>
              </w:tabs>
              <w:spacing w:line="240" w:lineRule="auto"/>
              <w:ind w:right="11"/>
              <w:rPr>
                <w:sz w:val="20"/>
              </w:rPr>
            </w:pPr>
            <w:r w:rsidRPr="004F0992">
              <w:rPr>
                <w:sz w:val="20"/>
              </w:rPr>
              <w:t>23,918</w:t>
            </w:r>
          </w:p>
        </w:tc>
        <w:tc>
          <w:tcPr>
            <w:tcW w:w="180" w:type="dxa"/>
          </w:tcPr>
          <w:p w14:paraId="56F42BA9"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703BD273" w14:textId="4AB7601E" w:rsidR="00E35183" w:rsidRPr="004F0992" w:rsidRDefault="00E35183" w:rsidP="00E35183">
            <w:pPr>
              <w:pStyle w:val="acctfourfigures"/>
              <w:tabs>
                <w:tab w:val="clear" w:pos="765"/>
                <w:tab w:val="decimal" w:pos="919"/>
              </w:tabs>
              <w:spacing w:line="240" w:lineRule="auto"/>
              <w:ind w:right="11"/>
              <w:rPr>
                <w:sz w:val="20"/>
              </w:rPr>
            </w:pPr>
            <w:r w:rsidRPr="004F0992">
              <w:rPr>
                <w:sz w:val="20"/>
                <w:lang w:val="en-US"/>
              </w:rPr>
              <w:t>23,485</w:t>
            </w:r>
          </w:p>
        </w:tc>
        <w:tc>
          <w:tcPr>
            <w:tcW w:w="180" w:type="dxa"/>
          </w:tcPr>
          <w:p w14:paraId="420580BC"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682888FB" w14:textId="520B3705"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rPr>
              <w:t>23,918</w:t>
            </w:r>
          </w:p>
        </w:tc>
      </w:tr>
      <w:tr w:rsidR="00E35183" w:rsidRPr="004F0992" w14:paraId="530C6B59" w14:textId="77777777" w:rsidTr="0088059B">
        <w:trPr>
          <w:cantSplit/>
        </w:trPr>
        <w:tc>
          <w:tcPr>
            <w:tcW w:w="4230" w:type="dxa"/>
          </w:tcPr>
          <w:p w14:paraId="2A3E6D33" w14:textId="77777777" w:rsidR="00E35183" w:rsidRPr="004F0992" w:rsidRDefault="00E35183" w:rsidP="00E35183">
            <w:pPr>
              <w:spacing w:line="240" w:lineRule="auto"/>
              <w:ind w:left="382" w:hanging="180"/>
              <w:rPr>
                <w:sz w:val="20"/>
                <w:lang w:bidi="th-TH"/>
              </w:rPr>
            </w:pPr>
            <w:r w:rsidRPr="004F0992">
              <w:rPr>
                <w:sz w:val="20"/>
                <w:lang w:bidi="th-TH"/>
              </w:rPr>
              <w:t>Post</w:t>
            </w:r>
            <w:r w:rsidRPr="00AE277C">
              <w:rPr>
                <w:sz w:val="20"/>
                <w:cs/>
                <w:lang w:bidi="th-TH"/>
              </w:rPr>
              <w:t>-</w:t>
            </w:r>
            <w:r w:rsidRPr="004F0992">
              <w:rPr>
                <w:sz w:val="20"/>
                <w:lang w:bidi="th-TH"/>
              </w:rPr>
              <w:t>employment benefits</w:t>
            </w:r>
          </w:p>
        </w:tc>
        <w:tc>
          <w:tcPr>
            <w:tcW w:w="1170" w:type="dxa"/>
          </w:tcPr>
          <w:p w14:paraId="37F01A11" w14:textId="4636CD97" w:rsidR="00E35183" w:rsidRPr="004F0992" w:rsidRDefault="00E35183" w:rsidP="00E35183">
            <w:pPr>
              <w:pStyle w:val="acctfourfigures"/>
              <w:tabs>
                <w:tab w:val="clear" w:pos="765"/>
                <w:tab w:val="decimal" w:pos="1004"/>
              </w:tabs>
              <w:spacing w:line="240" w:lineRule="auto"/>
              <w:ind w:right="11"/>
              <w:rPr>
                <w:sz w:val="20"/>
              </w:rPr>
            </w:pPr>
            <w:r w:rsidRPr="004F0992">
              <w:rPr>
                <w:sz w:val="20"/>
                <w:lang w:val="en-US"/>
              </w:rPr>
              <w:t>1,123</w:t>
            </w:r>
          </w:p>
        </w:tc>
        <w:tc>
          <w:tcPr>
            <w:tcW w:w="180" w:type="dxa"/>
          </w:tcPr>
          <w:p w14:paraId="1124BE2B"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49A02FBE" w14:textId="14555FDC" w:rsidR="00E35183" w:rsidRPr="004F0992" w:rsidRDefault="00E35183" w:rsidP="00E35183">
            <w:pPr>
              <w:pStyle w:val="acctfourfigures"/>
              <w:tabs>
                <w:tab w:val="clear" w:pos="765"/>
                <w:tab w:val="decimal" w:pos="911"/>
              </w:tabs>
              <w:spacing w:line="240" w:lineRule="auto"/>
              <w:ind w:right="11"/>
              <w:rPr>
                <w:sz w:val="20"/>
              </w:rPr>
            </w:pPr>
            <w:r w:rsidRPr="004F0992">
              <w:rPr>
                <w:sz w:val="20"/>
              </w:rPr>
              <w:t>1,046</w:t>
            </w:r>
          </w:p>
        </w:tc>
        <w:tc>
          <w:tcPr>
            <w:tcW w:w="180" w:type="dxa"/>
          </w:tcPr>
          <w:p w14:paraId="215467BD"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3E1C7DB9" w14:textId="3026D369" w:rsidR="00E35183" w:rsidRPr="004F0992" w:rsidRDefault="00E35183" w:rsidP="00E35183">
            <w:pPr>
              <w:pStyle w:val="acctfourfigures"/>
              <w:tabs>
                <w:tab w:val="clear" w:pos="765"/>
                <w:tab w:val="decimal" w:pos="919"/>
              </w:tabs>
              <w:spacing w:line="240" w:lineRule="auto"/>
              <w:ind w:right="11"/>
              <w:rPr>
                <w:sz w:val="20"/>
              </w:rPr>
            </w:pPr>
            <w:r w:rsidRPr="004F0992">
              <w:rPr>
                <w:sz w:val="20"/>
                <w:lang w:val="en-US"/>
              </w:rPr>
              <w:t>1,123</w:t>
            </w:r>
          </w:p>
        </w:tc>
        <w:tc>
          <w:tcPr>
            <w:tcW w:w="180" w:type="dxa"/>
          </w:tcPr>
          <w:p w14:paraId="661007A8"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1002B5FD" w14:textId="30B9D13F"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rPr>
              <w:t>1,046</w:t>
            </w:r>
          </w:p>
        </w:tc>
      </w:tr>
      <w:tr w:rsidR="00E35183" w:rsidRPr="004F0992" w14:paraId="32404122" w14:textId="77777777" w:rsidTr="0088059B">
        <w:trPr>
          <w:cantSplit/>
        </w:trPr>
        <w:tc>
          <w:tcPr>
            <w:tcW w:w="4230" w:type="dxa"/>
          </w:tcPr>
          <w:p w14:paraId="1E7F1744" w14:textId="77777777" w:rsidR="00E35183" w:rsidRPr="004F0992" w:rsidRDefault="00E35183" w:rsidP="00E35183">
            <w:pPr>
              <w:spacing w:line="240" w:lineRule="auto"/>
              <w:ind w:left="382" w:hanging="180"/>
              <w:rPr>
                <w:sz w:val="20"/>
                <w:lang w:bidi="th-TH"/>
              </w:rPr>
            </w:pPr>
            <w:r w:rsidRPr="004F0992">
              <w:rPr>
                <w:sz w:val="20"/>
              </w:rPr>
              <w:t>Total key management personnel compensation</w:t>
            </w:r>
          </w:p>
        </w:tc>
        <w:tc>
          <w:tcPr>
            <w:tcW w:w="1170" w:type="dxa"/>
            <w:tcBorders>
              <w:top w:val="single" w:sz="4" w:space="0" w:color="auto"/>
              <w:bottom w:val="double" w:sz="4" w:space="0" w:color="auto"/>
            </w:tcBorders>
            <w:vAlign w:val="bottom"/>
          </w:tcPr>
          <w:p w14:paraId="0CAC4EB1" w14:textId="25858CED" w:rsidR="00E35183" w:rsidRPr="004F0992" w:rsidRDefault="00E35183" w:rsidP="00E35183">
            <w:pPr>
              <w:pStyle w:val="acctfourfigures"/>
              <w:tabs>
                <w:tab w:val="clear" w:pos="765"/>
                <w:tab w:val="decimal" w:pos="1004"/>
              </w:tabs>
              <w:spacing w:line="240" w:lineRule="auto"/>
              <w:ind w:right="11"/>
              <w:rPr>
                <w:sz w:val="20"/>
              </w:rPr>
            </w:pPr>
            <w:r w:rsidRPr="004F0992">
              <w:rPr>
                <w:sz w:val="20"/>
                <w:lang w:val="en-US"/>
              </w:rPr>
              <w:t>24,608</w:t>
            </w:r>
          </w:p>
        </w:tc>
        <w:tc>
          <w:tcPr>
            <w:tcW w:w="180" w:type="dxa"/>
            <w:vAlign w:val="bottom"/>
          </w:tcPr>
          <w:p w14:paraId="49539E9D"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27F8BD5C" w14:textId="204E5B98" w:rsidR="00E35183" w:rsidRPr="004F0992" w:rsidRDefault="00E35183" w:rsidP="00E35183">
            <w:pPr>
              <w:pStyle w:val="acctfourfigures"/>
              <w:tabs>
                <w:tab w:val="clear" w:pos="765"/>
                <w:tab w:val="decimal" w:pos="911"/>
              </w:tabs>
              <w:spacing w:line="240" w:lineRule="auto"/>
              <w:ind w:right="11"/>
              <w:rPr>
                <w:sz w:val="20"/>
              </w:rPr>
            </w:pPr>
            <w:r w:rsidRPr="004F0992">
              <w:rPr>
                <w:sz w:val="20"/>
              </w:rPr>
              <w:t>24,964</w:t>
            </w:r>
          </w:p>
        </w:tc>
        <w:tc>
          <w:tcPr>
            <w:tcW w:w="180" w:type="dxa"/>
            <w:vAlign w:val="bottom"/>
          </w:tcPr>
          <w:p w14:paraId="0C85417A"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Borders>
              <w:top w:val="single" w:sz="4" w:space="0" w:color="auto"/>
              <w:bottom w:val="double" w:sz="4" w:space="0" w:color="auto"/>
            </w:tcBorders>
            <w:vAlign w:val="bottom"/>
          </w:tcPr>
          <w:p w14:paraId="6F2D8AA2" w14:textId="5C892CCC" w:rsidR="00E35183" w:rsidRPr="004F0992" w:rsidRDefault="00E35183" w:rsidP="00E35183">
            <w:pPr>
              <w:pStyle w:val="acctfourfigures"/>
              <w:tabs>
                <w:tab w:val="clear" w:pos="765"/>
                <w:tab w:val="decimal" w:pos="919"/>
              </w:tabs>
              <w:spacing w:line="240" w:lineRule="auto"/>
              <w:ind w:right="11"/>
              <w:rPr>
                <w:sz w:val="20"/>
              </w:rPr>
            </w:pPr>
            <w:r w:rsidRPr="004F0992">
              <w:rPr>
                <w:sz w:val="20"/>
                <w:lang w:val="en-US"/>
              </w:rPr>
              <w:t>24,608</w:t>
            </w:r>
          </w:p>
        </w:tc>
        <w:tc>
          <w:tcPr>
            <w:tcW w:w="180" w:type="dxa"/>
            <w:vAlign w:val="bottom"/>
          </w:tcPr>
          <w:p w14:paraId="412C5439"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Borders>
              <w:top w:val="single" w:sz="4" w:space="0" w:color="auto"/>
              <w:bottom w:val="double" w:sz="4" w:space="0" w:color="auto"/>
            </w:tcBorders>
            <w:vAlign w:val="bottom"/>
          </w:tcPr>
          <w:p w14:paraId="5CA7F3C9" w14:textId="1E7BAE42"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rPr>
              <w:t>24,964</w:t>
            </w:r>
          </w:p>
        </w:tc>
      </w:tr>
      <w:tr w:rsidR="00E35183" w:rsidRPr="004F0992" w14:paraId="26DAFA2A" w14:textId="77777777" w:rsidTr="0088059B">
        <w:trPr>
          <w:cantSplit/>
          <w:trHeight w:val="80"/>
        </w:trPr>
        <w:tc>
          <w:tcPr>
            <w:tcW w:w="4230" w:type="dxa"/>
          </w:tcPr>
          <w:p w14:paraId="660F8A65" w14:textId="77777777" w:rsidR="00E35183" w:rsidRPr="004F0992" w:rsidRDefault="00E35183" w:rsidP="00E35183">
            <w:pPr>
              <w:spacing w:line="240" w:lineRule="auto"/>
              <w:rPr>
                <w:b/>
                <w:bCs/>
                <w:sz w:val="20"/>
              </w:rPr>
            </w:pPr>
          </w:p>
        </w:tc>
        <w:tc>
          <w:tcPr>
            <w:tcW w:w="1170" w:type="dxa"/>
          </w:tcPr>
          <w:p w14:paraId="7D3D24BF" w14:textId="77777777" w:rsidR="00E35183" w:rsidRPr="004F0992" w:rsidRDefault="00E35183" w:rsidP="00E35183">
            <w:pPr>
              <w:pStyle w:val="acctfourfigures"/>
              <w:tabs>
                <w:tab w:val="clear" w:pos="765"/>
                <w:tab w:val="decimal" w:pos="1004"/>
              </w:tabs>
              <w:spacing w:line="240" w:lineRule="auto"/>
              <w:ind w:right="11"/>
              <w:rPr>
                <w:sz w:val="20"/>
              </w:rPr>
            </w:pPr>
          </w:p>
        </w:tc>
        <w:tc>
          <w:tcPr>
            <w:tcW w:w="180" w:type="dxa"/>
          </w:tcPr>
          <w:p w14:paraId="2DB7AE58"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7AA842A7" w14:textId="77777777" w:rsidR="00E35183" w:rsidRPr="004F0992" w:rsidRDefault="00E35183" w:rsidP="00E35183">
            <w:pPr>
              <w:pStyle w:val="acctfourfigures"/>
              <w:tabs>
                <w:tab w:val="clear" w:pos="765"/>
                <w:tab w:val="decimal" w:pos="911"/>
              </w:tabs>
              <w:spacing w:line="240" w:lineRule="auto"/>
              <w:ind w:right="11"/>
              <w:rPr>
                <w:sz w:val="20"/>
              </w:rPr>
            </w:pPr>
          </w:p>
        </w:tc>
        <w:tc>
          <w:tcPr>
            <w:tcW w:w="180" w:type="dxa"/>
          </w:tcPr>
          <w:p w14:paraId="2411F4F5"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5FEF313F" w14:textId="77777777" w:rsidR="00E35183" w:rsidRPr="004F0992" w:rsidRDefault="00E35183" w:rsidP="00E35183">
            <w:pPr>
              <w:pStyle w:val="acctfourfigures"/>
              <w:tabs>
                <w:tab w:val="clear" w:pos="765"/>
                <w:tab w:val="decimal" w:pos="997"/>
              </w:tabs>
              <w:spacing w:line="240" w:lineRule="auto"/>
              <w:ind w:right="11"/>
              <w:rPr>
                <w:sz w:val="20"/>
              </w:rPr>
            </w:pPr>
          </w:p>
        </w:tc>
        <w:tc>
          <w:tcPr>
            <w:tcW w:w="180" w:type="dxa"/>
          </w:tcPr>
          <w:p w14:paraId="76411A58"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3A9CA7B7" w14:textId="77777777" w:rsidR="00E35183" w:rsidRPr="004F0992" w:rsidRDefault="00E35183" w:rsidP="00E35183">
            <w:pPr>
              <w:pStyle w:val="acctfourfigures"/>
              <w:tabs>
                <w:tab w:val="clear" w:pos="765"/>
                <w:tab w:val="decimal" w:pos="911"/>
              </w:tabs>
              <w:spacing w:line="240" w:lineRule="auto"/>
              <w:ind w:right="14"/>
              <w:jc w:val="both"/>
              <w:rPr>
                <w:sz w:val="20"/>
              </w:rPr>
            </w:pPr>
          </w:p>
        </w:tc>
      </w:tr>
      <w:tr w:rsidR="00E35183" w:rsidRPr="004F0992" w14:paraId="4486E8E6" w14:textId="77777777" w:rsidTr="0088059B">
        <w:trPr>
          <w:cantSplit/>
          <w:trHeight w:val="80"/>
        </w:trPr>
        <w:tc>
          <w:tcPr>
            <w:tcW w:w="4230" w:type="dxa"/>
          </w:tcPr>
          <w:p w14:paraId="39BBD933" w14:textId="77777777" w:rsidR="00E35183" w:rsidRPr="004F0992" w:rsidRDefault="00E35183" w:rsidP="00E35183">
            <w:pPr>
              <w:spacing w:line="240" w:lineRule="auto"/>
              <w:rPr>
                <w:b/>
                <w:bCs/>
                <w:i/>
                <w:iCs/>
                <w:sz w:val="20"/>
              </w:rPr>
            </w:pPr>
            <w:r w:rsidRPr="004F0992">
              <w:rPr>
                <w:b/>
                <w:bCs/>
                <w:i/>
                <w:iCs/>
                <w:sz w:val="20"/>
              </w:rPr>
              <w:t>Other related parties</w:t>
            </w:r>
          </w:p>
        </w:tc>
        <w:tc>
          <w:tcPr>
            <w:tcW w:w="1170" w:type="dxa"/>
          </w:tcPr>
          <w:p w14:paraId="76885F5A" w14:textId="77777777" w:rsidR="00E35183" w:rsidRPr="004F0992" w:rsidRDefault="00E35183" w:rsidP="00E35183">
            <w:pPr>
              <w:pStyle w:val="acctfourfigures"/>
              <w:tabs>
                <w:tab w:val="clear" w:pos="765"/>
                <w:tab w:val="decimal" w:pos="1004"/>
              </w:tabs>
              <w:spacing w:line="240" w:lineRule="auto"/>
              <w:ind w:right="11"/>
              <w:rPr>
                <w:sz w:val="20"/>
              </w:rPr>
            </w:pPr>
          </w:p>
        </w:tc>
        <w:tc>
          <w:tcPr>
            <w:tcW w:w="180" w:type="dxa"/>
          </w:tcPr>
          <w:p w14:paraId="68BEFA20"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018E9657" w14:textId="77777777" w:rsidR="00E35183" w:rsidRPr="004F0992" w:rsidRDefault="00E35183" w:rsidP="00E35183">
            <w:pPr>
              <w:pStyle w:val="acctfourfigures"/>
              <w:tabs>
                <w:tab w:val="clear" w:pos="765"/>
                <w:tab w:val="decimal" w:pos="911"/>
              </w:tabs>
              <w:spacing w:line="240" w:lineRule="auto"/>
              <w:ind w:right="11"/>
              <w:rPr>
                <w:sz w:val="20"/>
              </w:rPr>
            </w:pPr>
          </w:p>
        </w:tc>
        <w:tc>
          <w:tcPr>
            <w:tcW w:w="180" w:type="dxa"/>
          </w:tcPr>
          <w:p w14:paraId="562A2C9E"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2AFE9F43" w14:textId="77777777" w:rsidR="00E35183" w:rsidRPr="004F0992" w:rsidRDefault="00E35183" w:rsidP="00E35183">
            <w:pPr>
              <w:pStyle w:val="acctfourfigures"/>
              <w:tabs>
                <w:tab w:val="clear" w:pos="765"/>
                <w:tab w:val="decimal" w:pos="997"/>
              </w:tabs>
              <w:spacing w:line="240" w:lineRule="auto"/>
              <w:ind w:right="11"/>
              <w:rPr>
                <w:sz w:val="20"/>
              </w:rPr>
            </w:pPr>
          </w:p>
        </w:tc>
        <w:tc>
          <w:tcPr>
            <w:tcW w:w="180" w:type="dxa"/>
          </w:tcPr>
          <w:p w14:paraId="0530A7EF"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36A72017" w14:textId="77777777" w:rsidR="00E35183" w:rsidRPr="004F0992" w:rsidRDefault="00E35183" w:rsidP="00E35183">
            <w:pPr>
              <w:pStyle w:val="acctfourfigures"/>
              <w:tabs>
                <w:tab w:val="clear" w:pos="765"/>
                <w:tab w:val="decimal" w:pos="911"/>
              </w:tabs>
              <w:spacing w:line="240" w:lineRule="auto"/>
              <w:ind w:right="14"/>
              <w:jc w:val="both"/>
              <w:rPr>
                <w:sz w:val="20"/>
              </w:rPr>
            </w:pPr>
          </w:p>
        </w:tc>
      </w:tr>
      <w:tr w:rsidR="00E35183" w:rsidRPr="004F0992" w14:paraId="041C342D" w14:textId="77777777" w:rsidTr="0088059B">
        <w:trPr>
          <w:cantSplit/>
        </w:trPr>
        <w:tc>
          <w:tcPr>
            <w:tcW w:w="4230" w:type="dxa"/>
          </w:tcPr>
          <w:p w14:paraId="06A19188" w14:textId="77777777" w:rsidR="00E35183" w:rsidRPr="004F0992" w:rsidRDefault="00E35183" w:rsidP="00E35183">
            <w:pPr>
              <w:spacing w:line="240" w:lineRule="auto"/>
              <w:rPr>
                <w:sz w:val="20"/>
              </w:rPr>
            </w:pPr>
            <w:r w:rsidRPr="004F0992">
              <w:rPr>
                <w:sz w:val="20"/>
              </w:rPr>
              <w:t>Commission expense</w:t>
            </w:r>
          </w:p>
        </w:tc>
        <w:tc>
          <w:tcPr>
            <w:tcW w:w="1170" w:type="dxa"/>
          </w:tcPr>
          <w:p w14:paraId="7F58B6F0" w14:textId="4B0BF84C" w:rsidR="00E35183" w:rsidRPr="004F0992" w:rsidRDefault="00E35183" w:rsidP="00E35183">
            <w:pPr>
              <w:pStyle w:val="acctfourfigures"/>
              <w:tabs>
                <w:tab w:val="clear" w:pos="765"/>
                <w:tab w:val="decimal" w:pos="1004"/>
              </w:tabs>
              <w:spacing w:line="240" w:lineRule="auto"/>
              <w:ind w:right="11"/>
              <w:rPr>
                <w:sz w:val="20"/>
                <w:lang w:val="en-US"/>
              </w:rPr>
            </w:pPr>
            <w:r w:rsidRPr="004F0992">
              <w:rPr>
                <w:sz w:val="20"/>
                <w:lang w:val="en-US"/>
              </w:rPr>
              <w:t>1,106</w:t>
            </w:r>
          </w:p>
        </w:tc>
        <w:tc>
          <w:tcPr>
            <w:tcW w:w="180" w:type="dxa"/>
          </w:tcPr>
          <w:p w14:paraId="096F1FA9"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071E3D49" w14:textId="56EC828F" w:rsidR="00E35183" w:rsidRPr="004F0992" w:rsidRDefault="00E35183" w:rsidP="00E35183">
            <w:pPr>
              <w:pStyle w:val="acctfourfigures"/>
              <w:tabs>
                <w:tab w:val="clear" w:pos="765"/>
                <w:tab w:val="decimal" w:pos="911"/>
              </w:tabs>
              <w:spacing w:line="240" w:lineRule="auto"/>
              <w:ind w:right="11"/>
              <w:rPr>
                <w:sz w:val="20"/>
              </w:rPr>
            </w:pPr>
            <w:r w:rsidRPr="004F0992">
              <w:rPr>
                <w:sz w:val="20"/>
                <w:lang w:val="en-US"/>
              </w:rPr>
              <w:t>1,061</w:t>
            </w:r>
          </w:p>
        </w:tc>
        <w:tc>
          <w:tcPr>
            <w:tcW w:w="180" w:type="dxa"/>
          </w:tcPr>
          <w:p w14:paraId="2E21D769" w14:textId="77777777" w:rsidR="00E35183" w:rsidRPr="004F0992" w:rsidRDefault="00E35183" w:rsidP="00E35183">
            <w:pPr>
              <w:pStyle w:val="acctfourfigures"/>
              <w:tabs>
                <w:tab w:val="clear" w:pos="765"/>
                <w:tab w:val="decimal" w:pos="911"/>
              </w:tabs>
              <w:spacing w:line="240" w:lineRule="auto"/>
              <w:rPr>
                <w:sz w:val="20"/>
              </w:rPr>
            </w:pPr>
          </w:p>
        </w:tc>
        <w:tc>
          <w:tcPr>
            <w:tcW w:w="1080" w:type="dxa"/>
          </w:tcPr>
          <w:p w14:paraId="6351B255" w14:textId="63E53ECF" w:rsidR="00E35183" w:rsidRPr="004F0992" w:rsidRDefault="00E35183" w:rsidP="00E35183">
            <w:pPr>
              <w:pStyle w:val="acctfourfigures"/>
              <w:tabs>
                <w:tab w:val="clear" w:pos="765"/>
                <w:tab w:val="decimal" w:pos="857"/>
              </w:tabs>
              <w:spacing w:line="240" w:lineRule="auto"/>
              <w:ind w:right="11"/>
              <w:rPr>
                <w:sz w:val="20"/>
                <w:szCs w:val="25"/>
                <w:cs/>
                <w:lang w:bidi="th-TH"/>
              </w:rPr>
            </w:pPr>
            <w:r w:rsidRPr="004F0992">
              <w:rPr>
                <w:sz w:val="20"/>
                <w:lang w:val="en-US"/>
              </w:rPr>
              <w:t>1,106</w:t>
            </w:r>
          </w:p>
        </w:tc>
        <w:tc>
          <w:tcPr>
            <w:tcW w:w="180" w:type="dxa"/>
          </w:tcPr>
          <w:p w14:paraId="503342E4" w14:textId="77777777" w:rsidR="00E35183" w:rsidRPr="004F0992" w:rsidRDefault="00E35183" w:rsidP="00E35183">
            <w:pPr>
              <w:pStyle w:val="acctfourfigures"/>
              <w:tabs>
                <w:tab w:val="clear" w:pos="765"/>
                <w:tab w:val="decimal" w:pos="911"/>
              </w:tabs>
              <w:spacing w:line="240" w:lineRule="auto"/>
              <w:rPr>
                <w:sz w:val="20"/>
              </w:rPr>
            </w:pPr>
          </w:p>
        </w:tc>
        <w:tc>
          <w:tcPr>
            <w:tcW w:w="1170" w:type="dxa"/>
          </w:tcPr>
          <w:p w14:paraId="599A00C4" w14:textId="5EB03CE7" w:rsidR="00E35183" w:rsidRPr="004F0992" w:rsidRDefault="00E35183" w:rsidP="00E35183">
            <w:pPr>
              <w:pStyle w:val="acctfourfigures"/>
              <w:tabs>
                <w:tab w:val="clear" w:pos="765"/>
                <w:tab w:val="decimal" w:pos="911"/>
              </w:tabs>
              <w:spacing w:line="240" w:lineRule="auto"/>
              <w:ind w:right="14"/>
              <w:jc w:val="both"/>
              <w:rPr>
                <w:sz w:val="20"/>
              </w:rPr>
            </w:pPr>
            <w:r w:rsidRPr="004F0992">
              <w:rPr>
                <w:sz w:val="20"/>
                <w:lang w:val="en-US"/>
              </w:rPr>
              <w:t>1,061</w:t>
            </w:r>
          </w:p>
        </w:tc>
      </w:tr>
    </w:tbl>
    <w:p w14:paraId="07B1653C" w14:textId="77777777" w:rsidR="00AC79F3" w:rsidRPr="00AC79F3" w:rsidRDefault="00AC79F3" w:rsidP="00B31E82">
      <w:pPr>
        <w:spacing w:line="220" w:lineRule="exact"/>
        <w:rPr>
          <w:rFonts w:cstheme="minorBidi"/>
          <w:sz w:val="20"/>
          <w:szCs w:val="25"/>
          <w:lang w:val="en-US" w:bidi="th-TH"/>
        </w:rPr>
      </w:pPr>
    </w:p>
    <w:p w14:paraId="22F19B2E" w14:textId="296158E9" w:rsidR="00D90CA6" w:rsidRPr="004F0992" w:rsidRDefault="00B51EF7" w:rsidP="008C63F6">
      <w:pPr>
        <w:spacing w:line="220" w:lineRule="exact"/>
        <w:ind w:left="540"/>
        <w:rPr>
          <w:sz w:val="20"/>
          <w:lang w:val="en-US"/>
        </w:rPr>
      </w:pPr>
      <w:r w:rsidRPr="004F0992">
        <w:rPr>
          <w:sz w:val="20"/>
          <w:szCs w:val="25"/>
          <w:lang w:val="en-US" w:bidi="th-TH"/>
        </w:rPr>
        <w:t xml:space="preserve">Significant </w:t>
      </w:r>
      <w:r w:rsidR="005C4FC6" w:rsidRPr="004F0992">
        <w:rPr>
          <w:sz w:val="20"/>
          <w:lang w:val="en-US"/>
        </w:rPr>
        <w:t>b</w:t>
      </w:r>
      <w:r w:rsidR="00D90CA6" w:rsidRPr="004F0992">
        <w:rPr>
          <w:sz w:val="20"/>
          <w:lang w:val="en-US"/>
        </w:rPr>
        <w:t xml:space="preserve">alance as at </w:t>
      </w:r>
      <w:r w:rsidR="0088059B" w:rsidRPr="004F0992">
        <w:rPr>
          <w:sz w:val="20"/>
          <w:lang w:val="en-US"/>
        </w:rPr>
        <w:t>30 June</w:t>
      </w:r>
      <w:r w:rsidR="00D90CA6" w:rsidRPr="004F0992">
        <w:rPr>
          <w:sz w:val="20"/>
          <w:lang w:val="en-US"/>
        </w:rPr>
        <w:t xml:space="preserve"> 202</w:t>
      </w:r>
      <w:r w:rsidR="00894E08" w:rsidRPr="004F0992">
        <w:rPr>
          <w:sz w:val="20"/>
          <w:lang w:val="en-US"/>
        </w:rPr>
        <w:t>1</w:t>
      </w:r>
      <w:r w:rsidR="00D90CA6" w:rsidRPr="004F0992">
        <w:rPr>
          <w:sz w:val="20"/>
          <w:lang w:val="en-US"/>
        </w:rPr>
        <w:t xml:space="preserve"> and 31 December 20</w:t>
      </w:r>
      <w:r w:rsidR="00894E08" w:rsidRPr="004F0992">
        <w:rPr>
          <w:sz w:val="20"/>
          <w:lang w:val="en-US"/>
        </w:rPr>
        <w:t>20</w:t>
      </w:r>
      <w:r w:rsidR="00D90CA6" w:rsidRPr="004F0992">
        <w:rPr>
          <w:sz w:val="20"/>
          <w:lang w:val="en-US"/>
        </w:rPr>
        <w:t xml:space="preserve"> with related parties were as follows</w:t>
      </w:r>
      <w:r w:rsidR="00D90CA6" w:rsidRPr="00AE277C">
        <w:rPr>
          <w:sz w:val="20"/>
          <w:cs/>
          <w:lang w:val="en-US" w:bidi="th-TH"/>
        </w:rPr>
        <w:t>:</w:t>
      </w:r>
    </w:p>
    <w:p w14:paraId="29DAE697" w14:textId="77777777" w:rsidR="00D90CA6" w:rsidRPr="004F0992" w:rsidRDefault="00D90CA6" w:rsidP="008C63F6">
      <w:pPr>
        <w:spacing w:line="220" w:lineRule="exact"/>
        <w:ind w:left="540"/>
        <w:rPr>
          <w:color w:val="0000FF"/>
          <w:sz w:val="20"/>
          <w:lang w:val="en-US"/>
        </w:rPr>
      </w:pPr>
    </w:p>
    <w:tbl>
      <w:tblPr>
        <w:tblW w:w="9271" w:type="dxa"/>
        <w:tblInd w:w="450" w:type="dxa"/>
        <w:tblLayout w:type="fixed"/>
        <w:tblCellMar>
          <w:left w:w="79" w:type="dxa"/>
          <w:right w:w="79" w:type="dxa"/>
        </w:tblCellMar>
        <w:tblLook w:val="0000" w:firstRow="0" w:lastRow="0" w:firstColumn="0" w:lastColumn="0" w:noHBand="0" w:noVBand="0"/>
      </w:tblPr>
      <w:tblGrid>
        <w:gridCol w:w="3690"/>
        <w:gridCol w:w="1260"/>
        <w:gridCol w:w="180"/>
        <w:gridCol w:w="1260"/>
        <w:gridCol w:w="181"/>
        <w:gridCol w:w="1260"/>
        <w:gridCol w:w="180"/>
        <w:gridCol w:w="1260"/>
      </w:tblGrid>
      <w:tr w:rsidR="00D90CA6" w:rsidRPr="004F0992" w14:paraId="45BF8D09" w14:textId="77777777" w:rsidTr="00662596">
        <w:trPr>
          <w:cantSplit/>
          <w:tblHeader/>
        </w:trPr>
        <w:tc>
          <w:tcPr>
            <w:tcW w:w="3690" w:type="dxa"/>
            <w:vAlign w:val="bottom"/>
          </w:tcPr>
          <w:p w14:paraId="4DCCEF25" w14:textId="77777777" w:rsidR="00D90CA6" w:rsidRPr="004F0992" w:rsidRDefault="00D90CA6" w:rsidP="008C63F6">
            <w:pPr>
              <w:spacing w:line="220" w:lineRule="exact"/>
              <w:ind w:left="281" w:hanging="281"/>
              <w:rPr>
                <w:b/>
                <w:bCs/>
                <w:i/>
                <w:iCs/>
                <w:sz w:val="20"/>
              </w:rPr>
            </w:pPr>
          </w:p>
        </w:tc>
        <w:tc>
          <w:tcPr>
            <w:tcW w:w="2700" w:type="dxa"/>
            <w:gridSpan w:val="3"/>
          </w:tcPr>
          <w:p w14:paraId="49FF3270" w14:textId="77777777" w:rsidR="00D90CA6" w:rsidRPr="004F0992" w:rsidRDefault="00D90CA6" w:rsidP="008C63F6">
            <w:pPr>
              <w:pStyle w:val="acctmergecolhdg"/>
              <w:spacing w:line="220" w:lineRule="exact"/>
              <w:rPr>
                <w:sz w:val="20"/>
              </w:rPr>
            </w:pPr>
            <w:r w:rsidRPr="004F0992">
              <w:rPr>
                <w:sz w:val="20"/>
              </w:rPr>
              <w:t xml:space="preserve">Consolidated </w:t>
            </w:r>
          </w:p>
          <w:p w14:paraId="5E3EBDEA" w14:textId="77777777" w:rsidR="00D90CA6" w:rsidRPr="004F0992" w:rsidRDefault="00D90CA6" w:rsidP="008C63F6">
            <w:pPr>
              <w:pStyle w:val="acctmergecolhdg"/>
              <w:spacing w:line="220" w:lineRule="exact"/>
              <w:rPr>
                <w:sz w:val="20"/>
              </w:rPr>
            </w:pPr>
            <w:r w:rsidRPr="004F0992">
              <w:rPr>
                <w:sz w:val="20"/>
              </w:rPr>
              <w:t>financial statements</w:t>
            </w:r>
          </w:p>
        </w:tc>
        <w:tc>
          <w:tcPr>
            <w:tcW w:w="181" w:type="dxa"/>
          </w:tcPr>
          <w:p w14:paraId="2808A1EF" w14:textId="77777777" w:rsidR="00D90CA6" w:rsidRPr="004F0992" w:rsidRDefault="00D90CA6" w:rsidP="008C63F6">
            <w:pPr>
              <w:pStyle w:val="acctmergecolhdg"/>
              <w:spacing w:line="220" w:lineRule="exact"/>
              <w:rPr>
                <w:sz w:val="20"/>
              </w:rPr>
            </w:pPr>
          </w:p>
        </w:tc>
        <w:tc>
          <w:tcPr>
            <w:tcW w:w="2700" w:type="dxa"/>
            <w:gridSpan w:val="3"/>
          </w:tcPr>
          <w:p w14:paraId="6E392530" w14:textId="77777777" w:rsidR="00D90CA6" w:rsidRPr="004F0992" w:rsidRDefault="00D90CA6" w:rsidP="008C63F6">
            <w:pPr>
              <w:pStyle w:val="acctmergecolhdg"/>
              <w:spacing w:line="220" w:lineRule="exact"/>
              <w:rPr>
                <w:sz w:val="20"/>
              </w:rPr>
            </w:pPr>
            <w:r w:rsidRPr="004F0992">
              <w:rPr>
                <w:sz w:val="20"/>
              </w:rPr>
              <w:t xml:space="preserve">Separate </w:t>
            </w:r>
          </w:p>
          <w:p w14:paraId="21549AB3" w14:textId="77777777" w:rsidR="00D90CA6" w:rsidRPr="004F0992" w:rsidRDefault="00D90CA6" w:rsidP="008C63F6">
            <w:pPr>
              <w:pStyle w:val="acctmergecolhdg"/>
              <w:spacing w:line="220" w:lineRule="exact"/>
              <w:rPr>
                <w:sz w:val="20"/>
              </w:rPr>
            </w:pPr>
            <w:r w:rsidRPr="004F0992">
              <w:rPr>
                <w:sz w:val="20"/>
              </w:rPr>
              <w:t>financial statements</w:t>
            </w:r>
          </w:p>
        </w:tc>
      </w:tr>
      <w:tr w:rsidR="0088059B" w:rsidRPr="004F0992" w14:paraId="6DFA8B8C" w14:textId="77777777" w:rsidTr="00662596">
        <w:trPr>
          <w:cantSplit/>
          <w:trHeight w:val="281"/>
          <w:tblHeader/>
        </w:trPr>
        <w:tc>
          <w:tcPr>
            <w:tcW w:w="3690" w:type="dxa"/>
            <w:vAlign w:val="bottom"/>
          </w:tcPr>
          <w:p w14:paraId="2A4CC2C5" w14:textId="77777777" w:rsidR="0088059B" w:rsidRPr="004F0992" w:rsidRDefault="0088059B" w:rsidP="0088059B">
            <w:pPr>
              <w:pStyle w:val="acctfourfigures"/>
              <w:spacing w:line="220" w:lineRule="exact"/>
              <w:rPr>
                <w:sz w:val="20"/>
              </w:rPr>
            </w:pPr>
          </w:p>
        </w:tc>
        <w:tc>
          <w:tcPr>
            <w:tcW w:w="1260" w:type="dxa"/>
            <w:vAlign w:val="center"/>
          </w:tcPr>
          <w:p w14:paraId="5DD8CC24" w14:textId="3BF55FE1" w:rsidR="0088059B" w:rsidRPr="004F0992" w:rsidRDefault="0088059B" w:rsidP="0088059B">
            <w:pPr>
              <w:pStyle w:val="acctmergecolhdg"/>
              <w:spacing w:line="220" w:lineRule="exact"/>
              <w:ind w:left="-80"/>
              <w:rPr>
                <w:b w:val="0"/>
                <w:bCs/>
                <w:sz w:val="20"/>
              </w:rPr>
            </w:pPr>
            <w:r w:rsidRPr="004F0992">
              <w:rPr>
                <w:b w:val="0"/>
                <w:bCs/>
                <w:sz w:val="20"/>
              </w:rPr>
              <w:t>30 June</w:t>
            </w:r>
          </w:p>
        </w:tc>
        <w:tc>
          <w:tcPr>
            <w:tcW w:w="180" w:type="dxa"/>
            <w:vAlign w:val="center"/>
          </w:tcPr>
          <w:p w14:paraId="611C7358"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1B81D0E3" w14:textId="3BCA113A" w:rsidR="0088059B" w:rsidRPr="004F0992" w:rsidRDefault="0088059B" w:rsidP="0088059B">
            <w:pPr>
              <w:pStyle w:val="acctmergecolhdg"/>
              <w:spacing w:line="220" w:lineRule="exact"/>
              <w:ind w:left="-80"/>
              <w:rPr>
                <w:b w:val="0"/>
                <w:bCs/>
                <w:sz w:val="20"/>
              </w:rPr>
            </w:pPr>
            <w:r w:rsidRPr="004F0992">
              <w:rPr>
                <w:b w:val="0"/>
                <w:bCs/>
                <w:sz w:val="20"/>
              </w:rPr>
              <w:t>31 December</w:t>
            </w:r>
          </w:p>
        </w:tc>
        <w:tc>
          <w:tcPr>
            <w:tcW w:w="181" w:type="dxa"/>
            <w:vAlign w:val="center"/>
          </w:tcPr>
          <w:p w14:paraId="5E3746BD"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09A1BC4C" w14:textId="64BA63A6" w:rsidR="0088059B" w:rsidRPr="004F0992" w:rsidRDefault="0088059B" w:rsidP="0088059B">
            <w:pPr>
              <w:pStyle w:val="acctmergecolhdg"/>
              <w:spacing w:line="220" w:lineRule="exact"/>
              <w:ind w:left="-80"/>
              <w:rPr>
                <w:b w:val="0"/>
                <w:bCs/>
                <w:sz w:val="20"/>
              </w:rPr>
            </w:pPr>
            <w:r w:rsidRPr="004F0992">
              <w:rPr>
                <w:b w:val="0"/>
                <w:bCs/>
                <w:sz w:val="20"/>
              </w:rPr>
              <w:t>30 June</w:t>
            </w:r>
          </w:p>
        </w:tc>
        <w:tc>
          <w:tcPr>
            <w:tcW w:w="180" w:type="dxa"/>
            <w:vAlign w:val="center"/>
          </w:tcPr>
          <w:p w14:paraId="1CC157D9" w14:textId="77777777" w:rsidR="0088059B" w:rsidRPr="004F0992" w:rsidRDefault="0088059B" w:rsidP="0088059B">
            <w:pPr>
              <w:pStyle w:val="acctmergecolhdg"/>
              <w:spacing w:line="220" w:lineRule="exact"/>
              <w:ind w:left="-80"/>
              <w:rPr>
                <w:b w:val="0"/>
                <w:bCs/>
                <w:sz w:val="20"/>
              </w:rPr>
            </w:pPr>
          </w:p>
        </w:tc>
        <w:tc>
          <w:tcPr>
            <w:tcW w:w="1260" w:type="dxa"/>
            <w:vAlign w:val="center"/>
          </w:tcPr>
          <w:p w14:paraId="4053E810" w14:textId="1319662D" w:rsidR="0088059B" w:rsidRPr="004F0992" w:rsidRDefault="0088059B" w:rsidP="0088059B">
            <w:pPr>
              <w:pStyle w:val="acctmergecolhdg"/>
              <w:spacing w:line="220" w:lineRule="exact"/>
              <w:ind w:left="-80"/>
              <w:rPr>
                <w:b w:val="0"/>
                <w:bCs/>
                <w:sz w:val="20"/>
              </w:rPr>
            </w:pPr>
            <w:r w:rsidRPr="004F0992">
              <w:rPr>
                <w:b w:val="0"/>
                <w:bCs/>
                <w:sz w:val="20"/>
              </w:rPr>
              <w:t>31 December</w:t>
            </w:r>
          </w:p>
        </w:tc>
      </w:tr>
      <w:tr w:rsidR="0088059B" w:rsidRPr="004F0992" w14:paraId="072D7BB0" w14:textId="77777777" w:rsidTr="00662596">
        <w:trPr>
          <w:cantSplit/>
          <w:trHeight w:val="281"/>
          <w:tblHeader/>
        </w:trPr>
        <w:tc>
          <w:tcPr>
            <w:tcW w:w="3690" w:type="dxa"/>
            <w:vAlign w:val="bottom"/>
          </w:tcPr>
          <w:p w14:paraId="716E1D62" w14:textId="2A90CF8F" w:rsidR="0088059B" w:rsidRPr="004F0992" w:rsidRDefault="0088059B" w:rsidP="0088059B">
            <w:pPr>
              <w:pStyle w:val="acctfourfigures"/>
              <w:spacing w:line="220" w:lineRule="exact"/>
              <w:rPr>
                <w:sz w:val="20"/>
              </w:rPr>
            </w:pPr>
          </w:p>
        </w:tc>
        <w:tc>
          <w:tcPr>
            <w:tcW w:w="1260" w:type="dxa"/>
            <w:vAlign w:val="center"/>
          </w:tcPr>
          <w:p w14:paraId="286A215A" w14:textId="069B2644" w:rsidR="0088059B" w:rsidRPr="004F0992" w:rsidRDefault="0088059B" w:rsidP="0088059B">
            <w:pPr>
              <w:pStyle w:val="acctmergecolhdg"/>
              <w:spacing w:line="220" w:lineRule="exact"/>
              <w:rPr>
                <w:b w:val="0"/>
                <w:bCs/>
                <w:sz w:val="20"/>
              </w:rPr>
            </w:pPr>
            <w:r w:rsidRPr="004F0992">
              <w:rPr>
                <w:b w:val="0"/>
                <w:bCs/>
                <w:sz w:val="20"/>
              </w:rPr>
              <w:t>2021</w:t>
            </w:r>
          </w:p>
        </w:tc>
        <w:tc>
          <w:tcPr>
            <w:tcW w:w="180" w:type="dxa"/>
            <w:vAlign w:val="center"/>
          </w:tcPr>
          <w:p w14:paraId="0A8E5124" w14:textId="77777777" w:rsidR="0088059B" w:rsidRPr="004F0992" w:rsidRDefault="0088059B" w:rsidP="0088059B">
            <w:pPr>
              <w:pStyle w:val="acctmergecolhdg"/>
              <w:spacing w:line="220" w:lineRule="exact"/>
              <w:rPr>
                <w:b w:val="0"/>
                <w:bCs/>
                <w:sz w:val="20"/>
                <w:cs/>
                <w:lang w:bidi="th-TH"/>
              </w:rPr>
            </w:pPr>
          </w:p>
        </w:tc>
        <w:tc>
          <w:tcPr>
            <w:tcW w:w="1260" w:type="dxa"/>
            <w:vAlign w:val="center"/>
          </w:tcPr>
          <w:p w14:paraId="10CB8495" w14:textId="38EE096A" w:rsidR="0088059B" w:rsidRPr="004F0992" w:rsidRDefault="0088059B" w:rsidP="0088059B">
            <w:pPr>
              <w:pStyle w:val="acctmergecolhdg"/>
              <w:spacing w:line="220" w:lineRule="exact"/>
              <w:ind w:left="-75" w:right="-172" w:hanging="90"/>
              <w:rPr>
                <w:b w:val="0"/>
                <w:bCs/>
                <w:sz w:val="20"/>
              </w:rPr>
            </w:pPr>
            <w:r w:rsidRPr="004F0992">
              <w:rPr>
                <w:b w:val="0"/>
                <w:bCs/>
                <w:sz w:val="20"/>
              </w:rPr>
              <w:t>2020</w:t>
            </w:r>
          </w:p>
        </w:tc>
        <w:tc>
          <w:tcPr>
            <w:tcW w:w="181" w:type="dxa"/>
            <w:vAlign w:val="center"/>
          </w:tcPr>
          <w:p w14:paraId="6AAA0BF0" w14:textId="77777777" w:rsidR="0088059B" w:rsidRPr="004F0992" w:rsidRDefault="0088059B" w:rsidP="0088059B">
            <w:pPr>
              <w:pStyle w:val="acctmergecolhdg"/>
              <w:spacing w:line="220" w:lineRule="exact"/>
              <w:rPr>
                <w:b w:val="0"/>
                <w:bCs/>
                <w:sz w:val="20"/>
              </w:rPr>
            </w:pPr>
          </w:p>
        </w:tc>
        <w:tc>
          <w:tcPr>
            <w:tcW w:w="1260" w:type="dxa"/>
            <w:vAlign w:val="center"/>
          </w:tcPr>
          <w:p w14:paraId="1898DECA" w14:textId="2360E11E" w:rsidR="0088059B" w:rsidRPr="004F0992" w:rsidRDefault="0088059B" w:rsidP="0088059B">
            <w:pPr>
              <w:pStyle w:val="acctmergecolhdg"/>
              <w:spacing w:line="220" w:lineRule="exact"/>
              <w:rPr>
                <w:b w:val="0"/>
                <w:bCs/>
                <w:sz w:val="20"/>
              </w:rPr>
            </w:pPr>
            <w:r w:rsidRPr="004F0992">
              <w:rPr>
                <w:b w:val="0"/>
                <w:bCs/>
                <w:sz w:val="20"/>
              </w:rPr>
              <w:t>2021</w:t>
            </w:r>
          </w:p>
        </w:tc>
        <w:tc>
          <w:tcPr>
            <w:tcW w:w="180" w:type="dxa"/>
            <w:vAlign w:val="center"/>
          </w:tcPr>
          <w:p w14:paraId="3BA7B4BD" w14:textId="77777777" w:rsidR="0088059B" w:rsidRPr="004F0992" w:rsidRDefault="0088059B" w:rsidP="0088059B">
            <w:pPr>
              <w:pStyle w:val="acctmergecolhdg"/>
              <w:spacing w:line="220" w:lineRule="exact"/>
              <w:rPr>
                <w:b w:val="0"/>
                <w:bCs/>
                <w:sz w:val="20"/>
              </w:rPr>
            </w:pPr>
          </w:p>
        </w:tc>
        <w:tc>
          <w:tcPr>
            <w:tcW w:w="1260" w:type="dxa"/>
            <w:vAlign w:val="center"/>
          </w:tcPr>
          <w:p w14:paraId="2BCD89D5" w14:textId="5E580B9C" w:rsidR="0088059B" w:rsidRPr="004F0992" w:rsidRDefault="0088059B" w:rsidP="0088059B">
            <w:pPr>
              <w:pStyle w:val="acctmergecolhdg"/>
              <w:spacing w:line="220" w:lineRule="exact"/>
              <w:ind w:left="-75" w:right="-75"/>
              <w:rPr>
                <w:b w:val="0"/>
                <w:bCs/>
                <w:sz w:val="20"/>
              </w:rPr>
            </w:pPr>
            <w:r w:rsidRPr="004F0992">
              <w:rPr>
                <w:b w:val="0"/>
                <w:bCs/>
                <w:sz w:val="20"/>
              </w:rPr>
              <w:t>2020</w:t>
            </w:r>
          </w:p>
        </w:tc>
      </w:tr>
      <w:tr w:rsidR="0088059B" w:rsidRPr="004F0992" w14:paraId="767EDD50" w14:textId="77777777" w:rsidTr="00662596">
        <w:trPr>
          <w:cantSplit/>
          <w:tblHeader/>
        </w:trPr>
        <w:tc>
          <w:tcPr>
            <w:tcW w:w="3690" w:type="dxa"/>
          </w:tcPr>
          <w:p w14:paraId="26E8EC88" w14:textId="102D634B" w:rsidR="0088059B" w:rsidRPr="004F0992" w:rsidRDefault="0088059B" w:rsidP="0088059B">
            <w:pPr>
              <w:spacing w:line="220" w:lineRule="exact"/>
              <w:rPr>
                <w:b/>
                <w:bCs/>
                <w:i/>
                <w:iCs/>
                <w:sz w:val="20"/>
              </w:rPr>
            </w:pPr>
          </w:p>
        </w:tc>
        <w:tc>
          <w:tcPr>
            <w:tcW w:w="5581" w:type="dxa"/>
            <w:gridSpan w:val="7"/>
          </w:tcPr>
          <w:p w14:paraId="50C6D24E" w14:textId="77777777" w:rsidR="0088059B" w:rsidRPr="004F0992" w:rsidRDefault="0088059B" w:rsidP="0088059B">
            <w:pPr>
              <w:pStyle w:val="acctfourfigures"/>
              <w:spacing w:line="220" w:lineRule="exact"/>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8059B" w:rsidRPr="004F0992" w14:paraId="37CF57B3" w14:textId="77777777" w:rsidTr="00662596">
        <w:trPr>
          <w:cantSplit/>
          <w:trHeight w:val="80"/>
        </w:trPr>
        <w:tc>
          <w:tcPr>
            <w:tcW w:w="3690" w:type="dxa"/>
          </w:tcPr>
          <w:p w14:paraId="5A89CB94" w14:textId="3EC02ED8" w:rsidR="0088059B" w:rsidRPr="004F0992" w:rsidRDefault="0088059B" w:rsidP="0088059B">
            <w:pPr>
              <w:spacing w:line="220" w:lineRule="exact"/>
              <w:ind w:firstLine="10"/>
              <w:rPr>
                <w:b/>
                <w:bCs/>
                <w:i/>
                <w:iCs/>
                <w:sz w:val="20"/>
                <w:lang w:val="en-US"/>
              </w:rPr>
            </w:pPr>
            <w:r w:rsidRPr="004F0992">
              <w:rPr>
                <w:b/>
                <w:bCs/>
                <w:i/>
                <w:iCs/>
                <w:sz w:val="20"/>
                <w:lang w:val="en-US"/>
              </w:rPr>
              <w:t>Other receivables</w:t>
            </w:r>
          </w:p>
        </w:tc>
        <w:tc>
          <w:tcPr>
            <w:tcW w:w="1260" w:type="dxa"/>
          </w:tcPr>
          <w:p w14:paraId="7353C0B8" w14:textId="77777777" w:rsidR="0088059B" w:rsidRPr="004F0992" w:rsidRDefault="0088059B" w:rsidP="0088059B">
            <w:pPr>
              <w:pStyle w:val="acctfourfigures"/>
              <w:tabs>
                <w:tab w:val="clear" w:pos="765"/>
                <w:tab w:val="decimal" w:pos="974"/>
              </w:tabs>
              <w:spacing w:line="220" w:lineRule="exact"/>
              <w:ind w:right="14"/>
              <w:rPr>
                <w:b/>
                <w:bCs/>
                <w:sz w:val="20"/>
                <w:lang w:bidi="th-TH"/>
              </w:rPr>
            </w:pPr>
          </w:p>
        </w:tc>
        <w:tc>
          <w:tcPr>
            <w:tcW w:w="180" w:type="dxa"/>
          </w:tcPr>
          <w:p w14:paraId="6F15542B" w14:textId="77777777" w:rsidR="0088059B" w:rsidRPr="004F0992"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204AE33E" w14:textId="77777777" w:rsidR="0088059B" w:rsidRPr="004F0992" w:rsidRDefault="0088059B" w:rsidP="0088059B">
            <w:pPr>
              <w:pStyle w:val="acctfourfigures"/>
              <w:tabs>
                <w:tab w:val="clear" w:pos="765"/>
                <w:tab w:val="decimal" w:pos="974"/>
              </w:tabs>
              <w:spacing w:line="220" w:lineRule="exact"/>
              <w:ind w:right="11"/>
              <w:rPr>
                <w:b/>
                <w:bCs/>
                <w:sz w:val="20"/>
                <w:cs/>
                <w:lang w:bidi="th-TH"/>
              </w:rPr>
            </w:pPr>
          </w:p>
        </w:tc>
        <w:tc>
          <w:tcPr>
            <w:tcW w:w="181" w:type="dxa"/>
          </w:tcPr>
          <w:p w14:paraId="73FC9178"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3B65A187" w14:textId="77777777" w:rsidR="0088059B" w:rsidRPr="004F0992" w:rsidRDefault="0088059B" w:rsidP="0088059B">
            <w:pPr>
              <w:pStyle w:val="acctfourfigures"/>
              <w:tabs>
                <w:tab w:val="clear" w:pos="765"/>
                <w:tab w:val="decimal" w:pos="974"/>
              </w:tabs>
              <w:spacing w:line="220" w:lineRule="exact"/>
              <w:ind w:right="11"/>
              <w:rPr>
                <w:sz w:val="20"/>
              </w:rPr>
            </w:pPr>
          </w:p>
        </w:tc>
        <w:tc>
          <w:tcPr>
            <w:tcW w:w="180" w:type="dxa"/>
          </w:tcPr>
          <w:p w14:paraId="44F2987A"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29D05165" w14:textId="77777777" w:rsidR="0088059B" w:rsidRPr="004F0992" w:rsidRDefault="0088059B" w:rsidP="0088059B">
            <w:pPr>
              <w:pStyle w:val="acctfourfigures"/>
              <w:tabs>
                <w:tab w:val="clear" w:pos="765"/>
                <w:tab w:val="decimal" w:pos="882"/>
              </w:tabs>
              <w:spacing w:line="220" w:lineRule="exact"/>
              <w:ind w:right="11"/>
              <w:rPr>
                <w:sz w:val="20"/>
              </w:rPr>
            </w:pPr>
          </w:p>
        </w:tc>
      </w:tr>
      <w:tr w:rsidR="0088059B" w:rsidRPr="004F0992" w14:paraId="04B7303A" w14:textId="77777777" w:rsidTr="00662596">
        <w:trPr>
          <w:cantSplit/>
          <w:trHeight w:val="80"/>
        </w:trPr>
        <w:tc>
          <w:tcPr>
            <w:tcW w:w="3690" w:type="dxa"/>
          </w:tcPr>
          <w:p w14:paraId="2BAE54A7" w14:textId="6DD1E551" w:rsidR="0088059B" w:rsidRPr="004F0992" w:rsidRDefault="0088059B" w:rsidP="0088059B">
            <w:pPr>
              <w:spacing w:line="220" w:lineRule="exact"/>
              <w:ind w:firstLine="10"/>
              <w:rPr>
                <w:b/>
                <w:bCs/>
                <w:i/>
                <w:iCs/>
                <w:sz w:val="20"/>
                <w:lang w:val="en-US"/>
              </w:rPr>
            </w:pPr>
            <w:r w:rsidRPr="004F0992">
              <w:rPr>
                <w:sz w:val="20"/>
              </w:rPr>
              <w:t>Subsidiaries</w:t>
            </w:r>
          </w:p>
        </w:tc>
        <w:tc>
          <w:tcPr>
            <w:tcW w:w="1260" w:type="dxa"/>
          </w:tcPr>
          <w:p w14:paraId="59F2645B" w14:textId="262852A8" w:rsidR="0088059B" w:rsidRPr="00783520" w:rsidRDefault="00C62F11" w:rsidP="0088059B">
            <w:pPr>
              <w:pStyle w:val="acctfourfigures"/>
              <w:tabs>
                <w:tab w:val="clear" w:pos="765"/>
                <w:tab w:val="decimal" w:pos="974"/>
              </w:tabs>
              <w:spacing w:line="220" w:lineRule="exact"/>
              <w:ind w:right="14"/>
              <w:rPr>
                <w:sz w:val="20"/>
                <w:lang w:bidi="th-TH"/>
              </w:rPr>
            </w:pPr>
            <w:r w:rsidRPr="00783520">
              <w:rPr>
                <w:sz w:val="20"/>
                <w:cs/>
                <w:lang w:bidi="th-TH"/>
              </w:rPr>
              <w:t>-</w:t>
            </w:r>
          </w:p>
        </w:tc>
        <w:tc>
          <w:tcPr>
            <w:tcW w:w="180" w:type="dxa"/>
          </w:tcPr>
          <w:p w14:paraId="4300E128" w14:textId="77777777" w:rsidR="0088059B" w:rsidRPr="00783520"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13CA9D2A" w14:textId="35402550" w:rsidR="0088059B" w:rsidRPr="00783520" w:rsidRDefault="0088059B" w:rsidP="0088059B">
            <w:pPr>
              <w:pStyle w:val="acctfourfigures"/>
              <w:tabs>
                <w:tab w:val="clear" w:pos="765"/>
                <w:tab w:val="decimal" w:pos="974"/>
              </w:tabs>
              <w:spacing w:line="220" w:lineRule="exact"/>
              <w:ind w:right="11"/>
              <w:rPr>
                <w:sz w:val="20"/>
                <w:cs/>
                <w:lang w:bidi="th-TH"/>
              </w:rPr>
            </w:pPr>
            <w:r w:rsidRPr="00783520">
              <w:rPr>
                <w:sz w:val="20"/>
                <w:cs/>
                <w:lang w:bidi="th-TH"/>
              </w:rPr>
              <w:t>-</w:t>
            </w:r>
          </w:p>
        </w:tc>
        <w:tc>
          <w:tcPr>
            <w:tcW w:w="181" w:type="dxa"/>
          </w:tcPr>
          <w:p w14:paraId="5EFC21BB"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09A6FC19" w14:textId="23628EAD" w:rsidR="0088059B" w:rsidRPr="004F0992" w:rsidRDefault="00C62F11" w:rsidP="0088059B">
            <w:pPr>
              <w:pStyle w:val="acctfourfigures"/>
              <w:tabs>
                <w:tab w:val="clear" w:pos="765"/>
                <w:tab w:val="decimal" w:pos="974"/>
              </w:tabs>
              <w:spacing w:line="220" w:lineRule="exact"/>
              <w:ind w:right="11"/>
              <w:rPr>
                <w:sz w:val="20"/>
              </w:rPr>
            </w:pPr>
            <w:r w:rsidRPr="004F0992">
              <w:rPr>
                <w:sz w:val="20"/>
              </w:rPr>
              <w:t>2,140,698</w:t>
            </w:r>
          </w:p>
        </w:tc>
        <w:tc>
          <w:tcPr>
            <w:tcW w:w="180" w:type="dxa"/>
          </w:tcPr>
          <w:p w14:paraId="6621F38B"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3F88F8A2" w14:textId="64770AD4" w:rsidR="0088059B" w:rsidRPr="004F0992" w:rsidRDefault="0088059B" w:rsidP="0088059B">
            <w:pPr>
              <w:pStyle w:val="acctfourfigures"/>
              <w:tabs>
                <w:tab w:val="clear" w:pos="765"/>
                <w:tab w:val="decimal" w:pos="882"/>
              </w:tabs>
              <w:spacing w:line="220" w:lineRule="exact"/>
              <w:ind w:right="11"/>
              <w:rPr>
                <w:sz w:val="20"/>
              </w:rPr>
            </w:pPr>
            <w:r w:rsidRPr="004F0992">
              <w:rPr>
                <w:sz w:val="20"/>
                <w:lang w:val="en-US" w:bidi="th-TH"/>
              </w:rPr>
              <w:t>167,497</w:t>
            </w:r>
          </w:p>
        </w:tc>
      </w:tr>
      <w:tr w:rsidR="0088059B" w:rsidRPr="004F0992" w14:paraId="2E15139B" w14:textId="77777777" w:rsidTr="00662596">
        <w:trPr>
          <w:cantSplit/>
          <w:trHeight w:val="80"/>
        </w:trPr>
        <w:tc>
          <w:tcPr>
            <w:tcW w:w="3690" w:type="dxa"/>
          </w:tcPr>
          <w:p w14:paraId="643EB240" w14:textId="77777777" w:rsidR="0088059B" w:rsidRPr="004F0992" w:rsidRDefault="0088059B" w:rsidP="0088059B">
            <w:pPr>
              <w:spacing w:line="220" w:lineRule="exact"/>
              <w:ind w:firstLine="10"/>
              <w:rPr>
                <w:sz w:val="20"/>
              </w:rPr>
            </w:pPr>
          </w:p>
        </w:tc>
        <w:tc>
          <w:tcPr>
            <w:tcW w:w="1260" w:type="dxa"/>
          </w:tcPr>
          <w:p w14:paraId="54492B59" w14:textId="77777777" w:rsidR="0088059B" w:rsidRPr="004F0992" w:rsidRDefault="0088059B" w:rsidP="0088059B">
            <w:pPr>
              <w:pStyle w:val="acctfourfigures"/>
              <w:tabs>
                <w:tab w:val="clear" w:pos="765"/>
                <w:tab w:val="decimal" w:pos="974"/>
              </w:tabs>
              <w:spacing w:line="220" w:lineRule="exact"/>
              <w:ind w:right="14"/>
              <w:rPr>
                <w:sz w:val="20"/>
                <w:cs/>
                <w:lang w:bidi="th-TH"/>
              </w:rPr>
            </w:pPr>
          </w:p>
        </w:tc>
        <w:tc>
          <w:tcPr>
            <w:tcW w:w="180" w:type="dxa"/>
          </w:tcPr>
          <w:p w14:paraId="1610D6F7" w14:textId="77777777" w:rsidR="0088059B" w:rsidRPr="004F0992"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1F138F35" w14:textId="77777777" w:rsidR="0088059B" w:rsidRPr="004F0992" w:rsidRDefault="0088059B" w:rsidP="0088059B">
            <w:pPr>
              <w:pStyle w:val="acctfourfigures"/>
              <w:tabs>
                <w:tab w:val="clear" w:pos="765"/>
                <w:tab w:val="decimal" w:pos="974"/>
              </w:tabs>
              <w:spacing w:line="220" w:lineRule="exact"/>
              <w:ind w:right="11"/>
              <w:rPr>
                <w:sz w:val="20"/>
                <w:cs/>
                <w:lang w:bidi="th-TH"/>
              </w:rPr>
            </w:pPr>
          </w:p>
        </w:tc>
        <w:tc>
          <w:tcPr>
            <w:tcW w:w="181" w:type="dxa"/>
          </w:tcPr>
          <w:p w14:paraId="4C69B70D"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0EA03C8D" w14:textId="77777777" w:rsidR="0088059B" w:rsidRPr="004F0992" w:rsidRDefault="0088059B" w:rsidP="0088059B">
            <w:pPr>
              <w:pStyle w:val="acctfourfigures"/>
              <w:tabs>
                <w:tab w:val="clear" w:pos="765"/>
                <w:tab w:val="decimal" w:pos="974"/>
              </w:tabs>
              <w:spacing w:line="220" w:lineRule="exact"/>
              <w:ind w:right="11"/>
              <w:rPr>
                <w:sz w:val="20"/>
              </w:rPr>
            </w:pPr>
          </w:p>
        </w:tc>
        <w:tc>
          <w:tcPr>
            <w:tcW w:w="180" w:type="dxa"/>
          </w:tcPr>
          <w:p w14:paraId="343FA3FF"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08833F03" w14:textId="77777777" w:rsidR="0088059B" w:rsidRPr="004F0992" w:rsidRDefault="0088059B" w:rsidP="0088059B">
            <w:pPr>
              <w:pStyle w:val="acctfourfigures"/>
              <w:tabs>
                <w:tab w:val="clear" w:pos="765"/>
                <w:tab w:val="decimal" w:pos="882"/>
              </w:tabs>
              <w:spacing w:line="220" w:lineRule="exact"/>
              <w:ind w:right="11"/>
              <w:rPr>
                <w:sz w:val="20"/>
                <w:lang w:val="en-US" w:bidi="th-TH"/>
              </w:rPr>
            </w:pPr>
          </w:p>
        </w:tc>
      </w:tr>
      <w:tr w:rsidR="0088059B" w:rsidRPr="004F0992" w14:paraId="69EBDAD2" w14:textId="77777777" w:rsidTr="00662596">
        <w:trPr>
          <w:cantSplit/>
          <w:trHeight w:val="80"/>
        </w:trPr>
        <w:tc>
          <w:tcPr>
            <w:tcW w:w="3690" w:type="dxa"/>
          </w:tcPr>
          <w:p w14:paraId="58B6EF29" w14:textId="4B59D482" w:rsidR="0088059B" w:rsidRPr="004F0992" w:rsidRDefault="0088059B" w:rsidP="0088059B">
            <w:pPr>
              <w:spacing w:line="220" w:lineRule="exact"/>
              <w:ind w:firstLine="10"/>
              <w:rPr>
                <w:b/>
                <w:bCs/>
                <w:i/>
                <w:iCs/>
                <w:sz w:val="20"/>
                <w:lang w:val="en-US"/>
              </w:rPr>
            </w:pPr>
            <w:r w:rsidRPr="004F0992">
              <w:rPr>
                <w:b/>
                <w:bCs/>
                <w:i/>
                <w:iCs/>
                <w:sz w:val="20"/>
                <w:lang w:val="en-US"/>
              </w:rPr>
              <w:t>Right</w:t>
            </w:r>
            <w:r w:rsidRPr="00AE277C">
              <w:rPr>
                <w:b/>
                <w:bCs/>
                <w:i/>
                <w:iCs/>
                <w:sz w:val="20"/>
                <w:cs/>
                <w:lang w:val="en-US" w:bidi="th-TH"/>
              </w:rPr>
              <w:t>-</w:t>
            </w:r>
            <w:r w:rsidRPr="004F0992">
              <w:rPr>
                <w:b/>
                <w:bCs/>
                <w:i/>
                <w:iCs/>
                <w:sz w:val="20"/>
                <w:lang w:val="en-US"/>
              </w:rPr>
              <w:t>of</w:t>
            </w:r>
            <w:r w:rsidRPr="00AE277C">
              <w:rPr>
                <w:b/>
                <w:bCs/>
                <w:i/>
                <w:iCs/>
                <w:sz w:val="20"/>
                <w:cs/>
                <w:lang w:val="en-US" w:bidi="th-TH"/>
              </w:rPr>
              <w:t>-</w:t>
            </w:r>
            <w:r w:rsidRPr="004F0992">
              <w:rPr>
                <w:b/>
                <w:bCs/>
                <w:i/>
                <w:iCs/>
                <w:sz w:val="20"/>
                <w:lang w:val="en-US"/>
              </w:rPr>
              <w:t>use assets</w:t>
            </w:r>
          </w:p>
        </w:tc>
        <w:tc>
          <w:tcPr>
            <w:tcW w:w="1260" w:type="dxa"/>
          </w:tcPr>
          <w:p w14:paraId="7D01E284" w14:textId="77777777" w:rsidR="0088059B" w:rsidRPr="004F0992" w:rsidRDefault="0088059B" w:rsidP="0088059B">
            <w:pPr>
              <w:pStyle w:val="acctfourfigures"/>
              <w:tabs>
                <w:tab w:val="clear" w:pos="765"/>
                <w:tab w:val="decimal" w:pos="974"/>
              </w:tabs>
              <w:spacing w:line="220" w:lineRule="exact"/>
              <w:ind w:right="14"/>
              <w:rPr>
                <w:b/>
                <w:bCs/>
                <w:sz w:val="20"/>
                <w:lang w:bidi="th-TH"/>
              </w:rPr>
            </w:pPr>
          </w:p>
        </w:tc>
        <w:tc>
          <w:tcPr>
            <w:tcW w:w="180" w:type="dxa"/>
          </w:tcPr>
          <w:p w14:paraId="4C5BCE00" w14:textId="77777777" w:rsidR="0088059B" w:rsidRPr="004F0992" w:rsidRDefault="0088059B" w:rsidP="0088059B">
            <w:pPr>
              <w:pStyle w:val="acctfourfigures"/>
              <w:tabs>
                <w:tab w:val="clear" w:pos="765"/>
                <w:tab w:val="decimal" w:pos="911"/>
                <w:tab w:val="decimal" w:pos="974"/>
              </w:tabs>
              <w:spacing w:line="220" w:lineRule="exact"/>
              <w:ind w:right="-77"/>
              <w:rPr>
                <w:sz w:val="20"/>
              </w:rPr>
            </w:pPr>
          </w:p>
        </w:tc>
        <w:tc>
          <w:tcPr>
            <w:tcW w:w="1260" w:type="dxa"/>
          </w:tcPr>
          <w:p w14:paraId="78FAAD23" w14:textId="77777777" w:rsidR="0088059B" w:rsidRPr="004F0992" w:rsidRDefault="0088059B" w:rsidP="0088059B">
            <w:pPr>
              <w:pStyle w:val="acctfourfigures"/>
              <w:tabs>
                <w:tab w:val="clear" w:pos="765"/>
                <w:tab w:val="decimal" w:pos="974"/>
              </w:tabs>
              <w:spacing w:line="220" w:lineRule="exact"/>
              <w:ind w:right="11"/>
              <w:rPr>
                <w:b/>
                <w:bCs/>
                <w:sz w:val="20"/>
                <w:cs/>
                <w:lang w:bidi="th-TH"/>
              </w:rPr>
            </w:pPr>
          </w:p>
        </w:tc>
        <w:tc>
          <w:tcPr>
            <w:tcW w:w="181" w:type="dxa"/>
          </w:tcPr>
          <w:p w14:paraId="43D1216F" w14:textId="77777777" w:rsidR="0088059B" w:rsidRPr="004F0992" w:rsidRDefault="0088059B" w:rsidP="0088059B">
            <w:pPr>
              <w:pStyle w:val="acctfourfigures"/>
              <w:tabs>
                <w:tab w:val="clear" w:pos="765"/>
                <w:tab w:val="decimal" w:pos="911"/>
                <w:tab w:val="decimal" w:pos="974"/>
              </w:tabs>
              <w:spacing w:line="220" w:lineRule="exact"/>
              <w:rPr>
                <w:sz w:val="20"/>
              </w:rPr>
            </w:pPr>
          </w:p>
        </w:tc>
        <w:tc>
          <w:tcPr>
            <w:tcW w:w="1260" w:type="dxa"/>
          </w:tcPr>
          <w:p w14:paraId="48FC73C5" w14:textId="77777777" w:rsidR="0088059B" w:rsidRPr="004F0992" w:rsidRDefault="0088059B" w:rsidP="0088059B">
            <w:pPr>
              <w:pStyle w:val="acctfourfigures"/>
              <w:tabs>
                <w:tab w:val="clear" w:pos="765"/>
                <w:tab w:val="decimal" w:pos="974"/>
              </w:tabs>
              <w:spacing w:line="220" w:lineRule="exact"/>
              <w:ind w:right="11"/>
              <w:rPr>
                <w:sz w:val="20"/>
              </w:rPr>
            </w:pPr>
          </w:p>
        </w:tc>
        <w:tc>
          <w:tcPr>
            <w:tcW w:w="180" w:type="dxa"/>
          </w:tcPr>
          <w:p w14:paraId="17F21B3E" w14:textId="77777777" w:rsidR="0088059B" w:rsidRPr="004F0992" w:rsidRDefault="0088059B" w:rsidP="0088059B">
            <w:pPr>
              <w:pStyle w:val="acctfourfigures"/>
              <w:tabs>
                <w:tab w:val="clear" w:pos="765"/>
                <w:tab w:val="decimal" w:pos="911"/>
              </w:tabs>
              <w:spacing w:line="220" w:lineRule="exact"/>
              <w:rPr>
                <w:sz w:val="20"/>
              </w:rPr>
            </w:pPr>
          </w:p>
        </w:tc>
        <w:tc>
          <w:tcPr>
            <w:tcW w:w="1260" w:type="dxa"/>
          </w:tcPr>
          <w:p w14:paraId="3E0BE8B9" w14:textId="77777777" w:rsidR="0088059B" w:rsidRPr="004F0992" w:rsidRDefault="0088059B" w:rsidP="0088059B">
            <w:pPr>
              <w:pStyle w:val="acctfourfigures"/>
              <w:tabs>
                <w:tab w:val="clear" w:pos="765"/>
                <w:tab w:val="decimal" w:pos="882"/>
              </w:tabs>
              <w:spacing w:line="220" w:lineRule="exact"/>
              <w:ind w:right="11"/>
              <w:rPr>
                <w:sz w:val="20"/>
              </w:rPr>
            </w:pPr>
          </w:p>
        </w:tc>
      </w:tr>
      <w:tr w:rsidR="0046131A" w:rsidRPr="004F0992" w14:paraId="63F87483" w14:textId="77777777" w:rsidTr="00662596">
        <w:trPr>
          <w:cantSplit/>
          <w:trHeight w:val="80"/>
        </w:trPr>
        <w:tc>
          <w:tcPr>
            <w:tcW w:w="3690" w:type="dxa"/>
          </w:tcPr>
          <w:p w14:paraId="1997C490" w14:textId="5F3C039F" w:rsidR="0046131A" w:rsidRPr="004F0992" w:rsidRDefault="0046131A" w:rsidP="0046131A">
            <w:pPr>
              <w:spacing w:line="220" w:lineRule="exact"/>
              <w:ind w:firstLine="10"/>
              <w:rPr>
                <w:sz w:val="20"/>
              </w:rPr>
            </w:pPr>
            <w:r w:rsidRPr="004F0992">
              <w:rPr>
                <w:sz w:val="20"/>
              </w:rPr>
              <w:t>Key management personnel</w:t>
            </w:r>
          </w:p>
        </w:tc>
        <w:tc>
          <w:tcPr>
            <w:tcW w:w="1260" w:type="dxa"/>
          </w:tcPr>
          <w:p w14:paraId="6E5C90D7" w14:textId="6B0D5DF4" w:rsidR="0046131A" w:rsidRPr="004F0992" w:rsidRDefault="0046131A" w:rsidP="0046131A">
            <w:pPr>
              <w:pStyle w:val="acctfourfigures"/>
              <w:tabs>
                <w:tab w:val="clear" w:pos="765"/>
                <w:tab w:val="decimal" w:pos="974"/>
              </w:tabs>
              <w:spacing w:line="220" w:lineRule="exact"/>
              <w:ind w:right="14"/>
              <w:rPr>
                <w:sz w:val="20"/>
              </w:rPr>
            </w:pPr>
            <w:r w:rsidRPr="004F0992">
              <w:rPr>
                <w:sz w:val="20"/>
                <w:lang w:val="en-US"/>
              </w:rPr>
              <w:t>20,656</w:t>
            </w:r>
          </w:p>
        </w:tc>
        <w:tc>
          <w:tcPr>
            <w:tcW w:w="180" w:type="dxa"/>
          </w:tcPr>
          <w:p w14:paraId="702D81B6" w14:textId="77777777" w:rsidR="0046131A" w:rsidRPr="004F0992" w:rsidRDefault="0046131A" w:rsidP="0046131A">
            <w:pPr>
              <w:pStyle w:val="acctfourfigures"/>
              <w:tabs>
                <w:tab w:val="clear" w:pos="765"/>
                <w:tab w:val="decimal" w:pos="911"/>
                <w:tab w:val="decimal" w:pos="974"/>
              </w:tabs>
              <w:spacing w:line="220" w:lineRule="exact"/>
              <w:ind w:right="-77"/>
              <w:rPr>
                <w:sz w:val="20"/>
              </w:rPr>
            </w:pPr>
          </w:p>
        </w:tc>
        <w:tc>
          <w:tcPr>
            <w:tcW w:w="1260" w:type="dxa"/>
          </w:tcPr>
          <w:p w14:paraId="1CD61BD4" w14:textId="1FCEE405" w:rsidR="0046131A" w:rsidRPr="004F0992" w:rsidRDefault="0046131A" w:rsidP="0046131A">
            <w:pPr>
              <w:pStyle w:val="acctfourfigures"/>
              <w:tabs>
                <w:tab w:val="clear" w:pos="765"/>
                <w:tab w:val="decimal" w:pos="974"/>
              </w:tabs>
              <w:spacing w:line="220" w:lineRule="exact"/>
              <w:ind w:right="11"/>
              <w:rPr>
                <w:sz w:val="20"/>
                <w:cs/>
                <w:lang w:bidi="th-TH"/>
              </w:rPr>
            </w:pPr>
            <w:r w:rsidRPr="004F0992">
              <w:rPr>
                <w:sz w:val="20"/>
                <w:lang w:bidi="th-TH"/>
              </w:rPr>
              <w:t>20,433</w:t>
            </w:r>
          </w:p>
        </w:tc>
        <w:tc>
          <w:tcPr>
            <w:tcW w:w="181" w:type="dxa"/>
          </w:tcPr>
          <w:p w14:paraId="5CF65F78"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72B9550F" w14:textId="0D428D57" w:rsidR="0046131A" w:rsidRPr="004F0992" w:rsidRDefault="0046131A" w:rsidP="0046131A">
            <w:pPr>
              <w:pStyle w:val="acctfourfigures"/>
              <w:tabs>
                <w:tab w:val="clear" w:pos="765"/>
                <w:tab w:val="decimal" w:pos="974"/>
              </w:tabs>
              <w:spacing w:line="220" w:lineRule="exact"/>
              <w:ind w:right="11"/>
              <w:rPr>
                <w:sz w:val="20"/>
              </w:rPr>
            </w:pPr>
            <w:r w:rsidRPr="004F0992">
              <w:rPr>
                <w:sz w:val="20"/>
                <w:lang w:val="en-US"/>
              </w:rPr>
              <w:t>20,656</w:t>
            </w:r>
          </w:p>
        </w:tc>
        <w:tc>
          <w:tcPr>
            <w:tcW w:w="180" w:type="dxa"/>
          </w:tcPr>
          <w:p w14:paraId="4B0111D1"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03155206" w14:textId="70317D3A" w:rsidR="0046131A" w:rsidRPr="004F0992" w:rsidRDefault="0046131A" w:rsidP="0046131A">
            <w:pPr>
              <w:pStyle w:val="acctfourfigures"/>
              <w:tabs>
                <w:tab w:val="clear" w:pos="765"/>
                <w:tab w:val="decimal" w:pos="882"/>
              </w:tabs>
              <w:spacing w:line="220" w:lineRule="exact"/>
              <w:ind w:right="11"/>
              <w:rPr>
                <w:sz w:val="20"/>
              </w:rPr>
            </w:pPr>
            <w:r w:rsidRPr="004F0992">
              <w:rPr>
                <w:sz w:val="20"/>
              </w:rPr>
              <w:t>20,433</w:t>
            </w:r>
          </w:p>
        </w:tc>
      </w:tr>
      <w:tr w:rsidR="0046131A" w:rsidRPr="004F0992" w14:paraId="4AF079E9" w14:textId="77777777" w:rsidTr="00662596">
        <w:trPr>
          <w:cantSplit/>
          <w:trHeight w:val="80"/>
        </w:trPr>
        <w:tc>
          <w:tcPr>
            <w:tcW w:w="3690" w:type="dxa"/>
          </w:tcPr>
          <w:p w14:paraId="2548EC75" w14:textId="77777777" w:rsidR="0046131A" w:rsidRPr="004F0992" w:rsidRDefault="0046131A" w:rsidP="0046131A">
            <w:pPr>
              <w:spacing w:line="220" w:lineRule="exact"/>
              <w:ind w:firstLine="10"/>
              <w:rPr>
                <w:b/>
                <w:bCs/>
                <w:i/>
                <w:iCs/>
                <w:sz w:val="20"/>
                <w:lang w:val="en-US"/>
              </w:rPr>
            </w:pPr>
          </w:p>
        </w:tc>
        <w:tc>
          <w:tcPr>
            <w:tcW w:w="1260" w:type="dxa"/>
          </w:tcPr>
          <w:p w14:paraId="79A4192B" w14:textId="77777777" w:rsidR="0046131A" w:rsidRPr="004F0992" w:rsidRDefault="0046131A" w:rsidP="0046131A">
            <w:pPr>
              <w:pStyle w:val="acctfourfigures"/>
              <w:tabs>
                <w:tab w:val="clear" w:pos="765"/>
                <w:tab w:val="decimal" w:pos="974"/>
              </w:tabs>
              <w:spacing w:line="220" w:lineRule="exact"/>
              <w:ind w:right="14"/>
              <w:rPr>
                <w:b/>
                <w:bCs/>
                <w:sz w:val="20"/>
                <w:lang w:bidi="th-TH"/>
              </w:rPr>
            </w:pPr>
          </w:p>
        </w:tc>
        <w:tc>
          <w:tcPr>
            <w:tcW w:w="180" w:type="dxa"/>
          </w:tcPr>
          <w:p w14:paraId="27669091" w14:textId="77777777" w:rsidR="0046131A" w:rsidRPr="004F0992" w:rsidRDefault="0046131A" w:rsidP="0046131A">
            <w:pPr>
              <w:pStyle w:val="acctfourfigures"/>
              <w:tabs>
                <w:tab w:val="clear" w:pos="765"/>
                <w:tab w:val="decimal" w:pos="911"/>
                <w:tab w:val="decimal" w:pos="974"/>
              </w:tabs>
              <w:spacing w:line="220" w:lineRule="exact"/>
              <w:ind w:right="-77"/>
              <w:rPr>
                <w:sz w:val="20"/>
              </w:rPr>
            </w:pPr>
          </w:p>
        </w:tc>
        <w:tc>
          <w:tcPr>
            <w:tcW w:w="1260" w:type="dxa"/>
          </w:tcPr>
          <w:p w14:paraId="24C4CD97" w14:textId="77777777" w:rsidR="0046131A" w:rsidRPr="004F0992" w:rsidRDefault="0046131A" w:rsidP="0046131A">
            <w:pPr>
              <w:pStyle w:val="acctfourfigures"/>
              <w:tabs>
                <w:tab w:val="clear" w:pos="765"/>
                <w:tab w:val="decimal" w:pos="974"/>
              </w:tabs>
              <w:spacing w:line="220" w:lineRule="exact"/>
              <w:ind w:right="11"/>
              <w:rPr>
                <w:b/>
                <w:bCs/>
                <w:sz w:val="20"/>
                <w:cs/>
                <w:lang w:bidi="th-TH"/>
              </w:rPr>
            </w:pPr>
          </w:p>
        </w:tc>
        <w:tc>
          <w:tcPr>
            <w:tcW w:w="181" w:type="dxa"/>
          </w:tcPr>
          <w:p w14:paraId="2D0FD533"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5372D9F8" w14:textId="77777777" w:rsidR="0046131A" w:rsidRPr="004F0992" w:rsidRDefault="0046131A" w:rsidP="0046131A">
            <w:pPr>
              <w:pStyle w:val="acctfourfigures"/>
              <w:tabs>
                <w:tab w:val="clear" w:pos="765"/>
                <w:tab w:val="decimal" w:pos="974"/>
              </w:tabs>
              <w:spacing w:line="220" w:lineRule="exact"/>
              <w:ind w:right="11"/>
              <w:rPr>
                <w:sz w:val="20"/>
              </w:rPr>
            </w:pPr>
          </w:p>
        </w:tc>
        <w:tc>
          <w:tcPr>
            <w:tcW w:w="180" w:type="dxa"/>
          </w:tcPr>
          <w:p w14:paraId="7820F421"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23428B8E" w14:textId="77777777" w:rsidR="0046131A" w:rsidRPr="004F0992" w:rsidRDefault="0046131A" w:rsidP="0046131A">
            <w:pPr>
              <w:pStyle w:val="acctfourfigures"/>
              <w:tabs>
                <w:tab w:val="clear" w:pos="765"/>
                <w:tab w:val="decimal" w:pos="882"/>
              </w:tabs>
              <w:spacing w:line="220" w:lineRule="exact"/>
              <w:ind w:right="11"/>
              <w:rPr>
                <w:sz w:val="20"/>
              </w:rPr>
            </w:pPr>
          </w:p>
        </w:tc>
      </w:tr>
      <w:tr w:rsidR="0046131A" w:rsidRPr="004F0992" w14:paraId="1561E051" w14:textId="77777777" w:rsidTr="00662596">
        <w:trPr>
          <w:cantSplit/>
          <w:trHeight w:val="80"/>
        </w:trPr>
        <w:tc>
          <w:tcPr>
            <w:tcW w:w="3690" w:type="dxa"/>
          </w:tcPr>
          <w:p w14:paraId="4C6E4452" w14:textId="0728BA31" w:rsidR="0046131A" w:rsidRPr="004F0992" w:rsidRDefault="0046131A" w:rsidP="0046131A">
            <w:pPr>
              <w:spacing w:line="220" w:lineRule="exact"/>
              <w:ind w:firstLine="10"/>
              <w:rPr>
                <w:b/>
                <w:bCs/>
                <w:i/>
                <w:iCs/>
                <w:sz w:val="20"/>
                <w:lang w:val="en-US"/>
              </w:rPr>
            </w:pPr>
            <w:r w:rsidRPr="004F0992">
              <w:rPr>
                <w:b/>
                <w:bCs/>
                <w:i/>
                <w:iCs/>
                <w:sz w:val="20"/>
                <w:lang w:val="en-US"/>
              </w:rPr>
              <w:t>Lease liabilities</w:t>
            </w:r>
          </w:p>
        </w:tc>
        <w:tc>
          <w:tcPr>
            <w:tcW w:w="1260" w:type="dxa"/>
          </w:tcPr>
          <w:p w14:paraId="3D3FEB69" w14:textId="77777777" w:rsidR="0046131A" w:rsidRPr="004F0992" w:rsidRDefault="0046131A" w:rsidP="0046131A">
            <w:pPr>
              <w:pStyle w:val="acctfourfigures"/>
              <w:tabs>
                <w:tab w:val="clear" w:pos="765"/>
                <w:tab w:val="decimal" w:pos="974"/>
              </w:tabs>
              <w:spacing w:line="220" w:lineRule="exact"/>
              <w:ind w:right="14"/>
              <w:rPr>
                <w:b/>
                <w:bCs/>
                <w:sz w:val="20"/>
                <w:lang w:bidi="th-TH"/>
              </w:rPr>
            </w:pPr>
          </w:p>
        </w:tc>
        <w:tc>
          <w:tcPr>
            <w:tcW w:w="180" w:type="dxa"/>
          </w:tcPr>
          <w:p w14:paraId="5836EB04" w14:textId="77777777" w:rsidR="0046131A" w:rsidRPr="004F0992" w:rsidRDefault="0046131A" w:rsidP="0046131A">
            <w:pPr>
              <w:pStyle w:val="acctfourfigures"/>
              <w:tabs>
                <w:tab w:val="clear" w:pos="765"/>
                <w:tab w:val="decimal" w:pos="911"/>
                <w:tab w:val="decimal" w:pos="974"/>
              </w:tabs>
              <w:spacing w:line="220" w:lineRule="exact"/>
              <w:ind w:right="-77"/>
              <w:rPr>
                <w:sz w:val="20"/>
              </w:rPr>
            </w:pPr>
          </w:p>
        </w:tc>
        <w:tc>
          <w:tcPr>
            <w:tcW w:w="1260" w:type="dxa"/>
          </w:tcPr>
          <w:p w14:paraId="4DE2EA6B" w14:textId="77777777" w:rsidR="0046131A" w:rsidRPr="004F0992" w:rsidRDefault="0046131A" w:rsidP="0046131A">
            <w:pPr>
              <w:pStyle w:val="acctfourfigures"/>
              <w:tabs>
                <w:tab w:val="clear" w:pos="765"/>
                <w:tab w:val="decimal" w:pos="974"/>
              </w:tabs>
              <w:spacing w:line="220" w:lineRule="exact"/>
              <w:ind w:right="11"/>
              <w:rPr>
                <w:b/>
                <w:bCs/>
                <w:sz w:val="20"/>
                <w:cs/>
                <w:lang w:bidi="th-TH"/>
              </w:rPr>
            </w:pPr>
          </w:p>
        </w:tc>
        <w:tc>
          <w:tcPr>
            <w:tcW w:w="181" w:type="dxa"/>
          </w:tcPr>
          <w:p w14:paraId="1547EF47"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03B3398F" w14:textId="77777777" w:rsidR="0046131A" w:rsidRPr="004F0992" w:rsidRDefault="0046131A" w:rsidP="0046131A">
            <w:pPr>
              <w:pStyle w:val="acctfourfigures"/>
              <w:tabs>
                <w:tab w:val="clear" w:pos="765"/>
                <w:tab w:val="decimal" w:pos="974"/>
              </w:tabs>
              <w:spacing w:line="220" w:lineRule="exact"/>
              <w:ind w:right="11"/>
              <w:rPr>
                <w:sz w:val="20"/>
              </w:rPr>
            </w:pPr>
          </w:p>
        </w:tc>
        <w:tc>
          <w:tcPr>
            <w:tcW w:w="180" w:type="dxa"/>
          </w:tcPr>
          <w:p w14:paraId="0DB3D05C"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464D0FBF" w14:textId="77777777" w:rsidR="0046131A" w:rsidRPr="004F0992" w:rsidRDefault="0046131A" w:rsidP="0046131A">
            <w:pPr>
              <w:pStyle w:val="acctfourfigures"/>
              <w:tabs>
                <w:tab w:val="clear" w:pos="765"/>
                <w:tab w:val="decimal" w:pos="882"/>
              </w:tabs>
              <w:spacing w:line="220" w:lineRule="exact"/>
              <w:ind w:right="11"/>
              <w:rPr>
                <w:sz w:val="20"/>
              </w:rPr>
            </w:pPr>
          </w:p>
        </w:tc>
      </w:tr>
      <w:tr w:rsidR="0046131A" w:rsidRPr="004F0992" w14:paraId="2E89D8CE" w14:textId="77777777" w:rsidTr="00662596">
        <w:trPr>
          <w:cantSplit/>
          <w:trHeight w:val="80"/>
        </w:trPr>
        <w:tc>
          <w:tcPr>
            <w:tcW w:w="3690" w:type="dxa"/>
          </w:tcPr>
          <w:p w14:paraId="7BFD443D" w14:textId="407B933D" w:rsidR="0046131A" w:rsidRPr="004F0992" w:rsidRDefault="0046131A" w:rsidP="0046131A">
            <w:pPr>
              <w:spacing w:line="220" w:lineRule="exact"/>
              <w:ind w:firstLine="10"/>
              <w:rPr>
                <w:sz w:val="20"/>
              </w:rPr>
            </w:pPr>
            <w:r w:rsidRPr="004F0992">
              <w:rPr>
                <w:sz w:val="20"/>
              </w:rPr>
              <w:t>Key management personnel</w:t>
            </w:r>
          </w:p>
        </w:tc>
        <w:tc>
          <w:tcPr>
            <w:tcW w:w="1260" w:type="dxa"/>
          </w:tcPr>
          <w:p w14:paraId="3E2FD3DE" w14:textId="6FEB5B55" w:rsidR="0046131A" w:rsidRPr="004F0992" w:rsidRDefault="0046131A" w:rsidP="0046131A">
            <w:pPr>
              <w:pStyle w:val="acctfourfigures"/>
              <w:tabs>
                <w:tab w:val="clear" w:pos="765"/>
                <w:tab w:val="decimal" w:pos="974"/>
              </w:tabs>
              <w:spacing w:line="220" w:lineRule="exact"/>
              <w:ind w:right="-80"/>
              <w:rPr>
                <w:sz w:val="20"/>
              </w:rPr>
            </w:pPr>
            <w:r w:rsidRPr="004F0992">
              <w:rPr>
                <w:sz w:val="20"/>
                <w:lang w:val="en-US"/>
              </w:rPr>
              <w:t>20,923</w:t>
            </w:r>
          </w:p>
        </w:tc>
        <w:tc>
          <w:tcPr>
            <w:tcW w:w="180" w:type="dxa"/>
          </w:tcPr>
          <w:p w14:paraId="4BDFC14B" w14:textId="77777777" w:rsidR="0046131A" w:rsidRPr="004F0992" w:rsidRDefault="0046131A" w:rsidP="0046131A">
            <w:pPr>
              <w:pStyle w:val="acctfourfigures"/>
              <w:tabs>
                <w:tab w:val="clear" w:pos="765"/>
                <w:tab w:val="decimal" w:pos="911"/>
                <w:tab w:val="decimal" w:pos="974"/>
              </w:tabs>
              <w:spacing w:line="220" w:lineRule="exact"/>
              <w:ind w:right="-77"/>
              <w:rPr>
                <w:sz w:val="20"/>
              </w:rPr>
            </w:pPr>
          </w:p>
        </w:tc>
        <w:tc>
          <w:tcPr>
            <w:tcW w:w="1260" w:type="dxa"/>
          </w:tcPr>
          <w:p w14:paraId="62072553" w14:textId="1E2D3489" w:rsidR="0046131A" w:rsidRPr="004F0992" w:rsidRDefault="0046131A" w:rsidP="0046131A">
            <w:pPr>
              <w:pStyle w:val="acctfourfigures"/>
              <w:tabs>
                <w:tab w:val="clear" w:pos="765"/>
                <w:tab w:val="decimal" w:pos="974"/>
              </w:tabs>
              <w:spacing w:line="220" w:lineRule="exact"/>
              <w:ind w:right="11"/>
              <w:rPr>
                <w:sz w:val="20"/>
              </w:rPr>
            </w:pPr>
            <w:r w:rsidRPr="004F0992">
              <w:rPr>
                <w:sz w:val="20"/>
              </w:rPr>
              <w:t>21,249</w:t>
            </w:r>
          </w:p>
        </w:tc>
        <w:tc>
          <w:tcPr>
            <w:tcW w:w="181" w:type="dxa"/>
          </w:tcPr>
          <w:p w14:paraId="472FBB24"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0D2B33B1" w14:textId="4D350837" w:rsidR="0046131A" w:rsidRPr="004F0992" w:rsidRDefault="0046131A" w:rsidP="0046131A">
            <w:pPr>
              <w:pStyle w:val="acctfourfigures"/>
              <w:tabs>
                <w:tab w:val="clear" w:pos="765"/>
                <w:tab w:val="decimal" w:pos="974"/>
              </w:tabs>
              <w:spacing w:line="220" w:lineRule="exact"/>
              <w:ind w:right="11"/>
              <w:rPr>
                <w:sz w:val="20"/>
              </w:rPr>
            </w:pPr>
            <w:r w:rsidRPr="004F0992">
              <w:rPr>
                <w:sz w:val="20"/>
                <w:lang w:val="en-US"/>
              </w:rPr>
              <w:t>20,923</w:t>
            </w:r>
          </w:p>
        </w:tc>
        <w:tc>
          <w:tcPr>
            <w:tcW w:w="180" w:type="dxa"/>
          </w:tcPr>
          <w:p w14:paraId="4D6AB816"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1224F2F8" w14:textId="4E5CD692" w:rsidR="0046131A" w:rsidRPr="004F0992" w:rsidRDefault="0046131A" w:rsidP="0046131A">
            <w:pPr>
              <w:pStyle w:val="acctfourfigures"/>
              <w:tabs>
                <w:tab w:val="clear" w:pos="765"/>
                <w:tab w:val="decimal" w:pos="882"/>
              </w:tabs>
              <w:spacing w:line="220" w:lineRule="exact"/>
              <w:ind w:right="11"/>
              <w:rPr>
                <w:sz w:val="20"/>
              </w:rPr>
            </w:pPr>
            <w:r w:rsidRPr="004F0992">
              <w:rPr>
                <w:sz w:val="20"/>
              </w:rPr>
              <w:t>21,249</w:t>
            </w:r>
          </w:p>
        </w:tc>
      </w:tr>
      <w:tr w:rsidR="0046131A" w:rsidRPr="004F0992" w14:paraId="67D7F2CC" w14:textId="77777777" w:rsidTr="00662596">
        <w:trPr>
          <w:cantSplit/>
          <w:trHeight w:val="80"/>
        </w:trPr>
        <w:tc>
          <w:tcPr>
            <w:tcW w:w="3690" w:type="dxa"/>
          </w:tcPr>
          <w:p w14:paraId="62ADDEC2" w14:textId="77777777" w:rsidR="0046131A" w:rsidRPr="004F0992" w:rsidRDefault="0046131A" w:rsidP="0046131A">
            <w:pPr>
              <w:spacing w:line="220" w:lineRule="exact"/>
              <w:ind w:firstLine="10"/>
              <w:rPr>
                <w:sz w:val="20"/>
              </w:rPr>
            </w:pPr>
          </w:p>
        </w:tc>
        <w:tc>
          <w:tcPr>
            <w:tcW w:w="1260" w:type="dxa"/>
          </w:tcPr>
          <w:p w14:paraId="4347A738" w14:textId="77777777" w:rsidR="0046131A" w:rsidRPr="004F0992" w:rsidRDefault="0046131A" w:rsidP="0046131A">
            <w:pPr>
              <w:pStyle w:val="acctfourfigures"/>
              <w:tabs>
                <w:tab w:val="clear" w:pos="765"/>
                <w:tab w:val="decimal" w:pos="889"/>
                <w:tab w:val="decimal" w:pos="974"/>
              </w:tabs>
              <w:spacing w:line="220" w:lineRule="exact"/>
              <w:ind w:right="-80"/>
              <w:rPr>
                <w:b/>
                <w:bCs/>
                <w:sz w:val="20"/>
                <w:lang w:bidi="th-TH"/>
              </w:rPr>
            </w:pPr>
          </w:p>
        </w:tc>
        <w:tc>
          <w:tcPr>
            <w:tcW w:w="180" w:type="dxa"/>
          </w:tcPr>
          <w:p w14:paraId="2EE6FB04" w14:textId="77777777" w:rsidR="0046131A" w:rsidRPr="004F0992" w:rsidRDefault="0046131A" w:rsidP="0046131A">
            <w:pPr>
              <w:pStyle w:val="acctfourfigures"/>
              <w:tabs>
                <w:tab w:val="clear" w:pos="765"/>
                <w:tab w:val="decimal" w:pos="911"/>
                <w:tab w:val="decimal" w:pos="974"/>
              </w:tabs>
              <w:spacing w:line="220" w:lineRule="exact"/>
              <w:ind w:right="-77"/>
              <w:rPr>
                <w:sz w:val="20"/>
              </w:rPr>
            </w:pPr>
          </w:p>
        </w:tc>
        <w:tc>
          <w:tcPr>
            <w:tcW w:w="1260" w:type="dxa"/>
          </w:tcPr>
          <w:p w14:paraId="6E38A2F7" w14:textId="77777777" w:rsidR="0046131A" w:rsidRPr="004F0992" w:rsidRDefault="0046131A" w:rsidP="0046131A">
            <w:pPr>
              <w:pStyle w:val="acctfourfigures"/>
              <w:tabs>
                <w:tab w:val="clear" w:pos="765"/>
                <w:tab w:val="decimal" w:pos="974"/>
              </w:tabs>
              <w:spacing w:line="220" w:lineRule="exact"/>
              <w:ind w:right="11"/>
              <w:rPr>
                <w:b/>
                <w:bCs/>
                <w:sz w:val="20"/>
                <w:cs/>
                <w:lang w:bidi="th-TH"/>
              </w:rPr>
            </w:pPr>
          </w:p>
        </w:tc>
        <w:tc>
          <w:tcPr>
            <w:tcW w:w="181" w:type="dxa"/>
          </w:tcPr>
          <w:p w14:paraId="0DD0C7C2"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1D8C11DB" w14:textId="77777777" w:rsidR="0046131A" w:rsidRPr="004F0992" w:rsidRDefault="0046131A" w:rsidP="0046131A">
            <w:pPr>
              <w:pStyle w:val="acctfourfigures"/>
              <w:tabs>
                <w:tab w:val="clear" w:pos="765"/>
                <w:tab w:val="decimal" w:pos="974"/>
              </w:tabs>
              <w:spacing w:line="220" w:lineRule="exact"/>
              <w:ind w:right="11"/>
              <w:rPr>
                <w:sz w:val="20"/>
              </w:rPr>
            </w:pPr>
          </w:p>
        </w:tc>
        <w:tc>
          <w:tcPr>
            <w:tcW w:w="180" w:type="dxa"/>
          </w:tcPr>
          <w:p w14:paraId="2195B0C3"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06AAF725" w14:textId="77777777" w:rsidR="0046131A" w:rsidRPr="004F0992" w:rsidRDefault="0046131A" w:rsidP="0046131A">
            <w:pPr>
              <w:pStyle w:val="acctfourfigures"/>
              <w:tabs>
                <w:tab w:val="clear" w:pos="765"/>
                <w:tab w:val="decimal" w:pos="882"/>
              </w:tabs>
              <w:spacing w:line="220" w:lineRule="exact"/>
              <w:ind w:right="11"/>
              <w:rPr>
                <w:sz w:val="20"/>
              </w:rPr>
            </w:pPr>
          </w:p>
        </w:tc>
      </w:tr>
      <w:tr w:rsidR="0046131A" w:rsidRPr="004F0992" w14:paraId="4F76EA63" w14:textId="77777777" w:rsidTr="00662596">
        <w:trPr>
          <w:cantSplit/>
        </w:trPr>
        <w:tc>
          <w:tcPr>
            <w:tcW w:w="3690" w:type="dxa"/>
          </w:tcPr>
          <w:p w14:paraId="46A0F352" w14:textId="77777777" w:rsidR="0046131A" w:rsidRPr="004F0992" w:rsidRDefault="0046131A" w:rsidP="0046131A">
            <w:pPr>
              <w:spacing w:line="220" w:lineRule="exact"/>
              <w:rPr>
                <w:sz w:val="20"/>
              </w:rPr>
            </w:pPr>
            <w:r w:rsidRPr="004F0992">
              <w:rPr>
                <w:b/>
                <w:bCs/>
                <w:i/>
                <w:iCs/>
                <w:sz w:val="20"/>
                <w:lang w:val="en-US"/>
              </w:rPr>
              <w:t>Other current liabilities</w:t>
            </w:r>
          </w:p>
        </w:tc>
        <w:tc>
          <w:tcPr>
            <w:tcW w:w="1260" w:type="dxa"/>
          </w:tcPr>
          <w:p w14:paraId="27A37B6A" w14:textId="77777777" w:rsidR="0046131A" w:rsidRPr="004F0992" w:rsidRDefault="0046131A" w:rsidP="0046131A">
            <w:pPr>
              <w:pStyle w:val="acctfourfigures"/>
              <w:tabs>
                <w:tab w:val="clear" w:pos="765"/>
                <w:tab w:val="decimal" w:pos="889"/>
                <w:tab w:val="decimal" w:pos="974"/>
              </w:tabs>
              <w:spacing w:line="220" w:lineRule="exact"/>
              <w:ind w:right="-80"/>
              <w:rPr>
                <w:b/>
                <w:bCs/>
                <w:sz w:val="20"/>
              </w:rPr>
            </w:pPr>
          </w:p>
        </w:tc>
        <w:tc>
          <w:tcPr>
            <w:tcW w:w="180" w:type="dxa"/>
          </w:tcPr>
          <w:p w14:paraId="45C25731" w14:textId="77777777" w:rsidR="0046131A" w:rsidRPr="004F0992" w:rsidRDefault="0046131A" w:rsidP="0046131A">
            <w:pPr>
              <w:pStyle w:val="acctfourfigures"/>
              <w:tabs>
                <w:tab w:val="clear" w:pos="765"/>
                <w:tab w:val="decimal" w:pos="911"/>
                <w:tab w:val="decimal" w:pos="974"/>
              </w:tabs>
              <w:spacing w:line="220" w:lineRule="exact"/>
              <w:rPr>
                <w:b/>
                <w:bCs/>
                <w:sz w:val="20"/>
              </w:rPr>
            </w:pPr>
          </w:p>
        </w:tc>
        <w:tc>
          <w:tcPr>
            <w:tcW w:w="1260" w:type="dxa"/>
          </w:tcPr>
          <w:p w14:paraId="4B97C9CB" w14:textId="77777777" w:rsidR="0046131A" w:rsidRPr="004F0992" w:rsidRDefault="0046131A" w:rsidP="0046131A">
            <w:pPr>
              <w:pStyle w:val="acctfourfigures"/>
              <w:tabs>
                <w:tab w:val="clear" w:pos="765"/>
                <w:tab w:val="decimal" w:pos="974"/>
              </w:tabs>
              <w:spacing w:line="220" w:lineRule="exact"/>
              <w:ind w:right="11"/>
              <w:rPr>
                <w:b/>
                <w:bCs/>
                <w:sz w:val="20"/>
                <w:cs/>
                <w:lang w:bidi="th-TH"/>
              </w:rPr>
            </w:pPr>
          </w:p>
        </w:tc>
        <w:tc>
          <w:tcPr>
            <w:tcW w:w="181" w:type="dxa"/>
          </w:tcPr>
          <w:p w14:paraId="1925462B"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460195CB" w14:textId="77777777" w:rsidR="0046131A" w:rsidRPr="004F0992" w:rsidRDefault="0046131A" w:rsidP="0046131A">
            <w:pPr>
              <w:pStyle w:val="acctfourfigures"/>
              <w:tabs>
                <w:tab w:val="clear" w:pos="765"/>
                <w:tab w:val="decimal" w:pos="974"/>
              </w:tabs>
              <w:spacing w:line="220" w:lineRule="exact"/>
              <w:ind w:right="11"/>
              <w:rPr>
                <w:sz w:val="20"/>
              </w:rPr>
            </w:pPr>
          </w:p>
        </w:tc>
        <w:tc>
          <w:tcPr>
            <w:tcW w:w="180" w:type="dxa"/>
          </w:tcPr>
          <w:p w14:paraId="45DC7319"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35386491" w14:textId="77777777" w:rsidR="0046131A" w:rsidRPr="004F0992" w:rsidRDefault="0046131A" w:rsidP="0046131A">
            <w:pPr>
              <w:pStyle w:val="acctfourfigures"/>
              <w:tabs>
                <w:tab w:val="clear" w:pos="765"/>
                <w:tab w:val="decimal" w:pos="882"/>
              </w:tabs>
              <w:spacing w:line="220" w:lineRule="exact"/>
              <w:ind w:right="11"/>
              <w:rPr>
                <w:sz w:val="20"/>
              </w:rPr>
            </w:pPr>
          </w:p>
        </w:tc>
      </w:tr>
      <w:tr w:rsidR="0046131A" w:rsidRPr="004F0992" w14:paraId="5A5F3503" w14:textId="77777777" w:rsidTr="00662596">
        <w:trPr>
          <w:cantSplit/>
        </w:trPr>
        <w:tc>
          <w:tcPr>
            <w:tcW w:w="3690" w:type="dxa"/>
          </w:tcPr>
          <w:p w14:paraId="200ABE65" w14:textId="77777777" w:rsidR="0046131A" w:rsidRPr="004F0992" w:rsidRDefault="0046131A" w:rsidP="0046131A">
            <w:pPr>
              <w:spacing w:line="220" w:lineRule="exact"/>
              <w:rPr>
                <w:sz w:val="20"/>
              </w:rPr>
            </w:pPr>
            <w:r w:rsidRPr="004F0992">
              <w:rPr>
                <w:sz w:val="20"/>
              </w:rPr>
              <w:t>Subsidiaries</w:t>
            </w:r>
          </w:p>
        </w:tc>
        <w:tc>
          <w:tcPr>
            <w:tcW w:w="1260" w:type="dxa"/>
          </w:tcPr>
          <w:p w14:paraId="5736E7C8" w14:textId="0FAB8F47" w:rsidR="0046131A" w:rsidRPr="004F0992" w:rsidRDefault="00C5260F" w:rsidP="0046131A">
            <w:pPr>
              <w:pStyle w:val="acctfourfigures"/>
              <w:tabs>
                <w:tab w:val="clear" w:pos="765"/>
                <w:tab w:val="decimal" w:pos="974"/>
              </w:tabs>
              <w:spacing w:line="220" w:lineRule="exact"/>
              <w:ind w:right="-80"/>
              <w:rPr>
                <w:sz w:val="20"/>
              </w:rPr>
            </w:pPr>
            <w:r w:rsidRPr="00AE277C">
              <w:rPr>
                <w:sz w:val="20"/>
                <w:cs/>
                <w:lang w:bidi="th-TH"/>
              </w:rPr>
              <w:t>-</w:t>
            </w:r>
          </w:p>
        </w:tc>
        <w:tc>
          <w:tcPr>
            <w:tcW w:w="180" w:type="dxa"/>
          </w:tcPr>
          <w:p w14:paraId="7066BB3F" w14:textId="77777777" w:rsidR="0046131A" w:rsidRPr="004F0992" w:rsidRDefault="0046131A" w:rsidP="0046131A">
            <w:pPr>
              <w:pStyle w:val="acctfourfigures"/>
              <w:tabs>
                <w:tab w:val="clear" w:pos="765"/>
                <w:tab w:val="decimal" w:pos="911"/>
                <w:tab w:val="decimal" w:pos="974"/>
              </w:tabs>
              <w:spacing w:line="220" w:lineRule="exact"/>
              <w:rPr>
                <w:b/>
                <w:bCs/>
                <w:sz w:val="20"/>
              </w:rPr>
            </w:pPr>
          </w:p>
        </w:tc>
        <w:tc>
          <w:tcPr>
            <w:tcW w:w="1260" w:type="dxa"/>
          </w:tcPr>
          <w:p w14:paraId="302A46B1" w14:textId="5AA09101" w:rsidR="0046131A" w:rsidRPr="004F0992" w:rsidRDefault="0046131A" w:rsidP="0046131A">
            <w:pPr>
              <w:pStyle w:val="acctfourfigures"/>
              <w:tabs>
                <w:tab w:val="clear" w:pos="765"/>
                <w:tab w:val="decimal" w:pos="974"/>
              </w:tabs>
              <w:spacing w:line="220" w:lineRule="exact"/>
              <w:ind w:right="11"/>
              <w:rPr>
                <w:sz w:val="20"/>
              </w:rPr>
            </w:pPr>
            <w:r w:rsidRPr="00AE277C">
              <w:rPr>
                <w:sz w:val="20"/>
                <w:cs/>
                <w:lang w:bidi="th-TH"/>
              </w:rPr>
              <w:t>-</w:t>
            </w:r>
          </w:p>
        </w:tc>
        <w:tc>
          <w:tcPr>
            <w:tcW w:w="181" w:type="dxa"/>
          </w:tcPr>
          <w:p w14:paraId="60E6AFDE"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0CF5C100" w14:textId="2E951205" w:rsidR="0046131A" w:rsidRPr="004F0992" w:rsidRDefault="00C5260F" w:rsidP="0046131A">
            <w:pPr>
              <w:pStyle w:val="acctfourfigures"/>
              <w:tabs>
                <w:tab w:val="clear" w:pos="765"/>
                <w:tab w:val="decimal" w:pos="974"/>
              </w:tabs>
              <w:spacing w:line="220" w:lineRule="exact"/>
              <w:ind w:right="100"/>
              <w:jc w:val="center"/>
              <w:rPr>
                <w:sz w:val="20"/>
              </w:rPr>
            </w:pPr>
            <w:r w:rsidRPr="004F0992">
              <w:rPr>
                <w:sz w:val="20"/>
              </w:rPr>
              <w:t>199,347</w:t>
            </w:r>
          </w:p>
        </w:tc>
        <w:tc>
          <w:tcPr>
            <w:tcW w:w="180" w:type="dxa"/>
          </w:tcPr>
          <w:p w14:paraId="4AF9DF50"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6EF8D062" w14:textId="50B457F4" w:rsidR="0046131A" w:rsidRPr="004F0992" w:rsidRDefault="0046131A" w:rsidP="0046131A">
            <w:pPr>
              <w:pStyle w:val="acctfourfigures"/>
              <w:tabs>
                <w:tab w:val="clear" w:pos="765"/>
                <w:tab w:val="decimal" w:pos="882"/>
              </w:tabs>
              <w:spacing w:line="220" w:lineRule="exact"/>
              <w:ind w:right="11"/>
              <w:rPr>
                <w:sz w:val="20"/>
              </w:rPr>
            </w:pPr>
            <w:r w:rsidRPr="004F0992">
              <w:rPr>
                <w:sz w:val="20"/>
              </w:rPr>
              <w:t>46,987</w:t>
            </w:r>
          </w:p>
        </w:tc>
      </w:tr>
      <w:tr w:rsidR="0046131A" w:rsidRPr="004F0992" w14:paraId="1C238162" w14:textId="77777777" w:rsidTr="00662596">
        <w:trPr>
          <w:cantSplit/>
        </w:trPr>
        <w:tc>
          <w:tcPr>
            <w:tcW w:w="3690" w:type="dxa"/>
          </w:tcPr>
          <w:p w14:paraId="1181A635" w14:textId="77777777" w:rsidR="0046131A" w:rsidRPr="004F0992" w:rsidRDefault="0046131A" w:rsidP="0046131A">
            <w:pPr>
              <w:spacing w:line="220" w:lineRule="exact"/>
              <w:rPr>
                <w:sz w:val="20"/>
              </w:rPr>
            </w:pPr>
            <w:r w:rsidRPr="004F0992">
              <w:rPr>
                <w:sz w:val="20"/>
              </w:rPr>
              <w:t>Other related parties</w:t>
            </w:r>
          </w:p>
        </w:tc>
        <w:tc>
          <w:tcPr>
            <w:tcW w:w="1260" w:type="dxa"/>
          </w:tcPr>
          <w:p w14:paraId="35D20B3B" w14:textId="50FC151E" w:rsidR="0046131A" w:rsidRPr="004F0992" w:rsidRDefault="0046131A" w:rsidP="0046131A">
            <w:pPr>
              <w:pStyle w:val="acctfourfigures"/>
              <w:tabs>
                <w:tab w:val="clear" w:pos="765"/>
                <w:tab w:val="decimal" w:pos="974"/>
              </w:tabs>
              <w:spacing w:line="220" w:lineRule="exact"/>
              <w:ind w:right="-80"/>
              <w:rPr>
                <w:sz w:val="20"/>
              </w:rPr>
            </w:pPr>
            <w:r w:rsidRPr="004F0992">
              <w:rPr>
                <w:sz w:val="20"/>
                <w:lang w:val="en-US"/>
              </w:rPr>
              <w:t>213</w:t>
            </w:r>
          </w:p>
        </w:tc>
        <w:tc>
          <w:tcPr>
            <w:tcW w:w="180" w:type="dxa"/>
          </w:tcPr>
          <w:p w14:paraId="5605B751"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345672F2" w14:textId="01DA8E67" w:rsidR="0046131A" w:rsidRPr="004F0992" w:rsidRDefault="0046131A" w:rsidP="0046131A">
            <w:pPr>
              <w:pStyle w:val="acctfourfigures"/>
              <w:tabs>
                <w:tab w:val="clear" w:pos="765"/>
                <w:tab w:val="decimal" w:pos="974"/>
              </w:tabs>
              <w:spacing w:line="220" w:lineRule="exact"/>
              <w:ind w:right="11"/>
              <w:rPr>
                <w:sz w:val="20"/>
              </w:rPr>
            </w:pPr>
            <w:r w:rsidRPr="004F0992">
              <w:rPr>
                <w:sz w:val="20"/>
              </w:rPr>
              <w:t>179</w:t>
            </w:r>
          </w:p>
        </w:tc>
        <w:tc>
          <w:tcPr>
            <w:tcW w:w="181" w:type="dxa"/>
          </w:tcPr>
          <w:p w14:paraId="7384838E" w14:textId="77777777" w:rsidR="0046131A" w:rsidRPr="004F0992" w:rsidRDefault="0046131A" w:rsidP="0046131A">
            <w:pPr>
              <w:pStyle w:val="acctfourfigures"/>
              <w:tabs>
                <w:tab w:val="clear" w:pos="765"/>
                <w:tab w:val="decimal" w:pos="911"/>
                <w:tab w:val="decimal" w:pos="974"/>
              </w:tabs>
              <w:spacing w:line="220" w:lineRule="exact"/>
              <w:rPr>
                <w:sz w:val="20"/>
              </w:rPr>
            </w:pPr>
          </w:p>
        </w:tc>
        <w:tc>
          <w:tcPr>
            <w:tcW w:w="1260" w:type="dxa"/>
          </w:tcPr>
          <w:p w14:paraId="3DB7D007" w14:textId="0688F602" w:rsidR="0046131A" w:rsidRPr="004F0992" w:rsidRDefault="0046131A" w:rsidP="0046131A">
            <w:pPr>
              <w:pStyle w:val="acctfourfigures"/>
              <w:tabs>
                <w:tab w:val="clear" w:pos="765"/>
                <w:tab w:val="decimal" w:pos="974"/>
              </w:tabs>
              <w:spacing w:line="220" w:lineRule="exact"/>
              <w:ind w:right="11"/>
              <w:rPr>
                <w:sz w:val="20"/>
              </w:rPr>
            </w:pPr>
            <w:r w:rsidRPr="004F0992">
              <w:rPr>
                <w:sz w:val="20"/>
                <w:lang w:val="en-US"/>
              </w:rPr>
              <w:t>213</w:t>
            </w:r>
          </w:p>
        </w:tc>
        <w:tc>
          <w:tcPr>
            <w:tcW w:w="180" w:type="dxa"/>
          </w:tcPr>
          <w:p w14:paraId="4FB476AE" w14:textId="77777777" w:rsidR="0046131A" w:rsidRPr="004F0992" w:rsidRDefault="0046131A" w:rsidP="0046131A">
            <w:pPr>
              <w:pStyle w:val="acctfourfigures"/>
              <w:tabs>
                <w:tab w:val="clear" w:pos="765"/>
                <w:tab w:val="decimal" w:pos="911"/>
              </w:tabs>
              <w:spacing w:line="220" w:lineRule="exact"/>
              <w:rPr>
                <w:sz w:val="20"/>
              </w:rPr>
            </w:pPr>
          </w:p>
        </w:tc>
        <w:tc>
          <w:tcPr>
            <w:tcW w:w="1260" w:type="dxa"/>
          </w:tcPr>
          <w:p w14:paraId="5939DEC1" w14:textId="7D60FDBA" w:rsidR="0046131A" w:rsidRPr="004F0992" w:rsidRDefault="0046131A" w:rsidP="0046131A">
            <w:pPr>
              <w:pStyle w:val="acctfourfigures"/>
              <w:tabs>
                <w:tab w:val="clear" w:pos="765"/>
                <w:tab w:val="decimal" w:pos="882"/>
              </w:tabs>
              <w:spacing w:line="220" w:lineRule="exact"/>
              <w:ind w:right="11"/>
              <w:rPr>
                <w:sz w:val="20"/>
              </w:rPr>
            </w:pPr>
            <w:r w:rsidRPr="004F0992">
              <w:rPr>
                <w:sz w:val="20"/>
              </w:rPr>
              <w:t>179</w:t>
            </w:r>
          </w:p>
        </w:tc>
      </w:tr>
    </w:tbl>
    <w:p w14:paraId="7B68FFF0" w14:textId="77777777" w:rsidR="00DF2D1B" w:rsidRDefault="00DF2D1B" w:rsidP="009C0128">
      <w:pPr>
        <w:spacing w:line="240" w:lineRule="auto"/>
        <w:jc w:val="both"/>
        <w:rPr>
          <w:sz w:val="20"/>
          <w:szCs w:val="25"/>
          <w:lang w:val="en-US" w:bidi="th-TH"/>
        </w:rPr>
      </w:pPr>
    </w:p>
    <w:p w14:paraId="60C1341E" w14:textId="77777777" w:rsidR="00900DFF" w:rsidRDefault="00900DFF" w:rsidP="009C0128">
      <w:pPr>
        <w:spacing w:line="240" w:lineRule="auto"/>
        <w:ind w:firstLine="562"/>
        <w:jc w:val="both"/>
        <w:rPr>
          <w:sz w:val="20"/>
          <w:szCs w:val="25"/>
          <w:lang w:val="en-US" w:bidi="th-TH"/>
        </w:rPr>
      </w:pPr>
    </w:p>
    <w:p w14:paraId="5D8AC05B" w14:textId="77777777" w:rsidR="00900DFF" w:rsidRDefault="00900DFF" w:rsidP="009C0128">
      <w:pPr>
        <w:spacing w:line="240" w:lineRule="auto"/>
        <w:ind w:firstLine="562"/>
        <w:jc w:val="both"/>
        <w:rPr>
          <w:sz w:val="20"/>
          <w:szCs w:val="25"/>
          <w:lang w:val="en-US" w:bidi="th-TH"/>
        </w:rPr>
      </w:pPr>
    </w:p>
    <w:p w14:paraId="07ACE9C7" w14:textId="77777777" w:rsidR="00900DFF" w:rsidRDefault="00900DFF" w:rsidP="009C0128">
      <w:pPr>
        <w:spacing w:line="240" w:lineRule="auto"/>
        <w:ind w:firstLine="562"/>
        <w:jc w:val="both"/>
        <w:rPr>
          <w:sz w:val="20"/>
          <w:szCs w:val="25"/>
          <w:lang w:val="en-US" w:bidi="th-TH"/>
        </w:rPr>
      </w:pPr>
    </w:p>
    <w:p w14:paraId="4E876039" w14:textId="77777777" w:rsidR="00900DFF" w:rsidRDefault="00900DFF" w:rsidP="009C0128">
      <w:pPr>
        <w:spacing w:line="240" w:lineRule="auto"/>
        <w:ind w:firstLine="562"/>
        <w:jc w:val="both"/>
        <w:rPr>
          <w:sz w:val="20"/>
          <w:szCs w:val="25"/>
          <w:lang w:val="en-US" w:bidi="th-TH"/>
        </w:rPr>
      </w:pPr>
    </w:p>
    <w:p w14:paraId="57B30E7F" w14:textId="77777777" w:rsidR="00900DFF" w:rsidRDefault="00900DFF" w:rsidP="009C0128">
      <w:pPr>
        <w:spacing w:line="240" w:lineRule="auto"/>
        <w:ind w:firstLine="562"/>
        <w:jc w:val="both"/>
        <w:rPr>
          <w:sz w:val="20"/>
          <w:szCs w:val="25"/>
          <w:lang w:val="en-US" w:bidi="th-TH"/>
        </w:rPr>
      </w:pPr>
    </w:p>
    <w:p w14:paraId="337D1C70" w14:textId="77777777" w:rsidR="00900DFF" w:rsidRDefault="00900DFF" w:rsidP="009C0128">
      <w:pPr>
        <w:spacing w:line="240" w:lineRule="auto"/>
        <w:ind w:firstLine="562"/>
        <w:jc w:val="both"/>
        <w:rPr>
          <w:sz w:val="20"/>
          <w:szCs w:val="25"/>
          <w:lang w:val="en-US" w:bidi="th-TH"/>
        </w:rPr>
      </w:pPr>
    </w:p>
    <w:p w14:paraId="073D00B9" w14:textId="77777777" w:rsidR="00900DFF" w:rsidRDefault="00900DFF" w:rsidP="009C0128">
      <w:pPr>
        <w:spacing w:line="240" w:lineRule="auto"/>
        <w:ind w:firstLine="562"/>
        <w:jc w:val="both"/>
        <w:rPr>
          <w:sz w:val="20"/>
          <w:szCs w:val="25"/>
          <w:lang w:val="en-US" w:bidi="th-TH"/>
        </w:rPr>
      </w:pPr>
    </w:p>
    <w:p w14:paraId="303F0D32" w14:textId="77777777" w:rsidR="00900DFF" w:rsidRDefault="00900DFF" w:rsidP="009C0128">
      <w:pPr>
        <w:spacing w:line="240" w:lineRule="auto"/>
        <w:ind w:firstLine="562"/>
        <w:jc w:val="both"/>
        <w:rPr>
          <w:sz w:val="20"/>
          <w:szCs w:val="25"/>
          <w:lang w:val="en-US" w:bidi="th-TH"/>
        </w:rPr>
      </w:pPr>
    </w:p>
    <w:p w14:paraId="1733A9B2" w14:textId="77777777" w:rsidR="00900DFF" w:rsidRDefault="00900DFF" w:rsidP="009C0128">
      <w:pPr>
        <w:spacing w:line="240" w:lineRule="auto"/>
        <w:ind w:firstLine="562"/>
        <w:jc w:val="both"/>
        <w:rPr>
          <w:sz w:val="20"/>
          <w:szCs w:val="25"/>
          <w:lang w:val="en-US" w:bidi="th-TH"/>
        </w:rPr>
      </w:pPr>
    </w:p>
    <w:p w14:paraId="4225D110" w14:textId="77777777" w:rsidR="00900DFF" w:rsidRDefault="00900DFF" w:rsidP="009C0128">
      <w:pPr>
        <w:spacing w:line="240" w:lineRule="auto"/>
        <w:ind w:firstLine="562"/>
        <w:jc w:val="both"/>
        <w:rPr>
          <w:sz w:val="20"/>
          <w:szCs w:val="25"/>
          <w:lang w:val="en-US" w:bidi="th-TH"/>
        </w:rPr>
      </w:pPr>
    </w:p>
    <w:p w14:paraId="68CF00A6" w14:textId="3401BFBF" w:rsidR="00A91327" w:rsidRPr="004F0992" w:rsidRDefault="00A91327" w:rsidP="009C0128">
      <w:pPr>
        <w:spacing w:line="240" w:lineRule="auto"/>
        <w:ind w:firstLine="562"/>
        <w:jc w:val="both"/>
        <w:rPr>
          <w:sz w:val="20"/>
          <w:lang w:val="en-US" w:bidi="th-TH"/>
        </w:rPr>
      </w:pPr>
      <w:r w:rsidRPr="004F0992">
        <w:rPr>
          <w:sz w:val="20"/>
          <w:szCs w:val="25"/>
          <w:lang w:val="en-US" w:bidi="th-TH"/>
        </w:rPr>
        <w:lastRenderedPageBreak/>
        <w:t xml:space="preserve">Movements during </w:t>
      </w:r>
      <w:r w:rsidR="00B65EE6" w:rsidRPr="004F0992">
        <w:rPr>
          <w:sz w:val="20"/>
          <w:szCs w:val="25"/>
          <w:lang w:val="en-US" w:bidi="th-TH"/>
        </w:rPr>
        <w:t>six</w:t>
      </w:r>
      <w:r w:rsidRPr="00AE277C">
        <w:rPr>
          <w:sz w:val="20"/>
          <w:cs/>
          <w:lang w:val="en-US" w:bidi="th-TH"/>
        </w:rPr>
        <w:t>-</w:t>
      </w:r>
      <w:r w:rsidRPr="004F0992">
        <w:rPr>
          <w:sz w:val="20"/>
          <w:szCs w:val="25"/>
          <w:lang w:val="en-US" w:bidi="th-TH"/>
        </w:rPr>
        <w:t>month period ended</w:t>
      </w:r>
      <w:r w:rsidRPr="00AE277C">
        <w:rPr>
          <w:sz w:val="20"/>
          <w:cs/>
          <w:lang w:val="en-US" w:bidi="th-TH"/>
        </w:rPr>
        <w:t xml:space="preserve"> </w:t>
      </w:r>
      <w:r w:rsidR="0088059B" w:rsidRPr="004F0992">
        <w:rPr>
          <w:sz w:val="20"/>
          <w:lang w:val="en-US"/>
        </w:rPr>
        <w:t>30 June</w:t>
      </w:r>
      <w:r w:rsidR="00C93486" w:rsidRPr="004F0992">
        <w:rPr>
          <w:sz w:val="20"/>
          <w:lang w:val="en-US"/>
        </w:rPr>
        <w:t xml:space="preserve"> 2021</w:t>
      </w:r>
      <w:r w:rsidR="00DD5C27" w:rsidRPr="004F0992">
        <w:rPr>
          <w:sz w:val="20"/>
          <w:lang w:val="en-US"/>
        </w:rPr>
        <w:t xml:space="preserve"> of </w:t>
      </w:r>
      <w:r w:rsidRPr="004F0992">
        <w:rPr>
          <w:sz w:val="20"/>
          <w:lang w:val="en-US"/>
        </w:rPr>
        <w:t>short</w:t>
      </w:r>
      <w:r w:rsidRPr="00AE277C">
        <w:rPr>
          <w:sz w:val="20"/>
          <w:cs/>
          <w:lang w:val="en-US" w:bidi="th-TH"/>
        </w:rPr>
        <w:t>-</w:t>
      </w:r>
      <w:r w:rsidRPr="004F0992">
        <w:rPr>
          <w:sz w:val="20"/>
          <w:lang w:val="en-US"/>
        </w:rPr>
        <w:t>term loans to related parties were as follows</w:t>
      </w:r>
      <w:r w:rsidRPr="00AE277C">
        <w:rPr>
          <w:sz w:val="20"/>
          <w:cs/>
          <w:lang w:val="en-US" w:bidi="th-TH"/>
        </w:rPr>
        <w:t>:</w:t>
      </w:r>
    </w:p>
    <w:p w14:paraId="2F42871E" w14:textId="77777777" w:rsidR="007770DC" w:rsidRPr="00F67E04" w:rsidRDefault="007770DC" w:rsidP="00AD6040">
      <w:pPr>
        <w:spacing w:line="240" w:lineRule="auto"/>
        <w:ind w:left="540"/>
        <w:jc w:val="both"/>
        <w:rPr>
          <w:sz w:val="20"/>
          <w:lang w:val="en-US"/>
        </w:rPr>
      </w:pPr>
    </w:p>
    <w:tbl>
      <w:tblPr>
        <w:tblW w:w="9270"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080"/>
        <w:gridCol w:w="180"/>
        <w:gridCol w:w="1080"/>
        <w:gridCol w:w="180"/>
        <w:gridCol w:w="1170"/>
      </w:tblGrid>
      <w:tr w:rsidR="002E45DF" w:rsidRPr="004F0992" w14:paraId="79ABAB25" w14:textId="77777777" w:rsidTr="00FD195A">
        <w:trPr>
          <w:cantSplit/>
          <w:tblHeader/>
        </w:trPr>
        <w:tc>
          <w:tcPr>
            <w:tcW w:w="4140" w:type="dxa"/>
            <w:vAlign w:val="bottom"/>
          </w:tcPr>
          <w:p w14:paraId="573F9F70" w14:textId="77777777" w:rsidR="002E45DF" w:rsidRPr="004F0992" w:rsidRDefault="002E45DF" w:rsidP="0046236A">
            <w:pPr>
              <w:pStyle w:val="acctfourfigures"/>
              <w:tabs>
                <w:tab w:val="clear" w:pos="765"/>
              </w:tabs>
              <w:spacing w:line="220" w:lineRule="exact"/>
              <w:rPr>
                <w:b/>
                <w:bCs/>
                <w:i/>
                <w:iCs/>
                <w:sz w:val="20"/>
              </w:rPr>
            </w:pPr>
          </w:p>
        </w:tc>
        <w:tc>
          <w:tcPr>
            <w:tcW w:w="5130" w:type="dxa"/>
            <w:gridSpan w:val="7"/>
            <w:vAlign w:val="bottom"/>
          </w:tcPr>
          <w:p w14:paraId="3ED482D3" w14:textId="1D69D13A" w:rsidR="002E45DF" w:rsidRPr="004F0992" w:rsidRDefault="002E45DF" w:rsidP="008D72A2">
            <w:pPr>
              <w:pStyle w:val="acctmergecolhdg"/>
              <w:spacing w:line="220" w:lineRule="exact"/>
              <w:rPr>
                <w:b w:val="0"/>
                <w:bCs/>
                <w:sz w:val="20"/>
              </w:rPr>
            </w:pPr>
            <w:r w:rsidRPr="004F0992">
              <w:rPr>
                <w:sz w:val="20"/>
              </w:rPr>
              <w:t xml:space="preserve">Consolidated </w:t>
            </w:r>
            <w:r w:rsidR="008D72A2" w:rsidRPr="004F0992">
              <w:rPr>
                <w:sz w:val="20"/>
              </w:rPr>
              <w:t>and Separate financial statements</w:t>
            </w:r>
          </w:p>
        </w:tc>
      </w:tr>
      <w:tr w:rsidR="002E45DF" w:rsidRPr="004F0992" w14:paraId="04150774" w14:textId="77777777" w:rsidTr="00FD195A">
        <w:trPr>
          <w:cantSplit/>
          <w:trHeight w:val="74"/>
          <w:tblHeader/>
        </w:trPr>
        <w:tc>
          <w:tcPr>
            <w:tcW w:w="4140" w:type="dxa"/>
            <w:shd w:val="clear" w:color="auto" w:fill="auto"/>
            <w:vAlign w:val="bottom"/>
          </w:tcPr>
          <w:p w14:paraId="49A51EEB" w14:textId="77777777" w:rsidR="002E45DF" w:rsidRPr="004F0992" w:rsidRDefault="002E45DF" w:rsidP="0046236A">
            <w:pPr>
              <w:pStyle w:val="acctfourfigures"/>
              <w:tabs>
                <w:tab w:val="clear" w:pos="765"/>
              </w:tabs>
              <w:spacing w:line="220" w:lineRule="exact"/>
              <w:rPr>
                <w:b/>
                <w:bCs/>
                <w:i/>
                <w:iCs/>
                <w:sz w:val="20"/>
              </w:rPr>
            </w:pPr>
            <w:r w:rsidRPr="004F0992">
              <w:rPr>
                <w:b/>
                <w:bCs/>
                <w:i/>
                <w:iCs/>
                <w:sz w:val="20"/>
              </w:rPr>
              <w:t>Short</w:t>
            </w:r>
            <w:r w:rsidRPr="00AE277C">
              <w:rPr>
                <w:b/>
                <w:bCs/>
                <w:i/>
                <w:iCs/>
                <w:sz w:val="20"/>
                <w:cs/>
                <w:lang w:bidi="th-TH"/>
              </w:rPr>
              <w:t>-</w:t>
            </w:r>
            <w:r w:rsidRPr="004F0992">
              <w:rPr>
                <w:b/>
                <w:bCs/>
                <w:i/>
                <w:iCs/>
                <w:sz w:val="20"/>
              </w:rPr>
              <w:t>term loans to</w:t>
            </w:r>
          </w:p>
        </w:tc>
        <w:tc>
          <w:tcPr>
            <w:tcW w:w="1260" w:type="dxa"/>
            <w:vAlign w:val="center"/>
          </w:tcPr>
          <w:p w14:paraId="5E9FF0C4" w14:textId="5C047664" w:rsidR="002E45DF" w:rsidRPr="004F0992" w:rsidRDefault="00FD195A" w:rsidP="0046236A">
            <w:pPr>
              <w:pStyle w:val="acctmergecolhdg"/>
              <w:spacing w:line="220" w:lineRule="exact"/>
              <w:rPr>
                <w:b w:val="0"/>
                <w:bCs/>
                <w:sz w:val="20"/>
              </w:rPr>
            </w:pPr>
            <w:r w:rsidRPr="004F0992">
              <w:rPr>
                <w:b w:val="0"/>
                <w:bCs/>
                <w:sz w:val="20"/>
              </w:rPr>
              <w:t>31 December</w:t>
            </w:r>
            <w:r w:rsidRPr="00AE277C">
              <w:rPr>
                <w:b w:val="0"/>
                <w:bCs/>
                <w:sz w:val="20"/>
                <w:cs/>
                <w:lang w:bidi="th-TH"/>
              </w:rPr>
              <w:t xml:space="preserve"> </w:t>
            </w:r>
            <w:r w:rsidRPr="004F0992">
              <w:rPr>
                <w:b w:val="0"/>
                <w:bCs/>
                <w:sz w:val="20"/>
              </w:rPr>
              <w:t>2020</w:t>
            </w:r>
          </w:p>
        </w:tc>
        <w:tc>
          <w:tcPr>
            <w:tcW w:w="180" w:type="dxa"/>
            <w:vAlign w:val="center"/>
          </w:tcPr>
          <w:p w14:paraId="38E46F69" w14:textId="77777777" w:rsidR="002E45DF" w:rsidRPr="004F0992" w:rsidRDefault="002E45DF" w:rsidP="0046236A">
            <w:pPr>
              <w:pStyle w:val="acctmergecolhdg"/>
              <w:spacing w:line="220" w:lineRule="exact"/>
              <w:rPr>
                <w:b w:val="0"/>
                <w:bCs/>
                <w:sz w:val="20"/>
              </w:rPr>
            </w:pPr>
          </w:p>
        </w:tc>
        <w:tc>
          <w:tcPr>
            <w:tcW w:w="1080" w:type="dxa"/>
            <w:vAlign w:val="center"/>
          </w:tcPr>
          <w:p w14:paraId="499AAC24" w14:textId="77777777" w:rsidR="00166847" w:rsidRPr="004F0992" w:rsidRDefault="00166847" w:rsidP="0046236A">
            <w:pPr>
              <w:pStyle w:val="acctmergecolhdg"/>
              <w:spacing w:line="220" w:lineRule="exact"/>
              <w:ind w:left="-75" w:right="-172" w:hanging="90"/>
              <w:rPr>
                <w:b w:val="0"/>
                <w:bCs/>
                <w:sz w:val="20"/>
              </w:rPr>
            </w:pPr>
          </w:p>
          <w:p w14:paraId="2E92F1AD" w14:textId="43706334" w:rsidR="002E45DF" w:rsidRPr="004F0992" w:rsidRDefault="002E45DF" w:rsidP="0046236A">
            <w:pPr>
              <w:pStyle w:val="acctmergecolhdg"/>
              <w:spacing w:line="220" w:lineRule="exact"/>
              <w:ind w:left="-75" w:right="-172" w:hanging="90"/>
              <w:rPr>
                <w:b w:val="0"/>
                <w:bCs/>
                <w:sz w:val="20"/>
              </w:rPr>
            </w:pPr>
            <w:r w:rsidRPr="004F0992">
              <w:rPr>
                <w:b w:val="0"/>
                <w:bCs/>
                <w:sz w:val="20"/>
              </w:rPr>
              <w:t>Addition</w:t>
            </w:r>
          </w:p>
        </w:tc>
        <w:tc>
          <w:tcPr>
            <w:tcW w:w="180" w:type="dxa"/>
            <w:vAlign w:val="center"/>
          </w:tcPr>
          <w:p w14:paraId="564E4E37" w14:textId="77777777" w:rsidR="002E45DF" w:rsidRPr="004F0992" w:rsidRDefault="002E45DF" w:rsidP="0046236A">
            <w:pPr>
              <w:pStyle w:val="acctmergecolhdg"/>
              <w:spacing w:line="220" w:lineRule="exact"/>
              <w:rPr>
                <w:b w:val="0"/>
                <w:bCs/>
                <w:sz w:val="20"/>
              </w:rPr>
            </w:pPr>
          </w:p>
        </w:tc>
        <w:tc>
          <w:tcPr>
            <w:tcW w:w="1080" w:type="dxa"/>
            <w:vAlign w:val="center"/>
          </w:tcPr>
          <w:p w14:paraId="72F377C0" w14:textId="77777777" w:rsidR="00166847" w:rsidRPr="004F0992" w:rsidRDefault="00166847" w:rsidP="0046236A">
            <w:pPr>
              <w:pStyle w:val="acctmergecolhdg"/>
              <w:spacing w:line="220" w:lineRule="exact"/>
              <w:ind w:left="-75" w:right="-75"/>
              <w:rPr>
                <w:b w:val="0"/>
                <w:bCs/>
                <w:spacing w:val="-6"/>
                <w:sz w:val="20"/>
              </w:rPr>
            </w:pPr>
          </w:p>
          <w:p w14:paraId="151B820E" w14:textId="4DCAAA48" w:rsidR="002E45DF" w:rsidRPr="004F0992" w:rsidRDefault="002E45DF" w:rsidP="0046236A">
            <w:pPr>
              <w:pStyle w:val="acctmergecolhdg"/>
              <w:spacing w:line="220" w:lineRule="exact"/>
              <w:ind w:left="-75" w:right="-75"/>
              <w:rPr>
                <w:b w:val="0"/>
                <w:bCs/>
                <w:spacing w:val="-6"/>
                <w:sz w:val="20"/>
              </w:rPr>
            </w:pPr>
            <w:r w:rsidRPr="004F0992">
              <w:rPr>
                <w:b w:val="0"/>
                <w:bCs/>
                <w:spacing w:val="-6"/>
                <w:sz w:val="20"/>
              </w:rPr>
              <w:t>Disbursement</w:t>
            </w:r>
          </w:p>
        </w:tc>
        <w:tc>
          <w:tcPr>
            <w:tcW w:w="180" w:type="dxa"/>
            <w:vAlign w:val="center"/>
          </w:tcPr>
          <w:p w14:paraId="5B59000B" w14:textId="77777777" w:rsidR="002E45DF" w:rsidRPr="004F0992" w:rsidRDefault="002E45DF" w:rsidP="0046236A">
            <w:pPr>
              <w:pStyle w:val="acctmergecolhdg"/>
              <w:spacing w:line="220" w:lineRule="exact"/>
              <w:rPr>
                <w:b w:val="0"/>
                <w:bCs/>
                <w:sz w:val="20"/>
              </w:rPr>
            </w:pPr>
          </w:p>
        </w:tc>
        <w:tc>
          <w:tcPr>
            <w:tcW w:w="1170" w:type="dxa"/>
            <w:vAlign w:val="center"/>
          </w:tcPr>
          <w:p w14:paraId="00637F3D" w14:textId="1C58FA7E" w:rsidR="002E45DF" w:rsidRPr="004F0992" w:rsidRDefault="0088059B" w:rsidP="0046236A">
            <w:pPr>
              <w:pStyle w:val="acctmergecolhdg"/>
              <w:spacing w:line="220" w:lineRule="exact"/>
              <w:ind w:left="-75" w:right="-75"/>
              <w:rPr>
                <w:b w:val="0"/>
                <w:bCs/>
                <w:sz w:val="20"/>
              </w:rPr>
            </w:pPr>
            <w:r w:rsidRPr="004F0992">
              <w:rPr>
                <w:b w:val="0"/>
                <w:bCs/>
                <w:sz w:val="20"/>
              </w:rPr>
              <w:t>30 June</w:t>
            </w:r>
            <w:r w:rsidRPr="004F0992">
              <w:rPr>
                <w:b w:val="0"/>
                <w:bCs/>
                <w:sz w:val="20"/>
              </w:rPr>
              <w:br/>
            </w:r>
            <w:r w:rsidR="00FD195A" w:rsidRPr="004F0992">
              <w:rPr>
                <w:b w:val="0"/>
                <w:bCs/>
                <w:sz w:val="20"/>
              </w:rPr>
              <w:t xml:space="preserve"> 202</w:t>
            </w:r>
            <w:r w:rsidR="005A618C" w:rsidRPr="004F0992">
              <w:rPr>
                <w:b w:val="0"/>
                <w:bCs/>
                <w:sz w:val="20"/>
              </w:rPr>
              <w:t>1</w:t>
            </w:r>
          </w:p>
        </w:tc>
      </w:tr>
      <w:tr w:rsidR="002E45DF" w:rsidRPr="004F0992" w14:paraId="3CDF68AF" w14:textId="77777777" w:rsidTr="00FD195A">
        <w:trPr>
          <w:cantSplit/>
          <w:tblHeader/>
        </w:trPr>
        <w:tc>
          <w:tcPr>
            <w:tcW w:w="4140" w:type="dxa"/>
            <w:vAlign w:val="bottom"/>
          </w:tcPr>
          <w:p w14:paraId="35CB9AC6" w14:textId="3A3FF7F4" w:rsidR="002E45DF" w:rsidRPr="004F0992" w:rsidRDefault="002E45DF" w:rsidP="0046236A">
            <w:pPr>
              <w:pStyle w:val="acctfourfigures"/>
              <w:tabs>
                <w:tab w:val="clear" w:pos="765"/>
              </w:tabs>
              <w:spacing w:line="220" w:lineRule="exact"/>
              <w:rPr>
                <w:b/>
                <w:bCs/>
                <w:i/>
                <w:iCs/>
                <w:sz w:val="20"/>
              </w:rPr>
            </w:pPr>
          </w:p>
        </w:tc>
        <w:tc>
          <w:tcPr>
            <w:tcW w:w="5130" w:type="dxa"/>
            <w:gridSpan w:val="7"/>
            <w:vAlign w:val="bottom"/>
          </w:tcPr>
          <w:p w14:paraId="5EFD7787" w14:textId="77777777" w:rsidR="002E45DF" w:rsidRPr="004F0992" w:rsidRDefault="002E45DF" w:rsidP="0046236A">
            <w:pPr>
              <w:pStyle w:val="acctmergecolhdg"/>
              <w:spacing w:line="220" w:lineRule="exact"/>
              <w:ind w:left="-83" w:firstLine="4"/>
              <w:rPr>
                <w:b w:val="0"/>
                <w:bCs/>
                <w:i/>
                <w:iCs/>
                <w:sz w:val="20"/>
              </w:rPr>
            </w:pPr>
            <w:r w:rsidRPr="00AE277C">
              <w:rPr>
                <w:i/>
                <w:iCs/>
                <w:sz w:val="20"/>
                <w:cs/>
                <w:lang w:bidi="th-TH"/>
              </w:rPr>
              <w:t>(</w:t>
            </w:r>
            <w:r w:rsidRPr="004F0992">
              <w:rPr>
                <w:b w:val="0"/>
                <w:bCs/>
                <w:i/>
                <w:iCs/>
                <w:sz w:val="20"/>
              </w:rPr>
              <w:t>in thousand Baht</w:t>
            </w:r>
            <w:r w:rsidRPr="00AE277C">
              <w:rPr>
                <w:i/>
                <w:iCs/>
                <w:sz w:val="20"/>
                <w:cs/>
                <w:lang w:bidi="th-TH"/>
              </w:rPr>
              <w:t>)</w:t>
            </w:r>
          </w:p>
        </w:tc>
      </w:tr>
      <w:tr w:rsidR="00D60C45" w:rsidRPr="004F0992" w14:paraId="07B5B3AE" w14:textId="77777777" w:rsidTr="00FD195A">
        <w:trPr>
          <w:cantSplit/>
          <w:trHeight w:val="80"/>
        </w:trPr>
        <w:tc>
          <w:tcPr>
            <w:tcW w:w="4140" w:type="dxa"/>
          </w:tcPr>
          <w:p w14:paraId="61BFD7F7" w14:textId="77777777" w:rsidR="00D60C45" w:rsidRPr="004F0992" w:rsidRDefault="00D60C45" w:rsidP="00D60C45">
            <w:pPr>
              <w:spacing w:line="220" w:lineRule="exact"/>
              <w:ind w:left="190" w:right="-79" w:hanging="180"/>
              <w:rPr>
                <w:sz w:val="20"/>
              </w:rPr>
            </w:pPr>
            <w:r w:rsidRPr="004F0992">
              <w:rPr>
                <w:sz w:val="20"/>
              </w:rPr>
              <w:t>Key management personnel</w:t>
            </w:r>
          </w:p>
        </w:tc>
        <w:tc>
          <w:tcPr>
            <w:tcW w:w="1260" w:type="dxa"/>
            <w:vAlign w:val="bottom"/>
          </w:tcPr>
          <w:p w14:paraId="17CD0922" w14:textId="5F8C5D57" w:rsidR="00D60C45" w:rsidRPr="004F0992" w:rsidRDefault="00D60C45" w:rsidP="00D60C45">
            <w:pPr>
              <w:pStyle w:val="acctfourfigures"/>
              <w:tabs>
                <w:tab w:val="clear" w:pos="765"/>
                <w:tab w:val="decimal" w:pos="822"/>
              </w:tabs>
              <w:spacing w:line="220" w:lineRule="exact"/>
              <w:ind w:left="-79" w:right="-72"/>
              <w:rPr>
                <w:sz w:val="20"/>
              </w:rPr>
            </w:pPr>
            <w:r w:rsidRPr="004F0992">
              <w:rPr>
                <w:sz w:val="20"/>
              </w:rPr>
              <w:t>38</w:t>
            </w:r>
          </w:p>
        </w:tc>
        <w:tc>
          <w:tcPr>
            <w:tcW w:w="180" w:type="dxa"/>
            <w:vAlign w:val="bottom"/>
          </w:tcPr>
          <w:p w14:paraId="2FE40E22" w14:textId="77777777" w:rsidR="00D60C45" w:rsidRPr="004F0992" w:rsidRDefault="00D60C45" w:rsidP="00D60C45">
            <w:pPr>
              <w:pStyle w:val="acctfourfigures"/>
              <w:spacing w:line="220" w:lineRule="exact"/>
              <w:rPr>
                <w:sz w:val="20"/>
              </w:rPr>
            </w:pPr>
          </w:p>
        </w:tc>
        <w:tc>
          <w:tcPr>
            <w:tcW w:w="1080" w:type="dxa"/>
            <w:vAlign w:val="bottom"/>
          </w:tcPr>
          <w:p w14:paraId="5AFEEB58" w14:textId="1CC2FE96" w:rsidR="00D60C45" w:rsidRPr="004F0992" w:rsidRDefault="00D60C45" w:rsidP="00D60C45">
            <w:pPr>
              <w:pStyle w:val="acctfourfigures"/>
              <w:tabs>
                <w:tab w:val="clear" w:pos="765"/>
                <w:tab w:val="decimal" w:pos="820"/>
              </w:tabs>
              <w:spacing w:line="220" w:lineRule="exact"/>
              <w:ind w:right="11"/>
              <w:rPr>
                <w:sz w:val="20"/>
              </w:rPr>
            </w:pPr>
            <w:r w:rsidRPr="004F0992">
              <w:rPr>
                <w:sz w:val="20"/>
              </w:rPr>
              <w:t>50</w:t>
            </w:r>
          </w:p>
        </w:tc>
        <w:tc>
          <w:tcPr>
            <w:tcW w:w="180" w:type="dxa"/>
            <w:vAlign w:val="bottom"/>
          </w:tcPr>
          <w:p w14:paraId="00976344" w14:textId="77777777" w:rsidR="00D60C45" w:rsidRPr="004F0992" w:rsidRDefault="00D60C45" w:rsidP="00D60C45">
            <w:pPr>
              <w:pStyle w:val="acctfourfigures"/>
              <w:spacing w:line="220" w:lineRule="exact"/>
              <w:rPr>
                <w:sz w:val="20"/>
              </w:rPr>
            </w:pPr>
          </w:p>
        </w:tc>
        <w:tc>
          <w:tcPr>
            <w:tcW w:w="1080" w:type="dxa"/>
            <w:vAlign w:val="bottom"/>
          </w:tcPr>
          <w:p w14:paraId="4AC7E871" w14:textId="7FAD6FD8" w:rsidR="00D60C45" w:rsidRPr="004F0992" w:rsidRDefault="00D60C45" w:rsidP="00D60C45">
            <w:pPr>
              <w:pStyle w:val="acctfourfigures"/>
              <w:tabs>
                <w:tab w:val="clear" w:pos="765"/>
                <w:tab w:val="decimal" w:pos="821"/>
              </w:tabs>
              <w:spacing w:line="220" w:lineRule="exact"/>
              <w:ind w:right="11"/>
              <w:rPr>
                <w:sz w:val="20"/>
              </w:rPr>
            </w:pPr>
            <w:r w:rsidRPr="00AE277C">
              <w:rPr>
                <w:sz w:val="20"/>
                <w:cs/>
                <w:lang w:bidi="th-TH"/>
              </w:rPr>
              <w:t>(</w:t>
            </w:r>
            <w:r w:rsidRPr="004F0992">
              <w:rPr>
                <w:sz w:val="20"/>
              </w:rPr>
              <w:t>63</w:t>
            </w:r>
            <w:r w:rsidRPr="00AE277C">
              <w:rPr>
                <w:sz w:val="20"/>
                <w:cs/>
                <w:lang w:bidi="th-TH"/>
              </w:rPr>
              <w:t>)</w:t>
            </w:r>
          </w:p>
        </w:tc>
        <w:tc>
          <w:tcPr>
            <w:tcW w:w="180" w:type="dxa"/>
            <w:vAlign w:val="bottom"/>
          </w:tcPr>
          <w:p w14:paraId="722D0E7E" w14:textId="77777777" w:rsidR="00D60C45" w:rsidRPr="004F0992" w:rsidRDefault="00D60C45" w:rsidP="00D60C45">
            <w:pPr>
              <w:pStyle w:val="acctfourfigures"/>
              <w:tabs>
                <w:tab w:val="decimal" w:pos="821"/>
              </w:tabs>
              <w:spacing w:line="220" w:lineRule="exact"/>
              <w:rPr>
                <w:sz w:val="20"/>
              </w:rPr>
            </w:pPr>
          </w:p>
        </w:tc>
        <w:tc>
          <w:tcPr>
            <w:tcW w:w="1170" w:type="dxa"/>
            <w:vAlign w:val="bottom"/>
          </w:tcPr>
          <w:p w14:paraId="4591DC1A" w14:textId="3BA8A9E1" w:rsidR="00D60C45" w:rsidRPr="004F0992" w:rsidRDefault="00D60C45" w:rsidP="00D60C45">
            <w:pPr>
              <w:pStyle w:val="acctfourfigures"/>
              <w:tabs>
                <w:tab w:val="clear" w:pos="765"/>
                <w:tab w:val="decimal" w:pos="821"/>
              </w:tabs>
              <w:spacing w:line="220" w:lineRule="exact"/>
              <w:ind w:right="11"/>
              <w:rPr>
                <w:sz w:val="20"/>
              </w:rPr>
            </w:pPr>
            <w:r w:rsidRPr="004F0992">
              <w:rPr>
                <w:sz w:val="20"/>
              </w:rPr>
              <w:t>25</w:t>
            </w:r>
          </w:p>
        </w:tc>
      </w:tr>
    </w:tbl>
    <w:p w14:paraId="26CFE0A2" w14:textId="77777777" w:rsidR="000B361E" w:rsidRPr="00F67E04" w:rsidRDefault="000B361E" w:rsidP="000B361E">
      <w:pPr>
        <w:spacing w:line="220" w:lineRule="exact"/>
        <w:ind w:left="540" w:firstLine="20"/>
        <w:jc w:val="both"/>
        <w:rPr>
          <w:sz w:val="20"/>
          <w:szCs w:val="28"/>
          <w:lang w:val="en-US" w:bidi="th-TH"/>
        </w:rPr>
      </w:pPr>
    </w:p>
    <w:p w14:paraId="700575A8" w14:textId="0B049275" w:rsidR="002E45DF" w:rsidRPr="004F0992" w:rsidRDefault="000B361E" w:rsidP="000B361E">
      <w:pPr>
        <w:spacing w:line="220" w:lineRule="exact"/>
        <w:ind w:left="540" w:firstLine="20"/>
        <w:jc w:val="both"/>
        <w:rPr>
          <w:i/>
          <w:iCs/>
          <w:sz w:val="20"/>
          <w:lang w:val="en-US" w:bidi="th-TH"/>
        </w:rPr>
      </w:pPr>
      <w:r w:rsidRPr="004F0992">
        <w:rPr>
          <w:sz w:val="20"/>
          <w:szCs w:val="25"/>
          <w:lang w:val="en-US" w:bidi="th-TH"/>
        </w:rPr>
        <w:t xml:space="preserve">As at </w:t>
      </w:r>
      <w:r w:rsidR="0088059B" w:rsidRPr="004F0992">
        <w:rPr>
          <w:sz w:val="20"/>
          <w:szCs w:val="25"/>
          <w:lang w:val="en-US" w:bidi="th-TH"/>
        </w:rPr>
        <w:t>30 June</w:t>
      </w:r>
      <w:r w:rsidRPr="004F0992">
        <w:rPr>
          <w:sz w:val="20"/>
          <w:szCs w:val="25"/>
          <w:lang w:val="en-US" w:bidi="th-TH"/>
        </w:rPr>
        <w:t xml:space="preserve"> 2021, interest rates on short</w:t>
      </w:r>
      <w:r w:rsidRPr="00AE277C">
        <w:rPr>
          <w:sz w:val="20"/>
          <w:cs/>
          <w:lang w:val="en-US" w:bidi="th-TH"/>
        </w:rPr>
        <w:t>-</w:t>
      </w:r>
      <w:r w:rsidRPr="004F0992">
        <w:rPr>
          <w:sz w:val="20"/>
          <w:szCs w:val="25"/>
          <w:lang w:val="en-US" w:bidi="th-TH"/>
        </w:rPr>
        <w:t xml:space="preserve">term loans were </w:t>
      </w:r>
      <w:r w:rsidR="001B7346" w:rsidRPr="004F0992">
        <w:rPr>
          <w:sz w:val="20"/>
          <w:szCs w:val="25"/>
          <w:lang w:val="en-US" w:bidi="th-TH"/>
        </w:rPr>
        <w:t>8</w:t>
      </w:r>
      <w:r w:rsidRPr="00AE277C">
        <w:rPr>
          <w:sz w:val="20"/>
          <w:cs/>
          <w:lang w:val="en-US" w:bidi="th-TH"/>
        </w:rPr>
        <w:t xml:space="preserve">% </w:t>
      </w:r>
      <w:r w:rsidRPr="004F0992">
        <w:rPr>
          <w:sz w:val="20"/>
          <w:szCs w:val="25"/>
          <w:lang w:val="en-US" w:bidi="th-TH"/>
        </w:rPr>
        <w:t>per annum</w:t>
      </w:r>
      <w:r w:rsidR="00960F6B" w:rsidRPr="00AE277C">
        <w:rPr>
          <w:sz w:val="20"/>
          <w:cs/>
          <w:lang w:val="en-US" w:bidi="th-TH"/>
        </w:rPr>
        <w:t xml:space="preserve"> </w:t>
      </w:r>
      <w:r w:rsidRPr="00AE277C">
        <w:rPr>
          <w:i/>
          <w:iCs/>
          <w:sz w:val="20"/>
          <w:cs/>
          <w:lang w:val="en-US" w:bidi="th-TH"/>
        </w:rPr>
        <w:t>(</w:t>
      </w:r>
      <w:r w:rsidRPr="004F0992">
        <w:rPr>
          <w:i/>
          <w:iCs/>
          <w:sz w:val="20"/>
          <w:szCs w:val="25"/>
          <w:lang w:val="en-US" w:bidi="th-TH"/>
        </w:rPr>
        <w:t>31 December 2020</w:t>
      </w:r>
      <w:r w:rsidRPr="00AE277C">
        <w:rPr>
          <w:i/>
          <w:iCs/>
          <w:sz w:val="20"/>
          <w:cs/>
          <w:lang w:val="en-US" w:bidi="th-TH"/>
        </w:rPr>
        <w:t xml:space="preserve">: </w:t>
      </w:r>
      <w:r w:rsidRPr="004F0992">
        <w:rPr>
          <w:i/>
          <w:iCs/>
          <w:sz w:val="20"/>
          <w:szCs w:val="25"/>
          <w:lang w:val="en-US" w:bidi="th-TH"/>
        </w:rPr>
        <w:t>4</w:t>
      </w:r>
      <w:r w:rsidR="006C647B" w:rsidRPr="00AE277C">
        <w:rPr>
          <w:i/>
          <w:iCs/>
          <w:sz w:val="20"/>
          <w:cs/>
          <w:lang w:val="en-US" w:bidi="th-TH"/>
        </w:rPr>
        <w:t xml:space="preserve"> </w:t>
      </w:r>
      <w:r w:rsidRPr="00AE277C">
        <w:rPr>
          <w:i/>
          <w:iCs/>
          <w:sz w:val="20"/>
          <w:cs/>
          <w:lang w:val="en-US" w:bidi="th-TH"/>
        </w:rPr>
        <w:t>-</w:t>
      </w:r>
      <w:r w:rsidR="006C647B" w:rsidRPr="00AE277C">
        <w:rPr>
          <w:i/>
          <w:iCs/>
          <w:sz w:val="20"/>
          <w:cs/>
          <w:lang w:val="en-US" w:bidi="th-TH"/>
        </w:rPr>
        <w:t xml:space="preserve"> </w:t>
      </w:r>
      <w:r w:rsidRPr="004F0992">
        <w:rPr>
          <w:i/>
          <w:iCs/>
          <w:sz w:val="20"/>
          <w:szCs w:val="25"/>
          <w:lang w:val="en-US" w:bidi="th-TH"/>
        </w:rPr>
        <w:t>8</w:t>
      </w:r>
      <w:r w:rsidRPr="00AE277C">
        <w:rPr>
          <w:i/>
          <w:iCs/>
          <w:sz w:val="20"/>
          <w:cs/>
          <w:lang w:val="en-US" w:bidi="th-TH"/>
        </w:rPr>
        <w:t xml:space="preserve">% </w:t>
      </w:r>
      <w:r w:rsidRPr="004F0992">
        <w:rPr>
          <w:i/>
          <w:iCs/>
          <w:sz w:val="20"/>
          <w:szCs w:val="25"/>
          <w:lang w:val="en-US" w:bidi="th-TH"/>
        </w:rPr>
        <w:t>per annum</w:t>
      </w:r>
      <w:r w:rsidRPr="00AE277C">
        <w:rPr>
          <w:i/>
          <w:iCs/>
          <w:sz w:val="20"/>
          <w:cs/>
          <w:lang w:val="en-US" w:bidi="th-TH"/>
        </w:rPr>
        <w:t>).</w:t>
      </w:r>
    </w:p>
    <w:p w14:paraId="613B5E60" w14:textId="77777777" w:rsidR="001A55ED" w:rsidRPr="00AE277C" w:rsidRDefault="001A55ED">
      <w:pPr>
        <w:spacing w:line="240" w:lineRule="auto"/>
        <w:rPr>
          <w:i/>
          <w:iCs/>
          <w:sz w:val="20"/>
          <w:lang w:val="en-US" w:bidi="th-TH"/>
        </w:rPr>
      </w:pPr>
    </w:p>
    <w:p w14:paraId="3DA064F6" w14:textId="77777777" w:rsidR="001A55ED" w:rsidRPr="004F0992" w:rsidRDefault="001A55ED" w:rsidP="001A55ED">
      <w:pPr>
        <w:spacing w:line="220" w:lineRule="exact"/>
        <w:ind w:left="540"/>
        <w:rPr>
          <w:b/>
          <w:bCs/>
          <w:i/>
          <w:iCs/>
          <w:sz w:val="20"/>
          <w:lang w:val="en-US"/>
        </w:rPr>
      </w:pPr>
      <w:r w:rsidRPr="004F0992">
        <w:rPr>
          <w:b/>
          <w:bCs/>
          <w:i/>
          <w:iCs/>
          <w:sz w:val="20"/>
          <w:lang w:val="en-US"/>
        </w:rPr>
        <w:t>Significant agreements with related parties</w:t>
      </w:r>
    </w:p>
    <w:p w14:paraId="4D4E1446" w14:textId="77777777" w:rsidR="001A55ED" w:rsidRPr="004F0992" w:rsidRDefault="001A55ED" w:rsidP="001A55ED">
      <w:pPr>
        <w:autoSpaceDE w:val="0"/>
        <w:autoSpaceDN w:val="0"/>
        <w:adjustRightInd w:val="0"/>
        <w:spacing w:line="220" w:lineRule="exact"/>
        <w:ind w:left="547"/>
        <w:jc w:val="both"/>
        <w:rPr>
          <w:color w:val="000000"/>
          <w:sz w:val="20"/>
          <w:lang w:val="en-US"/>
        </w:rPr>
      </w:pPr>
    </w:p>
    <w:p w14:paraId="476C9247" w14:textId="77777777" w:rsidR="001A55ED" w:rsidRPr="004F0992" w:rsidRDefault="001A55ED" w:rsidP="001A55ED">
      <w:pPr>
        <w:autoSpaceDE w:val="0"/>
        <w:autoSpaceDN w:val="0"/>
        <w:adjustRightInd w:val="0"/>
        <w:spacing w:line="240" w:lineRule="atLeast"/>
        <w:ind w:left="547"/>
        <w:jc w:val="both"/>
        <w:rPr>
          <w:color w:val="000000"/>
          <w:sz w:val="20"/>
          <w:lang w:val="en-US"/>
        </w:rPr>
      </w:pPr>
      <w:r w:rsidRPr="004F0992">
        <w:rPr>
          <w:color w:val="000000"/>
          <w:sz w:val="20"/>
          <w:lang w:val="en-US"/>
        </w:rPr>
        <w:t>As at 30 June 2021, the Company had</w:t>
      </w:r>
      <w:r w:rsidRPr="00AE277C">
        <w:rPr>
          <w:color w:val="000000"/>
          <w:sz w:val="20"/>
          <w:cs/>
          <w:lang w:val="en-US" w:bidi="th-TH"/>
        </w:rPr>
        <w:t xml:space="preserve"> </w:t>
      </w:r>
      <w:r w:rsidRPr="004F0992">
        <w:rPr>
          <w:color w:val="000000"/>
          <w:sz w:val="20"/>
          <w:lang w:val="en-US"/>
        </w:rPr>
        <w:t>the service agreement with subsidiaries</w:t>
      </w:r>
      <w:r w:rsidRPr="00AE277C">
        <w:rPr>
          <w:color w:val="000000"/>
          <w:sz w:val="20"/>
          <w:cs/>
          <w:lang w:val="en-US" w:bidi="th-TH"/>
        </w:rPr>
        <w:t xml:space="preserve">. </w:t>
      </w:r>
      <w:r w:rsidRPr="004F0992">
        <w:rPr>
          <w:color w:val="000000"/>
          <w:sz w:val="20"/>
          <w:lang w:val="en-US"/>
        </w:rPr>
        <w:t xml:space="preserve">The scope of services comprises of providing insurance broker, </w:t>
      </w:r>
      <w:proofErr w:type="spellStart"/>
      <w:r w:rsidRPr="004F0992">
        <w:rPr>
          <w:color w:val="000000"/>
          <w:sz w:val="20"/>
          <w:lang w:val="en-US"/>
        </w:rPr>
        <w:t>authorisation</w:t>
      </w:r>
      <w:proofErr w:type="spellEnd"/>
      <w:r w:rsidRPr="004F0992">
        <w:rPr>
          <w:color w:val="000000"/>
          <w:sz w:val="20"/>
          <w:lang w:val="en-US"/>
        </w:rPr>
        <w:t xml:space="preserve"> on hire purchase contract, repayment, debt collection, collateral seizure, collateral auction, accounting including information technology and information service</w:t>
      </w:r>
      <w:r w:rsidRPr="00AE277C">
        <w:rPr>
          <w:color w:val="000000"/>
          <w:sz w:val="20"/>
          <w:cs/>
          <w:lang w:val="en-US" w:bidi="th-TH"/>
        </w:rPr>
        <w:t xml:space="preserve">. </w:t>
      </w:r>
      <w:r w:rsidRPr="004F0992">
        <w:rPr>
          <w:color w:val="000000"/>
          <w:sz w:val="20"/>
          <w:lang w:val="en-US"/>
        </w:rPr>
        <w:t>The agreement is effective until termination</w:t>
      </w:r>
      <w:r w:rsidRPr="00AE277C">
        <w:rPr>
          <w:color w:val="000000"/>
          <w:sz w:val="20"/>
          <w:cs/>
          <w:lang w:val="en-US" w:bidi="th-TH"/>
        </w:rPr>
        <w:t xml:space="preserve">. </w:t>
      </w:r>
      <w:r w:rsidRPr="004F0992">
        <w:rPr>
          <w:color w:val="000000"/>
          <w:sz w:val="20"/>
          <w:lang w:val="en-US"/>
        </w:rPr>
        <w:t>The Company receives the service fee as specified in the agreement</w:t>
      </w:r>
      <w:r w:rsidRPr="00AE277C">
        <w:rPr>
          <w:color w:val="000000"/>
          <w:sz w:val="20"/>
          <w:cs/>
          <w:lang w:val="en-US" w:bidi="th-TH"/>
        </w:rPr>
        <w:t>.</w:t>
      </w:r>
    </w:p>
    <w:p w14:paraId="2B348742" w14:textId="77777777" w:rsidR="001A55ED" w:rsidRPr="004F0992" w:rsidRDefault="001A55ED" w:rsidP="001A55ED">
      <w:pPr>
        <w:autoSpaceDE w:val="0"/>
        <w:autoSpaceDN w:val="0"/>
        <w:adjustRightInd w:val="0"/>
        <w:spacing w:line="220" w:lineRule="exact"/>
        <w:ind w:left="547"/>
        <w:jc w:val="both"/>
        <w:rPr>
          <w:color w:val="000000"/>
          <w:sz w:val="20"/>
          <w:lang w:val="en-US" w:bidi="th-TH"/>
        </w:rPr>
      </w:pPr>
    </w:p>
    <w:p w14:paraId="1935C42C" w14:textId="215F6092" w:rsidR="001A55ED" w:rsidRPr="004F0992" w:rsidRDefault="001A55ED" w:rsidP="001A55ED">
      <w:pPr>
        <w:autoSpaceDE w:val="0"/>
        <w:autoSpaceDN w:val="0"/>
        <w:adjustRightInd w:val="0"/>
        <w:spacing w:line="220" w:lineRule="exact"/>
        <w:ind w:left="547"/>
        <w:jc w:val="both"/>
        <w:rPr>
          <w:color w:val="000000"/>
          <w:sz w:val="20"/>
          <w:lang w:val="en-US"/>
        </w:rPr>
      </w:pPr>
      <w:r w:rsidRPr="004F0992">
        <w:rPr>
          <w:color w:val="000000"/>
          <w:sz w:val="20"/>
          <w:lang w:val="en-US"/>
        </w:rPr>
        <w:t>As at 30 June 2021, the Company had</w:t>
      </w:r>
      <w:r w:rsidRPr="00AE277C">
        <w:rPr>
          <w:color w:val="000000"/>
          <w:sz w:val="20"/>
          <w:cs/>
          <w:lang w:val="en-US" w:bidi="th-TH"/>
        </w:rPr>
        <w:t xml:space="preserve"> </w:t>
      </w:r>
      <w:r w:rsidRPr="004F0992">
        <w:rPr>
          <w:color w:val="000000"/>
          <w:sz w:val="20"/>
          <w:lang w:val="en-US"/>
        </w:rPr>
        <w:t xml:space="preserve">the several office space rental agreements with subsidiaries for periods of </w:t>
      </w:r>
      <w:r w:rsidR="000403C1" w:rsidRPr="004F0992">
        <w:rPr>
          <w:color w:val="000000"/>
          <w:sz w:val="20"/>
          <w:lang w:val="en-US"/>
        </w:rPr>
        <w:br/>
      </w:r>
      <w:r w:rsidRPr="004F0992">
        <w:rPr>
          <w:color w:val="000000"/>
          <w:sz w:val="20"/>
          <w:lang w:val="en-US"/>
        </w:rPr>
        <w:t>3 years starting from 1 March 2021 to 28 February 2024</w:t>
      </w:r>
      <w:r w:rsidRPr="00AE277C">
        <w:rPr>
          <w:color w:val="000000"/>
          <w:sz w:val="20"/>
          <w:cs/>
          <w:lang w:val="en-US" w:bidi="th-TH"/>
        </w:rPr>
        <w:t xml:space="preserve">. </w:t>
      </w:r>
      <w:r w:rsidRPr="004F0992">
        <w:rPr>
          <w:color w:val="000000"/>
          <w:sz w:val="20"/>
          <w:lang w:val="en-US"/>
        </w:rPr>
        <w:t>The subsidiaries have the right to renew the lease at the end of lease period</w:t>
      </w:r>
      <w:r w:rsidRPr="00AE277C">
        <w:rPr>
          <w:color w:val="000000"/>
          <w:sz w:val="20"/>
          <w:cs/>
          <w:lang w:val="en-US" w:bidi="th-TH"/>
        </w:rPr>
        <w:t xml:space="preserve">. </w:t>
      </w:r>
      <w:r w:rsidRPr="004F0992">
        <w:rPr>
          <w:color w:val="000000"/>
          <w:sz w:val="20"/>
          <w:lang w:val="en-US"/>
        </w:rPr>
        <w:t>Rental fees will be revisited every time the contract is due</w:t>
      </w:r>
      <w:r w:rsidRPr="00AE277C">
        <w:rPr>
          <w:color w:val="000000"/>
          <w:sz w:val="20"/>
          <w:cs/>
          <w:lang w:val="en-US" w:bidi="th-TH"/>
        </w:rPr>
        <w:t>.</w:t>
      </w:r>
    </w:p>
    <w:p w14:paraId="3EB3939E" w14:textId="77777777" w:rsidR="001A55ED" w:rsidRPr="004F0992" w:rsidRDefault="001A55ED" w:rsidP="001A55ED">
      <w:pPr>
        <w:autoSpaceDE w:val="0"/>
        <w:autoSpaceDN w:val="0"/>
        <w:adjustRightInd w:val="0"/>
        <w:spacing w:line="220" w:lineRule="exact"/>
        <w:ind w:left="540"/>
        <w:jc w:val="both"/>
        <w:rPr>
          <w:color w:val="000000"/>
          <w:sz w:val="20"/>
          <w:lang w:val="en-US"/>
        </w:rPr>
      </w:pPr>
    </w:p>
    <w:p w14:paraId="09C7987F" w14:textId="40F7E7B5" w:rsidR="00AC79F3" w:rsidRDefault="001A55ED">
      <w:pPr>
        <w:autoSpaceDE w:val="0"/>
        <w:autoSpaceDN w:val="0"/>
        <w:adjustRightInd w:val="0"/>
        <w:spacing w:line="220" w:lineRule="exact"/>
        <w:ind w:left="547"/>
        <w:jc w:val="both"/>
        <w:rPr>
          <w:rFonts w:cs="Angsana New"/>
          <w:color w:val="000000"/>
          <w:sz w:val="20"/>
          <w:lang w:val="en-US" w:bidi="th-TH"/>
        </w:rPr>
      </w:pPr>
      <w:r w:rsidRPr="004F0992">
        <w:rPr>
          <w:color w:val="000000"/>
          <w:sz w:val="20"/>
          <w:lang w:val="en-US"/>
        </w:rPr>
        <w:t xml:space="preserve">As at 30 June 2021, </w:t>
      </w:r>
      <w:r w:rsidRPr="004F0992">
        <w:rPr>
          <w:color w:val="000000"/>
          <w:sz w:val="20"/>
          <w:lang w:val="en-US" w:bidi="th-TH"/>
        </w:rPr>
        <w:t xml:space="preserve">the </w:t>
      </w:r>
      <w:r w:rsidRPr="004F0992">
        <w:rPr>
          <w:sz w:val="20"/>
          <w:lang w:val="en-US"/>
        </w:rPr>
        <w:t>Company</w:t>
      </w:r>
      <w:r w:rsidRPr="004F0992">
        <w:rPr>
          <w:color w:val="000000"/>
          <w:sz w:val="20"/>
          <w:lang w:val="en-US"/>
        </w:rPr>
        <w:t xml:space="preserve"> had </w:t>
      </w:r>
      <w:r w:rsidR="00A2418F">
        <w:rPr>
          <w:color w:val="000000"/>
          <w:sz w:val="20"/>
          <w:lang w:val="en-US"/>
        </w:rPr>
        <w:t xml:space="preserve">the </w:t>
      </w:r>
      <w:r w:rsidRPr="004F0992">
        <w:rPr>
          <w:color w:val="000000"/>
          <w:sz w:val="20"/>
          <w:lang w:val="en-US"/>
        </w:rPr>
        <w:t>several office building lease agreements with related parties</w:t>
      </w:r>
      <w:r w:rsidRPr="00AE277C">
        <w:rPr>
          <w:color w:val="000000"/>
          <w:sz w:val="20"/>
          <w:cs/>
          <w:lang w:val="en-US" w:bidi="th-TH"/>
        </w:rPr>
        <w:t xml:space="preserve">. </w:t>
      </w:r>
      <w:r w:rsidRPr="004F0992">
        <w:rPr>
          <w:sz w:val="20"/>
        </w:rPr>
        <w:t>The lease period was</w:t>
      </w:r>
      <w:r w:rsidRPr="00AE277C">
        <w:rPr>
          <w:sz w:val="20"/>
          <w:cs/>
          <w:lang w:bidi="th-TH"/>
        </w:rPr>
        <w:t xml:space="preserve"> </w:t>
      </w:r>
      <w:r w:rsidRPr="004F0992">
        <w:rPr>
          <w:color w:val="000000"/>
          <w:sz w:val="20"/>
          <w:lang w:val="en-US" w:bidi="th-TH"/>
        </w:rPr>
        <w:t>3</w:t>
      </w:r>
      <w:r w:rsidRPr="004F0992">
        <w:rPr>
          <w:color w:val="000000"/>
          <w:sz w:val="20"/>
          <w:lang w:val="en-US"/>
        </w:rPr>
        <w:t xml:space="preserve"> years commencing from October 2019 and ending in December 2023</w:t>
      </w:r>
      <w:r w:rsidRPr="00AE277C">
        <w:rPr>
          <w:color w:val="000000"/>
          <w:sz w:val="20"/>
          <w:cs/>
          <w:lang w:val="en-US" w:bidi="th-TH"/>
        </w:rPr>
        <w:t xml:space="preserve"> </w:t>
      </w:r>
      <w:r w:rsidRPr="00AE277C">
        <w:rPr>
          <w:i/>
          <w:iCs/>
          <w:color w:val="000000"/>
          <w:sz w:val="20"/>
          <w:cs/>
          <w:lang w:val="en-US" w:bidi="th-TH"/>
        </w:rPr>
        <w:t>(</w:t>
      </w:r>
      <w:r w:rsidRPr="004F0992">
        <w:rPr>
          <w:i/>
          <w:iCs/>
          <w:color w:val="000000"/>
          <w:sz w:val="20"/>
          <w:lang w:val="en-US"/>
        </w:rPr>
        <w:t>31 December 2020</w:t>
      </w:r>
      <w:r w:rsidRPr="00AE277C">
        <w:rPr>
          <w:i/>
          <w:iCs/>
          <w:color w:val="000000"/>
          <w:sz w:val="20"/>
          <w:cs/>
          <w:lang w:val="en-US" w:bidi="th-TH"/>
        </w:rPr>
        <w:t xml:space="preserve">: </w:t>
      </w:r>
      <w:r w:rsidRPr="004F0992">
        <w:rPr>
          <w:i/>
          <w:iCs/>
          <w:color w:val="000000"/>
          <w:sz w:val="20"/>
          <w:lang w:val="en-US"/>
        </w:rPr>
        <w:t>3 years commencing from January 2018 and ending in September 2022</w:t>
      </w:r>
      <w:r w:rsidRPr="00AE277C">
        <w:rPr>
          <w:i/>
          <w:iCs/>
          <w:color w:val="000000"/>
          <w:sz w:val="20"/>
          <w:cs/>
          <w:lang w:val="en-US" w:bidi="th-TH"/>
        </w:rPr>
        <w:t>)</w:t>
      </w:r>
      <w:r w:rsidRPr="00AE277C">
        <w:rPr>
          <w:color w:val="000000"/>
          <w:sz w:val="20"/>
          <w:cs/>
          <w:lang w:val="en-US" w:bidi="th-TH"/>
        </w:rPr>
        <w:t>.</w:t>
      </w:r>
    </w:p>
    <w:p w14:paraId="1C35BAE8" w14:textId="77777777" w:rsidR="008F3A80" w:rsidRDefault="008F3A80">
      <w:pPr>
        <w:autoSpaceDE w:val="0"/>
        <w:autoSpaceDN w:val="0"/>
        <w:adjustRightInd w:val="0"/>
        <w:spacing w:line="220" w:lineRule="exact"/>
        <w:ind w:left="547"/>
        <w:jc w:val="both"/>
        <w:rPr>
          <w:color w:val="000000"/>
          <w:sz w:val="20"/>
          <w:cs/>
          <w:lang w:val="en-US" w:bidi="th-TH"/>
        </w:rPr>
      </w:pPr>
    </w:p>
    <w:p w14:paraId="09A2CBA9" w14:textId="5ED78E76" w:rsidR="00CC760B" w:rsidRPr="004F0992" w:rsidRDefault="00954888" w:rsidP="00745220">
      <w:pPr>
        <w:pStyle w:val="Heading1"/>
        <w:tabs>
          <w:tab w:val="clear" w:pos="450"/>
        </w:tabs>
      </w:pPr>
      <w:r w:rsidRPr="00AE277C">
        <w:rPr>
          <w:szCs w:val="30"/>
          <w:lang w:val="en-US"/>
        </w:rPr>
        <w:t>4</w:t>
      </w:r>
      <w:r w:rsidR="00AB5AD1" w:rsidRPr="004F0992">
        <w:tab/>
      </w:r>
      <w:r w:rsidR="00D90CA6" w:rsidRPr="004F0992">
        <w:t>Loan receivables</w:t>
      </w:r>
    </w:p>
    <w:p w14:paraId="25FB6FA7" w14:textId="77777777" w:rsidR="00D90CA6" w:rsidRPr="004F0992" w:rsidRDefault="00D90CA6" w:rsidP="008C63F6">
      <w:pPr>
        <w:pStyle w:val="index"/>
        <w:numPr>
          <w:ilvl w:val="0"/>
          <w:numId w:val="0"/>
        </w:numPr>
        <w:spacing w:line="220" w:lineRule="exact"/>
        <w:ind w:left="837"/>
        <w:rPr>
          <w:sz w:val="20"/>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D90CA6" w:rsidRPr="004F0992" w14:paraId="44F9671B" w14:textId="77777777" w:rsidTr="005A06D5">
        <w:tc>
          <w:tcPr>
            <w:tcW w:w="4140" w:type="dxa"/>
          </w:tcPr>
          <w:p w14:paraId="7BF1BA67"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3707E56D" w14:textId="73AD8426" w:rsidR="00D90CA6" w:rsidRPr="004F0992" w:rsidRDefault="00D90CA6" w:rsidP="008C63F6">
            <w:pPr>
              <w:pStyle w:val="acctmergecolhdg"/>
              <w:spacing w:line="220" w:lineRule="exact"/>
              <w:rPr>
                <w:sz w:val="20"/>
                <w:lang w:bidi="th-TH"/>
              </w:rPr>
            </w:pPr>
            <w:r w:rsidRPr="004F0992">
              <w:rPr>
                <w:sz w:val="20"/>
              </w:rPr>
              <w:t>Consolidated and Separate financial statements</w:t>
            </w:r>
          </w:p>
        </w:tc>
      </w:tr>
      <w:tr w:rsidR="00D90CA6" w:rsidRPr="004F0992" w14:paraId="643B7FD5" w14:textId="77777777" w:rsidTr="005A06D5">
        <w:tc>
          <w:tcPr>
            <w:tcW w:w="4140" w:type="dxa"/>
          </w:tcPr>
          <w:p w14:paraId="2EF54ED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5131" w:type="dxa"/>
            <w:gridSpan w:val="5"/>
            <w:vAlign w:val="bottom"/>
          </w:tcPr>
          <w:p w14:paraId="13DEC515" w14:textId="2160A2BA" w:rsidR="00D90CA6" w:rsidRPr="004F0992" w:rsidRDefault="0088059B" w:rsidP="008C63F6">
            <w:pPr>
              <w:pStyle w:val="acctfourfigures"/>
              <w:tabs>
                <w:tab w:val="clear" w:pos="765"/>
              </w:tabs>
              <w:spacing w:line="220" w:lineRule="exact"/>
              <w:ind w:right="38"/>
              <w:jc w:val="center"/>
              <w:rPr>
                <w:sz w:val="20"/>
                <w:lang w:bidi="th-TH"/>
              </w:rPr>
            </w:pPr>
            <w:r w:rsidRPr="004F0992">
              <w:rPr>
                <w:sz w:val="20"/>
              </w:rPr>
              <w:t>30 June</w:t>
            </w:r>
            <w:r w:rsidR="00EE6DDA" w:rsidRPr="004F0992">
              <w:rPr>
                <w:sz w:val="20"/>
              </w:rPr>
              <w:t xml:space="preserve"> 2021</w:t>
            </w:r>
          </w:p>
        </w:tc>
      </w:tr>
      <w:tr w:rsidR="005A06D5" w:rsidRPr="004F0992" w14:paraId="34753E45" w14:textId="77777777" w:rsidTr="005A06D5">
        <w:tc>
          <w:tcPr>
            <w:tcW w:w="4140" w:type="dxa"/>
          </w:tcPr>
          <w:p w14:paraId="59A3F9FA" w14:textId="77777777" w:rsidR="00D90CA6" w:rsidRPr="004F0992" w:rsidRDefault="00D90CA6" w:rsidP="008C63F6">
            <w:pPr>
              <w:pStyle w:val="a"/>
              <w:tabs>
                <w:tab w:val="clear" w:pos="360"/>
                <w:tab w:val="clear" w:pos="720"/>
                <w:tab w:val="clear" w:pos="1080"/>
                <w:tab w:val="left" w:pos="540"/>
              </w:tabs>
              <w:spacing w:line="220" w:lineRule="exact"/>
              <w:ind w:right="38"/>
              <w:rPr>
                <w:rFonts w:cs="Times New Roman"/>
                <w:sz w:val="20"/>
                <w:szCs w:val="20"/>
                <w:lang w:val="en-US"/>
              </w:rPr>
            </w:pPr>
          </w:p>
        </w:tc>
        <w:tc>
          <w:tcPr>
            <w:tcW w:w="1530" w:type="dxa"/>
            <w:vAlign w:val="bottom"/>
          </w:tcPr>
          <w:p w14:paraId="056C2545" w14:textId="055B4A8B"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 xml:space="preserve">Portion due </w:t>
            </w:r>
          </w:p>
          <w:p w14:paraId="379AC4C1" w14:textId="6E33499A" w:rsidR="00D90CA6" w:rsidRPr="004F0992" w:rsidRDefault="00D90CA6" w:rsidP="008C63F6">
            <w:pPr>
              <w:pStyle w:val="acctfourfigures"/>
              <w:tabs>
                <w:tab w:val="clear" w:pos="765"/>
              </w:tabs>
              <w:spacing w:line="220" w:lineRule="exact"/>
              <w:ind w:left="-195" w:right="-105" w:firstLine="90"/>
              <w:jc w:val="center"/>
              <w:rPr>
                <w:sz w:val="20"/>
                <w:lang w:bidi="th-TH"/>
              </w:rPr>
            </w:pPr>
            <w:r w:rsidRPr="004F0992">
              <w:rPr>
                <w:sz w:val="20"/>
                <w:lang w:bidi="th-TH"/>
              </w:rPr>
              <w:t>within one year</w:t>
            </w:r>
            <w:r w:rsidR="00783B59" w:rsidRPr="00AE277C">
              <w:rPr>
                <w:sz w:val="20"/>
                <w:vertAlign w:val="superscript"/>
                <w:cs/>
                <w:lang w:bidi="th-TH"/>
              </w:rPr>
              <w:t xml:space="preserve"> </w:t>
            </w:r>
            <w:r w:rsidR="00783B59" w:rsidRPr="00AE277C">
              <w:rPr>
                <w:sz w:val="16"/>
                <w:szCs w:val="16"/>
                <w:vertAlign w:val="superscript"/>
                <w:cs/>
                <w:lang w:bidi="th-TH"/>
              </w:rPr>
              <w:t>(</w:t>
            </w:r>
            <w:r w:rsidR="00783B59" w:rsidRPr="004F0992">
              <w:rPr>
                <w:sz w:val="16"/>
                <w:szCs w:val="16"/>
                <w:vertAlign w:val="superscript"/>
                <w:lang w:bidi="th-TH"/>
              </w:rPr>
              <w:t>1</w:t>
            </w:r>
            <w:r w:rsidR="00783B59" w:rsidRPr="00AE277C">
              <w:rPr>
                <w:sz w:val="16"/>
                <w:szCs w:val="16"/>
                <w:vertAlign w:val="superscript"/>
                <w:cs/>
                <w:lang w:bidi="th-TH"/>
              </w:rPr>
              <w:t>)</w:t>
            </w:r>
          </w:p>
        </w:tc>
        <w:tc>
          <w:tcPr>
            <w:tcW w:w="270" w:type="dxa"/>
            <w:vAlign w:val="bottom"/>
          </w:tcPr>
          <w:p w14:paraId="477AE5DF"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0" w:type="dxa"/>
            <w:vAlign w:val="bottom"/>
          </w:tcPr>
          <w:p w14:paraId="50D179F9" w14:textId="77777777" w:rsidR="00D90CA6" w:rsidRPr="004F0992" w:rsidRDefault="00D90CA6" w:rsidP="008C63F6">
            <w:pPr>
              <w:pStyle w:val="acctfourfigures"/>
              <w:tabs>
                <w:tab w:val="clear" w:pos="765"/>
              </w:tabs>
              <w:spacing w:line="220" w:lineRule="exact"/>
              <w:ind w:right="-90"/>
              <w:jc w:val="center"/>
              <w:rPr>
                <w:sz w:val="20"/>
                <w:lang w:bidi="th-TH"/>
              </w:rPr>
            </w:pPr>
            <w:r w:rsidRPr="004F0992">
              <w:rPr>
                <w:sz w:val="20"/>
                <w:lang w:bidi="th-TH"/>
              </w:rPr>
              <w:t xml:space="preserve">Portion due </w:t>
            </w:r>
          </w:p>
          <w:p w14:paraId="1E6A1403" w14:textId="30B33D79" w:rsidR="00D90CA6" w:rsidRPr="004F0992" w:rsidRDefault="00D90CA6" w:rsidP="00410176">
            <w:pPr>
              <w:pStyle w:val="acctfourfigures"/>
              <w:tabs>
                <w:tab w:val="clear" w:pos="765"/>
              </w:tabs>
              <w:spacing w:line="220" w:lineRule="exact"/>
              <w:ind w:right="-90"/>
              <w:jc w:val="center"/>
              <w:rPr>
                <w:sz w:val="20"/>
                <w:cs/>
                <w:lang w:bidi="th-TH"/>
              </w:rPr>
            </w:pPr>
            <w:r w:rsidRPr="004F0992">
              <w:rPr>
                <w:sz w:val="20"/>
                <w:lang w:bidi="th-TH"/>
              </w:rPr>
              <w:t>over one year</w:t>
            </w:r>
            <w:r w:rsidRPr="00AE277C">
              <w:rPr>
                <w:sz w:val="20"/>
                <w:cs/>
                <w:lang w:bidi="th-TH"/>
              </w:rPr>
              <w:t xml:space="preserve"> </w:t>
            </w:r>
          </w:p>
        </w:tc>
        <w:tc>
          <w:tcPr>
            <w:tcW w:w="270" w:type="dxa"/>
            <w:vAlign w:val="bottom"/>
          </w:tcPr>
          <w:p w14:paraId="668E80F8" w14:textId="77777777" w:rsidR="00D90CA6" w:rsidRPr="004F0992" w:rsidRDefault="00D90CA6" w:rsidP="008C63F6">
            <w:pPr>
              <w:pStyle w:val="acctfourfigures"/>
              <w:tabs>
                <w:tab w:val="clear" w:pos="765"/>
              </w:tabs>
              <w:spacing w:line="220" w:lineRule="exact"/>
              <w:ind w:right="38"/>
              <w:jc w:val="center"/>
              <w:rPr>
                <w:sz w:val="20"/>
                <w:lang w:bidi="th-TH"/>
              </w:rPr>
            </w:pPr>
          </w:p>
        </w:tc>
        <w:tc>
          <w:tcPr>
            <w:tcW w:w="1531" w:type="dxa"/>
            <w:vAlign w:val="bottom"/>
          </w:tcPr>
          <w:p w14:paraId="15DB4510" w14:textId="77777777" w:rsidR="00D90CA6" w:rsidRPr="004F0992" w:rsidRDefault="00D90CA6" w:rsidP="008C63F6">
            <w:pPr>
              <w:pStyle w:val="acctfourfigures"/>
              <w:tabs>
                <w:tab w:val="clear" w:pos="765"/>
              </w:tabs>
              <w:spacing w:line="220" w:lineRule="exact"/>
              <w:ind w:right="38"/>
              <w:jc w:val="center"/>
              <w:rPr>
                <w:sz w:val="20"/>
                <w:lang w:bidi="th-TH"/>
              </w:rPr>
            </w:pPr>
          </w:p>
          <w:p w14:paraId="17F53169" w14:textId="77777777" w:rsidR="00D90CA6" w:rsidRPr="004F0992" w:rsidRDefault="00D90CA6" w:rsidP="008C63F6">
            <w:pPr>
              <w:pStyle w:val="acctfourfigures"/>
              <w:tabs>
                <w:tab w:val="clear" w:pos="765"/>
              </w:tabs>
              <w:spacing w:line="220" w:lineRule="exact"/>
              <w:ind w:right="38"/>
              <w:jc w:val="center"/>
              <w:rPr>
                <w:sz w:val="20"/>
                <w:lang w:val="en-US" w:bidi="th-TH"/>
              </w:rPr>
            </w:pPr>
            <w:r w:rsidRPr="004F0992">
              <w:rPr>
                <w:sz w:val="20"/>
                <w:lang w:bidi="th-TH"/>
              </w:rPr>
              <w:t>Total</w:t>
            </w:r>
          </w:p>
        </w:tc>
      </w:tr>
      <w:tr w:rsidR="00D90CA6" w:rsidRPr="004F0992" w14:paraId="276F872B" w14:textId="77777777" w:rsidTr="005A06D5">
        <w:trPr>
          <w:trHeight w:val="251"/>
        </w:trPr>
        <w:tc>
          <w:tcPr>
            <w:tcW w:w="4140" w:type="dxa"/>
          </w:tcPr>
          <w:p w14:paraId="10E2AE97" w14:textId="77777777" w:rsidR="00D90CA6" w:rsidRPr="004F0992" w:rsidRDefault="00D90CA6" w:rsidP="008C63F6">
            <w:pPr>
              <w:spacing w:line="220" w:lineRule="exact"/>
              <w:ind w:right="38"/>
              <w:jc w:val="both"/>
              <w:rPr>
                <w:sz w:val="20"/>
              </w:rPr>
            </w:pPr>
          </w:p>
        </w:tc>
        <w:tc>
          <w:tcPr>
            <w:tcW w:w="5131" w:type="dxa"/>
            <w:gridSpan w:val="5"/>
          </w:tcPr>
          <w:p w14:paraId="6350A24E" w14:textId="77777777" w:rsidR="00D90CA6" w:rsidRPr="004F0992" w:rsidRDefault="00D90CA6" w:rsidP="008C63F6">
            <w:pPr>
              <w:tabs>
                <w:tab w:val="decimal" w:pos="1070"/>
              </w:tabs>
              <w:spacing w:line="220" w:lineRule="exact"/>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1C7CB4" w:rsidRPr="004F0992" w14:paraId="2F15BB30" w14:textId="77777777" w:rsidTr="005A06D5">
        <w:trPr>
          <w:trHeight w:val="251"/>
        </w:trPr>
        <w:tc>
          <w:tcPr>
            <w:tcW w:w="4140" w:type="dxa"/>
          </w:tcPr>
          <w:p w14:paraId="7CA1479F" w14:textId="41DD89E6" w:rsidR="001C7CB4" w:rsidRPr="004F0992" w:rsidRDefault="001C7CB4" w:rsidP="001C7CB4">
            <w:pPr>
              <w:spacing w:line="220" w:lineRule="exact"/>
              <w:ind w:right="38"/>
              <w:jc w:val="both"/>
              <w:rPr>
                <w:b/>
                <w:bCs/>
                <w:sz w:val="20"/>
                <w:lang w:val="en-US"/>
              </w:rPr>
            </w:pPr>
            <w:r w:rsidRPr="004F0992">
              <w:rPr>
                <w:sz w:val="20"/>
              </w:rPr>
              <w:t>Loan receivables</w:t>
            </w:r>
            <w:r w:rsidR="00CD127F" w:rsidRPr="00AE277C">
              <w:rPr>
                <w:b/>
                <w:bCs/>
                <w:sz w:val="20"/>
                <w:cs/>
                <w:lang w:val="en-US" w:bidi="th-TH"/>
              </w:rPr>
              <w:t xml:space="preserve"> </w:t>
            </w:r>
          </w:p>
        </w:tc>
        <w:tc>
          <w:tcPr>
            <w:tcW w:w="1530" w:type="dxa"/>
          </w:tcPr>
          <w:p w14:paraId="52459825" w14:textId="3ECEFC57" w:rsidR="001C7CB4" w:rsidRPr="004F0992" w:rsidRDefault="000718C9" w:rsidP="001C7CB4">
            <w:pPr>
              <w:tabs>
                <w:tab w:val="decimal" w:pos="999"/>
              </w:tabs>
              <w:spacing w:line="220" w:lineRule="exact"/>
              <w:ind w:right="73"/>
              <w:jc w:val="right"/>
              <w:rPr>
                <w:sz w:val="20"/>
                <w:lang w:val="en-US"/>
              </w:rPr>
            </w:pPr>
            <w:r w:rsidRPr="004F0992">
              <w:rPr>
                <w:sz w:val="20"/>
              </w:rPr>
              <w:t>41,777,100</w:t>
            </w:r>
          </w:p>
        </w:tc>
        <w:tc>
          <w:tcPr>
            <w:tcW w:w="270" w:type="dxa"/>
          </w:tcPr>
          <w:p w14:paraId="52EAA72C" w14:textId="77777777" w:rsidR="001C7CB4" w:rsidRPr="004F0992" w:rsidRDefault="001C7CB4" w:rsidP="001C7CB4">
            <w:pPr>
              <w:pStyle w:val="acctfourfigures"/>
              <w:tabs>
                <w:tab w:val="clear" w:pos="765"/>
                <w:tab w:val="decimal" w:pos="731"/>
                <w:tab w:val="decimal" w:pos="1642"/>
              </w:tabs>
              <w:spacing w:line="220" w:lineRule="exact"/>
              <w:ind w:right="11"/>
              <w:jc w:val="right"/>
              <w:rPr>
                <w:sz w:val="20"/>
              </w:rPr>
            </w:pPr>
          </w:p>
        </w:tc>
        <w:tc>
          <w:tcPr>
            <w:tcW w:w="1530" w:type="dxa"/>
          </w:tcPr>
          <w:p w14:paraId="0F1C13C3" w14:textId="627B9CE4" w:rsidR="001C7CB4" w:rsidRPr="004F0992" w:rsidRDefault="000718C9" w:rsidP="001C7CB4">
            <w:pPr>
              <w:tabs>
                <w:tab w:val="decimal" w:pos="999"/>
              </w:tabs>
              <w:spacing w:line="220" w:lineRule="exact"/>
              <w:ind w:right="73"/>
              <w:jc w:val="right"/>
              <w:rPr>
                <w:sz w:val="20"/>
                <w:lang w:val="en-US"/>
              </w:rPr>
            </w:pPr>
            <w:r w:rsidRPr="004F0992">
              <w:rPr>
                <w:rFonts w:eastAsia="Angsana New"/>
                <w:sz w:val="20"/>
              </w:rPr>
              <w:t>34,650,24</w:t>
            </w:r>
            <w:r w:rsidR="00215075">
              <w:rPr>
                <w:rFonts w:eastAsia="Angsana New"/>
                <w:sz w:val="20"/>
              </w:rPr>
              <w:t>5</w:t>
            </w:r>
          </w:p>
        </w:tc>
        <w:tc>
          <w:tcPr>
            <w:tcW w:w="270" w:type="dxa"/>
          </w:tcPr>
          <w:p w14:paraId="432ECBF9" w14:textId="77777777" w:rsidR="001C7CB4" w:rsidRPr="004F0992" w:rsidRDefault="001C7CB4" w:rsidP="001C7CB4">
            <w:pPr>
              <w:tabs>
                <w:tab w:val="decimal" w:pos="1152"/>
              </w:tabs>
              <w:spacing w:line="220" w:lineRule="exact"/>
              <w:ind w:right="-108"/>
              <w:rPr>
                <w:sz w:val="20"/>
              </w:rPr>
            </w:pPr>
          </w:p>
        </w:tc>
        <w:tc>
          <w:tcPr>
            <w:tcW w:w="1531" w:type="dxa"/>
          </w:tcPr>
          <w:p w14:paraId="7553E8C5" w14:textId="2C307EEC" w:rsidR="001C7CB4" w:rsidRPr="004F0992" w:rsidRDefault="000718C9" w:rsidP="001C7CB4">
            <w:pPr>
              <w:tabs>
                <w:tab w:val="decimal" w:pos="999"/>
              </w:tabs>
              <w:spacing w:line="220" w:lineRule="exact"/>
              <w:ind w:right="73"/>
              <w:jc w:val="right"/>
              <w:rPr>
                <w:sz w:val="20"/>
              </w:rPr>
            </w:pPr>
            <w:r w:rsidRPr="004F0992">
              <w:rPr>
                <w:sz w:val="20"/>
              </w:rPr>
              <w:t>76,427,34</w:t>
            </w:r>
            <w:r w:rsidR="00215075">
              <w:rPr>
                <w:sz w:val="20"/>
              </w:rPr>
              <w:t>5</w:t>
            </w:r>
          </w:p>
        </w:tc>
      </w:tr>
      <w:tr w:rsidR="001C7CB4" w:rsidRPr="004F0992" w14:paraId="352D1F3C" w14:textId="77777777" w:rsidTr="007A42CC">
        <w:trPr>
          <w:trHeight w:val="251"/>
        </w:trPr>
        <w:tc>
          <w:tcPr>
            <w:tcW w:w="4140" w:type="dxa"/>
          </w:tcPr>
          <w:p w14:paraId="459244A6" w14:textId="15274BAC" w:rsidR="00071E75" w:rsidRPr="004F0992" w:rsidRDefault="00071E75" w:rsidP="00071E75">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Pr="004F0992">
              <w:rPr>
                <w:sz w:val="20"/>
                <w:lang w:val="en-US" w:bidi="th-TH"/>
              </w:rPr>
              <w:t xml:space="preserve">and </w:t>
            </w:r>
            <w:r w:rsidR="00E6353D" w:rsidRPr="004F0992">
              <w:rPr>
                <w:sz w:val="20"/>
                <w:lang w:val="en-US" w:bidi="th-TH"/>
              </w:rPr>
              <w:t>undue</w:t>
            </w:r>
          </w:p>
          <w:p w14:paraId="6FBAF062" w14:textId="65D825FB" w:rsidR="00A171EF" w:rsidRPr="004F0992" w:rsidRDefault="003627DF" w:rsidP="003627DF">
            <w:pPr>
              <w:spacing w:line="220" w:lineRule="exact"/>
              <w:ind w:left="343" w:right="38" w:hanging="3"/>
              <w:jc w:val="both"/>
              <w:rPr>
                <w:sz w:val="20"/>
                <w:lang w:val="en-US" w:bidi="th-TH"/>
              </w:rPr>
            </w:pPr>
            <w:r w:rsidRPr="00AE277C">
              <w:rPr>
                <w:bCs/>
                <w:spacing w:val="-20"/>
                <w:sz w:val="20"/>
                <w:cs/>
                <w:lang w:val="en-US" w:bidi="th-TH"/>
              </w:rPr>
              <w:t xml:space="preserve"> </w:t>
            </w:r>
            <w:r w:rsidR="00071E75" w:rsidRPr="004F0992">
              <w:rPr>
                <w:sz w:val="20"/>
                <w:lang w:val="en-US" w:bidi="th-TH"/>
              </w:rPr>
              <w:t xml:space="preserve">interest income </w:t>
            </w:r>
          </w:p>
        </w:tc>
        <w:tc>
          <w:tcPr>
            <w:tcW w:w="1530" w:type="dxa"/>
            <w:tcBorders>
              <w:bottom w:val="single" w:sz="4" w:space="0" w:color="auto"/>
            </w:tcBorders>
          </w:tcPr>
          <w:p w14:paraId="7D20F144" w14:textId="77777777" w:rsidR="000718C9" w:rsidRPr="004F0992" w:rsidRDefault="000718C9" w:rsidP="001C7CB4">
            <w:pPr>
              <w:tabs>
                <w:tab w:val="decimal" w:pos="999"/>
              </w:tabs>
              <w:spacing w:line="220" w:lineRule="exact"/>
              <w:ind w:right="73"/>
              <w:jc w:val="right"/>
              <w:rPr>
                <w:sz w:val="20"/>
              </w:rPr>
            </w:pPr>
          </w:p>
          <w:p w14:paraId="71A4D888" w14:textId="743DACF4" w:rsidR="001C7CB4" w:rsidRPr="004F0992" w:rsidRDefault="000718C9" w:rsidP="001C7CB4">
            <w:pPr>
              <w:tabs>
                <w:tab w:val="decimal" w:pos="999"/>
              </w:tabs>
              <w:spacing w:line="220" w:lineRule="exact"/>
              <w:ind w:right="73"/>
              <w:jc w:val="right"/>
              <w:rPr>
                <w:sz w:val="20"/>
                <w:lang w:val="en-US" w:bidi="th-TH"/>
              </w:rPr>
            </w:pPr>
            <w:r w:rsidRPr="004F0992">
              <w:rPr>
                <w:sz w:val="20"/>
              </w:rPr>
              <w:t>882,717</w:t>
            </w:r>
          </w:p>
        </w:tc>
        <w:tc>
          <w:tcPr>
            <w:tcW w:w="270" w:type="dxa"/>
            <w:vAlign w:val="bottom"/>
          </w:tcPr>
          <w:p w14:paraId="5C13E033" w14:textId="77777777" w:rsidR="001C7CB4" w:rsidRPr="004F0992" w:rsidRDefault="001C7CB4" w:rsidP="001C7CB4">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45DAB537" w14:textId="77777777" w:rsidR="001C7CB4" w:rsidRPr="004F0992" w:rsidRDefault="001C7CB4" w:rsidP="001C7CB4">
            <w:pPr>
              <w:tabs>
                <w:tab w:val="decimal" w:pos="999"/>
              </w:tabs>
              <w:spacing w:line="220" w:lineRule="exact"/>
              <w:ind w:right="73"/>
              <w:jc w:val="right"/>
              <w:rPr>
                <w:sz w:val="20"/>
              </w:rPr>
            </w:pPr>
          </w:p>
          <w:p w14:paraId="018CFC0B" w14:textId="7266DCDD" w:rsidR="000718C9" w:rsidRPr="004F0992" w:rsidRDefault="000718C9" w:rsidP="001C7CB4">
            <w:pPr>
              <w:tabs>
                <w:tab w:val="decimal" w:pos="999"/>
              </w:tabs>
              <w:spacing w:line="220" w:lineRule="exact"/>
              <w:ind w:right="73"/>
              <w:jc w:val="right"/>
              <w:rPr>
                <w:sz w:val="20"/>
              </w:rPr>
            </w:pPr>
            <w:r w:rsidRPr="00AE277C">
              <w:rPr>
                <w:sz w:val="20"/>
                <w:cs/>
                <w:lang w:bidi="th-TH"/>
              </w:rPr>
              <w:t>-</w:t>
            </w:r>
          </w:p>
        </w:tc>
        <w:tc>
          <w:tcPr>
            <w:tcW w:w="270" w:type="dxa"/>
            <w:vAlign w:val="bottom"/>
          </w:tcPr>
          <w:p w14:paraId="18ADDA9C" w14:textId="77777777" w:rsidR="001C7CB4" w:rsidRPr="004F0992" w:rsidRDefault="001C7CB4" w:rsidP="001C7CB4">
            <w:pPr>
              <w:tabs>
                <w:tab w:val="decimal" w:pos="1152"/>
              </w:tabs>
              <w:spacing w:line="220" w:lineRule="exact"/>
              <w:ind w:right="-108"/>
              <w:rPr>
                <w:sz w:val="20"/>
              </w:rPr>
            </w:pPr>
          </w:p>
        </w:tc>
        <w:tc>
          <w:tcPr>
            <w:tcW w:w="1531" w:type="dxa"/>
            <w:tcBorders>
              <w:bottom w:val="single" w:sz="4" w:space="0" w:color="auto"/>
            </w:tcBorders>
          </w:tcPr>
          <w:p w14:paraId="679A76DA" w14:textId="77777777" w:rsidR="001C7CB4" w:rsidRPr="004F0992" w:rsidRDefault="001C7CB4" w:rsidP="001C7CB4">
            <w:pPr>
              <w:tabs>
                <w:tab w:val="decimal" w:pos="999"/>
              </w:tabs>
              <w:spacing w:line="220" w:lineRule="exact"/>
              <w:ind w:right="73"/>
              <w:jc w:val="right"/>
              <w:rPr>
                <w:sz w:val="20"/>
              </w:rPr>
            </w:pPr>
          </w:p>
          <w:p w14:paraId="60A85761" w14:textId="2BCE75EB" w:rsidR="000718C9" w:rsidRPr="004F0992" w:rsidRDefault="000718C9" w:rsidP="001C7CB4">
            <w:pPr>
              <w:tabs>
                <w:tab w:val="decimal" w:pos="999"/>
              </w:tabs>
              <w:spacing w:line="220" w:lineRule="exact"/>
              <w:ind w:right="73"/>
              <w:jc w:val="right"/>
              <w:rPr>
                <w:sz w:val="20"/>
              </w:rPr>
            </w:pPr>
            <w:r w:rsidRPr="004F0992">
              <w:rPr>
                <w:sz w:val="20"/>
              </w:rPr>
              <w:t>882,717</w:t>
            </w:r>
          </w:p>
        </w:tc>
      </w:tr>
      <w:tr w:rsidR="001C7CB4" w:rsidRPr="004F0992" w14:paraId="18173772" w14:textId="77777777" w:rsidTr="00DE2F17">
        <w:trPr>
          <w:trHeight w:val="249"/>
        </w:trPr>
        <w:tc>
          <w:tcPr>
            <w:tcW w:w="4140" w:type="dxa"/>
          </w:tcPr>
          <w:p w14:paraId="1F140DAD" w14:textId="72A4DE60" w:rsidR="001C7CB4" w:rsidRPr="00AE277C" w:rsidRDefault="00FF2200" w:rsidP="001C7CB4">
            <w:pPr>
              <w:spacing w:line="220" w:lineRule="exact"/>
              <w:ind w:right="38"/>
              <w:jc w:val="both"/>
              <w:rPr>
                <w:b/>
                <w:bCs/>
                <w:sz w:val="20"/>
                <w:szCs w:val="25"/>
                <w:lang w:val="en-US" w:bidi="th-TH"/>
              </w:rPr>
            </w:pPr>
            <w:r w:rsidRPr="00AE277C">
              <w:rPr>
                <w:b/>
                <w:bCs/>
                <w:sz w:val="20"/>
                <w:szCs w:val="25"/>
                <w:lang w:val="en-US" w:bidi="th-TH"/>
              </w:rPr>
              <w:t>Gross carrying amount</w:t>
            </w:r>
          </w:p>
        </w:tc>
        <w:tc>
          <w:tcPr>
            <w:tcW w:w="1530" w:type="dxa"/>
            <w:tcBorders>
              <w:top w:val="single" w:sz="4" w:space="0" w:color="auto"/>
            </w:tcBorders>
          </w:tcPr>
          <w:p w14:paraId="5F5D6742" w14:textId="518F695D" w:rsidR="001C7CB4" w:rsidRPr="004F0992" w:rsidRDefault="007B6D85" w:rsidP="001C7CB4">
            <w:pPr>
              <w:tabs>
                <w:tab w:val="decimal" w:pos="999"/>
              </w:tabs>
              <w:spacing w:line="220" w:lineRule="exact"/>
              <w:ind w:right="73"/>
              <w:jc w:val="right"/>
              <w:rPr>
                <w:b/>
                <w:bCs/>
                <w:sz w:val="20"/>
                <w:lang w:val="en-US" w:bidi="th-TH"/>
              </w:rPr>
            </w:pPr>
            <w:r w:rsidRPr="004F0992">
              <w:rPr>
                <w:rFonts w:eastAsia="Angsana New"/>
                <w:b/>
                <w:bCs/>
                <w:sz w:val="20"/>
                <w:lang w:bidi="th"/>
              </w:rPr>
              <w:t>42,659,817</w:t>
            </w:r>
          </w:p>
        </w:tc>
        <w:tc>
          <w:tcPr>
            <w:tcW w:w="270" w:type="dxa"/>
          </w:tcPr>
          <w:p w14:paraId="1D4F3EC6" w14:textId="09B4DAC0" w:rsidR="001C7CB4" w:rsidRPr="004F0992" w:rsidRDefault="001C7CB4" w:rsidP="001C7CB4">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tcBorders>
          </w:tcPr>
          <w:p w14:paraId="0427E5B6" w14:textId="7308D3E1" w:rsidR="001C7CB4" w:rsidRPr="004F0992" w:rsidRDefault="007B6D85" w:rsidP="001C7CB4">
            <w:pPr>
              <w:tabs>
                <w:tab w:val="decimal" w:pos="999"/>
              </w:tabs>
              <w:spacing w:line="220" w:lineRule="exact"/>
              <w:ind w:right="73"/>
              <w:jc w:val="right"/>
              <w:rPr>
                <w:b/>
                <w:bCs/>
                <w:sz w:val="20"/>
              </w:rPr>
            </w:pPr>
            <w:r w:rsidRPr="004F0992">
              <w:rPr>
                <w:rFonts w:eastAsia="Angsana New"/>
                <w:b/>
                <w:bCs/>
                <w:sz w:val="20"/>
              </w:rPr>
              <w:t>34,650,24</w:t>
            </w:r>
            <w:r w:rsidR="00215075">
              <w:rPr>
                <w:rFonts w:eastAsia="Angsana New"/>
                <w:b/>
                <w:bCs/>
                <w:sz w:val="20"/>
              </w:rPr>
              <w:t>5</w:t>
            </w:r>
          </w:p>
        </w:tc>
        <w:tc>
          <w:tcPr>
            <w:tcW w:w="270" w:type="dxa"/>
          </w:tcPr>
          <w:p w14:paraId="09A417F0" w14:textId="77777777" w:rsidR="001C7CB4" w:rsidRPr="004F0992" w:rsidRDefault="001C7CB4" w:rsidP="001C7CB4">
            <w:pPr>
              <w:tabs>
                <w:tab w:val="decimal" w:pos="1152"/>
              </w:tabs>
              <w:spacing w:line="220" w:lineRule="exact"/>
              <w:ind w:right="-108"/>
              <w:rPr>
                <w:b/>
                <w:bCs/>
                <w:sz w:val="20"/>
              </w:rPr>
            </w:pPr>
          </w:p>
        </w:tc>
        <w:tc>
          <w:tcPr>
            <w:tcW w:w="1531" w:type="dxa"/>
            <w:tcBorders>
              <w:top w:val="single" w:sz="4" w:space="0" w:color="auto"/>
            </w:tcBorders>
          </w:tcPr>
          <w:p w14:paraId="77371B17" w14:textId="252BDF1A" w:rsidR="001C7CB4" w:rsidRPr="004F0992" w:rsidRDefault="007B6D85" w:rsidP="001C7CB4">
            <w:pPr>
              <w:tabs>
                <w:tab w:val="decimal" w:pos="999"/>
              </w:tabs>
              <w:spacing w:line="220" w:lineRule="exact"/>
              <w:ind w:right="73"/>
              <w:jc w:val="right"/>
              <w:rPr>
                <w:b/>
                <w:bCs/>
                <w:sz w:val="20"/>
              </w:rPr>
            </w:pPr>
            <w:r w:rsidRPr="004F0992">
              <w:rPr>
                <w:b/>
                <w:bCs/>
                <w:sz w:val="20"/>
              </w:rPr>
              <w:t>77,310,06</w:t>
            </w:r>
            <w:r w:rsidR="00215075">
              <w:rPr>
                <w:b/>
                <w:bCs/>
                <w:sz w:val="20"/>
              </w:rPr>
              <w:t>2</w:t>
            </w:r>
          </w:p>
        </w:tc>
      </w:tr>
      <w:tr w:rsidR="001C7CB4" w:rsidRPr="004F0992" w14:paraId="0BE2389D" w14:textId="77777777" w:rsidTr="005A06D5">
        <w:trPr>
          <w:trHeight w:val="251"/>
        </w:trPr>
        <w:tc>
          <w:tcPr>
            <w:tcW w:w="4140" w:type="dxa"/>
          </w:tcPr>
          <w:p w14:paraId="4DB6CE14" w14:textId="0DFB3E10" w:rsidR="001C7CB4" w:rsidRPr="004F0992" w:rsidRDefault="001C7CB4" w:rsidP="001C7CB4">
            <w:pPr>
              <w:spacing w:line="220" w:lineRule="exact"/>
              <w:ind w:right="38"/>
              <w:jc w:val="both"/>
              <w:rPr>
                <w:sz w:val="20"/>
                <w:cs/>
                <w:lang w:val="en-US" w:bidi="th-TH"/>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 credit loss</w:t>
            </w:r>
          </w:p>
        </w:tc>
        <w:tc>
          <w:tcPr>
            <w:tcW w:w="1530" w:type="dxa"/>
            <w:tcBorders>
              <w:bottom w:val="single" w:sz="4" w:space="0" w:color="auto"/>
            </w:tcBorders>
          </w:tcPr>
          <w:p w14:paraId="790CC1E9" w14:textId="62B63978" w:rsidR="001C7CB4" w:rsidRPr="004F0992" w:rsidRDefault="00FA36BD" w:rsidP="001C7CB4">
            <w:pPr>
              <w:tabs>
                <w:tab w:val="left" w:pos="1157"/>
              </w:tabs>
              <w:spacing w:line="220" w:lineRule="exact"/>
              <w:jc w:val="right"/>
              <w:rPr>
                <w:sz w:val="20"/>
                <w:lang w:val="en-US" w:bidi="th-TH"/>
              </w:rPr>
            </w:pPr>
            <w:r w:rsidRPr="00AE277C">
              <w:rPr>
                <w:sz w:val="20"/>
                <w:cs/>
                <w:lang w:bidi="th-TH"/>
              </w:rPr>
              <w:t>(</w:t>
            </w:r>
            <w:r w:rsidRPr="004F0992">
              <w:rPr>
                <w:sz w:val="20"/>
              </w:rPr>
              <w:t>784,085</w:t>
            </w:r>
            <w:r w:rsidRPr="00AE277C">
              <w:rPr>
                <w:sz w:val="20"/>
                <w:cs/>
                <w:lang w:bidi="th-TH"/>
              </w:rPr>
              <w:t>)</w:t>
            </w:r>
          </w:p>
        </w:tc>
        <w:tc>
          <w:tcPr>
            <w:tcW w:w="270" w:type="dxa"/>
          </w:tcPr>
          <w:p w14:paraId="7977F004" w14:textId="77777777" w:rsidR="001C7CB4" w:rsidRPr="004F0992" w:rsidRDefault="001C7CB4" w:rsidP="001C7CB4">
            <w:pPr>
              <w:pStyle w:val="acctfourfigures"/>
              <w:tabs>
                <w:tab w:val="clear" w:pos="765"/>
                <w:tab w:val="decimal" w:pos="731"/>
                <w:tab w:val="decimal" w:pos="1642"/>
              </w:tabs>
              <w:spacing w:line="220" w:lineRule="exact"/>
              <w:ind w:right="11"/>
              <w:jc w:val="right"/>
              <w:rPr>
                <w:sz w:val="20"/>
              </w:rPr>
            </w:pPr>
          </w:p>
        </w:tc>
        <w:tc>
          <w:tcPr>
            <w:tcW w:w="1530" w:type="dxa"/>
            <w:tcBorders>
              <w:bottom w:val="single" w:sz="4" w:space="0" w:color="auto"/>
            </w:tcBorders>
          </w:tcPr>
          <w:p w14:paraId="093FCAB5" w14:textId="021E0322" w:rsidR="001C7CB4" w:rsidRPr="004F0992" w:rsidRDefault="00FA36BD" w:rsidP="001C7CB4">
            <w:pPr>
              <w:tabs>
                <w:tab w:val="decimal" w:pos="999"/>
              </w:tabs>
              <w:spacing w:line="220" w:lineRule="exact"/>
              <w:jc w:val="right"/>
              <w:rPr>
                <w:sz w:val="20"/>
              </w:rPr>
            </w:pPr>
            <w:r w:rsidRPr="00AE277C">
              <w:rPr>
                <w:sz w:val="20"/>
                <w:cs/>
                <w:lang w:bidi="th-TH"/>
              </w:rPr>
              <w:t>(</w:t>
            </w:r>
            <w:r w:rsidRPr="004F0992">
              <w:rPr>
                <w:sz w:val="20"/>
              </w:rPr>
              <w:t>636,869</w:t>
            </w:r>
            <w:r w:rsidRPr="00AE277C">
              <w:rPr>
                <w:sz w:val="20"/>
                <w:cs/>
                <w:lang w:bidi="th-TH"/>
              </w:rPr>
              <w:t>)</w:t>
            </w:r>
          </w:p>
        </w:tc>
        <w:tc>
          <w:tcPr>
            <w:tcW w:w="270" w:type="dxa"/>
          </w:tcPr>
          <w:p w14:paraId="6F5041F7" w14:textId="77777777" w:rsidR="001C7CB4" w:rsidRPr="004F0992" w:rsidRDefault="001C7CB4" w:rsidP="001C7CB4">
            <w:pPr>
              <w:tabs>
                <w:tab w:val="decimal" w:pos="1152"/>
              </w:tabs>
              <w:spacing w:line="220" w:lineRule="exact"/>
              <w:ind w:right="-108"/>
              <w:rPr>
                <w:sz w:val="20"/>
              </w:rPr>
            </w:pPr>
          </w:p>
        </w:tc>
        <w:tc>
          <w:tcPr>
            <w:tcW w:w="1531" w:type="dxa"/>
            <w:tcBorders>
              <w:bottom w:val="single" w:sz="4" w:space="0" w:color="auto"/>
            </w:tcBorders>
          </w:tcPr>
          <w:p w14:paraId="74FF941E" w14:textId="49A11ECB" w:rsidR="001C7CB4" w:rsidRPr="004F0992" w:rsidRDefault="00FA36BD" w:rsidP="001C7CB4">
            <w:pPr>
              <w:tabs>
                <w:tab w:val="decimal" w:pos="999"/>
              </w:tabs>
              <w:spacing w:line="220" w:lineRule="exact"/>
              <w:jc w:val="right"/>
              <w:rPr>
                <w:sz w:val="20"/>
              </w:rPr>
            </w:pPr>
            <w:r w:rsidRPr="00AE277C">
              <w:rPr>
                <w:sz w:val="20"/>
                <w:cs/>
                <w:lang w:bidi="th-TH"/>
              </w:rPr>
              <w:t>(</w:t>
            </w:r>
            <w:r w:rsidRPr="004F0992">
              <w:rPr>
                <w:sz w:val="20"/>
              </w:rPr>
              <w:t>1,420,954</w:t>
            </w:r>
            <w:r w:rsidRPr="00AE277C">
              <w:rPr>
                <w:sz w:val="20"/>
                <w:cs/>
                <w:lang w:bidi="th-TH"/>
              </w:rPr>
              <w:t>)</w:t>
            </w:r>
          </w:p>
        </w:tc>
      </w:tr>
      <w:tr w:rsidR="001C7CB4" w:rsidRPr="004F0992" w14:paraId="3931DCC7" w14:textId="77777777" w:rsidTr="009E6D4D">
        <w:trPr>
          <w:trHeight w:val="251"/>
        </w:trPr>
        <w:tc>
          <w:tcPr>
            <w:tcW w:w="4140" w:type="dxa"/>
          </w:tcPr>
          <w:p w14:paraId="00A2A04D" w14:textId="78C9B7D3" w:rsidR="001C7CB4" w:rsidRPr="004F0992" w:rsidRDefault="001C7CB4" w:rsidP="001C7CB4">
            <w:pPr>
              <w:spacing w:line="220" w:lineRule="exact"/>
              <w:ind w:right="38"/>
              <w:jc w:val="both"/>
              <w:rPr>
                <w:b/>
                <w:bCs/>
                <w:sz w:val="20"/>
                <w:lang w:val="en-US"/>
              </w:rPr>
            </w:pPr>
            <w:r w:rsidRPr="004F0992">
              <w:rPr>
                <w:b/>
                <w:bCs/>
                <w:sz w:val="20"/>
              </w:rPr>
              <w:t>Net</w:t>
            </w:r>
            <w:r w:rsidR="00FF2200" w:rsidRPr="004F0992">
              <w:rPr>
                <w:b/>
                <w:bCs/>
                <w:sz w:val="20"/>
              </w:rPr>
              <w:t xml:space="preserve"> carrying amount</w:t>
            </w:r>
          </w:p>
        </w:tc>
        <w:tc>
          <w:tcPr>
            <w:tcW w:w="1530" w:type="dxa"/>
            <w:tcBorders>
              <w:top w:val="single" w:sz="4" w:space="0" w:color="auto"/>
              <w:bottom w:val="double" w:sz="4" w:space="0" w:color="auto"/>
            </w:tcBorders>
          </w:tcPr>
          <w:p w14:paraId="79EC6576" w14:textId="238258DE" w:rsidR="001C7CB4" w:rsidRPr="004F0992" w:rsidRDefault="00FA36BD" w:rsidP="001C7CB4">
            <w:pPr>
              <w:tabs>
                <w:tab w:val="decimal" w:pos="999"/>
              </w:tabs>
              <w:spacing w:line="220" w:lineRule="exact"/>
              <w:ind w:right="73"/>
              <w:jc w:val="right"/>
              <w:rPr>
                <w:b/>
                <w:bCs/>
                <w:sz w:val="20"/>
                <w:rtl/>
                <w:cs/>
              </w:rPr>
            </w:pPr>
            <w:r w:rsidRPr="004F0992">
              <w:rPr>
                <w:b/>
                <w:bCs/>
                <w:sz w:val="20"/>
              </w:rPr>
              <w:t>41,875,732</w:t>
            </w:r>
          </w:p>
        </w:tc>
        <w:tc>
          <w:tcPr>
            <w:tcW w:w="270" w:type="dxa"/>
          </w:tcPr>
          <w:p w14:paraId="7CFD689C" w14:textId="77777777" w:rsidR="001C7CB4" w:rsidRPr="004F0992" w:rsidRDefault="001C7CB4" w:rsidP="001C7CB4">
            <w:pPr>
              <w:pStyle w:val="acctfourfigures"/>
              <w:tabs>
                <w:tab w:val="clear" w:pos="765"/>
                <w:tab w:val="decimal" w:pos="731"/>
                <w:tab w:val="decimal" w:pos="1642"/>
              </w:tabs>
              <w:spacing w:line="220" w:lineRule="exact"/>
              <w:ind w:right="11"/>
              <w:jc w:val="right"/>
              <w:rPr>
                <w:b/>
                <w:bCs/>
                <w:sz w:val="20"/>
              </w:rPr>
            </w:pPr>
          </w:p>
        </w:tc>
        <w:tc>
          <w:tcPr>
            <w:tcW w:w="1530" w:type="dxa"/>
            <w:tcBorders>
              <w:top w:val="single" w:sz="4" w:space="0" w:color="auto"/>
              <w:bottom w:val="double" w:sz="4" w:space="0" w:color="auto"/>
            </w:tcBorders>
          </w:tcPr>
          <w:p w14:paraId="20A32115" w14:textId="5DD63C22" w:rsidR="001C7CB4" w:rsidRPr="004F0992" w:rsidRDefault="00FA36BD" w:rsidP="001C7CB4">
            <w:pPr>
              <w:tabs>
                <w:tab w:val="decimal" w:pos="999"/>
              </w:tabs>
              <w:spacing w:line="220" w:lineRule="exact"/>
              <w:ind w:right="73"/>
              <w:jc w:val="right"/>
              <w:rPr>
                <w:b/>
                <w:bCs/>
                <w:sz w:val="20"/>
              </w:rPr>
            </w:pPr>
            <w:r w:rsidRPr="004F0992">
              <w:rPr>
                <w:b/>
                <w:bCs/>
                <w:sz w:val="20"/>
              </w:rPr>
              <w:t>34,013,37</w:t>
            </w:r>
            <w:r w:rsidR="00215075">
              <w:rPr>
                <w:b/>
                <w:bCs/>
                <w:sz w:val="20"/>
              </w:rPr>
              <w:t>6</w:t>
            </w:r>
          </w:p>
        </w:tc>
        <w:tc>
          <w:tcPr>
            <w:tcW w:w="270" w:type="dxa"/>
          </w:tcPr>
          <w:p w14:paraId="2D38F893" w14:textId="77777777" w:rsidR="001C7CB4" w:rsidRPr="004F0992" w:rsidRDefault="001C7CB4" w:rsidP="001C7CB4">
            <w:pPr>
              <w:tabs>
                <w:tab w:val="decimal" w:pos="1152"/>
              </w:tabs>
              <w:spacing w:line="220" w:lineRule="exact"/>
              <w:ind w:right="-108"/>
              <w:rPr>
                <w:b/>
                <w:bCs/>
                <w:sz w:val="20"/>
              </w:rPr>
            </w:pPr>
          </w:p>
        </w:tc>
        <w:tc>
          <w:tcPr>
            <w:tcW w:w="1531" w:type="dxa"/>
            <w:tcBorders>
              <w:top w:val="single" w:sz="4" w:space="0" w:color="auto"/>
              <w:bottom w:val="double" w:sz="4" w:space="0" w:color="auto"/>
            </w:tcBorders>
          </w:tcPr>
          <w:p w14:paraId="7DA4DFFD" w14:textId="3905ACF2" w:rsidR="001C7CB4" w:rsidRPr="004F0992" w:rsidRDefault="00FA36BD" w:rsidP="001C7CB4">
            <w:pPr>
              <w:tabs>
                <w:tab w:val="decimal" w:pos="999"/>
              </w:tabs>
              <w:spacing w:line="220" w:lineRule="exact"/>
              <w:ind w:right="73"/>
              <w:jc w:val="right"/>
              <w:rPr>
                <w:b/>
                <w:bCs/>
                <w:sz w:val="20"/>
              </w:rPr>
            </w:pPr>
            <w:r w:rsidRPr="004F0992">
              <w:rPr>
                <w:b/>
                <w:bCs/>
                <w:sz w:val="20"/>
              </w:rPr>
              <w:t>75,889,10</w:t>
            </w:r>
            <w:r w:rsidR="00215075">
              <w:rPr>
                <w:b/>
                <w:bCs/>
                <w:sz w:val="20"/>
              </w:rPr>
              <w:t>8</w:t>
            </w:r>
          </w:p>
        </w:tc>
      </w:tr>
    </w:tbl>
    <w:p w14:paraId="3DB84BDA" w14:textId="29C87F3B" w:rsidR="00B14DD3" w:rsidRPr="004F0992" w:rsidRDefault="00B14DD3" w:rsidP="00215075">
      <w:pPr>
        <w:tabs>
          <w:tab w:val="left" w:pos="810"/>
        </w:tabs>
        <w:jc w:val="thaiDistribute"/>
        <w:rPr>
          <w:sz w:val="16"/>
          <w:szCs w:val="16"/>
          <w:lang w:bidi="th-TH"/>
        </w:rPr>
      </w:pPr>
    </w:p>
    <w:tbl>
      <w:tblPr>
        <w:tblW w:w="9271" w:type="dxa"/>
        <w:tblInd w:w="450" w:type="dxa"/>
        <w:tblLayout w:type="fixed"/>
        <w:tblLook w:val="0000" w:firstRow="0" w:lastRow="0" w:firstColumn="0" w:lastColumn="0" w:noHBand="0" w:noVBand="0"/>
      </w:tblPr>
      <w:tblGrid>
        <w:gridCol w:w="4140"/>
        <w:gridCol w:w="1530"/>
        <w:gridCol w:w="270"/>
        <w:gridCol w:w="1530"/>
        <w:gridCol w:w="270"/>
        <w:gridCol w:w="1531"/>
      </w:tblGrid>
      <w:tr w:rsidR="005A7A4E" w:rsidRPr="004F0992" w14:paraId="7FB399D7" w14:textId="77777777" w:rsidTr="00263DF9">
        <w:trPr>
          <w:trHeight w:val="261"/>
        </w:trPr>
        <w:tc>
          <w:tcPr>
            <w:tcW w:w="4140" w:type="dxa"/>
          </w:tcPr>
          <w:p w14:paraId="1D1F8993" w14:textId="55BF36EB" w:rsidR="005A7A4E" w:rsidRPr="004F0992" w:rsidRDefault="005A7A4E" w:rsidP="000F240F">
            <w:pPr>
              <w:ind w:right="38"/>
              <w:jc w:val="both"/>
              <w:rPr>
                <w:b/>
                <w:bCs/>
                <w:sz w:val="20"/>
                <w:lang w:bidi="th-TH"/>
              </w:rPr>
            </w:pPr>
          </w:p>
        </w:tc>
        <w:tc>
          <w:tcPr>
            <w:tcW w:w="5131" w:type="dxa"/>
            <w:gridSpan w:val="5"/>
            <w:vAlign w:val="bottom"/>
          </w:tcPr>
          <w:p w14:paraId="5DED9D2C" w14:textId="77777777" w:rsidR="005A7A4E" w:rsidRPr="004F0992" w:rsidRDefault="005A7A4E" w:rsidP="000F240F">
            <w:pPr>
              <w:pStyle w:val="acctfourfigures"/>
              <w:tabs>
                <w:tab w:val="clear" w:pos="765"/>
              </w:tabs>
              <w:ind w:right="38"/>
              <w:jc w:val="center"/>
              <w:rPr>
                <w:b/>
                <w:bCs/>
                <w:sz w:val="20"/>
              </w:rPr>
            </w:pPr>
            <w:r w:rsidRPr="004F0992">
              <w:rPr>
                <w:b/>
                <w:bCs/>
                <w:sz w:val="20"/>
              </w:rPr>
              <w:t>Consolidated and Separate financial statements</w:t>
            </w:r>
          </w:p>
        </w:tc>
      </w:tr>
      <w:tr w:rsidR="005A7A4E" w:rsidRPr="004F0992" w14:paraId="01F62DAC" w14:textId="77777777" w:rsidTr="00263DF9">
        <w:trPr>
          <w:trHeight w:val="261"/>
        </w:trPr>
        <w:tc>
          <w:tcPr>
            <w:tcW w:w="4140" w:type="dxa"/>
          </w:tcPr>
          <w:p w14:paraId="2821CCC9" w14:textId="77777777" w:rsidR="005A7A4E" w:rsidRPr="004F0992" w:rsidRDefault="005A7A4E" w:rsidP="000F240F">
            <w:pPr>
              <w:ind w:right="38"/>
              <w:jc w:val="both"/>
              <w:rPr>
                <w:b/>
                <w:bCs/>
                <w:sz w:val="20"/>
              </w:rPr>
            </w:pPr>
          </w:p>
        </w:tc>
        <w:tc>
          <w:tcPr>
            <w:tcW w:w="5131" w:type="dxa"/>
            <w:gridSpan w:val="5"/>
          </w:tcPr>
          <w:p w14:paraId="33BA0247" w14:textId="529C3890" w:rsidR="005A7A4E" w:rsidRPr="004F0992" w:rsidRDefault="005A7A4E" w:rsidP="000F240F">
            <w:pPr>
              <w:pStyle w:val="acctfourfigures"/>
              <w:tabs>
                <w:tab w:val="clear" w:pos="765"/>
              </w:tabs>
              <w:ind w:right="38"/>
              <w:jc w:val="center"/>
              <w:rPr>
                <w:sz w:val="20"/>
              </w:rPr>
            </w:pPr>
            <w:r w:rsidRPr="004F0992">
              <w:rPr>
                <w:sz w:val="20"/>
              </w:rPr>
              <w:t>31 December 20</w:t>
            </w:r>
            <w:r w:rsidR="00EE6DDA" w:rsidRPr="004F0992">
              <w:rPr>
                <w:sz w:val="20"/>
              </w:rPr>
              <w:t>20</w:t>
            </w:r>
          </w:p>
        </w:tc>
      </w:tr>
      <w:tr w:rsidR="005A06D5" w:rsidRPr="004F0992" w14:paraId="7ABC23B4" w14:textId="77777777" w:rsidTr="00263DF9">
        <w:trPr>
          <w:trHeight w:val="261"/>
        </w:trPr>
        <w:tc>
          <w:tcPr>
            <w:tcW w:w="4140" w:type="dxa"/>
          </w:tcPr>
          <w:p w14:paraId="5C42C4B9" w14:textId="77777777" w:rsidR="005A06D5" w:rsidRPr="004F0992" w:rsidRDefault="005A06D5" w:rsidP="000F240F">
            <w:pPr>
              <w:ind w:right="38"/>
              <w:jc w:val="both"/>
              <w:rPr>
                <w:b/>
                <w:bCs/>
                <w:sz w:val="20"/>
              </w:rPr>
            </w:pPr>
          </w:p>
        </w:tc>
        <w:tc>
          <w:tcPr>
            <w:tcW w:w="1530" w:type="dxa"/>
            <w:vAlign w:val="bottom"/>
          </w:tcPr>
          <w:p w14:paraId="54D5CC01" w14:textId="77777777" w:rsidR="005A06D5" w:rsidRPr="004F0992" w:rsidRDefault="005A06D5" w:rsidP="000F240F">
            <w:pPr>
              <w:pStyle w:val="acctfourfigures"/>
              <w:tabs>
                <w:tab w:val="clear" w:pos="765"/>
              </w:tabs>
              <w:ind w:left="-195" w:right="-105" w:firstLine="90"/>
              <w:jc w:val="center"/>
              <w:rPr>
                <w:sz w:val="20"/>
                <w:lang w:bidi="th-TH"/>
              </w:rPr>
            </w:pPr>
            <w:r w:rsidRPr="004F0992">
              <w:rPr>
                <w:sz w:val="20"/>
                <w:lang w:bidi="th-TH"/>
              </w:rPr>
              <w:t xml:space="preserve">Portion due </w:t>
            </w:r>
          </w:p>
          <w:p w14:paraId="51DC7C2D" w14:textId="7C7F1B3B" w:rsidR="005A06D5" w:rsidRPr="004F0992" w:rsidRDefault="005A06D5" w:rsidP="000F240F">
            <w:pPr>
              <w:tabs>
                <w:tab w:val="decimal" w:pos="999"/>
              </w:tabs>
              <w:ind w:right="-102" w:hanging="111"/>
              <w:jc w:val="center"/>
              <w:rPr>
                <w:sz w:val="20"/>
                <w:lang w:val="en-US"/>
              </w:rPr>
            </w:pPr>
            <w:r w:rsidRPr="004F0992">
              <w:rPr>
                <w:sz w:val="20"/>
                <w:lang w:bidi="th-TH"/>
              </w:rPr>
              <w:t>within one year</w:t>
            </w:r>
            <w:r w:rsidRPr="00AE277C">
              <w:rPr>
                <w:sz w:val="20"/>
                <w:vertAlign w:val="superscript"/>
                <w:cs/>
                <w:lang w:bidi="th-TH"/>
              </w:rPr>
              <w:t xml:space="preserve"> </w:t>
            </w: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p>
        </w:tc>
        <w:tc>
          <w:tcPr>
            <w:tcW w:w="270" w:type="dxa"/>
            <w:vAlign w:val="bottom"/>
          </w:tcPr>
          <w:p w14:paraId="1294A7F0" w14:textId="77777777" w:rsidR="005A06D5" w:rsidRPr="004F0992" w:rsidRDefault="005A06D5" w:rsidP="000F240F">
            <w:pPr>
              <w:tabs>
                <w:tab w:val="decimal" w:pos="1152"/>
              </w:tabs>
              <w:ind w:right="-108"/>
              <w:jc w:val="center"/>
              <w:rPr>
                <w:sz w:val="20"/>
              </w:rPr>
            </w:pPr>
          </w:p>
        </w:tc>
        <w:tc>
          <w:tcPr>
            <w:tcW w:w="1530" w:type="dxa"/>
            <w:vAlign w:val="bottom"/>
          </w:tcPr>
          <w:p w14:paraId="6BFB50A4" w14:textId="21336623" w:rsidR="005A06D5" w:rsidRPr="004F0992" w:rsidRDefault="005A06D5" w:rsidP="000F240F">
            <w:pPr>
              <w:pStyle w:val="acctfourfigures"/>
              <w:tabs>
                <w:tab w:val="clear" w:pos="765"/>
              </w:tabs>
              <w:ind w:right="-90"/>
              <w:jc w:val="center"/>
              <w:rPr>
                <w:sz w:val="20"/>
                <w:lang w:bidi="th-TH"/>
              </w:rPr>
            </w:pPr>
            <w:r w:rsidRPr="004F0992">
              <w:rPr>
                <w:sz w:val="20"/>
                <w:lang w:bidi="th-TH"/>
              </w:rPr>
              <w:t>Portion due</w:t>
            </w:r>
          </w:p>
          <w:p w14:paraId="032A9A36" w14:textId="3D6C8D14" w:rsidR="005A06D5" w:rsidRPr="004F0992" w:rsidRDefault="005A06D5" w:rsidP="00410176">
            <w:pPr>
              <w:pStyle w:val="acctfourfigures"/>
              <w:tabs>
                <w:tab w:val="clear" w:pos="765"/>
              </w:tabs>
              <w:ind w:right="-90"/>
              <w:jc w:val="center"/>
              <w:rPr>
                <w:sz w:val="20"/>
                <w:lang w:val="en-US" w:bidi="th-TH"/>
              </w:rPr>
            </w:pPr>
            <w:r w:rsidRPr="004F0992">
              <w:rPr>
                <w:sz w:val="20"/>
                <w:lang w:bidi="th-TH"/>
              </w:rPr>
              <w:t>over one year</w:t>
            </w:r>
          </w:p>
        </w:tc>
        <w:tc>
          <w:tcPr>
            <w:tcW w:w="270" w:type="dxa"/>
            <w:vAlign w:val="bottom"/>
          </w:tcPr>
          <w:p w14:paraId="146AB0A8" w14:textId="77777777" w:rsidR="005A06D5" w:rsidRPr="004F0992" w:rsidRDefault="005A06D5" w:rsidP="000F240F">
            <w:pPr>
              <w:tabs>
                <w:tab w:val="decimal" w:pos="1152"/>
              </w:tabs>
              <w:ind w:right="-108"/>
              <w:jc w:val="center"/>
              <w:rPr>
                <w:sz w:val="20"/>
              </w:rPr>
            </w:pPr>
          </w:p>
        </w:tc>
        <w:tc>
          <w:tcPr>
            <w:tcW w:w="1531" w:type="dxa"/>
            <w:vAlign w:val="bottom"/>
          </w:tcPr>
          <w:p w14:paraId="5C07E8DC" w14:textId="77777777" w:rsidR="005A06D5" w:rsidRPr="004F0992" w:rsidRDefault="005A06D5" w:rsidP="00864D83">
            <w:pPr>
              <w:pStyle w:val="acctfourfigures"/>
              <w:tabs>
                <w:tab w:val="clear" w:pos="765"/>
              </w:tabs>
              <w:ind w:left="-13" w:right="-104"/>
              <w:jc w:val="center"/>
              <w:rPr>
                <w:sz w:val="20"/>
                <w:lang w:bidi="th-TH"/>
              </w:rPr>
            </w:pPr>
          </w:p>
          <w:p w14:paraId="367D29DF" w14:textId="77777777" w:rsidR="005A06D5" w:rsidRPr="004F0992" w:rsidRDefault="005A06D5" w:rsidP="00864D83">
            <w:pPr>
              <w:ind w:left="-13" w:right="-104"/>
              <w:jc w:val="center"/>
              <w:rPr>
                <w:sz w:val="20"/>
              </w:rPr>
            </w:pPr>
            <w:r w:rsidRPr="004F0992">
              <w:rPr>
                <w:sz w:val="20"/>
                <w:lang w:bidi="th-TH"/>
              </w:rPr>
              <w:t>Total</w:t>
            </w:r>
          </w:p>
        </w:tc>
      </w:tr>
      <w:tr w:rsidR="005A7A4E" w:rsidRPr="004F0992" w14:paraId="64C8AC3B" w14:textId="77777777" w:rsidTr="00263DF9">
        <w:trPr>
          <w:trHeight w:val="261"/>
        </w:trPr>
        <w:tc>
          <w:tcPr>
            <w:tcW w:w="4140" w:type="dxa"/>
          </w:tcPr>
          <w:p w14:paraId="1EB2AC79" w14:textId="77777777" w:rsidR="005A7A4E" w:rsidRPr="004F0992" w:rsidRDefault="005A7A4E" w:rsidP="000F240F">
            <w:pPr>
              <w:ind w:right="38"/>
              <w:jc w:val="both"/>
              <w:rPr>
                <w:b/>
                <w:bCs/>
                <w:sz w:val="20"/>
              </w:rPr>
            </w:pPr>
          </w:p>
        </w:tc>
        <w:tc>
          <w:tcPr>
            <w:tcW w:w="5131" w:type="dxa"/>
            <w:gridSpan w:val="5"/>
            <w:vAlign w:val="center"/>
          </w:tcPr>
          <w:p w14:paraId="478F7001" w14:textId="77777777" w:rsidR="005A7A4E" w:rsidRPr="004F0992" w:rsidRDefault="005A7A4E" w:rsidP="000F240F">
            <w:pPr>
              <w:tabs>
                <w:tab w:val="decimal" w:pos="1070"/>
              </w:tabs>
              <w:ind w:right="-108"/>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5A7A4E" w:rsidRPr="004F0992" w14:paraId="6923CFC5" w14:textId="77777777" w:rsidTr="00263DF9">
        <w:trPr>
          <w:trHeight w:val="261"/>
        </w:trPr>
        <w:tc>
          <w:tcPr>
            <w:tcW w:w="4140" w:type="dxa"/>
          </w:tcPr>
          <w:p w14:paraId="0184336C" w14:textId="58BD2535" w:rsidR="005A7A4E" w:rsidRPr="00AE277C" w:rsidRDefault="005A7A4E" w:rsidP="000F240F">
            <w:pPr>
              <w:ind w:right="38"/>
              <w:jc w:val="both"/>
              <w:rPr>
                <w:sz w:val="20"/>
              </w:rPr>
            </w:pPr>
            <w:r w:rsidRPr="004F0992">
              <w:rPr>
                <w:sz w:val="20"/>
              </w:rPr>
              <w:t>Loan receivables</w:t>
            </w:r>
            <w:r w:rsidR="003E64CA" w:rsidRPr="00AE277C">
              <w:rPr>
                <w:sz w:val="20"/>
                <w:cs/>
                <w:lang w:bidi="th-TH"/>
              </w:rPr>
              <w:t xml:space="preserve"> </w:t>
            </w:r>
          </w:p>
        </w:tc>
        <w:tc>
          <w:tcPr>
            <w:tcW w:w="1530" w:type="dxa"/>
            <w:vAlign w:val="center"/>
          </w:tcPr>
          <w:p w14:paraId="47B55D7F" w14:textId="58295058" w:rsidR="005A7A4E" w:rsidRPr="004F0992" w:rsidRDefault="00EE6DDA" w:rsidP="000F240F">
            <w:pPr>
              <w:tabs>
                <w:tab w:val="decimal" w:pos="999"/>
              </w:tabs>
              <w:ind w:right="73"/>
              <w:jc w:val="right"/>
              <w:rPr>
                <w:sz w:val="20"/>
              </w:rPr>
            </w:pPr>
            <w:r w:rsidRPr="004F0992">
              <w:rPr>
                <w:sz w:val="20"/>
              </w:rPr>
              <w:t>39,143,637</w:t>
            </w:r>
          </w:p>
        </w:tc>
        <w:tc>
          <w:tcPr>
            <w:tcW w:w="270" w:type="dxa"/>
            <w:vAlign w:val="center"/>
          </w:tcPr>
          <w:p w14:paraId="13D0B1E0" w14:textId="77777777" w:rsidR="005A7A4E" w:rsidRPr="004F0992" w:rsidRDefault="005A7A4E" w:rsidP="000F240F">
            <w:pPr>
              <w:tabs>
                <w:tab w:val="decimal" w:pos="1152"/>
              </w:tabs>
              <w:ind w:right="-108"/>
              <w:jc w:val="right"/>
              <w:rPr>
                <w:sz w:val="20"/>
              </w:rPr>
            </w:pPr>
          </w:p>
        </w:tc>
        <w:tc>
          <w:tcPr>
            <w:tcW w:w="1530" w:type="dxa"/>
            <w:vAlign w:val="center"/>
          </w:tcPr>
          <w:p w14:paraId="48448A0F" w14:textId="7C5DCCB1" w:rsidR="005A7A4E" w:rsidRPr="004F0992" w:rsidRDefault="00EE6DDA" w:rsidP="000F240F">
            <w:pPr>
              <w:tabs>
                <w:tab w:val="decimal" w:pos="999"/>
              </w:tabs>
              <w:ind w:right="73"/>
              <w:jc w:val="right"/>
              <w:rPr>
                <w:sz w:val="20"/>
              </w:rPr>
            </w:pPr>
            <w:r w:rsidRPr="004F0992">
              <w:rPr>
                <w:sz w:val="20"/>
              </w:rPr>
              <w:t>30,508,550</w:t>
            </w:r>
          </w:p>
        </w:tc>
        <w:tc>
          <w:tcPr>
            <w:tcW w:w="270" w:type="dxa"/>
            <w:vAlign w:val="center"/>
          </w:tcPr>
          <w:p w14:paraId="08713752" w14:textId="77777777" w:rsidR="005A7A4E" w:rsidRPr="004F0992" w:rsidRDefault="005A7A4E" w:rsidP="000F240F">
            <w:pPr>
              <w:tabs>
                <w:tab w:val="decimal" w:pos="1152"/>
              </w:tabs>
              <w:ind w:right="-108"/>
              <w:jc w:val="right"/>
              <w:rPr>
                <w:sz w:val="20"/>
              </w:rPr>
            </w:pPr>
          </w:p>
        </w:tc>
        <w:tc>
          <w:tcPr>
            <w:tcW w:w="1531" w:type="dxa"/>
            <w:vAlign w:val="center"/>
          </w:tcPr>
          <w:p w14:paraId="7A63FE68" w14:textId="7AAFA192" w:rsidR="005A7A4E" w:rsidRPr="004F0992" w:rsidRDefault="00EE6DDA" w:rsidP="000F240F">
            <w:pPr>
              <w:tabs>
                <w:tab w:val="decimal" w:pos="999"/>
              </w:tabs>
              <w:ind w:right="73"/>
              <w:jc w:val="right"/>
              <w:rPr>
                <w:sz w:val="20"/>
              </w:rPr>
            </w:pPr>
            <w:r w:rsidRPr="004F0992">
              <w:rPr>
                <w:sz w:val="20"/>
              </w:rPr>
              <w:t>69,652,187</w:t>
            </w:r>
          </w:p>
        </w:tc>
      </w:tr>
      <w:tr w:rsidR="005A7A4E" w:rsidRPr="004F0992" w14:paraId="19C8E2C4" w14:textId="77777777" w:rsidTr="00A82CB1">
        <w:trPr>
          <w:trHeight w:val="261"/>
        </w:trPr>
        <w:tc>
          <w:tcPr>
            <w:tcW w:w="4140" w:type="dxa"/>
          </w:tcPr>
          <w:p w14:paraId="51D12687" w14:textId="77777777" w:rsidR="00C91900" w:rsidRPr="004F0992" w:rsidRDefault="000B361E" w:rsidP="00C91900">
            <w:pPr>
              <w:spacing w:line="240" w:lineRule="atLeast"/>
              <w:ind w:right="38"/>
              <w:jc w:val="both"/>
              <w:rPr>
                <w:sz w:val="20"/>
                <w:lang w:val="en-US" w:bidi="th-TH"/>
              </w:rPr>
            </w:pPr>
            <w:r w:rsidRPr="004F0992">
              <w:rPr>
                <w:i/>
                <w:iCs/>
                <w:sz w:val="20"/>
                <w:lang w:val="en-US" w:bidi="th-TH"/>
              </w:rPr>
              <w:t>Add</w:t>
            </w:r>
            <w:r w:rsidRPr="00AE277C">
              <w:rPr>
                <w:sz w:val="20"/>
                <w:cs/>
                <w:lang w:bidi="th-TH"/>
              </w:rPr>
              <w:t xml:space="preserve"> </w:t>
            </w:r>
            <w:r w:rsidRPr="004F0992">
              <w:rPr>
                <w:sz w:val="20"/>
              </w:rPr>
              <w:t>accrued interest receivables</w:t>
            </w:r>
            <w:r w:rsidRPr="00AE277C">
              <w:rPr>
                <w:sz w:val="20"/>
                <w:cs/>
                <w:lang w:bidi="th-TH"/>
              </w:rPr>
              <w:t xml:space="preserve"> </w:t>
            </w:r>
            <w:r w:rsidR="00C91900" w:rsidRPr="004F0992">
              <w:rPr>
                <w:sz w:val="20"/>
                <w:lang w:val="en-US" w:bidi="th-TH"/>
              </w:rPr>
              <w:t>and undue</w:t>
            </w:r>
          </w:p>
          <w:p w14:paraId="1DE6994D" w14:textId="5FBFE979" w:rsidR="005A7A4E" w:rsidRPr="004F0992" w:rsidRDefault="00C91900" w:rsidP="00C91900">
            <w:pPr>
              <w:ind w:right="43" w:firstLine="374"/>
              <w:jc w:val="both"/>
              <w:rPr>
                <w:sz w:val="20"/>
                <w:cs/>
                <w:lang w:bidi="th-TH"/>
              </w:rPr>
            </w:pPr>
            <w:r w:rsidRPr="004F0992">
              <w:rPr>
                <w:sz w:val="20"/>
                <w:lang w:val="en-US" w:bidi="th-TH"/>
              </w:rPr>
              <w:t>interest income</w:t>
            </w:r>
          </w:p>
        </w:tc>
        <w:tc>
          <w:tcPr>
            <w:tcW w:w="1530" w:type="dxa"/>
            <w:tcBorders>
              <w:bottom w:val="single" w:sz="4" w:space="0" w:color="auto"/>
            </w:tcBorders>
            <w:vAlign w:val="bottom"/>
          </w:tcPr>
          <w:p w14:paraId="3293E58E" w14:textId="62B47A4A" w:rsidR="005A7A4E" w:rsidRPr="004F0992" w:rsidRDefault="00EE6DDA" w:rsidP="00A82CB1">
            <w:pPr>
              <w:tabs>
                <w:tab w:val="decimal" w:pos="999"/>
              </w:tabs>
              <w:ind w:right="73"/>
              <w:jc w:val="right"/>
              <w:rPr>
                <w:sz w:val="20"/>
              </w:rPr>
            </w:pPr>
            <w:r w:rsidRPr="004F0992">
              <w:rPr>
                <w:sz w:val="20"/>
              </w:rPr>
              <w:t>955,087</w:t>
            </w:r>
          </w:p>
        </w:tc>
        <w:tc>
          <w:tcPr>
            <w:tcW w:w="270" w:type="dxa"/>
            <w:vAlign w:val="bottom"/>
          </w:tcPr>
          <w:p w14:paraId="6EDA5678" w14:textId="77777777" w:rsidR="005A7A4E" w:rsidRPr="004F0992" w:rsidRDefault="005A7A4E" w:rsidP="00A82CB1">
            <w:pPr>
              <w:tabs>
                <w:tab w:val="decimal" w:pos="1152"/>
              </w:tabs>
              <w:ind w:right="-108"/>
              <w:jc w:val="right"/>
              <w:rPr>
                <w:sz w:val="20"/>
              </w:rPr>
            </w:pPr>
          </w:p>
        </w:tc>
        <w:tc>
          <w:tcPr>
            <w:tcW w:w="1530" w:type="dxa"/>
            <w:tcBorders>
              <w:bottom w:val="single" w:sz="4" w:space="0" w:color="auto"/>
            </w:tcBorders>
            <w:vAlign w:val="bottom"/>
          </w:tcPr>
          <w:p w14:paraId="49342A49" w14:textId="7D45023D" w:rsidR="005A7A4E" w:rsidRPr="004F0992" w:rsidRDefault="00EE6DDA" w:rsidP="00A82CB1">
            <w:pPr>
              <w:tabs>
                <w:tab w:val="decimal" w:pos="999"/>
              </w:tabs>
              <w:ind w:right="73"/>
              <w:jc w:val="right"/>
              <w:rPr>
                <w:sz w:val="20"/>
              </w:rPr>
            </w:pPr>
            <w:r w:rsidRPr="00AE277C">
              <w:rPr>
                <w:sz w:val="20"/>
                <w:cs/>
                <w:lang w:bidi="th-TH"/>
              </w:rPr>
              <w:t>-</w:t>
            </w:r>
          </w:p>
        </w:tc>
        <w:tc>
          <w:tcPr>
            <w:tcW w:w="270" w:type="dxa"/>
            <w:vAlign w:val="bottom"/>
          </w:tcPr>
          <w:p w14:paraId="7147138D" w14:textId="77777777" w:rsidR="005A7A4E" w:rsidRPr="004F0992" w:rsidRDefault="005A7A4E" w:rsidP="00A82CB1">
            <w:pPr>
              <w:tabs>
                <w:tab w:val="decimal" w:pos="1152"/>
              </w:tabs>
              <w:ind w:right="-108"/>
              <w:jc w:val="right"/>
              <w:rPr>
                <w:sz w:val="20"/>
              </w:rPr>
            </w:pPr>
          </w:p>
        </w:tc>
        <w:tc>
          <w:tcPr>
            <w:tcW w:w="1531" w:type="dxa"/>
            <w:tcBorders>
              <w:bottom w:val="single" w:sz="4" w:space="0" w:color="auto"/>
            </w:tcBorders>
            <w:vAlign w:val="bottom"/>
          </w:tcPr>
          <w:p w14:paraId="4EC5EAAE" w14:textId="37376166" w:rsidR="005A7A4E" w:rsidRPr="004F0992" w:rsidRDefault="00EE6DDA" w:rsidP="00A82CB1">
            <w:pPr>
              <w:tabs>
                <w:tab w:val="decimal" w:pos="999"/>
              </w:tabs>
              <w:ind w:right="73"/>
              <w:jc w:val="right"/>
              <w:rPr>
                <w:sz w:val="20"/>
              </w:rPr>
            </w:pPr>
            <w:r w:rsidRPr="004F0992">
              <w:rPr>
                <w:sz w:val="20"/>
              </w:rPr>
              <w:t>955,087</w:t>
            </w:r>
          </w:p>
        </w:tc>
      </w:tr>
      <w:tr w:rsidR="005A7A4E" w:rsidRPr="004F0992" w14:paraId="7EA60514" w14:textId="77777777" w:rsidTr="00263DF9">
        <w:trPr>
          <w:trHeight w:val="261"/>
        </w:trPr>
        <w:tc>
          <w:tcPr>
            <w:tcW w:w="4140" w:type="dxa"/>
          </w:tcPr>
          <w:p w14:paraId="4AB02C9B" w14:textId="049E70A9" w:rsidR="005A7A4E" w:rsidRPr="004F0992" w:rsidRDefault="00FF2200" w:rsidP="000F240F">
            <w:pPr>
              <w:ind w:right="38"/>
              <w:jc w:val="both"/>
              <w:rPr>
                <w:b/>
                <w:bCs/>
                <w:sz w:val="20"/>
              </w:rPr>
            </w:pPr>
            <w:r w:rsidRPr="004F0992">
              <w:rPr>
                <w:b/>
                <w:bCs/>
                <w:sz w:val="20"/>
              </w:rPr>
              <w:t>Gross carrying amount</w:t>
            </w:r>
          </w:p>
        </w:tc>
        <w:tc>
          <w:tcPr>
            <w:tcW w:w="1530" w:type="dxa"/>
            <w:tcBorders>
              <w:top w:val="single" w:sz="4" w:space="0" w:color="auto"/>
            </w:tcBorders>
            <w:vAlign w:val="center"/>
          </w:tcPr>
          <w:p w14:paraId="63AC0103" w14:textId="5568D12A" w:rsidR="005A7A4E" w:rsidRPr="004F0992" w:rsidRDefault="00EE6DDA" w:rsidP="000F240F">
            <w:pPr>
              <w:tabs>
                <w:tab w:val="decimal" w:pos="999"/>
              </w:tabs>
              <w:ind w:right="73"/>
              <w:jc w:val="right"/>
              <w:rPr>
                <w:b/>
                <w:bCs/>
                <w:sz w:val="20"/>
              </w:rPr>
            </w:pPr>
            <w:r w:rsidRPr="004F0992">
              <w:rPr>
                <w:b/>
                <w:bCs/>
                <w:sz w:val="20"/>
              </w:rPr>
              <w:t>40,098,724</w:t>
            </w:r>
          </w:p>
        </w:tc>
        <w:tc>
          <w:tcPr>
            <w:tcW w:w="270" w:type="dxa"/>
            <w:vAlign w:val="center"/>
          </w:tcPr>
          <w:p w14:paraId="58AFAD99" w14:textId="77777777" w:rsidR="005A7A4E" w:rsidRPr="004F0992" w:rsidRDefault="005A7A4E" w:rsidP="000F240F">
            <w:pPr>
              <w:tabs>
                <w:tab w:val="decimal" w:pos="1152"/>
              </w:tabs>
              <w:ind w:right="-108"/>
              <w:jc w:val="right"/>
              <w:rPr>
                <w:b/>
                <w:bCs/>
                <w:sz w:val="20"/>
              </w:rPr>
            </w:pPr>
          </w:p>
        </w:tc>
        <w:tc>
          <w:tcPr>
            <w:tcW w:w="1530" w:type="dxa"/>
            <w:tcBorders>
              <w:top w:val="single" w:sz="4" w:space="0" w:color="auto"/>
            </w:tcBorders>
            <w:vAlign w:val="center"/>
          </w:tcPr>
          <w:p w14:paraId="66A3BACB" w14:textId="68E46BB8" w:rsidR="005A7A4E" w:rsidRPr="004F0992" w:rsidRDefault="00EE6DDA" w:rsidP="000F240F">
            <w:pPr>
              <w:tabs>
                <w:tab w:val="decimal" w:pos="999"/>
              </w:tabs>
              <w:ind w:right="73"/>
              <w:jc w:val="right"/>
              <w:rPr>
                <w:b/>
                <w:bCs/>
                <w:sz w:val="20"/>
              </w:rPr>
            </w:pPr>
            <w:r w:rsidRPr="004F0992">
              <w:rPr>
                <w:b/>
                <w:bCs/>
                <w:sz w:val="20"/>
              </w:rPr>
              <w:t>30,508,550</w:t>
            </w:r>
          </w:p>
        </w:tc>
        <w:tc>
          <w:tcPr>
            <w:tcW w:w="270" w:type="dxa"/>
            <w:vAlign w:val="center"/>
          </w:tcPr>
          <w:p w14:paraId="3241F362" w14:textId="77777777" w:rsidR="005A7A4E" w:rsidRPr="004F0992" w:rsidRDefault="005A7A4E" w:rsidP="000F240F">
            <w:pPr>
              <w:tabs>
                <w:tab w:val="decimal" w:pos="1152"/>
              </w:tabs>
              <w:ind w:right="-108"/>
              <w:jc w:val="right"/>
              <w:rPr>
                <w:b/>
                <w:bCs/>
                <w:sz w:val="20"/>
              </w:rPr>
            </w:pPr>
          </w:p>
        </w:tc>
        <w:tc>
          <w:tcPr>
            <w:tcW w:w="1531" w:type="dxa"/>
            <w:tcBorders>
              <w:top w:val="single" w:sz="4" w:space="0" w:color="auto"/>
            </w:tcBorders>
            <w:vAlign w:val="center"/>
          </w:tcPr>
          <w:p w14:paraId="2722D730" w14:textId="11BD1E28" w:rsidR="005A7A4E" w:rsidRPr="004F0992" w:rsidRDefault="00EE6DDA" w:rsidP="000F240F">
            <w:pPr>
              <w:tabs>
                <w:tab w:val="decimal" w:pos="999"/>
              </w:tabs>
              <w:ind w:right="73"/>
              <w:jc w:val="right"/>
              <w:rPr>
                <w:b/>
                <w:bCs/>
                <w:sz w:val="20"/>
              </w:rPr>
            </w:pPr>
            <w:r w:rsidRPr="004F0992">
              <w:rPr>
                <w:b/>
                <w:bCs/>
                <w:sz w:val="20"/>
              </w:rPr>
              <w:t>70,607,274</w:t>
            </w:r>
          </w:p>
        </w:tc>
      </w:tr>
      <w:tr w:rsidR="005A7A4E" w:rsidRPr="004F0992" w14:paraId="6A274033" w14:textId="77777777" w:rsidTr="00263DF9">
        <w:trPr>
          <w:trHeight w:val="261"/>
        </w:trPr>
        <w:tc>
          <w:tcPr>
            <w:tcW w:w="4140" w:type="dxa"/>
          </w:tcPr>
          <w:p w14:paraId="421DDCC2" w14:textId="4AFD907E" w:rsidR="005A7A4E" w:rsidRPr="004F0992" w:rsidRDefault="005A7A4E" w:rsidP="000F240F">
            <w:pPr>
              <w:ind w:right="38"/>
              <w:jc w:val="both"/>
              <w:rPr>
                <w:sz w:val="20"/>
                <w:vertAlign w:val="superscript"/>
              </w:rPr>
            </w:pPr>
            <w:r w:rsidRPr="004F0992">
              <w:rPr>
                <w:i/>
                <w:iCs/>
                <w:sz w:val="20"/>
              </w:rPr>
              <w:t>Less</w:t>
            </w:r>
            <w:r w:rsidRPr="004F0992">
              <w:rPr>
                <w:sz w:val="20"/>
              </w:rPr>
              <w:t xml:space="preserve"> allowance for </w:t>
            </w:r>
            <w:r w:rsidR="00EE6DDA" w:rsidRPr="004F0992">
              <w:rPr>
                <w:sz w:val="20"/>
              </w:rPr>
              <w:t>expected credit loss</w:t>
            </w:r>
          </w:p>
        </w:tc>
        <w:tc>
          <w:tcPr>
            <w:tcW w:w="1530" w:type="dxa"/>
            <w:tcBorders>
              <w:bottom w:val="single" w:sz="4" w:space="0" w:color="auto"/>
            </w:tcBorders>
            <w:vAlign w:val="center"/>
          </w:tcPr>
          <w:p w14:paraId="0EAAC822" w14:textId="5FADCA5F" w:rsidR="005A7A4E" w:rsidRPr="004F0992" w:rsidRDefault="00EE6DDA" w:rsidP="000F240F">
            <w:pPr>
              <w:tabs>
                <w:tab w:val="left" w:pos="876"/>
                <w:tab w:val="decimal" w:pos="999"/>
              </w:tabs>
              <w:jc w:val="right"/>
              <w:rPr>
                <w:sz w:val="20"/>
              </w:rPr>
            </w:pPr>
            <w:r w:rsidRPr="00AE277C">
              <w:rPr>
                <w:sz w:val="20"/>
                <w:cs/>
                <w:lang w:bidi="th-TH"/>
              </w:rPr>
              <w:t>(</w:t>
            </w:r>
            <w:r w:rsidRPr="004F0992">
              <w:rPr>
                <w:sz w:val="20"/>
              </w:rPr>
              <w:t>752,988</w:t>
            </w:r>
            <w:r w:rsidRPr="00AE277C">
              <w:rPr>
                <w:sz w:val="20"/>
                <w:cs/>
                <w:lang w:bidi="th-TH"/>
              </w:rPr>
              <w:t>)</w:t>
            </w:r>
          </w:p>
        </w:tc>
        <w:tc>
          <w:tcPr>
            <w:tcW w:w="270" w:type="dxa"/>
            <w:vAlign w:val="center"/>
          </w:tcPr>
          <w:p w14:paraId="48CC8908" w14:textId="77777777" w:rsidR="005A7A4E" w:rsidRPr="004F0992" w:rsidRDefault="005A7A4E" w:rsidP="000F240F">
            <w:pPr>
              <w:tabs>
                <w:tab w:val="decimal" w:pos="1152"/>
              </w:tabs>
              <w:ind w:right="-108"/>
              <w:jc w:val="right"/>
              <w:rPr>
                <w:sz w:val="20"/>
              </w:rPr>
            </w:pPr>
          </w:p>
        </w:tc>
        <w:tc>
          <w:tcPr>
            <w:tcW w:w="1530" w:type="dxa"/>
            <w:tcBorders>
              <w:bottom w:val="single" w:sz="4" w:space="0" w:color="auto"/>
            </w:tcBorders>
            <w:vAlign w:val="center"/>
          </w:tcPr>
          <w:p w14:paraId="69B1D916" w14:textId="73D60351" w:rsidR="005A7A4E" w:rsidRPr="004F0992" w:rsidRDefault="00EE6DDA" w:rsidP="000F240F">
            <w:pPr>
              <w:tabs>
                <w:tab w:val="decimal" w:pos="999"/>
              </w:tabs>
              <w:jc w:val="right"/>
              <w:rPr>
                <w:sz w:val="20"/>
              </w:rPr>
            </w:pPr>
            <w:r w:rsidRPr="00AE277C">
              <w:rPr>
                <w:sz w:val="20"/>
                <w:cs/>
                <w:lang w:bidi="th-TH"/>
              </w:rPr>
              <w:t>(</w:t>
            </w:r>
            <w:r w:rsidRPr="004F0992">
              <w:rPr>
                <w:sz w:val="20"/>
              </w:rPr>
              <w:t>572,900</w:t>
            </w:r>
            <w:r w:rsidRPr="00AE277C">
              <w:rPr>
                <w:sz w:val="20"/>
                <w:cs/>
                <w:lang w:bidi="th-TH"/>
              </w:rPr>
              <w:t>)</w:t>
            </w:r>
          </w:p>
        </w:tc>
        <w:tc>
          <w:tcPr>
            <w:tcW w:w="270" w:type="dxa"/>
            <w:vAlign w:val="center"/>
          </w:tcPr>
          <w:p w14:paraId="66E21162" w14:textId="77777777" w:rsidR="005A7A4E" w:rsidRPr="004F0992" w:rsidRDefault="005A7A4E" w:rsidP="000F240F">
            <w:pPr>
              <w:tabs>
                <w:tab w:val="decimal" w:pos="1152"/>
              </w:tabs>
              <w:ind w:right="-108"/>
              <w:jc w:val="right"/>
              <w:rPr>
                <w:sz w:val="20"/>
              </w:rPr>
            </w:pPr>
          </w:p>
        </w:tc>
        <w:tc>
          <w:tcPr>
            <w:tcW w:w="1531" w:type="dxa"/>
            <w:tcBorders>
              <w:bottom w:val="single" w:sz="4" w:space="0" w:color="auto"/>
            </w:tcBorders>
            <w:vAlign w:val="center"/>
          </w:tcPr>
          <w:p w14:paraId="09C1C821" w14:textId="7BBAF870" w:rsidR="005A7A4E" w:rsidRPr="004F0992" w:rsidRDefault="00EE6DDA" w:rsidP="000F240F">
            <w:pPr>
              <w:tabs>
                <w:tab w:val="left" w:pos="1010"/>
              </w:tabs>
              <w:jc w:val="right"/>
              <w:rPr>
                <w:sz w:val="20"/>
              </w:rPr>
            </w:pPr>
            <w:r w:rsidRPr="00AE277C">
              <w:rPr>
                <w:sz w:val="20"/>
                <w:cs/>
                <w:lang w:bidi="th-TH"/>
              </w:rPr>
              <w:t>(</w:t>
            </w:r>
            <w:r w:rsidRPr="004F0992">
              <w:rPr>
                <w:sz w:val="20"/>
              </w:rPr>
              <w:t>1,325,888</w:t>
            </w:r>
            <w:r w:rsidRPr="00AE277C">
              <w:rPr>
                <w:sz w:val="20"/>
                <w:cs/>
                <w:lang w:bidi="th-TH"/>
              </w:rPr>
              <w:t>)</w:t>
            </w:r>
          </w:p>
        </w:tc>
      </w:tr>
      <w:tr w:rsidR="005A7A4E" w:rsidRPr="004F0992" w14:paraId="14BAB1C8" w14:textId="77777777" w:rsidTr="00263DF9">
        <w:trPr>
          <w:trHeight w:val="261"/>
        </w:trPr>
        <w:tc>
          <w:tcPr>
            <w:tcW w:w="4140" w:type="dxa"/>
          </w:tcPr>
          <w:p w14:paraId="7ED6D6CA" w14:textId="204F785A" w:rsidR="005A7A4E" w:rsidRPr="004F0992" w:rsidRDefault="005A7A4E" w:rsidP="000F240F">
            <w:pPr>
              <w:ind w:right="38"/>
              <w:jc w:val="both"/>
              <w:rPr>
                <w:b/>
                <w:bCs/>
                <w:sz w:val="20"/>
              </w:rPr>
            </w:pPr>
            <w:r w:rsidRPr="004F0992">
              <w:rPr>
                <w:b/>
                <w:bCs/>
                <w:sz w:val="20"/>
              </w:rPr>
              <w:t>Net</w:t>
            </w:r>
            <w:r w:rsidR="00FF2200" w:rsidRPr="004F0992">
              <w:rPr>
                <w:b/>
                <w:bCs/>
                <w:sz w:val="20"/>
              </w:rPr>
              <w:t xml:space="preserve"> carrying amount</w:t>
            </w:r>
          </w:p>
        </w:tc>
        <w:tc>
          <w:tcPr>
            <w:tcW w:w="1530" w:type="dxa"/>
            <w:tcBorders>
              <w:top w:val="single" w:sz="4" w:space="0" w:color="auto"/>
              <w:bottom w:val="double" w:sz="4" w:space="0" w:color="auto"/>
            </w:tcBorders>
            <w:vAlign w:val="center"/>
          </w:tcPr>
          <w:p w14:paraId="12FB03AA" w14:textId="3045889A" w:rsidR="005A7A4E" w:rsidRPr="004F0992" w:rsidRDefault="00EE6DDA" w:rsidP="000F240F">
            <w:pPr>
              <w:tabs>
                <w:tab w:val="decimal" w:pos="999"/>
              </w:tabs>
              <w:ind w:right="73"/>
              <w:jc w:val="right"/>
              <w:rPr>
                <w:b/>
                <w:bCs/>
                <w:sz w:val="20"/>
              </w:rPr>
            </w:pPr>
            <w:r w:rsidRPr="004F0992">
              <w:rPr>
                <w:b/>
                <w:bCs/>
                <w:sz w:val="20"/>
              </w:rPr>
              <w:t>39,345,736</w:t>
            </w:r>
          </w:p>
        </w:tc>
        <w:tc>
          <w:tcPr>
            <w:tcW w:w="270" w:type="dxa"/>
            <w:vAlign w:val="center"/>
          </w:tcPr>
          <w:p w14:paraId="42C84309" w14:textId="77777777" w:rsidR="005A7A4E" w:rsidRPr="004F0992" w:rsidRDefault="005A7A4E" w:rsidP="000F240F">
            <w:pPr>
              <w:tabs>
                <w:tab w:val="decimal" w:pos="1152"/>
              </w:tabs>
              <w:ind w:right="-108"/>
              <w:jc w:val="right"/>
              <w:rPr>
                <w:b/>
                <w:bCs/>
                <w:sz w:val="20"/>
              </w:rPr>
            </w:pPr>
          </w:p>
        </w:tc>
        <w:tc>
          <w:tcPr>
            <w:tcW w:w="1530" w:type="dxa"/>
            <w:tcBorders>
              <w:top w:val="single" w:sz="4" w:space="0" w:color="auto"/>
              <w:bottom w:val="double" w:sz="4" w:space="0" w:color="auto"/>
            </w:tcBorders>
            <w:vAlign w:val="center"/>
          </w:tcPr>
          <w:p w14:paraId="17C0858A" w14:textId="3A373E83" w:rsidR="005A7A4E" w:rsidRPr="004F0992" w:rsidRDefault="00EE6DDA" w:rsidP="000F240F">
            <w:pPr>
              <w:tabs>
                <w:tab w:val="decimal" w:pos="999"/>
              </w:tabs>
              <w:ind w:right="73"/>
              <w:jc w:val="right"/>
              <w:rPr>
                <w:b/>
                <w:bCs/>
                <w:sz w:val="20"/>
              </w:rPr>
            </w:pPr>
            <w:r w:rsidRPr="004F0992">
              <w:rPr>
                <w:b/>
                <w:bCs/>
                <w:sz w:val="20"/>
              </w:rPr>
              <w:t>29,935,650</w:t>
            </w:r>
          </w:p>
        </w:tc>
        <w:tc>
          <w:tcPr>
            <w:tcW w:w="270" w:type="dxa"/>
            <w:vAlign w:val="center"/>
          </w:tcPr>
          <w:p w14:paraId="4FCFCDBB" w14:textId="77777777" w:rsidR="005A7A4E" w:rsidRPr="004F0992" w:rsidRDefault="005A7A4E" w:rsidP="000F240F">
            <w:pPr>
              <w:tabs>
                <w:tab w:val="decimal" w:pos="1152"/>
              </w:tabs>
              <w:ind w:right="-108"/>
              <w:jc w:val="right"/>
              <w:rPr>
                <w:b/>
                <w:bCs/>
                <w:sz w:val="20"/>
              </w:rPr>
            </w:pPr>
          </w:p>
        </w:tc>
        <w:tc>
          <w:tcPr>
            <w:tcW w:w="1531" w:type="dxa"/>
            <w:tcBorders>
              <w:top w:val="single" w:sz="4" w:space="0" w:color="auto"/>
              <w:bottom w:val="double" w:sz="4" w:space="0" w:color="auto"/>
            </w:tcBorders>
            <w:vAlign w:val="center"/>
          </w:tcPr>
          <w:p w14:paraId="72146D86" w14:textId="2C45F397" w:rsidR="005A7A4E" w:rsidRPr="004F0992" w:rsidRDefault="00EE6DDA" w:rsidP="000F240F">
            <w:pPr>
              <w:tabs>
                <w:tab w:val="decimal" w:pos="999"/>
              </w:tabs>
              <w:ind w:right="73"/>
              <w:jc w:val="right"/>
              <w:rPr>
                <w:b/>
                <w:bCs/>
                <w:sz w:val="20"/>
              </w:rPr>
            </w:pPr>
            <w:r w:rsidRPr="004F0992">
              <w:rPr>
                <w:b/>
                <w:bCs/>
                <w:sz w:val="20"/>
              </w:rPr>
              <w:t>69,281,386</w:t>
            </w:r>
          </w:p>
        </w:tc>
      </w:tr>
    </w:tbl>
    <w:p w14:paraId="10D1E648" w14:textId="77777777" w:rsidR="00547C02" w:rsidRPr="004F0992" w:rsidRDefault="00547C02" w:rsidP="00EE6DDA">
      <w:pPr>
        <w:tabs>
          <w:tab w:val="left" w:pos="810"/>
        </w:tabs>
        <w:ind w:firstLine="540"/>
        <w:jc w:val="thaiDistribute"/>
        <w:rPr>
          <w:sz w:val="20"/>
          <w:vertAlign w:val="superscript"/>
          <w:lang w:bidi="th-TH"/>
        </w:rPr>
      </w:pPr>
    </w:p>
    <w:p w14:paraId="1DE36CC0" w14:textId="21A6A342" w:rsidR="003138EB" w:rsidRPr="004F0992" w:rsidRDefault="005A06D5" w:rsidP="00EE6DDA">
      <w:pPr>
        <w:tabs>
          <w:tab w:val="left" w:pos="810"/>
        </w:tabs>
        <w:ind w:firstLine="540"/>
        <w:jc w:val="thaiDistribute"/>
        <w:rPr>
          <w:sz w:val="16"/>
          <w:szCs w:val="16"/>
          <w:lang w:bidi="th-TH"/>
        </w:rPr>
      </w:pPr>
      <w:r w:rsidRPr="00AE277C">
        <w:rPr>
          <w:sz w:val="16"/>
          <w:szCs w:val="16"/>
          <w:vertAlign w:val="superscript"/>
          <w:cs/>
          <w:lang w:bidi="th-TH"/>
        </w:rPr>
        <w:t>(</w:t>
      </w:r>
      <w:r w:rsidRPr="004F0992">
        <w:rPr>
          <w:sz w:val="16"/>
          <w:szCs w:val="16"/>
          <w:vertAlign w:val="superscript"/>
          <w:lang w:bidi="th-TH"/>
        </w:rPr>
        <w:t>1</w:t>
      </w:r>
      <w:r w:rsidRPr="00AE277C">
        <w:rPr>
          <w:sz w:val="16"/>
          <w:szCs w:val="16"/>
          <w:vertAlign w:val="superscript"/>
          <w:cs/>
          <w:lang w:bidi="th-TH"/>
        </w:rPr>
        <w:t>)</w:t>
      </w:r>
      <w:r w:rsidR="003138EB" w:rsidRPr="004F0992">
        <w:rPr>
          <w:sz w:val="16"/>
          <w:szCs w:val="16"/>
          <w:vertAlign w:val="superscript"/>
          <w:lang w:bidi="th-TH"/>
        </w:rPr>
        <w:tab/>
      </w:r>
      <w:r w:rsidR="003138EB" w:rsidRPr="004F0992">
        <w:rPr>
          <w:sz w:val="16"/>
          <w:szCs w:val="16"/>
        </w:rPr>
        <w:t xml:space="preserve">The balance of loan receivables due within 1 year includes receivables </w:t>
      </w:r>
      <w:r w:rsidR="000B361E" w:rsidRPr="004F0992">
        <w:rPr>
          <w:sz w:val="16"/>
          <w:szCs w:val="16"/>
        </w:rPr>
        <w:t>that are credit</w:t>
      </w:r>
      <w:r w:rsidR="000B361E" w:rsidRPr="00AE277C">
        <w:rPr>
          <w:sz w:val="16"/>
          <w:szCs w:val="16"/>
          <w:cs/>
          <w:lang w:bidi="th-TH"/>
        </w:rPr>
        <w:t>-</w:t>
      </w:r>
      <w:r w:rsidR="000B361E" w:rsidRPr="004F0992">
        <w:rPr>
          <w:sz w:val="16"/>
          <w:szCs w:val="16"/>
        </w:rPr>
        <w:t>impaired</w:t>
      </w:r>
      <w:r w:rsidR="000B361E" w:rsidRPr="00AE277C">
        <w:rPr>
          <w:sz w:val="16"/>
          <w:szCs w:val="16"/>
          <w:cs/>
          <w:lang w:bidi="th-TH"/>
        </w:rPr>
        <w:t>.</w:t>
      </w:r>
    </w:p>
    <w:p w14:paraId="6A12FA14" w14:textId="7AAEE887" w:rsidR="00662596" w:rsidRPr="004F0992" w:rsidRDefault="00662596">
      <w:pPr>
        <w:spacing w:line="240" w:lineRule="auto"/>
        <w:rPr>
          <w:color w:val="000000"/>
          <w:sz w:val="20"/>
          <w:lang w:val="en-US"/>
        </w:rPr>
      </w:pPr>
      <w:bookmarkStart w:id="1" w:name="_Hlk38921864"/>
    </w:p>
    <w:p w14:paraId="3C90A1AB" w14:textId="77777777" w:rsidR="00954888" w:rsidRPr="004F0992" w:rsidRDefault="00954888" w:rsidP="005F5B06">
      <w:pPr>
        <w:ind w:left="540" w:right="-459"/>
        <w:jc w:val="both"/>
        <w:rPr>
          <w:sz w:val="20"/>
        </w:rPr>
      </w:pPr>
      <w:r w:rsidRPr="00AE277C">
        <w:rPr>
          <w:sz w:val="20"/>
          <w:cs/>
          <w:lang w:bidi="th-TH"/>
        </w:rPr>
        <w:br w:type="page"/>
      </w:r>
    </w:p>
    <w:p w14:paraId="111F282D" w14:textId="7BBA7E6A" w:rsidR="003A356D" w:rsidRPr="00AE277C" w:rsidRDefault="003A356D" w:rsidP="005F5B06">
      <w:pPr>
        <w:ind w:left="540" w:right="-459"/>
        <w:jc w:val="both"/>
        <w:rPr>
          <w:sz w:val="20"/>
        </w:rPr>
      </w:pPr>
      <w:r w:rsidRPr="004F0992">
        <w:rPr>
          <w:sz w:val="20"/>
        </w:rPr>
        <w:lastRenderedPageBreak/>
        <w:t xml:space="preserve">The following tables set out information about the credit quality as at </w:t>
      </w:r>
      <w:r w:rsidR="0088059B" w:rsidRPr="004F0992">
        <w:rPr>
          <w:sz w:val="20"/>
        </w:rPr>
        <w:t>30 June</w:t>
      </w:r>
      <w:r w:rsidRPr="004F0992">
        <w:rPr>
          <w:sz w:val="20"/>
        </w:rPr>
        <w:t xml:space="preserve"> 2021 and 31 December 2020 of </w:t>
      </w:r>
      <w:r w:rsidR="002D0462" w:rsidRPr="004F0992">
        <w:rPr>
          <w:sz w:val="20"/>
        </w:rPr>
        <w:br/>
      </w:r>
      <w:r w:rsidR="00616CEA" w:rsidRPr="004F0992">
        <w:rPr>
          <w:sz w:val="20"/>
        </w:rPr>
        <w:t>loan receivables</w:t>
      </w:r>
      <w:r w:rsidRPr="004F0992">
        <w:rPr>
          <w:sz w:val="20"/>
        </w:rPr>
        <w:t xml:space="preserve"> without </w:t>
      </w:r>
      <w:proofErr w:type="gramStart"/>
      <w:r w:rsidRPr="004F0992">
        <w:rPr>
          <w:sz w:val="20"/>
        </w:rPr>
        <w:t>taking into account</w:t>
      </w:r>
      <w:proofErr w:type="gramEnd"/>
      <w:r w:rsidRPr="004F0992">
        <w:rPr>
          <w:sz w:val="20"/>
        </w:rPr>
        <w:t xml:space="preserve"> collateral or other credit enhancement</w:t>
      </w:r>
      <w:r w:rsidRPr="00AE277C">
        <w:rPr>
          <w:sz w:val="20"/>
          <w:cs/>
          <w:lang w:bidi="th-TH"/>
        </w:rPr>
        <w:t>.</w:t>
      </w:r>
    </w:p>
    <w:bookmarkEnd w:id="1"/>
    <w:p w14:paraId="0E11D12A" w14:textId="77777777" w:rsidR="00B2085D" w:rsidRPr="004F0992" w:rsidRDefault="00B2085D" w:rsidP="000F240F">
      <w:pPr>
        <w:rPr>
          <w:sz w:val="20"/>
        </w:rPr>
      </w:pPr>
    </w:p>
    <w:tbl>
      <w:tblPr>
        <w:tblW w:w="9673" w:type="dxa"/>
        <w:tblInd w:w="450" w:type="dxa"/>
        <w:tblLayout w:type="fixed"/>
        <w:tblLook w:val="04A0" w:firstRow="1" w:lastRow="0" w:firstColumn="1" w:lastColumn="0" w:noHBand="0" w:noVBand="1"/>
      </w:tblPr>
      <w:tblGrid>
        <w:gridCol w:w="3312"/>
        <w:gridCol w:w="270"/>
        <w:gridCol w:w="1350"/>
        <w:gridCol w:w="270"/>
        <w:gridCol w:w="1350"/>
        <w:gridCol w:w="270"/>
        <w:gridCol w:w="1440"/>
        <w:gridCol w:w="270"/>
        <w:gridCol w:w="1135"/>
        <w:gridCol w:w="6"/>
      </w:tblGrid>
      <w:tr w:rsidR="006501BF" w:rsidRPr="004F0992" w14:paraId="60E05A49" w14:textId="77777777" w:rsidTr="00205763">
        <w:trPr>
          <w:gridAfter w:val="1"/>
          <w:wAfter w:w="6" w:type="dxa"/>
          <w:trHeight w:val="182"/>
          <w:tblHeader/>
        </w:trPr>
        <w:tc>
          <w:tcPr>
            <w:tcW w:w="3312" w:type="dxa"/>
            <w:shd w:val="clear" w:color="auto" w:fill="auto"/>
            <w:vAlign w:val="bottom"/>
          </w:tcPr>
          <w:p w14:paraId="1C1A78CE"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3E993A59"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17603510" w14:textId="77777777"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and Separate financial statements</w:t>
            </w:r>
          </w:p>
        </w:tc>
      </w:tr>
      <w:tr w:rsidR="006501BF" w:rsidRPr="004F0992" w14:paraId="5A11CB1C" w14:textId="77777777" w:rsidTr="00205763">
        <w:trPr>
          <w:gridAfter w:val="1"/>
          <w:wAfter w:w="6" w:type="dxa"/>
          <w:tblHeader/>
        </w:trPr>
        <w:tc>
          <w:tcPr>
            <w:tcW w:w="3312" w:type="dxa"/>
            <w:shd w:val="clear" w:color="auto" w:fill="auto"/>
            <w:vAlign w:val="bottom"/>
          </w:tcPr>
          <w:p w14:paraId="19F49A8F"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57DA12F9"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6416CF0B" w14:textId="56DB6B55" w:rsidR="006501BF" w:rsidRPr="004F0992" w:rsidRDefault="0088059B" w:rsidP="0046236A">
            <w:pPr>
              <w:tabs>
                <w:tab w:val="left" w:pos="540"/>
              </w:tabs>
              <w:spacing w:line="240" w:lineRule="auto"/>
              <w:ind w:left="-103" w:right="-100"/>
              <w:jc w:val="center"/>
              <w:rPr>
                <w:rFonts w:eastAsia="DengXian"/>
                <w:sz w:val="20"/>
              </w:rPr>
            </w:pPr>
            <w:r w:rsidRPr="004F0992">
              <w:rPr>
                <w:rFonts w:eastAsia="DengXian"/>
                <w:sz w:val="20"/>
              </w:rPr>
              <w:t>30 June</w:t>
            </w:r>
            <w:r w:rsidR="006501BF" w:rsidRPr="004F0992">
              <w:rPr>
                <w:rFonts w:eastAsia="DengXian"/>
                <w:sz w:val="20"/>
              </w:rPr>
              <w:t xml:space="preserve"> 2021</w:t>
            </w:r>
          </w:p>
        </w:tc>
      </w:tr>
      <w:tr w:rsidR="006501BF" w:rsidRPr="004F0992" w:rsidDel="00D43E7A" w14:paraId="1053E540" w14:textId="77777777" w:rsidTr="00205763">
        <w:trPr>
          <w:trHeight w:val="70"/>
          <w:tblHeader/>
        </w:trPr>
        <w:tc>
          <w:tcPr>
            <w:tcW w:w="3312" w:type="dxa"/>
            <w:shd w:val="clear" w:color="auto" w:fill="auto"/>
            <w:vAlign w:val="bottom"/>
          </w:tcPr>
          <w:p w14:paraId="77A9E382" w14:textId="77777777" w:rsidR="006501BF" w:rsidRPr="004F0992" w:rsidRDefault="006501BF" w:rsidP="0046236A">
            <w:pPr>
              <w:spacing w:line="240" w:lineRule="auto"/>
              <w:ind w:right="-52"/>
              <w:rPr>
                <w:rFonts w:eastAsia="DengXian"/>
                <w:sz w:val="20"/>
              </w:rPr>
            </w:pPr>
          </w:p>
        </w:tc>
        <w:tc>
          <w:tcPr>
            <w:tcW w:w="270" w:type="dxa"/>
            <w:vMerge/>
            <w:shd w:val="clear" w:color="auto" w:fill="auto"/>
            <w:vAlign w:val="bottom"/>
          </w:tcPr>
          <w:p w14:paraId="4B89F979" w14:textId="77777777" w:rsidR="006501BF" w:rsidRPr="004F0992" w:rsidRDefault="006501BF" w:rsidP="0046236A">
            <w:pPr>
              <w:tabs>
                <w:tab w:val="left" w:pos="540"/>
              </w:tabs>
              <w:spacing w:line="240" w:lineRule="auto"/>
              <w:ind w:right="-115"/>
              <w:rPr>
                <w:rFonts w:eastAsia="DengXian"/>
                <w:sz w:val="20"/>
                <w:rtl/>
                <w:cs/>
              </w:rPr>
            </w:pPr>
          </w:p>
        </w:tc>
        <w:tc>
          <w:tcPr>
            <w:tcW w:w="1350" w:type="dxa"/>
            <w:shd w:val="clear" w:color="auto" w:fill="auto"/>
            <w:vAlign w:val="bottom"/>
          </w:tcPr>
          <w:p w14:paraId="41DD0142" w14:textId="42DA4343" w:rsidR="00230A62" w:rsidRPr="004F0992" w:rsidRDefault="00230A62" w:rsidP="00230A62">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006501BF" w:rsidRPr="004F0992">
              <w:rPr>
                <w:rFonts w:eastAsia="DengXian"/>
                <w:color w:val="000000"/>
                <w:sz w:val="20"/>
              </w:rPr>
              <w:t xml:space="preserve"> that are not significant increase in </w:t>
            </w:r>
          </w:p>
          <w:p w14:paraId="07346B8E" w14:textId="35DEDD4F" w:rsidR="006501BF" w:rsidRPr="004F0992" w:rsidRDefault="006501BF" w:rsidP="00230A62">
            <w:pPr>
              <w:spacing w:line="240" w:lineRule="auto"/>
              <w:ind w:left="-104" w:right="-129"/>
              <w:jc w:val="center"/>
              <w:rPr>
                <w:rFonts w:eastAsia="DengXian"/>
                <w:color w:val="000000"/>
                <w:sz w:val="20"/>
              </w:rPr>
            </w:pPr>
            <w:r w:rsidRPr="004F0992">
              <w:rPr>
                <w:rFonts w:eastAsia="DengXian"/>
                <w:color w:val="000000"/>
                <w:sz w:val="20"/>
              </w:rPr>
              <w:t>credit risk</w:t>
            </w:r>
          </w:p>
        </w:tc>
        <w:tc>
          <w:tcPr>
            <w:tcW w:w="270" w:type="dxa"/>
          </w:tcPr>
          <w:p w14:paraId="010EDCD7" w14:textId="77777777" w:rsidR="006501BF" w:rsidRPr="004F0992" w:rsidRDefault="006501BF" w:rsidP="00230A62">
            <w:pPr>
              <w:tabs>
                <w:tab w:val="left" w:pos="540"/>
              </w:tabs>
              <w:spacing w:line="240" w:lineRule="auto"/>
              <w:ind w:left="-104" w:right="-129"/>
              <w:jc w:val="center"/>
              <w:rPr>
                <w:rFonts w:eastAsia="DengXian"/>
                <w:b/>
                <w:bCs/>
                <w:sz w:val="20"/>
                <w:rtl/>
                <w:cs/>
              </w:rPr>
            </w:pPr>
          </w:p>
        </w:tc>
        <w:tc>
          <w:tcPr>
            <w:tcW w:w="1350" w:type="dxa"/>
            <w:shd w:val="clear" w:color="auto" w:fill="auto"/>
            <w:vAlign w:val="bottom"/>
          </w:tcPr>
          <w:p w14:paraId="28034383" w14:textId="77777777" w:rsidR="00D3591C" w:rsidRPr="004F0992" w:rsidRDefault="00230A62" w:rsidP="00230A62">
            <w:pPr>
              <w:spacing w:line="240" w:lineRule="auto"/>
              <w:ind w:left="-104" w:right="-129"/>
              <w:jc w:val="center"/>
              <w:rPr>
                <w:rFonts w:eastAsia="DengXian"/>
                <w:color w:val="000000"/>
                <w:sz w:val="20"/>
              </w:rPr>
            </w:pPr>
            <w:r w:rsidRPr="004F0992">
              <w:rPr>
                <w:rFonts w:eastAsia="DengXian"/>
                <w:color w:val="000000"/>
                <w:sz w:val="20"/>
              </w:rPr>
              <w:t>A</w:t>
            </w:r>
            <w:r w:rsidR="006501BF" w:rsidRPr="004F0992">
              <w:rPr>
                <w:rFonts w:eastAsia="DengXian"/>
                <w:color w:val="000000"/>
                <w:sz w:val="20"/>
              </w:rPr>
              <w:t xml:space="preserve">ssets that are significant increase in </w:t>
            </w:r>
          </w:p>
          <w:p w14:paraId="323AC4B3" w14:textId="619B907F" w:rsidR="006501BF" w:rsidRPr="004F0992" w:rsidRDefault="006501BF" w:rsidP="00230A62">
            <w:pPr>
              <w:spacing w:line="240" w:lineRule="auto"/>
              <w:ind w:left="-104" w:right="-129"/>
              <w:jc w:val="center"/>
              <w:rPr>
                <w:rFonts w:eastAsia="DengXian"/>
                <w:color w:val="000000"/>
                <w:sz w:val="20"/>
                <w:rtl/>
                <w:cs/>
              </w:rPr>
            </w:pPr>
            <w:r w:rsidRPr="004F0992">
              <w:rPr>
                <w:rFonts w:eastAsia="DengXian"/>
                <w:color w:val="000000"/>
                <w:sz w:val="20"/>
              </w:rPr>
              <w:t>credit risk</w:t>
            </w:r>
          </w:p>
        </w:tc>
        <w:tc>
          <w:tcPr>
            <w:tcW w:w="270" w:type="dxa"/>
          </w:tcPr>
          <w:p w14:paraId="1398E165" w14:textId="77777777" w:rsidR="006501BF" w:rsidRPr="004F0992" w:rsidRDefault="006501BF" w:rsidP="00230A62">
            <w:pPr>
              <w:spacing w:line="240" w:lineRule="auto"/>
              <w:ind w:left="-104" w:right="-129"/>
              <w:jc w:val="center"/>
              <w:rPr>
                <w:rFonts w:eastAsia="DengXian"/>
                <w:b/>
                <w:bCs/>
                <w:sz w:val="20"/>
              </w:rPr>
            </w:pPr>
          </w:p>
        </w:tc>
        <w:tc>
          <w:tcPr>
            <w:tcW w:w="1440" w:type="dxa"/>
            <w:shd w:val="clear" w:color="auto" w:fill="auto"/>
          </w:tcPr>
          <w:p w14:paraId="6B0BA0EA" w14:textId="77777777" w:rsidR="006501BF" w:rsidRPr="004F0992" w:rsidRDefault="006501BF" w:rsidP="00230A62">
            <w:pPr>
              <w:spacing w:line="240" w:lineRule="auto"/>
              <w:ind w:left="-104" w:right="-129"/>
              <w:jc w:val="center"/>
              <w:rPr>
                <w:rFonts w:eastAsia="DengXian"/>
                <w:color w:val="000000"/>
                <w:sz w:val="20"/>
              </w:rPr>
            </w:pPr>
          </w:p>
          <w:p w14:paraId="38292290" w14:textId="77777777" w:rsidR="006501BF" w:rsidRPr="004F0992" w:rsidRDefault="006501BF" w:rsidP="00230A62">
            <w:pPr>
              <w:spacing w:line="240" w:lineRule="auto"/>
              <w:ind w:left="-104" w:right="-129"/>
              <w:jc w:val="center"/>
              <w:rPr>
                <w:rFonts w:eastAsia="DengXian"/>
                <w:color w:val="000000"/>
                <w:sz w:val="20"/>
              </w:rPr>
            </w:pPr>
          </w:p>
          <w:p w14:paraId="1D1FBF9D" w14:textId="20445942" w:rsidR="006501BF" w:rsidRPr="004F0992" w:rsidRDefault="00230A62" w:rsidP="00230A62">
            <w:pPr>
              <w:spacing w:line="240" w:lineRule="auto"/>
              <w:ind w:left="-104" w:right="-129"/>
              <w:jc w:val="center"/>
              <w:rPr>
                <w:rFonts w:eastAsia="DengXian"/>
                <w:color w:val="000000"/>
                <w:sz w:val="20"/>
                <w:rtl/>
                <w:cs/>
              </w:rPr>
            </w:pPr>
            <w:r w:rsidRPr="004F0992">
              <w:rPr>
                <w:rFonts w:eastAsia="DengXian"/>
                <w:color w:val="000000"/>
                <w:sz w:val="20"/>
              </w:rPr>
              <w:t>A</w:t>
            </w:r>
            <w:r w:rsidR="006501BF" w:rsidRPr="004F0992">
              <w:rPr>
                <w:rFonts w:eastAsia="DengXian"/>
                <w:color w:val="000000"/>
                <w:sz w:val="20"/>
              </w:rPr>
              <w:t>ssets that are credit impaired</w:t>
            </w:r>
          </w:p>
        </w:tc>
        <w:tc>
          <w:tcPr>
            <w:tcW w:w="270" w:type="dxa"/>
          </w:tcPr>
          <w:p w14:paraId="6606A095" w14:textId="77777777" w:rsidR="006501BF" w:rsidRPr="004F0992" w:rsidRDefault="006501BF" w:rsidP="00230A62">
            <w:pPr>
              <w:tabs>
                <w:tab w:val="left" w:pos="540"/>
              </w:tabs>
              <w:spacing w:line="240" w:lineRule="auto"/>
              <w:ind w:left="-104" w:right="-129"/>
              <w:jc w:val="center"/>
              <w:rPr>
                <w:rFonts w:eastAsia="DengXian"/>
                <w:sz w:val="20"/>
                <w:rtl/>
                <w:cs/>
              </w:rPr>
            </w:pPr>
          </w:p>
        </w:tc>
        <w:tc>
          <w:tcPr>
            <w:tcW w:w="1141" w:type="dxa"/>
            <w:gridSpan w:val="2"/>
            <w:shd w:val="clear" w:color="auto" w:fill="auto"/>
            <w:vAlign w:val="bottom"/>
          </w:tcPr>
          <w:p w14:paraId="274B56F6" w14:textId="77777777" w:rsidR="006501BF" w:rsidRPr="004F0992" w:rsidDel="00D43E7A" w:rsidRDefault="006501BF" w:rsidP="00230A62">
            <w:pPr>
              <w:tabs>
                <w:tab w:val="left" w:pos="540"/>
              </w:tabs>
              <w:spacing w:line="240" w:lineRule="auto"/>
              <w:ind w:left="-104" w:right="-129"/>
              <w:jc w:val="center"/>
              <w:rPr>
                <w:rFonts w:eastAsia="DengXian"/>
                <w:sz w:val="20"/>
                <w:rtl/>
                <w:cs/>
              </w:rPr>
            </w:pPr>
            <w:r w:rsidRPr="004F0992">
              <w:rPr>
                <w:rFonts w:eastAsia="DengXian"/>
                <w:sz w:val="20"/>
              </w:rPr>
              <w:t>Total</w:t>
            </w:r>
          </w:p>
        </w:tc>
      </w:tr>
      <w:tr w:rsidR="006501BF" w:rsidRPr="004F0992" w14:paraId="71D4A05E" w14:textId="77777777" w:rsidTr="00205763">
        <w:trPr>
          <w:gridAfter w:val="1"/>
          <w:wAfter w:w="6" w:type="dxa"/>
          <w:tblHeader/>
        </w:trPr>
        <w:tc>
          <w:tcPr>
            <w:tcW w:w="3312" w:type="dxa"/>
            <w:shd w:val="clear" w:color="auto" w:fill="auto"/>
          </w:tcPr>
          <w:p w14:paraId="7D8E7F78"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5EBD19C6"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1792B273"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779E1714" w14:textId="77777777" w:rsidTr="00205763">
        <w:trPr>
          <w:trHeight w:val="259"/>
        </w:trPr>
        <w:tc>
          <w:tcPr>
            <w:tcW w:w="3312" w:type="dxa"/>
            <w:shd w:val="clear" w:color="auto" w:fill="auto"/>
          </w:tcPr>
          <w:p w14:paraId="05193801"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33862999"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3CF6A501"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5D24E9B5"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6C26B67E" w14:textId="77777777" w:rsidR="006501BF" w:rsidRPr="004F0992" w:rsidRDefault="006501BF" w:rsidP="0046236A">
            <w:pPr>
              <w:spacing w:line="240" w:lineRule="auto"/>
              <w:ind w:left="-122" w:right="-145"/>
              <w:jc w:val="center"/>
              <w:rPr>
                <w:rFonts w:eastAsia="DengXian"/>
                <w:sz w:val="20"/>
              </w:rPr>
            </w:pPr>
          </w:p>
        </w:tc>
        <w:tc>
          <w:tcPr>
            <w:tcW w:w="270" w:type="dxa"/>
          </w:tcPr>
          <w:p w14:paraId="2433F5A3"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8633D69" w14:textId="77777777" w:rsidR="006501BF" w:rsidRPr="004F0992" w:rsidRDefault="006501BF" w:rsidP="0046236A">
            <w:pPr>
              <w:spacing w:line="240" w:lineRule="auto"/>
              <w:ind w:left="-156" w:right="-100"/>
              <w:jc w:val="center"/>
              <w:rPr>
                <w:rFonts w:eastAsia="DengXian"/>
                <w:sz w:val="20"/>
              </w:rPr>
            </w:pPr>
          </w:p>
        </w:tc>
        <w:tc>
          <w:tcPr>
            <w:tcW w:w="270" w:type="dxa"/>
          </w:tcPr>
          <w:p w14:paraId="1237E520"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055DB965" w14:textId="77777777" w:rsidR="006501BF" w:rsidRPr="004F0992" w:rsidRDefault="006501BF" w:rsidP="0046236A">
            <w:pPr>
              <w:tabs>
                <w:tab w:val="left" w:pos="540"/>
              </w:tabs>
              <w:spacing w:line="240" w:lineRule="auto"/>
              <w:ind w:left="-156" w:right="-100"/>
              <w:jc w:val="center"/>
              <w:rPr>
                <w:rFonts w:eastAsia="DengXian"/>
                <w:sz w:val="20"/>
              </w:rPr>
            </w:pPr>
          </w:p>
        </w:tc>
      </w:tr>
      <w:tr w:rsidR="00B43E0B" w:rsidRPr="004F0992" w14:paraId="4E1A8CFC" w14:textId="77777777" w:rsidTr="005E4CA0">
        <w:trPr>
          <w:trHeight w:val="281"/>
        </w:trPr>
        <w:tc>
          <w:tcPr>
            <w:tcW w:w="3312" w:type="dxa"/>
            <w:shd w:val="clear" w:color="auto" w:fill="auto"/>
          </w:tcPr>
          <w:p w14:paraId="06E84DBC" w14:textId="3DBD0427" w:rsidR="00B43E0B" w:rsidRPr="004F0992" w:rsidRDefault="005E4CA0" w:rsidP="005E4C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18FAD554"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69D6BB8C" w14:textId="4C4462FF" w:rsidR="00B43E0B" w:rsidRPr="004F0992" w:rsidRDefault="00CC5919" w:rsidP="00B43E0B">
            <w:pPr>
              <w:tabs>
                <w:tab w:val="decimal" w:pos="1060"/>
              </w:tabs>
              <w:spacing w:line="240" w:lineRule="atLeast"/>
              <w:ind w:left="-108" w:right="-15"/>
              <w:rPr>
                <w:rFonts w:eastAsia="DengXian"/>
                <w:sz w:val="20"/>
              </w:rPr>
            </w:pPr>
            <w:r w:rsidRPr="004F0992">
              <w:rPr>
                <w:sz w:val="20"/>
              </w:rPr>
              <w:t>62,336,566</w:t>
            </w:r>
          </w:p>
        </w:tc>
        <w:tc>
          <w:tcPr>
            <w:tcW w:w="270" w:type="dxa"/>
          </w:tcPr>
          <w:p w14:paraId="6DE5E75D" w14:textId="77777777" w:rsidR="00B43E0B" w:rsidRPr="004F0992" w:rsidRDefault="00B43E0B" w:rsidP="00B43E0B">
            <w:pPr>
              <w:tabs>
                <w:tab w:val="decimal" w:pos="1150"/>
              </w:tabs>
              <w:spacing w:line="240" w:lineRule="atLeast"/>
              <w:ind w:left="-108" w:right="-108"/>
              <w:rPr>
                <w:rFonts w:eastAsia="DengXian"/>
                <w:sz w:val="20"/>
              </w:rPr>
            </w:pPr>
          </w:p>
        </w:tc>
        <w:tc>
          <w:tcPr>
            <w:tcW w:w="1350" w:type="dxa"/>
            <w:shd w:val="clear" w:color="auto" w:fill="auto"/>
          </w:tcPr>
          <w:p w14:paraId="27E9BE24" w14:textId="511DC88D" w:rsidR="00B43E0B" w:rsidRPr="004F0992" w:rsidRDefault="00F97DC5" w:rsidP="00B43E0B">
            <w:pPr>
              <w:tabs>
                <w:tab w:val="decimal" w:pos="106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4D303F86"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4F01C65B" w14:textId="163D1DED" w:rsidR="00B43E0B" w:rsidRPr="004F0992" w:rsidRDefault="00F97DC5" w:rsidP="00B43E0B">
            <w:pPr>
              <w:tabs>
                <w:tab w:val="decimal" w:pos="115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12236043"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141" w:type="dxa"/>
            <w:gridSpan w:val="2"/>
            <w:shd w:val="clear" w:color="auto" w:fill="auto"/>
          </w:tcPr>
          <w:p w14:paraId="72309D97" w14:textId="2F209CDC" w:rsidR="00B43E0B" w:rsidRPr="004F0992" w:rsidRDefault="00714F76" w:rsidP="00B43E0B">
            <w:pPr>
              <w:tabs>
                <w:tab w:val="decimal" w:pos="1150"/>
              </w:tabs>
              <w:spacing w:line="240" w:lineRule="atLeast"/>
              <w:ind w:left="-108" w:right="-15"/>
              <w:rPr>
                <w:rFonts w:eastAsia="DengXian"/>
                <w:sz w:val="20"/>
                <w:lang w:bidi="th-TH"/>
              </w:rPr>
            </w:pPr>
            <w:r w:rsidRPr="004F0992">
              <w:rPr>
                <w:sz w:val="20"/>
              </w:rPr>
              <w:t>62,336,566</w:t>
            </w:r>
          </w:p>
        </w:tc>
      </w:tr>
      <w:tr w:rsidR="00B43E0B" w:rsidRPr="004F0992" w14:paraId="47DC0DD1" w14:textId="77777777" w:rsidTr="00205763">
        <w:trPr>
          <w:trHeight w:val="259"/>
        </w:trPr>
        <w:tc>
          <w:tcPr>
            <w:tcW w:w="3312" w:type="dxa"/>
            <w:shd w:val="clear" w:color="auto" w:fill="auto"/>
          </w:tcPr>
          <w:p w14:paraId="6B9F855F" w14:textId="77777777" w:rsidR="00B43E0B" w:rsidRPr="004F0992"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61CC87F1"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7E882142" w14:textId="430879E9" w:rsidR="00B43E0B" w:rsidRPr="004F0992" w:rsidRDefault="00CC5919" w:rsidP="00B43E0B">
            <w:pPr>
              <w:tabs>
                <w:tab w:val="decimal" w:pos="1060"/>
              </w:tabs>
              <w:spacing w:line="240" w:lineRule="atLeast"/>
              <w:ind w:left="-108" w:right="-15"/>
              <w:rPr>
                <w:rFonts w:eastAsia="DengXian"/>
                <w:sz w:val="20"/>
                <w:rtl/>
                <w:cs/>
              </w:rPr>
            </w:pPr>
            <w:r w:rsidRPr="004F0992">
              <w:rPr>
                <w:sz w:val="20"/>
                <w:lang w:bidi="th-TH"/>
              </w:rPr>
              <w:t>9,851,848</w:t>
            </w:r>
          </w:p>
        </w:tc>
        <w:tc>
          <w:tcPr>
            <w:tcW w:w="270" w:type="dxa"/>
          </w:tcPr>
          <w:p w14:paraId="4770D2B8" w14:textId="77777777" w:rsidR="00B43E0B" w:rsidRPr="004F0992"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4E50AC7E" w14:textId="7EA39E6A" w:rsidR="00B43E0B" w:rsidRPr="004F0992" w:rsidRDefault="00F97DC5" w:rsidP="00B43E0B">
            <w:pPr>
              <w:tabs>
                <w:tab w:val="decimal" w:pos="1060"/>
              </w:tabs>
              <w:spacing w:line="240" w:lineRule="atLeast"/>
              <w:ind w:left="-108" w:right="-15"/>
              <w:rPr>
                <w:rFonts w:eastAsia="DengXian"/>
                <w:sz w:val="20"/>
                <w:rtl/>
                <w:cs/>
                <w:lang w:bidi="th-TH"/>
              </w:rPr>
            </w:pPr>
            <w:r w:rsidRPr="00AE277C">
              <w:rPr>
                <w:rFonts w:eastAsia="DengXian"/>
                <w:sz w:val="20"/>
                <w:cs/>
                <w:lang w:bidi="th-TH"/>
              </w:rPr>
              <w:t>-</w:t>
            </w:r>
          </w:p>
        </w:tc>
        <w:tc>
          <w:tcPr>
            <w:tcW w:w="270" w:type="dxa"/>
          </w:tcPr>
          <w:p w14:paraId="07F63AD7"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0C3BEE26" w14:textId="41B1C6DE" w:rsidR="00B43E0B" w:rsidRPr="004F0992" w:rsidRDefault="00F97DC5" w:rsidP="00B43E0B">
            <w:pPr>
              <w:tabs>
                <w:tab w:val="decimal" w:pos="115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722BE970" w14:textId="77777777" w:rsidR="00B43E0B" w:rsidRPr="004F0992"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19A77263" w14:textId="12B6B8B3" w:rsidR="00B43E0B" w:rsidRPr="004F0992" w:rsidRDefault="00714F76" w:rsidP="00B43E0B">
            <w:pPr>
              <w:tabs>
                <w:tab w:val="decimal" w:pos="1150"/>
              </w:tabs>
              <w:spacing w:line="240" w:lineRule="atLeast"/>
              <w:ind w:left="-108" w:right="-15"/>
              <w:rPr>
                <w:rFonts w:eastAsia="DengXian"/>
                <w:sz w:val="20"/>
                <w:rtl/>
                <w:cs/>
              </w:rPr>
            </w:pPr>
            <w:r w:rsidRPr="004F0992">
              <w:rPr>
                <w:sz w:val="20"/>
              </w:rPr>
              <w:t>9,851,848</w:t>
            </w:r>
          </w:p>
        </w:tc>
      </w:tr>
      <w:tr w:rsidR="00B43E0B" w:rsidRPr="004F0992" w14:paraId="56A0C958" w14:textId="77777777" w:rsidTr="00205763">
        <w:trPr>
          <w:trHeight w:val="259"/>
        </w:trPr>
        <w:tc>
          <w:tcPr>
            <w:tcW w:w="3312" w:type="dxa"/>
            <w:shd w:val="clear" w:color="auto" w:fill="auto"/>
          </w:tcPr>
          <w:p w14:paraId="600ADA33" w14:textId="77777777" w:rsidR="00B43E0B" w:rsidRPr="004F0992"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B61B71D"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0EBA8C2F" w14:textId="4DB0C76A" w:rsidR="00B43E0B" w:rsidRPr="004F0992" w:rsidRDefault="0075763D" w:rsidP="00B43E0B">
            <w:pPr>
              <w:tabs>
                <w:tab w:val="decimal" w:pos="1060"/>
              </w:tabs>
              <w:spacing w:line="240" w:lineRule="atLeast"/>
              <w:ind w:left="-108" w:right="-15"/>
              <w:rPr>
                <w:rFonts w:eastAsia="DengXian"/>
                <w:sz w:val="20"/>
                <w:rtl/>
                <w:cs/>
                <w:lang w:bidi="th-TH"/>
              </w:rPr>
            </w:pPr>
            <w:r w:rsidRPr="00AE277C">
              <w:rPr>
                <w:rFonts w:eastAsia="DengXian"/>
                <w:sz w:val="20"/>
                <w:cs/>
                <w:lang w:bidi="th-TH"/>
              </w:rPr>
              <w:t>-</w:t>
            </w:r>
          </w:p>
        </w:tc>
        <w:tc>
          <w:tcPr>
            <w:tcW w:w="270" w:type="dxa"/>
          </w:tcPr>
          <w:p w14:paraId="25A0A6D7" w14:textId="77777777" w:rsidR="00B43E0B" w:rsidRPr="004F0992"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1F2D4FB0" w14:textId="00787E58" w:rsidR="00B43E0B" w:rsidRPr="004F0992" w:rsidRDefault="00F97DC5" w:rsidP="00B43E0B">
            <w:pPr>
              <w:tabs>
                <w:tab w:val="decimal" w:pos="1060"/>
              </w:tabs>
              <w:spacing w:line="240" w:lineRule="atLeast"/>
              <w:ind w:left="-108" w:right="-15"/>
              <w:rPr>
                <w:rFonts w:eastAsia="DengXian"/>
                <w:sz w:val="20"/>
                <w:rtl/>
                <w:cs/>
              </w:rPr>
            </w:pPr>
            <w:r w:rsidRPr="004F0992">
              <w:rPr>
                <w:sz w:val="20"/>
              </w:rPr>
              <w:t>3,281,734</w:t>
            </w:r>
          </w:p>
        </w:tc>
        <w:tc>
          <w:tcPr>
            <w:tcW w:w="270" w:type="dxa"/>
          </w:tcPr>
          <w:p w14:paraId="2856D4A7"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2628C99C" w14:textId="5C270E36" w:rsidR="00B43E0B" w:rsidRPr="004F0992" w:rsidRDefault="00F97DC5" w:rsidP="00B43E0B">
            <w:pPr>
              <w:tabs>
                <w:tab w:val="decimal" w:pos="115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05CB2F55" w14:textId="77777777" w:rsidR="00B43E0B" w:rsidRPr="004F0992"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5EE37232" w14:textId="3025F9B4" w:rsidR="00B43E0B" w:rsidRPr="004F0992" w:rsidRDefault="00714F76" w:rsidP="00B43E0B">
            <w:pPr>
              <w:tabs>
                <w:tab w:val="decimal" w:pos="1150"/>
              </w:tabs>
              <w:spacing w:line="240" w:lineRule="atLeast"/>
              <w:ind w:left="-108" w:right="-15"/>
              <w:rPr>
                <w:rFonts w:eastAsia="DengXian"/>
                <w:sz w:val="20"/>
                <w:rtl/>
                <w:cs/>
              </w:rPr>
            </w:pPr>
            <w:r w:rsidRPr="004F0992">
              <w:rPr>
                <w:sz w:val="20"/>
              </w:rPr>
              <w:t>3,281,734</w:t>
            </w:r>
          </w:p>
        </w:tc>
      </w:tr>
      <w:tr w:rsidR="00B43E0B" w:rsidRPr="004F0992" w14:paraId="1F52D989" w14:textId="77777777" w:rsidTr="00205763">
        <w:trPr>
          <w:trHeight w:val="259"/>
        </w:trPr>
        <w:tc>
          <w:tcPr>
            <w:tcW w:w="3312" w:type="dxa"/>
            <w:shd w:val="clear" w:color="auto" w:fill="auto"/>
          </w:tcPr>
          <w:p w14:paraId="7159255C" w14:textId="77777777" w:rsidR="00B43E0B" w:rsidRPr="004F0992"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03FB25F3"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54EB8191" w14:textId="3739A9F9" w:rsidR="00B43E0B" w:rsidRPr="004F0992" w:rsidRDefault="00CC5919" w:rsidP="00B43E0B">
            <w:pPr>
              <w:tabs>
                <w:tab w:val="decimal" w:pos="1060"/>
              </w:tabs>
              <w:spacing w:line="240" w:lineRule="atLeast"/>
              <w:ind w:left="-108" w:right="-15"/>
              <w:rPr>
                <w:rFonts w:eastAsia="DengXian"/>
                <w:sz w:val="20"/>
                <w:rtl/>
                <w:cs/>
                <w:lang w:bidi="th-TH"/>
              </w:rPr>
            </w:pPr>
            <w:r w:rsidRPr="00AE277C">
              <w:rPr>
                <w:rFonts w:eastAsia="DengXian"/>
                <w:sz w:val="20"/>
                <w:cs/>
                <w:lang w:bidi="th-TH"/>
              </w:rPr>
              <w:t>-</w:t>
            </w:r>
          </w:p>
        </w:tc>
        <w:tc>
          <w:tcPr>
            <w:tcW w:w="270" w:type="dxa"/>
          </w:tcPr>
          <w:p w14:paraId="69D66A8B" w14:textId="77777777" w:rsidR="00B43E0B" w:rsidRPr="004F0992"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61C252A7" w14:textId="269476BC" w:rsidR="00B43E0B" w:rsidRPr="004F0992" w:rsidRDefault="00F97DC5" w:rsidP="00B43E0B">
            <w:pPr>
              <w:tabs>
                <w:tab w:val="decimal" w:pos="1060"/>
              </w:tabs>
              <w:spacing w:line="240" w:lineRule="atLeast"/>
              <w:ind w:left="-108" w:right="-15"/>
              <w:rPr>
                <w:rFonts w:eastAsia="DengXian"/>
                <w:sz w:val="20"/>
                <w:rtl/>
                <w:cs/>
              </w:rPr>
            </w:pPr>
            <w:r w:rsidRPr="004F0992">
              <w:rPr>
                <w:sz w:val="20"/>
              </w:rPr>
              <w:t>960,136</w:t>
            </w:r>
          </w:p>
        </w:tc>
        <w:tc>
          <w:tcPr>
            <w:tcW w:w="270" w:type="dxa"/>
          </w:tcPr>
          <w:p w14:paraId="76E9A9AE"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7D1F7051" w14:textId="6159061B" w:rsidR="00B43E0B" w:rsidRPr="004F0992" w:rsidRDefault="00F97DC5" w:rsidP="00B43E0B">
            <w:pPr>
              <w:tabs>
                <w:tab w:val="decimal" w:pos="115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3A24DA39" w14:textId="77777777" w:rsidR="00B43E0B" w:rsidRPr="004F0992"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32D48DDB" w14:textId="789F6BDF" w:rsidR="00B43E0B" w:rsidRPr="004F0992" w:rsidRDefault="00714F76" w:rsidP="00B43E0B">
            <w:pPr>
              <w:tabs>
                <w:tab w:val="decimal" w:pos="1150"/>
              </w:tabs>
              <w:spacing w:line="240" w:lineRule="atLeast"/>
              <w:ind w:left="-108" w:right="-15"/>
              <w:rPr>
                <w:rFonts w:eastAsia="DengXian"/>
                <w:sz w:val="20"/>
                <w:rtl/>
                <w:cs/>
              </w:rPr>
            </w:pPr>
            <w:r w:rsidRPr="004F0992">
              <w:rPr>
                <w:sz w:val="20"/>
              </w:rPr>
              <w:t>960,136</w:t>
            </w:r>
          </w:p>
        </w:tc>
      </w:tr>
      <w:tr w:rsidR="00B43E0B" w:rsidRPr="004F0992" w14:paraId="36EA60C8" w14:textId="77777777" w:rsidTr="00205763">
        <w:trPr>
          <w:trHeight w:val="259"/>
        </w:trPr>
        <w:tc>
          <w:tcPr>
            <w:tcW w:w="3312" w:type="dxa"/>
            <w:shd w:val="clear" w:color="auto" w:fill="auto"/>
          </w:tcPr>
          <w:p w14:paraId="4870217B" w14:textId="77777777" w:rsidR="00B43E0B" w:rsidRPr="004F0992"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10C134D1"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5F13F431" w14:textId="3A3A967D" w:rsidR="00B43E0B" w:rsidRPr="004F0992" w:rsidRDefault="00CC5919" w:rsidP="00B43E0B">
            <w:pPr>
              <w:tabs>
                <w:tab w:val="decimal" w:pos="1060"/>
              </w:tabs>
              <w:spacing w:line="240" w:lineRule="atLeast"/>
              <w:ind w:left="-108" w:right="-15"/>
              <w:rPr>
                <w:rFonts w:eastAsia="DengXian"/>
                <w:sz w:val="20"/>
                <w:rtl/>
                <w:cs/>
                <w:lang w:bidi="th-TH"/>
              </w:rPr>
            </w:pPr>
            <w:r w:rsidRPr="00AE277C">
              <w:rPr>
                <w:rFonts w:eastAsia="DengXian"/>
                <w:sz w:val="20"/>
                <w:cs/>
                <w:lang w:bidi="th-TH"/>
              </w:rPr>
              <w:t>-</w:t>
            </w:r>
          </w:p>
        </w:tc>
        <w:tc>
          <w:tcPr>
            <w:tcW w:w="270" w:type="dxa"/>
          </w:tcPr>
          <w:p w14:paraId="1B8BD378" w14:textId="77777777" w:rsidR="00B43E0B" w:rsidRPr="004F0992"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5E3C6A00" w14:textId="289BD8A3" w:rsidR="00B43E0B" w:rsidRPr="004F0992" w:rsidRDefault="00F97DC5" w:rsidP="00B43E0B">
            <w:pPr>
              <w:tabs>
                <w:tab w:val="decimal" w:pos="1060"/>
              </w:tabs>
              <w:spacing w:line="240" w:lineRule="atLeast"/>
              <w:ind w:left="-108" w:right="-15"/>
              <w:rPr>
                <w:rFonts w:eastAsia="DengXian"/>
                <w:sz w:val="20"/>
                <w:rtl/>
                <w:cs/>
                <w:lang w:bidi="th-TH"/>
              </w:rPr>
            </w:pPr>
            <w:r w:rsidRPr="00AE277C">
              <w:rPr>
                <w:rFonts w:eastAsia="DengXian"/>
                <w:sz w:val="20"/>
                <w:cs/>
                <w:lang w:bidi="th-TH"/>
              </w:rPr>
              <w:t>-</w:t>
            </w:r>
          </w:p>
        </w:tc>
        <w:tc>
          <w:tcPr>
            <w:tcW w:w="270" w:type="dxa"/>
          </w:tcPr>
          <w:p w14:paraId="4EBB5FCF"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055771ED" w14:textId="30CF253D" w:rsidR="00B43E0B" w:rsidRPr="004F0992" w:rsidRDefault="00F97DC5" w:rsidP="00B43E0B">
            <w:pPr>
              <w:tabs>
                <w:tab w:val="decimal" w:pos="1150"/>
              </w:tabs>
              <w:spacing w:line="240" w:lineRule="atLeast"/>
              <w:ind w:left="-108" w:right="-15"/>
              <w:rPr>
                <w:rFonts w:eastAsia="DengXian"/>
                <w:sz w:val="20"/>
              </w:rPr>
            </w:pPr>
            <w:r w:rsidRPr="004F0992">
              <w:rPr>
                <w:sz w:val="20"/>
              </w:rPr>
              <w:t>720,288</w:t>
            </w:r>
          </w:p>
        </w:tc>
        <w:tc>
          <w:tcPr>
            <w:tcW w:w="270" w:type="dxa"/>
          </w:tcPr>
          <w:p w14:paraId="06BA4FE4" w14:textId="77777777" w:rsidR="00B43E0B" w:rsidRPr="004F0992"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3497998C" w14:textId="0BB9F235" w:rsidR="00B43E0B" w:rsidRPr="004F0992" w:rsidRDefault="00714F76" w:rsidP="00B43E0B">
            <w:pPr>
              <w:tabs>
                <w:tab w:val="decimal" w:pos="1150"/>
              </w:tabs>
              <w:spacing w:line="240" w:lineRule="atLeast"/>
              <w:ind w:left="-108" w:right="-15"/>
              <w:rPr>
                <w:rFonts w:eastAsia="DengXian"/>
                <w:sz w:val="20"/>
                <w:rtl/>
                <w:cs/>
              </w:rPr>
            </w:pPr>
            <w:r w:rsidRPr="004F0992">
              <w:rPr>
                <w:sz w:val="20"/>
              </w:rPr>
              <w:t>720,288</w:t>
            </w:r>
          </w:p>
        </w:tc>
      </w:tr>
      <w:tr w:rsidR="00B43E0B" w:rsidRPr="004F0992" w14:paraId="6A1FCEED" w14:textId="77777777" w:rsidTr="00205763">
        <w:trPr>
          <w:trHeight w:val="259"/>
        </w:trPr>
        <w:tc>
          <w:tcPr>
            <w:tcW w:w="3312" w:type="dxa"/>
            <w:shd w:val="clear" w:color="auto" w:fill="auto"/>
          </w:tcPr>
          <w:p w14:paraId="588FB916" w14:textId="77777777" w:rsidR="00B43E0B" w:rsidRPr="004F0992"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1CBC786E"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shd w:val="clear" w:color="auto" w:fill="auto"/>
          </w:tcPr>
          <w:p w14:paraId="0564DBF9" w14:textId="74AC1BDD" w:rsidR="00B43E0B" w:rsidRPr="004F0992" w:rsidRDefault="00CC5919" w:rsidP="00B43E0B">
            <w:pPr>
              <w:tabs>
                <w:tab w:val="decimal" w:pos="106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095781ED" w14:textId="77777777" w:rsidR="00B43E0B" w:rsidRPr="004F0992" w:rsidRDefault="00B43E0B" w:rsidP="00B43E0B">
            <w:pPr>
              <w:tabs>
                <w:tab w:val="decimal" w:pos="1150"/>
              </w:tabs>
              <w:spacing w:line="240" w:lineRule="atLeast"/>
              <w:ind w:left="-108" w:right="-108"/>
              <w:rPr>
                <w:rFonts w:eastAsia="DengXian"/>
                <w:sz w:val="20"/>
                <w:rtl/>
                <w:cs/>
              </w:rPr>
            </w:pPr>
          </w:p>
        </w:tc>
        <w:tc>
          <w:tcPr>
            <w:tcW w:w="1350" w:type="dxa"/>
            <w:shd w:val="clear" w:color="auto" w:fill="auto"/>
          </w:tcPr>
          <w:p w14:paraId="7D2029DA" w14:textId="7DD2A83C" w:rsidR="00B43E0B" w:rsidRPr="004F0992" w:rsidRDefault="00F97DC5" w:rsidP="00B43E0B">
            <w:pPr>
              <w:tabs>
                <w:tab w:val="decimal" w:pos="1060"/>
              </w:tabs>
              <w:spacing w:line="240" w:lineRule="atLeast"/>
              <w:ind w:left="-108" w:right="-15"/>
              <w:rPr>
                <w:rFonts w:eastAsia="DengXian"/>
                <w:sz w:val="20"/>
                <w:cs/>
                <w:lang w:val="en-US" w:bidi="th-TH"/>
              </w:rPr>
            </w:pPr>
            <w:r w:rsidRPr="00AE277C">
              <w:rPr>
                <w:rFonts w:eastAsia="DengXian"/>
                <w:sz w:val="20"/>
                <w:cs/>
                <w:lang w:val="en-US" w:bidi="th-TH"/>
              </w:rPr>
              <w:t>-</w:t>
            </w:r>
          </w:p>
        </w:tc>
        <w:tc>
          <w:tcPr>
            <w:tcW w:w="270" w:type="dxa"/>
          </w:tcPr>
          <w:p w14:paraId="55F27858" w14:textId="77777777" w:rsidR="00B43E0B" w:rsidRPr="004F0992" w:rsidRDefault="00B43E0B" w:rsidP="00B43E0B">
            <w:pPr>
              <w:tabs>
                <w:tab w:val="decimal" w:pos="830"/>
              </w:tabs>
              <w:spacing w:line="240" w:lineRule="atLeast"/>
              <w:ind w:left="-108" w:right="-375"/>
              <w:rPr>
                <w:rFonts w:eastAsia="DengXian"/>
                <w:sz w:val="20"/>
                <w:lang w:bidi="th-TH"/>
              </w:rPr>
            </w:pPr>
          </w:p>
        </w:tc>
        <w:tc>
          <w:tcPr>
            <w:tcW w:w="1440" w:type="dxa"/>
            <w:shd w:val="clear" w:color="auto" w:fill="auto"/>
          </w:tcPr>
          <w:p w14:paraId="51FFB464" w14:textId="344297C5" w:rsidR="00B43E0B" w:rsidRPr="004F0992" w:rsidRDefault="00F97DC5" w:rsidP="00B43E0B">
            <w:pPr>
              <w:tabs>
                <w:tab w:val="decimal" w:pos="1150"/>
              </w:tabs>
              <w:spacing w:line="240" w:lineRule="atLeast"/>
              <w:ind w:left="-108" w:right="-15"/>
              <w:rPr>
                <w:rFonts w:eastAsia="DengXian"/>
                <w:sz w:val="20"/>
              </w:rPr>
            </w:pPr>
            <w:r w:rsidRPr="004F0992">
              <w:rPr>
                <w:sz w:val="20"/>
              </w:rPr>
              <w:t>159,49</w:t>
            </w:r>
            <w:r w:rsidR="00215075">
              <w:rPr>
                <w:sz w:val="20"/>
              </w:rPr>
              <w:t>0</w:t>
            </w:r>
          </w:p>
        </w:tc>
        <w:tc>
          <w:tcPr>
            <w:tcW w:w="270" w:type="dxa"/>
          </w:tcPr>
          <w:p w14:paraId="59B833CC" w14:textId="77777777" w:rsidR="00B43E0B" w:rsidRPr="004F0992" w:rsidRDefault="00B43E0B" w:rsidP="00B43E0B">
            <w:pPr>
              <w:tabs>
                <w:tab w:val="decimal" w:pos="830"/>
              </w:tabs>
              <w:spacing w:line="240" w:lineRule="atLeast"/>
              <w:ind w:left="-108" w:right="-375"/>
              <w:rPr>
                <w:rFonts w:eastAsia="DengXian"/>
                <w:sz w:val="20"/>
                <w:rtl/>
                <w:cs/>
              </w:rPr>
            </w:pPr>
          </w:p>
        </w:tc>
        <w:tc>
          <w:tcPr>
            <w:tcW w:w="1141" w:type="dxa"/>
            <w:gridSpan w:val="2"/>
            <w:shd w:val="clear" w:color="auto" w:fill="auto"/>
          </w:tcPr>
          <w:p w14:paraId="0AA8004A" w14:textId="1D2AE74B" w:rsidR="00B43E0B" w:rsidRPr="004F0992" w:rsidRDefault="00714F76" w:rsidP="00B43E0B">
            <w:pPr>
              <w:tabs>
                <w:tab w:val="decimal" w:pos="1150"/>
              </w:tabs>
              <w:spacing w:line="240" w:lineRule="atLeast"/>
              <w:ind w:left="-108" w:right="-15"/>
              <w:rPr>
                <w:rFonts w:eastAsia="DengXian"/>
                <w:sz w:val="20"/>
                <w:rtl/>
                <w:cs/>
              </w:rPr>
            </w:pPr>
            <w:r w:rsidRPr="004F0992">
              <w:rPr>
                <w:sz w:val="20"/>
              </w:rPr>
              <w:t>159,49</w:t>
            </w:r>
            <w:r w:rsidR="00215075">
              <w:rPr>
                <w:sz w:val="20"/>
              </w:rPr>
              <w:t>0</w:t>
            </w:r>
          </w:p>
        </w:tc>
      </w:tr>
      <w:tr w:rsidR="00B43E0B" w:rsidRPr="004F0992" w14:paraId="529ED3F2" w14:textId="77777777" w:rsidTr="00205763">
        <w:trPr>
          <w:trHeight w:val="259"/>
        </w:trPr>
        <w:tc>
          <w:tcPr>
            <w:tcW w:w="3312" w:type="dxa"/>
            <w:shd w:val="clear" w:color="auto" w:fill="auto"/>
          </w:tcPr>
          <w:p w14:paraId="61525534" w14:textId="4D891A31" w:rsidR="00B43E0B" w:rsidRPr="00AE277C" w:rsidRDefault="00F027C4" w:rsidP="00F027C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right="-105"/>
              <w:rPr>
                <w:rFonts w:eastAsia="DengXian"/>
                <w:b/>
                <w:bCs/>
                <w:sz w:val="20"/>
                <w:szCs w:val="25"/>
                <w:lang w:val="en-US" w:bidi="th-TH"/>
              </w:rPr>
            </w:pPr>
            <w:r w:rsidRPr="00AE277C">
              <w:rPr>
                <w:rFonts w:eastAsia="DengXian"/>
                <w:b/>
                <w:bCs/>
                <w:sz w:val="20"/>
                <w:szCs w:val="25"/>
                <w:lang w:val="en-US" w:bidi="th-TH"/>
              </w:rPr>
              <w:t>Gross carrying amount</w:t>
            </w:r>
          </w:p>
        </w:tc>
        <w:tc>
          <w:tcPr>
            <w:tcW w:w="270" w:type="dxa"/>
            <w:shd w:val="clear" w:color="auto" w:fill="auto"/>
          </w:tcPr>
          <w:p w14:paraId="2E9B9671" w14:textId="77777777" w:rsidR="00B43E0B" w:rsidRPr="004F0992" w:rsidRDefault="00B43E0B" w:rsidP="00B43E0B">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1E72BC5" w14:textId="64D3F111" w:rsidR="00B43E0B" w:rsidRPr="004F0992" w:rsidRDefault="00F97DC5" w:rsidP="00B43E0B">
            <w:pPr>
              <w:tabs>
                <w:tab w:val="decimal" w:pos="1060"/>
              </w:tabs>
              <w:spacing w:line="240" w:lineRule="atLeast"/>
              <w:ind w:left="-108" w:right="-15"/>
              <w:rPr>
                <w:rFonts w:eastAsia="DengXian"/>
                <w:b/>
                <w:bCs/>
                <w:sz w:val="20"/>
                <w:rtl/>
                <w:cs/>
              </w:rPr>
            </w:pPr>
            <w:r w:rsidRPr="004F0992">
              <w:rPr>
                <w:b/>
                <w:bCs/>
                <w:sz w:val="20"/>
                <w:lang w:bidi="th-TH"/>
              </w:rPr>
              <w:t>72,188,414</w:t>
            </w:r>
          </w:p>
        </w:tc>
        <w:tc>
          <w:tcPr>
            <w:tcW w:w="270" w:type="dxa"/>
          </w:tcPr>
          <w:p w14:paraId="3C86D951" w14:textId="77777777" w:rsidR="00B43E0B" w:rsidRPr="004F0992" w:rsidRDefault="00B43E0B" w:rsidP="00B43E0B">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1C4BCD79" w14:textId="380AED44" w:rsidR="00B43E0B" w:rsidRPr="004F0992" w:rsidRDefault="00F97DC5" w:rsidP="00B43E0B">
            <w:pPr>
              <w:tabs>
                <w:tab w:val="decimal" w:pos="1060"/>
              </w:tabs>
              <w:spacing w:line="240" w:lineRule="atLeast"/>
              <w:ind w:left="-108" w:right="-15"/>
              <w:rPr>
                <w:rFonts w:eastAsia="DengXian"/>
                <w:b/>
                <w:bCs/>
                <w:sz w:val="20"/>
                <w:rtl/>
                <w:cs/>
              </w:rPr>
            </w:pPr>
            <w:r w:rsidRPr="004F0992">
              <w:rPr>
                <w:b/>
                <w:bCs/>
                <w:sz w:val="20"/>
              </w:rPr>
              <w:t>4,241,870</w:t>
            </w:r>
          </w:p>
        </w:tc>
        <w:tc>
          <w:tcPr>
            <w:tcW w:w="270" w:type="dxa"/>
          </w:tcPr>
          <w:p w14:paraId="231654A7" w14:textId="77777777" w:rsidR="00B43E0B" w:rsidRPr="004F0992" w:rsidRDefault="00B43E0B" w:rsidP="00B43E0B">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2ABA5F43" w14:textId="075C7A62" w:rsidR="00B43E0B" w:rsidRPr="004F0992" w:rsidRDefault="00522ED2" w:rsidP="00B43E0B">
            <w:pPr>
              <w:tabs>
                <w:tab w:val="decimal" w:pos="1146"/>
              </w:tabs>
              <w:spacing w:line="240" w:lineRule="atLeast"/>
              <w:ind w:left="-108" w:right="-15"/>
              <w:rPr>
                <w:rFonts w:eastAsia="DengXian"/>
                <w:b/>
                <w:bCs/>
                <w:sz w:val="20"/>
              </w:rPr>
            </w:pPr>
            <w:r w:rsidRPr="004F0992">
              <w:rPr>
                <w:b/>
                <w:bCs/>
                <w:sz w:val="20"/>
              </w:rPr>
              <w:t>879,77</w:t>
            </w:r>
            <w:r w:rsidR="008F3A80">
              <w:rPr>
                <w:b/>
                <w:bCs/>
                <w:sz w:val="20"/>
              </w:rPr>
              <w:t>8</w:t>
            </w:r>
          </w:p>
        </w:tc>
        <w:tc>
          <w:tcPr>
            <w:tcW w:w="270" w:type="dxa"/>
          </w:tcPr>
          <w:p w14:paraId="4AE569F3" w14:textId="77777777" w:rsidR="00B43E0B" w:rsidRPr="004F0992" w:rsidRDefault="00B43E0B" w:rsidP="00B43E0B">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5E1E7C99" w14:textId="6F7DF9CE" w:rsidR="00B43E0B" w:rsidRPr="004F0992" w:rsidRDefault="002168C4" w:rsidP="00B43E0B">
            <w:pPr>
              <w:tabs>
                <w:tab w:val="decimal" w:pos="1146"/>
              </w:tabs>
              <w:spacing w:line="240" w:lineRule="atLeast"/>
              <w:ind w:left="-108" w:right="-15"/>
              <w:rPr>
                <w:rFonts w:eastAsia="DengXian"/>
                <w:b/>
                <w:bCs/>
                <w:sz w:val="20"/>
                <w:rtl/>
                <w:cs/>
              </w:rPr>
            </w:pPr>
            <w:r w:rsidRPr="004F0992">
              <w:rPr>
                <w:b/>
                <w:bCs/>
                <w:sz w:val="20"/>
              </w:rPr>
              <w:t>77,310,06</w:t>
            </w:r>
            <w:r w:rsidR="00215075">
              <w:rPr>
                <w:b/>
                <w:bCs/>
                <w:sz w:val="20"/>
              </w:rPr>
              <w:t>2</w:t>
            </w:r>
          </w:p>
        </w:tc>
      </w:tr>
      <w:tr w:rsidR="00B43E0B" w:rsidRPr="004F0992" w14:paraId="686C525B" w14:textId="77777777" w:rsidTr="00205763">
        <w:trPr>
          <w:trHeight w:val="259"/>
        </w:trPr>
        <w:tc>
          <w:tcPr>
            <w:tcW w:w="3312" w:type="dxa"/>
            <w:shd w:val="clear" w:color="auto" w:fill="auto"/>
          </w:tcPr>
          <w:p w14:paraId="3235C701" w14:textId="77777777" w:rsidR="00B43E0B" w:rsidRPr="004F0992" w:rsidRDefault="00B43E0B" w:rsidP="00205763">
            <w:pPr>
              <w:tabs>
                <w:tab w:val="left" w:pos="227"/>
                <w:tab w:val="left" w:pos="454"/>
                <w:tab w:val="left" w:pos="680"/>
                <w:tab w:val="left" w:pos="1070"/>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54202DE8" w14:textId="77777777" w:rsidR="00B43E0B" w:rsidRPr="004F0992" w:rsidRDefault="00B43E0B" w:rsidP="00B43E0B">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tcPr>
          <w:p w14:paraId="718DEE20" w14:textId="07EEF5C3" w:rsidR="00B43E0B" w:rsidRPr="004F0992" w:rsidRDefault="00E51881" w:rsidP="00B43E0B">
            <w:pPr>
              <w:tabs>
                <w:tab w:val="decimal" w:pos="1060"/>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rPr>
              <w:t>583,636</w:t>
            </w:r>
            <w:r w:rsidRPr="00AE277C">
              <w:rPr>
                <w:rFonts w:eastAsia="DengXian"/>
                <w:sz w:val="20"/>
                <w:cs/>
                <w:lang w:bidi="th-TH"/>
              </w:rPr>
              <w:t>)</w:t>
            </w:r>
          </w:p>
        </w:tc>
        <w:tc>
          <w:tcPr>
            <w:tcW w:w="270" w:type="dxa"/>
          </w:tcPr>
          <w:p w14:paraId="6CF54173" w14:textId="77777777" w:rsidR="00B43E0B" w:rsidRPr="004F0992" w:rsidRDefault="00B43E0B" w:rsidP="00B43E0B">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tcPr>
          <w:p w14:paraId="17DCD47D" w14:textId="7362D2CD" w:rsidR="00B43E0B" w:rsidRPr="004F0992" w:rsidRDefault="00E51881" w:rsidP="00B43E0B">
            <w:pPr>
              <w:tabs>
                <w:tab w:val="decimal" w:pos="1060"/>
              </w:tabs>
              <w:spacing w:line="240" w:lineRule="atLeast"/>
              <w:ind w:left="-108" w:right="-15"/>
              <w:rPr>
                <w:rFonts w:eastAsia="DengXian"/>
                <w:sz w:val="20"/>
                <w:rtl/>
                <w:cs/>
              </w:rPr>
            </w:pPr>
            <w:r w:rsidRPr="00AE277C">
              <w:rPr>
                <w:rFonts w:eastAsia="DengXian"/>
                <w:sz w:val="20"/>
                <w:cs/>
                <w:lang w:bidi="th-TH"/>
              </w:rPr>
              <w:t>(</w:t>
            </w:r>
            <w:r w:rsidRPr="004F0992">
              <w:rPr>
                <w:rFonts w:eastAsia="DengXian"/>
                <w:sz w:val="20"/>
              </w:rPr>
              <w:t>296,125</w:t>
            </w:r>
            <w:r w:rsidRPr="00AE277C">
              <w:rPr>
                <w:rFonts w:eastAsia="DengXian"/>
                <w:sz w:val="20"/>
                <w:cs/>
                <w:lang w:bidi="th-TH"/>
              </w:rPr>
              <w:t>)</w:t>
            </w:r>
          </w:p>
        </w:tc>
        <w:tc>
          <w:tcPr>
            <w:tcW w:w="270" w:type="dxa"/>
          </w:tcPr>
          <w:p w14:paraId="0DD06EB1" w14:textId="77777777" w:rsidR="00B43E0B" w:rsidRPr="004F0992" w:rsidRDefault="00B43E0B" w:rsidP="00B43E0B">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10334762" w14:textId="71C6BBF7" w:rsidR="00B43E0B" w:rsidRPr="004F0992" w:rsidRDefault="00E51881" w:rsidP="00B43E0B">
            <w:pPr>
              <w:tabs>
                <w:tab w:val="decimal" w:pos="1150"/>
              </w:tabs>
              <w:spacing w:line="240" w:lineRule="atLeast"/>
              <w:ind w:left="-108" w:right="-15"/>
              <w:rPr>
                <w:rFonts w:eastAsia="DengXian"/>
                <w:sz w:val="20"/>
              </w:rPr>
            </w:pPr>
            <w:r w:rsidRPr="00AE277C">
              <w:rPr>
                <w:rFonts w:eastAsia="DengXian"/>
                <w:sz w:val="20"/>
                <w:cs/>
                <w:lang w:bidi="th-TH"/>
              </w:rPr>
              <w:t>(</w:t>
            </w:r>
            <w:r w:rsidRPr="004F0992">
              <w:rPr>
                <w:rFonts w:eastAsia="DengXian"/>
                <w:sz w:val="20"/>
              </w:rPr>
              <w:t>541,193</w:t>
            </w:r>
            <w:r w:rsidRPr="00AE277C">
              <w:rPr>
                <w:rFonts w:eastAsia="DengXian"/>
                <w:sz w:val="20"/>
                <w:cs/>
                <w:lang w:bidi="th-TH"/>
              </w:rPr>
              <w:t>)</w:t>
            </w:r>
          </w:p>
        </w:tc>
        <w:tc>
          <w:tcPr>
            <w:tcW w:w="270" w:type="dxa"/>
          </w:tcPr>
          <w:p w14:paraId="1A462E3B" w14:textId="77777777" w:rsidR="00B43E0B" w:rsidRPr="004F0992" w:rsidRDefault="00B43E0B" w:rsidP="00B43E0B">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116846AF" w14:textId="279EE1AB" w:rsidR="00B43E0B" w:rsidRPr="004F0992" w:rsidRDefault="00E51881" w:rsidP="00B43E0B">
            <w:pPr>
              <w:tabs>
                <w:tab w:val="decimal" w:pos="920"/>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rPr>
              <w:t>1,420,954</w:t>
            </w:r>
            <w:r w:rsidRPr="00AE277C">
              <w:rPr>
                <w:rFonts w:eastAsia="DengXian"/>
                <w:sz w:val="20"/>
                <w:cs/>
                <w:lang w:bidi="th-TH"/>
              </w:rPr>
              <w:t>)</w:t>
            </w:r>
          </w:p>
        </w:tc>
      </w:tr>
      <w:tr w:rsidR="00B43E0B" w:rsidRPr="004F0992" w14:paraId="2641F5A9" w14:textId="77777777" w:rsidTr="00205763">
        <w:trPr>
          <w:trHeight w:val="259"/>
        </w:trPr>
        <w:tc>
          <w:tcPr>
            <w:tcW w:w="3312" w:type="dxa"/>
            <w:shd w:val="clear" w:color="auto" w:fill="auto"/>
          </w:tcPr>
          <w:p w14:paraId="1EA06266" w14:textId="71933556" w:rsidR="00B43E0B" w:rsidRPr="004F0992" w:rsidRDefault="00B43E0B" w:rsidP="00B43E0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r w:rsidR="00F027C4" w:rsidRPr="004F0992">
              <w:rPr>
                <w:rFonts w:eastAsia="DengXian"/>
                <w:b/>
                <w:bCs/>
                <w:sz w:val="20"/>
              </w:rPr>
              <w:t xml:space="preserve"> carrying amount</w:t>
            </w:r>
          </w:p>
        </w:tc>
        <w:tc>
          <w:tcPr>
            <w:tcW w:w="270" w:type="dxa"/>
            <w:shd w:val="clear" w:color="auto" w:fill="auto"/>
          </w:tcPr>
          <w:p w14:paraId="09EBA7C4" w14:textId="77777777" w:rsidR="00B43E0B" w:rsidRPr="004F0992" w:rsidRDefault="00B43E0B" w:rsidP="00B43E0B">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308FD356" w14:textId="43D73380" w:rsidR="00B43E0B" w:rsidRPr="004F0992" w:rsidRDefault="00E51881" w:rsidP="00B43E0B">
            <w:pPr>
              <w:tabs>
                <w:tab w:val="decimal" w:pos="1060"/>
              </w:tabs>
              <w:spacing w:line="240" w:lineRule="atLeast"/>
              <w:ind w:left="-108" w:right="-15"/>
              <w:rPr>
                <w:rFonts w:eastAsia="DengXian"/>
                <w:b/>
                <w:bCs/>
                <w:sz w:val="20"/>
                <w:rtl/>
                <w:cs/>
                <w:lang w:val="en-US"/>
              </w:rPr>
            </w:pPr>
            <w:r w:rsidRPr="004F0992">
              <w:rPr>
                <w:rFonts w:eastAsia="DengXian"/>
                <w:b/>
                <w:bCs/>
                <w:sz w:val="20"/>
                <w:lang w:val="en-US"/>
              </w:rPr>
              <w:t>71,604,778</w:t>
            </w:r>
          </w:p>
        </w:tc>
        <w:tc>
          <w:tcPr>
            <w:tcW w:w="270" w:type="dxa"/>
          </w:tcPr>
          <w:p w14:paraId="18AB4883" w14:textId="77777777" w:rsidR="00B43E0B" w:rsidRPr="004F0992" w:rsidRDefault="00B43E0B" w:rsidP="00B43E0B">
            <w:pPr>
              <w:tabs>
                <w:tab w:val="left" w:pos="540"/>
              </w:tabs>
              <w:spacing w:line="240" w:lineRule="auto"/>
              <w:ind w:left="-122" w:right="-145"/>
              <w:jc w:val="center"/>
              <w:rPr>
                <w:rFonts w:eastAsia="DengXian"/>
                <w:b/>
                <w:bCs/>
                <w:sz w:val="20"/>
                <w:rtl/>
                <w:cs/>
              </w:rPr>
            </w:pPr>
          </w:p>
        </w:tc>
        <w:tc>
          <w:tcPr>
            <w:tcW w:w="1350" w:type="dxa"/>
            <w:tcBorders>
              <w:top w:val="single" w:sz="4" w:space="0" w:color="auto"/>
              <w:bottom w:val="double" w:sz="4" w:space="0" w:color="auto"/>
            </w:tcBorders>
            <w:shd w:val="clear" w:color="auto" w:fill="auto"/>
          </w:tcPr>
          <w:p w14:paraId="7E097AE4" w14:textId="009421FE" w:rsidR="00B43E0B" w:rsidRPr="004F0992" w:rsidRDefault="00E51881" w:rsidP="00B43E0B">
            <w:pPr>
              <w:tabs>
                <w:tab w:val="decimal" w:pos="1060"/>
              </w:tabs>
              <w:spacing w:line="240" w:lineRule="atLeast"/>
              <w:ind w:left="-108" w:right="-15"/>
              <w:rPr>
                <w:rFonts w:eastAsia="DengXian"/>
                <w:b/>
                <w:bCs/>
                <w:sz w:val="20"/>
                <w:rtl/>
                <w:cs/>
              </w:rPr>
            </w:pPr>
            <w:r w:rsidRPr="004F0992">
              <w:rPr>
                <w:rFonts w:eastAsia="DengXian"/>
                <w:b/>
                <w:bCs/>
                <w:sz w:val="20"/>
              </w:rPr>
              <w:t>3,945,745</w:t>
            </w:r>
          </w:p>
        </w:tc>
        <w:tc>
          <w:tcPr>
            <w:tcW w:w="270" w:type="dxa"/>
          </w:tcPr>
          <w:p w14:paraId="4CBC6A99" w14:textId="77777777" w:rsidR="00B43E0B" w:rsidRPr="004F0992" w:rsidRDefault="00B43E0B" w:rsidP="00B43E0B">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3524D77" w14:textId="4B15C093" w:rsidR="00B43E0B" w:rsidRPr="004F0992" w:rsidRDefault="00E51881" w:rsidP="00B43E0B">
            <w:pPr>
              <w:tabs>
                <w:tab w:val="decimal" w:pos="1146"/>
              </w:tabs>
              <w:spacing w:line="240" w:lineRule="atLeast"/>
              <w:ind w:left="-108" w:right="-15"/>
              <w:rPr>
                <w:rFonts w:eastAsia="DengXian"/>
                <w:b/>
                <w:bCs/>
                <w:sz w:val="20"/>
                <w:lang w:bidi="th-TH"/>
              </w:rPr>
            </w:pPr>
            <w:r w:rsidRPr="004F0992">
              <w:rPr>
                <w:rFonts w:eastAsia="DengXian"/>
                <w:b/>
                <w:bCs/>
                <w:sz w:val="20"/>
                <w:cs/>
                <w:lang w:bidi="th-TH"/>
              </w:rPr>
              <w:t>338</w:t>
            </w:r>
            <w:r w:rsidRPr="004F0992">
              <w:rPr>
                <w:rFonts w:eastAsia="DengXian"/>
                <w:b/>
                <w:bCs/>
                <w:sz w:val="20"/>
                <w:lang w:bidi="th-TH"/>
              </w:rPr>
              <w:t>,</w:t>
            </w:r>
            <w:r w:rsidRPr="004F0992">
              <w:rPr>
                <w:rFonts w:eastAsia="DengXian"/>
                <w:b/>
                <w:bCs/>
                <w:sz w:val="20"/>
                <w:cs/>
                <w:lang w:bidi="th-TH"/>
              </w:rPr>
              <w:t>58</w:t>
            </w:r>
            <w:r w:rsidR="00215075">
              <w:rPr>
                <w:rFonts w:eastAsia="DengXian"/>
                <w:b/>
                <w:bCs/>
                <w:sz w:val="20"/>
                <w:lang w:bidi="th-TH"/>
              </w:rPr>
              <w:t>5</w:t>
            </w:r>
          </w:p>
        </w:tc>
        <w:tc>
          <w:tcPr>
            <w:tcW w:w="270" w:type="dxa"/>
          </w:tcPr>
          <w:p w14:paraId="3772BEEC" w14:textId="77777777" w:rsidR="00B43E0B" w:rsidRPr="004F0992" w:rsidRDefault="00B43E0B" w:rsidP="00B43E0B">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481344C4" w14:textId="674375F6" w:rsidR="00B43E0B" w:rsidRPr="004F0992" w:rsidRDefault="00E51881" w:rsidP="00B43E0B">
            <w:pPr>
              <w:tabs>
                <w:tab w:val="decimal" w:pos="1146"/>
              </w:tabs>
              <w:spacing w:line="240" w:lineRule="atLeast"/>
              <w:ind w:left="-108" w:right="-15"/>
              <w:rPr>
                <w:rFonts w:eastAsia="DengXian"/>
                <w:b/>
                <w:bCs/>
                <w:sz w:val="20"/>
                <w:rtl/>
                <w:cs/>
              </w:rPr>
            </w:pPr>
            <w:r w:rsidRPr="004F0992">
              <w:rPr>
                <w:rFonts w:eastAsia="DengXian"/>
                <w:b/>
                <w:bCs/>
                <w:sz w:val="20"/>
              </w:rPr>
              <w:t>75,889,10</w:t>
            </w:r>
            <w:r w:rsidR="00215075">
              <w:rPr>
                <w:rFonts w:eastAsia="DengXian"/>
                <w:b/>
                <w:bCs/>
                <w:sz w:val="20"/>
              </w:rPr>
              <w:t>8</w:t>
            </w:r>
          </w:p>
        </w:tc>
      </w:tr>
    </w:tbl>
    <w:p w14:paraId="4B7A21CC" w14:textId="77777777" w:rsidR="006501BF" w:rsidRPr="004F0992" w:rsidRDefault="006501BF" w:rsidP="006501BF">
      <w:pPr>
        <w:rPr>
          <w:sz w:val="20"/>
        </w:rPr>
      </w:pPr>
    </w:p>
    <w:tbl>
      <w:tblPr>
        <w:tblW w:w="9691"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35"/>
        <w:gridCol w:w="6"/>
      </w:tblGrid>
      <w:tr w:rsidR="006501BF" w:rsidRPr="004F0992" w14:paraId="20E28A95" w14:textId="77777777" w:rsidTr="0046236A">
        <w:trPr>
          <w:gridAfter w:val="1"/>
          <w:wAfter w:w="6" w:type="dxa"/>
          <w:trHeight w:val="182"/>
          <w:tblHeader/>
        </w:trPr>
        <w:tc>
          <w:tcPr>
            <w:tcW w:w="3330" w:type="dxa"/>
            <w:shd w:val="clear" w:color="auto" w:fill="auto"/>
            <w:vAlign w:val="bottom"/>
          </w:tcPr>
          <w:p w14:paraId="276F5AF0" w14:textId="77777777" w:rsidR="006501BF" w:rsidRPr="004F0992" w:rsidRDefault="006501BF" w:rsidP="0046236A">
            <w:pPr>
              <w:tabs>
                <w:tab w:val="decimal" w:pos="740"/>
              </w:tabs>
              <w:spacing w:line="240" w:lineRule="atLeast"/>
              <w:ind w:left="-18" w:right="-55"/>
              <w:jc w:val="center"/>
              <w:rPr>
                <w:rFonts w:eastAsia="DengXian"/>
                <w:b/>
                <w:bCs/>
                <w:sz w:val="20"/>
              </w:rPr>
            </w:pPr>
          </w:p>
        </w:tc>
        <w:tc>
          <w:tcPr>
            <w:tcW w:w="270" w:type="dxa"/>
            <w:shd w:val="clear" w:color="auto" w:fill="auto"/>
            <w:vAlign w:val="bottom"/>
          </w:tcPr>
          <w:p w14:paraId="76007C21" w14:textId="77777777" w:rsidR="006501BF" w:rsidRPr="004F0992" w:rsidRDefault="006501BF" w:rsidP="0046236A">
            <w:pPr>
              <w:tabs>
                <w:tab w:val="left" w:pos="540"/>
                <w:tab w:val="decimal" w:pos="740"/>
              </w:tabs>
              <w:spacing w:line="240" w:lineRule="atLeast"/>
              <w:ind w:left="-18" w:right="-55"/>
              <w:jc w:val="center"/>
              <w:rPr>
                <w:rFonts w:eastAsia="DengXian"/>
                <w:b/>
                <w:bCs/>
                <w:sz w:val="20"/>
                <w:rtl/>
                <w:cs/>
              </w:rPr>
            </w:pPr>
          </w:p>
        </w:tc>
        <w:tc>
          <w:tcPr>
            <w:tcW w:w="6085" w:type="dxa"/>
            <w:gridSpan w:val="7"/>
          </w:tcPr>
          <w:p w14:paraId="0BA7011E" w14:textId="77777777" w:rsidR="006501BF" w:rsidRPr="004F0992" w:rsidRDefault="006501BF" w:rsidP="0046236A">
            <w:pPr>
              <w:tabs>
                <w:tab w:val="decimal" w:pos="740"/>
              </w:tabs>
              <w:spacing w:line="240" w:lineRule="atLeast"/>
              <w:ind w:left="-18" w:right="-55"/>
              <w:jc w:val="center"/>
              <w:rPr>
                <w:rFonts w:eastAsia="DengXian"/>
                <w:b/>
                <w:bCs/>
                <w:sz w:val="20"/>
                <w:rtl/>
                <w:cs/>
              </w:rPr>
            </w:pPr>
            <w:r w:rsidRPr="004F0992">
              <w:rPr>
                <w:rFonts w:eastAsia="DengXian"/>
                <w:b/>
                <w:bCs/>
                <w:sz w:val="20"/>
              </w:rPr>
              <w:t>Consolidated and Separate financial statements</w:t>
            </w:r>
          </w:p>
        </w:tc>
      </w:tr>
      <w:tr w:rsidR="006501BF" w:rsidRPr="004F0992" w14:paraId="14C52476" w14:textId="77777777" w:rsidTr="0046236A">
        <w:trPr>
          <w:gridAfter w:val="1"/>
          <w:wAfter w:w="6" w:type="dxa"/>
          <w:tblHeader/>
        </w:trPr>
        <w:tc>
          <w:tcPr>
            <w:tcW w:w="3330" w:type="dxa"/>
            <w:shd w:val="clear" w:color="auto" w:fill="auto"/>
            <w:vAlign w:val="bottom"/>
          </w:tcPr>
          <w:p w14:paraId="2DEB2FD3" w14:textId="77777777" w:rsidR="006501BF" w:rsidRPr="004F0992" w:rsidRDefault="006501BF" w:rsidP="0046236A">
            <w:pPr>
              <w:spacing w:line="240" w:lineRule="auto"/>
              <w:ind w:right="-52"/>
              <w:jc w:val="center"/>
              <w:rPr>
                <w:rFonts w:eastAsia="DengXian"/>
                <w:sz w:val="20"/>
              </w:rPr>
            </w:pPr>
          </w:p>
        </w:tc>
        <w:tc>
          <w:tcPr>
            <w:tcW w:w="270" w:type="dxa"/>
            <w:vMerge w:val="restart"/>
            <w:shd w:val="clear" w:color="auto" w:fill="auto"/>
            <w:vAlign w:val="bottom"/>
          </w:tcPr>
          <w:p w14:paraId="3296863F" w14:textId="77777777" w:rsidR="006501BF" w:rsidRPr="004F0992" w:rsidRDefault="006501BF"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085" w:type="dxa"/>
            <w:gridSpan w:val="7"/>
          </w:tcPr>
          <w:p w14:paraId="53A8FB7F" w14:textId="77777777" w:rsidR="006501BF" w:rsidRPr="004F0992" w:rsidRDefault="006501BF" w:rsidP="0046236A">
            <w:pPr>
              <w:tabs>
                <w:tab w:val="left" w:pos="540"/>
              </w:tabs>
              <w:spacing w:line="240" w:lineRule="auto"/>
              <w:ind w:left="-103" w:right="-100"/>
              <w:jc w:val="center"/>
              <w:rPr>
                <w:rFonts w:eastAsia="DengXian"/>
                <w:sz w:val="20"/>
              </w:rPr>
            </w:pPr>
            <w:r w:rsidRPr="004F0992">
              <w:rPr>
                <w:rFonts w:eastAsia="DengXian"/>
                <w:sz w:val="20"/>
              </w:rPr>
              <w:t>31 December 2020</w:t>
            </w:r>
          </w:p>
        </w:tc>
      </w:tr>
      <w:tr w:rsidR="00D3591C" w:rsidRPr="004F0992" w:rsidDel="00D43E7A" w14:paraId="7511EF4A" w14:textId="77777777" w:rsidTr="0046236A">
        <w:trPr>
          <w:trHeight w:val="70"/>
          <w:tblHeader/>
        </w:trPr>
        <w:tc>
          <w:tcPr>
            <w:tcW w:w="3330" w:type="dxa"/>
            <w:shd w:val="clear" w:color="auto" w:fill="auto"/>
            <w:vAlign w:val="bottom"/>
          </w:tcPr>
          <w:p w14:paraId="6A1476DD" w14:textId="77777777" w:rsidR="00D3591C" w:rsidRPr="004F0992" w:rsidRDefault="00D3591C" w:rsidP="00D3591C">
            <w:pPr>
              <w:spacing w:line="240" w:lineRule="auto"/>
              <w:ind w:right="-52"/>
              <w:rPr>
                <w:rFonts w:eastAsia="DengXian"/>
                <w:sz w:val="20"/>
              </w:rPr>
            </w:pPr>
          </w:p>
        </w:tc>
        <w:tc>
          <w:tcPr>
            <w:tcW w:w="270" w:type="dxa"/>
            <w:vMerge/>
            <w:shd w:val="clear" w:color="auto" w:fill="auto"/>
            <w:vAlign w:val="bottom"/>
          </w:tcPr>
          <w:p w14:paraId="2E20FEBD" w14:textId="77777777" w:rsidR="00D3591C" w:rsidRPr="004F0992" w:rsidRDefault="00D3591C" w:rsidP="00D3591C">
            <w:pPr>
              <w:tabs>
                <w:tab w:val="left" w:pos="540"/>
              </w:tabs>
              <w:spacing w:line="240" w:lineRule="auto"/>
              <w:ind w:right="-115"/>
              <w:rPr>
                <w:rFonts w:eastAsia="DengXian"/>
                <w:sz w:val="20"/>
                <w:rtl/>
                <w:cs/>
              </w:rPr>
            </w:pPr>
          </w:p>
        </w:tc>
        <w:tc>
          <w:tcPr>
            <w:tcW w:w="1350" w:type="dxa"/>
            <w:shd w:val="clear" w:color="auto" w:fill="auto"/>
            <w:vAlign w:val="bottom"/>
          </w:tcPr>
          <w:p w14:paraId="5BF9F317" w14:textId="77777777" w:rsidR="00D3591C" w:rsidRPr="004F0992" w:rsidRDefault="00D3591C" w:rsidP="00D3591C">
            <w:pPr>
              <w:spacing w:line="240" w:lineRule="auto"/>
              <w:ind w:left="-104" w:right="-129"/>
              <w:jc w:val="center"/>
              <w:rPr>
                <w:rFonts w:eastAsia="DengXian"/>
                <w:color w:val="000000"/>
                <w:sz w:val="20"/>
              </w:rPr>
            </w:pPr>
            <w:r w:rsidRPr="00AE277C">
              <w:rPr>
                <w:rFonts w:eastAsia="DengXian"/>
                <w:color w:val="000000"/>
                <w:sz w:val="20"/>
                <w:szCs w:val="25"/>
                <w:lang w:val="en-US" w:bidi="th-TH"/>
              </w:rPr>
              <w:t>Assets</w:t>
            </w:r>
            <w:r w:rsidRPr="004F0992">
              <w:rPr>
                <w:rFonts w:eastAsia="DengXian"/>
                <w:color w:val="000000"/>
                <w:sz w:val="20"/>
              </w:rPr>
              <w:t xml:space="preserve"> that are not significant increase in </w:t>
            </w:r>
          </w:p>
          <w:p w14:paraId="42D95534" w14:textId="1EEFAB79" w:rsidR="00D3591C" w:rsidRPr="004F0992" w:rsidRDefault="00D3591C" w:rsidP="00D3591C">
            <w:pPr>
              <w:spacing w:line="240" w:lineRule="auto"/>
              <w:ind w:left="-111"/>
              <w:jc w:val="center"/>
              <w:rPr>
                <w:rFonts w:eastAsia="DengXian"/>
                <w:color w:val="000000"/>
                <w:sz w:val="20"/>
              </w:rPr>
            </w:pPr>
            <w:r w:rsidRPr="004F0992">
              <w:rPr>
                <w:rFonts w:eastAsia="DengXian"/>
                <w:color w:val="000000"/>
                <w:sz w:val="20"/>
              </w:rPr>
              <w:t>credit risk</w:t>
            </w:r>
          </w:p>
        </w:tc>
        <w:tc>
          <w:tcPr>
            <w:tcW w:w="270" w:type="dxa"/>
          </w:tcPr>
          <w:p w14:paraId="26A67CBD" w14:textId="77777777" w:rsidR="00D3591C" w:rsidRPr="004F0992" w:rsidRDefault="00D3591C" w:rsidP="00D3591C">
            <w:pPr>
              <w:tabs>
                <w:tab w:val="left" w:pos="540"/>
              </w:tabs>
              <w:spacing w:line="240" w:lineRule="auto"/>
              <w:ind w:left="-122" w:right="-145"/>
              <w:jc w:val="center"/>
              <w:rPr>
                <w:rFonts w:eastAsia="DengXian"/>
                <w:b/>
                <w:bCs/>
                <w:sz w:val="20"/>
                <w:rtl/>
                <w:cs/>
              </w:rPr>
            </w:pPr>
          </w:p>
        </w:tc>
        <w:tc>
          <w:tcPr>
            <w:tcW w:w="1350" w:type="dxa"/>
            <w:shd w:val="clear" w:color="auto" w:fill="auto"/>
            <w:vAlign w:val="bottom"/>
          </w:tcPr>
          <w:p w14:paraId="5D070DB4" w14:textId="77777777" w:rsidR="00D3591C" w:rsidRPr="004F0992" w:rsidRDefault="00D3591C" w:rsidP="00D3591C">
            <w:pPr>
              <w:spacing w:line="240" w:lineRule="auto"/>
              <w:ind w:left="-104" w:right="-129"/>
              <w:jc w:val="center"/>
              <w:rPr>
                <w:rFonts w:eastAsia="DengXian"/>
                <w:color w:val="000000"/>
                <w:sz w:val="20"/>
              </w:rPr>
            </w:pPr>
            <w:r w:rsidRPr="004F0992">
              <w:rPr>
                <w:rFonts w:eastAsia="DengXian"/>
                <w:color w:val="000000"/>
                <w:sz w:val="20"/>
              </w:rPr>
              <w:t xml:space="preserve">Assets that are significant increase in </w:t>
            </w:r>
          </w:p>
          <w:p w14:paraId="5C0C3820" w14:textId="72A5AD58" w:rsidR="00D3591C" w:rsidRPr="004F0992" w:rsidRDefault="00D3591C" w:rsidP="00D3591C">
            <w:pPr>
              <w:spacing w:line="240" w:lineRule="auto"/>
              <w:jc w:val="center"/>
              <w:rPr>
                <w:rFonts w:eastAsia="DengXian"/>
                <w:color w:val="000000"/>
                <w:sz w:val="20"/>
                <w:rtl/>
                <w:cs/>
              </w:rPr>
            </w:pPr>
            <w:r w:rsidRPr="004F0992">
              <w:rPr>
                <w:rFonts w:eastAsia="DengXian"/>
                <w:color w:val="000000"/>
                <w:sz w:val="20"/>
              </w:rPr>
              <w:t>credit risk</w:t>
            </w:r>
          </w:p>
        </w:tc>
        <w:tc>
          <w:tcPr>
            <w:tcW w:w="270" w:type="dxa"/>
          </w:tcPr>
          <w:p w14:paraId="5BD1F8D1" w14:textId="77777777" w:rsidR="00D3591C" w:rsidRPr="004F0992" w:rsidRDefault="00D3591C" w:rsidP="00D3591C">
            <w:pPr>
              <w:spacing w:line="240" w:lineRule="auto"/>
              <w:ind w:left="-103" w:right="-100"/>
              <w:jc w:val="center"/>
              <w:rPr>
                <w:rFonts w:eastAsia="DengXian"/>
                <w:b/>
                <w:bCs/>
                <w:sz w:val="20"/>
              </w:rPr>
            </w:pPr>
          </w:p>
        </w:tc>
        <w:tc>
          <w:tcPr>
            <w:tcW w:w="1440" w:type="dxa"/>
            <w:shd w:val="clear" w:color="auto" w:fill="auto"/>
          </w:tcPr>
          <w:p w14:paraId="3EEF09DF" w14:textId="77777777" w:rsidR="00D3591C" w:rsidRPr="004F0992" w:rsidRDefault="00D3591C" w:rsidP="00D3591C">
            <w:pPr>
              <w:spacing w:line="240" w:lineRule="auto"/>
              <w:ind w:left="-104" w:right="-129"/>
              <w:jc w:val="center"/>
              <w:rPr>
                <w:rFonts w:eastAsia="DengXian"/>
                <w:color w:val="000000"/>
                <w:sz w:val="20"/>
              </w:rPr>
            </w:pPr>
          </w:p>
          <w:p w14:paraId="735A8A5F" w14:textId="77777777" w:rsidR="00D3591C" w:rsidRPr="004F0992" w:rsidRDefault="00D3591C" w:rsidP="00D3591C">
            <w:pPr>
              <w:spacing w:line="240" w:lineRule="auto"/>
              <w:ind w:left="-104" w:right="-129"/>
              <w:jc w:val="center"/>
              <w:rPr>
                <w:rFonts w:eastAsia="DengXian"/>
                <w:color w:val="000000"/>
                <w:sz w:val="20"/>
              </w:rPr>
            </w:pPr>
          </w:p>
          <w:p w14:paraId="5FE5BA5A" w14:textId="737B60F6" w:rsidR="00D3591C" w:rsidRPr="004F0992" w:rsidRDefault="00D3591C" w:rsidP="00D3591C">
            <w:pPr>
              <w:spacing w:line="240" w:lineRule="auto"/>
              <w:jc w:val="center"/>
              <w:rPr>
                <w:rFonts w:eastAsia="DengXian"/>
                <w:color w:val="000000"/>
                <w:sz w:val="20"/>
                <w:rtl/>
                <w:cs/>
              </w:rPr>
            </w:pPr>
            <w:r w:rsidRPr="004F0992">
              <w:rPr>
                <w:rFonts w:eastAsia="DengXian"/>
                <w:color w:val="000000"/>
                <w:sz w:val="20"/>
              </w:rPr>
              <w:t>Assets that are credit impaired</w:t>
            </w:r>
          </w:p>
        </w:tc>
        <w:tc>
          <w:tcPr>
            <w:tcW w:w="270" w:type="dxa"/>
          </w:tcPr>
          <w:p w14:paraId="0B2AF4FA" w14:textId="77777777" w:rsidR="00D3591C" w:rsidRPr="004F0992" w:rsidRDefault="00D3591C" w:rsidP="00D3591C">
            <w:pPr>
              <w:tabs>
                <w:tab w:val="left" w:pos="540"/>
              </w:tabs>
              <w:spacing w:line="240" w:lineRule="auto"/>
              <w:ind w:left="-103" w:right="-100"/>
              <w:jc w:val="center"/>
              <w:rPr>
                <w:rFonts w:eastAsia="DengXian"/>
                <w:sz w:val="20"/>
                <w:rtl/>
                <w:cs/>
              </w:rPr>
            </w:pPr>
          </w:p>
        </w:tc>
        <w:tc>
          <w:tcPr>
            <w:tcW w:w="1141" w:type="dxa"/>
            <w:gridSpan w:val="2"/>
            <w:shd w:val="clear" w:color="auto" w:fill="auto"/>
            <w:vAlign w:val="bottom"/>
          </w:tcPr>
          <w:p w14:paraId="0A04CBFA" w14:textId="77777777" w:rsidR="00D3591C" w:rsidRPr="004F0992" w:rsidDel="00D43E7A" w:rsidRDefault="00D3591C" w:rsidP="00D3591C">
            <w:pPr>
              <w:tabs>
                <w:tab w:val="left" w:pos="540"/>
              </w:tabs>
              <w:spacing w:line="240" w:lineRule="auto"/>
              <w:ind w:right="-100"/>
              <w:jc w:val="center"/>
              <w:rPr>
                <w:rFonts w:eastAsia="DengXian"/>
                <w:sz w:val="20"/>
                <w:rtl/>
                <w:cs/>
              </w:rPr>
            </w:pPr>
            <w:r w:rsidRPr="004F0992">
              <w:rPr>
                <w:rFonts w:eastAsia="DengXian"/>
                <w:sz w:val="20"/>
              </w:rPr>
              <w:t>Total</w:t>
            </w:r>
          </w:p>
        </w:tc>
      </w:tr>
      <w:tr w:rsidR="006501BF" w:rsidRPr="004F0992" w14:paraId="47217B32" w14:textId="77777777" w:rsidTr="0046236A">
        <w:trPr>
          <w:gridAfter w:val="1"/>
          <w:wAfter w:w="6" w:type="dxa"/>
          <w:tblHeader/>
        </w:trPr>
        <w:tc>
          <w:tcPr>
            <w:tcW w:w="3330" w:type="dxa"/>
            <w:shd w:val="clear" w:color="auto" w:fill="auto"/>
          </w:tcPr>
          <w:p w14:paraId="4C15CFEF" w14:textId="77777777" w:rsidR="006501BF" w:rsidRPr="004F0992" w:rsidRDefault="006501BF" w:rsidP="0046236A">
            <w:pPr>
              <w:spacing w:line="240" w:lineRule="auto"/>
              <w:ind w:right="-52"/>
              <w:jc w:val="center"/>
              <w:rPr>
                <w:rFonts w:eastAsia="DengXian"/>
                <w:sz w:val="20"/>
                <w:rtl/>
                <w:cs/>
              </w:rPr>
            </w:pPr>
          </w:p>
        </w:tc>
        <w:tc>
          <w:tcPr>
            <w:tcW w:w="270" w:type="dxa"/>
            <w:shd w:val="clear" w:color="auto" w:fill="auto"/>
          </w:tcPr>
          <w:p w14:paraId="7BD6ECF2" w14:textId="77777777" w:rsidR="006501BF" w:rsidRPr="004F0992" w:rsidRDefault="006501BF" w:rsidP="0046236A">
            <w:pPr>
              <w:tabs>
                <w:tab w:val="left" w:pos="540"/>
              </w:tabs>
              <w:spacing w:line="240" w:lineRule="auto"/>
              <w:ind w:left="-108" w:right="-115"/>
              <w:jc w:val="center"/>
              <w:rPr>
                <w:rFonts w:eastAsia="DengXian"/>
                <w:i/>
                <w:iCs/>
                <w:sz w:val="20"/>
              </w:rPr>
            </w:pPr>
          </w:p>
        </w:tc>
        <w:tc>
          <w:tcPr>
            <w:tcW w:w="6085" w:type="dxa"/>
            <w:gridSpan w:val="7"/>
            <w:shd w:val="clear" w:color="auto" w:fill="auto"/>
          </w:tcPr>
          <w:p w14:paraId="7F4CFA0B" w14:textId="77777777" w:rsidR="006501BF" w:rsidRPr="004F0992" w:rsidRDefault="006501BF" w:rsidP="0046236A">
            <w:pPr>
              <w:spacing w:line="240" w:lineRule="auto"/>
              <w:jc w:val="center"/>
              <w:rPr>
                <w:rFonts w:eastAsia="DengXian"/>
                <w:i/>
                <w:iCs/>
                <w:color w:val="000000"/>
                <w:sz w:val="20"/>
                <w:rtl/>
                <w:cs/>
              </w:rPr>
            </w:pPr>
            <w:r w:rsidRPr="00AE277C">
              <w:rPr>
                <w:rFonts w:eastAsia="DengXian"/>
                <w:i/>
                <w:iCs/>
                <w:color w:val="000000"/>
                <w:sz w:val="20"/>
                <w:cs/>
                <w:lang w:bidi="th-TH"/>
              </w:rPr>
              <w:t>(</w:t>
            </w:r>
            <w:r w:rsidRPr="004F0992">
              <w:rPr>
                <w:rFonts w:eastAsia="DengXian"/>
                <w:i/>
                <w:iCs/>
                <w:color w:val="000000"/>
                <w:sz w:val="20"/>
              </w:rPr>
              <w:t>in thousand Baht</w:t>
            </w:r>
            <w:r w:rsidRPr="00AE277C">
              <w:rPr>
                <w:rFonts w:eastAsia="DengXian"/>
                <w:i/>
                <w:iCs/>
                <w:color w:val="000000"/>
                <w:sz w:val="20"/>
                <w:cs/>
                <w:lang w:bidi="th-TH"/>
              </w:rPr>
              <w:t>)</w:t>
            </w:r>
          </w:p>
        </w:tc>
      </w:tr>
      <w:tr w:rsidR="006501BF" w:rsidRPr="004F0992" w14:paraId="659FB58C" w14:textId="77777777" w:rsidTr="00205763">
        <w:trPr>
          <w:trHeight w:val="259"/>
        </w:trPr>
        <w:tc>
          <w:tcPr>
            <w:tcW w:w="3330" w:type="dxa"/>
            <w:shd w:val="clear" w:color="auto" w:fill="auto"/>
          </w:tcPr>
          <w:p w14:paraId="6A800919" w14:textId="77777777" w:rsidR="006501BF" w:rsidRPr="004F0992" w:rsidRDefault="006501BF" w:rsidP="0046236A">
            <w:pPr>
              <w:spacing w:line="240" w:lineRule="auto"/>
              <w:ind w:right="-52"/>
              <w:rPr>
                <w:rFonts w:eastAsia="DengXian"/>
                <w:b/>
                <w:bCs/>
                <w:i/>
                <w:iCs/>
                <w:sz w:val="20"/>
                <w:rtl/>
                <w:cs/>
              </w:rPr>
            </w:pPr>
            <w:r w:rsidRPr="004F0992">
              <w:rPr>
                <w:rFonts w:eastAsia="DengXian"/>
                <w:b/>
                <w:bCs/>
                <w:i/>
                <w:iCs/>
                <w:sz w:val="20"/>
              </w:rPr>
              <w:t>Loan receivables</w:t>
            </w:r>
          </w:p>
        </w:tc>
        <w:tc>
          <w:tcPr>
            <w:tcW w:w="270" w:type="dxa"/>
            <w:shd w:val="clear" w:color="auto" w:fill="auto"/>
          </w:tcPr>
          <w:p w14:paraId="4CE9FF6A" w14:textId="77777777" w:rsidR="006501BF" w:rsidRPr="004F0992" w:rsidRDefault="006501BF" w:rsidP="0046236A">
            <w:pPr>
              <w:tabs>
                <w:tab w:val="left" w:pos="540"/>
              </w:tabs>
              <w:spacing w:line="240" w:lineRule="auto"/>
              <w:ind w:left="-108" w:right="-115"/>
              <w:jc w:val="center"/>
              <w:rPr>
                <w:rFonts w:eastAsia="DengXian"/>
                <w:sz w:val="20"/>
              </w:rPr>
            </w:pPr>
          </w:p>
        </w:tc>
        <w:tc>
          <w:tcPr>
            <w:tcW w:w="1350" w:type="dxa"/>
            <w:shd w:val="clear" w:color="auto" w:fill="auto"/>
          </w:tcPr>
          <w:p w14:paraId="47F85E99" w14:textId="77777777" w:rsidR="006501BF" w:rsidRPr="004F0992" w:rsidRDefault="006501BF" w:rsidP="0046236A">
            <w:pPr>
              <w:tabs>
                <w:tab w:val="decimal" w:pos="1146"/>
              </w:tabs>
              <w:spacing w:line="190" w:lineRule="exact"/>
              <w:ind w:left="-108" w:right="-108"/>
              <w:rPr>
                <w:rFonts w:eastAsia="DengXian"/>
                <w:sz w:val="20"/>
              </w:rPr>
            </w:pPr>
          </w:p>
        </w:tc>
        <w:tc>
          <w:tcPr>
            <w:tcW w:w="270" w:type="dxa"/>
          </w:tcPr>
          <w:p w14:paraId="1E51EC4D" w14:textId="77777777" w:rsidR="006501BF" w:rsidRPr="004F0992" w:rsidRDefault="006501BF" w:rsidP="0046236A">
            <w:pPr>
              <w:spacing w:line="240" w:lineRule="auto"/>
              <w:ind w:left="-122" w:right="-145"/>
              <w:jc w:val="center"/>
              <w:rPr>
                <w:rFonts w:eastAsia="DengXian"/>
                <w:sz w:val="20"/>
              </w:rPr>
            </w:pPr>
          </w:p>
        </w:tc>
        <w:tc>
          <w:tcPr>
            <w:tcW w:w="1350" w:type="dxa"/>
            <w:shd w:val="clear" w:color="auto" w:fill="auto"/>
          </w:tcPr>
          <w:p w14:paraId="47E2FBD9" w14:textId="77777777" w:rsidR="006501BF" w:rsidRPr="004F0992" w:rsidRDefault="006501BF" w:rsidP="0046236A">
            <w:pPr>
              <w:spacing w:line="240" w:lineRule="auto"/>
              <w:ind w:left="-122" w:right="-145"/>
              <w:jc w:val="center"/>
              <w:rPr>
                <w:rFonts w:eastAsia="DengXian"/>
                <w:sz w:val="20"/>
              </w:rPr>
            </w:pPr>
          </w:p>
        </w:tc>
        <w:tc>
          <w:tcPr>
            <w:tcW w:w="270" w:type="dxa"/>
          </w:tcPr>
          <w:p w14:paraId="69E47E4F" w14:textId="77777777" w:rsidR="006501BF" w:rsidRPr="004F0992" w:rsidRDefault="006501BF" w:rsidP="0046236A">
            <w:pPr>
              <w:spacing w:line="240" w:lineRule="auto"/>
              <w:ind w:left="-156" w:right="-100"/>
              <w:jc w:val="center"/>
              <w:rPr>
                <w:rFonts w:eastAsia="DengXian"/>
                <w:sz w:val="20"/>
              </w:rPr>
            </w:pPr>
          </w:p>
        </w:tc>
        <w:tc>
          <w:tcPr>
            <w:tcW w:w="1440" w:type="dxa"/>
            <w:shd w:val="clear" w:color="auto" w:fill="auto"/>
          </w:tcPr>
          <w:p w14:paraId="7DCE8BAA" w14:textId="77777777" w:rsidR="006501BF" w:rsidRPr="004F0992" w:rsidRDefault="006501BF" w:rsidP="0046236A">
            <w:pPr>
              <w:spacing w:line="240" w:lineRule="auto"/>
              <w:ind w:left="-156" w:right="-100"/>
              <w:jc w:val="center"/>
              <w:rPr>
                <w:rFonts w:eastAsia="DengXian"/>
                <w:sz w:val="20"/>
              </w:rPr>
            </w:pPr>
          </w:p>
        </w:tc>
        <w:tc>
          <w:tcPr>
            <w:tcW w:w="270" w:type="dxa"/>
          </w:tcPr>
          <w:p w14:paraId="77D0F955" w14:textId="77777777" w:rsidR="006501BF" w:rsidRPr="004F0992" w:rsidRDefault="006501BF" w:rsidP="0046236A">
            <w:pPr>
              <w:tabs>
                <w:tab w:val="left" w:pos="540"/>
              </w:tabs>
              <w:spacing w:line="240" w:lineRule="auto"/>
              <w:ind w:left="-156" w:right="-100"/>
              <w:jc w:val="center"/>
              <w:rPr>
                <w:rFonts w:eastAsia="DengXian"/>
                <w:sz w:val="20"/>
              </w:rPr>
            </w:pPr>
          </w:p>
        </w:tc>
        <w:tc>
          <w:tcPr>
            <w:tcW w:w="1141" w:type="dxa"/>
            <w:gridSpan w:val="2"/>
            <w:shd w:val="clear" w:color="auto" w:fill="auto"/>
          </w:tcPr>
          <w:p w14:paraId="26FA2665" w14:textId="77777777" w:rsidR="006501BF" w:rsidRPr="004F0992" w:rsidRDefault="006501BF" w:rsidP="0046236A">
            <w:pPr>
              <w:tabs>
                <w:tab w:val="left" w:pos="540"/>
              </w:tabs>
              <w:spacing w:line="240" w:lineRule="auto"/>
              <w:ind w:left="-156" w:right="-100"/>
              <w:jc w:val="center"/>
              <w:rPr>
                <w:rFonts w:eastAsia="DengXian"/>
                <w:sz w:val="20"/>
              </w:rPr>
            </w:pPr>
          </w:p>
        </w:tc>
      </w:tr>
      <w:tr w:rsidR="006501BF" w:rsidRPr="004F0992" w14:paraId="5E47A981" w14:textId="77777777" w:rsidTr="00205763">
        <w:trPr>
          <w:trHeight w:val="259"/>
        </w:trPr>
        <w:tc>
          <w:tcPr>
            <w:tcW w:w="3330" w:type="dxa"/>
            <w:shd w:val="clear" w:color="auto" w:fill="auto"/>
          </w:tcPr>
          <w:p w14:paraId="3B04B94A"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3F452845"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5B26B77B" w14:textId="77777777" w:rsidR="006501BF" w:rsidRPr="004F0992" w:rsidRDefault="006501BF" w:rsidP="0046236A">
            <w:pPr>
              <w:tabs>
                <w:tab w:val="decimal" w:pos="1060"/>
              </w:tabs>
              <w:spacing w:line="240" w:lineRule="atLeast"/>
              <w:ind w:left="-108" w:right="-15"/>
              <w:rPr>
                <w:rFonts w:eastAsia="DengXian"/>
                <w:sz w:val="20"/>
              </w:rPr>
            </w:pPr>
            <w:r w:rsidRPr="004F0992">
              <w:rPr>
                <w:sz w:val="20"/>
              </w:rPr>
              <w:t>55,209,046</w:t>
            </w:r>
          </w:p>
        </w:tc>
        <w:tc>
          <w:tcPr>
            <w:tcW w:w="270" w:type="dxa"/>
          </w:tcPr>
          <w:p w14:paraId="7759D068" w14:textId="77777777" w:rsidR="006501BF" w:rsidRPr="00AE277C" w:rsidRDefault="006501BF" w:rsidP="0046236A">
            <w:pPr>
              <w:tabs>
                <w:tab w:val="decimal" w:pos="1150"/>
              </w:tabs>
              <w:spacing w:line="240" w:lineRule="atLeast"/>
              <w:ind w:left="-108" w:right="-108"/>
              <w:rPr>
                <w:rFonts w:eastAsia="DengXian"/>
                <w:sz w:val="20"/>
                <w:szCs w:val="25"/>
                <w:cs/>
                <w:lang w:bidi="th-TH"/>
              </w:rPr>
            </w:pPr>
          </w:p>
        </w:tc>
        <w:tc>
          <w:tcPr>
            <w:tcW w:w="1350" w:type="dxa"/>
            <w:shd w:val="clear" w:color="auto" w:fill="auto"/>
          </w:tcPr>
          <w:p w14:paraId="4B9D271B" w14:textId="77777777" w:rsidR="006501BF" w:rsidRPr="004F0992" w:rsidRDefault="006501BF" w:rsidP="0046236A">
            <w:pPr>
              <w:tabs>
                <w:tab w:val="decimal" w:pos="1060"/>
              </w:tabs>
              <w:spacing w:line="240" w:lineRule="atLeast"/>
              <w:ind w:left="-108" w:right="-15"/>
              <w:rPr>
                <w:rFonts w:eastAsia="DengXian"/>
                <w:sz w:val="20"/>
                <w:lang w:bidi="th-TH"/>
              </w:rPr>
            </w:pPr>
            <w:r w:rsidRPr="00AE277C">
              <w:rPr>
                <w:rFonts w:eastAsia="DengXian"/>
                <w:sz w:val="20"/>
                <w:cs/>
                <w:lang w:bidi="th-TH"/>
              </w:rPr>
              <w:t>-</w:t>
            </w:r>
          </w:p>
        </w:tc>
        <w:tc>
          <w:tcPr>
            <w:tcW w:w="270" w:type="dxa"/>
          </w:tcPr>
          <w:p w14:paraId="66F2246D"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726C5FD5"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42A56058"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141" w:type="dxa"/>
            <w:gridSpan w:val="2"/>
            <w:shd w:val="clear" w:color="auto" w:fill="auto"/>
          </w:tcPr>
          <w:p w14:paraId="5D6DF472" w14:textId="77777777" w:rsidR="006501BF" w:rsidRPr="004F0992" w:rsidRDefault="006501BF" w:rsidP="0046236A">
            <w:pPr>
              <w:tabs>
                <w:tab w:val="decimal" w:pos="1150"/>
              </w:tabs>
              <w:spacing w:line="240" w:lineRule="atLeast"/>
              <w:ind w:left="-108" w:right="-15"/>
              <w:rPr>
                <w:rFonts w:eastAsia="DengXian"/>
                <w:sz w:val="20"/>
                <w:lang w:bidi="th-TH"/>
              </w:rPr>
            </w:pPr>
            <w:r w:rsidRPr="004F0992">
              <w:rPr>
                <w:rFonts w:eastAsia="DengXian"/>
                <w:sz w:val="20"/>
                <w:lang w:bidi="th-TH"/>
              </w:rPr>
              <w:t>55,209,046</w:t>
            </w:r>
          </w:p>
        </w:tc>
      </w:tr>
      <w:tr w:rsidR="006501BF" w:rsidRPr="004F0992" w14:paraId="6F0F002B" w14:textId="77777777" w:rsidTr="00205763">
        <w:trPr>
          <w:trHeight w:val="259"/>
        </w:trPr>
        <w:tc>
          <w:tcPr>
            <w:tcW w:w="3330" w:type="dxa"/>
            <w:shd w:val="clear" w:color="auto" w:fill="auto"/>
          </w:tcPr>
          <w:p w14:paraId="7E3EAFDF"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45EE0170"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56B9F03D" w14:textId="77777777" w:rsidR="006501BF" w:rsidRPr="004F0992" w:rsidRDefault="006501BF" w:rsidP="0046236A">
            <w:pPr>
              <w:tabs>
                <w:tab w:val="decimal" w:pos="1060"/>
              </w:tabs>
              <w:spacing w:line="240" w:lineRule="atLeast"/>
              <w:ind w:left="-108" w:right="-15"/>
              <w:rPr>
                <w:rFonts w:eastAsia="DengXian"/>
                <w:sz w:val="20"/>
                <w:rtl/>
                <w:cs/>
              </w:rPr>
            </w:pPr>
            <w:r w:rsidRPr="004F0992">
              <w:rPr>
                <w:rFonts w:eastAsia="DengXian"/>
                <w:sz w:val="20"/>
              </w:rPr>
              <w:t>10,162,640</w:t>
            </w:r>
          </w:p>
        </w:tc>
        <w:tc>
          <w:tcPr>
            <w:tcW w:w="270" w:type="dxa"/>
          </w:tcPr>
          <w:p w14:paraId="36424A19"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2821772D"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26E5C7E0"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58319DA3"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02795813"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04348CED"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10,162,640</w:t>
            </w:r>
          </w:p>
        </w:tc>
      </w:tr>
      <w:tr w:rsidR="006501BF" w:rsidRPr="004F0992" w14:paraId="0CF1AE9B" w14:textId="77777777" w:rsidTr="00205763">
        <w:trPr>
          <w:trHeight w:val="259"/>
        </w:trPr>
        <w:tc>
          <w:tcPr>
            <w:tcW w:w="3330" w:type="dxa"/>
            <w:shd w:val="clear" w:color="auto" w:fill="auto"/>
          </w:tcPr>
          <w:p w14:paraId="2D865891"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16006D0C"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29642BF2"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02F69A71"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498F8504" w14:textId="77777777" w:rsidR="006501BF" w:rsidRPr="004F0992" w:rsidRDefault="006501BF" w:rsidP="0046236A">
            <w:pPr>
              <w:tabs>
                <w:tab w:val="decimal" w:pos="1060"/>
              </w:tabs>
              <w:spacing w:line="240" w:lineRule="atLeast"/>
              <w:ind w:left="-108" w:right="-15"/>
              <w:rPr>
                <w:rFonts w:eastAsia="DengXian"/>
                <w:sz w:val="20"/>
                <w:rtl/>
                <w:cs/>
              </w:rPr>
            </w:pPr>
            <w:r w:rsidRPr="004F0992">
              <w:rPr>
                <w:rFonts w:eastAsia="DengXian"/>
                <w:sz w:val="20"/>
                <w:lang w:bidi="th-TH"/>
              </w:rPr>
              <w:t>3,399,512</w:t>
            </w:r>
          </w:p>
        </w:tc>
        <w:tc>
          <w:tcPr>
            <w:tcW w:w="270" w:type="dxa"/>
          </w:tcPr>
          <w:p w14:paraId="21EECB7D"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1014D81"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0A073891"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5211B8F7"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3,399,512</w:t>
            </w:r>
          </w:p>
        </w:tc>
      </w:tr>
      <w:tr w:rsidR="006501BF" w:rsidRPr="004F0992" w14:paraId="0A29043A" w14:textId="77777777" w:rsidTr="00205763">
        <w:trPr>
          <w:trHeight w:val="259"/>
        </w:trPr>
        <w:tc>
          <w:tcPr>
            <w:tcW w:w="3330" w:type="dxa"/>
            <w:shd w:val="clear" w:color="auto" w:fill="auto"/>
          </w:tcPr>
          <w:p w14:paraId="2EC41FBD"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35026EAD"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95CB498"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34890B94"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088DF6E0" w14:textId="77777777" w:rsidR="006501BF" w:rsidRPr="004F0992" w:rsidRDefault="006501BF" w:rsidP="0046236A">
            <w:pPr>
              <w:tabs>
                <w:tab w:val="decimal" w:pos="1060"/>
              </w:tabs>
              <w:spacing w:line="240" w:lineRule="atLeast"/>
              <w:ind w:left="-108" w:right="-15"/>
              <w:rPr>
                <w:rFonts w:eastAsia="DengXian"/>
                <w:sz w:val="20"/>
                <w:rtl/>
                <w:cs/>
              </w:rPr>
            </w:pPr>
            <w:r w:rsidRPr="004F0992">
              <w:rPr>
                <w:rFonts w:eastAsia="DengXian"/>
                <w:sz w:val="20"/>
                <w:lang w:bidi="th-TH"/>
              </w:rPr>
              <w:t>1,089,099</w:t>
            </w:r>
          </w:p>
        </w:tc>
        <w:tc>
          <w:tcPr>
            <w:tcW w:w="270" w:type="dxa"/>
          </w:tcPr>
          <w:p w14:paraId="49449523"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71A4E88"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p>
        </w:tc>
        <w:tc>
          <w:tcPr>
            <w:tcW w:w="270" w:type="dxa"/>
          </w:tcPr>
          <w:p w14:paraId="7743AA0B"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79DF64C0"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1,089,099</w:t>
            </w:r>
          </w:p>
        </w:tc>
      </w:tr>
      <w:tr w:rsidR="006501BF" w:rsidRPr="004F0992" w14:paraId="1BB2849D" w14:textId="77777777" w:rsidTr="00205763">
        <w:trPr>
          <w:trHeight w:val="259"/>
        </w:trPr>
        <w:tc>
          <w:tcPr>
            <w:tcW w:w="3330" w:type="dxa"/>
            <w:shd w:val="clear" w:color="auto" w:fill="auto"/>
          </w:tcPr>
          <w:p w14:paraId="6293DCE4"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D8DFD07"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2B30EC75"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0EEC0219"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0F193866"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55956730"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5FA476E0" w14:textId="77777777" w:rsidR="006501BF" w:rsidRPr="004F0992" w:rsidRDefault="006501BF" w:rsidP="0046236A">
            <w:pPr>
              <w:tabs>
                <w:tab w:val="decimal" w:pos="1150"/>
              </w:tabs>
              <w:spacing w:line="240" w:lineRule="atLeast"/>
              <w:ind w:left="-108" w:right="-15"/>
              <w:rPr>
                <w:rFonts w:eastAsia="DengXian"/>
                <w:sz w:val="20"/>
              </w:rPr>
            </w:pPr>
            <w:r w:rsidRPr="004F0992">
              <w:rPr>
                <w:rFonts w:eastAsia="DengXian"/>
                <w:sz w:val="20"/>
              </w:rPr>
              <w:t>584,053</w:t>
            </w:r>
          </w:p>
        </w:tc>
        <w:tc>
          <w:tcPr>
            <w:tcW w:w="270" w:type="dxa"/>
          </w:tcPr>
          <w:p w14:paraId="4371526E"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6D7424BE"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584,053</w:t>
            </w:r>
          </w:p>
        </w:tc>
      </w:tr>
      <w:tr w:rsidR="006501BF" w:rsidRPr="004F0992" w14:paraId="5C317025" w14:textId="77777777" w:rsidTr="00205763">
        <w:trPr>
          <w:trHeight w:val="259"/>
        </w:trPr>
        <w:tc>
          <w:tcPr>
            <w:tcW w:w="3330" w:type="dxa"/>
            <w:shd w:val="clear" w:color="auto" w:fill="auto"/>
          </w:tcPr>
          <w:p w14:paraId="2A962A9E"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Litigation receivables</w:t>
            </w:r>
          </w:p>
        </w:tc>
        <w:tc>
          <w:tcPr>
            <w:tcW w:w="270" w:type="dxa"/>
            <w:shd w:val="clear" w:color="auto" w:fill="auto"/>
          </w:tcPr>
          <w:p w14:paraId="5DEDAFFC"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shd w:val="clear" w:color="auto" w:fill="auto"/>
          </w:tcPr>
          <w:p w14:paraId="0285466B" w14:textId="77777777" w:rsidR="006501BF" w:rsidRPr="004F0992" w:rsidRDefault="006501BF" w:rsidP="0046236A">
            <w:pPr>
              <w:tabs>
                <w:tab w:val="decimal" w:pos="1060"/>
              </w:tabs>
              <w:spacing w:line="240" w:lineRule="atLeast"/>
              <w:ind w:left="-108" w:right="-15"/>
              <w:rPr>
                <w:rFonts w:eastAsia="DengXian"/>
                <w:sz w:val="20"/>
              </w:rPr>
            </w:pPr>
            <w:r w:rsidRPr="00AE277C">
              <w:rPr>
                <w:rFonts w:eastAsia="DengXian"/>
                <w:sz w:val="20"/>
                <w:cs/>
                <w:lang w:bidi="th-TH"/>
              </w:rPr>
              <w:t>-</w:t>
            </w:r>
          </w:p>
        </w:tc>
        <w:tc>
          <w:tcPr>
            <w:tcW w:w="270" w:type="dxa"/>
          </w:tcPr>
          <w:p w14:paraId="4DEB319D" w14:textId="77777777" w:rsidR="006501BF" w:rsidRPr="004F0992" w:rsidRDefault="006501BF" w:rsidP="0046236A">
            <w:pPr>
              <w:tabs>
                <w:tab w:val="decimal" w:pos="1150"/>
              </w:tabs>
              <w:spacing w:line="240" w:lineRule="atLeast"/>
              <w:ind w:left="-108" w:right="-108"/>
              <w:rPr>
                <w:rFonts w:eastAsia="DengXian"/>
                <w:sz w:val="20"/>
                <w:rtl/>
                <w:cs/>
              </w:rPr>
            </w:pPr>
          </w:p>
        </w:tc>
        <w:tc>
          <w:tcPr>
            <w:tcW w:w="1350" w:type="dxa"/>
            <w:shd w:val="clear" w:color="auto" w:fill="auto"/>
          </w:tcPr>
          <w:p w14:paraId="52DB3D76"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p>
        </w:tc>
        <w:tc>
          <w:tcPr>
            <w:tcW w:w="270" w:type="dxa"/>
          </w:tcPr>
          <w:p w14:paraId="3FD1B826" w14:textId="77777777" w:rsidR="006501BF" w:rsidRPr="004F0992" w:rsidRDefault="006501BF" w:rsidP="0046236A">
            <w:pPr>
              <w:tabs>
                <w:tab w:val="decimal" w:pos="830"/>
              </w:tabs>
              <w:spacing w:line="240" w:lineRule="atLeast"/>
              <w:ind w:left="-108" w:right="-375"/>
              <w:rPr>
                <w:rFonts w:eastAsia="DengXian"/>
                <w:sz w:val="20"/>
                <w:lang w:bidi="th-TH"/>
              </w:rPr>
            </w:pPr>
          </w:p>
        </w:tc>
        <w:tc>
          <w:tcPr>
            <w:tcW w:w="1440" w:type="dxa"/>
            <w:shd w:val="clear" w:color="auto" w:fill="auto"/>
          </w:tcPr>
          <w:p w14:paraId="6B92734D" w14:textId="77777777" w:rsidR="006501BF" w:rsidRPr="004F0992" w:rsidRDefault="006501BF" w:rsidP="0046236A">
            <w:pPr>
              <w:tabs>
                <w:tab w:val="decimal" w:pos="1150"/>
              </w:tabs>
              <w:spacing w:line="240" w:lineRule="atLeast"/>
              <w:ind w:left="-108" w:right="-15"/>
              <w:rPr>
                <w:rFonts w:eastAsia="DengXian"/>
                <w:sz w:val="20"/>
              </w:rPr>
            </w:pPr>
            <w:r w:rsidRPr="004F0992">
              <w:rPr>
                <w:rFonts w:eastAsia="DengXian"/>
                <w:sz w:val="20"/>
              </w:rPr>
              <w:t>162,924</w:t>
            </w:r>
          </w:p>
        </w:tc>
        <w:tc>
          <w:tcPr>
            <w:tcW w:w="270" w:type="dxa"/>
          </w:tcPr>
          <w:p w14:paraId="6C5E4795" w14:textId="77777777" w:rsidR="006501BF" w:rsidRPr="004F0992" w:rsidRDefault="006501BF" w:rsidP="0046236A">
            <w:pPr>
              <w:tabs>
                <w:tab w:val="decimal" w:pos="830"/>
              </w:tabs>
              <w:spacing w:line="240" w:lineRule="atLeast"/>
              <w:ind w:left="-108" w:right="-375"/>
              <w:rPr>
                <w:rFonts w:eastAsia="DengXian"/>
                <w:sz w:val="20"/>
                <w:rtl/>
                <w:cs/>
              </w:rPr>
            </w:pPr>
          </w:p>
        </w:tc>
        <w:tc>
          <w:tcPr>
            <w:tcW w:w="1141" w:type="dxa"/>
            <w:gridSpan w:val="2"/>
            <w:shd w:val="clear" w:color="auto" w:fill="auto"/>
          </w:tcPr>
          <w:p w14:paraId="77ED0DA5" w14:textId="77777777" w:rsidR="006501BF" w:rsidRPr="004F0992" w:rsidRDefault="006501BF" w:rsidP="0046236A">
            <w:pPr>
              <w:tabs>
                <w:tab w:val="decimal" w:pos="1150"/>
              </w:tabs>
              <w:spacing w:line="240" w:lineRule="atLeast"/>
              <w:ind w:left="-108" w:right="-15"/>
              <w:rPr>
                <w:rFonts w:eastAsia="DengXian"/>
                <w:sz w:val="20"/>
                <w:rtl/>
                <w:cs/>
              </w:rPr>
            </w:pPr>
            <w:r w:rsidRPr="004F0992">
              <w:rPr>
                <w:rFonts w:eastAsia="DengXian"/>
                <w:sz w:val="20"/>
                <w:lang w:bidi="th-TH"/>
              </w:rPr>
              <w:t>162,924</w:t>
            </w:r>
          </w:p>
        </w:tc>
      </w:tr>
      <w:tr w:rsidR="006501BF" w:rsidRPr="004F0992" w14:paraId="082AA1D5" w14:textId="77777777" w:rsidTr="00205763">
        <w:trPr>
          <w:trHeight w:val="259"/>
        </w:trPr>
        <w:tc>
          <w:tcPr>
            <w:tcW w:w="3330" w:type="dxa"/>
            <w:shd w:val="clear" w:color="auto" w:fill="auto"/>
          </w:tcPr>
          <w:p w14:paraId="6FA8295C" w14:textId="075446FA" w:rsidR="006501BF" w:rsidRPr="004F0992" w:rsidRDefault="00F027C4"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Gross carrying amount</w:t>
            </w:r>
          </w:p>
        </w:tc>
        <w:tc>
          <w:tcPr>
            <w:tcW w:w="270" w:type="dxa"/>
            <w:shd w:val="clear" w:color="auto" w:fill="auto"/>
          </w:tcPr>
          <w:p w14:paraId="21479A2C" w14:textId="77777777" w:rsidR="006501BF" w:rsidRPr="004F0992" w:rsidRDefault="006501BF" w:rsidP="0046236A">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vAlign w:val="bottom"/>
          </w:tcPr>
          <w:p w14:paraId="52F24540"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b/>
                <w:bCs/>
                <w:sz w:val="20"/>
              </w:rPr>
              <w:t>65,371,686</w:t>
            </w:r>
          </w:p>
        </w:tc>
        <w:tc>
          <w:tcPr>
            <w:tcW w:w="270" w:type="dxa"/>
          </w:tcPr>
          <w:p w14:paraId="33579C17" w14:textId="77777777" w:rsidR="006501BF" w:rsidRPr="004F0992" w:rsidRDefault="006501BF" w:rsidP="0046236A">
            <w:pPr>
              <w:tabs>
                <w:tab w:val="left" w:pos="540"/>
              </w:tabs>
              <w:spacing w:line="240" w:lineRule="atLeast"/>
              <w:ind w:left="-122" w:right="-108"/>
              <w:jc w:val="center"/>
              <w:rPr>
                <w:rFonts w:eastAsia="DengXian"/>
                <w:b/>
                <w:bCs/>
                <w:sz w:val="20"/>
                <w:rtl/>
                <w:cs/>
              </w:rPr>
            </w:pPr>
          </w:p>
        </w:tc>
        <w:tc>
          <w:tcPr>
            <w:tcW w:w="1350" w:type="dxa"/>
            <w:tcBorders>
              <w:top w:val="single" w:sz="4" w:space="0" w:color="auto"/>
            </w:tcBorders>
            <w:shd w:val="clear" w:color="auto" w:fill="auto"/>
          </w:tcPr>
          <w:p w14:paraId="430BF127"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rFonts w:eastAsia="DengXian"/>
                <w:b/>
                <w:bCs/>
                <w:sz w:val="20"/>
                <w:lang w:bidi="th-TH"/>
              </w:rPr>
              <w:t>4,488,611</w:t>
            </w:r>
          </w:p>
        </w:tc>
        <w:tc>
          <w:tcPr>
            <w:tcW w:w="270" w:type="dxa"/>
          </w:tcPr>
          <w:p w14:paraId="3C2F33FE" w14:textId="77777777" w:rsidR="006501BF" w:rsidRPr="004F0992" w:rsidRDefault="006501BF" w:rsidP="0046236A">
            <w:pPr>
              <w:tabs>
                <w:tab w:val="decimal" w:pos="830"/>
              </w:tabs>
              <w:spacing w:line="240" w:lineRule="atLeast"/>
              <w:ind w:left="-108" w:right="-375"/>
              <w:rPr>
                <w:rFonts w:eastAsia="DengXian"/>
                <w:b/>
                <w:bCs/>
                <w:sz w:val="20"/>
                <w:lang w:bidi="th-TH"/>
              </w:rPr>
            </w:pPr>
          </w:p>
        </w:tc>
        <w:tc>
          <w:tcPr>
            <w:tcW w:w="1440" w:type="dxa"/>
            <w:tcBorders>
              <w:top w:val="single" w:sz="4" w:space="0" w:color="auto"/>
            </w:tcBorders>
            <w:shd w:val="clear" w:color="auto" w:fill="auto"/>
          </w:tcPr>
          <w:p w14:paraId="79EA7468" w14:textId="77777777" w:rsidR="006501BF" w:rsidRPr="004F0992" w:rsidRDefault="006501BF" w:rsidP="0046236A">
            <w:pPr>
              <w:tabs>
                <w:tab w:val="decimal" w:pos="1146"/>
              </w:tabs>
              <w:spacing w:line="240" w:lineRule="atLeast"/>
              <w:ind w:left="-108" w:right="-15"/>
              <w:rPr>
                <w:rFonts w:eastAsia="DengXian"/>
                <w:b/>
                <w:bCs/>
                <w:sz w:val="20"/>
              </w:rPr>
            </w:pPr>
            <w:r w:rsidRPr="004F0992">
              <w:rPr>
                <w:rFonts w:eastAsia="DengXian"/>
                <w:b/>
                <w:bCs/>
                <w:sz w:val="20"/>
              </w:rPr>
              <w:t>746,977</w:t>
            </w:r>
          </w:p>
        </w:tc>
        <w:tc>
          <w:tcPr>
            <w:tcW w:w="270" w:type="dxa"/>
          </w:tcPr>
          <w:p w14:paraId="3280B185" w14:textId="77777777" w:rsidR="006501BF" w:rsidRPr="004F0992" w:rsidRDefault="006501BF" w:rsidP="0046236A">
            <w:pPr>
              <w:tabs>
                <w:tab w:val="decimal" w:pos="830"/>
              </w:tabs>
              <w:spacing w:line="240" w:lineRule="atLeast"/>
              <w:ind w:left="-108" w:right="-375"/>
              <w:rPr>
                <w:rFonts w:eastAsia="DengXian"/>
                <w:b/>
                <w:bCs/>
                <w:sz w:val="20"/>
                <w:rtl/>
                <w:cs/>
              </w:rPr>
            </w:pPr>
          </w:p>
        </w:tc>
        <w:tc>
          <w:tcPr>
            <w:tcW w:w="1141" w:type="dxa"/>
            <w:gridSpan w:val="2"/>
            <w:tcBorders>
              <w:top w:val="single" w:sz="4" w:space="0" w:color="auto"/>
            </w:tcBorders>
            <w:shd w:val="clear" w:color="auto" w:fill="auto"/>
          </w:tcPr>
          <w:p w14:paraId="0E26F8FC" w14:textId="77777777" w:rsidR="006501BF" w:rsidRPr="004F0992" w:rsidRDefault="006501BF" w:rsidP="0046236A">
            <w:pPr>
              <w:tabs>
                <w:tab w:val="decimal" w:pos="1146"/>
              </w:tabs>
              <w:spacing w:line="240" w:lineRule="atLeast"/>
              <w:ind w:left="-108" w:right="-15"/>
              <w:rPr>
                <w:rFonts w:eastAsia="DengXian"/>
                <w:b/>
                <w:bCs/>
                <w:sz w:val="20"/>
                <w:rtl/>
                <w:cs/>
              </w:rPr>
            </w:pPr>
            <w:r w:rsidRPr="004F0992">
              <w:rPr>
                <w:rFonts w:eastAsia="DengXian"/>
                <w:b/>
                <w:bCs/>
                <w:sz w:val="20"/>
              </w:rPr>
              <w:t>70,607,274</w:t>
            </w:r>
          </w:p>
        </w:tc>
      </w:tr>
      <w:tr w:rsidR="006501BF" w:rsidRPr="004F0992" w14:paraId="40C2EAD7" w14:textId="77777777" w:rsidTr="00205763">
        <w:trPr>
          <w:trHeight w:val="259"/>
        </w:trPr>
        <w:tc>
          <w:tcPr>
            <w:tcW w:w="3330" w:type="dxa"/>
            <w:shd w:val="clear" w:color="auto" w:fill="auto"/>
          </w:tcPr>
          <w:p w14:paraId="668F2A64" w14:textId="77777777"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1D5A1925" w14:textId="77777777" w:rsidR="006501BF" w:rsidRPr="004F0992" w:rsidRDefault="006501BF" w:rsidP="0046236A">
            <w:pPr>
              <w:tabs>
                <w:tab w:val="left" w:pos="540"/>
              </w:tabs>
              <w:spacing w:line="240" w:lineRule="auto"/>
              <w:ind w:right="-115"/>
              <w:rPr>
                <w:rFonts w:eastAsia="DengXian"/>
                <w:sz w:val="20"/>
                <w:rtl/>
                <w:cs/>
              </w:rPr>
            </w:pPr>
          </w:p>
        </w:tc>
        <w:tc>
          <w:tcPr>
            <w:tcW w:w="1350" w:type="dxa"/>
            <w:tcBorders>
              <w:bottom w:val="single" w:sz="4" w:space="0" w:color="auto"/>
            </w:tcBorders>
            <w:shd w:val="clear" w:color="auto" w:fill="auto"/>
            <w:vAlign w:val="bottom"/>
          </w:tcPr>
          <w:p w14:paraId="2483599D" w14:textId="77777777" w:rsidR="006501BF" w:rsidRPr="004F0992" w:rsidRDefault="006501BF" w:rsidP="0046236A">
            <w:pPr>
              <w:tabs>
                <w:tab w:val="decimal" w:pos="1060"/>
              </w:tabs>
              <w:spacing w:line="240" w:lineRule="atLeast"/>
              <w:ind w:left="-108" w:right="-375"/>
              <w:rPr>
                <w:rFonts w:eastAsia="DengXian"/>
                <w:sz w:val="20"/>
                <w:rtl/>
                <w:cs/>
              </w:rPr>
            </w:pPr>
            <w:r w:rsidRPr="00AE277C">
              <w:rPr>
                <w:sz w:val="20"/>
                <w:cs/>
                <w:lang w:bidi="th-TH"/>
              </w:rPr>
              <w:t>(</w:t>
            </w:r>
            <w:r w:rsidRPr="004F0992">
              <w:rPr>
                <w:sz w:val="20"/>
              </w:rPr>
              <w:t>538,039</w:t>
            </w:r>
            <w:r w:rsidRPr="00AE277C">
              <w:rPr>
                <w:sz w:val="20"/>
                <w:cs/>
                <w:lang w:bidi="th-TH"/>
              </w:rPr>
              <w:t>)</w:t>
            </w:r>
          </w:p>
        </w:tc>
        <w:tc>
          <w:tcPr>
            <w:tcW w:w="270" w:type="dxa"/>
          </w:tcPr>
          <w:p w14:paraId="5E11A636" w14:textId="77777777" w:rsidR="006501BF" w:rsidRPr="004F0992" w:rsidRDefault="006501BF" w:rsidP="0046236A">
            <w:pPr>
              <w:tabs>
                <w:tab w:val="left" w:pos="540"/>
              </w:tabs>
              <w:spacing w:line="240" w:lineRule="atLeast"/>
              <w:ind w:left="-122" w:right="-145"/>
              <w:jc w:val="center"/>
              <w:rPr>
                <w:rFonts w:eastAsia="DengXian"/>
                <w:sz w:val="20"/>
              </w:rPr>
            </w:pPr>
          </w:p>
        </w:tc>
        <w:tc>
          <w:tcPr>
            <w:tcW w:w="1350" w:type="dxa"/>
            <w:tcBorders>
              <w:bottom w:val="single" w:sz="4" w:space="0" w:color="auto"/>
            </w:tcBorders>
            <w:shd w:val="clear" w:color="auto" w:fill="auto"/>
            <w:vAlign w:val="bottom"/>
          </w:tcPr>
          <w:p w14:paraId="66225F13" w14:textId="77777777" w:rsidR="006501BF" w:rsidRPr="004F0992" w:rsidRDefault="006501BF" w:rsidP="0046236A">
            <w:pPr>
              <w:tabs>
                <w:tab w:val="decimal" w:pos="1060"/>
              </w:tabs>
              <w:spacing w:line="240" w:lineRule="atLeast"/>
              <w:ind w:left="-108" w:right="-15"/>
              <w:rPr>
                <w:rFonts w:eastAsia="DengXian"/>
                <w:sz w:val="20"/>
                <w:rtl/>
                <w:cs/>
              </w:rPr>
            </w:pPr>
            <w:r w:rsidRPr="00AE277C">
              <w:rPr>
                <w:rFonts w:eastAsia="DengXian"/>
                <w:sz w:val="20"/>
                <w:cs/>
                <w:lang w:bidi="th-TH"/>
              </w:rPr>
              <w:t>(</w:t>
            </w:r>
            <w:r w:rsidRPr="004F0992">
              <w:rPr>
                <w:rFonts w:eastAsia="DengXian"/>
                <w:sz w:val="20"/>
                <w:lang w:bidi="th-TH"/>
              </w:rPr>
              <w:t>306,921</w:t>
            </w:r>
            <w:r w:rsidRPr="00AE277C">
              <w:rPr>
                <w:rFonts w:eastAsia="DengXian"/>
                <w:sz w:val="20"/>
                <w:cs/>
                <w:lang w:bidi="th-TH"/>
              </w:rPr>
              <w:t>)</w:t>
            </w:r>
          </w:p>
        </w:tc>
        <w:tc>
          <w:tcPr>
            <w:tcW w:w="270" w:type="dxa"/>
          </w:tcPr>
          <w:p w14:paraId="4FA64699" w14:textId="77777777" w:rsidR="006501BF" w:rsidRPr="004F0992" w:rsidRDefault="006501BF" w:rsidP="0046236A">
            <w:pPr>
              <w:pStyle w:val="acctfourfigures"/>
              <w:tabs>
                <w:tab w:val="clear" w:pos="765"/>
                <w:tab w:val="decimal" w:pos="1146"/>
              </w:tabs>
              <w:spacing w:line="240" w:lineRule="atLeast"/>
              <w:ind w:left="-18" w:right="-19"/>
              <w:rPr>
                <w:rFonts w:eastAsia="DengXian"/>
                <w:sz w:val="20"/>
                <w:lang w:bidi="th-TH"/>
              </w:rPr>
            </w:pPr>
          </w:p>
        </w:tc>
        <w:tc>
          <w:tcPr>
            <w:tcW w:w="1440" w:type="dxa"/>
            <w:tcBorders>
              <w:bottom w:val="single" w:sz="4" w:space="0" w:color="auto"/>
            </w:tcBorders>
            <w:shd w:val="clear" w:color="auto" w:fill="auto"/>
          </w:tcPr>
          <w:p w14:paraId="38EF4E99" w14:textId="77777777" w:rsidR="006501BF" w:rsidRPr="004F0992" w:rsidRDefault="006501BF" w:rsidP="0046236A">
            <w:pPr>
              <w:tabs>
                <w:tab w:val="decimal" w:pos="1150"/>
              </w:tabs>
              <w:spacing w:line="240" w:lineRule="atLeast"/>
              <w:ind w:left="-108" w:right="-15"/>
              <w:rPr>
                <w:rFonts w:eastAsia="DengXian"/>
                <w:sz w:val="20"/>
              </w:rPr>
            </w:pPr>
            <w:r w:rsidRPr="00AE277C">
              <w:rPr>
                <w:rFonts w:eastAsia="DengXian"/>
                <w:sz w:val="20"/>
                <w:cs/>
                <w:lang w:bidi="th-TH"/>
              </w:rPr>
              <w:t>(</w:t>
            </w:r>
            <w:r w:rsidRPr="004F0992">
              <w:rPr>
                <w:rFonts w:eastAsia="DengXian"/>
                <w:sz w:val="20"/>
              </w:rPr>
              <w:t>480,928</w:t>
            </w:r>
            <w:r w:rsidRPr="00AE277C">
              <w:rPr>
                <w:rFonts w:eastAsia="DengXian"/>
                <w:sz w:val="20"/>
                <w:cs/>
                <w:lang w:bidi="th-TH"/>
              </w:rPr>
              <w:t>)</w:t>
            </w:r>
          </w:p>
        </w:tc>
        <w:tc>
          <w:tcPr>
            <w:tcW w:w="270" w:type="dxa"/>
          </w:tcPr>
          <w:p w14:paraId="4FA71674" w14:textId="77777777" w:rsidR="006501BF" w:rsidRPr="004F0992" w:rsidRDefault="006501BF" w:rsidP="0046236A">
            <w:pPr>
              <w:pStyle w:val="acctfourfigures"/>
              <w:tabs>
                <w:tab w:val="clear" w:pos="765"/>
                <w:tab w:val="decimal" w:pos="1146"/>
              </w:tabs>
              <w:spacing w:line="240" w:lineRule="atLeast"/>
              <w:ind w:left="-18" w:right="-19"/>
              <w:rPr>
                <w:rFonts w:eastAsia="DengXian"/>
                <w:sz w:val="20"/>
                <w:lang w:bidi="th-TH"/>
              </w:rPr>
            </w:pPr>
          </w:p>
        </w:tc>
        <w:tc>
          <w:tcPr>
            <w:tcW w:w="1141" w:type="dxa"/>
            <w:gridSpan w:val="2"/>
            <w:tcBorders>
              <w:bottom w:val="single" w:sz="4" w:space="0" w:color="auto"/>
            </w:tcBorders>
            <w:shd w:val="clear" w:color="auto" w:fill="auto"/>
          </w:tcPr>
          <w:p w14:paraId="581535EF" w14:textId="77777777" w:rsidR="006501BF" w:rsidRPr="004F0992" w:rsidRDefault="006501BF" w:rsidP="0046236A">
            <w:pPr>
              <w:tabs>
                <w:tab w:val="decimal" w:pos="920"/>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rPr>
              <w:t>1,</w:t>
            </w:r>
            <w:r w:rsidRPr="004F0992">
              <w:rPr>
                <w:rFonts w:eastAsia="DengXian"/>
                <w:sz w:val="20"/>
                <w:lang w:bidi="th-TH"/>
              </w:rPr>
              <w:t>325</w:t>
            </w:r>
            <w:r w:rsidRPr="004F0992">
              <w:rPr>
                <w:rFonts w:eastAsia="DengXian"/>
                <w:sz w:val="20"/>
              </w:rPr>
              <w:t>,888</w:t>
            </w:r>
            <w:r w:rsidRPr="00AE277C">
              <w:rPr>
                <w:rFonts w:eastAsia="DengXian"/>
                <w:sz w:val="20"/>
                <w:cs/>
                <w:lang w:bidi="th-TH"/>
              </w:rPr>
              <w:t>)</w:t>
            </w:r>
          </w:p>
        </w:tc>
      </w:tr>
      <w:tr w:rsidR="006501BF" w:rsidRPr="004F0992" w14:paraId="797E818E" w14:textId="77777777" w:rsidTr="0046236A">
        <w:tc>
          <w:tcPr>
            <w:tcW w:w="3330" w:type="dxa"/>
            <w:shd w:val="clear" w:color="auto" w:fill="auto"/>
          </w:tcPr>
          <w:p w14:paraId="10B80BDB" w14:textId="5FDF75B6" w:rsidR="006501BF" w:rsidRPr="004F0992" w:rsidRDefault="006501BF"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r w:rsidR="00F027C4" w:rsidRPr="004F0992">
              <w:rPr>
                <w:rFonts w:eastAsia="DengXian"/>
                <w:b/>
                <w:bCs/>
                <w:sz w:val="20"/>
              </w:rPr>
              <w:t xml:space="preserve"> carrying amount</w:t>
            </w:r>
          </w:p>
        </w:tc>
        <w:tc>
          <w:tcPr>
            <w:tcW w:w="270" w:type="dxa"/>
            <w:shd w:val="clear" w:color="auto" w:fill="auto"/>
          </w:tcPr>
          <w:p w14:paraId="7FAB8A8D" w14:textId="77777777" w:rsidR="006501BF" w:rsidRPr="004F0992" w:rsidRDefault="006501BF" w:rsidP="0046236A">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vAlign w:val="bottom"/>
          </w:tcPr>
          <w:p w14:paraId="72EF33B0"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b/>
                <w:bCs/>
                <w:sz w:val="20"/>
              </w:rPr>
              <w:t>64,833,647</w:t>
            </w:r>
          </w:p>
        </w:tc>
        <w:tc>
          <w:tcPr>
            <w:tcW w:w="270" w:type="dxa"/>
          </w:tcPr>
          <w:p w14:paraId="5D9ED980" w14:textId="77777777" w:rsidR="006501BF" w:rsidRPr="004F0992" w:rsidRDefault="006501BF" w:rsidP="0046236A">
            <w:pPr>
              <w:tabs>
                <w:tab w:val="left" w:pos="540"/>
              </w:tabs>
              <w:spacing w:line="240" w:lineRule="auto"/>
              <w:ind w:left="-122" w:right="-145"/>
              <w:jc w:val="center"/>
              <w:rPr>
                <w:rFonts w:eastAsia="DengXian"/>
                <w:b/>
                <w:bCs/>
                <w:sz w:val="16"/>
                <w:szCs w:val="16"/>
                <w:rtl/>
                <w:cs/>
              </w:rPr>
            </w:pPr>
          </w:p>
        </w:tc>
        <w:tc>
          <w:tcPr>
            <w:tcW w:w="1350" w:type="dxa"/>
            <w:tcBorders>
              <w:top w:val="single" w:sz="4" w:space="0" w:color="auto"/>
              <w:bottom w:val="double" w:sz="4" w:space="0" w:color="auto"/>
            </w:tcBorders>
            <w:shd w:val="clear" w:color="auto" w:fill="auto"/>
          </w:tcPr>
          <w:p w14:paraId="320AF95D" w14:textId="77777777" w:rsidR="006501BF" w:rsidRPr="004F0992" w:rsidRDefault="006501BF" w:rsidP="0046236A">
            <w:pPr>
              <w:tabs>
                <w:tab w:val="decimal" w:pos="1060"/>
              </w:tabs>
              <w:spacing w:line="240" w:lineRule="atLeast"/>
              <w:ind w:left="-108" w:right="-15"/>
              <w:rPr>
                <w:rFonts w:eastAsia="DengXian"/>
                <w:b/>
                <w:bCs/>
                <w:sz w:val="20"/>
                <w:rtl/>
                <w:cs/>
              </w:rPr>
            </w:pPr>
            <w:r w:rsidRPr="004F0992">
              <w:rPr>
                <w:rFonts w:eastAsia="DengXian"/>
                <w:b/>
                <w:bCs/>
                <w:sz w:val="20"/>
                <w:lang w:bidi="th-TH"/>
              </w:rPr>
              <w:t>4,181,690</w:t>
            </w:r>
          </w:p>
        </w:tc>
        <w:tc>
          <w:tcPr>
            <w:tcW w:w="270" w:type="dxa"/>
          </w:tcPr>
          <w:p w14:paraId="6A0D33E8" w14:textId="77777777" w:rsidR="006501BF" w:rsidRPr="004F0992" w:rsidRDefault="006501BF" w:rsidP="0046236A">
            <w:pPr>
              <w:tabs>
                <w:tab w:val="decimal" w:pos="830"/>
              </w:tabs>
              <w:spacing w:line="240" w:lineRule="atLeast"/>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178D444B" w14:textId="77777777" w:rsidR="006501BF" w:rsidRPr="004F0992" w:rsidRDefault="006501BF" w:rsidP="0046236A">
            <w:pPr>
              <w:tabs>
                <w:tab w:val="decimal" w:pos="1146"/>
              </w:tabs>
              <w:spacing w:line="240" w:lineRule="atLeast"/>
              <w:ind w:left="-108" w:right="-15"/>
              <w:rPr>
                <w:rFonts w:eastAsia="DengXian"/>
                <w:b/>
                <w:bCs/>
                <w:sz w:val="20"/>
                <w:lang w:bidi="th-TH"/>
              </w:rPr>
            </w:pPr>
            <w:r w:rsidRPr="004F0992">
              <w:rPr>
                <w:rFonts w:eastAsia="DengXian"/>
                <w:b/>
                <w:bCs/>
                <w:sz w:val="20"/>
                <w:lang w:bidi="th-TH"/>
              </w:rPr>
              <w:t>266,049</w:t>
            </w:r>
          </w:p>
        </w:tc>
        <w:tc>
          <w:tcPr>
            <w:tcW w:w="270" w:type="dxa"/>
          </w:tcPr>
          <w:p w14:paraId="2181B223" w14:textId="77777777" w:rsidR="006501BF" w:rsidRPr="004F0992" w:rsidRDefault="006501BF" w:rsidP="0046236A">
            <w:pPr>
              <w:tabs>
                <w:tab w:val="decimal" w:pos="830"/>
              </w:tabs>
              <w:spacing w:line="240" w:lineRule="atLeast"/>
              <w:ind w:left="-108" w:right="-375"/>
              <w:rPr>
                <w:rFonts w:eastAsia="DengXian"/>
                <w:b/>
                <w:bCs/>
                <w:sz w:val="20"/>
                <w:rtl/>
                <w:cs/>
              </w:rPr>
            </w:pPr>
          </w:p>
        </w:tc>
        <w:tc>
          <w:tcPr>
            <w:tcW w:w="1141" w:type="dxa"/>
            <w:gridSpan w:val="2"/>
            <w:tcBorders>
              <w:top w:val="single" w:sz="4" w:space="0" w:color="auto"/>
              <w:bottom w:val="double" w:sz="4" w:space="0" w:color="auto"/>
            </w:tcBorders>
            <w:shd w:val="clear" w:color="auto" w:fill="auto"/>
          </w:tcPr>
          <w:p w14:paraId="079BA7BC" w14:textId="77777777" w:rsidR="006501BF" w:rsidRPr="004F0992" w:rsidRDefault="006501BF" w:rsidP="0046236A">
            <w:pPr>
              <w:tabs>
                <w:tab w:val="decimal" w:pos="1146"/>
              </w:tabs>
              <w:spacing w:line="240" w:lineRule="atLeast"/>
              <w:ind w:left="-108" w:right="-15"/>
              <w:rPr>
                <w:rFonts w:eastAsia="DengXian"/>
                <w:b/>
                <w:bCs/>
                <w:sz w:val="20"/>
                <w:rtl/>
                <w:cs/>
              </w:rPr>
            </w:pPr>
            <w:r w:rsidRPr="004F0992">
              <w:rPr>
                <w:rFonts w:eastAsia="DengXian"/>
                <w:b/>
                <w:bCs/>
                <w:sz w:val="20"/>
                <w:lang w:bidi="th-TH"/>
              </w:rPr>
              <w:t>69,281,386</w:t>
            </w:r>
          </w:p>
        </w:tc>
      </w:tr>
    </w:tbl>
    <w:p w14:paraId="1AFF71F9" w14:textId="5549BC1E" w:rsidR="006501BF" w:rsidRPr="00AE277C" w:rsidRDefault="006501BF" w:rsidP="00236A74">
      <w:pPr>
        <w:pStyle w:val="block"/>
        <w:spacing w:after="0" w:line="240" w:lineRule="auto"/>
        <w:ind w:left="540" w:right="-7"/>
        <w:jc w:val="both"/>
        <w:rPr>
          <w:sz w:val="20"/>
          <w:lang w:bidi="th-TH"/>
        </w:rPr>
      </w:pPr>
    </w:p>
    <w:tbl>
      <w:tblPr>
        <w:tblW w:w="9719" w:type="dxa"/>
        <w:tblInd w:w="451" w:type="dxa"/>
        <w:tblLayout w:type="fixed"/>
        <w:tblCellMar>
          <w:left w:w="79" w:type="dxa"/>
          <w:right w:w="79" w:type="dxa"/>
        </w:tblCellMar>
        <w:tblLook w:val="0000" w:firstRow="0" w:lastRow="0" w:firstColumn="0" w:lastColumn="0" w:noHBand="0" w:noVBand="0"/>
      </w:tblPr>
      <w:tblGrid>
        <w:gridCol w:w="6659"/>
        <w:gridCol w:w="1551"/>
        <w:gridCol w:w="268"/>
        <w:gridCol w:w="1241"/>
      </w:tblGrid>
      <w:tr w:rsidR="008B3A01" w:rsidRPr="004F0992" w14:paraId="6AD04066" w14:textId="77777777" w:rsidTr="00A12045">
        <w:trPr>
          <w:cantSplit/>
          <w:tblHeader/>
        </w:trPr>
        <w:tc>
          <w:tcPr>
            <w:tcW w:w="6659" w:type="dxa"/>
            <w:shd w:val="clear" w:color="auto" w:fill="auto"/>
            <w:vAlign w:val="bottom"/>
          </w:tcPr>
          <w:p w14:paraId="69DFD7D1" w14:textId="38478A67" w:rsidR="008B3A01" w:rsidRPr="00AE277C" w:rsidRDefault="008B3A01" w:rsidP="0061096C">
            <w:pPr>
              <w:pStyle w:val="acctfourfigures"/>
              <w:shd w:val="clear" w:color="auto" w:fill="FFFFFF"/>
              <w:tabs>
                <w:tab w:val="clear" w:pos="765"/>
              </w:tabs>
              <w:spacing w:line="240" w:lineRule="auto"/>
              <w:rPr>
                <w:b/>
                <w:bCs/>
                <w:i/>
                <w:iCs/>
                <w:sz w:val="20"/>
                <w:szCs w:val="25"/>
                <w:lang w:val="en-US" w:bidi="th-TH"/>
              </w:rPr>
            </w:pPr>
            <w:r w:rsidRPr="004F0992">
              <w:rPr>
                <w:b/>
                <w:bCs/>
                <w:i/>
                <w:iCs/>
                <w:sz w:val="20"/>
              </w:rPr>
              <w:t>Expected credit loss</w:t>
            </w:r>
          </w:p>
        </w:tc>
        <w:tc>
          <w:tcPr>
            <w:tcW w:w="3060" w:type="dxa"/>
            <w:gridSpan w:val="3"/>
          </w:tcPr>
          <w:p w14:paraId="14A4C345" w14:textId="77777777" w:rsidR="00570508" w:rsidRDefault="008B3A01" w:rsidP="00B14DD3">
            <w:pPr>
              <w:pStyle w:val="acctmergecolhdg"/>
              <w:spacing w:line="240" w:lineRule="auto"/>
              <w:ind w:left="-110" w:right="-90" w:firstLine="4"/>
              <w:rPr>
                <w:sz w:val="20"/>
              </w:rPr>
            </w:pPr>
            <w:r w:rsidRPr="004F0992">
              <w:rPr>
                <w:sz w:val="20"/>
              </w:rPr>
              <w:t>Consolidated</w:t>
            </w:r>
            <w:r w:rsidR="00B65653" w:rsidRPr="004F0992">
              <w:rPr>
                <w:sz w:val="20"/>
              </w:rPr>
              <w:t xml:space="preserve"> and </w:t>
            </w:r>
          </w:p>
          <w:p w14:paraId="57657898" w14:textId="18D73F51" w:rsidR="008B3A01" w:rsidRPr="004F0992" w:rsidRDefault="00B65653" w:rsidP="00B14DD3">
            <w:pPr>
              <w:pStyle w:val="acctmergecolhdg"/>
              <w:spacing w:line="240" w:lineRule="auto"/>
              <w:ind w:left="-110" w:right="-90" w:firstLine="4"/>
              <w:rPr>
                <w:sz w:val="20"/>
              </w:rPr>
            </w:pPr>
            <w:r w:rsidRPr="004F0992">
              <w:rPr>
                <w:sz w:val="20"/>
              </w:rPr>
              <w:t>Separate</w:t>
            </w:r>
            <w:r w:rsidR="008B3A01" w:rsidRPr="004F0992">
              <w:rPr>
                <w:sz w:val="20"/>
              </w:rPr>
              <w:t xml:space="preserve"> financial statements</w:t>
            </w:r>
          </w:p>
        </w:tc>
      </w:tr>
      <w:tr w:rsidR="008231B2" w:rsidRPr="004F0992" w14:paraId="673255F3" w14:textId="77777777" w:rsidTr="00A12045">
        <w:trPr>
          <w:cantSplit/>
          <w:tblHeader/>
        </w:trPr>
        <w:tc>
          <w:tcPr>
            <w:tcW w:w="6659" w:type="dxa"/>
            <w:shd w:val="clear" w:color="auto" w:fill="auto"/>
            <w:vAlign w:val="bottom"/>
          </w:tcPr>
          <w:p w14:paraId="00FA95F6" w14:textId="77777777" w:rsidR="008231B2" w:rsidRPr="004F0992" w:rsidRDefault="00CA1F74" w:rsidP="0061096C">
            <w:pPr>
              <w:pStyle w:val="acctfourfigures"/>
              <w:shd w:val="clear" w:color="auto" w:fill="FFFFFF"/>
              <w:tabs>
                <w:tab w:val="clear" w:pos="765"/>
              </w:tabs>
              <w:spacing w:line="240" w:lineRule="auto"/>
              <w:rPr>
                <w:b/>
                <w:bCs/>
                <w:i/>
                <w:iCs/>
                <w:sz w:val="20"/>
              </w:rPr>
            </w:pPr>
            <w:r w:rsidRPr="004F0992">
              <w:rPr>
                <w:b/>
                <w:bCs/>
                <w:i/>
                <w:iCs/>
                <w:sz w:val="20"/>
              </w:rPr>
              <w:t>For the</w:t>
            </w:r>
            <w:r>
              <w:rPr>
                <w:rFonts w:cstheme="minorBidi" w:hint="cs"/>
                <w:b/>
                <w:bCs/>
                <w:i/>
                <w:iCs/>
                <w:sz w:val="20"/>
                <w:szCs w:val="25"/>
                <w:cs/>
                <w:lang w:bidi="th-TH"/>
              </w:rPr>
              <w:t xml:space="preserve"> </w:t>
            </w:r>
            <w:r>
              <w:rPr>
                <w:rFonts w:cstheme="minorBidi"/>
                <w:b/>
                <w:bCs/>
                <w:i/>
                <w:iCs/>
                <w:sz w:val="20"/>
                <w:szCs w:val="25"/>
                <w:lang w:val="en-US" w:bidi="th-TH"/>
              </w:rPr>
              <w:t>six-month</w:t>
            </w:r>
            <w:r w:rsidRPr="004F0992">
              <w:rPr>
                <w:b/>
                <w:bCs/>
                <w:i/>
                <w:iCs/>
                <w:sz w:val="20"/>
              </w:rPr>
              <w:t xml:space="preserve"> period ended 30 June</w:t>
            </w:r>
          </w:p>
        </w:tc>
        <w:tc>
          <w:tcPr>
            <w:tcW w:w="1551" w:type="dxa"/>
            <w:vAlign w:val="bottom"/>
          </w:tcPr>
          <w:p w14:paraId="68B793C1" w14:textId="77777777" w:rsidR="008231B2" w:rsidRPr="004F0992" w:rsidRDefault="008231B2" w:rsidP="00A12045">
            <w:pPr>
              <w:pStyle w:val="acctmergecolhdg"/>
              <w:spacing w:line="240" w:lineRule="auto"/>
              <w:ind w:left="-83" w:right="-602" w:firstLine="4"/>
              <w:rPr>
                <w:b w:val="0"/>
                <w:bCs/>
                <w:sz w:val="20"/>
              </w:rPr>
            </w:pPr>
            <w:r w:rsidRPr="004F0992">
              <w:rPr>
                <w:b w:val="0"/>
                <w:bCs/>
                <w:sz w:val="20"/>
              </w:rPr>
              <w:t>2021</w:t>
            </w:r>
          </w:p>
        </w:tc>
        <w:tc>
          <w:tcPr>
            <w:tcW w:w="268" w:type="dxa"/>
            <w:vAlign w:val="bottom"/>
          </w:tcPr>
          <w:p w14:paraId="65AC4B72" w14:textId="77777777" w:rsidR="008231B2" w:rsidRPr="004F0992" w:rsidRDefault="008231B2" w:rsidP="0061096C">
            <w:pPr>
              <w:pStyle w:val="acctmergecolhdg"/>
              <w:spacing w:line="240" w:lineRule="auto"/>
              <w:rPr>
                <w:b w:val="0"/>
                <w:bCs/>
                <w:sz w:val="20"/>
              </w:rPr>
            </w:pPr>
          </w:p>
        </w:tc>
        <w:tc>
          <w:tcPr>
            <w:tcW w:w="1241" w:type="dxa"/>
            <w:vAlign w:val="bottom"/>
          </w:tcPr>
          <w:p w14:paraId="1DD749AE" w14:textId="77777777" w:rsidR="008231B2" w:rsidRPr="004F0992" w:rsidRDefault="008231B2" w:rsidP="0061096C">
            <w:pPr>
              <w:pStyle w:val="acctmergecolhdg"/>
              <w:spacing w:line="240" w:lineRule="auto"/>
              <w:ind w:left="-83" w:right="-79" w:firstLine="4"/>
              <w:rPr>
                <w:b w:val="0"/>
                <w:bCs/>
                <w:sz w:val="20"/>
              </w:rPr>
            </w:pPr>
            <w:r w:rsidRPr="004F0992">
              <w:rPr>
                <w:b w:val="0"/>
                <w:bCs/>
                <w:sz w:val="20"/>
              </w:rPr>
              <w:t>2020</w:t>
            </w:r>
          </w:p>
        </w:tc>
      </w:tr>
      <w:tr w:rsidR="004A6C66" w:rsidRPr="004F0992" w14:paraId="0B3121D2" w14:textId="77777777" w:rsidTr="00A12045">
        <w:trPr>
          <w:cantSplit/>
          <w:tblHeader/>
        </w:trPr>
        <w:tc>
          <w:tcPr>
            <w:tcW w:w="6659" w:type="dxa"/>
            <w:shd w:val="clear" w:color="auto" w:fill="auto"/>
            <w:vAlign w:val="bottom"/>
          </w:tcPr>
          <w:p w14:paraId="11183EE5" w14:textId="77777777" w:rsidR="004A6C66" w:rsidRPr="004F0992" w:rsidRDefault="004A6C66" w:rsidP="0061096C">
            <w:pPr>
              <w:pStyle w:val="acctfourfigures"/>
              <w:shd w:val="clear" w:color="auto" w:fill="FFFFFF"/>
              <w:tabs>
                <w:tab w:val="clear" w:pos="765"/>
              </w:tabs>
              <w:spacing w:line="240" w:lineRule="auto"/>
              <w:rPr>
                <w:b/>
                <w:bCs/>
                <w:i/>
                <w:iCs/>
                <w:sz w:val="20"/>
              </w:rPr>
            </w:pPr>
          </w:p>
        </w:tc>
        <w:tc>
          <w:tcPr>
            <w:tcW w:w="3060" w:type="dxa"/>
            <w:gridSpan w:val="3"/>
            <w:shd w:val="clear" w:color="auto" w:fill="auto"/>
            <w:vAlign w:val="bottom"/>
          </w:tcPr>
          <w:p w14:paraId="6A319514" w14:textId="3F7EF168" w:rsidR="004A6C66" w:rsidRPr="004F0992" w:rsidRDefault="00CA1F74" w:rsidP="0061096C">
            <w:pPr>
              <w:pStyle w:val="acctmergecolhdg"/>
              <w:spacing w:line="240" w:lineRule="auto"/>
              <w:ind w:left="-83" w:right="-79" w:firstLine="4"/>
              <w:rPr>
                <w:b w:val="0"/>
                <w:bCs/>
                <w:sz w:val="20"/>
              </w:rPr>
            </w:pPr>
            <w:r>
              <w:rPr>
                <w:b w:val="0"/>
                <w:bCs/>
                <w:i/>
                <w:iCs/>
                <w:sz w:val="20"/>
                <w:lang w:bidi="th-TH"/>
              </w:rPr>
              <w:t>(</w:t>
            </w:r>
            <w:r w:rsidR="004A6C66" w:rsidRPr="004F0992">
              <w:rPr>
                <w:b w:val="0"/>
                <w:bCs/>
                <w:i/>
                <w:iCs/>
                <w:sz w:val="20"/>
              </w:rPr>
              <w:t>in thousand Baht</w:t>
            </w:r>
            <w:r>
              <w:rPr>
                <w:b w:val="0"/>
                <w:bCs/>
                <w:i/>
                <w:iCs/>
                <w:sz w:val="20"/>
                <w:lang w:bidi="th-TH"/>
              </w:rPr>
              <w:t>)</w:t>
            </w:r>
          </w:p>
        </w:tc>
      </w:tr>
      <w:tr w:rsidR="008231B2" w:rsidRPr="004F0992" w14:paraId="121E1586" w14:textId="77777777" w:rsidTr="00A12045">
        <w:trPr>
          <w:cantSplit/>
        </w:trPr>
        <w:tc>
          <w:tcPr>
            <w:tcW w:w="6659" w:type="dxa"/>
          </w:tcPr>
          <w:p w14:paraId="3BFBDB29" w14:textId="77777777" w:rsidR="008231B2" w:rsidRPr="004F0992" w:rsidRDefault="008231B2" w:rsidP="008B3A01">
            <w:pPr>
              <w:spacing w:line="240" w:lineRule="exact"/>
              <w:rPr>
                <w:sz w:val="20"/>
              </w:rPr>
            </w:pPr>
            <w:r w:rsidRPr="004F0992">
              <w:rPr>
                <w:sz w:val="20"/>
              </w:rPr>
              <w:t>Recognised in profit and loss</w:t>
            </w:r>
          </w:p>
        </w:tc>
        <w:tc>
          <w:tcPr>
            <w:tcW w:w="1551" w:type="dxa"/>
          </w:tcPr>
          <w:p w14:paraId="52AAE640" w14:textId="41362858" w:rsidR="008231B2" w:rsidRPr="00AE277C" w:rsidRDefault="008231B2" w:rsidP="008B3A01">
            <w:pPr>
              <w:pStyle w:val="acctfourfigures"/>
              <w:tabs>
                <w:tab w:val="clear" w:pos="765"/>
                <w:tab w:val="decimal" w:pos="701"/>
              </w:tabs>
              <w:spacing w:line="240" w:lineRule="exact"/>
              <w:ind w:left="-79" w:right="101"/>
              <w:jc w:val="right"/>
              <w:rPr>
                <w:sz w:val="20"/>
                <w:szCs w:val="25"/>
                <w:cs/>
                <w:lang w:val="en-US" w:bidi="th-TH"/>
              </w:rPr>
            </w:pPr>
            <w:r w:rsidRPr="00AE277C">
              <w:rPr>
                <w:sz w:val="20"/>
                <w:cs/>
                <w:lang w:bidi="th-TH"/>
              </w:rPr>
              <w:t>(</w:t>
            </w:r>
            <w:r w:rsidRPr="004F0992">
              <w:rPr>
                <w:sz w:val="20"/>
              </w:rPr>
              <w:t>257,052</w:t>
            </w:r>
            <w:r w:rsidRPr="00AE277C">
              <w:rPr>
                <w:sz w:val="20"/>
                <w:cs/>
                <w:lang w:bidi="th-TH"/>
              </w:rPr>
              <w:t>)</w:t>
            </w:r>
          </w:p>
        </w:tc>
        <w:tc>
          <w:tcPr>
            <w:tcW w:w="268" w:type="dxa"/>
          </w:tcPr>
          <w:p w14:paraId="01501340" w14:textId="77777777" w:rsidR="008231B2" w:rsidRPr="004F0992" w:rsidRDefault="008231B2" w:rsidP="008B3A01">
            <w:pPr>
              <w:pStyle w:val="acctfourfigures"/>
              <w:spacing w:line="240" w:lineRule="exact"/>
              <w:rPr>
                <w:sz w:val="20"/>
              </w:rPr>
            </w:pPr>
          </w:p>
        </w:tc>
        <w:tc>
          <w:tcPr>
            <w:tcW w:w="1241" w:type="dxa"/>
          </w:tcPr>
          <w:p w14:paraId="77FF243C" w14:textId="7F883D96" w:rsidR="008231B2" w:rsidRPr="004F0992" w:rsidRDefault="008231B2" w:rsidP="008B3A01">
            <w:pPr>
              <w:tabs>
                <w:tab w:val="decimal" w:pos="820"/>
              </w:tabs>
              <w:spacing w:line="240" w:lineRule="atLeast"/>
              <w:ind w:left="-108" w:right="-375"/>
              <w:rPr>
                <w:rFonts w:eastAsia="DengXian"/>
                <w:sz w:val="20"/>
                <w:lang w:bidi="th-TH"/>
              </w:rPr>
            </w:pPr>
            <w:r w:rsidRPr="00AE277C">
              <w:rPr>
                <w:sz w:val="20"/>
                <w:cs/>
                <w:lang w:bidi="th-TH"/>
              </w:rPr>
              <w:t>(</w:t>
            </w:r>
            <w:r w:rsidRPr="00AE277C">
              <w:rPr>
                <w:sz w:val="20"/>
                <w:szCs w:val="25"/>
                <w:lang w:bidi="th-TH"/>
              </w:rPr>
              <w:t>104,382</w:t>
            </w:r>
            <w:r w:rsidRPr="00AE277C">
              <w:rPr>
                <w:sz w:val="20"/>
                <w:cs/>
                <w:lang w:bidi="th-TH"/>
              </w:rPr>
              <w:t>)</w:t>
            </w:r>
          </w:p>
        </w:tc>
      </w:tr>
    </w:tbl>
    <w:p w14:paraId="7D420C53" w14:textId="77777777" w:rsidR="008B3A01" w:rsidRPr="004F0992" w:rsidRDefault="008B3A01" w:rsidP="00835A26">
      <w:pPr>
        <w:ind w:left="540" w:right="45"/>
        <w:jc w:val="thaiDistribute"/>
        <w:rPr>
          <w:sz w:val="20"/>
        </w:rPr>
      </w:pPr>
    </w:p>
    <w:p w14:paraId="06CDD5C8" w14:textId="3E839F9E" w:rsidR="00662596" w:rsidRPr="00AE277C" w:rsidRDefault="00D30D23" w:rsidP="00835A26">
      <w:pPr>
        <w:ind w:left="540" w:right="45"/>
        <w:jc w:val="thaiDistribute"/>
        <w:rPr>
          <w:sz w:val="20"/>
          <w:lang w:bidi="th-TH"/>
        </w:rPr>
      </w:pPr>
      <w:r w:rsidRPr="004F0992">
        <w:rPr>
          <w:sz w:val="20"/>
        </w:rPr>
        <w:t>The normal credit term granted by the Group and the Company is 3 to 80 months</w:t>
      </w:r>
      <w:r w:rsidRPr="00AE277C">
        <w:rPr>
          <w:sz w:val="20"/>
          <w:cs/>
          <w:lang w:bidi="th-TH"/>
        </w:rPr>
        <w:t>.</w:t>
      </w:r>
    </w:p>
    <w:p w14:paraId="5A8F3AA7" w14:textId="2CBA2A8A" w:rsidR="00954888" w:rsidRPr="00AE277C" w:rsidRDefault="00954888" w:rsidP="00835A26">
      <w:pPr>
        <w:ind w:left="540" w:right="45"/>
        <w:jc w:val="thaiDistribute"/>
        <w:rPr>
          <w:sz w:val="20"/>
          <w:lang w:bidi="th-TH"/>
        </w:rPr>
      </w:pPr>
      <w:r w:rsidRPr="00AE277C">
        <w:rPr>
          <w:sz w:val="20"/>
          <w:cs/>
          <w:lang w:bidi="th-TH"/>
        </w:rPr>
        <w:br w:type="page"/>
      </w:r>
    </w:p>
    <w:p w14:paraId="43B455D3" w14:textId="1EA8B92D" w:rsidR="005F69F2" w:rsidRPr="004F0992" w:rsidRDefault="00954888" w:rsidP="00A14897">
      <w:pPr>
        <w:pStyle w:val="Heading1"/>
        <w:tabs>
          <w:tab w:val="clear" w:pos="450"/>
        </w:tabs>
      </w:pPr>
      <w:r w:rsidRPr="004F0992">
        <w:lastRenderedPageBreak/>
        <w:t>5</w:t>
      </w:r>
      <w:r w:rsidR="0087400C" w:rsidRPr="004F0992">
        <w:tab/>
      </w:r>
      <w:r w:rsidR="00C4040C" w:rsidRPr="004F0992">
        <w:t>Hire p</w:t>
      </w:r>
      <w:r w:rsidR="004E15D1" w:rsidRPr="004F0992">
        <w:t>ur</w:t>
      </w:r>
      <w:r w:rsidR="00C4040C" w:rsidRPr="004F0992">
        <w:t>chase</w:t>
      </w:r>
      <w:r w:rsidR="00FA147E" w:rsidRPr="004F0992">
        <w:t xml:space="preserve"> receivables</w:t>
      </w:r>
    </w:p>
    <w:p w14:paraId="2F6D7B81" w14:textId="0CA4A80A" w:rsidR="004E15D1" w:rsidRPr="004F0992" w:rsidRDefault="004E15D1" w:rsidP="00C51E5F">
      <w:pPr>
        <w:pStyle w:val="index"/>
        <w:numPr>
          <w:ilvl w:val="0"/>
          <w:numId w:val="0"/>
        </w:numPr>
        <w:ind w:left="837"/>
        <w:rPr>
          <w:sz w:val="20"/>
          <w:lang w:val="en-US" w:bidi="th-TH"/>
        </w:rPr>
      </w:pPr>
    </w:p>
    <w:tbl>
      <w:tblPr>
        <w:tblW w:w="9611" w:type="dxa"/>
        <w:tblInd w:w="454" w:type="dxa"/>
        <w:tblLayout w:type="fixed"/>
        <w:tblLook w:val="0000" w:firstRow="0" w:lastRow="0" w:firstColumn="0" w:lastColumn="0" w:noHBand="0" w:noVBand="0"/>
      </w:tblPr>
      <w:tblGrid>
        <w:gridCol w:w="2610"/>
        <w:gridCol w:w="990"/>
        <w:gridCol w:w="990"/>
        <w:gridCol w:w="990"/>
        <w:gridCol w:w="990"/>
        <w:gridCol w:w="990"/>
        <w:gridCol w:w="990"/>
        <w:gridCol w:w="1061"/>
      </w:tblGrid>
      <w:tr w:rsidR="006244C3" w:rsidRPr="004F0992" w14:paraId="2D6D3F28" w14:textId="2216D993" w:rsidTr="00C85F62">
        <w:tc>
          <w:tcPr>
            <w:tcW w:w="2610" w:type="dxa"/>
          </w:tcPr>
          <w:p w14:paraId="05A80854" w14:textId="77777777" w:rsidR="006244C3" w:rsidRPr="004F0992" w:rsidRDefault="006244C3" w:rsidP="006244C3">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vAlign w:val="bottom"/>
          </w:tcPr>
          <w:p w14:paraId="1A5441CE" w14:textId="16C0E382" w:rsidR="006244C3" w:rsidRPr="004F0992" w:rsidRDefault="006244C3" w:rsidP="006244C3">
            <w:pPr>
              <w:pStyle w:val="acctfourfigures"/>
              <w:tabs>
                <w:tab w:val="clear" w:pos="765"/>
              </w:tabs>
              <w:ind w:left="-110" w:right="-110"/>
              <w:jc w:val="center"/>
              <w:rPr>
                <w:b/>
                <w:bCs/>
                <w:sz w:val="20"/>
              </w:rPr>
            </w:pPr>
            <w:r w:rsidRPr="004F0992">
              <w:rPr>
                <w:b/>
                <w:bCs/>
                <w:sz w:val="20"/>
              </w:rPr>
              <w:t>Consolidated financial statements</w:t>
            </w:r>
          </w:p>
        </w:tc>
      </w:tr>
      <w:tr w:rsidR="004E15D1" w:rsidRPr="004F0992" w14:paraId="15A43AFD" w14:textId="6F49460D" w:rsidTr="00C85F62">
        <w:tc>
          <w:tcPr>
            <w:tcW w:w="2610" w:type="dxa"/>
          </w:tcPr>
          <w:p w14:paraId="26AC5216"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3BD5D6F5" w14:textId="14F1B576" w:rsidR="006244C3" w:rsidRPr="004F0992" w:rsidRDefault="0088059B" w:rsidP="006244C3">
            <w:pPr>
              <w:pStyle w:val="acctfourfigures"/>
              <w:tabs>
                <w:tab w:val="clear" w:pos="765"/>
              </w:tabs>
              <w:ind w:left="-110" w:right="-110"/>
              <w:jc w:val="center"/>
              <w:rPr>
                <w:sz w:val="20"/>
                <w:lang w:bidi="th-TH"/>
              </w:rPr>
            </w:pPr>
            <w:r w:rsidRPr="004F0992">
              <w:rPr>
                <w:sz w:val="20"/>
                <w:lang w:bidi="th-TH"/>
              </w:rPr>
              <w:t>30 June</w:t>
            </w:r>
            <w:r w:rsidR="002D02B7" w:rsidRPr="004F0992">
              <w:rPr>
                <w:sz w:val="20"/>
                <w:lang w:bidi="th-TH"/>
              </w:rPr>
              <w:t xml:space="preserve"> 2021</w:t>
            </w:r>
          </w:p>
        </w:tc>
      </w:tr>
      <w:tr w:rsidR="004E15D1" w:rsidRPr="004F0992" w14:paraId="1807D39F" w14:textId="77777777" w:rsidTr="00C85F62">
        <w:tc>
          <w:tcPr>
            <w:tcW w:w="2610" w:type="dxa"/>
          </w:tcPr>
          <w:p w14:paraId="5877C869"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06504F72" w14:textId="77777777" w:rsidR="004E15D1" w:rsidRPr="004F0992" w:rsidRDefault="004E15D1" w:rsidP="00EE671D">
            <w:pPr>
              <w:pStyle w:val="acctfourfigures"/>
              <w:tabs>
                <w:tab w:val="clear" w:pos="765"/>
              </w:tabs>
              <w:ind w:left="-110" w:right="-110"/>
              <w:jc w:val="center"/>
              <w:rPr>
                <w:sz w:val="20"/>
                <w:lang w:bidi="th-TH"/>
              </w:rPr>
            </w:pPr>
          </w:p>
          <w:p w14:paraId="52048016" w14:textId="77777777" w:rsidR="004E15D1" w:rsidRPr="004F0992" w:rsidRDefault="004E15D1" w:rsidP="00EE671D">
            <w:pPr>
              <w:pStyle w:val="acctfourfigures"/>
              <w:tabs>
                <w:tab w:val="clear" w:pos="765"/>
              </w:tabs>
              <w:ind w:left="-110" w:right="-110"/>
              <w:jc w:val="center"/>
              <w:rPr>
                <w:sz w:val="20"/>
                <w:lang w:bidi="th-TH"/>
              </w:rPr>
            </w:pPr>
          </w:p>
          <w:p w14:paraId="11B2A443"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0D5450C5"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within </w:t>
            </w:r>
          </w:p>
          <w:p w14:paraId="76AB526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53269C34" w14:textId="77777777"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Portion</w:t>
            </w:r>
          </w:p>
          <w:p w14:paraId="311260E2" w14:textId="03374121" w:rsidR="005F69F2"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25854C81" w14:textId="0B4354A1" w:rsidR="004E15D1" w:rsidRPr="004F0992" w:rsidRDefault="004E15D1" w:rsidP="00EE671D">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05D4B9EC"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4CED4A08"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due over </w:t>
            </w:r>
          </w:p>
          <w:p w14:paraId="463DF0B1"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two years </w:t>
            </w:r>
          </w:p>
          <w:p w14:paraId="5147A3B2"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445FC4FF"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 xml:space="preserve">Portion </w:t>
            </w:r>
          </w:p>
          <w:p w14:paraId="2915429B" w14:textId="77777777" w:rsidR="004E15D1" w:rsidRPr="004F0992" w:rsidRDefault="004E15D1" w:rsidP="00EE671D">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2FA8F13A"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Portion</w:t>
            </w:r>
          </w:p>
          <w:p w14:paraId="7F3B0B65" w14:textId="77777777" w:rsidR="006244C3" w:rsidRPr="004F0992" w:rsidRDefault="006244C3" w:rsidP="00442D83">
            <w:pPr>
              <w:pStyle w:val="acctfourfigures"/>
              <w:tabs>
                <w:tab w:val="clear" w:pos="765"/>
              </w:tabs>
              <w:ind w:left="-17" w:right="-108"/>
              <w:jc w:val="center"/>
              <w:rPr>
                <w:sz w:val="20"/>
                <w:lang w:bidi="th-TH"/>
              </w:rPr>
            </w:pPr>
            <w:r w:rsidRPr="004F0992">
              <w:rPr>
                <w:sz w:val="20"/>
                <w:lang w:bidi="th-TH"/>
              </w:rPr>
              <w:t xml:space="preserve">due over </w:t>
            </w:r>
          </w:p>
          <w:p w14:paraId="17310CEB" w14:textId="77777777" w:rsidR="006244C3" w:rsidRPr="004F0992" w:rsidRDefault="006244C3" w:rsidP="00442D83">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4FC94426" w14:textId="77777777" w:rsidR="006244C3" w:rsidRPr="004F0992" w:rsidRDefault="006244C3" w:rsidP="00442D83">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77484928"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Portion </w:t>
            </w:r>
          </w:p>
          <w:p w14:paraId="2B2B7E31"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due over </w:t>
            </w:r>
          </w:p>
          <w:p w14:paraId="3E94DE9D" w14:textId="77777777" w:rsidR="006244C3" w:rsidRPr="004F0992" w:rsidRDefault="006244C3" w:rsidP="006244C3">
            <w:pPr>
              <w:pStyle w:val="acctfourfigures"/>
              <w:tabs>
                <w:tab w:val="clear" w:pos="765"/>
              </w:tabs>
              <w:ind w:left="-110" w:right="-110"/>
              <w:jc w:val="center"/>
              <w:rPr>
                <w:sz w:val="20"/>
                <w:lang w:bidi="th-TH"/>
              </w:rPr>
            </w:pPr>
            <w:r w:rsidRPr="004F0992">
              <w:rPr>
                <w:sz w:val="20"/>
                <w:lang w:bidi="th-TH"/>
              </w:rPr>
              <w:t xml:space="preserve">five years </w:t>
            </w:r>
          </w:p>
        </w:tc>
        <w:tc>
          <w:tcPr>
            <w:tcW w:w="1061" w:type="dxa"/>
          </w:tcPr>
          <w:p w14:paraId="702D0B71" w14:textId="77777777" w:rsidR="004E15D1" w:rsidRPr="004F0992" w:rsidRDefault="004E15D1" w:rsidP="00EE671D">
            <w:pPr>
              <w:pStyle w:val="acctfourfigures"/>
              <w:tabs>
                <w:tab w:val="clear" w:pos="765"/>
              </w:tabs>
              <w:ind w:left="-110" w:right="-110"/>
              <w:jc w:val="center"/>
              <w:rPr>
                <w:sz w:val="20"/>
                <w:lang w:bidi="th-TH"/>
              </w:rPr>
            </w:pPr>
          </w:p>
          <w:p w14:paraId="0B1CE929" w14:textId="77777777" w:rsidR="004E15D1" w:rsidRPr="004F0992" w:rsidRDefault="004E15D1" w:rsidP="00EE671D">
            <w:pPr>
              <w:pStyle w:val="acctfourfigures"/>
              <w:tabs>
                <w:tab w:val="clear" w:pos="765"/>
              </w:tabs>
              <w:ind w:left="-110" w:right="-110"/>
              <w:jc w:val="center"/>
              <w:rPr>
                <w:sz w:val="20"/>
                <w:lang w:bidi="th-TH"/>
              </w:rPr>
            </w:pPr>
          </w:p>
          <w:p w14:paraId="6F298E27" w14:textId="77777777" w:rsidR="004E15D1" w:rsidRPr="004F0992" w:rsidRDefault="004E15D1" w:rsidP="00EE671D">
            <w:pPr>
              <w:pStyle w:val="acctfourfigures"/>
              <w:tabs>
                <w:tab w:val="clear" w:pos="765"/>
              </w:tabs>
              <w:ind w:left="-110" w:right="-110"/>
              <w:jc w:val="center"/>
              <w:rPr>
                <w:sz w:val="20"/>
                <w:lang w:bidi="th-TH"/>
              </w:rPr>
            </w:pPr>
          </w:p>
          <w:p w14:paraId="283F5A37" w14:textId="77777777" w:rsidR="004E15D1" w:rsidRPr="004F0992" w:rsidRDefault="004E15D1" w:rsidP="00EE671D">
            <w:pPr>
              <w:pStyle w:val="acctfourfigures"/>
              <w:tabs>
                <w:tab w:val="clear" w:pos="765"/>
              </w:tabs>
              <w:ind w:left="-110" w:right="-110"/>
              <w:jc w:val="center"/>
              <w:rPr>
                <w:sz w:val="20"/>
                <w:lang w:bidi="th-TH"/>
              </w:rPr>
            </w:pPr>
          </w:p>
          <w:p w14:paraId="2174C720" w14:textId="77777777" w:rsidR="004E15D1" w:rsidRPr="004F0992" w:rsidRDefault="004E15D1" w:rsidP="00EE671D">
            <w:pPr>
              <w:pStyle w:val="acctfourfigures"/>
              <w:tabs>
                <w:tab w:val="clear" w:pos="765"/>
              </w:tabs>
              <w:ind w:left="-110" w:right="-110"/>
              <w:jc w:val="center"/>
              <w:rPr>
                <w:sz w:val="20"/>
                <w:lang w:val="en-US" w:bidi="th-TH"/>
              </w:rPr>
            </w:pPr>
            <w:r w:rsidRPr="004F0992">
              <w:rPr>
                <w:sz w:val="20"/>
                <w:lang w:bidi="th-TH"/>
              </w:rPr>
              <w:t>Total</w:t>
            </w:r>
          </w:p>
        </w:tc>
      </w:tr>
      <w:tr w:rsidR="004E15D1" w:rsidRPr="004F0992" w14:paraId="528247DC" w14:textId="53E08B15" w:rsidTr="00C85F62">
        <w:tc>
          <w:tcPr>
            <w:tcW w:w="2610" w:type="dxa"/>
          </w:tcPr>
          <w:p w14:paraId="7F4E28B0" w14:textId="77777777" w:rsidR="004E15D1" w:rsidRPr="004F0992" w:rsidRDefault="004E15D1" w:rsidP="00EE671D">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01" w:type="dxa"/>
            <w:gridSpan w:val="7"/>
          </w:tcPr>
          <w:p w14:paraId="747BF566" w14:textId="77777777" w:rsidR="006244C3" w:rsidRPr="004F0992" w:rsidRDefault="006244C3" w:rsidP="006244C3">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C85F62" w:rsidRPr="004F0992" w14:paraId="7B369DCB" w14:textId="77777777" w:rsidTr="00DC42E3">
        <w:tc>
          <w:tcPr>
            <w:tcW w:w="2610" w:type="dxa"/>
          </w:tcPr>
          <w:p w14:paraId="6B0B9BDC" w14:textId="77777777" w:rsidR="00C85F62" w:rsidRPr="004F0992" w:rsidRDefault="00C85F62" w:rsidP="00C85F62">
            <w:pPr>
              <w:ind w:left="27" w:right="38" w:hanging="51"/>
              <w:jc w:val="both"/>
              <w:rPr>
                <w:b/>
                <w:bCs/>
                <w:sz w:val="20"/>
                <w:lang w:val="en-US"/>
              </w:rPr>
            </w:pPr>
            <w:r w:rsidRPr="004F0992">
              <w:rPr>
                <w:sz w:val="20"/>
              </w:rPr>
              <w:t>Hire purchase receivables</w:t>
            </w:r>
          </w:p>
        </w:tc>
        <w:tc>
          <w:tcPr>
            <w:tcW w:w="990" w:type="dxa"/>
          </w:tcPr>
          <w:p w14:paraId="37673811" w14:textId="430C2590" w:rsidR="00C85F62" w:rsidRPr="004F0992" w:rsidRDefault="00C85F62" w:rsidP="00C85F62">
            <w:pPr>
              <w:tabs>
                <w:tab w:val="decimal" w:pos="770"/>
              </w:tabs>
              <w:ind w:left="-108" w:right="-108"/>
              <w:rPr>
                <w:sz w:val="20"/>
              </w:rPr>
            </w:pPr>
            <w:r w:rsidRPr="004F0992">
              <w:rPr>
                <w:sz w:val="20"/>
              </w:rPr>
              <w:t>1,166,862</w:t>
            </w:r>
          </w:p>
        </w:tc>
        <w:tc>
          <w:tcPr>
            <w:tcW w:w="990" w:type="dxa"/>
          </w:tcPr>
          <w:p w14:paraId="0DDEA272" w14:textId="4409E752" w:rsidR="00C85F62" w:rsidRPr="004F0992" w:rsidRDefault="00C85F62" w:rsidP="00C85F62">
            <w:pPr>
              <w:tabs>
                <w:tab w:val="decimal" w:pos="770"/>
              </w:tabs>
              <w:ind w:left="-108" w:right="-108"/>
              <w:rPr>
                <w:sz w:val="20"/>
              </w:rPr>
            </w:pPr>
            <w:r w:rsidRPr="004F0992">
              <w:rPr>
                <w:sz w:val="20"/>
              </w:rPr>
              <w:t>1,011,551</w:t>
            </w:r>
          </w:p>
        </w:tc>
        <w:tc>
          <w:tcPr>
            <w:tcW w:w="990" w:type="dxa"/>
          </w:tcPr>
          <w:p w14:paraId="310AA0B8" w14:textId="4AFBFEBE" w:rsidR="00C85F62" w:rsidRPr="004F0992" w:rsidRDefault="00C85F62" w:rsidP="00C85F62">
            <w:pPr>
              <w:tabs>
                <w:tab w:val="decimal" w:pos="770"/>
              </w:tabs>
              <w:ind w:left="-108" w:right="-108"/>
              <w:rPr>
                <w:sz w:val="20"/>
              </w:rPr>
            </w:pPr>
            <w:r w:rsidRPr="004F0992">
              <w:rPr>
                <w:sz w:val="20"/>
              </w:rPr>
              <w:t>747,191</w:t>
            </w:r>
          </w:p>
        </w:tc>
        <w:tc>
          <w:tcPr>
            <w:tcW w:w="990" w:type="dxa"/>
          </w:tcPr>
          <w:p w14:paraId="7FC47A3F" w14:textId="4068A394" w:rsidR="00C85F62" w:rsidRPr="004F0992" w:rsidRDefault="00C85F62" w:rsidP="00C85F62">
            <w:pPr>
              <w:tabs>
                <w:tab w:val="decimal" w:pos="770"/>
              </w:tabs>
              <w:ind w:left="-108" w:right="-108"/>
              <w:rPr>
                <w:sz w:val="20"/>
              </w:rPr>
            </w:pPr>
            <w:r w:rsidRPr="004F0992">
              <w:rPr>
                <w:sz w:val="20"/>
              </w:rPr>
              <w:t>392,041</w:t>
            </w:r>
          </w:p>
        </w:tc>
        <w:tc>
          <w:tcPr>
            <w:tcW w:w="990" w:type="dxa"/>
          </w:tcPr>
          <w:p w14:paraId="2F92C710" w14:textId="09583578" w:rsidR="00C85F62" w:rsidRPr="004F0992" w:rsidRDefault="00C85F62" w:rsidP="00795DEC">
            <w:pPr>
              <w:tabs>
                <w:tab w:val="decimal" w:pos="770"/>
              </w:tabs>
              <w:ind w:left="-108" w:right="-108"/>
              <w:rPr>
                <w:sz w:val="20"/>
              </w:rPr>
            </w:pPr>
            <w:r w:rsidRPr="004F0992">
              <w:rPr>
                <w:sz w:val="20"/>
              </w:rPr>
              <w:t>234,958</w:t>
            </w:r>
          </w:p>
        </w:tc>
        <w:tc>
          <w:tcPr>
            <w:tcW w:w="990" w:type="dxa"/>
          </w:tcPr>
          <w:p w14:paraId="2CEB742D" w14:textId="1807E1C3" w:rsidR="00C85F62" w:rsidRPr="004F0992" w:rsidRDefault="00C85F62" w:rsidP="00795DEC">
            <w:pPr>
              <w:tabs>
                <w:tab w:val="decimal" w:pos="691"/>
              </w:tabs>
              <w:ind w:left="-108" w:right="-108"/>
              <w:rPr>
                <w:sz w:val="20"/>
              </w:rPr>
            </w:pPr>
            <w:r w:rsidRPr="004F0992">
              <w:rPr>
                <w:sz w:val="20"/>
              </w:rPr>
              <w:t>45,553</w:t>
            </w:r>
          </w:p>
        </w:tc>
        <w:tc>
          <w:tcPr>
            <w:tcW w:w="1061" w:type="dxa"/>
          </w:tcPr>
          <w:p w14:paraId="5FD4A123" w14:textId="016CACEB" w:rsidR="00C85F62" w:rsidRPr="004449B6" w:rsidRDefault="00C85F62" w:rsidP="00D320FD">
            <w:pPr>
              <w:tabs>
                <w:tab w:val="decimal" w:pos="877"/>
              </w:tabs>
              <w:ind w:left="-38" w:right="-108"/>
              <w:rPr>
                <w:rFonts w:cstheme="minorBidi"/>
                <w:sz w:val="20"/>
                <w:szCs w:val="25"/>
                <w:cs/>
                <w:lang w:bidi="th-TH"/>
              </w:rPr>
            </w:pPr>
            <w:r w:rsidRPr="004F0992">
              <w:rPr>
                <w:sz w:val="20"/>
              </w:rPr>
              <w:t>3,598,156</w:t>
            </w:r>
          </w:p>
        </w:tc>
      </w:tr>
      <w:tr w:rsidR="00C85F62" w:rsidRPr="004F0992" w14:paraId="59B24776" w14:textId="77777777" w:rsidTr="00DC42E3">
        <w:tc>
          <w:tcPr>
            <w:tcW w:w="2610" w:type="dxa"/>
          </w:tcPr>
          <w:p w14:paraId="1D2EC14F" w14:textId="77777777" w:rsidR="00C85F62" w:rsidRPr="004F0992" w:rsidRDefault="00C85F62" w:rsidP="00C85F6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9506C07" w14:textId="25BAB6FD" w:rsidR="00C85F62" w:rsidRPr="004F0992" w:rsidRDefault="00C85F62" w:rsidP="00C85F62">
            <w:pPr>
              <w:ind w:left="14" w:right="43" w:firstLine="403"/>
              <w:rPr>
                <w:sz w:val="20"/>
                <w:lang w:val="en-US"/>
              </w:rPr>
            </w:pPr>
            <w:r w:rsidRPr="004F0992">
              <w:rPr>
                <w:sz w:val="20"/>
              </w:rPr>
              <w:t>income</w:t>
            </w:r>
          </w:p>
        </w:tc>
        <w:tc>
          <w:tcPr>
            <w:tcW w:w="990" w:type="dxa"/>
          </w:tcPr>
          <w:p w14:paraId="47D8069B" w14:textId="77777777" w:rsidR="00C85F62" w:rsidRPr="004F0992" w:rsidRDefault="00C85F62" w:rsidP="00C85F62">
            <w:pPr>
              <w:pBdr>
                <w:bottom w:val="single" w:sz="4" w:space="1" w:color="auto"/>
              </w:pBdr>
              <w:tabs>
                <w:tab w:val="decimal" w:pos="770"/>
              </w:tabs>
              <w:ind w:left="-11" w:right="-108"/>
              <w:rPr>
                <w:sz w:val="20"/>
              </w:rPr>
            </w:pPr>
          </w:p>
          <w:p w14:paraId="1D4D4F57" w14:textId="72EEA25F" w:rsidR="00C85F62" w:rsidRPr="004F0992" w:rsidRDefault="00C85F62" w:rsidP="00C85F62">
            <w:pPr>
              <w:pBdr>
                <w:bottom w:val="single" w:sz="4" w:space="1" w:color="auto"/>
              </w:pBdr>
              <w:tabs>
                <w:tab w:val="decimal" w:pos="770"/>
              </w:tabs>
              <w:ind w:left="-11" w:right="-108"/>
              <w:rPr>
                <w:sz w:val="20"/>
                <w:lang w:val="en-US"/>
              </w:rPr>
            </w:pPr>
            <w:r w:rsidRPr="00AE277C">
              <w:rPr>
                <w:sz w:val="20"/>
                <w:cs/>
                <w:lang w:bidi="th-TH"/>
              </w:rPr>
              <w:t>(</w:t>
            </w:r>
            <w:r w:rsidRPr="004F0992">
              <w:rPr>
                <w:sz w:val="20"/>
              </w:rPr>
              <w:t>473,342</w:t>
            </w:r>
            <w:r w:rsidRPr="00AE277C">
              <w:rPr>
                <w:sz w:val="20"/>
                <w:cs/>
                <w:lang w:bidi="th-TH"/>
              </w:rPr>
              <w:t>)</w:t>
            </w:r>
          </w:p>
        </w:tc>
        <w:tc>
          <w:tcPr>
            <w:tcW w:w="990" w:type="dxa"/>
          </w:tcPr>
          <w:p w14:paraId="2FA98F11" w14:textId="77777777" w:rsidR="00C85F62" w:rsidRPr="004F0992" w:rsidRDefault="00C85F62" w:rsidP="00C85F62">
            <w:pPr>
              <w:pBdr>
                <w:bottom w:val="single" w:sz="4" w:space="1" w:color="auto"/>
              </w:pBdr>
              <w:tabs>
                <w:tab w:val="decimal" w:pos="770"/>
              </w:tabs>
              <w:ind w:right="-108"/>
              <w:rPr>
                <w:sz w:val="20"/>
              </w:rPr>
            </w:pPr>
          </w:p>
          <w:p w14:paraId="39E98DC1" w14:textId="458237F5" w:rsidR="00C85F62" w:rsidRPr="004F0992" w:rsidRDefault="00C85F62" w:rsidP="00C85F62">
            <w:pPr>
              <w:pBdr>
                <w:bottom w:val="single" w:sz="4" w:space="1" w:color="auto"/>
              </w:pBdr>
              <w:tabs>
                <w:tab w:val="decimal" w:pos="770"/>
              </w:tabs>
              <w:ind w:right="-108"/>
              <w:rPr>
                <w:sz w:val="20"/>
                <w:lang w:val="en-US"/>
              </w:rPr>
            </w:pPr>
            <w:r w:rsidRPr="00AE277C">
              <w:rPr>
                <w:sz w:val="20"/>
                <w:cs/>
                <w:lang w:bidi="th-TH"/>
              </w:rPr>
              <w:t>(</w:t>
            </w:r>
            <w:r w:rsidRPr="004F0992">
              <w:rPr>
                <w:sz w:val="20"/>
              </w:rPr>
              <w:t>314,065</w:t>
            </w:r>
            <w:r w:rsidRPr="00AE277C">
              <w:rPr>
                <w:sz w:val="20"/>
                <w:cs/>
                <w:lang w:bidi="th-TH"/>
              </w:rPr>
              <w:t>)</w:t>
            </w:r>
          </w:p>
        </w:tc>
        <w:tc>
          <w:tcPr>
            <w:tcW w:w="990" w:type="dxa"/>
          </w:tcPr>
          <w:p w14:paraId="022D9AC5" w14:textId="77777777" w:rsidR="00C85F62" w:rsidRPr="004F0992" w:rsidRDefault="00C85F62" w:rsidP="00C85F62">
            <w:pPr>
              <w:pBdr>
                <w:bottom w:val="single" w:sz="4" w:space="1" w:color="auto"/>
              </w:pBdr>
              <w:tabs>
                <w:tab w:val="decimal" w:pos="770"/>
              </w:tabs>
              <w:ind w:right="-108"/>
              <w:rPr>
                <w:sz w:val="20"/>
              </w:rPr>
            </w:pPr>
          </w:p>
          <w:p w14:paraId="4FEFF416" w14:textId="16E24995" w:rsidR="00C85F62" w:rsidRPr="004F0992" w:rsidRDefault="00C85F62" w:rsidP="00C85F62">
            <w:pPr>
              <w:pBdr>
                <w:bottom w:val="single" w:sz="4" w:space="1" w:color="auto"/>
              </w:pBdr>
              <w:tabs>
                <w:tab w:val="decimal" w:pos="770"/>
              </w:tabs>
              <w:ind w:right="-108"/>
              <w:rPr>
                <w:sz w:val="20"/>
              </w:rPr>
            </w:pPr>
            <w:r w:rsidRPr="00AE277C">
              <w:rPr>
                <w:sz w:val="20"/>
                <w:cs/>
                <w:lang w:bidi="th-TH"/>
              </w:rPr>
              <w:t>(</w:t>
            </w:r>
            <w:r w:rsidRPr="004F0992">
              <w:rPr>
                <w:sz w:val="20"/>
              </w:rPr>
              <w:t>174,989</w:t>
            </w:r>
            <w:r w:rsidRPr="00AE277C">
              <w:rPr>
                <w:sz w:val="20"/>
                <w:cs/>
                <w:lang w:bidi="th-TH"/>
              </w:rPr>
              <w:t>)</w:t>
            </w:r>
          </w:p>
        </w:tc>
        <w:tc>
          <w:tcPr>
            <w:tcW w:w="990" w:type="dxa"/>
          </w:tcPr>
          <w:p w14:paraId="05078EEA" w14:textId="77777777" w:rsidR="00C85F62" w:rsidRPr="004F0992" w:rsidRDefault="00C85F62" w:rsidP="00C85F62">
            <w:pPr>
              <w:pBdr>
                <w:bottom w:val="single" w:sz="4" w:space="1" w:color="auto"/>
              </w:pBdr>
              <w:tabs>
                <w:tab w:val="decimal" w:pos="770"/>
              </w:tabs>
              <w:ind w:right="-108"/>
              <w:rPr>
                <w:sz w:val="20"/>
              </w:rPr>
            </w:pPr>
          </w:p>
          <w:p w14:paraId="4373DB11" w14:textId="2A972F8A" w:rsidR="00C85F62" w:rsidRPr="004F0992" w:rsidRDefault="00C85F62" w:rsidP="00C85F62">
            <w:pPr>
              <w:pBdr>
                <w:bottom w:val="single" w:sz="4" w:space="1" w:color="auto"/>
              </w:pBdr>
              <w:tabs>
                <w:tab w:val="decimal" w:pos="770"/>
              </w:tabs>
              <w:ind w:right="-108"/>
              <w:rPr>
                <w:sz w:val="20"/>
                <w:lang w:val="en-US"/>
              </w:rPr>
            </w:pPr>
            <w:r w:rsidRPr="00AE277C">
              <w:rPr>
                <w:sz w:val="20"/>
                <w:cs/>
                <w:lang w:bidi="th-TH"/>
              </w:rPr>
              <w:t>(</w:t>
            </w:r>
            <w:r w:rsidRPr="004F0992">
              <w:rPr>
                <w:sz w:val="20"/>
              </w:rPr>
              <w:t>83,160</w:t>
            </w:r>
            <w:r w:rsidRPr="00AE277C">
              <w:rPr>
                <w:sz w:val="20"/>
                <w:cs/>
                <w:lang w:bidi="th-TH"/>
              </w:rPr>
              <w:t>)</w:t>
            </w:r>
          </w:p>
        </w:tc>
        <w:tc>
          <w:tcPr>
            <w:tcW w:w="990" w:type="dxa"/>
          </w:tcPr>
          <w:p w14:paraId="0C27EF48" w14:textId="77777777" w:rsidR="00C85F62" w:rsidRPr="004F0992" w:rsidRDefault="00C85F62" w:rsidP="00C85F62">
            <w:pPr>
              <w:pBdr>
                <w:bottom w:val="single" w:sz="4" w:space="1" w:color="auto"/>
              </w:pBdr>
              <w:tabs>
                <w:tab w:val="decimal" w:pos="770"/>
              </w:tabs>
              <w:ind w:right="-108"/>
              <w:rPr>
                <w:sz w:val="20"/>
              </w:rPr>
            </w:pPr>
          </w:p>
          <w:p w14:paraId="4EA7E44E" w14:textId="0E025FF5" w:rsidR="00C85F62" w:rsidRPr="004F0992" w:rsidRDefault="00C85F62" w:rsidP="00C85F62">
            <w:pPr>
              <w:pBdr>
                <w:bottom w:val="single" w:sz="4" w:space="1" w:color="auto"/>
              </w:pBdr>
              <w:tabs>
                <w:tab w:val="decimal" w:pos="770"/>
              </w:tabs>
              <w:ind w:right="-108"/>
              <w:rPr>
                <w:sz w:val="20"/>
              </w:rPr>
            </w:pPr>
            <w:r w:rsidRPr="00AE277C">
              <w:rPr>
                <w:sz w:val="20"/>
                <w:cs/>
                <w:lang w:bidi="th-TH"/>
              </w:rPr>
              <w:t>(</w:t>
            </w:r>
            <w:r w:rsidRPr="004F0992">
              <w:rPr>
                <w:sz w:val="20"/>
              </w:rPr>
              <w:t>28,221</w:t>
            </w:r>
            <w:r w:rsidRPr="00AE277C">
              <w:rPr>
                <w:sz w:val="20"/>
                <w:cs/>
                <w:lang w:bidi="th-TH"/>
              </w:rPr>
              <w:t>)</w:t>
            </w:r>
          </w:p>
        </w:tc>
        <w:tc>
          <w:tcPr>
            <w:tcW w:w="990" w:type="dxa"/>
          </w:tcPr>
          <w:p w14:paraId="47E0BED3" w14:textId="77777777" w:rsidR="00C85F62" w:rsidRPr="004F0992" w:rsidRDefault="00C85F62" w:rsidP="00C85F62">
            <w:pPr>
              <w:pBdr>
                <w:bottom w:val="single" w:sz="4" w:space="1" w:color="auto"/>
              </w:pBdr>
              <w:tabs>
                <w:tab w:val="decimal" w:pos="691"/>
              </w:tabs>
              <w:ind w:right="-108"/>
              <w:rPr>
                <w:sz w:val="20"/>
              </w:rPr>
            </w:pPr>
          </w:p>
          <w:p w14:paraId="19EE68F8" w14:textId="73135640" w:rsidR="00C85F62" w:rsidRPr="004F0992" w:rsidRDefault="00C85F62" w:rsidP="00C85F62">
            <w:pPr>
              <w:pBdr>
                <w:bottom w:val="single" w:sz="4" w:space="1" w:color="auto"/>
              </w:pBdr>
              <w:tabs>
                <w:tab w:val="decimal" w:pos="691"/>
              </w:tabs>
              <w:ind w:right="-108"/>
              <w:rPr>
                <w:sz w:val="20"/>
              </w:rPr>
            </w:pPr>
            <w:r w:rsidRPr="00AE277C">
              <w:rPr>
                <w:sz w:val="20"/>
                <w:cs/>
                <w:lang w:bidi="th-TH"/>
              </w:rPr>
              <w:t>(</w:t>
            </w:r>
            <w:r w:rsidRPr="004F0992">
              <w:rPr>
                <w:sz w:val="20"/>
              </w:rPr>
              <w:t>3,831</w:t>
            </w:r>
            <w:r w:rsidRPr="00AE277C">
              <w:rPr>
                <w:sz w:val="20"/>
                <w:cs/>
                <w:lang w:bidi="th-TH"/>
              </w:rPr>
              <w:t>)</w:t>
            </w:r>
          </w:p>
        </w:tc>
        <w:tc>
          <w:tcPr>
            <w:tcW w:w="1061" w:type="dxa"/>
          </w:tcPr>
          <w:p w14:paraId="3170BDD8" w14:textId="77777777" w:rsidR="00C85F62" w:rsidRPr="004F0992" w:rsidRDefault="00C85F62" w:rsidP="00451E53">
            <w:pPr>
              <w:tabs>
                <w:tab w:val="decimal" w:pos="787"/>
              </w:tabs>
              <w:ind w:right="-108"/>
              <w:rPr>
                <w:sz w:val="20"/>
              </w:rPr>
            </w:pPr>
          </w:p>
          <w:p w14:paraId="6A3DA365" w14:textId="14057BF2" w:rsidR="00C85F62" w:rsidRPr="00DC42E3" w:rsidRDefault="00C85F62" w:rsidP="00451E53">
            <w:pPr>
              <w:pBdr>
                <w:bottom w:val="single" w:sz="4" w:space="1" w:color="auto"/>
              </w:pBdr>
              <w:tabs>
                <w:tab w:val="decimal" w:pos="337"/>
              </w:tabs>
              <w:ind w:right="-108"/>
              <w:rPr>
                <w:sz w:val="20"/>
              </w:rPr>
            </w:pPr>
            <w:r w:rsidRPr="00DC42E3">
              <w:rPr>
                <w:sz w:val="20"/>
                <w:cs/>
                <w:lang w:bidi="th-TH"/>
              </w:rPr>
              <w:t>(</w:t>
            </w:r>
            <w:r w:rsidRPr="00DC42E3">
              <w:rPr>
                <w:sz w:val="20"/>
              </w:rPr>
              <w:t>1,077,608</w:t>
            </w:r>
            <w:r w:rsidRPr="00DC42E3">
              <w:rPr>
                <w:sz w:val="20"/>
                <w:cs/>
                <w:lang w:bidi="th-TH"/>
              </w:rPr>
              <w:t>)</w:t>
            </w:r>
          </w:p>
        </w:tc>
      </w:tr>
      <w:tr w:rsidR="00390579" w:rsidRPr="004F0992" w14:paraId="22D6FAD3" w14:textId="77777777" w:rsidTr="00DC42E3">
        <w:tc>
          <w:tcPr>
            <w:tcW w:w="2610" w:type="dxa"/>
          </w:tcPr>
          <w:p w14:paraId="276C57AE" w14:textId="18BA4428" w:rsidR="00390579" w:rsidRPr="004F0992" w:rsidRDefault="00390579" w:rsidP="00390579">
            <w:pPr>
              <w:ind w:left="27" w:right="38" w:hanging="52"/>
              <w:jc w:val="both"/>
              <w:rPr>
                <w:b/>
                <w:bCs/>
                <w:sz w:val="20"/>
                <w:lang w:val="en-US"/>
              </w:rPr>
            </w:pPr>
            <w:r w:rsidRPr="004F0992">
              <w:rPr>
                <w:b/>
                <w:bCs/>
                <w:sz w:val="20"/>
                <w:lang w:val="en-US"/>
              </w:rPr>
              <w:t>Total</w:t>
            </w:r>
          </w:p>
        </w:tc>
        <w:tc>
          <w:tcPr>
            <w:tcW w:w="990" w:type="dxa"/>
          </w:tcPr>
          <w:p w14:paraId="026C7193" w14:textId="609734A0" w:rsidR="00390579" w:rsidRPr="004F0992" w:rsidRDefault="00390579" w:rsidP="00390579">
            <w:pPr>
              <w:tabs>
                <w:tab w:val="decimal" w:pos="770"/>
              </w:tabs>
              <w:ind w:left="-11" w:right="-108"/>
              <w:rPr>
                <w:b/>
                <w:bCs/>
                <w:sz w:val="20"/>
              </w:rPr>
            </w:pPr>
            <w:r w:rsidRPr="004F0992">
              <w:rPr>
                <w:b/>
                <w:bCs/>
                <w:sz w:val="20"/>
              </w:rPr>
              <w:t>693,520</w:t>
            </w:r>
          </w:p>
        </w:tc>
        <w:tc>
          <w:tcPr>
            <w:tcW w:w="990" w:type="dxa"/>
          </w:tcPr>
          <w:p w14:paraId="154DD332" w14:textId="23CABD36" w:rsidR="00390579" w:rsidRPr="004F0992" w:rsidRDefault="00390579" w:rsidP="00390579">
            <w:pPr>
              <w:tabs>
                <w:tab w:val="decimal" w:pos="770"/>
              </w:tabs>
              <w:ind w:right="-108"/>
              <w:rPr>
                <w:b/>
                <w:bCs/>
                <w:sz w:val="20"/>
              </w:rPr>
            </w:pPr>
            <w:r w:rsidRPr="004F0992">
              <w:rPr>
                <w:b/>
                <w:bCs/>
                <w:sz w:val="20"/>
              </w:rPr>
              <w:t>697,486</w:t>
            </w:r>
          </w:p>
        </w:tc>
        <w:tc>
          <w:tcPr>
            <w:tcW w:w="990" w:type="dxa"/>
          </w:tcPr>
          <w:p w14:paraId="65ABE0E2" w14:textId="33C9875A" w:rsidR="00390579" w:rsidRPr="004F0992" w:rsidRDefault="00390579" w:rsidP="00390579">
            <w:pPr>
              <w:tabs>
                <w:tab w:val="decimal" w:pos="770"/>
              </w:tabs>
              <w:ind w:right="-108"/>
              <w:rPr>
                <w:b/>
                <w:bCs/>
                <w:sz w:val="20"/>
              </w:rPr>
            </w:pPr>
            <w:r w:rsidRPr="004F0992">
              <w:rPr>
                <w:b/>
                <w:bCs/>
                <w:sz w:val="20"/>
              </w:rPr>
              <w:t>572,202</w:t>
            </w:r>
          </w:p>
        </w:tc>
        <w:tc>
          <w:tcPr>
            <w:tcW w:w="990" w:type="dxa"/>
          </w:tcPr>
          <w:p w14:paraId="0DDF2608" w14:textId="555A4D27" w:rsidR="00390579" w:rsidRPr="004F0992" w:rsidRDefault="00390579" w:rsidP="00390579">
            <w:pPr>
              <w:tabs>
                <w:tab w:val="decimal" w:pos="770"/>
              </w:tabs>
              <w:ind w:right="-108"/>
              <w:rPr>
                <w:b/>
                <w:bCs/>
                <w:sz w:val="20"/>
              </w:rPr>
            </w:pPr>
            <w:r w:rsidRPr="004F0992">
              <w:rPr>
                <w:b/>
                <w:bCs/>
                <w:sz w:val="20"/>
              </w:rPr>
              <w:t>308,881</w:t>
            </w:r>
          </w:p>
        </w:tc>
        <w:tc>
          <w:tcPr>
            <w:tcW w:w="990" w:type="dxa"/>
          </w:tcPr>
          <w:p w14:paraId="44C2B1E9" w14:textId="044EB99F" w:rsidR="00390579" w:rsidRPr="004F0992" w:rsidRDefault="00390579" w:rsidP="00390579">
            <w:pPr>
              <w:tabs>
                <w:tab w:val="decimal" w:pos="770"/>
              </w:tabs>
              <w:ind w:right="-108"/>
              <w:rPr>
                <w:b/>
                <w:bCs/>
                <w:sz w:val="20"/>
              </w:rPr>
            </w:pPr>
            <w:r w:rsidRPr="004F0992">
              <w:rPr>
                <w:b/>
                <w:bCs/>
                <w:sz w:val="20"/>
              </w:rPr>
              <w:t>206,737</w:t>
            </w:r>
          </w:p>
        </w:tc>
        <w:tc>
          <w:tcPr>
            <w:tcW w:w="990" w:type="dxa"/>
          </w:tcPr>
          <w:p w14:paraId="7C30098A" w14:textId="5B33C42E" w:rsidR="00390579" w:rsidRPr="004F0992" w:rsidRDefault="00390579" w:rsidP="00390579">
            <w:pPr>
              <w:tabs>
                <w:tab w:val="decimal" w:pos="691"/>
              </w:tabs>
              <w:ind w:right="-108" w:hanging="18"/>
              <w:rPr>
                <w:b/>
                <w:bCs/>
                <w:sz w:val="20"/>
              </w:rPr>
            </w:pPr>
            <w:r w:rsidRPr="004F0992">
              <w:rPr>
                <w:b/>
                <w:bCs/>
                <w:sz w:val="20"/>
              </w:rPr>
              <w:t>41,722</w:t>
            </w:r>
          </w:p>
        </w:tc>
        <w:tc>
          <w:tcPr>
            <w:tcW w:w="1061" w:type="dxa"/>
          </w:tcPr>
          <w:p w14:paraId="59EAE16D" w14:textId="6BF9F41F" w:rsidR="00390579" w:rsidRPr="004F0992" w:rsidRDefault="00390579" w:rsidP="00D320FD">
            <w:pPr>
              <w:tabs>
                <w:tab w:val="decimal" w:pos="877"/>
              </w:tabs>
              <w:ind w:left="-38" w:right="-108"/>
              <w:rPr>
                <w:b/>
                <w:bCs/>
                <w:sz w:val="20"/>
              </w:rPr>
            </w:pPr>
            <w:r w:rsidRPr="004F0992">
              <w:rPr>
                <w:b/>
                <w:bCs/>
                <w:sz w:val="20"/>
              </w:rPr>
              <w:t>2,520,548</w:t>
            </w:r>
          </w:p>
        </w:tc>
      </w:tr>
      <w:tr w:rsidR="00390579" w:rsidRPr="004F0992" w14:paraId="1F1BA2B8" w14:textId="77777777" w:rsidTr="00C85F62">
        <w:tc>
          <w:tcPr>
            <w:tcW w:w="2610" w:type="dxa"/>
          </w:tcPr>
          <w:p w14:paraId="3BBF7102" w14:textId="1972E655" w:rsidR="00390579" w:rsidRPr="004F0992" w:rsidRDefault="00390579" w:rsidP="00390579">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2C613D88" w14:textId="357276E7" w:rsidR="00390579" w:rsidRPr="004F0992" w:rsidRDefault="00390579" w:rsidP="00390579">
            <w:pPr>
              <w:ind w:left="50" w:right="43" w:firstLine="346"/>
              <w:rPr>
                <w:sz w:val="20"/>
              </w:rPr>
            </w:pPr>
            <w:r w:rsidRPr="004F0992">
              <w:rPr>
                <w:sz w:val="20"/>
              </w:rPr>
              <w:t>credit loss</w:t>
            </w:r>
          </w:p>
        </w:tc>
        <w:tc>
          <w:tcPr>
            <w:tcW w:w="990" w:type="dxa"/>
            <w:vAlign w:val="bottom"/>
          </w:tcPr>
          <w:p w14:paraId="29824BD2" w14:textId="08B5820C" w:rsidR="00390579" w:rsidRPr="004F0992" w:rsidRDefault="00390579" w:rsidP="00390579">
            <w:pPr>
              <w:pBdr>
                <w:bottom w:val="single" w:sz="4" w:space="1" w:color="auto"/>
              </w:pBdr>
              <w:tabs>
                <w:tab w:val="decimal" w:pos="770"/>
              </w:tabs>
              <w:ind w:left="-11" w:right="-108"/>
              <w:rPr>
                <w:sz w:val="20"/>
              </w:rPr>
            </w:pPr>
            <w:r w:rsidRPr="00AE277C">
              <w:rPr>
                <w:sz w:val="20"/>
                <w:cs/>
                <w:lang w:bidi="th-TH"/>
              </w:rPr>
              <w:t>(</w:t>
            </w:r>
            <w:r w:rsidRPr="004F0992">
              <w:rPr>
                <w:sz w:val="20"/>
              </w:rPr>
              <w:t>4,0</w:t>
            </w:r>
            <w:r w:rsidR="00E96123" w:rsidRPr="004F0992">
              <w:rPr>
                <w:sz w:val="20"/>
                <w:cs/>
                <w:lang w:bidi="th-TH"/>
              </w:rPr>
              <w:t>89</w:t>
            </w:r>
            <w:r w:rsidRPr="00AE277C">
              <w:rPr>
                <w:sz w:val="20"/>
                <w:cs/>
                <w:lang w:bidi="th-TH"/>
              </w:rPr>
              <w:t>)</w:t>
            </w:r>
          </w:p>
        </w:tc>
        <w:tc>
          <w:tcPr>
            <w:tcW w:w="990" w:type="dxa"/>
            <w:vAlign w:val="bottom"/>
          </w:tcPr>
          <w:p w14:paraId="06A380B9" w14:textId="68E41874" w:rsidR="00390579" w:rsidRPr="004F0992" w:rsidRDefault="00390579" w:rsidP="00390579">
            <w:pPr>
              <w:pBdr>
                <w:bottom w:val="single" w:sz="4" w:space="1" w:color="auto"/>
              </w:pBdr>
              <w:tabs>
                <w:tab w:val="decimal" w:pos="770"/>
              </w:tabs>
              <w:ind w:right="-108"/>
              <w:rPr>
                <w:sz w:val="20"/>
              </w:rPr>
            </w:pPr>
            <w:r w:rsidRPr="00AE277C">
              <w:rPr>
                <w:sz w:val="20"/>
                <w:cs/>
                <w:lang w:bidi="th-TH"/>
              </w:rPr>
              <w:t>(</w:t>
            </w:r>
            <w:r w:rsidRPr="004F0992">
              <w:rPr>
                <w:sz w:val="20"/>
                <w:cs/>
                <w:lang w:bidi="th-TH"/>
              </w:rPr>
              <w:t>4</w:t>
            </w:r>
            <w:r w:rsidRPr="004F0992">
              <w:rPr>
                <w:sz w:val="20"/>
              </w:rPr>
              <w:t>,</w:t>
            </w:r>
            <w:r w:rsidRPr="004F0992">
              <w:rPr>
                <w:sz w:val="20"/>
                <w:cs/>
                <w:lang w:bidi="th-TH"/>
              </w:rPr>
              <w:t>223</w:t>
            </w:r>
            <w:r w:rsidRPr="00AE277C">
              <w:rPr>
                <w:sz w:val="20"/>
                <w:cs/>
                <w:lang w:bidi="th-TH"/>
              </w:rPr>
              <w:t>)</w:t>
            </w:r>
          </w:p>
        </w:tc>
        <w:tc>
          <w:tcPr>
            <w:tcW w:w="990" w:type="dxa"/>
            <w:vAlign w:val="bottom"/>
          </w:tcPr>
          <w:p w14:paraId="498DECFB" w14:textId="118B1301" w:rsidR="00390579" w:rsidRPr="004F0992" w:rsidRDefault="00390579" w:rsidP="00390579">
            <w:pPr>
              <w:pBdr>
                <w:bottom w:val="single" w:sz="4" w:space="1" w:color="auto"/>
              </w:pBdr>
              <w:tabs>
                <w:tab w:val="decimal" w:pos="770"/>
              </w:tabs>
              <w:ind w:right="-108"/>
              <w:rPr>
                <w:sz w:val="20"/>
              </w:rPr>
            </w:pPr>
            <w:r w:rsidRPr="00AE277C">
              <w:rPr>
                <w:sz w:val="20"/>
                <w:cs/>
                <w:lang w:bidi="th-TH"/>
              </w:rPr>
              <w:t>(</w:t>
            </w:r>
            <w:r w:rsidRPr="004F0992">
              <w:rPr>
                <w:sz w:val="20"/>
                <w:cs/>
                <w:lang w:bidi="th-TH"/>
              </w:rPr>
              <w:t>3</w:t>
            </w:r>
            <w:r w:rsidRPr="004F0992">
              <w:rPr>
                <w:sz w:val="20"/>
              </w:rPr>
              <w:t>,</w:t>
            </w:r>
            <w:r w:rsidRPr="004F0992">
              <w:rPr>
                <w:sz w:val="20"/>
                <w:cs/>
                <w:lang w:bidi="th-TH"/>
              </w:rPr>
              <w:t>556</w:t>
            </w:r>
            <w:r w:rsidRPr="00AE277C">
              <w:rPr>
                <w:sz w:val="20"/>
                <w:cs/>
                <w:lang w:bidi="th-TH"/>
              </w:rPr>
              <w:t>)</w:t>
            </w:r>
          </w:p>
        </w:tc>
        <w:tc>
          <w:tcPr>
            <w:tcW w:w="990" w:type="dxa"/>
            <w:vAlign w:val="bottom"/>
          </w:tcPr>
          <w:p w14:paraId="64C946BA" w14:textId="1F64C051" w:rsidR="00390579" w:rsidRPr="004F0992" w:rsidRDefault="00390579" w:rsidP="00390579">
            <w:pPr>
              <w:pBdr>
                <w:bottom w:val="single" w:sz="4" w:space="1" w:color="auto"/>
              </w:pBdr>
              <w:tabs>
                <w:tab w:val="decimal" w:pos="770"/>
              </w:tabs>
              <w:ind w:right="-108"/>
              <w:rPr>
                <w:sz w:val="20"/>
              </w:rPr>
            </w:pPr>
            <w:r w:rsidRPr="00AE277C">
              <w:rPr>
                <w:sz w:val="20"/>
                <w:cs/>
                <w:lang w:bidi="th-TH"/>
              </w:rPr>
              <w:t>(</w:t>
            </w:r>
            <w:r w:rsidRPr="004F0992">
              <w:rPr>
                <w:sz w:val="20"/>
                <w:cs/>
                <w:lang w:bidi="th-TH"/>
              </w:rPr>
              <w:t>2</w:t>
            </w:r>
            <w:r w:rsidRPr="004F0992">
              <w:rPr>
                <w:sz w:val="20"/>
              </w:rPr>
              <w:t>,</w:t>
            </w:r>
            <w:r w:rsidRPr="004F0992">
              <w:rPr>
                <w:sz w:val="20"/>
                <w:cs/>
                <w:lang w:bidi="th-TH"/>
              </w:rPr>
              <w:t>031</w:t>
            </w:r>
            <w:r w:rsidRPr="00AE277C">
              <w:rPr>
                <w:sz w:val="20"/>
                <w:cs/>
                <w:lang w:bidi="th-TH"/>
              </w:rPr>
              <w:t>)</w:t>
            </w:r>
          </w:p>
        </w:tc>
        <w:tc>
          <w:tcPr>
            <w:tcW w:w="990" w:type="dxa"/>
            <w:vAlign w:val="bottom"/>
          </w:tcPr>
          <w:p w14:paraId="18AB3CD7" w14:textId="7732AAAE" w:rsidR="00390579" w:rsidRPr="004F0992" w:rsidRDefault="00390579" w:rsidP="00390579">
            <w:pPr>
              <w:pBdr>
                <w:bottom w:val="single" w:sz="4" w:space="1" w:color="auto"/>
              </w:pBdr>
              <w:tabs>
                <w:tab w:val="decimal" w:pos="770"/>
              </w:tabs>
              <w:ind w:right="-108"/>
              <w:rPr>
                <w:sz w:val="20"/>
              </w:rPr>
            </w:pPr>
            <w:r w:rsidRPr="00AE277C">
              <w:rPr>
                <w:sz w:val="20"/>
                <w:cs/>
                <w:lang w:bidi="th-TH"/>
              </w:rPr>
              <w:t>(</w:t>
            </w:r>
            <w:r w:rsidRPr="004F0992">
              <w:rPr>
                <w:sz w:val="20"/>
                <w:cs/>
                <w:lang w:bidi="th-TH"/>
              </w:rPr>
              <w:t>1</w:t>
            </w:r>
            <w:r w:rsidRPr="004F0992">
              <w:rPr>
                <w:sz w:val="20"/>
              </w:rPr>
              <w:t>,</w:t>
            </w:r>
            <w:r w:rsidRPr="004F0992">
              <w:rPr>
                <w:sz w:val="20"/>
                <w:cs/>
                <w:lang w:bidi="th-TH"/>
              </w:rPr>
              <w:t>352</w:t>
            </w:r>
            <w:r w:rsidRPr="00AE277C">
              <w:rPr>
                <w:sz w:val="20"/>
                <w:cs/>
                <w:lang w:bidi="th-TH"/>
              </w:rPr>
              <w:t>)</w:t>
            </w:r>
          </w:p>
        </w:tc>
        <w:tc>
          <w:tcPr>
            <w:tcW w:w="990" w:type="dxa"/>
            <w:vAlign w:val="bottom"/>
          </w:tcPr>
          <w:p w14:paraId="7C49D3D3" w14:textId="120FB7AF" w:rsidR="00390579" w:rsidRPr="004F0992" w:rsidRDefault="00056C99" w:rsidP="00390579">
            <w:pPr>
              <w:pBdr>
                <w:bottom w:val="single" w:sz="4" w:space="1" w:color="auto"/>
              </w:pBdr>
              <w:tabs>
                <w:tab w:val="decimal" w:pos="691"/>
              </w:tabs>
              <w:ind w:right="-108" w:hanging="18"/>
              <w:rPr>
                <w:sz w:val="20"/>
              </w:rPr>
            </w:pPr>
            <w:r w:rsidRPr="00AE277C">
              <w:rPr>
                <w:sz w:val="20"/>
                <w:cs/>
                <w:lang w:bidi="th-TH"/>
              </w:rPr>
              <w:t>(</w:t>
            </w:r>
            <w:r w:rsidRPr="004F0992">
              <w:rPr>
                <w:sz w:val="20"/>
                <w:cs/>
                <w:lang w:bidi="th-TH"/>
              </w:rPr>
              <w:t>266</w:t>
            </w:r>
            <w:r w:rsidRPr="00AE277C">
              <w:rPr>
                <w:sz w:val="20"/>
                <w:cs/>
                <w:lang w:bidi="th-TH"/>
              </w:rPr>
              <w:t>)</w:t>
            </w:r>
          </w:p>
        </w:tc>
        <w:tc>
          <w:tcPr>
            <w:tcW w:w="1061" w:type="dxa"/>
            <w:vAlign w:val="bottom"/>
          </w:tcPr>
          <w:p w14:paraId="3750500C" w14:textId="17EBC688" w:rsidR="00390579" w:rsidRPr="004F0992" w:rsidRDefault="00390579" w:rsidP="00D320FD">
            <w:pPr>
              <w:pBdr>
                <w:bottom w:val="single" w:sz="4" w:space="1" w:color="auto"/>
              </w:pBdr>
              <w:tabs>
                <w:tab w:val="decimal" w:pos="877"/>
              </w:tabs>
              <w:ind w:left="-38" w:right="-108"/>
              <w:rPr>
                <w:sz w:val="20"/>
              </w:rPr>
            </w:pPr>
            <w:r w:rsidRPr="00AE277C">
              <w:rPr>
                <w:sz w:val="20"/>
                <w:cs/>
                <w:lang w:bidi="th-TH"/>
              </w:rPr>
              <w:t>(</w:t>
            </w:r>
            <w:r w:rsidRPr="004F0992">
              <w:rPr>
                <w:sz w:val="20"/>
                <w:cs/>
                <w:lang w:bidi="th-TH"/>
              </w:rPr>
              <w:t>15</w:t>
            </w:r>
            <w:r w:rsidRPr="004F0992">
              <w:rPr>
                <w:sz w:val="20"/>
              </w:rPr>
              <w:t>,</w:t>
            </w:r>
            <w:r w:rsidRPr="004F0992">
              <w:rPr>
                <w:sz w:val="20"/>
                <w:cs/>
                <w:lang w:bidi="th-TH"/>
              </w:rPr>
              <w:t>517</w:t>
            </w:r>
            <w:r w:rsidRPr="00AE277C">
              <w:rPr>
                <w:sz w:val="20"/>
                <w:cs/>
                <w:lang w:bidi="th-TH"/>
              </w:rPr>
              <w:t>)</w:t>
            </w:r>
          </w:p>
        </w:tc>
      </w:tr>
      <w:tr w:rsidR="00390579" w:rsidRPr="004F0992" w14:paraId="0FAC2467" w14:textId="77777777" w:rsidTr="00C85F62">
        <w:tc>
          <w:tcPr>
            <w:tcW w:w="2610" w:type="dxa"/>
          </w:tcPr>
          <w:p w14:paraId="023E35D4" w14:textId="77777777" w:rsidR="00390579" w:rsidRPr="004F0992" w:rsidRDefault="00390579" w:rsidP="00390579">
            <w:pPr>
              <w:ind w:left="27" w:right="38" w:hanging="52"/>
              <w:jc w:val="both"/>
              <w:rPr>
                <w:b/>
                <w:bCs/>
                <w:sz w:val="20"/>
                <w:lang w:val="en-US"/>
              </w:rPr>
            </w:pPr>
            <w:r w:rsidRPr="004F0992">
              <w:rPr>
                <w:b/>
                <w:bCs/>
                <w:sz w:val="20"/>
              </w:rPr>
              <w:t>Net</w:t>
            </w:r>
          </w:p>
        </w:tc>
        <w:tc>
          <w:tcPr>
            <w:tcW w:w="990" w:type="dxa"/>
          </w:tcPr>
          <w:p w14:paraId="27A3B659" w14:textId="535418D4" w:rsidR="00390579" w:rsidRPr="00AE277C" w:rsidRDefault="00E96123" w:rsidP="00390579">
            <w:pPr>
              <w:pBdr>
                <w:bottom w:val="double" w:sz="4" w:space="1" w:color="auto"/>
              </w:pBdr>
              <w:tabs>
                <w:tab w:val="decimal" w:pos="770"/>
              </w:tabs>
              <w:ind w:left="-11" w:right="-108"/>
              <w:rPr>
                <w:b/>
                <w:bCs/>
                <w:sz w:val="20"/>
                <w:szCs w:val="25"/>
                <w:rtl/>
                <w:cs/>
                <w:lang w:bidi="th-TH"/>
              </w:rPr>
            </w:pPr>
            <w:r w:rsidRPr="004F0992">
              <w:rPr>
                <w:b/>
                <w:bCs/>
                <w:sz w:val="20"/>
              </w:rPr>
              <w:t>689,431</w:t>
            </w:r>
          </w:p>
        </w:tc>
        <w:tc>
          <w:tcPr>
            <w:tcW w:w="990" w:type="dxa"/>
          </w:tcPr>
          <w:p w14:paraId="4E972DE1" w14:textId="62C5BC50" w:rsidR="00390579" w:rsidRPr="004F0992" w:rsidRDefault="00390579" w:rsidP="00390579">
            <w:pPr>
              <w:pBdr>
                <w:bottom w:val="double" w:sz="4" w:space="1" w:color="auto"/>
              </w:pBdr>
              <w:tabs>
                <w:tab w:val="decimal" w:pos="770"/>
              </w:tabs>
              <w:ind w:right="-108"/>
              <w:rPr>
                <w:b/>
                <w:bCs/>
                <w:sz w:val="20"/>
              </w:rPr>
            </w:pPr>
            <w:r w:rsidRPr="004F0992">
              <w:rPr>
                <w:b/>
                <w:bCs/>
                <w:sz w:val="20"/>
              </w:rPr>
              <w:t>693,263</w:t>
            </w:r>
          </w:p>
        </w:tc>
        <w:tc>
          <w:tcPr>
            <w:tcW w:w="990" w:type="dxa"/>
          </w:tcPr>
          <w:p w14:paraId="18C7EE67" w14:textId="56D63362" w:rsidR="00390579" w:rsidRPr="004F0992" w:rsidRDefault="00390579" w:rsidP="00390579">
            <w:pPr>
              <w:pBdr>
                <w:bottom w:val="double" w:sz="4" w:space="1" w:color="auto"/>
              </w:pBdr>
              <w:tabs>
                <w:tab w:val="decimal" w:pos="770"/>
              </w:tabs>
              <w:ind w:right="-108"/>
              <w:rPr>
                <w:b/>
                <w:bCs/>
                <w:sz w:val="20"/>
              </w:rPr>
            </w:pPr>
            <w:r w:rsidRPr="004F0992">
              <w:rPr>
                <w:b/>
                <w:bCs/>
                <w:sz w:val="20"/>
              </w:rPr>
              <w:t>568,646</w:t>
            </w:r>
          </w:p>
        </w:tc>
        <w:tc>
          <w:tcPr>
            <w:tcW w:w="990" w:type="dxa"/>
          </w:tcPr>
          <w:p w14:paraId="49119AD7" w14:textId="727E2D23" w:rsidR="00390579" w:rsidRPr="004F0992" w:rsidRDefault="00390579" w:rsidP="00390579">
            <w:pPr>
              <w:pBdr>
                <w:bottom w:val="double" w:sz="4" w:space="1" w:color="auto"/>
              </w:pBdr>
              <w:tabs>
                <w:tab w:val="decimal" w:pos="770"/>
              </w:tabs>
              <w:ind w:right="-108"/>
              <w:rPr>
                <w:b/>
                <w:bCs/>
                <w:sz w:val="20"/>
              </w:rPr>
            </w:pPr>
            <w:r w:rsidRPr="004F0992">
              <w:rPr>
                <w:b/>
                <w:bCs/>
                <w:sz w:val="20"/>
              </w:rPr>
              <w:t>306,850</w:t>
            </w:r>
          </w:p>
        </w:tc>
        <w:tc>
          <w:tcPr>
            <w:tcW w:w="990" w:type="dxa"/>
          </w:tcPr>
          <w:p w14:paraId="436E1780" w14:textId="6D967F30" w:rsidR="00390579" w:rsidRPr="004F0992" w:rsidRDefault="00390579" w:rsidP="00390579">
            <w:pPr>
              <w:pBdr>
                <w:bottom w:val="double" w:sz="4" w:space="1" w:color="auto"/>
              </w:pBdr>
              <w:tabs>
                <w:tab w:val="decimal" w:pos="770"/>
              </w:tabs>
              <w:ind w:right="-108"/>
              <w:rPr>
                <w:b/>
                <w:bCs/>
                <w:sz w:val="20"/>
              </w:rPr>
            </w:pPr>
            <w:r w:rsidRPr="004F0992">
              <w:rPr>
                <w:b/>
                <w:bCs/>
                <w:sz w:val="20"/>
              </w:rPr>
              <w:t>205,385</w:t>
            </w:r>
          </w:p>
        </w:tc>
        <w:tc>
          <w:tcPr>
            <w:tcW w:w="990" w:type="dxa"/>
          </w:tcPr>
          <w:p w14:paraId="71886AD4" w14:textId="13359229" w:rsidR="00390579" w:rsidRPr="004F0992" w:rsidRDefault="00056C99" w:rsidP="00390579">
            <w:pPr>
              <w:pBdr>
                <w:bottom w:val="double" w:sz="4" w:space="1" w:color="auto"/>
              </w:pBdr>
              <w:tabs>
                <w:tab w:val="decimal" w:pos="691"/>
              </w:tabs>
              <w:ind w:right="-107" w:hanging="18"/>
              <w:rPr>
                <w:b/>
                <w:bCs/>
                <w:sz w:val="20"/>
                <w:lang w:val="en-US"/>
              </w:rPr>
            </w:pPr>
            <w:r w:rsidRPr="004F0992">
              <w:rPr>
                <w:b/>
                <w:bCs/>
                <w:sz w:val="20"/>
              </w:rPr>
              <w:t>41,456</w:t>
            </w:r>
          </w:p>
        </w:tc>
        <w:tc>
          <w:tcPr>
            <w:tcW w:w="1061" w:type="dxa"/>
          </w:tcPr>
          <w:p w14:paraId="19774559" w14:textId="57C1658A" w:rsidR="00390579" w:rsidRPr="001C7BF2" w:rsidRDefault="00390579" w:rsidP="001C7BF2">
            <w:pPr>
              <w:pBdr>
                <w:bottom w:val="double" w:sz="4" w:space="1" w:color="auto"/>
              </w:pBdr>
              <w:tabs>
                <w:tab w:val="decimal" w:pos="877"/>
              </w:tabs>
              <w:ind w:left="-38" w:right="-108"/>
              <w:rPr>
                <w:rFonts w:cs="Angsana New"/>
                <w:b/>
                <w:bCs/>
                <w:sz w:val="20"/>
                <w:szCs w:val="25"/>
                <w:lang w:val="en-US" w:bidi="th-TH"/>
              </w:rPr>
            </w:pPr>
            <w:r w:rsidRPr="004F0992">
              <w:rPr>
                <w:b/>
                <w:bCs/>
                <w:sz w:val="20"/>
              </w:rPr>
              <w:t>2,505,03</w:t>
            </w:r>
            <w:r w:rsidR="001C7BF2">
              <w:rPr>
                <w:rFonts w:cs="Angsana New"/>
                <w:b/>
                <w:bCs/>
                <w:sz w:val="20"/>
                <w:szCs w:val="25"/>
                <w:lang w:val="en-US" w:bidi="th-TH"/>
              </w:rPr>
              <w:t>1</w:t>
            </w:r>
          </w:p>
        </w:tc>
      </w:tr>
    </w:tbl>
    <w:p w14:paraId="3401EB37" w14:textId="34EBF003" w:rsidR="00B14DD3" w:rsidRPr="004F0992" w:rsidRDefault="007D0BCC" w:rsidP="00B14DD3">
      <w:pPr>
        <w:pStyle w:val="BodyText"/>
        <w:spacing w:after="0" w:line="240" w:lineRule="auto"/>
        <w:rPr>
          <w:sz w:val="20"/>
          <w:lang w:bidi="th-TH"/>
        </w:rPr>
      </w:pPr>
      <w:r w:rsidRPr="004F0992">
        <w:rPr>
          <w:sz w:val="20"/>
          <w:lang w:bidi="th-TH"/>
        </w:rPr>
        <w:tab/>
      </w:r>
    </w:p>
    <w:tbl>
      <w:tblPr>
        <w:tblW w:w="9630" w:type="dxa"/>
        <w:tblInd w:w="450" w:type="dxa"/>
        <w:tblLayout w:type="fixed"/>
        <w:tblLook w:val="0000" w:firstRow="0" w:lastRow="0" w:firstColumn="0" w:lastColumn="0" w:noHBand="0" w:noVBand="0"/>
      </w:tblPr>
      <w:tblGrid>
        <w:gridCol w:w="2610"/>
        <w:gridCol w:w="990"/>
        <w:gridCol w:w="990"/>
        <w:gridCol w:w="990"/>
        <w:gridCol w:w="990"/>
        <w:gridCol w:w="990"/>
        <w:gridCol w:w="990"/>
        <w:gridCol w:w="1080"/>
      </w:tblGrid>
      <w:tr w:rsidR="005637C6" w:rsidRPr="004F0992" w14:paraId="12E817B1" w14:textId="77777777" w:rsidTr="00795DEC">
        <w:tc>
          <w:tcPr>
            <w:tcW w:w="2610" w:type="dxa"/>
          </w:tcPr>
          <w:p w14:paraId="5E9A87B8" w14:textId="4C8561B3"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vAlign w:val="bottom"/>
          </w:tcPr>
          <w:p w14:paraId="695592A8" w14:textId="77777777" w:rsidR="005637C6" w:rsidRPr="004F0992" w:rsidRDefault="005637C6" w:rsidP="00FE68C4">
            <w:pPr>
              <w:pStyle w:val="acctfourfigures"/>
              <w:tabs>
                <w:tab w:val="clear" w:pos="765"/>
              </w:tabs>
              <w:ind w:left="-110" w:right="-110"/>
              <w:jc w:val="center"/>
              <w:rPr>
                <w:b/>
                <w:bCs/>
                <w:sz w:val="20"/>
              </w:rPr>
            </w:pPr>
            <w:r w:rsidRPr="004F0992">
              <w:rPr>
                <w:b/>
                <w:bCs/>
                <w:sz w:val="20"/>
              </w:rPr>
              <w:t>Consolidated financial statements</w:t>
            </w:r>
          </w:p>
        </w:tc>
      </w:tr>
      <w:tr w:rsidR="005637C6" w:rsidRPr="004F0992" w14:paraId="09D14A69" w14:textId="77777777" w:rsidTr="00795DEC">
        <w:tc>
          <w:tcPr>
            <w:tcW w:w="2610" w:type="dxa"/>
          </w:tcPr>
          <w:p w14:paraId="6CE1A0EA"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26E71304" w14:textId="2FA6CEF4" w:rsidR="005637C6" w:rsidRPr="004F0992" w:rsidRDefault="005637C6" w:rsidP="00FE68C4">
            <w:pPr>
              <w:pStyle w:val="acctfourfigures"/>
              <w:tabs>
                <w:tab w:val="clear" w:pos="765"/>
              </w:tabs>
              <w:ind w:left="-110" w:right="-110"/>
              <w:jc w:val="center"/>
              <w:rPr>
                <w:sz w:val="20"/>
                <w:lang w:bidi="th-TH"/>
              </w:rPr>
            </w:pPr>
            <w:r w:rsidRPr="004F0992">
              <w:rPr>
                <w:sz w:val="20"/>
                <w:lang w:bidi="th-TH"/>
              </w:rPr>
              <w:t>31 December 2020</w:t>
            </w:r>
          </w:p>
        </w:tc>
      </w:tr>
      <w:tr w:rsidR="005637C6" w:rsidRPr="004F0992" w14:paraId="40B1ACEB" w14:textId="77777777" w:rsidTr="00795DEC">
        <w:tc>
          <w:tcPr>
            <w:tcW w:w="2610" w:type="dxa"/>
          </w:tcPr>
          <w:p w14:paraId="3D205C56"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990" w:type="dxa"/>
            <w:vAlign w:val="bottom"/>
          </w:tcPr>
          <w:p w14:paraId="1D831FF1" w14:textId="77777777" w:rsidR="005637C6" w:rsidRPr="004F0992" w:rsidRDefault="005637C6" w:rsidP="00FE68C4">
            <w:pPr>
              <w:pStyle w:val="acctfourfigures"/>
              <w:tabs>
                <w:tab w:val="clear" w:pos="765"/>
              </w:tabs>
              <w:ind w:left="-110" w:right="-110"/>
              <w:jc w:val="center"/>
              <w:rPr>
                <w:sz w:val="20"/>
                <w:lang w:bidi="th-TH"/>
              </w:rPr>
            </w:pPr>
          </w:p>
          <w:p w14:paraId="4A6D2C14" w14:textId="77777777" w:rsidR="005637C6" w:rsidRPr="004F0992" w:rsidRDefault="005637C6" w:rsidP="00FE68C4">
            <w:pPr>
              <w:pStyle w:val="acctfourfigures"/>
              <w:tabs>
                <w:tab w:val="clear" w:pos="765"/>
              </w:tabs>
              <w:ind w:left="-110" w:right="-110"/>
              <w:jc w:val="center"/>
              <w:rPr>
                <w:sz w:val="20"/>
                <w:lang w:bidi="th-TH"/>
              </w:rPr>
            </w:pPr>
          </w:p>
          <w:p w14:paraId="5940D8B3"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27C63846"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within </w:t>
            </w:r>
          </w:p>
          <w:p w14:paraId="7A69A8D2"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one year</w:t>
            </w:r>
          </w:p>
        </w:tc>
        <w:tc>
          <w:tcPr>
            <w:tcW w:w="990" w:type="dxa"/>
            <w:vAlign w:val="bottom"/>
          </w:tcPr>
          <w:p w14:paraId="427E86DC"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Portion</w:t>
            </w:r>
          </w:p>
          <w:p w14:paraId="0B088875"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 xml:space="preserve">due over one year </w:t>
            </w:r>
          </w:p>
          <w:p w14:paraId="61679E82"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val="en-US" w:bidi="th-TH"/>
              </w:rPr>
              <w:t>but within two years</w:t>
            </w:r>
          </w:p>
        </w:tc>
        <w:tc>
          <w:tcPr>
            <w:tcW w:w="990" w:type="dxa"/>
            <w:vAlign w:val="bottom"/>
          </w:tcPr>
          <w:p w14:paraId="5F38CF4B"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217569EF"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over </w:t>
            </w:r>
          </w:p>
          <w:p w14:paraId="306DA8B4"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two years </w:t>
            </w:r>
          </w:p>
          <w:p w14:paraId="79EDC1AD"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but within three years</w:t>
            </w:r>
          </w:p>
        </w:tc>
        <w:tc>
          <w:tcPr>
            <w:tcW w:w="990" w:type="dxa"/>
            <w:vAlign w:val="bottom"/>
          </w:tcPr>
          <w:p w14:paraId="312C0435"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00AA3090"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due over three years but within four years</w:t>
            </w:r>
          </w:p>
        </w:tc>
        <w:tc>
          <w:tcPr>
            <w:tcW w:w="990" w:type="dxa"/>
            <w:vAlign w:val="bottom"/>
          </w:tcPr>
          <w:p w14:paraId="1C15A67B" w14:textId="77777777" w:rsidR="005637C6" w:rsidRPr="004F0992" w:rsidRDefault="005637C6" w:rsidP="00FE68C4">
            <w:pPr>
              <w:pStyle w:val="acctfourfigures"/>
              <w:tabs>
                <w:tab w:val="clear" w:pos="765"/>
              </w:tabs>
              <w:ind w:left="-17" w:right="-108"/>
              <w:jc w:val="center"/>
              <w:rPr>
                <w:sz w:val="20"/>
                <w:lang w:bidi="th-TH"/>
              </w:rPr>
            </w:pPr>
            <w:r w:rsidRPr="004F0992">
              <w:rPr>
                <w:sz w:val="20"/>
                <w:lang w:bidi="th-TH"/>
              </w:rPr>
              <w:t>Portion</w:t>
            </w:r>
          </w:p>
          <w:p w14:paraId="05A08FEF" w14:textId="77777777" w:rsidR="005637C6" w:rsidRPr="004F0992" w:rsidRDefault="005637C6" w:rsidP="00FE68C4">
            <w:pPr>
              <w:pStyle w:val="acctfourfigures"/>
              <w:tabs>
                <w:tab w:val="clear" w:pos="765"/>
              </w:tabs>
              <w:ind w:left="-17" w:right="-108"/>
              <w:jc w:val="center"/>
              <w:rPr>
                <w:sz w:val="20"/>
                <w:lang w:bidi="th-TH"/>
              </w:rPr>
            </w:pPr>
            <w:r w:rsidRPr="004F0992">
              <w:rPr>
                <w:sz w:val="20"/>
                <w:lang w:bidi="th-TH"/>
              </w:rPr>
              <w:t xml:space="preserve">due over </w:t>
            </w:r>
          </w:p>
          <w:p w14:paraId="7BBE7B3B" w14:textId="77777777" w:rsidR="005637C6" w:rsidRPr="004F0992" w:rsidRDefault="005637C6" w:rsidP="00FE68C4">
            <w:pPr>
              <w:pStyle w:val="acctfourfigures"/>
              <w:tabs>
                <w:tab w:val="clear" w:pos="765"/>
              </w:tabs>
              <w:ind w:left="-17" w:right="-108"/>
              <w:jc w:val="center"/>
              <w:rPr>
                <w:sz w:val="20"/>
                <w:lang w:val="en-US" w:bidi="th-TH"/>
              </w:rPr>
            </w:pPr>
            <w:r w:rsidRPr="004F0992">
              <w:rPr>
                <w:sz w:val="20"/>
                <w:lang w:bidi="th-TH"/>
              </w:rPr>
              <w:t>four years</w:t>
            </w:r>
            <w:r w:rsidRPr="00AE277C">
              <w:rPr>
                <w:sz w:val="20"/>
                <w:cs/>
                <w:lang w:bidi="th-TH"/>
              </w:rPr>
              <w:t xml:space="preserve"> </w:t>
            </w:r>
            <w:r w:rsidRPr="004F0992">
              <w:rPr>
                <w:sz w:val="20"/>
                <w:lang w:bidi="th-TH"/>
              </w:rPr>
              <w:br/>
            </w:r>
            <w:r w:rsidRPr="004F0992">
              <w:rPr>
                <w:sz w:val="20"/>
                <w:lang w:val="en-US" w:bidi="th-TH"/>
              </w:rPr>
              <w:t xml:space="preserve">but within </w:t>
            </w:r>
          </w:p>
          <w:p w14:paraId="558A7FDB" w14:textId="77777777" w:rsidR="005637C6" w:rsidRPr="004F0992" w:rsidRDefault="005637C6" w:rsidP="00FE68C4">
            <w:pPr>
              <w:pStyle w:val="acctfourfigures"/>
              <w:tabs>
                <w:tab w:val="clear" w:pos="765"/>
              </w:tabs>
              <w:ind w:left="-17" w:right="-108"/>
              <w:jc w:val="center"/>
              <w:rPr>
                <w:sz w:val="20"/>
                <w:lang w:bidi="th-TH"/>
              </w:rPr>
            </w:pPr>
            <w:r w:rsidRPr="004F0992">
              <w:rPr>
                <w:sz w:val="20"/>
                <w:lang w:val="en-US" w:bidi="th-TH"/>
              </w:rPr>
              <w:t>five years</w:t>
            </w:r>
          </w:p>
        </w:tc>
        <w:tc>
          <w:tcPr>
            <w:tcW w:w="990" w:type="dxa"/>
            <w:vAlign w:val="bottom"/>
          </w:tcPr>
          <w:p w14:paraId="3D57C8B4"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Portion </w:t>
            </w:r>
          </w:p>
          <w:p w14:paraId="6BBB7A8E"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due over </w:t>
            </w:r>
          </w:p>
          <w:p w14:paraId="12597946" w14:textId="77777777" w:rsidR="005637C6" w:rsidRPr="004F0992" w:rsidRDefault="005637C6" w:rsidP="00FE68C4">
            <w:pPr>
              <w:pStyle w:val="acctfourfigures"/>
              <w:tabs>
                <w:tab w:val="clear" w:pos="765"/>
              </w:tabs>
              <w:ind w:left="-110" w:right="-110"/>
              <w:jc w:val="center"/>
              <w:rPr>
                <w:sz w:val="20"/>
                <w:lang w:bidi="th-TH"/>
              </w:rPr>
            </w:pPr>
            <w:r w:rsidRPr="004F0992">
              <w:rPr>
                <w:sz w:val="20"/>
                <w:lang w:bidi="th-TH"/>
              </w:rPr>
              <w:t xml:space="preserve">five years </w:t>
            </w:r>
          </w:p>
        </w:tc>
        <w:tc>
          <w:tcPr>
            <w:tcW w:w="1080" w:type="dxa"/>
          </w:tcPr>
          <w:p w14:paraId="0D8E2443" w14:textId="77777777" w:rsidR="005637C6" w:rsidRPr="004F0992" w:rsidRDefault="005637C6" w:rsidP="00FE68C4">
            <w:pPr>
              <w:pStyle w:val="acctfourfigures"/>
              <w:tabs>
                <w:tab w:val="clear" w:pos="765"/>
              </w:tabs>
              <w:ind w:left="-110" w:right="-110"/>
              <w:jc w:val="center"/>
              <w:rPr>
                <w:sz w:val="20"/>
                <w:lang w:bidi="th-TH"/>
              </w:rPr>
            </w:pPr>
          </w:p>
          <w:p w14:paraId="2111C9CD" w14:textId="77777777" w:rsidR="005637C6" w:rsidRPr="004F0992" w:rsidRDefault="005637C6" w:rsidP="00FE68C4">
            <w:pPr>
              <w:pStyle w:val="acctfourfigures"/>
              <w:tabs>
                <w:tab w:val="clear" w:pos="765"/>
              </w:tabs>
              <w:ind w:left="-110" w:right="-110"/>
              <w:jc w:val="center"/>
              <w:rPr>
                <w:sz w:val="20"/>
                <w:lang w:bidi="th-TH"/>
              </w:rPr>
            </w:pPr>
          </w:p>
          <w:p w14:paraId="42777E70" w14:textId="77777777" w:rsidR="005637C6" w:rsidRPr="004F0992" w:rsidRDefault="005637C6" w:rsidP="00FE68C4">
            <w:pPr>
              <w:pStyle w:val="acctfourfigures"/>
              <w:tabs>
                <w:tab w:val="clear" w:pos="765"/>
              </w:tabs>
              <w:ind w:left="-110" w:right="-110"/>
              <w:jc w:val="center"/>
              <w:rPr>
                <w:sz w:val="20"/>
                <w:lang w:bidi="th-TH"/>
              </w:rPr>
            </w:pPr>
          </w:p>
          <w:p w14:paraId="7D3A54AB" w14:textId="77777777" w:rsidR="005637C6" w:rsidRPr="004F0992" w:rsidRDefault="005637C6" w:rsidP="00FE68C4">
            <w:pPr>
              <w:pStyle w:val="acctfourfigures"/>
              <w:tabs>
                <w:tab w:val="clear" w:pos="765"/>
              </w:tabs>
              <w:ind w:left="-110" w:right="-110"/>
              <w:jc w:val="center"/>
              <w:rPr>
                <w:sz w:val="20"/>
                <w:lang w:bidi="th-TH"/>
              </w:rPr>
            </w:pPr>
          </w:p>
          <w:p w14:paraId="41CF16FD" w14:textId="77777777" w:rsidR="005637C6" w:rsidRPr="004F0992" w:rsidRDefault="005637C6" w:rsidP="00FE68C4">
            <w:pPr>
              <w:pStyle w:val="acctfourfigures"/>
              <w:tabs>
                <w:tab w:val="clear" w:pos="765"/>
              </w:tabs>
              <w:ind w:left="-110" w:right="-110"/>
              <w:jc w:val="center"/>
              <w:rPr>
                <w:sz w:val="20"/>
                <w:lang w:val="en-US" w:bidi="th-TH"/>
              </w:rPr>
            </w:pPr>
            <w:r w:rsidRPr="004F0992">
              <w:rPr>
                <w:sz w:val="20"/>
                <w:lang w:bidi="th-TH"/>
              </w:rPr>
              <w:t>Total</w:t>
            </w:r>
          </w:p>
        </w:tc>
      </w:tr>
      <w:tr w:rsidR="005637C6" w:rsidRPr="004F0992" w14:paraId="1564EC0F" w14:textId="77777777" w:rsidTr="00795DEC">
        <w:tc>
          <w:tcPr>
            <w:tcW w:w="2610" w:type="dxa"/>
          </w:tcPr>
          <w:p w14:paraId="7B43985F" w14:textId="77777777" w:rsidR="005637C6" w:rsidRPr="004F0992" w:rsidRDefault="005637C6" w:rsidP="00FE68C4">
            <w:pPr>
              <w:pStyle w:val="a"/>
              <w:tabs>
                <w:tab w:val="clear" w:pos="360"/>
                <w:tab w:val="clear" w:pos="720"/>
                <w:tab w:val="clear" w:pos="1080"/>
                <w:tab w:val="left" w:pos="540"/>
              </w:tabs>
              <w:spacing w:line="260" w:lineRule="atLeast"/>
              <w:ind w:right="38"/>
              <w:rPr>
                <w:rFonts w:cs="Times New Roman"/>
                <w:sz w:val="20"/>
                <w:szCs w:val="20"/>
                <w:lang w:val="en-US"/>
              </w:rPr>
            </w:pPr>
          </w:p>
        </w:tc>
        <w:tc>
          <w:tcPr>
            <w:tcW w:w="7020" w:type="dxa"/>
            <w:gridSpan w:val="7"/>
          </w:tcPr>
          <w:p w14:paraId="6B396F04" w14:textId="77777777" w:rsidR="005637C6" w:rsidRPr="004F0992" w:rsidRDefault="005637C6" w:rsidP="00FE68C4">
            <w:pPr>
              <w:pStyle w:val="acctfourfigures"/>
              <w:tabs>
                <w:tab w:val="clear" w:pos="765"/>
              </w:tabs>
              <w:ind w:left="-110" w:right="-110"/>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5637C6" w:rsidRPr="004F0992" w14:paraId="17A024B4" w14:textId="77777777" w:rsidTr="00795DEC">
        <w:tc>
          <w:tcPr>
            <w:tcW w:w="2610" w:type="dxa"/>
          </w:tcPr>
          <w:p w14:paraId="5BC0BBD0" w14:textId="77777777" w:rsidR="005637C6" w:rsidRPr="004F0992" w:rsidRDefault="005637C6" w:rsidP="008F0783">
            <w:pPr>
              <w:ind w:left="27" w:right="38" w:hanging="41"/>
              <w:jc w:val="both"/>
              <w:rPr>
                <w:sz w:val="20"/>
              </w:rPr>
            </w:pPr>
            <w:r w:rsidRPr="004F0992">
              <w:rPr>
                <w:sz w:val="20"/>
              </w:rPr>
              <w:t>Hire purchase receivables</w:t>
            </w:r>
          </w:p>
        </w:tc>
        <w:tc>
          <w:tcPr>
            <w:tcW w:w="990" w:type="dxa"/>
          </w:tcPr>
          <w:p w14:paraId="0BF1F587" w14:textId="4000DBA3" w:rsidR="005637C6" w:rsidRPr="004F0992" w:rsidRDefault="005637C6" w:rsidP="00FE68C4">
            <w:pPr>
              <w:tabs>
                <w:tab w:val="decimal" w:pos="770"/>
              </w:tabs>
              <w:ind w:left="-108" w:right="-108"/>
              <w:rPr>
                <w:sz w:val="20"/>
              </w:rPr>
            </w:pPr>
            <w:r w:rsidRPr="004F0992">
              <w:rPr>
                <w:sz w:val="20"/>
              </w:rPr>
              <w:t>201,989</w:t>
            </w:r>
          </w:p>
        </w:tc>
        <w:tc>
          <w:tcPr>
            <w:tcW w:w="990" w:type="dxa"/>
          </w:tcPr>
          <w:p w14:paraId="5C650326" w14:textId="3F0081B9" w:rsidR="005637C6" w:rsidRPr="004F0992" w:rsidRDefault="005637C6" w:rsidP="00FE68C4">
            <w:pPr>
              <w:tabs>
                <w:tab w:val="decimal" w:pos="770"/>
              </w:tabs>
              <w:ind w:left="-108" w:right="-108"/>
              <w:rPr>
                <w:sz w:val="20"/>
              </w:rPr>
            </w:pPr>
            <w:r w:rsidRPr="004F0992">
              <w:rPr>
                <w:sz w:val="20"/>
              </w:rPr>
              <w:t>158,108</w:t>
            </w:r>
          </w:p>
        </w:tc>
        <w:tc>
          <w:tcPr>
            <w:tcW w:w="990" w:type="dxa"/>
          </w:tcPr>
          <w:p w14:paraId="2A36B11B" w14:textId="60CB67CC" w:rsidR="005637C6" w:rsidRPr="004F0992" w:rsidRDefault="005637C6" w:rsidP="00FE68C4">
            <w:pPr>
              <w:tabs>
                <w:tab w:val="decimal" w:pos="770"/>
              </w:tabs>
              <w:ind w:left="-108" w:right="-108"/>
              <w:rPr>
                <w:sz w:val="20"/>
              </w:rPr>
            </w:pPr>
            <w:r w:rsidRPr="004F0992">
              <w:rPr>
                <w:sz w:val="20"/>
              </w:rPr>
              <w:t>94,168</w:t>
            </w:r>
          </w:p>
        </w:tc>
        <w:tc>
          <w:tcPr>
            <w:tcW w:w="990" w:type="dxa"/>
          </w:tcPr>
          <w:p w14:paraId="0F352CA8" w14:textId="5C14D30C" w:rsidR="005637C6" w:rsidRPr="004F0992" w:rsidRDefault="005637C6" w:rsidP="00FE68C4">
            <w:pPr>
              <w:tabs>
                <w:tab w:val="decimal" w:pos="770"/>
              </w:tabs>
              <w:ind w:left="-108" w:right="-108"/>
              <w:rPr>
                <w:sz w:val="20"/>
              </w:rPr>
            </w:pPr>
            <w:r w:rsidRPr="004F0992">
              <w:rPr>
                <w:sz w:val="20"/>
              </w:rPr>
              <w:t>32,176</w:t>
            </w:r>
          </w:p>
        </w:tc>
        <w:tc>
          <w:tcPr>
            <w:tcW w:w="990" w:type="dxa"/>
          </w:tcPr>
          <w:p w14:paraId="05FEE654" w14:textId="79F671F5" w:rsidR="005637C6" w:rsidRPr="004F0992" w:rsidRDefault="005637C6" w:rsidP="00FE68C4">
            <w:pPr>
              <w:tabs>
                <w:tab w:val="decimal" w:pos="770"/>
              </w:tabs>
              <w:ind w:left="-108" w:right="-108"/>
              <w:rPr>
                <w:sz w:val="20"/>
              </w:rPr>
            </w:pPr>
            <w:r w:rsidRPr="004F0992">
              <w:rPr>
                <w:sz w:val="20"/>
              </w:rPr>
              <w:t>13,538</w:t>
            </w:r>
          </w:p>
        </w:tc>
        <w:tc>
          <w:tcPr>
            <w:tcW w:w="990" w:type="dxa"/>
          </w:tcPr>
          <w:p w14:paraId="1ED6C7F6" w14:textId="19A796DC" w:rsidR="005637C6" w:rsidRPr="004F0992" w:rsidRDefault="005637C6" w:rsidP="00FE68C4">
            <w:pPr>
              <w:tabs>
                <w:tab w:val="decimal" w:pos="691"/>
              </w:tabs>
              <w:ind w:left="-108" w:right="-108"/>
              <w:rPr>
                <w:sz w:val="20"/>
              </w:rPr>
            </w:pPr>
            <w:r w:rsidRPr="004F0992">
              <w:rPr>
                <w:sz w:val="20"/>
              </w:rPr>
              <w:t>132</w:t>
            </w:r>
          </w:p>
        </w:tc>
        <w:tc>
          <w:tcPr>
            <w:tcW w:w="1080" w:type="dxa"/>
          </w:tcPr>
          <w:p w14:paraId="30C1D89F" w14:textId="1AC8633F" w:rsidR="005637C6" w:rsidRPr="004F0992" w:rsidRDefault="005637C6" w:rsidP="00795DEC">
            <w:pPr>
              <w:tabs>
                <w:tab w:val="decimal" w:pos="862"/>
              </w:tabs>
              <w:ind w:left="-38" w:right="-108"/>
              <w:rPr>
                <w:sz w:val="20"/>
              </w:rPr>
            </w:pPr>
            <w:r w:rsidRPr="004F0992">
              <w:rPr>
                <w:sz w:val="20"/>
              </w:rPr>
              <w:t>500,111</w:t>
            </w:r>
          </w:p>
        </w:tc>
      </w:tr>
      <w:tr w:rsidR="005637C6" w:rsidRPr="004F0992" w14:paraId="3258B92D" w14:textId="77777777" w:rsidTr="00795DEC">
        <w:tc>
          <w:tcPr>
            <w:tcW w:w="2610" w:type="dxa"/>
          </w:tcPr>
          <w:p w14:paraId="0D3C4524" w14:textId="77777777" w:rsidR="00181662" w:rsidRPr="004F0992" w:rsidRDefault="00181662" w:rsidP="00181662">
            <w:pPr>
              <w:ind w:left="27" w:right="38" w:hanging="27"/>
              <w:rPr>
                <w:sz w:val="20"/>
              </w:rPr>
            </w:pPr>
            <w:r w:rsidRPr="004F0992">
              <w:rPr>
                <w:i/>
                <w:iCs/>
                <w:sz w:val="20"/>
              </w:rPr>
              <w:t>Less</w:t>
            </w:r>
            <w:r w:rsidRPr="00AE277C">
              <w:rPr>
                <w:sz w:val="20"/>
                <w:cs/>
                <w:lang w:bidi="th-TH"/>
              </w:rPr>
              <w:t xml:space="preserve"> </w:t>
            </w:r>
            <w:r w:rsidRPr="004F0992">
              <w:rPr>
                <w:sz w:val="20"/>
              </w:rPr>
              <w:t>unearned interest</w:t>
            </w:r>
          </w:p>
          <w:p w14:paraId="75ACD82B" w14:textId="5C353B03" w:rsidR="005637C6" w:rsidRPr="004F0992" w:rsidRDefault="00181662" w:rsidP="00181662">
            <w:pPr>
              <w:ind w:left="14" w:right="43" w:firstLine="403"/>
              <w:jc w:val="both"/>
              <w:rPr>
                <w:sz w:val="20"/>
              </w:rPr>
            </w:pPr>
            <w:r w:rsidRPr="004F0992">
              <w:rPr>
                <w:sz w:val="20"/>
              </w:rPr>
              <w:t>income</w:t>
            </w:r>
          </w:p>
        </w:tc>
        <w:tc>
          <w:tcPr>
            <w:tcW w:w="990" w:type="dxa"/>
            <w:vAlign w:val="bottom"/>
          </w:tcPr>
          <w:p w14:paraId="02EDCE1B" w14:textId="06E3660C" w:rsidR="005637C6" w:rsidRPr="004F0992" w:rsidRDefault="005637C6" w:rsidP="00FE68C4">
            <w:pPr>
              <w:pBdr>
                <w:bottom w:val="single" w:sz="4" w:space="1" w:color="auto"/>
              </w:pBdr>
              <w:tabs>
                <w:tab w:val="decimal" w:pos="770"/>
              </w:tabs>
              <w:ind w:left="-11" w:right="-108"/>
              <w:rPr>
                <w:sz w:val="20"/>
              </w:rPr>
            </w:pPr>
            <w:r w:rsidRPr="00AE277C">
              <w:rPr>
                <w:sz w:val="20"/>
                <w:cs/>
                <w:lang w:bidi="th-TH"/>
              </w:rPr>
              <w:t>(</w:t>
            </w:r>
            <w:r w:rsidRPr="004F0992">
              <w:rPr>
                <w:sz w:val="20"/>
              </w:rPr>
              <w:t>74,884</w:t>
            </w:r>
            <w:r w:rsidRPr="00AE277C">
              <w:rPr>
                <w:sz w:val="20"/>
                <w:cs/>
                <w:lang w:bidi="th-TH"/>
              </w:rPr>
              <w:t>)</w:t>
            </w:r>
          </w:p>
        </w:tc>
        <w:tc>
          <w:tcPr>
            <w:tcW w:w="990" w:type="dxa"/>
            <w:vAlign w:val="bottom"/>
          </w:tcPr>
          <w:p w14:paraId="7808853F" w14:textId="10B2CEBD"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40,948</w:t>
            </w:r>
            <w:r w:rsidRPr="00AE277C">
              <w:rPr>
                <w:sz w:val="20"/>
                <w:cs/>
                <w:lang w:bidi="th-TH"/>
              </w:rPr>
              <w:t>)</w:t>
            </w:r>
          </w:p>
        </w:tc>
        <w:tc>
          <w:tcPr>
            <w:tcW w:w="990" w:type="dxa"/>
            <w:vAlign w:val="bottom"/>
          </w:tcPr>
          <w:p w14:paraId="79ECBEDE" w14:textId="03EBD949"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17,194</w:t>
            </w:r>
            <w:r w:rsidRPr="00AE277C">
              <w:rPr>
                <w:sz w:val="20"/>
                <w:cs/>
                <w:lang w:bidi="th-TH"/>
              </w:rPr>
              <w:t>)</w:t>
            </w:r>
          </w:p>
        </w:tc>
        <w:tc>
          <w:tcPr>
            <w:tcW w:w="990" w:type="dxa"/>
            <w:vAlign w:val="bottom"/>
          </w:tcPr>
          <w:p w14:paraId="0A633AAB" w14:textId="4C9B76EC"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5,131</w:t>
            </w:r>
            <w:r w:rsidRPr="00AE277C">
              <w:rPr>
                <w:sz w:val="20"/>
                <w:cs/>
                <w:lang w:bidi="th-TH"/>
              </w:rPr>
              <w:t>)</w:t>
            </w:r>
          </w:p>
        </w:tc>
        <w:tc>
          <w:tcPr>
            <w:tcW w:w="990" w:type="dxa"/>
            <w:vAlign w:val="bottom"/>
          </w:tcPr>
          <w:p w14:paraId="1BCE7AE1" w14:textId="04A2038E"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1,271</w:t>
            </w:r>
            <w:r w:rsidRPr="00AE277C">
              <w:rPr>
                <w:sz w:val="20"/>
                <w:cs/>
                <w:lang w:bidi="th-TH"/>
              </w:rPr>
              <w:t>)</w:t>
            </w:r>
          </w:p>
        </w:tc>
        <w:tc>
          <w:tcPr>
            <w:tcW w:w="990" w:type="dxa"/>
            <w:vAlign w:val="bottom"/>
          </w:tcPr>
          <w:p w14:paraId="5B4CCB86" w14:textId="039A2FDF" w:rsidR="005637C6" w:rsidRPr="004F0992" w:rsidRDefault="005637C6" w:rsidP="00FE68C4">
            <w:pPr>
              <w:pBdr>
                <w:bottom w:val="single" w:sz="4" w:space="1" w:color="auto"/>
              </w:pBdr>
              <w:tabs>
                <w:tab w:val="decimal" w:pos="691"/>
              </w:tabs>
              <w:ind w:right="-108"/>
              <w:rPr>
                <w:sz w:val="20"/>
              </w:rPr>
            </w:pPr>
            <w:r w:rsidRPr="00AE277C">
              <w:rPr>
                <w:sz w:val="20"/>
                <w:cs/>
                <w:lang w:bidi="th-TH"/>
              </w:rPr>
              <w:t>(</w:t>
            </w:r>
            <w:r w:rsidRPr="004F0992">
              <w:rPr>
                <w:sz w:val="20"/>
              </w:rPr>
              <w:t>10</w:t>
            </w:r>
            <w:r w:rsidRPr="00AE277C">
              <w:rPr>
                <w:sz w:val="20"/>
                <w:cs/>
                <w:lang w:bidi="th-TH"/>
              </w:rPr>
              <w:t>)</w:t>
            </w:r>
          </w:p>
        </w:tc>
        <w:tc>
          <w:tcPr>
            <w:tcW w:w="1080" w:type="dxa"/>
            <w:vAlign w:val="bottom"/>
          </w:tcPr>
          <w:p w14:paraId="2C28BFF4" w14:textId="461EED46" w:rsidR="005637C6" w:rsidRPr="004F0992" w:rsidRDefault="005637C6" w:rsidP="00795DEC">
            <w:pPr>
              <w:pBdr>
                <w:bottom w:val="single" w:sz="4" w:space="1" w:color="auto"/>
              </w:pBdr>
              <w:tabs>
                <w:tab w:val="decimal" w:pos="862"/>
              </w:tabs>
              <w:ind w:left="-38" w:right="-108"/>
              <w:rPr>
                <w:sz w:val="20"/>
                <w:lang w:val="en-US"/>
              </w:rPr>
            </w:pPr>
            <w:r w:rsidRPr="00AE277C">
              <w:rPr>
                <w:sz w:val="20"/>
                <w:cs/>
                <w:lang w:val="en-US" w:bidi="th-TH"/>
              </w:rPr>
              <w:t>(</w:t>
            </w:r>
            <w:r w:rsidRPr="004F0992">
              <w:rPr>
                <w:sz w:val="20"/>
                <w:lang w:val="en-US"/>
              </w:rPr>
              <w:t>139,438</w:t>
            </w:r>
            <w:r w:rsidRPr="00AE277C">
              <w:rPr>
                <w:sz w:val="20"/>
                <w:cs/>
                <w:lang w:val="en-US" w:bidi="th-TH"/>
              </w:rPr>
              <w:t>)</w:t>
            </w:r>
          </w:p>
        </w:tc>
      </w:tr>
      <w:tr w:rsidR="005637C6" w:rsidRPr="004F0992" w14:paraId="37E410AE" w14:textId="77777777" w:rsidTr="00795DEC">
        <w:tc>
          <w:tcPr>
            <w:tcW w:w="2610" w:type="dxa"/>
          </w:tcPr>
          <w:p w14:paraId="10C4BC68" w14:textId="77777777" w:rsidR="005637C6" w:rsidRPr="004F0992" w:rsidRDefault="005637C6" w:rsidP="008F0783">
            <w:pPr>
              <w:ind w:left="27" w:right="38" w:hanging="41"/>
              <w:jc w:val="both"/>
              <w:rPr>
                <w:b/>
                <w:bCs/>
                <w:sz w:val="20"/>
                <w:lang w:val="en-US"/>
              </w:rPr>
            </w:pPr>
            <w:r w:rsidRPr="004F0992">
              <w:rPr>
                <w:b/>
                <w:bCs/>
                <w:sz w:val="20"/>
                <w:lang w:val="en-US"/>
              </w:rPr>
              <w:t>Total</w:t>
            </w:r>
          </w:p>
        </w:tc>
        <w:tc>
          <w:tcPr>
            <w:tcW w:w="990" w:type="dxa"/>
          </w:tcPr>
          <w:p w14:paraId="667C9914" w14:textId="36182CA4" w:rsidR="005637C6" w:rsidRPr="004F0992" w:rsidRDefault="005637C6" w:rsidP="00FE68C4">
            <w:pPr>
              <w:tabs>
                <w:tab w:val="decimal" w:pos="770"/>
              </w:tabs>
              <w:ind w:left="-11" w:right="-108"/>
              <w:rPr>
                <w:b/>
                <w:bCs/>
                <w:sz w:val="20"/>
              </w:rPr>
            </w:pPr>
            <w:r w:rsidRPr="004F0992">
              <w:rPr>
                <w:b/>
                <w:bCs/>
                <w:sz w:val="20"/>
              </w:rPr>
              <w:t>127,105</w:t>
            </w:r>
          </w:p>
        </w:tc>
        <w:tc>
          <w:tcPr>
            <w:tcW w:w="990" w:type="dxa"/>
          </w:tcPr>
          <w:p w14:paraId="5509700D" w14:textId="5596EED8" w:rsidR="005637C6" w:rsidRPr="004F0992" w:rsidRDefault="005637C6" w:rsidP="00FE68C4">
            <w:pPr>
              <w:tabs>
                <w:tab w:val="decimal" w:pos="770"/>
              </w:tabs>
              <w:ind w:right="-108"/>
              <w:rPr>
                <w:b/>
                <w:bCs/>
                <w:sz w:val="20"/>
              </w:rPr>
            </w:pPr>
            <w:r w:rsidRPr="004F0992">
              <w:rPr>
                <w:b/>
                <w:bCs/>
                <w:sz w:val="20"/>
              </w:rPr>
              <w:t>117,160</w:t>
            </w:r>
          </w:p>
        </w:tc>
        <w:tc>
          <w:tcPr>
            <w:tcW w:w="990" w:type="dxa"/>
          </w:tcPr>
          <w:p w14:paraId="661C901E" w14:textId="70ECDBB4" w:rsidR="005637C6" w:rsidRPr="004F0992" w:rsidRDefault="005637C6" w:rsidP="00FE68C4">
            <w:pPr>
              <w:tabs>
                <w:tab w:val="decimal" w:pos="770"/>
              </w:tabs>
              <w:ind w:right="-108"/>
              <w:rPr>
                <w:b/>
                <w:bCs/>
                <w:sz w:val="20"/>
              </w:rPr>
            </w:pPr>
            <w:r w:rsidRPr="004F0992">
              <w:rPr>
                <w:b/>
                <w:bCs/>
                <w:sz w:val="20"/>
              </w:rPr>
              <w:t>76,974</w:t>
            </w:r>
          </w:p>
        </w:tc>
        <w:tc>
          <w:tcPr>
            <w:tcW w:w="990" w:type="dxa"/>
          </w:tcPr>
          <w:p w14:paraId="70D1B03A" w14:textId="45AE7B5E" w:rsidR="005637C6" w:rsidRPr="004F0992" w:rsidRDefault="005637C6" w:rsidP="00FE68C4">
            <w:pPr>
              <w:tabs>
                <w:tab w:val="decimal" w:pos="770"/>
              </w:tabs>
              <w:ind w:right="-108"/>
              <w:rPr>
                <w:b/>
                <w:bCs/>
                <w:sz w:val="20"/>
              </w:rPr>
            </w:pPr>
            <w:r w:rsidRPr="004F0992">
              <w:rPr>
                <w:b/>
                <w:bCs/>
                <w:sz w:val="20"/>
              </w:rPr>
              <w:t>27,045</w:t>
            </w:r>
          </w:p>
        </w:tc>
        <w:tc>
          <w:tcPr>
            <w:tcW w:w="990" w:type="dxa"/>
          </w:tcPr>
          <w:p w14:paraId="37629F66" w14:textId="3ED1E4A3" w:rsidR="005637C6" w:rsidRPr="004F0992" w:rsidRDefault="005637C6" w:rsidP="00FE68C4">
            <w:pPr>
              <w:tabs>
                <w:tab w:val="decimal" w:pos="770"/>
              </w:tabs>
              <w:ind w:right="-108"/>
              <w:rPr>
                <w:b/>
                <w:bCs/>
                <w:sz w:val="20"/>
              </w:rPr>
            </w:pPr>
            <w:r w:rsidRPr="004F0992">
              <w:rPr>
                <w:b/>
                <w:bCs/>
                <w:sz w:val="20"/>
              </w:rPr>
              <w:t>12,267</w:t>
            </w:r>
          </w:p>
        </w:tc>
        <w:tc>
          <w:tcPr>
            <w:tcW w:w="990" w:type="dxa"/>
          </w:tcPr>
          <w:p w14:paraId="5D89EF7C" w14:textId="4CCA3BAF" w:rsidR="005637C6" w:rsidRPr="004F0992" w:rsidRDefault="005637C6" w:rsidP="00FE68C4">
            <w:pPr>
              <w:tabs>
                <w:tab w:val="decimal" w:pos="691"/>
              </w:tabs>
              <w:ind w:right="-108" w:hanging="18"/>
              <w:rPr>
                <w:b/>
                <w:bCs/>
                <w:sz w:val="20"/>
              </w:rPr>
            </w:pPr>
            <w:r w:rsidRPr="004F0992">
              <w:rPr>
                <w:b/>
                <w:bCs/>
                <w:sz w:val="20"/>
              </w:rPr>
              <w:t>122</w:t>
            </w:r>
          </w:p>
        </w:tc>
        <w:tc>
          <w:tcPr>
            <w:tcW w:w="1080" w:type="dxa"/>
          </w:tcPr>
          <w:p w14:paraId="0FB54350" w14:textId="1B3B6A78" w:rsidR="005637C6" w:rsidRPr="004F0992" w:rsidRDefault="005637C6" w:rsidP="00795DEC">
            <w:pPr>
              <w:tabs>
                <w:tab w:val="decimal" w:pos="862"/>
              </w:tabs>
              <w:ind w:left="-38" w:right="-108"/>
              <w:rPr>
                <w:b/>
                <w:bCs/>
                <w:sz w:val="20"/>
              </w:rPr>
            </w:pPr>
            <w:r w:rsidRPr="004F0992">
              <w:rPr>
                <w:b/>
                <w:bCs/>
                <w:sz w:val="20"/>
              </w:rPr>
              <w:t>360,673</w:t>
            </w:r>
          </w:p>
        </w:tc>
      </w:tr>
      <w:tr w:rsidR="005637C6" w:rsidRPr="004F0992" w14:paraId="38E9EAF3" w14:textId="77777777" w:rsidTr="00795DEC">
        <w:tc>
          <w:tcPr>
            <w:tcW w:w="2610" w:type="dxa"/>
          </w:tcPr>
          <w:p w14:paraId="54A7992D" w14:textId="77777777" w:rsidR="00181662" w:rsidRPr="004F0992" w:rsidRDefault="00181662" w:rsidP="00181662">
            <w:pPr>
              <w:ind w:left="426" w:right="38" w:hanging="435"/>
              <w:rPr>
                <w:sz w:val="20"/>
              </w:rPr>
            </w:pPr>
            <w:r w:rsidRPr="004F0992">
              <w:rPr>
                <w:i/>
                <w:iCs/>
                <w:sz w:val="20"/>
              </w:rPr>
              <w:t>Less</w:t>
            </w:r>
            <w:r w:rsidRPr="00AE277C">
              <w:rPr>
                <w:sz w:val="20"/>
                <w:cs/>
                <w:lang w:bidi="th-TH"/>
              </w:rPr>
              <w:t xml:space="preserve"> </w:t>
            </w:r>
            <w:r w:rsidRPr="004F0992" w:rsidDel="00161F2D">
              <w:rPr>
                <w:sz w:val="20"/>
              </w:rPr>
              <w:t xml:space="preserve">allowance for </w:t>
            </w:r>
            <w:r w:rsidRPr="004F0992">
              <w:rPr>
                <w:sz w:val="20"/>
              </w:rPr>
              <w:t>expected</w:t>
            </w:r>
          </w:p>
          <w:p w14:paraId="4360BB07" w14:textId="3CAC429E" w:rsidR="005637C6" w:rsidRPr="004F0992" w:rsidRDefault="00181662" w:rsidP="00181662">
            <w:pPr>
              <w:ind w:left="43" w:right="43" w:firstLine="346"/>
              <w:rPr>
                <w:sz w:val="20"/>
                <w:lang w:val="en-US"/>
              </w:rPr>
            </w:pPr>
            <w:r w:rsidRPr="004F0992">
              <w:rPr>
                <w:sz w:val="20"/>
              </w:rPr>
              <w:t>credit loss</w:t>
            </w:r>
          </w:p>
        </w:tc>
        <w:tc>
          <w:tcPr>
            <w:tcW w:w="990" w:type="dxa"/>
            <w:vAlign w:val="bottom"/>
          </w:tcPr>
          <w:p w14:paraId="70F3D0E2" w14:textId="09A74EE1" w:rsidR="005637C6" w:rsidRPr="004F0992" w:rsidRDefault="005637C6" w:rsidP="00FE68C4">
            <w:pPr>
              <w:pBdr>
                <w:bottom w:val="single" w:sz="4" w:space="1" w:color="auto"/>
              </w:pBdr>
              <w:tabs>
                <w:tab w:val="decimal" w:pos="770"/>
              </w:tabs>
              <w:ind w:left="-11" w:right="-108"/>
              <w:rPr>
                <w:sz w:val="20"/>
              </w:rPr>
            </w:pPr>
            <w:r w:rsidRPr="00AE277C">
              <w:rPr>
                <w:sz w:val="20"/>
                <w:cs/>
                <w:lang w:bidi="th-TH"/>
              </w:rPr>
              <w:t>(</w:t>
            </w:r>
            <w:r w:rsidRPr="004F0992">
              <w:rPr>
                <w:sz w:val="20"/>
              </w:rPr>
              <w:t>676</w:t>
            </w:r>
            <w:r w:rsidRPr="00AE277C">
              <w:rPr>
                <w:sz w:val="20"/>
                <w:cs/>
                <w:lang w:bidi="th-TH"/>
              </w:rPr>
              <w:t>)</w:t>
            </w:r>
          </w:p>
        </w:tc>
        <w:tc>
          <w:tcPr>
            <w:tcW w:w="990" w:type="dxa"/>
            <w:vAlign w:val="bottom"/>
          </w:tcPr>
          <w:p w14:paraId="54A16A08" w14:textId="33E57E53"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579</w:t>
            </w:r>
            <w:r w:rsidRPr="00AE277C">
              <w:rPr>
                <w:sz w:val="20"/>
                <w:cs/>
                <w:lang w:bidi="th-TH"/>
              </w:rPr>
              <w:t>)</w:t>
            </w:r>
          </w:p>
        </w:tc>
        <w:tc>
          <w:tcPr>
            <w:tcW w:w="990" w:type="dxa"/>
            <w:vAlign w:val="bottom"/>
          </w:tcPr>
          <w:p w14:paraId="4F6D9F87" w14:textId="05D44D45"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382</w:t>
            </w:r>
            <w:r w:rsidRPr="00AE277C">
              <w:rPr>
                <w:sz w:val="20"/>
                <w:cs/>
                <w:lang w:bidi="th-TH"/>
              </w:rPr>
              <w:t>)</w:t>
            </w:r>
          </w:p>
        </w:tc>
        <w:tc>
          <w:tcPr>
            <w:tcW w:w="990" w:type="dxa"/>
            <w:vAlign w:val="bottom"/>
          </w:tcPr>
          <w:p w14:paraId="3B8DEA17" w14:textId="13D334B2"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138</w:t>
            </w:r>
            <w:r w:rsidRPr="00AE277C">
              <w:rPr>
                <w:sz w:val="20"/>
                <w:cs/>
                <w:lang w:bidi="th-TH"/>
              </w:rPr>
              <w:t>)</w:t>
            </w:r>
          </w:p>
        </w:tc>
        <w:tc>
          <w:tcPr>
            <w:tcW w:w="990" w:type="dxa"/>
            <w:vAlign w:val="bottom"/>
          </w:tcPr>
          <w:p w14:paraId="4E5A4B59" w14:textId="5702F1F1" w:rsidR="005637C6" w:rsidRPr="004F0992" w:rsidRDefault="005637C6" w:rsidP="00FE68C4">
            <w:pPr>
              <w:pBdr>
                <w:bottom w:val="single" w:sz="4" w:space="1" w:color="auto"/>
              </w:pBdr>
              <w:tabs>
                <w:tab w:val="decimal" w:pos="770"/>
              </w:tabs>
              <w:ind w:right="-108"/>
              <w:rPr>
                <w:sz w:val="20"/>
              </w:rPr>
            </w:pPr>
            <w:r w:rsidRPr="00AE277C">
              <w:rPr>
                <w:sz w:val="20"/>
                <w:cs/>
                <w:lang w:bidi="th-TH"/>
              </w:rPr>
              <w:t>(</w:t>
            </w:r>
            <w:r w:rsidRPr="004F0992">
              <w:rPr>
                <w:sz w:val="20"/>
              </w:rPr>
              <w:t>58</w:t>
            </w:r>
            <w:r w:rsidRPr="00AE277C">
              <w:rPr>
                <w:sz w:val="20"/>
                <w:cs/>
                <w:lang w:bidi="th-TH"/>
              </w:rPr>
              <w:t>)</w:t>
            </w:r>
          </w:p>
        </w:tc>
        <w:tc>
          <w:tcPr>
            <w:tcW w:w="990" w:type="dxa"/>
            <w:vAlign w:val="bottom"/>
          </w:tcPr>
          <w:p w14:paraId="79096ABF" w14:textId="14E93D34" w:rsidR="005637C6" w:rsidRPr="004F0992" w:rsidRDefault="005637C6" w:rsidP="00FE68C4">
            <w:pPr>
              <w:pBdr>
                <w:bottom w:val="single" w:sz="4" w:space="1" w:color="auto"/>
              </w:pBdr>
              <w:tabs>
                <w:tab w:val="decimal" w:pos="691"/>
              </w:tabs>
              <w:ind w:right="-108" w:hanging="18"/>
              <w:rPr>
                <w:sz w:val="20"/>
              </w:rPr>
            </w:pPr>
            <w:r w:rsidRPr="00AE277C">
              <w:rPr>
                <w:sz w:val="20"/>
                <w:cs/>
                <w:lang w:bidi="th-TH"/>
              </w:rPr>
              <w:t>(</w:t>
            </w:r>
            <w:r w:rsidRPr="004F0992">
              <w:rPr>
                <w:sz w:val="20"/>
              </w:rPr>
              <w:t>1</w:t>
            </w:r>
            <w:r w:rsidRPr="00AE277C">
              <w:rPr>
                <w:sz w:val="20"/>
                <w:cs/>
                <w:lang w:bidi="th-TH"/>
              </w:rPr>
              <w:t>)</w:t>
            </w:r>
          </w:p>
        </w:tc>
        <w:tc>
          <w:tcPr>
            <w:tcW w:w="1080" w:type="dxa"/>
            <w:vAlign w:val="bottom"/>
          </w:tcPr>
          <w:p w14:paraId="79512449" w14:textId="750400C5" w:rsidR="005637C6" w:rsidRPr="004F0992" w:rsidRDefault="005637C6" w:rsidP="00795DEC">
            <w:pPr>
              <w:pBdr>
                <w:bottom w:val="single" w:sz="4" w:space="1" w:color="auto"/>
              </w:pBdr>
              <w:tabs>
                <w:tab w:val="decimal" w:pos="862"/>
              </w:tabs>
              <w:ind w:left="-38" w:right="-108"/>
              <w:rPr>
                <w:sz w:val="20"/>
              </w:rPr>
            </w:pPr>
            <w:r w:rsidRPr="00AE277C">
              <w:rPr>
                <w:sz w:val="20"/>
                <w:cs/>
                <w:lang w:bidi="th-TH"/>
              </w:rPr>
              <w:t>(</w:t>
            </w:r>
            <w:r w:rsidRPr="004F0992">
              <w:rPr>
                <w:sz w:val="20"/>
              </w:rPr>
              <w:t>1,834</w:t>
            </w:r>
            <w:r w:rsidRPr="00AE277C">
              <w:rPr>
                <w:sz w:val="20"/>
                <w:cs/>
                <w:lang w:bidi="th-TH"/>
              </w:rPr>
              <w:t>)</w:t>
            </w:r>
          </w:p>
        </w:tc>
      </w:tr>
      <w:tr w:rsidR="005637C6" w:rsidRPr="004F0992" w14:paraId="090399F4" w14:textId="77777777" w:rsidTr="00795DEC">
        <w:tc>
          <w:tcPr>
            <w:tcW w:w="2610" w:type="dxa"/>
          </w:tcPr>
          <w:p w14:paraId="00E72B72" w14:textId="77777777" w:rsidR="005637C6" w:rsidRPr="004F0992" w:rsidRDefault="005637C6" w:rsidP="008F0783">
            <w:pPr>
              <w:ind w:left="27" w:right="38" w:hanging="41"/>
              <w:jc w:val="both"/>
              <w:rPr>
                <w:b/>
                <w:bCs/>
                <w:sz w:val="20"/>
                <w:lang w:val="en-US"/>
              </w:rPr>
            </w:pPr>
            <w:r w:rsidRPr="004F0992">
              <w:rPr>
                <w:b/>
                <w:bCs/>
                <w:sz w:val="20"/>
              </w:rPr>
              <w:t>Net</w:t>
            </w:r>
          </w:p>
        </w:tc>
        <w:tc>
          <w:tcPr>
            <w:tcW w:w="990" w:type="dxa"/>
          </w:tcPr>
          <w:p w14:paraId="3F7A6C9C" w14:textId="01653EE9" w:rsidR="005637C6" w:rsidRPr="004F0992" w:rsidRDefault="005637C6" w:rsidP="00FE68C4">
            <w:pPr>
              <w:pBdr>
                <w:bottom w:val="double" w:sz="4" w:space="1" w:color="auto"/>
              </w:pBdr>
              <w:tabs>
                <w:tab w:val="decimal" w:pos="770"/>
              </w:tabs>
              <w:ind w:left="-11" w:right="-108"/>
              <w:rPr>
                <w:b/>
                <w:bCs/>
                <w:sz w:val="20"/>
                <w:rtl/>
                <w:cs/>
              </w:rPr>
            </w:pPr>
            <w:r w:rsidRPr="004F0992">
              <w:rPr>
                <w:b/>
                <w:bCs/>
                <w:sz w:val="20"/>
              </w:rPr>
              <w:t>126,429</w:t>
            </w:r>
          </w:p>
        </w:tc>
        <w:tc>
          <w:tcPr>
            <w:tcW w:w="990" w:type="dxa"/>
          </w:tcPr>
          <w:p w14:paraId="56A57F5A" w14:textId="3325EA7C" w:rsidR="005637C6" w:rsidRPr="004F0992" w:rsidRDefault="005637C6" w:rsidP="00FE68C4">
            <w:pPr>
              <w:pBdr>
                <w:bottom w:val="double" w:sz="4" w:space="1" w:color="auto"/>
              </w:pBdr>
              <w:tabs>
                <w:tab w:val="decimal" w:pos="770"/>
              </w:tabs>
              <w:ind w:right="-108"/>
              <w:rPr>
                <w:b/>
                <w:bCs/>
                <w:sz w:val="20"/>
              </w:rPr>
            </w:pPr>
            <w:r w:rsidRPr="004F0992">
              <w:rPr>
                <w:b/>
                <w:bCs/>
                <w:sz w:val="20"/>
              </w:rPr>
              <w:t>116,581</w:t>
            </w:r>
          </w:p>
        </w:tc>
        <w:tc>
          <w:tcPr>
            <w:tcW w:w="990" w:type="dxa"/>
          </w:tcPr>
          <w:p w14:paraId="26138D78" w14:textId="27410C5F" w:rsidR="005637C6" w:rsidRPr="004F0992" w:rsidRDefault="005637C6" w:rsidP="00FE68C4">
            <w:pPr>
              <w:pBdr>
                <w:bottom w:val="double" w:sz="4" w:space="1" w:color="auto"/>
              </w:pBdr>
              <w:tabs>
                <w:tab w:val="decimal" w:pos="770"/>
              </w:tabs>
              <w:ind w:right="-108"/>
              <w:rPr>
                <w:b/>
                <w:bCs/>
                <w:sz w:val="20"/>
              </w:rPr>
            </w:pPr>
            <w:r w:rsidRPr="004F0992">
              <w:rPr>
                <w:b/>
                <w:bCs/>
                <w:sz w:val="20"/>
              </w:rPr>
              <w:t>76,592</w:t>
            </w:r>
          </w:p>
        </w:tc>
        <w:tc>
          <w:tcPr>
            <w:tcW w:w="990" w:type="dxa"/>
          </w:tcPr>
          <w:p w14:paraId="5726EC0A" w14:textId="2E86DEB3" w:rsidR="005637C6" w:rsidRPr="004F0992" w:rsidRDefault="005637C6" w:rsidP="00FE68C4">
            <w:pPr>
              <w:pBdr>
                <w:bottom w:val="double" w:sz="4" w:space="1" w:color="auto"/>
              </w:pBdr>
              <w:tabs>
                <w:tab w:val="decimal" w:pos="770"/>
              </w:tabs>
              <w:ind w:right="-108"/>
              <w:rPr>
                <w:b/>
                <w:bCs/>
                <w:sz w:val="20"/>
              </w:rPr>
            </w:pPr>
            <w:r w:rsidRPr="004F0992">
              <w:rPr>
                <w:b/>
                <w:bCs/>
                <w:sz w:val="20"/>
              </w:rPr>
              <w:t>26,907</w:t>
            </w:r>
          </w:p>
        </w:tc>
        <w:tc>
          <w:tcPr>
            <w:tcW w:w="990" w:type="dxa"/>
          </w:tcPr>
          <w:p w14:paraId="0B3A255C" w14:textId="4419E2D5" w:rsidR="005637C6" w:rsidRPr="004F0992" w:rsidRDefault="005637C6" w:rsidP="00FE68C4">
            <w:pPr>
              <w:pBdr>
                <w:bottom w:val="double" w:sz="4" w:space="1" w:color="auto"/>
              </w:pBdr>
              <w:tabs>
                <w:tab w:val="decimal" w:pos="770"/>
              </w:tabs>
              <w:ind w:right="-108"/>
              <w:rPr>
                <w:b/>
                <w:bCs/>
                <w:sz w:val="20"/>
              </w:rPr>
            </w:pPr>
            <w:r w:rsidRPr="004F0992">
              <w:rPr>
                <w:b/>
                <w:bCs/>
                <w:sz w:val="20"/>
              </w:rPr>
              <w:t>12,209</w:t>
            </w:r>
          </w:p>
        </w:tc>
        <w:tc>
          <w:tcPr>
            <w:tcW w:w="990" w:type="dxa"/>
          </w:tcPr>
          <w:p w14:paraId="50B7F936" w14:textId="245351C7" w:rsidR="005637C6" w:rsidRPr="004F0992" w:rsidRDefault="005637C6" w:rsidP="00FE68C4">
            <w:pPr>
              <w:pBdr>
                <w:bottom w:val="double" w:sz="4" w:space="1" w:color="auto"/>
              </w:pBdr>
              <w:tabs>
                <w:tab w:val="decimal" w:pos="691"/>
              </w:tabs>
              <w:ind w:right="-107" w:hanging="18"/>
              <w:rPr>
                <w:b/>
                <w:bCs/>
                <w:sz w:val="20"/>
                <w:lang w:val="en-US"/>
              </w:rPr>
            </w:pPr>
            <w:r w:rsidRPr="004F0992">
              <w:rPr>
                <w:b/>
                <w:bCs/>
                <w:sz w:val="20"/>
                <w:lang w:val="en-US"/>
              </w:rPr>
              <w:t>121</w:t>
            </w:r>
          </w:p>
        </w:tc>
        <w:tc>
          <w:tcPr>
            <w:tcW w:w="1080" w:type="dxa"/>
          </w:tcPr>
          <w:p w14:paraId="3CE06EB3" w14:textId="385FBAF6" w:rsidR="005637C6" w:rsidRPr="004F0992" w:rsidRDefault="005637C6" w:rsidP="00795DEC">
            <w:pPr>
              <w:pBdr>
                <w:bottom w:val="double" w:sz="4" w:space="1" w:color="auto"/>
              </w:pBdr>
              <w:tabs>
                <w:tab w:val="decimal" w:pos="862"/>
              </w:tabs>
              <w:ind w:left="-38" w:right="-108"/>
              <w:rPr>
                <w:b/>
                <w:bCs/>
                <w:sz w:val="20"/>
              </w:rPr>
            </w:pPr>
            <w:r w:rsidRPr="004F0992">
              <w:rPr>
                <w:b/>
                <w:bCs/>
                <w:sz w:val="20"/>
              </w:rPr>
              <w:t>358,839</w:t>
            </w:r>
          </w:p>
        </w:tc>
      </w:tr>
    </w:tbl>
    <w:p w14:paraId="0CAB7FC0" w14:textId="4A1ED62E" w:rsidR="00F77DAF" w:rsidRPr="004F0992" w:rsidRDefault="00F77DAF" w:rsidP="00563DF1">
      <w:pPr>
        <w:ind w:right="45"/>
        <w:jc w:val="both"/>
        <w:rPr>
          <w:sz w:val="20"/>
        </w:rPr>
      </w:pPr>
    </w:p>
    <w:p w14:paraId="36B3BD03" w14:textId="77777777" w:rsidR="00B14DD3" w:rsidRPr="004F0992" w:rsidRDefault="00B14DD3">
      <w:pPr>
        <w:spacing w:line="240" w:lineRule="auto"/>
        <w:rPr>
          <w:sz w:val="20"/>
        </w:rPr>
      </w:pPr>
      <w:r w:rsidRPr="00AE277C">
        <w:rPr>
          <w:sz w:val="20"/>
          <w:cs/>
          <w:lang w:bidi="th-TH"/>
        </w:rPr>
        <w:br w:type="page"/>
      </w:r>
    </w:p>
    <w:p w14:paraId="7A052A87" w14:textId="5A63835F" w:rsidR="00D84190" w:rsidRPr="004F0992" w:rsidRDefault="00D84190" w:rsidP="003033EE">
      <w:pPr>
        <w:ind w:left="540" w:right="-549"/>
        <w:jc w:val="thaiDistribute"/>
        <w:rPr>
          <w:sz w:val="20"/>
        </w:rPr>
      </w:pPr>
      <w:r w:rsidRPr="004F0992">
        <w:rPr>
          <w:sz w:val="20"/>
        </w:rPr>
        <w:lastRenderedPageBreak/>
        <w:t xml:space="preserve">The following tables set out information about the credit quality as at </w:t>
      </w:r>
      <w:r w:rsidR="0088059B" w:rsidRPr="004F0992">
        <w:rPr>
          <w:sz w:val="20"/>
        </w:rPr>
        <w:t>30 June</w:t>
      </w:r>
      <w:r w:rsidRPr="004F0992">
        <w:rPr>
          <w:sz w:val="20"/>
        </w:rPr>
        <w:t xml:space="preserve"> 2021 and 31 December 2020 of </w:t>
      </w:r>
      <w:r w:rsidR="003033EE" w:rsidRPr="004F0992">
        <w:rPr>
          <w:sz w:val="20"/>
        </w:rPr>
        <w:br/>
      </w:r>
      <w:r w:rsidR="00616CEA" w:rsidRPr="004F0992">
        <w:rPr>
          <w:sz w:val="20"/>
        </w:rPr>
        <w:t>hire purchase receivables</w:t>
      </w:r>
      <w:r w:rsidRPr="004F0992">
        <w:rPr>
          <w:sz w:val="20"/>
        </w:rPr>
        <w:t xml:space="preserve"> without </w:t>
      </w:r>
      <w:proofErr w:type="gramStart"/>
      <w:r w:rsidRPr="004F0992">
        <w:rPr>
          <w:sz w:val="20"/>
        </w:rPr>
        <w:t>taking into account</w:t>
      </w:r>
      <w:proofErr w:type="gramEnd"/>
      <w:r w:rsidRPr="004F0992">
        <w:rPr>
          <w:sz w:val="20"/>
        </w:rPr>
        <w:t xml:space="preserve"> collateral or other credit enhancement</w:t>
      </w:r>
      <w:r w:rsidRPr="00AE277C">
        <w:rPr>
          <w:sz w:val="20"/>
          <w:cs/>
          <w:lang w:bidi="th-TH"/>
        </w:rPr>
        <w:t>.</w:t>
      </w:r>
    </w:p>
    <w:p w14:paraId="74599A93" w14:textId="77777777" w:rsidR="006B4D45" w:rsidRPr="004F0992" w:rsidRDefault="006B4D45" w:rsidP="007F6FFB">
      <w:pPr>
        <w:spacing w:line="240" w:lineRule="auto"/>
        <w:ind w:right="-27"/>
        <w:jc w:val="both"/>
        <w:rPr>
          <w:b/>
          <w:bCs/>
          <w:i/>
          <w:iCs/>
          <w:sz w:val="20"/>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70"/>
      </w:tblGrid>
      <w:tr w:rsidR="00DA1BE7" w:rsidRPr="004F0992" w14:paraId="68975587" w14:textId="77777777" w:rsidTr="00E47794">
        <w:trPr>
          <w:tblHeader/>
        </w:trPr>
        <w:tc>
          <w:tcPr>
            <w:tcW w:w="3330" w:type="dxa"/>
            <w:shd w:val="clear" w:color="auto" w:fill="auto"/>
            <w:vAlign w:val="bottom"/>
          </w:tcPr>
          <w:p w14:paraId="36F70527"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D8D73DF"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20" w:type="dxa"/>
            <w:gridSpan w:val="7"/>
          </w:tcPr>
          <w:p w14:paraId="76A30F85"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360D2472" w14:textId="77777777" w:rsidTr="00E47794">
        <w:trPr>
          <w:tblHeader/>
        </w:trPr>
        <w:tc>
          <w:tcPr>
            <w:tcW w:w="3330" w:type="dxa"/>
            <w:shd w:val="clear" w:color="auto" w:fill="auto"/>
            <w:vAlign w:val="bottom"/>
          </w:tcPr>
          <w:p w14:paraId="10B911C2" w14:textId="77777777" w:rsidR="00DA1BE7" w:rsidRPr="004F0992" w:rsidRDefault="00DA1BE7" w:rsidP="0046236A">
            <w:pPr>
              <w:spacing w:line="240" w:lineRule="auto"/>
              <w:ind w:right="-52"/>
              <w:jc w:val="center"/>
              <w:rPr>
                <w:rFonts w:eastAsia="DengXian"/>
                <w:sz w:val="20"/>
              </w:rPr>
            </w:pPr>
          </w:p>
        </w:tc>
        <w:tc>
          <w:tcPr>
            <w:tcW w:w="270" w:type="dxa"/>
            <w:shd w:val="clear" w:color="auto" w:fill="auto"/>
            <w:vAlign w:val="bottom"/>
          </w:tcPr>
          <w:p w14:paraId="26EB00AB"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20" w:type="dxa"/>
            <w:gridSpan w:val="7"/>
          </w:tcPr>
          <w:p w14:paraId="208554A6" w14:textId="69932D20" w:rsidR="00DA1BE7" w:rsidRPr="004F0992" w:rsidRDefault="0088059B" w:rsidP="0046236A">
            <w:pPr>
              <w:tabs>
                <w:tab w:val="left" w:pos="540"/>
              </w:tabs>
              <w:spacing w:line="240" w:lineRule="auto"/>
              <w:ind w:left="-103" w:right="-100"/>
              <w:jc w:val="center"/>
              <w:rPr>
                <w:rFonts w:eastAsia="DengXian"/>
                <w:sz w:val="20"/>
              </w:rPr>
            </w:pPr>
            <w:r w:rsidRPr="004F0992">
              <w:rPr>
                <w:rFonts w:eastAsia="DengXian"/>
                <w:sz w:val="20"/>
              </w:rPr>
              <w:t>30 June</w:t>
            </w:r>
            <w:r w:rsidR="00DA1BE7" w:rsidRPr="004F0992">
              <w:rPr>
                <w:rFonts w:eastAsia="DengXian"/>
                <w:sz w:val="20"/>
              </w:rPr>
              <w:t xml:space="preserve"> 2021</w:t>
            </w:r>
          </w:p>
        </w:tc>
      </w:tr>
      <w:tr w:rsidR="00DA1BE7" w:rsidRPr="004F0992" w:rsidDel="00D43E7A" w14:paraId="08876F44" w14:textId="77777777" w:rsidTr="00DC3FF6">
        <w:trPr>
          <w:trHeight w:val="70"/>
          <w:tblHeader/>
        </w:trPr>
        <w:tc>
          <w:tcPr>
            <w:tcW w:w="3330" w:type="dxa"/>
            <w:shd w:val="clear" w:color="auto" w:fill="auto"/>
            <w:vAlign w:val="bottom"/>
          </w:tcPr>
          <w:p w14:paraId="313BEF79" w14:textId="77777777" w:rsidR="00DA1BE7" w:rsidRPr="004F0992" w:rsidRDefault="00DA1BE7" w:rsidP="006C647B">
            <w:pPr>
              <w:spacing w:line="240" w:lineRule="auto"/>
              <w:ind w:right="-52"/>
              <w:jc w:val="center"/>
              <w:rPr>
                <w:rFonts w:eastAsia="DengXian"/>
                <w:sz w:val="20"/>
              </w:rPr>
            </w:pPr>
          </w:p>
        </w:tc>
        <w:tc>
          <w:tcPr>
            <w:tcW w:w="270" w:type="dxa"/>
            <w:shd w:val="clear" w:color="auto" w:fill="auto"/>
            <w:vAlign w:val="bottom"/>
          </w:tcPr>
          <w:p w14:paraId="635EC86D" w14:textId="77777777" w:rsidR="00DA1BE7" w:rsidRPr="004F0992" w:rsidRDefault="00DA1BE7" w:rsidP="006C647B">
            <w:pPr>
              <w:tabs>
                <w:tab w:val="left" w:pos="540"/>
              </w:tabs>
              <w:spacing w:line="240" w:lineRule="auto"/>
              <w:ind w:right="-115"/>
              <w:jc w:val="center"/>
              <w:rPr>
                <w:rFonts w:eastAsia="DengXian"/>
                <w:sz w:val="20"/>
                <w:rtl/>
                <w:cs/>
              </w:rPr>
            </w:pPr>
          </w:p>
        </w:tc>
        <w:tc>
          <w:tcPr>
            <w:tcW w:w="1350" w:type="dxa"/>
            <w:shd w:val="clear" w:color="auto" w:fill="auto"/>
            <w:vAlign w:val="bottom"/>
          </w:tcPr>
          <w:p w14:paraId="463BE4C6" w14:textId="2BF86845" w:rsidR="00DA1BE7" w:rsidRPr="004F0992" w:rsidRDefault="00841207" w:rsidP="00841207">
            <w:pPr>
              <w:spacing w:line="240" w:lineRule="auto"/>
              <w:ind w:right="-115"/>
              <w:jc w:val="center"/>
              <w:rPr>
                <w:rFonts w:eastAsia="DengXian"/>
                <w:sz w:val="20"/>
              </w:rPr>
            </w:pPr>
            <w:r w:rsidRPr="004F0992">
              <w:rPr>
                <w:rFonts w:eastAsia="DengXian"/>
                <w:color w:val="000000"/>
                <w:sz w:val="20"/>
              </w:rPr>
              <w:t>A</w:t>
            </w:r>
            <w:r w:rsidR="00DA1BE7" w:rsidRPr="004F0992">
              <w:rPr>
                <w:rFonts w:eastAsia="DengXian"/>
                <w:color w:val="000000"/>
                <w:sz w:val="20"/>
              </w:rPr>
              <w:t>ssets that are not significant increase in credit risk</w:t>
            </w:r>
          </w:p>
        </w:tc>
        <w:tc>
          <w:tcPr>
            <w:tcW w:w="270" w:type="dxa"/>
            <w:vAlign w:val="bottom"/>
          </w:tcPr>
          <w:p w14:paraId="02C45E58" w14:textId="77777777" w:rsidR="00DA1BE7" w:rsidRPr="004F0992" w:rsidRDefault="00DA1BE7" w:rsidP="0084120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2640459" w14:textId="6EF29091" w:rsidR="00DA1BE7" w:rsidRPr="004F0992" w:rsidRDefault="00841207" w:rsidP="00841207">
            <w:pPr>
              <w:spacing w:line="240" w:lineRule="auto"/>
              <w:ind w:right="-115"/>
              <w:jc w:val="center"/>
              <w:rPr>
                <w:rFonts w:eastAsia="DengXian"/>
                <w:color w:val="000000"/>
                <w:sz w:val="20"/>
                <w:rtl/>
                <w:cs/>
              </w:rPr>
            </w:pPr>
            <w:r w:rsidRPr="004F0992">
              <w:rPr>
                <w:rFonts w:eastAsia="DengXian"/>
                <w:color w:val="000000"/>
                <w:sz w:val="20"/>
              </w:rPr>
              <w:t>A</w:t>
            </w:r>
            <w:r w:rsidR="00DA1BE7" w:rsidRPr="004F0992">
              <w:rPr>
                <w:rFonts w:eastAsia="DengXian"/>
                <w:color w:val="000000"/>
                <w:sz w:val="20"/>
              </w:rPr>
              <w:t>ssets that are significant increase in credit risk</w:t>
            </w:r>
          </w:p>
        </w:tc>
        <w:tc>
          <w:tcPr>
            <w:tcW w:w="270" w:type="dxa"/>
            <w:vAlign w:val="bottom"/>
          </w:tcPr>
          <w:p w14:paraId="1207B4E3" w14:textId="77777777" w:rsidR="00DA1BE7" w:rsidRPr="004F0992" w:rsidRDefault="00DA1BE7" w:rsidP="00841207">
            <w:pPr>
              <w:spacing w:line="240" w:lineRule="auto"/>
              <w:ind w:left="-103" w:right="-100"/>
              <w:jc w:val="center"/>
              <w:rPr>
                <w:rFonts w:eastAsia="DengXian"/>
                <w:sz w:val="20"/>
              </w:rPr>
            </w:pPr>
          </w:p>
        </w:tc>
        <w:tc>
          <w:tcPr>
            <w:tcW w:w="1440" w:type="dxa"/>
            <w:shd w:val="clear" w:color="auto" w:fill="auto"/>
            <w:vAlign w:val="bottom"/>
          </w:tcPr>
          <w:p w14:paraId="51138F83" w14:textId="1C9E234F" w:rsidR="00DC3FF6" w:rsidRPr="004F0992" w:rsidRDefault="00DC3FF6" w:rsidP="00841207">
            <w:pPr>
              <w:spacing w:line="240" w:lineRule="auto"/>
              <w:ind w:right="-12"/>
              <w:jc w:val="center"/>
              <w:rPr>
                <w:rFonts w:eastAsia="DengXian"/>
                <w:color w:val="000000"/>
                <w:sz w:val="20"/>
              </w:rPr>
            </w:pPr>
          </w:p>
          <w:p w14:paraId="26C4AA1D" w14:textId="43F4AD03" w:rsidR="00DA1BE7" w:rsidRPr="004F0992" w:rsidRDefault="00841207" w:rsidP="00841207">
            <w:pPr>
              <w:spacing w:line="240" w:lineRule="auto"/>
              <w:ind w:right="-12"/>
              <w:jc w:val="center"/>
              <w:rPr>
                <w:rFonts w:eastAsia="DengXian"/>
                <w:sz w:val="20"/>
                <w:rtl/>
                <w:cs/>
              </w:rPr>
            </w:pPr>
            <w:r w:rsidRPr="004F0992">
              <w:rPr>
                <w:rFonts w:eastAsia="DengXian"/>
                <w:color w:val="000000"/>
                <w:sz w:val="20"/>
              </w:rPr>
              <w:t>A</w:t>
            </w:r>
            <w:r w:rsidR="00DA1BE7" w:rsidRPr="004F0992">
              <w:rPr>
                <w:rFonts w:eastAsia="DengXian"/>
                <w:color w:val="000000"/>
                <w:sz w:val="20"/>
              </w:rPr>
              <w:t>ssets that are credit impaired</w:t>
            </w:r>
          </w:p>
        </w:tc>
        <w:tc>
          <w:tcPr>
            <w:tcW w:w="270" w:type="dxa"/>
            <w:vAlign w:val="bottom"/>
          </w:tcPr>
          <w:p w14:paraId="61BED427" w14:textId="77777777" w:rsidR="00DA1BE7" w:rsidRPr="004F0992" w:rsidRDefault="00DA1BE7" w:rsidP="00841207">
            <w:pPr>
              <w:tabs>
                <w:tab w:val="left" w:pos="540"/>
              </w:tabs>
              <w:spacing w:line="240" w:lineRule="auto"/>
              <w:ind w:left="-103" w:right="-100"/>
              <w:jc w:val="center"/>
              <w:rPr>
                <w:rFonts w:eastAsia="DengXian"/>
                <w:sz w:val="20"/>
                <w:rtl/>
                <w:cs/>
              </w:rPr>
            </w:pPr>
          </w:p>
        </w:tc>
        <w:tc>
          <w:tcPr>
            <w:tcW w:w="1170" w:type="dxa"/>
            <w:shd w:val="clear" w:color="auto" w:fill="auto"/>
            <w:vAlign w:val="bottom"/>
          </w:tcPr>
          <w:p w14:paraId="70DDD028" w14:textId="77777777" w:rsidR="00DA1BE7" w:rsidRPr="004F0992" w:rsidDel="00D43E7A" w:rsidRDefault="00DA1BE7" w:rsidP="0084120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1A587369" w14:textId="77777777" w:rsidTr="00E47794">
        <w:trPr>
          <w:tblHeader/>
        </w:trPr>
        <w:tc>
          <w:tcPr>
            <w:tcW w:w="3330" w:type="dxa"/>
            <w:shd w:val="clear" w:color="auto" w:fill="auto"/>
          </w:tcPr>
          <w:p w14:paraId="4EC44A5C"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5B659046" w14:textId="77777777" w:rsidR="00DA1BE7" w:rsidRPr="004F0992" w:rsidRDefault="00DA1BE7" w:rsidP="00DC3FF6">
            <w:pPr>
              <w:tabs>
                <w:tab w:val="left" w:pos="540"/>
              </w:tabs>
              <w:spacing w:line="240" w:lineRule="auto"/>
              <w:ind w:right="-115"/>
              <w:jc w:val="center"/>
              <w:rPr>
                <w:rFonts w:eastAsia="DengXian"/>
                <w:i/>
                <w:iCs/>
                <w:sz w:val="20"/>
              </w:rPr>
            </w:pPr>
          </w:p>
        </w:tc>
        <w:tc>
          <w:tcPr>
            <w:tcW w:w="6120" w:type="dxa"/>
            <w:gridSpan w:val="7"/>
            <w:shd w:val="clear" w:color="auto" w:fill="auto"/>
          </w:tcPr>
          <w:p w14:paraId="625CBA00"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20D04C94" w14:textId="77777777" w:rsidTr="00DC3FF6">
        <w:tc>
          <w:tcPr>
            <w:tcW w:w="3330" w:type="dxa"/>
            <w:shd w:val="clear" w:color="auto" w:fill="auto"/>
          </w:tcPr>
          <w:p w14:paraId="4E503BB7"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770FBAA3" w14:textId="77777777" w:rsidR="00DA1BE7" w:rsidRPr="004F0992" w:rsidRDefault="00DA1BE7" w:rsidP="00DC3FF6">
            <w:pPr>
              <w:tabs>
                <w:tab w:val="left" w:pos="540"/>
              </w:tabs>
              <w:spacing w:line="240" w:lineRule="auto"/>
              <w:ind w:right="-115"/>
              <w:jc w:val="center"/>
              <w:rPr>
                <w:rFonts w:eastAsia="DengXian"/>
                <w:sz w:val="20"/>
              </w:rPr>
            </w:pPr>
          </w:p>
        </w:tc>
        <w:tc>
          <w:tcPr>
            <w:tcW w:w="1350" w:type="dxa"/>
            <w:shd w:val="clear" w:color="auto" w:fill="auto"/>
          </w:tcPr>
          <w:p w14:paraId="3177F348" w14:textId="77777777" w:rsidR="00DA1BE7" w:rsidRPr="004F0992" w:rsidRDefault="00DA1BE7" w:rsidP="0046236A">
            <w:pPr>
              <w:spacing w:line="240" w:lineRule="auto"/>
              <w:ind w:left="-122" w:right="-145"/>
              <w:jc w:val="center"/>
              <w:rPr>
                <w:rFonts w:eastAsia="DengXian"/>
                <w:sz w:val="20"/>
              </w:rPr>
            </w:pPr>
          </w:p>
        </w:tc>
        <w:tc>
          <w:tcPr>
            <w:tcW w:w="270" w:type="dxa"/>
          </w:tcPr>
          <w:p w14:paraId="61BCD291"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23E6F479" w14:textId="77777777" w:rsidR="00DA1BE7" w:rsidRPr="004F0992" w:rsidRDefault="00DA1BE7" w:rsidP="0046236A">
            <w:pPr>
              <w:spacing w:line="240" w:lineRule="auto"/>
              <w:ind w:left="-122" w:right="-145"/>
              <w:jc w:val="center"/>
              <w:rPr>
                <w:rFonts w:eastAsia="DengXian"/>
                <w:sz w:val="20"/>
              </w:rPr>
            </w:pPr>
          </w:p>
        </w:tc>
        <w:tc>
          <w:tcPr>
            <w:tcW w:w="270" w:type="dxa"/>
          </w:tcPr>
          <w:p w14:paraId="6E3D79BB"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4773E87B" w14:textId="77777777" w:rsidR="00DA1BE7" w:rsidRPr="004F0992" w:rsidRDefault="00DA1BE7" w:rsidP="0046236A">
            <w:pPr>
              <w:spacing w:line="240" w:lineRule="auto"/>
              <w:ind w:left="-156" w:right="-100"/>
              <w:jc w:val="center"/>
              <w:rPr>
                <w:rFonts w:eastAsia="DengXian"/>
                <w:sz w:val="20"/>
              </w:rPr>
            </w:pPr>
          </w:p>
        </w:tc>
        <w:tc>
          <w:tcPr>
            <w:tcW w:w="270" w:type="dxa"/>
          </w:tcPr>
          <w:p w14:paraId="44AA7FB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shd w:val="clear" w:color="auto" w:fill="auto"/>
          </w:tcPr>
          <w:p w14:paraId="5BF35352" w14:textId="77777777" w:rsidR="00DA1BE7" w:rsidRPr="004F0992" w:rsidRDefault="00DA1BE7" w:rsidP="0046236A">
            <w:pPr>
              <w:tabs>
                <w:tab w:val="left" w:pos="540"/>
              </w:tabs>
              <w:spacing w:line="240" w:lineRule="auto"/>
              <w:ind w:left="-156" w:right="-100"/>
              <w:jc w:val="center"/>
              <w:rPr>
                <w:rFonts w:eastAsia="DengXian"/>
                <w:sz w:val="20"/>
              </w:rPr>
            </w:pPr>
          </w:p>
        </w:tc>
      </w:tr>
      <w:tr w:rsidR="00364A3C" w:rsidRPr="004F0992" w14:paraId="35C770F5" w14:textId="77777777" w:rsidTr="007E6EF3">
        <w:tc>
          <w:tcPr>
            <w:tcW w:w="3330" w:type="dxa"/>
            <w:shd w:val="clear" w:color="auto" w:fill="auto"/>
          </w:tcPr>
          <w:p w14:paraId="721690CB"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66BDC370" w14:textId="77777777" w:rsidR="00364A3C" w:rsidRPr="004F0992" w:rsidRDefault="00364A3C" w:rsidP="00364A3C">
            <w:pPr>
              <w:tabs>
                <w:tab w:val="left" w:pos="540"/>
              </w:tabs>
              <w:spacing w:line="240" w:lineRule="auto"/>
              <w:ind w:right="-115"/>
              <w:jc w:val="center"/>
              <w:rPr>
                <w:rFonts w:eastAsia="DengXian"/>
                <w:sz w:val="20"/>
                <w:rtl/>
                <w:cs/>
              </w:rPr>
            </w:pPr>
          </w:p>
        </w:tc>
        <w:tc>
          <w:tcPr>
            <w:tcW w:w="1350" w:type="dxa"/>
            <w:shd w:val="clear" w:color="auto" w:fill="auto"/>
          </w:tcPr>
          <w:p w14:paraId="18FF9E18" w14:textId="23782888" w:rsidR="00364A3C" w:rsidRPr="004F0992" w:rsidRDefault="00364A3C" w:rsidP="00364A3C">
            <w:pPr>
              <w:tabs>
                <w:tab w:val="decimal" w:pos="972"/>
              </w:tabs>
              <w:spacing w:line="240" w:lineRule="atLeast"/>
              <w:ind w:left="-108" w:right="-375"/>
              <w:rPr>
                <w:rFonts w:eastAsia="DengXian"/>
                <w:sz w:val="20"/>
                <w:lang w:bidi="th-TH"/>
              </w:rPr>
            </w:pPr>
            <w:r w:rsidRPr="004F0992">
              <w:rPr>
                <w:sz w:val="20"/>
              </w:rPr>
              <w:t>2,170,737</w:t>
            </w:r>
          </w:p>
        </w:tc>
        <w:tc>
          <w:tcPr>
            <w:tcW w:w="270" w:type="dxa"/>
            <w:shd w:val="clear" w:color="auto" w:fill="auto"/>
          </w:tcPr>
          <w:p w14:paraId="2160C29B"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8167D84" w14:textId="53B7AE0A" w:rsidR="00364A3C" w:rsidRPr="004F0992" w:rsidRDefault="00364A3C" w:rsidP="00364A3C">
            <w:pPr>
              <w:tabs>
                <w:tab w:val="decimal" w:pos="885"/>
              </w:tabs>
              <w:spacing w:line="240" w:lineRule="atLeast"/>
              <w:ind w:left="-108" w:right="-375"/>
              <w:rPr>
                <w:rFonts w:eastAsia="DengXian"/>
                <w:sz w:val="20"/>
                <w:lang w:bidi="th-TH"/>
              </w:rPr>
            </w:pPr>
            <w:r w:rsidRPr="00AE277C">
              <w:rPr>
                <w:sz w:val="20"/>
                <w:cs/>
                <w:lang w:bidi="th-TH"/>
              </w:rPr>
              <w:t>-</w:t>
            </w:r>
          </w:p>
        </w:tc>
        <w:tc>
          <w:tcPr>
            <w:tcW w:w="270" w:type="dxa"/>
            <w:shd w:val="clear" w:color="auto" w:fill="auto"/>
          </w:tcPr>
          <w:p w14:paraId="31D9F630"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11C662FC" w14:textId="489C9E28" w:rsidR="00364A3C" w:rsidRPr="004F0992" w:rsidRDefault="00364A3C" w:rsidP="00364A3C">
            <w:pPr>
              <w:tabs>
                <w:tab w:val="decimal" w:pos="1059"/>
              </w:tabs>
              <w:spacing w:line="240" w:lineRule="atLeast"/>
              <w:ind w:left="-108" w:right="-375"/>
              <w:rPr>
                <w:rFonts w:eastAsia="DengXian"/>
                <w:sz w:val="20"/>
                <w:lang w:bidi="th-TH"/>
              </w:rPr>
            </w:pPr>
            <w:r w:rsidRPr="00AE277C">
              <w:rPr>
                <w:sz w:val="20"/>
                <w:cs/>
                <w:lang w:bidi="th-TH"/>
              </w:rPr>
              <w:t>-</w:t>
            </w:r>
          </w:p>
        </w:tc>
        <w:tc>
          <w:tcPr>
            <w:tcW w:w="270" w:type="dxa"/>
            <w:shd w:val="clear" w:color="auto" w:fill="auto"/>
          </w:tcPr>
          <w:p w14:paraId="02D02555"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shd w:val="clear" w:color="auto" w:fill="auto"/>
          </w:tcPr>
          <w:p w14:paraId="0634E1CF" w14:textId="3B6C4D48" w:rsidR="00364A3C" w:rsidRPr="004F0992" w:rsidRDefault="00364A3C" w:rsidP="00364A3C">
            <w:pPr>
              <w:tabs>
                <w:tab w:val="decimal" w:pos="828"/>
              </w:tabs>
              <w:spacing w:line="240" w:lineRule="atLeast"/>
              <w:ind w:left="-108" w:right="-375"/>
              <w:rPr>
                <w:rFonts w:eastAsia="DengXian"/>
                <w:sz w:val="20"/>
                <w:lang w:bidi="th-TH"/>
              </w:rPr>
            </w:pPr>
            <w:r w:rsidRPr="004F0992">
              <w:rPr>
                <w:sz w:val="20"/>
              </w:rPr>
              <w:t>2,170,737</w:t>
            </w:r>
          </w:p>
        </w:tc>
      </w:tr>
      <w:tr w:rsidR="00364A3C" w:rsidRPr="004F0992" w14:paraId="4732C4A0" w14:textId="77777777" w:rsidTr="007E6EF3">
        <w:tc>
          <w:tcPr>
            <w:tcW w:w="3330" w:type="dxa"/>
            <w:shd w:val="clear" w:color="auto" w:fill="auto"/>
          </w:tcPr>
          <w:p w14:paraId="3F453EA9"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5E81B7E1" w14:textId="77777777" w:rsidR="00364A3C" w:rsidRPr="004F0992" w:rsidRDefault="00364A3C" w:rsidP="00364A3C">
            <w:pPr>
              <w:tabs>
                <w:tab w:val="left" w:pos="540"/>
              </w:tabs>
              <w:spacing w:line="240" w:lineRule="auto"/>
              <w:ind w:right="-115"/>
              <w:jc w:val="center"/>
              <w:rPr>
                <w:rFonts w:eastAsia="DengXian"/>
                <w:sz w:val="20"/>
                <w:rtl/>
                <w:cs/>
              </w:rPr>
            </w:pPr>
          </w:p>
        </w:tc>
        <w:tc>
          <w:tcPr>
            <w:tcW w:w="1350" w:type="dxa"/>
            <w:shd w:val="clear" w:color="auto" w:fill="auto"/>
          </w:tcPr>
          <w:p w14:paraId="31780E74" w14:textId="44DD9A73" w:rsidR="00364A3C" w:rsidRPr="004F0992" w:rsidRDefault="00364A3C" w:rsidP="00364A3C">
            <w:pPr>
              <w:tabs>
                <w:tab w:val="decimal" w:pos="972"/>
              </w:tabs>
              <w:spacing w:line="240" w:lineRule="atLeast"/>
              <w:ind w:left="-108" w:right="-375"/>
              <w:rPr>
                <w:rFonts w:eastAsia="DengXian"/>
                <w:sz w:val="20"/>
                <w:rtl/>
                <w:cs/>
              </w:rPr>
            </w:pPr>
            <w:r w:rsidRPr="004F0992">
              <w:rPr>
                <w:sz w:val="20"/>
              </w:rPr>
              <w:t>260,813</w:t>
            </w:r>
          </w:p>
        </w:tc>
        <w:tc>
          <w:tcPr>
            <w:tcW w:w="270" w:type="dxa"/>
            <w:shd w:val="clear" w:color="auto" w:fill="auto"/>
          </w:tcPr>
          <w:p w14:paraId="65CF3834"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9AC0858" w14:textId="047AF8B6" w:rsidR="00364A3C" w:rsidRPr="004F0992" w:rsidRDefault="00364A3C" w:rsidP="00364A3C">
            <w:pPr>
              <w:tabs>
                <w:tab w:val="decimal" w:pos="885"/>
              </w:tabs>
              <w:spacing w:line="240" w:lineRule="atLeast"/>
              <w:ind w:left="-108" w:right="-375"/>
              <w:rPr>
                <w:rFonts w:eastAsia="DengXian"/>
                <w:sz w:val="20"/>
                <w:rtl/>
                <w:cs/>
              </w:rPr>
            </w:pPr>
            <w:r w:rsidRPr="00AE277C">
              <w:rPr>
                <w:sz w:val="20"/>
                <w:cs/>
                <w:lang w:bidi="th-TH"/>
              </w:rPr>
              <w:t>-</w:t>
            </w:r>
          </w:p>
        </w:tc>
        <w:tc>
          <w:tcPr>
            <w:tcW w:w="270" w:type="dxa"/>
            <w:shd w:val="clear" w:color="auto" w:fill="auto"/>
          </w:tcPr>
          <w:p w14:paraId="37C8EF90"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329B27C1" w14:textId="7CA403CE" w:rsidR="00364A3C" w:rsidRPr="004F0992" w:rsidRDefault="00364A3C" w:rsidP="00364A3C">
            <w:pPr>
              <w:tabs>
                <w:tab w:val="decimal" w:pos="1059"/>
              </w:tabs>
              <w:spacing w:line="240" w:lineRule="atLeast"/>
              <w:ind w:left="-108" w:right="-375"/>
              <w:rPr>
                <w:rFonts w:eastAsia="DengXian"/>
                <w:sz w:val="20"/>
                <w:lang w:bidi="th-TH"/>
              </w:rPr>
            </w:pPr>
            <w:r w:rsidRPr="00AE277C">
              <w:rPr>
                <w:sz w:val="20"/>
                <w:cs/>
                <w:lang w:bidi="th-TH"/>
              </w:rPr>
              <w:t>-</w:t>
            </w:r>
          </w:p>
        </w:tc>
        <w:tc>
          <w:tcPr>
            <w:tcW w:w="270" w:type="dxa"/>
            <w:shd w:val="clear" w:color="auto" w:fill="auto"/>
          </w:tcPr>
          <w:p w14:paraId="0550D2AF"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08AF4690" w14:textId="3B32DDB0" w:rsidR="00364A3C" w:rsidRPr="004F0992" w:rsidRDefault="00364A3C" w:rsidP="00364A3C">
            <w:pPr>
              <w:tabs>
                <w:tab w:val="decimal" w:pos="828"/>
              </w:tabs>
              <w:spacing w:line="240" w:lineRule="atLeast"/>
              <w:ind w:left="-108" w:right="-375"/>
              <w:rPr>
                <w:rFonts w:eastAsia="DengXian"/>
                <w:sz w:val="20"/>
                <w:rtl/>
                <w:cs/>
              </w:rPr>
            </w:pPr>
            <w:r w:rsidRPr="004F0992">
              <w:rPr>
                <w:sz w:val="20"/>
              </w:rPr>
              <w:t>260,813</w:t>
            </w:r>
          </w:p>
        </w:tc>
      </w:tr>
      <w:tr w:rsidR="00364A3C" w:rsidRPr="004F0992" w14:paraId="4AE1A3FB" w14:textId="77777777" w:rsidTr="007E6EF3">
        <w:tc>
          <w:tcPr>
            <w:tcW w:w="3330" w:type="dxa"/>
            <w:shd w:val="clear" w:color="auto" w:fill="auto"/>
          </w:tcPr>
          <w:p w14:paraId="01ADFE74"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0B0750D5" w14:textId="77777777" w:rsidR="00364A3C" w:rsidRPr="004F0992" w:rsidRDefault="00364A3C" w:rsidP="00364A3C">
            <w:pPr>
              <w:tabs>
                <w:tab w:val="left" w:pos="540"/>
              </w:tabs>
              <w:spacing w:line="240" w:lineRule="auto"/>
              <w:ind w:right="-115"/>
              <w:jc w:val="center"/>
              <w:rPr>
                <w:rFonts w:eastAsia="DengXian"/>
                <w:sz w:val="20"/>
                <w:rtl/>
                <w:cs/>
              </w:rPr>
            </w:pPr>
          </w:p>
        </w:tc>
        <w:tc>
          <w:tcPr>
            <w:tcW w:w="1350" w:type="dxa"/>
            <w:shd w:val="clear" w:color="auto" w:fill="auto"/>
          </w:tcPr>
          <w:p w14:paraId="32B4A0B2" w14:textId="296F797D" w:rsidR="00364A3C" w:rsidRPr="004F0992" w:rsidRDefault="00364A3C" w:rsidP="00364A3C">
            <w:pPr>
              <w:tabs>
                <w:tab w:val="decimal" w:pos="972"/>
              </w:tabs>
              <w:spacing w:line="240" w:lineRule="atLeast"/>
              <w:ind w:left="-108" w:right="-375"/>
              <w:rPr>
                <w:rFonts w:eastAsia="DengXian"/>
                <w:sz w:val="20"/>
                <w:rtl/>
                <w:cs/>
              </w:rPr>
            </w:pPr>
            <w:r w:rsidRPr="00AE277C">
              <w:rPr>
                <w:sz w:val="20"/>
                <w:cs/>
                <w:lang w:bidi="th-TH"/>
              </w:rPr>
              <w:t>-</w:t>
            </w:r>
          </w:p>
        </w:tc>
        <w:tc>
          <w:tcPr>
            <w:tcW w:w="270" w:type="dxa"/>
            <w:shd w:val="clear" w:color="auto" w:fill="auto"/>
          </w:tcPr>
          <w:p w14:paraId="5685A8AA"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0A474CF" w14:textId="34946E01" w:rsidR="00364A3C" w:rsidRPr="004F0992" w:rsidRDefault="00364A3C" w:rsidP="00364A3C">
            <w:pPr>
              <w:tabs>
                <w:tab w:val="decimal" w:pos="885"/>
              </w:tabs>
              <w:spacing w:line="240" w:lineRule="atLeast"/>
              <w:ind w:left="-108" w:right="-375"/>
              <w:rPr>
                <w:rFonts w:eastAsia="DengXian"/>
                <w:sz w:val="20"/>
                <w:rtl/>
                <w:cs/>
              </w:rPr>
            </w:pPr>
            <w:r w:rsidRPr="004F0992">
              <w:rPr>
                <w:sz w:val="20"/>
              </w:rPr>
              <w:t>71,773</w:t>
            </w:r>
          </w:p>
        </w:tc>
        <w:tc>
          <w:tcPr>
            <w:tcW w:w="270" w:type="dxa"/>
            <w:shd w:val="clear" w:color="auto" w:fill="auto"/>
          </w:tcPr>
          <w:p w14:paraId="202212B3"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6342D46" w14:textId="3D4CDBAE" w:rsidR="00364A3C" w:rsidRPr="004F0992" w:rsidRDefault="00364A3C" w:rsidP="00364A3C">
            <w:pPr>
              <w:tabs>
                <w:tab w:val="decimal" w:pos="1059"/>
              </w:tabs>
              <w:spacing w:line="240" w:lineRule="atLeast"/>
              <w:ind w:left="-108" w:right="-375"/>
              <w:rPr>
                <w:rFonts w:eastAsia="DengXian"/>
                <w:sz w:val="20"/>
                <w:lang w:bidi="th-TH"/>
              </w:rPr>
            </w:pPr>
            <w:r w:rsidRPr="00AE277C">
              <w:rPr>
                <w:sz w:val="20"/>
                <w:cs/>
                <w:lang w:bidi="th-TH"/>
              </w:rPr>
              <w:t>-</w:t>
            </w:r>
          </w:p>
        </w:tc>
        <w:tc>
          <w:tcPr>
            <w:tcW w:w="270" w:type="dxa"/>
            <w:shd w:val="clear" w:color="auto" w:fill="auto"/>
          </w:tcPr>
          <w:p w14:paraId="2AB9C4E0"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33C2952D" w14:textId="48946858" w:rsidR="00364A3C" w:rsidRPr="004F0992" w:rsidRDefault="00364A3C" w:rsidP="00364A3C">
            <w:pPr>
              <w:tabs>
                <w:tab w:val="decimal" w:pos="828"/>
              </w:tabs>
              <w:spacing w:line="240" w:lineRule="atLeast"/>
              <w:ind w:left="-108" w:right="-375"/>
              <w:rPr>
                <w:rFonts w:eastAsia="DengXian"/>
                <w:sz w:val="20"/>
                <w:rtl/>
                <w:cs/>
              </w:rPr>
            </w:pPr>
            <w:r w:rsidRPr="004F0992">
              <w:rPr>
                <w:sz w:val="20"/>
              </w:rPr>
              <w:t>71,773</w:t>
            </w:r>
          </w:p>
        </w:tc>
      </w:tr>
      <w:tr w:rsidR="00364A3C" w:rsidRPr="004F0992" w14:paraId="43243AE2" w14:textId="77777777" w:rsidTr="007E6EF3">
        <w:tc>
          <w:tcPr>
            <w:tcW w:w="3330" w:type="dxa"/>
            <w:shd w:val="clear" w:color="auto" w:fill="auto"/>
          </w:tcPr>
          <w:p w14:paraId="4D5CBCB5"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9C05480" w14:textId="77777777" w:rsidR="00364A3C" w:rsidRPr="004F0992" w:rsidRDefault="00364A3C" w:rsidP="00364A3C">
            <w:pPr>
              <w:tabs>
                <w:tab w:val="left" w:pos="540"/>
              </w:tabs>
              <w:spacing w:line="240" w:lineRule="auto"/>
              <w:ind w:right="-115"/>
              <w:jc w:val="center"/>
              <w:rPr>
                <w:rFonts w:eastAsia="DengXian"/>
                <w:sz w:val="20"/>
                <w:rtl/>
                <w:cs/>
              </w:rPr>
            </w:pPr>
          </w:p>
        </w:tc>
        <w:tc>
          <w:tcPr>
            <w:tcW w:w="1350" w:type="dxa"/>
            <w:shd w:val="clear" w:color="auto" w:fill="auto"/>
          </w:tcPr>
          <w:p w14:paraId="6276B027" w14:textId="0073D269" w:rsidR="00364A3C" w:rsidRPr="004F0992" w:rsidRDefault="00364A3C" w:rsidP="00364A3C">
            <w:pPr>
              <w:tabs>
                <w:tab w:val="decimal" w:pos="972"/>
              </w:tabs>
              <w:spacing w:line="240" w:lineRule="atLeast"/>
              <w:ind w:left="-108" w:right="-375"/>
              <w:rPr>
                <w:rFonts w:eastAsia="DengXian"/>
                <w:sz w:val="20"/>
                <w:rtl/>
                <w:cs/>
              </w:rPr>
            </w:pPr>
            <w:r w:rsidRPr="00AE277C">
              <w:rPr>
                <w:sz w:val="20"/>
                <w:cs/>
                <w:lang w:bidi="th-TH"/>
              </w:rPr>
              <w:t>-</w:t>
            </w:r>
          </w:p>
        </w:tc>
        <w:tc>
          <w:tcPr>
            <w:tcW w:w="270" w:type="dxa"/>
            <w:shd w:val="clear" w:color="auto" w:fill="auto"/>
          </w:tcPr>
          <w:p w14:paraId="7E50B988"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79EA8FC9" w14:textId="765BC2D5" w:rsidR="00364A3C" w:rsidRPr="004F0992" w:rsidRDefault="00364A3C" w:rsidP="00364A3C">
            <w:pPr>
              <w:tabs>
                <w:tab w:val="decimal" w:pos="885"/>
              </w:tabs>
              <w:spacing w:line="240" w:lineRule="atLeast"/>
              <w:ind w:left="-108" w:right="-375"/>
              <w:rPr>
                <w:rFonts w:eastAsia="DengXian"/>
                <w:sz w:val="20"/>
                <w:rtl/>
                <w:cs/>
              </w:rPr>
            </w:pPr>
            <w:r w:rsidRPr="004F0992">
              <w:rPr>
                <w:sz w:val="20"/>
              </w:rPr>
              <w:t>14,565</w:t>
            </w:r>
          </w:p>
        </w:tc>
        <w:tc>
          <w:tcPr>
            <w:tcW w:w="270" w:type="dxa"/>
            <w:shd w:val="clear" w:color="auto" w:fill="auto"/>
          </w:tcPr>
          <w:p w14:paraId="369B1C1D"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7925561" w14:textId="394E6A87" w:rsidR="00364A3C" w:rsidRPr="004F0992" w:rsidRDefault="00364A3C" w:rsidP="00364A3C">
            <w:pPr>
              <w:tabs>
                <w:tab w:val="decimal" w:pos="1059"/>
              </w:tabs>
              <w:spacing w:line="240" w:lineRule="atLeast"/>
              <w:ind w:left="-108" w:right="-375"/>
              <w:rPr>
                <w:rFonts w:eastAsia="DengXian"/>
                <w:sz w:val="20"/>
                <w:lang w:bidi="th-TH"/>
              </w:rPr>
            </w:pPr>
            <w:r w:rsidRPr="00AE277C">
              <w:rPr>
                <w:sz w:val="20"/>
                <w:cs/>
                <w:lang w:bidi="th-TH"/>
              </w:rPr>
              <w:t>-</w:t>
            </w:r>
          </w:p>
        </w:tc>
        <w:tc>
          <w:tcPr>
            <w:tcW w:w="270" w:type="dxa"/>
            <w:shd w:val="clear" w:color="auto" w:fill="auto"/>
          </w:tcPr>
          <w:p w14:paraId="43E26A11"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170" w:type="dxa"/>
            <w:shd w:val="clear" w:color="auto" w:fill="auto"/>
          </w:tcPr>
          <w:p w14:paraId="600BE384" w14:textId="105999E2" w:rsidR="00364A3C" w:rsidRPr="004F0992" w:rsidRDefault="00364A3C" w:rsidP="00364A3C">
            <w:pPr>
              <w:tabs>
                <w:tab w:val="decimal" w:pos="828"/>
              </w:tabs>
              <w:spacing w:line="240" w:lineRule="atLeast"/>
              <w:ind w:left="-108" w:right="-375"/>
              <w:rPr>
                <w:rFonts w:eastAsia="DengXian"/>
                <w:sz w:val="20"/>
                <w:rtl/>
                <w:cs/>
              </w:rPr>
            </w:pPr>
            <w:r w:rsidRPr="004F0992">
              <w:rPr>
                <w:sz w:val="20"/>
              </w:rPr>
              <w:t>14,565</w:t>
            </w:r>
          </w:p>
        </w:tc>
      </w:tr>
      <w:tr w:rsidR="00364A3C" w:rsidRPr="004F0992" w14:paraId="1A0BC2C9" w14:textId="77777777" w:rsidTr="007E6EF3">
        <w:tc>
          <w:tcPr>
            <w:tcW w:w="3330" w:type="dxa"/>
            <w:shd w:val="clear" w:color="auto" w:fill="auto"/>
          </w:tcPr>
          <w:p w14:paraId="5FF3DA93"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29151784" w14:textId="77777777" w:rsidR="00364A3C" w:rsidRPr="004F0992" w:rsidRDefault="00364A3C" w:rsidP="00364A3C">
            <w:pPr>
              <w:tabs>
                <w:tab w:val="left" w:pos="540"/>
              </w:tabs>
              <w:spacing w:line="240" w:lineRule="auto"/>
              <w:ind w:right="-115"/>
              <w:jc w:val="center"/>
              <w:rPr>
                <w:rFonts w:eastAsia="DengXian"/>
                <w:sz w:val="20"/>
                <w:rtl/>
                <w:cs/>
              </w:rPr>
            </w:pPr>
          </w:p>
        </w:tc>
        <w:tc>
          <w:tcPr>
            <w:tcW w:w="1350" w:type="dxa"/>
            <w:tcBorders>
              <w:bottom w:val="single" w:sz="4" w:space="0" w:color="auto"/>
            </w:tcBorders>
            <w:shd w:val="clear" w:color="auto" w:fill="auto"/>
          </w:tcPr>
          <w:p w14:paraId="2933DBD3" w14:textId="58712899" w:rsidR="00364A3C" w:rsidRPr="004F0992" w:rsidRDefault="00364A3C" w:rsidP="00364A3C">
            <w:pPr>
              <w:tabs>
                <w:tab w:val="decimal" w:pos="972"/>
              </w:tabs>
              <w:spacing w:line="240" w:lineRule="atLeast"/>
              <w:ind w:left="-108" w:right="-375"/>
              <w:rPr>
                <w:rFonts w:eastAsia="DengXian"/>
                <w:sz w:val="20"/>
                <w:rtl/>
                <w:cs/>
              </w:rPr>
            </w:pPr>
            <w:r w:rsidRPr="00AE277C">
              <w:rPr>
                <w:sz w:val="20"/>
                <w:cs/>
                <w:lang w:bidi="th-TH"/>
              </w:rPr>
              <w:t>-</w:t>
            </w:r>
          </w:p>
        </w:tc>
        <w:tc>
          <w:tcPr>
            <w:tcW w:w="270" w:type="dxa"/>
            <w:shd w:val="clear" w:color="auto" w:fill="auto"/>
          </w:tcPr>
          <w:p w14:paraId="45850252"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1AB6E75F" w14:textId="082F69F3" w:rsidR="00364A3C" w:rsidRPr="004F0992" w:rsidRDefault="00364A3C" w:rsidP="00364A3C">
            <w:pPr>
              <w:tabs>
                <w:tab w:val="decimal" w:pos="885"/>
              </w:tabs>
              <w:spacing w:line="240" w:lineRule="atLeast"/>
              <w:ind w:left="-108" w:right="-375"/>
              <w:rPr>
                <w:rFonts w:eastAsia="DengXian"/>
                <w:sz w:val="20"/>
                <w:rtl/>
                <w:cs/>
              </w:rPr>
            </w:pPr>
            <w:r w:rsidRPr="00AE277C">
              <w:rPr>
                <w:sz w:val="20"/>
                <w:cs/>
                <w:lang w:bidi="th-TH"/>
              </w:rPr>
              <w:t>-</w:t>
            </w:r>
          </w:p>
        </w:tc>
        <w:tc>
          <w:tcPr>
            <w:tcW w:w="270" w:type="dxa"/>
            <w:shd w:val="clear" w:color="auto" w:fill="auto"/>
          </w:tcPr>
          <w:p w14:paraId="75D6EA58"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50E93312" w14:textId="1E004621" w:rsidR="00364A3C" w:rsidRPr="004F0992" w:rsidRDefault="00364A3C" w:rsidP="00364A3C">
            <w:pPr>
              <w:tabs>
                <w:tab w:val="decimal" w:pos="1059"/>
              </w:tabs>
              <w:spacing w:line="240" w:lineRule="atLeast"/>
              <w:ind w:left="-108" w:right="-375"/>
              <w:rPr>
                <w:rFonts w:eastAsia="DengXian"/>
                <w:sz w:val="20"/>
                <w:lang w:bidi="th-TH"/>
              </w:rPr>
            </w:pPr>
            <w:r w:rsidRPr="004F0992">
              <w:rPr>
                <w:sz w:val="20"/>
              </w:rPr>
              <w:t>2,660</w:t>
            </w:r>
          </w:p>
        </w:tc>
        <w:tc>
          <w:tcPr>
            <w:tcW w:w="270" w:type="dxa"/>
            <w:shd w:val="clear" w:color="auto" w:fill="auto"/>
          </w:tcPr>
          <w:p w14:paraId="1D59122F"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sz w:val="20"/>
                <w:rtl/>
                <w:cs/>
              </w:rPr>
            </w:pPr>
          </w:p>
        </w:tc>
        <w:tc>
          <w:tcPr>
            <w:tcW w:w="1170" w:type="dxa"/>
            <w:tcBorders>
              <w:bottom w:val="single" w:sz="4" w:space="0" w:color="auto"/>
            </w:tcBorders>
            <w:shd w:val="clear" w:color="auto" w:fill="auto"/>
          </w:tcPr>
          <w:p w14:paraId="7D1B43FA" w14:textId="0B8F11F8" w:rsidR="00364A3C" w:rsidRPr="004F0992" w:rsidRDefault="00364A3C" w:rsidP="00364A3C">
            <w:pPr>
              <w:tabs>
                <w:tab w:val="decimal" w:pos="828"/>
              </w:tabs>
              <w:spacing w:line="240" w:lineRule="atLeast"/>
              <w:ind w:left="-108" w:right="-375"/>
              <w:rPr>
                <w:rFonts w:eastAsia="DengXian"/>
                <w:sz w:val="20"/>
                <w:rtl/>
                <w:cs/>
              </w:rPr>
            </w:pPr>
            <w:r w:rsidRPr="004F0992">
              <w:rPr>
                <w:sz w:val="20"/>
              </w:rPr>
              <w:t>2,660</w:t>
            </w:r>
          </w:p>
        </w:tc>
      </w:tr>
      <w:tr w:rsidR="00364A3C" w:rsidRPr="004F0992" w14:paraId="096022DB" w14:textId="77777777" w:rsidTr="007E6EF3">
        <w:tc>
          <w:tcPr>
            <w:tcW w:w="3330" w:type="dxa"/>
            <w:shd w:val="clear" w:color="auto" w:fill="auto"/>
          </w:tcPr>
          <w:p w14:paraId="503C6153"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376E91DB" w14:textId="77777777" w:rsidR="00364A3C" w:rsidRPr="004F0992" w:rsidRDefault="00364A3C" w:rsidP="00364A3C">
            <w:pPr>
              <w:tabs>
                <w:tab w:val="left" w:pos="540"/>
              </w:tabs>
              <w:spacing w:line="240" w:lineRule="auto"/>
              <w:ind w:right="-115"/>
              <w:jc w:val="center"/>
              <w:rPr>
                <w:rFonts w:eastAsia="DengXian"/>
                <w:b/>
                <w:bCs/>
                <w:sz w:val="20"/>
                <w:rtl/>
                <w:cs/>
              </w:rPr>
            </w:pPr>
          </w:p>
        </w:tc>
        <w:tc>
          <w:tcPr>
            <w:tcW w:w="1350" w:type="dxa"/>
            <w:tcBorders>
              <w:top w:val="single" w:sz="4" w:space="0" w:color="auto"/>
            </w:tcBorders>
            <w:shd w:val="clear" w:color="auto" w:fill="auto"/>
          </w:tcPr>
          <w:p w14:paraId="27DE5D32" w14:textId="66EF4539" w:rsidR="00364A3C" w:rsidRPr="004F0992" w:rsidRDefault="00364A3C" w:rsidP="00364A3C">
            <w:pPr>
              <w:tabs>
                <w:tab w:val="decimal" w:pos="972"/>
              </w:tabs>
              <w:spacing w:line="240" w:lineRule="atLeast"/>
              <w:ind w:left="-108" w:right="-375"/>
              <w:rPr>
                <w:rFonts w:eastAsia="DengXian"/>
                <w:b/>
                <w:bCs/>
                <w:sz w:val="20"/>
                <w:rtl/>
                <w:cs/>
              </w:rPr>
            </w:pPr>
            <w:r w:rsidRPr="004F0992">
              <w:rPr>
                <w:b/>
                <w:bCs/>
                <w:sz w:val="20"/>
              </w:rPr>
              <w:t>2,431,550</w:t>
            </w:r>
          </w:p>
        </w:tc>
        <w:tc>
          <w:tcPr>
            <w:tcW w:w="270" w:type="dxa"/>
            <w:shd w:val="clear" w:color="auto" w:fill="auto"/>
          </w:tcPr>
          <w:p w14:paraId="18AA0A74"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4E5FBBF6" w14:textId="043F8F7A" w:rsidR="00364A3C" w:rsidRPr="004F0992" w:rsidRDefault="00364A3C" w:rsidP="00364A3C">
            <w:pPr>
              <w:tabs>
                <w:tab w:val="decimal" w:pos="885"/>
              </w:tabs>
              <w:spacing w:line="240" w:lineRule="atLeast"/>
              <w:ind w:left="-108" w:right="-375"/>
              <w:rPr>
                <w:rFonts w:eastAsia="DengXian"/>
                <w:b/>
                <w:bCs/>
                <w:sz w:val="20"/>
                <w:rtl/>
                <w:cs/>
              </w:rPr>
            </w:pPr>
            <w:r w:rsidRPr="004F0992">
              <w:rPr>
                <w:b/>
                <w:bCs/>
                <w:sz w:val="20"/>
              </w:rPr>
              <w:t>86,338</w:t>
            </w:r>
          </w:p>
        </w:tc>
        <w:tc>
          <w:tcPr>
            <w:tcW w:w="270" w:type="dxa"/>
            <w:shd w:val="clear" w:color="auto" w:fill="auto"/>
          </w:tcPr>
          <w:p w14:paraId="49BAB292"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1A615B97" w14:textId="156FE0CA" w:rsidR="00364A3C" w:rsidRPr="004F0992" w:rsidRDefault="00364A3C" w:rsidP="00364A3C">
            <w:pPr>
              <w:tabs>
                <w:tab w:val="decimal" w:pos="1059"/>
              </w:tabs>
              <w:spacing w:line="240" w:lineRule="atLeast"/>
              <w:ind w:left="-108" w:right="-375"/>
              <w:rPr>
                <w:rFonts w:eastAsia="DengXian"/>
                <w:b/>
                <w:bCs/>
                <w:sz w:val="20"/>
                <w:lang w:bidi="th-TH"/>
              </w:rPr>
            </w:pPr>
            <w:r w:rsidRPr="004F0992">
              <w:rPr>
                <w:b/>
                <w:bCs/>
                <w:sz w:val="20"/>
                <w:lang w:bidi="th-TH"/>
              </w:rPr>
              <w:t>2,660</w:t>
            </w:r>
          </w:p>
        </w:tc>
        <w:tc>
          <w:tcPr>
            <w:tcW w:w="270" w:type="dxa"/>
            <w:shd w:val="clear" w:color="auto" w:fill="auto"/>
          </w:tcPr>
          <w:p w14:paraId="24036D73"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tcBorders>
            <w:shd w:val="clear" w:color="auto" w:fill="auto"/>
          </w:tcPr>
          <w:p w14:paraId="328A9418" w14:textId="000F51F8" w:rsidR="00364A3C" w:rsidRPr="004F0992" w:rsidRDefault="00364A3C" w:rsidP="00364A3C">
            <w:pPr>
              <w:tabs>
                <w:tab w:val="decimal" w:pos="828"/>
              </w:tabs>
              <w:spacing w:line="240" w:lineRule="atLeast"/>
              <w:ind w:left="-108" w:right="-375"/>
              <w:rPr>
                <w:rFonts w:eastAsia="DengXian"/>
                <w:b/>
                <w:bCs/>
                <w:sz w:val="20"/>
                <w:rtl/>
                <w:cs/>
              </w:rPr>
            </w:pPr>
            <w:r w:rsidRPr="004F0992">
              <w:rPr>
                <w:b/>
                <w:bCs/>
                <w:sz w:val="20"/>
                <w:lang w:bidi="th-TH"/>
              </w:rPr>
              <w:t>2,520,548</w:t>
            </w:r>
          </w:p>
        </w:tc>
      </w:tr>
      <w:tr w:rsidR="00364A3C" w:rsidRPr="004F0992" w14:paraId="2485FAF0" w14:textId="77777777" w:rsidTr="007E6EF3">
        <w:trPr>
          <w:trHeight w:val="200"/>
        </w:trPr>
        <w:tc>
          <w:tcPr>
            <w:tcW w:w="3330" w:type="dxa"/>
            <w:shd w:val="clear" w:color="auto" w:fill="auto"/>
          </w:tcPr>
          <w:p w14:paraId="4825DFA2"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0012CE7" w14:textId="77777777" w:rsidR="00364A3C" w:rsidRPr="004F0992" w:rsidRDefault="00364A3C" w:rsidP="00364A3C">
            <w:pPr>
              <w:tabs>
                <w:tab w:val="decimal" w:pos="830"/>
              </w:tabs>
              <w:spacing w:line="240" w:lineRule="atLeast"/>
              <w:ind w:right="-375"/>
              <w:rPr>
                <w:rFonts w:eastAsia="DengXian"/>
                <w:sz w:val="20"/>
                <w:rtl/>
                <w:cs/>
              </w:rPr>
            </w:pPr>
          </w:p>
        </w:tc>
        <w:tc>
          <w:tcPr>
            <w:tcW w:w="1350" w:type="dxa"/>
            <w:tcBorders>
              <w:bottom w:val="single" w:sz="4" w:space="0" w:color="auto"/>
            </w:tcBorders>
            <w:shd w:val="clear" w:color="auto" w:fill="auto"/>
          </w:tcPr>
          <w:p w14:paraId="78249F10" w14:textId="2D51AFAC" w:rsidR="00364A3C" w:rsidRPr="004F0992" w:rsidRDefault="00364A3C" w:rsidP="00931182">
            <w:pPr>
              <w:tabs>
                <w:tab w:val="decimal" w:pos="972"/>
              </w:tabs>
              <w:spacing w:line="240" w:lineRule="atLeast"/>
              <w:ind w:right="-375"/>
              <w:rPr>
                <w:rFonts w:eastAsia="DengXian"/>
                <w:sz w:val="20"/>
                <w:rtl/>
                <w:cs/>
              </w:rPr>
            </w:pPr>
            <w:r w:rsidRPr="00AE277C">
              <w:rPr>
                <w:sz w:val="20"/>
                <w:cs/>
                <w:lang w:bidi="th-TH"/>
              </w:rPr>
              <w:t>(</w:t>
            </w:r>
            <w:r w:rsidRPr="004F0992">
              <w:rPr>
                <w:sz w:val="20"/>
              </w:rPr>
              <w:t>12,710</w:t>
            </w:r>
            <w:r w:rsidRPr="00AE277C">
              <w:rPr>
                <w:sz w:val="20"/>
                <w:cs/>
                <w:lang w:bidi="th-TH"/>
              </w:rPr>
              <w:t>)</w:t>
            </w:r>
          </w:p>
        </w:tc>
        <w:tc>
          <w:tcPr>
            <w:tcW w:w="270" w:type="dxa"/>
            <w:shd w:val="clear" w:color="auto" w:fill="auto"/>
          </w:tcPr>
          <w:p w14:paraId="2FF72079" w14:textId="77777777" w:rsidR="00364A3C" w:rsidRPr="004F0992" w:rsidRDefault="00364A3C" w:rsidP="00364A3C">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36A59EF2" w14:textId="235A20D3" w:rsidR="00364A3C" w:rsidRPr="004F0992" w:rsidRDefault="00364A3C" w:rsidP="00931182">
            <w:pPr>
              <w:tabs>
                <w:tab w:val="decimal" w:pos="885"/>
              </w:tabs>
              <w:spacing w:line="240" w:lineRule="atLeast"/>
              <w:ind w:right="-375"/>
              <w:rPr>
                <w:rFonts w:eastAsia="DengXian"/>
                <w:sz w:val="20"/>
                <w:rtl/>
                <w:cs/>
              </w:rPr>
            </w:pPr>
            <w:r w:rsidRPr="00AE277C">
              <w:rPr>
                <w:sz w:val="20"/>
                <w:cs/>
                <w:lang w:bidi="th-TH"/>
              </w:rPr>
              <w:t>(</w:t>
            </w:r>
            <w:r w:rsidRPr="004F0992">
              <w:rPr>
                <w:sz w:val="20"/>
              </w:rPr>
              <w:t>2,408</w:t>
            </w:r>
            <w:r w:rsidRPr="00AE277C">
              <w:rPr>
                <w:sz w:val="20"/>
                <w:cs/>
                <w:lang w:bidi="th-TH"/>
              </w:rPr>
              <w:t>)</w:t>
            </w:r>
          </w:p>
        </w:tc>
        <w:tc>
          <w:tcPr>
            <w:tcW w:w="270" w:type="dxa"/>
            <w:shd w:val="clear" w:color="auto" w:fill="auto"/>
          </w:tcPr>
          <w:p w14:paraId="0ACF6D5A" w14:textId="77777777" w:rsidR="00364A3C" w:rsidRPr="004F0992" w:rsidRDefault="00364A3C" w:rsidP="00364A3C">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52A2DB74" w14:textId="3C9D6C6D" w:rsidR="00364A3C" w:rsidRPr="004F0992" w:rsidRDefault="00364A3C" w:rsidP="00931182">
            <w:pPr>
              <w:tabs>
                <w:tab w:val="decimal" w:pos="1059"/>
              </w:tabs>
              <w:spacing w:line="240" w:lineRule="atLeast"/>
              <w:ind w:right="-375"/>
              <w:rPr>
                <w:rFonts w:eastAsia="DengXian"/>
                <w:sz w:val="20"/>
                <w:lang w:bidi="th-TH"/>
              </w:rPr>
            </w:pPr>
            <w:r w:rsidRPr="00AE277C">
              <w:rPr>
                <w:sz w:val="20"/>
                <w:cs/>
                <w:lang w:bidi="th-TH"/>
              </w:rPr>
              <w:t>(</w:t>
            </w:r>
            <w:r w:rsidRPr="004F0992">
              <w:rPr>
                <w:sz w:val="20"/>
                <w:lang w:bidi="th-TH"/>
              </w:rPr>
              <w:t>399</w:t>
            </w:r>
            <w:r w:rsidRPr="00AE277C">
              <w:rPr>
                <w:sz w:val="20"/>
                <w:cs/>
                <w:lang w:bidi="th-TH"/>
              </w:rPr>
              <w:t>)</w:t>
            </w:r>
          </w:p>
        </w:tc>
        <w:tc>
          <w:tcPr>
            <w:tcW w:w="270" w:type="dxa"/>
            <w:shd w:val="clear" w:color="auto" w:fill="auto"/>
          </w:tcPr>
          <w:p w14:paraId="4CC9CF1A" w14:textId="77777777" w:rsidR="00364A3C" w:rsidRPr="004F0992" w:rsidRDefault="00364A3C" w:rsidP="00364A3C">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tcBorders>
              <w:bottom w:val="single" w:sz="4" w:space="0" w:color="auto"/>
            </w:tcBorders>
            <w:shd w:val="clear" w:color="auto" w:fill="auto"/>
          </w:tcPr>
          <w:p w14:paraId="751AE9BD" w14:textId="2A78425B" w:rsidR="00364A3C" w:rsidRPr="004F0992" w:rsidRDefault="00364A3C" w:rsidP="00931182">
            <w:pPr>
              <w:tabs>
                <w:tab w:val="decimal" w:pos="828"/>
              </w:tabs>
              <w:spacing w:line="240" w:lineRule="atLeast"/>
              <w:ind w:right="-375"/>
              <w:rPr>
                <w:rFonts w:eastAsia="DengXian"/>
                <w:sz w:val="20"/>
                <w:lang w:val="en-US" w:bidi="th-TH"/>
              </w:rPr>
            </w:pPr>
            <w:r w:rsidRPr="00AE277C">
              <w:rPr>
                <w:sz w:val="20"/>
                <w:cs/>
                <w:lang w:bidi="th-TH"/>
              </w:rPr>
              <w:t>(</w:t>
            </w:r>
            <w:r w:rsidRPr="004F0992">
              <w:rPr>
                <w:sz w:val="20"/>
              </w:rPr>
              <w:t>15,517</w:t>
            </w:r>
            <w:r w:rsidRPr="00AE277C">
              <w:rPr>
                <w:sz w:val="20"/>
                <w:cs/>
                <w:lang w:bidi="th-TH"/>
              </w:rPr>
              <w:t>)</w:t>
            </w:r>
          </w:p>
        </w:tc>
      </w:tr>
      <w:tr w:rsidR="00364A3C" w:rsidRPr="004F0992" w14:paraId="6F4DFCBB" w14:textId="77777777" w:rsidTr="007E6EF3">
        <w:tc>
          <w:tcPr>
            <w:tcW w:w="3330" w:type="dxa"/>
            <w:shd w:val="clear" w:color="auto" w:fill="auto"/>
          </w:tcPr>
          <w:p w14:paraId="42F885A8" w14:textId="77777777" w:rsidR="00364A3C" w:rsidRPr="004F0992" w:rsidRDefault="00364A3C" w:rsidP="00364A3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532C47E9" w14:textId="77777777" w:rsidR="00364A3C" w:rsidRPr="004F0992" w:rsidRDefault="00364A3C" w:rsidP="00364A3C">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64CF933A" w14:textId="6296788B" w:rsidR="00364A3C" w:rsidRPr="004F0992" w:rsidRDefault="00364A3C" w:rsidP="00364A3C">
            <w:pPr>
              <w:tabs>
                <w:tab w:val="decimal" w:pos="972"/>
              </w:tabs>
              <w:spacing w:line="240" w:lineRule="atLeast"/>
              <w:ind w:left="-108" w:right="-375"/>
              <w:rPr>
                <w:rFonts w:eastAsia="DengXian"/>
                <w:b/>
                <w:bCs/>
                <w:sz w:val="20"/>
                <w:rtl/>
                <w:cs/>
              </w:rPr>
            </w:pPr>
            <w:r w:rsidRPr="004F0992">
              <w:rPr>
                <w:b/>
                <w:bCs/>
                <w:sz w:val="20"/>
              </w:rPr>
              <w:t>2,418,840</w:t>
            </w:r>
          </w:p>
        </w:tc>
        <w:tc>
          <w:tcPr>
            <w:tcW w:w="270" w:type="dxa"/>
            <w:shd w:val="clear" w:color="auto" w:fill="auto"/>
          </w:tcPr>
          <w:p w14:paraId="0A501342"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CFF6FC4" w14:textId="419B6462" w:rsidR="00364A3C" w:rsidRPr="004F0992" w:rsidRDefault="00364A3C" w:rsidP="00364A3C">
            <w:pPr>
              <w:tabs>
                <w:tab w:val="decimal" w:pos="885"/>
              </w:tabs>
              <w:spacing w:line="240" w:lineRule="atLeast"/>
              <w:ind w:left="-108" w:right="-375"/>
              <w:rPr>
                <w:rFonts w:eastAsia="DengXian"/>
                <w:b/>
                <w:bCs/>
                <w:sz w:val="20"/>
                <w:rtl/>
                <w:cs/>
              </w:rPr>
            </w:pPr>
            <w:r w:rsidRPr="004F0992">
              <w:rPr>
                <w:b/>
                <w:bCs/>
                <w:sz w:val="20"/>
              </w:rPr>
              <w:t>83,930</w:t>
            </w:r>
          </w:p>
        </w:tc>
        <w:tc>
          <w:tcPr>
            <w:tcW w:w="270" w:type="dxa"/>
            <w:shd w:val="clear" w:color="auto" w:fill="auto"/>
          </w:tcPr>
          <w:p w14:paraId="2E6F9329"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096D6763" w14:textId="0166CF0F" w:rsidR="00364A3C" w:rsidRPr="004F0992" w:rsidRDefault="00364A3C" w:rsidP="00364A3C">
            <w:pPr>
              <w:tabs>
                <w:tab w:val="decimal" w:pos="1059"/>
              </w:tabs>
              <w:spacing w:line="240" w:lineRule="atLeast"/>
              <w:ind w:left="-108" w:right="-375"/>
              <w:rPr>
                <w:rFonts w:eastAsia="DengXian"/>
                <w:b/>
                <w:bCs/>
                <w:sz w:val="20"/>
                <w:lang w:bidi="th-TH"/>
              </w:rPr>
            </w:pPr>
            <w:r w:rsidRPr="004F0992">
              <w:rPr>
                <w:b/>
                <w:bCs/>
                <w:sz w:val="20"/>
                <w:lang w:bidi="th-TH"/>
              </w:rPr>
              <w:t>2,261</w:t>
            </w:r>
          </w:p>
        </w:tc>
        <w:tc>
          <w:tcPr>
            <w:tcW w:w="270" w:type="dxa"/>
            <w:shd w:val="clear" w:color="auto" w:fill="auto"/>
          </w:tcPr>
          <w:p w14:paraId="4523EC20" w14:textId="77777777" w:rsidR="00364A3C" w:rsidRPr="004F0992" w:rsidRDefault="00364A3C" w:rsidP="00364A3C">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tcBorders>
              <w:top w:val="single" w:sz="4" w:space="0" w:color="auto"/>
              <w:bottom w:val="double" w:sz="4" w:space="0" w:color="auto"/>
            </w:tcBorders>
            <w:shd w:val="clear" w:color="auto" w:fill="auto"/>
          </w:tcPr>
          <w:p w14:paraId="0E265315" w14:textId="6022228D" w:rsidR="00364A3C" w:rsidRPr="004F0992" w:rsidRDefault="00364A3C" w:rsidP="00364A3C">
            <w:pPr>
              <w:tabs>
                <w:tab w:val="decimal" w:pos="828"/>
              </w:tabs>
              <w:spacing w:line="240" w:lineRule="atLeast"/>
              <w:ind w:left="-108" w:right="-375"/>
              <w:rPr>
                <w:rFonts w:eastAsia="DengXian"/>
                <w:b/>
                <w:bCs/>
                <w:sz w:val="20"/>
                <w:rtl/>
                <w:cs/>
              </w:rPr>
            </w:pPr>
            <w:r w:rsidRPr="004F0992">
              <w:rPr>
                <w:b/>
                <w:bCs/>
                <w:sz w:val="20"/>
                <w:lang w:bidi="th-TH"/>
              </w:rPr>
              <w:t>2,505,031</w:t>
            </w:r>
          </w:p>
        </w:tc>
      </w:tr>
    </w:tbl>
    <w:p w14:paraId="022D068D" w14:textId="77777777" w:rsidR="002D0BF9" w:rsidRPr="004F0992" w:rsidRDefault="002D0BF9" w:rsidP="00DA1BE7">
      <w:pPr>
        <w:rPr>
          <w:sz w:val="20"/>
          <w:szCs w:val="18"/>
        </w:rPr>
      </w:pPr>
    </w:p>
    <w:tbl>
      <w:tblPr>
        <w:tblW w:w="9720" w:type="dxa"/>
        <w:tblInd w:w="450" w:type="dxa"/>
        <w:tblLayout w:type="fixed"/>
        <w:tblLook w:val="04A0" w:firstRow="1" w:lastRow="0" w:firstColumn="1" w:lastColumn="0" w:noHBand="0" w:noVBand="1"/>
      </w:tblPr>
      <w:tblGrid>
        <w:gridCol w:w="3330"/>
        <w:gridCol w:w="270"/>
        <w:gridCol w:w="1350"/>
        <w:gridCol w:w="270"/>
        <w:gridCol w:w="1350"/>
        <w:gridCol w:w="270"/>
        <w:gridCol w:w="1440"/>
        <w:gridCol w:w="270"/>
        <w:gridCol w:w="1150"/>
        <w:gridCol w:w="20"/>
      </w:tblGrid>
      <w:tr w:rsidR="00DA1BE7" w:rsidRPr="004F0992" w14:paraId="67526F69" w14:textId="77777777" w:rsidTr="00E47794">
        <w:trPr>
          <w:gridAfter w:val="1"/>
          <w:wAfter w:w="20" w:type="dxa"/>
          <w:tblHeader/>
        </w:trPr>
        <w:tc>
          <w:tcPr>
            <w:tcW w:w="3330" w:type="dxa"/>
            <w:shd w:val="clear" w:color="auto" w:fill="auto"/>
            <w:vAlign w:val="bottom"/>
          </w:tcPr>
          <w:p w14:paraId="08EAF412" w14:textId="77777777" w:rsidR="00DA1BE7" w:rsidRPr="004F0992" w:rsidRDefault="00DA1BE7" w:rsidP="0046236A">
            <w:pPr>
              <w:spacing w:line="240" w:lineRule="auto"/>
              <w:ind w:right="-52"/>
              <w:rPr>
                <w:rFonts w:eastAsia="DengXian"/>
                <w:sz w:val="20"/>
              </w:rPr>
            </w:pPr>
          </w:p>
        </w:tc>
        <w:tc>
          <w:tcPr>
            <w:tcW w:w="270" w:type="dxa"/>
            <w:shd w:val="clear" w:color="auto" w:fill="auto"/>
            <w:vAlign w:val="bottom"/>
          </w:tcPr>
          <w:p w14:paraId="38A21AE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6100" w:type="dxa"/>
            <w:gridSpan w:val="7"/>
          </w:tcPr>
          <w:p w14:paraId="3DEDD007" w14:textId="77777777" w:rsidR="00DA1BE7" w:rsidRPr="004F0992" w:rsidRDefault="00DA1BE7" w:rsidP="0046236A">
            <w:pPr>
              <w:tabs>
                <w:tab w:val="left" w:pos="540"/>
              </w:tabs>
              <w:spacing w:line="240" w:lineRule="auto"/>
              <w:ind w:left="-103" w:right="-100"/>
              <w:jc w:val="center"/>
              <w:rPr>
                <w:rFonts w:eastAsia="DengXian"/>
                <w:b/>
                <w:bCs/>
                <w:sz w:val="20"/>
                <w:rtl/>
                <w:cs/>
              </w:rPr>
            </w:pPr>
            <w:r w:rsidRPr="004F0992">
              <w:rPr>
                <w:rFonts w:eastAsia="DengXian"/>
                <w:b/>
                <w:bCs/>
                <w:sz w:val="20"/>
              </w:rPr>
              <w:t>Consolidated financial statements</w:t>
            </w:r>
          </w:p>
        </w:tc>
      </w:tr>
      <w:tr w:rsidR="00DA1BE7" w:rsidRPr="004F0992" w14:paraId="6D1A2563" w14:textId="77777777" w:rsidTr="00E47794">
        <w:trPr>
          <w:gridAfter w:val="1"/>
          <w:wAfter w:w="20" w:type="dxa"/>
          <w:tblHeader/>
        </w:trPr>
        <w:tc>
          <w:tcPr>
            <w:tcW w:w="3330" w:type="dxa"/>
            <w:shd w:val="clear" w:color="auto" w:fill="auto"/>
            <w:vAlign w:val="bottom"/>
          </w:tcPr>
          <w:p w14:paraId="60890B4D" w14:textId="77777777" w:rsidR="00DA1BE7" w:rsidRPr="004F0992" w:rsidRDefault="00DA1BE7" w:rsidP="0046236A">
            <w:pPr>
              <w:spacing w:line="240" w:lineRule="auto"/>
              <w:ind w:right="-52"/>
              <w:jc w:val="center"/>
              <w:rPr>
                <w:rFonts w:eastAsia="DengXian"/>
                <w:sz w:val="20"/>
              </w:rPr>
            </w:pPr>
          </w:p>
        </w:tc>
        <w:tc>
          <w:tcPr>
            <w:tcW w:w="270" w:type="dxa"/>
            <w:vMerge w:val="restart"/>
            <w:shd w:val="clear" w:color="auto" w:fill="auto"/>
            <w:vAlign w:val="bottom"/>
          </w:tcPr>
          <w:p w14:paraId="048361FE" w14:textId="77777777" w:rsidR="00DA1BE7" w:rsidRPr="004F0992" w:rsidRDefault="00DA1BE7" w:rsidP="0046236A">
            <w:pPr>
              <w:tabs>
                <w:tab w:val="left" w:pos="227"/>
                <w:tab w:val="left" w:pos="454"/>
                <w:tab w:val="left" w:pos="54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15"/>
              <w:rPr>
                <w:rFonts w:eastAsia="DengXian"/>
                <w:sz w:val="20"/>
                <w:rtl/>
                <w:cs/>
              </w:rPr>
            </w:pPr>
          </w:p>
        </w:tc>
        <w:tc>
          <w:tcPr>
            <w:tcW w:w="6100" w:type="dxa"/>
            <w:gridSpan w:val="7"/>
          </w:tcPr>
          <w:p w14:paraId="3F52F8A8" w14:textId="77777777" w:rsidR="00DA1BE7" w:rsidRPr="004F0992" w:rsidRDefault="00DA1BE7" w:rsidP="0046236A">
            <w:pPr>
              <w:tabs>
                <w:tab w:val="left" w:pos="540"/>
              </w:tabs>
              <w:spacing w:line="240" w:lineRule="auto"/>
              <w:ind w:left="-103" w:right="-100"/>
              <w:jc w:val="center"/>
              <w:rPr>
                <w:rFonts w:eastAsia="DengXian"/>
                <w:sz w:val="20"/>
              </w:rPr>
            </w:pPr>
            <w:r w:rsidRPr="004F0992">
              <w:rPr>
                <w:rFonts w:eastAsia="DengXian"/>
                <w:sz w:val="20"/>
              </w:rPr>
              <w:t>31 December 2020</w:t>
            </w:r>
          </w:p>
        </w:tc>
      </w:tr>
      <w:tr w:rsidR="00F14587" w:rsidRPr="004F0992" w:rsidDel="00D43E7A" w14:paraId="614FC1F2" w14:textId="77777777" w:rsidTr="00E47794">
        <w:trPr>
          <w:trHeight w:val="70"/>
          <w:tblHeader/>
        </w:trPr>
        <w:tc>
          <w:tcPr>
            <w:tcW w:w="3330" w:type="dxa"/>
            <w:shd w:val="clear" w:color="auto" w:fill="auto"/>
            <w:vAlign w:val="bottom"/>
          </w:tcPr>
          <w:p w14:paraId="1F19376F" w14:textId="77777777" w:rsidR="00F14587" w:rsidRPr="004F0992" w:rsidRDefault="00F14587" w:rsidP="00F14587">
            <w:pPr>
              <w:spacing w:line="240" w:lineRule="auto"/>
              <w:ind w:right="-52"/>
              <w:jc w:val="center"/>
              <w:rPr>
                <w:rFonts w:eastAsia="DengXian"/>
                <w:sz w:val="20"/>
              </w:rPr>
            </w:pPr>
          </w:p>
        </w:tc>
        <w:tc>
          <w:tcPr>
            <w:tcW w:w="270" w:type="dxa"/>
            <w:vMerge/>
            <w:shd w:val="clear" w:color="auto" w:fill="auto"/>
            <w:vAlign w:val="bottom"/>
          </w:tcPr>
          <w:p w14:paraId="25706987" w14:textId="77777777" w:rsidR="00F14587" w:rsidRPr="004F0992" w:rsidRDefault="00F14587" w:rsidP="00F14587">
            <w:pPr>
              <w:tabs>
                <w:tab w:val="left" w:pos="540"/>
              </w:tabs>
              <w:spacing w:line="240" w:lineRule="auto"/>
              <w:ind w:right="-115"/>
              <w:jc w:val="center"/>
              <w:rPr>
                <w:rFonts w:eastAsia="DengXian"/>
                <w:sz w:val="20"/>
                <w:rtl/>
                <w:cs/>
              </w:rPr>
            </w:pPr>
          </w:p>
        </w:tc>
        <w:tc>
          <w:tcPr>
            <w:tcW w:w="1350" w:type="dxa"/>
            <w:shd w:val="clear" w:color="auto" w:fill="auto"/>
            <w:vAlign w:val="bottom"/>
          </w:tcPr>
          <w:p w14:paraId="648D2F77" w14:textId="27B3619F" w:rsidR="00F14587" w:rsidRPr="004F0992" w:rsidRDefault="00F14587" w:rsidP="00F14587">
            <w:pPr>
              <w:spacing w:line="240" w:lineRule="auto"/>
              <w:ind w:left="-20" w:right="-115" w:hanging="90"/>
              <w:jc w:val="center"/>
              <w:rPr>
                <w:rFonts w:eastAsia="DengXian"/>
                <w:sz w:val="20"/>
              </w:rPr>
            </w:pPr>
            <w:r w:rsidRPr="004F0992">
              <w:rPr>
                <w:rFonts w:eastAsia="DengXian"/>
                <w:color w:val="000000"/>
                <w:sz w:val="20"/>
              </w:rPr>
              <w:t>Assets that are not significant increase in credit risk</w:t>
            </w:r>
          </w:p>
        </w:tc>
        <w:tc>
          <w:tcPr>
            <w:tcW w:w="270" w:type="dxa"/>
            <w:vAlign w:val="bottom"/>
          </w:tcPr>
          <w:p w14:paraId="1762D6C1" w14:textId="77777777" w:rsidR="00F14587" w:rsidRPr="004F0992" w:rsidRDefault="00F14587" w:rsidP="00F14587">
            <w:pPr>
              <w:tabs>
                <w:tab w:val="left" w:pos="540"/>
              </w:tabs>
              <w:spacing w:line="240" w:lineRule="auto"/>
              <w:ind w:left="-122" w:right="-145"/>
              <w:jc w:val="center"/>
              <w:rPr>
                <w:rFonts w:eastAsia="DengXian"/>
                <w:sz w:val="20"/>
                <w:rtl/>
                <w:cs/>
              </w:rPr>
            </w:pPr>
          </w:p>
        </w:tc>
        <w:tc>
          <w:tcPr>
            <w:tcW w:w="1350" w:type="dxa"/>
            <w:shd w:val="clear" w:color="auto" w:fill="auto"/>
            <w:vAlign w:val="bottom"/>
          </w:tcPr>
          <w:p w14:paraId="45D55A84" w14:textId="62344C24" w:rsidR="00F14587" w:rsidRPr="004F0992" w:rsidRDefault="00F14587" w:rsidP="00F14587">
            <w:pPr>
              <w:spacing w:line="240" w:lineRule="auto"/>
              <w:ind w:right="-115"/>
              <w:jc w:val="center"/>
              <w:rPr>
                <w:rFonts w:eastAsia="DengXian"/>
                <w:color w:val="000000"/>
                <w:sz w:val="20"/>
                <w:rtl/>
                <w:cs/>
              </w:rPr>
            </w:pPr>
            <w:r w:rsidRPr="004F0992">
              <w:rPr>
                <w:rFonts w:eastAsia="DengXian"/>
                <w:color w:val="000000"/>
                <w:sz w:val="20"/>
              </w:rPr>
              <w:t>Assets that are significant increase in credit risk</w:t>
            </w:r>
          </w:p>
        </w:tc>
        <w:tc>
          <w:tcPr>
            <w:tcW w:w="270" w:type="dxa"/>
            <w:vAlign w:val="bottom"/>
          </w:tcPr>
          <w:p w14:paraId="24FE60D5" w14:textId="77777777" w:rsidR="00F14587" w:rsidRPr="004F0992" w:rsidRDefault="00F14587" w:rsidP="00F14587">
            <w:pPr>
              <w:spacing w:line="240" w:lineRule="auto"/>
              <w:ind w:left="-103" w:right="-100"/>
              <w:jc w:val="center"/>
              <w:rPr>
                <w:rFonts w:eastAsia="DengXian"/>
                <w:sz w:val="20"/>
              </w:rPr>
            </w:pPr>
          </w:p>
        </w:tc>
        <w:tc>
          <w:tcPr>
            <w:tcW w:w="1440" w:type="dxa"/>
            <w:shd w:val="clear" w:color="auto" w:fill="auto"/>
            <w:vAlign w:val="bottom"/>
          </w:tcPr>
          <w:p w14:paraId="157D2984" w14:textId="77777777" w:rsidR="00F14587" w:rsidRPr="004F0992" w:rsidRDefault="00F14587" w:rsidP="00F14587">
            <w:pPr>
              <w:spacing w:line="240" w:lineRule="auto"/>
              <w:ind w:right="-12"/>
              <w:jc w:val="center"/>
              <w:rPr>
                <w:rFonts w:eastAsia="DengXian"/>
                <w:color w:val="000000"/>
                <w:sz w:val="20"/>
              </w:rPr>
            </w:pPr>
          </w:p>
          <w:p w14:paraId="12CAF9D9" w14:textId="7DAE5A82" w:rsidR="00F14587" w:rsidRPr="004F0992" w:rsidRDefault="00F14587" w:rsidP="00F14587">
            <w:pPr>
              <w:spacing w:line="240" w:lineRule="auto"/>
              <w:ind w:right="-12"/>
              <w:jc w:val="center"/>
              <w:rPr>
                <w:rFonts w:eastAsia="DengXian"/>
                <w:sz w:val="20"/>
                <w:rtl/>
                <w:cs/>
              </w:rPr>
            </w:pPr>
            <w:r w:rsidRPr="004F0992">
              <w:rPr>
                <w:rFonts w:eastAsia="DengXian"/>
                <w:color w:val="000000"/>
                <w:sz w:val="20"/>
              </w:rPr>
              <w:t>Assets that are credit impaired</w:t>
            </w:r>
          </w:p>
        </w:tc>
        <w:tc>
          <w:tcPr>
            <w:tcW w:w="270" w:type="dxa"/>
            <w:vAlign w:val="bottom"/>
          </w:tcPr>
          <w:p w14:paraId="0FDFC6A3" w14:textId="77777777" w:rsidR="00F14587" w:rsidRPr="004F0992" w:rsidRDefault="00F14587" w:rsidP="00F14587">
            <w:pPr>
              <w:tabs>
                <w:tab w:val="left" w:pos="540"/>
              </w:tabs>
              <w:spacing w:line="240" w:lineRule="auto"/>
              <w:ind w:left="-103" w:right="-100"/>
              <w:jc w:val="center"/>
              <w:rPr>
                <w:rFonts w:eastAsia="DengXian"/>
                <w:sz w:val="20"/>
                <w:rtl/>
                <w:cs/>
              </w:rPr>
            </w:pPr>
          </w:p>
        </w:tc>
        <w:tc>
          <w:tcPr>
            <w:tcW w:w="1170" w:type="dxa"/>
            <w:gridSpan w:val="2"/>
            <w:shd w:val="clear" w:color="auto" w:fill="auto"/>
            <w:vAlign w:val="bottom"/>
          </w:tcPr>
          <w:p w14:paraId="16D415A9" w14:textId="5146CBF4" w:rsidR="00F14587" w:rsidRPr="004F0992" w:rsidDel="00D43E7A" w:rsidRDefault="00F14587" w:rsidP="00F14587">
            <w:pPr>
              <w:tabs>
                <w:tab w:val="left" w:pos="540"/>
              </w:tabs>
              <w:spacing w:line="240" w:lineRule="auto"/>
              <w:ind w:right="-100"/>
              <w:jc w:val="center"/>
              <w:rPr>
                <w:rFonts w:eastAsia="DengXian"/>
                <w:sz w:val="20"/>
                <w:rtl/>
                <w:cs/>
              </w:rPr>
            </w:pPr>
            <w:r w:rsidRPr="004F0992">
              <w:rPr>
                <w:rFonts w:eastAsia="DengXian"/>
                <w:sz w:val="20"/>
              </w:rPr>
              <w:t>Total</w:t>
            </w:r>
          </w:p>
        </w:tc>
      </w:tr>
      <w:tr w:rsidR="00DA1BE7" w:rsidRPr="004F0992" w14:paraId="74EBD92A" w14:textId="77777777" w:rsidTr="00E47794">
        <w:trPr>
          <w:gridAfter w:val="1"/>
          <w:wAfter w:w="20" w:type="dxa"/>
          <w:tblHeader/>
        </w:trPr>
        <w:tc>
          <w:tcPr>
            <w:tcW w:w="3330" w:type="dxa"/>
            <w:shd w:val="clear" w:color="auto" w:fill="auto"/>
          </w:tcPr>
          <w:p w14:paraId="4BD03AAE" w14:textId="77777777" w:rsidR="00DA1BE7" w:rsidRPr="004F0992" w:rsidRDefault="00DA1BE7" w:rsidP="0046236A">
            <w:pPr>
              <w:spacing w:line="240" w:lineRule="auto"/>
              <w:ind w:right="-52"/>
              <w:jc w:val="center"/>
              <w:rPr>
                <w:rFonts w:eastAsia="DengXian"/>
                <w:sz w:val="20"/>
                <w:rtl/>
                <w:cs/>
              </w:rPr>
            </w:pPr>
          </w:p>
        </w:tc>
        <w:tc>
          <w:tcPr>
            <w:tcW w:w="270" w:type="dxa"/>
            <w:shd w:val="clear" w:color="auto" w:fill="auto"/>
          </w:tcPr>
          <w:p w14:paraId="0E67EFEB" w14:textId="77777777" w:rsidR="00DA1BE7" w:rsidRPr="004F0992" w:rsidRDefault="00DA1BE7" w:rsidP="0046236A">
            <w:pPr>
              <w:tabs>
                <w:tab w:val="left" w:pos="540"/>
              </w:tabs>
              <w:spacing w:line="240" w:lineRule="auto"/>
              <w:ind w:left="-108" w:right="-115"/>
              <w:jc w:val="center"/>
              <w:rPr>
                <w:rFonts w:eastAsia="DengXian"/>
                <w:i/>
                <w:iCs/>
                <w:sz w:val="20"/>
              </w:rPr>
            </w:pPr>
          </w:p>
        </w:tc>
        <w:tc>
          <w:tcPr>
            <w:tcW w:w="6100" w:type="dxa"/>
            <w:gridSpan w:val="7"/>
            <w:shd w:val="clear" w:color="auto" w:fill="auto"/>
          </w:tcPr>
          <w:p w14:paraId="446BC185" w14:textId="77777777" w:rsidR="00DA1BE7" w:rsidRPr="004F0992" w:rsidRDefault="00DA1BE7" w:rsidP="0046236A">
            <w:pPr>
              <w:tabs>
                <w:tab w:val="left" w:pos="540"/>
              </w:tabs>
              <w:spacing w:line="240" w:lineRule="auto"/>
              <w:ind w:left="-156" w:right="-100"/>
              <w:jc w:val="center"/>
              <w:rPr>
                <w:rFonts w:eastAsia="DengXian"/>
                <w:i/>
                <w:iCs/>
                <w:sz w:val="20"/>
                <w:rtl/>
                <w:cs/>
              </w:rPr>
            </w:pPr>
            <w:r w:rsidRPr="00AE277C">
              <w:rPr>
                <w:rFonts w:eastAsia="DengXian"/>
                <w:i/>
                <w:iCs/>
                <w:sz w:val="20"/>
                <w:cs/>
                <w:lang w:bidi="th-TH"/>
              </w:rPr>
              <w:t>(</w:t>
            </w:r>
            <w:r w:rsidRPr="004F0992">
              <w:rPr>
                <w:rFonts w:eastAsia="DengXian"/>
                <w:i/>
                <w:iCs/>
                <w:sz w:val="20"/>
              </w:rPr>
              <w:t>in thousand Baht</w:t>
            </w:r>
            <w:r w:rsidRPr="00AE277C">
              <w:rPr>
                <w:rFonts w:eastAsia="DengXian"/>
                <w:i/>
                <w:iCs/>
                <w:sz w:val="20"/>
                <w:cs/>
                <w:lang w:bidi="th-TH"/>
              </w:rPr>
              <w:t>)</w:t>
            </w:r>
          </w:p>
        </w:tc>
      </w:tr>
      <w:tr w:rsidR="00DA1BE7" w:rsidRPr="004F0992" w14:paraId="144B6ADC" w14:textId="77777777" w:rsidTr="00E47794">
        <w:tc>
          <w:tcPr>
            <w:tcW w:w="3330" w:type="dxa"/>
            <w:shd w:val="clear" w:color="auto" w:fill="auto"/>
          </w:tcPr>
          <w:p w14:paraId="16F715E6" w14:textId="77777777" w:rsidR="00DA1BE7" w:rsidRPr="004F0992" w:rsidRDefault="00DA1BE7" w:rsidP="0046236A">
            <w:pPr>
              <w:spacing w:line="240" w:lineRule="auto"/>
              <w:ind w:right="-198"/>
              <w:rPr>
                <w:rFonts w:eastAsia="DengXian"/>
                <w:b/>
                <w:bCs/>
                <w:i/>
                <w:iCs/>
                <w:sz w:val="20"/>
                <w:rtl/>
                <w:cs/>
              </w:rPr>
            </w:pPr>
            <w:r w:rsidRPr="004F0992">
              <w:rPr>
                <w:rFonts w:eastAsia="DengXian"/>
                <w:b/>
                <w:bCs/>
                <w:i/>
                <w:iCs/>
                <w:sz w:val="20"/>
              </w:rPr>
              <w:t>Hire purchase receivables</w:t>
            </w:r>
            <w:r w:rsidRPr="00AE277C">
              <w:rPr>
                <w:rFonts w:eastAsia="DengXian"/>
                <w:b/>
                <w:bCs/>
                <w:i/>
                <w:iCs/>
                <w:sz w:val="20"/>
                <w:cs/>
                <w:lang w:bidi="th-TH"/>
              </w:rPr>
              <w:t xml:space="preserve"> </w:t>
            </w:r>
            <w:r w:rsidRPr="00AE277C">
              <w:rPr>
                <w:rFonts w:eastAsia="DengXian"/>
                <w:sz w:val="16"/>
                <w:szCs w:val="16"/>
                <w:vertAlign w:val="superscript"/>
                <w:cs/>
                <w:lang w:bidi="th-TH"/>
              </w:rPr>
              <w:t>*</w:t>
            </w:r>
          </w:p>
        </w:tc>
        <w:tc>
          <w:tcPr>
            <w:tcW w:w="270" w:type="dxa"/>
            <w:shd w:val="clear" w:color="auto" w:fill="auto"/>
          </w:tcPr>
          <w:p w14:paraId="200FD2ED" w14:textId="77777777" w:rsidR="00DA1BE7" w:rsidRPr="004F0992" w:rsidRDefault="00DA1BE7" w:rsidP="0046236A">
            <w:pPr>
              <w:tabs>
                <w:tab w:val="left" w:pos="540"/>
              </w:tabs>
              <w:spacing w:line="240" w:lineRule="auto"/>
              <w:ind w:left="-108" w:right="-115"/>
              <w:jc w:val="center"/>
              <w:rPr>
                <w:rFonts w:eastAsia="DengXian"/>
                <w:sz w:val="20"/>
              </w:rPr>
            </w:pPr>
          </w:p>
        </w:tc>
        <w:tc>
          <w:tcPr>
            <w:tcW w:w="1350" w:type="dxa"/>
            <w:shd w:val="clear" w:color="auto" w:fill="auto"/>
          </w:tcPr>
          <w:p w14:paraId="1A1B94AF" w14:textId="77777777" w:rsidR="00DA1BE7" w:rsidRPr="004F0992" w:rsidRDefault="00DA1BE7" w:rsidP="0046236A">
            <w:pPr>
              <w:spacing w:line="240" w:lineRule="auto"/>
              <w:ind w:left="-122" w:right="-145"/>
              <w:jc w:val="center"/>
              <w:rPr>
                <w:rFonts w:eastAsia="DengXian"/>
                <w:sz w:val="20"/>
              </w:rPr>
            </w:pPr>
          </w:p>
        </w:tc>
        <w:tc>
          <w:tcPr>
            <w:tcW w:w="270" w:type="dxa"/>
          </w:tcPr>
          <w:p w14:paraId="2F23B519" w14:textId="77777777" w:rsidR="00DA1BE7" w:rsidRPr="004F0992" w:rsidRDefault="00DA1BE7" w:rsidP="0046236A">
            <w:pPr>
              <w:spacing w:line="240" w:lineRule="auto"/>
              <w:ind w:left="-122" w:right="-145"/>
              <w:jc w:val="center"/>
              <w:rPr>
                <w:rFonts w:eastAsia="DengXian"/>
                <w:sz w:val="20"/>
              </w:rPr>
            </w:pPr>
          </w:p>
        </w:tc>
        <w:tc>
          <w:tcPr>
            <w:tcW w:w="1350" w:type="dxa"/>
            <w:shd w:val="clear" w:color="auto" w:fill="auto"/>
          </w:tcPr>
          <w:p w14:paraId="07E74A6A" w14:textId="77777777" w:rsidR="00DA1BE7" w:rsidRPr="004F0992" w:rsidRDefault="00DA1BE7" w:rsidP="0046236A">
            <w:pPr>
              <w:spacing w:line="240" w:lineRule="auto"/>
              <w:ind w:left="-122" w:right="-145"/>
              <w:jc w:val="center"/>
              <w:rPr>
                <w:rFonts w:eastAsia="DengXian"/>
                <w:sz w:val="20"/>
              </w:rPr>
            </w:pPr>
          </w:p>
        </w:tc>
        <w:tc>
          <w:tcPr>
            <w:tcW w:w="270" w:type="dxa"/>
          </w:tcPr>
          <w:p w14:paraId="4F1E7F2D" w14:textId="77777777" w:rsidR="00DA1BE7" w:rsidRPr="004F0992" w:rsidRDefault="00DA1BE7" w:rsidP="0046236A">
            <w:pPr>
              <w:spacing w:line="240" w:lineRule="auto"/>
              <w:ind w:left="-156" w:right="-100"/>
              <w:jc w:val="center"/>
              <w:rPr>
                <w:rFonts w:eastAsia="DengXian"/>
                <w:sz w:val="20"/>
              </w:rPr>
            </w:pPr>
          </w:p>
        </w:tc>
        <w:tc>
          <w:tcPr>
            <w:tcW w:w="1440" w:type="dxa"/>
            <w:shd w:val="clear" w:color="auto" w:fill="auto"/>
          </w:tcPr>
          <w:p w14:paraId="6001C3CD" w14:textId="77777777" w:rsidR="00DA1BE7" w:rsidRPr="004F0992" w:rsidRDefault="00DA1BE7" w:rsidP="0046236A">
            <w:pPr>
              <w:spacing w:line="240" w:lineRule="auto"/>
              <w:ind w:left="-156" w:right="-100"/>
              <w:jc w:val="center"/>
              <w:rPr>
                <w:rFonts w:eastAsia="DengXian"/>
                <w:sz w:val="20"/>
              </w:rPr>
            </w:pPr>
          </w:p>
        </w:tc>
        <w:tc>
          <w:tcPr>
            <w:tcW w:w="270" w:type="dxa"/>
          </w:tcPr>
          <w:p w14:paraId="3EC1833D" w14:textId="77777777" w:rsidR="00DA1BE7" w:rsidRPr="004F0992" w:rsidRDefault="00DA1BE7" w:rsidP="0046236A">
            <w:pPr>
              <w:tabs>
                <w:tab w:val="left" w:pos="540"/>
              </w:tabs>
              <w:spacing w:line="240" w:lineRule="auto"/>
              <w:ind w:left="-156" w:right="-100"/>
              <w:jc w:val="center"/>
              <w:rPr>
                <w:rFonts w:eastAsia="DengXian"/>
                <w:sz w:val="20"/>
              </w:rPr>
            </w:pPr>
          </w:p>
        </w:tc>
        <w:tc>
          <w:tcPr>
            <w:tcW w:w="1170" w:type="dxa"/>
            <w:gridSpan w:val="2"/>
            <w:shd w:val="clear" w:color="auto" w:fill="auto"/>
          </w:tcPr>
          <w:p w14:paraId="20D486FD" w14:textId="77777777" w:rsidR="00DA1BE7" w:rsidRPr="004F0992" w:rsidRDefault="00DA1BE7" w:rsidP="0046236A">
            <w:pPr>
              <w:tabs>
                <w:tab w:val="left" w:pos="540"/>
              </w:tabs>
              <w:spacing w:line="240" w:lineRule="auto"/>
              <w:ind w:left="-156" w:right="-100"/>
              <w:jc w:val="center"/>
              <w:rPr>
                <w:rFonts w:eastAsia="DengXian"/>
                <w:sz w:val="20"/>
              </w:rPr>
            </w:pPr>
          </w:p>
        </w:tc>
      </w:tr>
      <w:tr w:rsidR="00DA1BE7" w:rsidRPr="004F0992" w14:paraId="001D15E5" w14:textId="77777777" w:rsidTr="00E47794">
        <w:tc>
          <w:tcPr>
            <w:tcW w:w="3330" w:type="dxa"/>
            <w:shd w:val="clear" w:color="auto" w:fill="auto"/>
          </w:tcPr>
          <w:p w14:paraId="2C4F3052"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Current</w:t>
            </w:r>
          </w:p>
        </w:tc>
        <w:tc>
          <w:tcPr>
            <w:tcW w:w="270" w:type="dxa"/>
            <w:shd w:val="clear" w:color="auto" w:fill="auto"/>
          </w:tcPr>
          <w:p w14:paraId="74FD8EAE"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E57A1B2" w14:textId="77777777" w:rsidR="00DA1BE7" w:rsidRPr="004F0992" w:rsidRDefault="00DA1BE7" w:rsidP="00401D3C">
            <w:pPr>
              <w:tabs>
                <w:tab w:val="decimal" w:pos="972"/>
              </w:tabs>
              <w:spacing w:line="240" w:lineRule="atLeast"/>
              <w:ind w:left="-108" w:right="-375"/>
              <w:rPr>
                <w:rFonts w:eastAsia="DengXian"/>
                <w:sz w:val="20"/>
                <w:lang w:bidi="th-TH"/>
              </w:rPr>
            </w:pPr>
            <w:r w:rsidRPr="004F0992">
              <w:rPr>
                <w:rFonts w:eastAsia="DengXian"/>
                <w:sz w:val="20"/>
                <w:lang w:bidi="th-TH"/>
              </w:rPr>
              <w:t>345,552</w:t>
            </w:r>
          </w:p>
        </w:tc>
        <w:tc>
          <w:tcPr>
            <w:tcW w:w="270" w:type="dxa"/>
          </w:tcPr>
          <w:p w14:paraId="42E30680"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350" w:type="dxa"/>
            <w:shd w:val="clear" w:color="auto" w:fill="auto"/>
          </w:tcPr>
          <w:p w14:paraId="1A7D385D" w14:textId="77777777" w:rsidR="00DA1BE7" w:rsidRPr="004F0992" w:rsidRDefault="00DA1BE7" w:rsidP="009E0A34">
            <w:pPr>
              <w:tabs>
                <w:tab w:val="decimal" w:pos="1068"/>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50E815C9"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2989D3A"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63D4B8C6"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170" w:type="dxa"/>
            <w:gridSpan w:val="2"/>
            <w:shd w:val="clear" w:color="auto" w:fill="auto"/>
          </w:tcPr>
          <w:p w14:paraId="72C163C3" w14:textId="77777777" w:rsidR="00DA1BE7" w:rsidRPr="004F0992" w:rsidRDefault="00DA1BE7" w:rsidP="0043571C">
            <w:pPr>
              <w:tabs>
                <w:tab w:val="decimal" w:pos="790"/>
              </w:tabs>
              <w:spacing w:line="240" w:lineRule="atLeast"/>
              <w:ind w:left="-108" w:right="-375"/>
              <w:rPr>
                <w:rFonts w:eastAsia="DengXian"/>
                <w:sz w:val="20"/>
                <w:lang w:bidi="th-TH"/>
              </w:rPr>
            </w:pPr>
            <w:r w:rsidRPr="004F0992">
              <w:rPr>
                <w:rFonts w:eastAsia="DengXian"/>
                <w:sz w:val="20"/>
                <w:lang w:bidi="th-TH"/>
              </w:rPr>
              <w:t>345,552</w:t>
            </w:r>
          </w:p>
        </w:tc>
      </w:tr>
      <w:tr w:rsidR="00DA1BE7" w:rsidRPr="004F0992" w14:paraId="23376365" w14:textId="77777777" w:rsidTr="00E47794">
        <w:tc>
          <w:tcPr>
            <w:tcW w:w="3330" w:type="dxa"/>
            <w:shd w:val="clear" w:color="auto" w:fill="auto"/>
          </w:tcPr>
          <w:p w14:paraId="76DDB4F3"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1 </w:t>
            </w:r>
            <w:r w:rsidRPr="00AE277C">
              <w:rPr>
                <w:rFonts w:eastAsia="DengXian"/>
                <w:sz w:val="20"/>
                <w:cs/>
                <w:lang w:bidi="th-TH"/>
              </w:rPr>
              <w:t xml:space="preserve">- </w:t>
            </w:r>
            <w:r w:rsidRPr="004F0992">
              <w:rPr>
                <w:rFonts w:eastAsia="DengXian"/>
                <w:sz w:val="20"/>
              </w:rPr>
              <w:t>30 days</w:t>
            </w:r>
          </w:p>
        </w:tc>
        <w:tc>
          <w:tcPr>
            <w:tcW w:w="270" w:type="dxa"/>
            <w:shd w:val="clear" w:color="auto" w:fill="auto"/>
          </w:tcPr>
          <w:p w14:paraId="3273C86A"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1EDC4F38" w14:textId="77777777" w:rsidR="00DA1BE7" w:rsidRPr="004F0992" w:rsidRDefault="00DA1BE7" w:rsidP="00401D3C">
            <w:pPr>
              <w:tabs>
                <w:tab w:val="decimal" w:pos="972"/>
              </w:tabs>
              <w:spacing w:line="240" w:lineRule="atLeast"/>
              <w:ind w:left="-108" w:right="-375"/>
              <w:rPr>
                <w:rFonts w:eastAsia="DengXian"/>
                <w:sz w:val="20"/>
                <w:rtl/>
                <w:cs/>
              </w:rPr>
            </w:pPr>
            <w:r w:rsidRPr="004F0992">
              <w:rPr>
                <w:rFonts w:eastAsia="DengXian"/>
                <w:sz w:val="20"/>
                <w:lang w:bidi="th-TH"/>
              </w:rPr>
              <w:t>9,713</w:t>
            </w:r>
          </w:p>
        </w:tc>
        <w:tc>
          <w:tcPr>
            <w:tcW w:w="270" w:type="dxa"/>
          </w:tcPr>
          <w:p w14:paraId="04D7E07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68CB6695" w14:textId="77777777" w:rsidR="00DA1BE7" w:rsidRPr="004F0992" w:rsidRDefault="00DA1BE7" w:rsidP="009E0A34">
            <w:pPr>
              <w:tabs>
                <w:tab w:val="decimal" w:pos="1068"/>
              </w:tabs>
              <w:spacing w:line="240" w:lineRule="atLeast"/>
              <w:ind w:left="-108" w:right="-375"/>
              <w:rPr>
                <w:rFonts w:eastAsia="DengXian"/>
                <w:sz w:val="20"/>
                <w:rtl/>
                <w:cs/>
              </w:rPr>
            </w:pPr>
            <w:r w:rsidRPr="00AE277C">
              <w:rPr>
                <w:rFonts w:eastAsia="DengXian"/>
                <w:sz w:val="20"/>
                <w:cs/>
                <w:lang w:bidi="th-TH"/>
              </w:rPr>
              <w:t>-</w:t>
            </w:r>
          </w:p>
        </w:tc>
        <w:tc>
          <w:tcPr>
            <w:tcW w:w="270" w:type="dxa"/>
          </w:tcPr>
          <w:p w14:paraId="5E2B6028"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4114CC4D"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55EE83C8"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3A427961"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9,713</w:t>
            </w:r>
          </w:p>
        </w:tc>
      </w:tr>
      <w:tr w:rsidR="00DA1BE7" w:rsidRPr="004F0992" w14:paraId="167155DD" w14:textId="77777777" w:rsidTr="00E47794">
        <w:tc>
          <w:tcPr>
            <w:tcW w:w="3330" w:type="dxa"/>
            <w:shd w:val="clear" w:color="auto" w:fill="auto"/>
          </w:tcPr>
          <w:p w14:paraId="1EECD569"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31 </w:t>
            </w:r>
            <w:r w:rsidRPr="00AE277C">
              <w:rPr>
                <w:rFonts w:eastAsia="DengXian"/>
                <w:sz w:val="20"/>
                <w:cs/>
                <w:lang w:bidi="th-TH"/>
              </w:rPr>
              <w:t xml:space="preserve">- </w:t>
            </w:r>
            <w:r w:rsidRPr="004F0992">
              <w:rPr>
                <w:rFonts w:eastAsia="DengXian"/>
                <w:sz w:val="20"/>
              </w:rPr>
              <w:t>60 days</w:t>
            </w:r>
          </w:p>
        </w:tc>
        <w:tc>
          <w:tcPr>
            <w:tcW w:w="270" w:type="dxa"/>
            <w:shd w:val="clear" w:color="auto" w:fill="auto"/>
          </w:tcPr>
          <w:p w14:paraId="7EC3EE1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D90E29C"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p>
        </w:tc>
        <w:tc>
          <w:tcPr>
            <w:tcW w:w="270" w:type="dxa"/>
          </w:tcPr>
          <w:p w14:paraId="7A524BD1"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42338644" w14:textId="77777777" w:rsidR="00DA1BE7" w:rsidRPr="004F0992" w:rsidRDefault="00DA1BE7" w:rsidP="009E0A34">
            <w:pPr>
              <w:tabs>
                <w:tab w:val="decimal" w:pos="1068"/>
              </w:tabs>
              <w:spacing w:line="240" w:lineRule="atLeast"/>
              <w:ind w:left="-108" w:right="-375"/>
              <w:rPr>
                <w:rFonts w:eastAsia="DengXian"/>
                <w:sz w:val="20"/>
                <w:rtl/>
                <w:cs/>
              </w:rPr>
            </w:pPr>
            <w:r w:rsidRPr="004F0992">
              <w:rPr>
                <w:rFonts w:eastAsia="DengXian"/>
                <w:sz w:val="20"/>
                <w:lang w:bidi="th-TH"/>
              </w:rPr>
              <w:t>3,642</w:t>
            </w:r>
          </w:p>
        </w:tc>
        <w:tc>
          <w:tcPr>
            <w:tcW w:w="270" w:type="dxa"/>
          </w:tcPr>
          <w:p w14:paraId="4DB2A390"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5939A261"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13173FA1"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7DF0B589"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3,642</w:t>
            </w:r>
          </w:p>
        </w:tc>
      </w:tr>
      <w:tr w:rsidR="00DA1BE7" w:rsidRPr="004F0992" w14:paraId="61A9CD85" w14:textId="77777777" w:rsidTr="00E47794">
        <w:tc>
          <w:tcPr>
            <w:tcW w:w="3330" w:type="dxa"/>
            <w:shd w:val="clear" w:color="auto" w:fill="auto"/>
          </w:tcPr>
          <w:p w14:paraId="14F7B3F6"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 xml:space="preserve">Overdue 61 </w:t>
            </w:r>
            <w:r w:rsidRPr="00AE277C">
              <w:rPr>
                <w:rFonts w:eastAsia="DengXian"/>
                <w:sz w:val="20"/>
                <w:cs/>
                <w:lang w:bidi="th-TH"/>
              </w:rPr>
              <w:t xml:space="preserve">- </w:t>
            </w:r>
            <w:r w:rsidRPr="004F0992">
              <w:rPr>
                <w:rFonts w:eastAsia="DengXian"/>
                <w:sz w:val="20"/>
              </w:rPr>
              <w:t>90 days</w:t>
            </w:r>
          </w:p>
        </w:tc>
        <w:tc>
          <w:tcPr>
            <w:tcW w:w="270" w:type="dxa"/>
            <w:shd w:val="clear" w:color="auto" w:fill="auto"/>
          </w:tcPr>
          <w:p w14:paraId="7DBFB270"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shd w:val="clear" w:color="auto" w:fill="auto"/>
          </w:tcPr>
          <w:p w14:paraId="3E2D7D3B"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p>
        </w:tc>
        <w:tc>
          <w:tcPr>
            <w:tcW w:w="270" w:type="dxa"/>
          </w:tcPr>
          <w:p w14:paraId="722A14B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shd w:val="clear" w:color="auto" w:fill="auto"/>
          </w:tcPr>
          <w:p w14:paraId="536A0AAC" w14:textId="77777777" w:rsidR="00DA1BE7" w:rsidRPr="004F0992" w:rsidRDefault="00DA1BE7" w:rsidP="009E0A34">
            <w:pPr>
              <w:tabs>
                <w:tab w:val="decimal" w:pos="1068"/>
              </w:tabs>
              <w:spacing w:line="240" w:lineRule="atLeast"/>
              <w:ind w:left="-108" w:right="-375"/>
              <w:rPr>
                <w:rFonts w:eastAsia="DengXian"/>
                <w:sz w:val="20"/>
                <w:rtl/>
                <w:cs/>
              </w:rPr>
            </w:pPr>
            <w:r w:rsidRPr="004F0992">
              <w:rPr>
                <w:rFonts w:eastAsia="DengXian"/>
                <w:sz w:val="20"/>
                <w:lang w:bidi="th-TH"/>
              </w:rPr>
              <w:t>1,362</w:t>
            </w:r>
          </w:p>
        </w:tc>
        <w:tc>
          <w:tcPr>
            <w:tcW w:w="270" w:type="dxa"/>
          </w:tcPr>
          <w:p w14:paraId="26283FED"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shd w:val="clear" w:color="auto" w:fill="auto"/>
          </w:tcPr>
          <w:p w14:paraId="71293FF6"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p>
        </w:tc>
        <w:tc>
          <w:tcPr>
            <w:tcW w:w="270" w:type="dxa"/>
          </w:tcPr>
          <w:p w14:paraId="5687AA8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shd w:val="clear" w:color="auto" w:fill="auto"/>
          </w:tcPr>
          <w:p w14:paraId="2DA658CF"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1,362</w:t>
            </w:r>
          </w:p>
        </w:tc>
      </w:tr>
      <w:tr w:rsidR="00DA1BE7" w:rsidRPr="004F0992" w14:paraId="7A028B9C" w14:textId="77777777" w:rsidTr="00E47794">
        <w:tc>
          <w:tcPr>
            <w:tcW w:w="3330" w:type="dxa"/>
            <w:shd w:val="clear" w:color="auto" w:fill="auto"/>
          </w:tcPr>
          <w:p w14:paraId="4A3E5CBB"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sz w:val="20"/>
              </w:rPr>
              <w:t>Overdue more than 90 days</w:t>
            </w:r>
          </w:p>
        </w:tc>
        <w:tc>
          <w:tcPr>
            <w:tcW w:w="270" w:type="dxa"/>
            <w:shd w:val="clear" w:color="auto" w:fill="auto"/>
          </w:tcPr>
          <w:p w14:paraId="55783D9C"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tcBorders>
              <w:bottom w:val="single" w:sz="4" w:space="0" w:color="auto"/>
            </w:tcBorders>
            <w:shd w:val="clear" w:color="auto" w:fill="auto"/>
          </w:tcPr>
          <w:p w14:paraId="00E0750C"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p>
        </w:tc>
        <w:tc>
          <w:tcPr>
            <w:tcW w:w="270" w:type="dxa"/>
          </w:tcPr>
          <w:p w14:paraId="3DF70C00"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350" w:type="dxa"/>
            <w:tcBorders>
              <w:bottom w:val="single" w:sz="4" w:space="0" w:color="auto"/>
            </w:tcBorders>
            <w:shd w:val="clear" w:color="auto" w:fill="auto"/>
          </w:tcPr>
          <w:p w14:paraId="49943025" w14:textId="77777777" w:rsidR="00DA1BE7" w:rsidRPr="004F0992" w:rsidRDefault="00DA1BE7" w:rsidP="009E0A34">
            <w:pPr>
              <w:tabs>
                <w:tab w:val="decimal" w:pos="1068"/>
              </w:tabs>
              <w:spacing w:line="240" w:lineRule="atLeast"/>
              <w:ind w:left="-108" w:right="-375"/>
              <w:rPr>
                <w:rFonts w:eastAsia="DengXian"/>
                <w:sz w:val="20"/>
                <w:rtl/>
                <w:cs/>
              </w:rPr>
            </w:pPr>
            <w:r w:rsidRPr="00AE277C">
              <w:rPr>
                <w:rFonts w:eastAsia="DengXian"/>
                <w:sz w:val="20"/>
                <w:cs/>
                <w:lang w:bidi="th-TH"/>
              </w:rPr>
              <w:t>-</w:t>
            </w:r>
          </w:p>
        </w:tc>
        <w:tc>
          <w:tcPr>
            <w:tcW w:w="270" w:type="dxa"/>
          </w:tcPr>
          <w:p w14:paraId="5507E012"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lang w:bidi="th-TH"/>
              </w:rPr>
            </w:pPr>
          </w:p>
        </w:tc>
        <w:tc>
          <w:tcPr>
            <w:tcW w:w="1440" w:type="dxa"/>
            <w:tcBorders>
              <w:bottom w:val="single" w:sz="4" w:space="0" w:color="auto"/>
            </w:tcBorders>
            <w:shd w:val="clear" w:color="auto" w:fill="auto"/>
          </w:tcPr>
          <w:p w14:paraId="2A2BEA35" w14:textId="77777777" w:rsidR="00DA1BE7" w:rsidRPr="004F0992" w:rsidRDefault="00DA1BE7" w:rsidP="00401D3C">
            <w:pPr>
              <w:tabs>
                <w:tab w:val="decimal" w:pos="1059"/>
              </w:tabs>
              <w:spacing w:line="240" w:lineRule="atLeast"/>
              <w:ind w:left="-108" w:right="-375"/>
              <w:rPr>
                <w:rFonts w:eastAsia="DengXian"/>
                <w:sz w:val="20"/>
                <w:lang w:bidi="th-TH"/>
              </w:rPr>
            </w:pPr>
            <w:r w:rsidRPr="004F0992">
              <w:rPr>
                <w:rFonts w:eastAsia="DengXian"/>
                <w:sz w:val="20"/>
                <w:lang w:bidi="th-TH"/>
              </w:rPr>
              <w:t>404</w:t>
            </w:r>
          </w:p>
        </w:tc>
        <w:tc>
          <w:tcPr>
            <w:tcW w:w="270" w:type="dxa"/>
          </w:tcPr>
          <w:p w14:paraId="71C4BAA8"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sz w:val="20"/>
                <w:rtl/>
                <w:cs/>
              </w:rPr>
            </w:pPr>
          </w:p>
        </w:tc>
        <w:tc>
          <w:tcPr>
            <w:tcW w:w="1170" w:type="dxa"/>
            <w:gridSpan w:val="2"/>
            <w:tcBorders>
              <w:bottom w:val="single" w:sz="4" w:space="0" w:color="auto"/>
            </w:tcBorders>
            <w:shd w:val="clear" w:color="auto" w:fill="auto"/>
          </w:tcPr>
          <w:p w14:paraId="2339C335" w14:textId="77777777" w:rsidR="00DA1BE7" w:rsidRPr="004F0992" w:rsidRDefault="00DA1BE7" w:rsidP="0043571C">
            <w:pPr>
              <w:tabs>
                <w:tab w:val="decimal" w:pos="790"/>
              </w:tabs>
              <w:spacing w:line="240" w:lineRule="atLeast"/>
              <w:ind w:left="-108" w:right="-375"/>
              <w:rPr>
                <w:rFonts w:eastAsia="DengXian"/>
                <w:sz w:val="20"/>
                <w:rtl/>
                <w:cs/>
              </w:rPr>
            </w:pPr>
            <w:r w:rsidRPr="004F0992">
              <w:rPr>
                <w:rFonts w:eastAsia="DengXian"/>
                <w:sz w:val="20"/>
                <w:lang w:bidi="th-TH"/>
              </w:rPr>
              <w:t>404</w:t>
            </w:r>
          </w:p>
        </w:tc>
      </w:tr>
      <w:tr w:rsidR="00DA1BE7" w:rsidRPr="004F0992" w14:paraId="0E620C70" w14:textId="77777777" w:rsidTr="00E47794">
        <w:tc>
          <w:tcPr>
            <w:tcW w:w="3330" w:type="dxa"/>
            <w:shd w:val="clear" w:color="auto" w:fill="auto"/>
          </w:tcPr>
          <w:p w14:paraId="4EB2EB30"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b/>
                <w:bCs/>
                <w:sz w:val="20"/>
              </w:rPr>
            </w:pPr>
            <w:r w:rsidRPr="004F0992">
              <w:rPr>
                <w:rFonts w:eastAsia="DengXian"/>
                <w:b/>
                <w:bCs/>
                <w:sz w:val="20"/>
              </w:rPr>
              <w:t>Total</w:t>
            </w:r>
          </w:p>
        </w:tc>
        <w:tc>
          <w:tcPr>
            <w:tcW w:w="270" w:type="dxa"/>
            <w:shd w:val="clear" w:color="auto" w:fill="auto"/>
          </w:tcPr>
          <w:p w14:paraId="40F572AB" w14:textId="77777777" w:rsidR="00DA1BE7" w:rsidRPr="004F0992" w:rsidRDefault="00DA1BE7" w:rsidP="0046236A">
            <w:pPr>
              <w:tabs>
                <w:tab w:val="left" w:pos="540"/>
              </w:tabs>
              <w:spacing w:line="240" w:lineRule="auto"/>
              <w:ind w:left="-108" w:right="-115"/>
              <w:jc w:val="center"/>
              <w:rPr>
                <w:rFonts w:eastAsia="DengXian"/>
                <w:b/>
                <w:bCs/>
                <w:sz w:val="20"/>
                <w:rtl/>
                <w:cs/>
              </w:rPr>
            </w:pPr>
          </w:p>
        </w:tc>
        <w:tc>
          <w:tcPr>
            <w:tcW w:w="1350" w:type="dxa"/>
            <w:tcBorders>
              <w:top w:val="single" w:sz="4" w:space="0" w:color="auto"/>
            </w:tcBorders>
            <w:shd w:val="clear" w:color="auto" w:fill="auto"/>
          </w:tcPr>
          <w:p w14:paraId="233CE8FB" w14:textId="77777777" w:rsidR="00DA1BE7" w:rsidRPr="004F0992" w:rsidRDefault="00DA1BE7" w:rsidP="00401D3C">
            <w:pPr>
              <w:tabs>
                <w:tab w:val="decimal" w:pos="972"/>
              </w:tabs>
              <w:spacing w:line="240" w:lineRule="atLeast"/>
              <w:ind w:left="-108" w:right="-375"/>
              <w:rPr>
                <w:rFonts w:eastAsia="DengXian"/>
                <w:b/>
                <w:bCs/>
                <w:sz w:val="20"/>
                <w:rtl/>
                <w:cs/>
              </w:rPr>
            </w:pPr>
            <w:r w:rsidRPr="004F0992">
              <w:rPr>
                <w:rFonts w:eastAsia="DengXian"/>
                <w:b/>
                <w:bCs/>
                <w:sz w:val="20"/>
                <w:lang w:bidi="th-TH"/>
              </w:rPr>
              <w:t>355,265</w:t>
            </w:r>
          </w:p>
        </w:tc>
        <w:tc>
          <w:tcPr>
            <w:tcW w:w="270" w:type="dxa"/>
          </w:tcPr>
          <w:p w14:paraId="72C2BD5F"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tcBorders>
            <w:shd w:val="clear" w:color="auto" w:fill="auto"/>
          </w:tcPr>
          <w:p w14:paraId="33E7DDB3" w14:textId="77777777" w:rsidR="00DA1BE7" w:rsidRPr="004F0992" w:rsidRDefault="00DA1BE7" w:rsidP="009E0A34">
            <w:pPr>
              <w:tabs>
                <w:tab w:val="decimal" w:pos="1068"/>
              </w:tabs>
              <w:spacing w:line="240" w:lineRule="atLeast"/>
              <w:ind w:left="-108" w:right="-375"/>
              <w:rPr>
                <w:rFonts w:eastAsia="DengXian"/>
                <w:b/>
                <w:bCs/>
                <w:sz w:val="20"/>
                <w:rtl/>
                <w:cs/>
              </w:rPr>
            </w:pPr>
            <w:r w:rsidRPr="004F0992">
              <w:rPr>
                <w:rFonts w:eastAsia="DengXian"/>
                <w:b/>
                <w:bCs/>
                <w:sz w:val="20"/>
                <w:lang w:bidi="th-TH"/>
              </w:rPr>
              <w:t>5,004</w:t>
            </w:r>
          </w:p>
        </w:tc>
        <w:tc>
          <w:tcPr>
            <w:tcW w:w="270" w:type="dxa"/>
          </w:tcPr>
          <w:p w14:paraId="6130DCFD"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tcBorders>
            <w:shd w:val="clear" w:color="auto" w:fill="auto"/>
          </w:tcPr>
          <w:p w14:paraId="2A9AC242" w14:textId="77777777" w:rsidR="00DA1BE7" w:rsidRPr="004F0992" w:rsidRDefault="00DA1BE7" w:rsidP="00401D3C">
            <w:pPr>
              <w:tabs>
                <w:tab w:val="decimal" w:pos="1059"/>
              </w:tabs>
              <w:spacing w:line="240" w:lineRule="atLeast"/>
              <w:ind w:left="-108" w:right="-375"/>
              <w:rPr>
                <w:rFonts w:eastAsia="DengXian"/>
                <w:b/>
                <w:bCs/>
                <w:sz w:val="20"/>
                <w:lang w:bidi="th-TH"/>
              </w:rPr>
            </w:pPr>
            <w:r w:rsidRPr="004F0992">
              <w:rPr>
                <w:rFonts w:eastAsia="DengXian"/>
                <w:b/>
                <w:bCs/>
                <w:sz w:val="20"/>
                <w:lang w:bidi="th-TH"/>
              </w:rPr>
              <w:t>404</w:t>
            </w:r>
          </w:p>
        </w:tc>
        <w:tc>
          <w:tcPr>
            <w:tcW w:w="270" w:type="dxa"/>
          </w:tcPr>
          <w:p w14:paraId="0E1B2A7B"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gridSpan w:val="2"/>
            <w:tcBorders>
              <w:top w:val="single" w:sz="4" w:space="0" w:color="auto"/>
            </w:tcBorders>
            <w:shd w:val="clear" w:color="auto" w:fill="auto"/>
          </w:tcPr>
          <w:p w14:paraId="4339759E" w14:textId="77777777" w:rsidR="00DA1BE7" w:rsidRPr="004F0992" w:rsidRDefault="00DA1BE7" w:rsidP="0043571C">
            <w:pPr>
              <w:tabs>
                <w:tab w:val="decimal" w:pos="790"/>
              </w:tabs>
              <w:spacing w:line="240" w:lineRule="atLeast"/>
              <w:ind w:left="-108" w:right="-375"/>
              <w:rPr>
                <w:rFonts w:eastAsia="DengXian"/>
                <w:b/>
                <w:bCs/>
                <w:sz w:val="20"/>
                <w:rtl/>
                <w:cs/>
              </w:rPr>
            </w:pPr>
            <w:r w:rsidRPr="004F0992">
              <w:rPr>
                <w:rFonts w:eastAsia="DengXian"/>
                <w:b/>
                <w:bCs/>
                <w:sz w:val="20"/>
                <w:lang w:bidi="th-TH"/>
              </w:rPr>
              <w:t>360,673</w:t>
            </w:r>
          </w:p>
        </w:tc>
      </w:tr>
      <w:tr w:rsidR="00DA1BE7" w:rsidRPr="004F0992" w14:paraId="631E0B33" w14:textId="77777777" w:rsidTr="00E47794">
        <w:trPr>
          <w:trHeight w:val="200"/>
        </w:trPr>
        <w:tc>
          <w:tcPr>
            <w:tcW w:w="3330" w:type="dxa"/>
            <w:shd w:val="clear" w:color="auto" w:fill="auto"/>
          </w:tcPr>
          <w:p w14:paraId="6283D697"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i/>
                <w:iCs/>
                <w:sz w:val="20"/>
              </w:rPr>
              <w:t>Less</w:t>
            </w:r>
            <w:r w:rsidRPr="004F0992">
              <w:rPr>
                <w:rFonts w:eastAsia="DengXian"/>
                <w:sz w:val="20"/>
              </w:rPr>
              <w:t xml:space="preserve"> allowance for expected credit loss</w:t>
            </w:r>
          </w:p>
        </w:tc>
        <w:tc>
          <w:tcPr>
            <w:tcW w:w="270" w:type="dxa"/>
            <w:shd w:val="clear" w:color="auto" w:fill="auto"/>
          </w:tcPr>
          <w:p w14:paraId="76CC37A4" w14:textId="77777777" w:rsidR="00DA1BE7" w:rsidRPr="004F0992" w:rsidRDefault="00DA1BE7" w:rsidP="0046236A">
            <w:pPr>
              <w:tabs>
                <w:tab w:val="decimal" w:pos="830"/>
              </w:tabs>
              <w:spacing w:line="240" w:lineRule="atLeast"/>
              <w:ind w:left="-108" w:right="-375"/>
              <w:rPr>
                <w:rFonts w:eastAsia="DengXian"/>
                <w:sz w:val="20"/>
                <w:rtl/>
                <w:cs/>
              </w:rPr>
            </w:pPr>
          </w:p>
        </w:tc>
        <w:tc>
          <w:tcPr>
            <w:tcW w:w="1350" w:type="dxa"/>
            <w:tcBorders>
              <w:bottom w:val="single" w:sz="4" w:space="0" w:color="auto"/>
            </w:tcBorders>
            <w:shd w:val="clear" w:color="auto" w:fill="auto"/>
          </w:tcPr>
          <w:p w14:paraId="137F9826" w14:textId="77777777" w:rsidR="00DA1BE7" w:rsidRPr="004F0992" w:rsidRDefault="00DA1BE7" w:rsidP="00401D3C">
            <w:pPr>
              <w:tabs>
                <w:tab w:val="decimal" w:pos="972"/>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lang w:bidi="th-TH"/>
              </w:rPr>
              <w:t>1,614</w:t>
            </w:r>
            <w:r w:rsidRPr="00AE277C">
              <w:rPr>
                <w:rFonts w:eastAsia="DengXian"/>
                <w:sz w:val="20"/>
                <w:cs/>
                <w:lang w:bidi="th-TH"/>
              </w:rPr>
              <w:t>)</w:t>
            </w:r>
          </w:p>
        </w:tc>
        <w:tc>
          <w:tcPr>
            <w:tcW w:w="270" w:type="dxa"/>
          </w:tcPr>
          <w:p w14:paraId="20FCB02A" w14:textId="77777777" w:rsidR="00DA1BE7" w:rsidRPr="004F0992"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350" w:type="dxa"/>
            <w:tcBorders>
              <w:bottom w:val="single" w:sz="4" w:space="0" w:color="auto"/>
            </w:tcBorders>
            <w:shd w:val="clear" w:color="auto" w:fill="auto"/>
          </w:tcPr>
          <w:p w14:paraId="18FF043E" w14:textId="77777777" w:rsidR="00DA1BE7" w:rsidRPr="004F0992" w:rsidRDefault="00DA1BE7" w:rsidP="009E0A34">
            <w:pPr>
              <w:tabs>
                <w:tab w:val="decimal" w:pos="1068"/>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lang w:bidi="th-TH"/>
              </w:rPr>
              <w:t>160</w:t>
            </w:r>
            <w:r w:rsidRPr="00AE277C">
              <w:rPr>
                <w:rFonts w:eastAsia="DengXian"/>
                <w:sz w:val="20"/>
                <w:cs/>
                <w:lang w:bidi="th-TH"/>
              </w:rPr>
              <w:t>)</w:t>
            </w:r>
          </w:p>
        </w:tc>
        <w:tc>
          <w:tcPr>
            <w:tcW w:w="270" w:type="dxa"/>
          </w:tcPr>
          <w:p w14:paraId="0A526EDB" w14:textId="77777777" w:rsidR="00DA1BE7" w:rsidRPr="004F0992"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440" w:type="dxa"/>
            <w:tcBorders>
              <w:bottom w:val="single" w:sz="4" w:space="0" w:color="auto"/>
            </w:tcBorders>
            <w:shd w:val="clear" w:color="auto" w:fill="auto"/>
          </w:tcPr>
          <w:p w14:paraId="1773811B" w14:textId="77777777" w:rsidR="00DA1BE7" w:rsidRPr="004F0992" w:rsidRDefault="00DA1BE7" w:rsidP="00401D3C">
            <w:pPr>
              <w:tabs>
                <w:tab w:val="decimal" w:pos="1059"/>
              </w:tabs>
              <w:spacing w:line="240" w:lineRule="atLeast"/>
              <w:ind w:left="-108" w:right="-375"/>
              <w:rPr>
                <w:rFonts w:eastAsia="DengXian"/>
                <w:sz w:val="20"/>
                <w:lang w:bidi="th-TH"/>
              </w:rPr>
            </w:pPr>
            <w:r w:rsidRPr="00AE277C">
              <w:rPr>
                <w:rFonts w:eastAsia="DengXian"/>
                <w:sz w:val="20"/>
                <w:cs/>
                <w:lang w:bidi="th-TH"/>
              </w:rPr>
              <w:t>(</w:t>
            </w:r>
            <w:r w:rsidRPr="004F0992">
              <w:rPr>
                <w:rFonts w:eastAsia="DengXian"/>
                <w:sz w:val="20"/>
                <w:lang w:bidi="th-TH"/>
              </w:rPr>
              <w:t>60</w:t>
            </w:r>
            <w:r w:rsidRPr="00AE277C">
              <w:rPr>
                <w:rFonts w:eastAsia="DengXian"/>
                <w:sz w:val="20"/>
                <w:cs/>
                <w:lang w:bidi="th-TH"/>
              </w:rPr>
              <w:t>)</w:t>
            </w:r>
          </w:p>
        </w:tc>
        <w:tc>
          <w:tcPr>
            <w:tcW w:w="270" w:type="dxa"/>
          </w:tcPr>
          <w:p w14:paraId="452CAF77" w14:textId="77777777" w:rsidR="00DA1BE7" w:rsidRPr="004F0992" w:rsidRDefault="00DA1BE7" w:rsidP="0046236A">
            <w:pPr>
              <w:pStyle w:val="acctfourfigures"/>
              <w:tabs>
                <w:tab w:val="clear" w:pos="765"/>
                <w:tab w:val="decimal" w:pos="830"/>
                <w:tab w:val="decimal" w:pos="1146"/>
              </w:tabs>
              <w:spacing w:line="240" w:lineRule="atLeast"/>
              <w:ind w:left="-108" w:right="-375"/>
              <w:rPr>
                <w:rFonts w:eastAsia="DengXian"/>
                <w:sz w:val="20"/>
                <w:lang w:bidi="th-TH"/>
              </w:rPr>
            </w:pPr>
          </w:p>
        </w:tc>
        <w:tc>
          <w:tcPr>
            <w:tcW w:w="1170" w:type="dxa"/>
            <w:gridSpan w:val="2"/>
            <w:tcBorders>
              <w:bottom w:val="single" w:sz="4" w:space="0" w:color="auto"/>
            </w:tcBorders>
            <w:shd w:val="clear" w:color="auto" w:fill="auto"/>
          </w:tcPr>
          <w:p w14:paraId="5E544D15" w14:textId="77777777" w:rsidR="00DA1BE7" w:rsidRPr="004F0992" w:rsidRDefault="00DA1BE7" w:rsidP="0043571C">
            <w:pPr>
              <w:tabs>
                <w:tab w:val="decimal" w:pos="790"/>
              </w:tabs>
              <w:spacing w:line="240" w:lineRule="atLeast"/>
              <w:ind w:left="-108" w:right="-375"/>
              <w:rPr>
                <w:rFonts w:eastAsia="DengXian"/>
                <w:sz w:val="20"/>
                <w:rtl/>
                <w:cs/>
              </w:rPr>
            </w:pPr>
            <w:r w:rsidRPr="00AE277C">
              <w:rPr>
                <w:rFonts w:eastAsia="DengXian"/>
                <w:sz w:val="20"/>
                <w:cs/>
                <w:lang w:bidi="th-TH"/>
              </w:rPr>
              <w:t>(</w:t>
            </w:r>
            <w:r w:rsidRPr="004F0992">
              <w:rPr>
                <w:rFonts w:eastAsia="DengXian"/>
                <w:sz w:val="20"/>
                <w:lang w:bidi="th-TH"/>
              </w:rPr>
              <w:t>1,834</w:t>
            </w:r>
            <w:r w:rsidRPr="00AE277C">
              <w:rPr>
                <w:rFonts w:eastAsia="DengXian"/>
                <w:sz w:val="20"/>
                <w:cs/>
                <w:lang w:bidi="th-TH"/>
              </w:rPr>
              <w:t>)</w:t>
            </w:r>
          </w:p>
        </w:tc>
      </w:tr>
      <w:tr w:rsidR="00DA1BE7" w:rsidRPr="004F0992" w14:paraId="0E2FE777" w14:textId="77777777" w:rsidTr="00E47794">
        <w:tc>
          <w:tcPr>
            <w:tcW w:w="3330" w:type="dxa"/>
            <w:shd w:val="clear" w:color="auto" w:fill="auto"/>
          </w:tcPr>
          <w:p w14:paraId="12A084F0" w14:textId="77777777" w:rsidR="00DA1BE7" w:rsidRPr="004F0992" w:rsidRDefault="00DA1BE7" w:rsidP="004623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68" w:right="-105" w:hanging="168"/>
              <w:rPr>
                <w:rFonts w:eastAsia="DengXian"/>
                <w:sz w:val="20"/>
              </w:rPr>
            </w:pPr>
            <w:r w:rsidRPr="004F0992">
              <w:rPr>
                <w:rFonts w:eastAsia="DengXian"/>
                <w:b/>
                <w:bCs/>
                <w:sz w:val="20"/>
              </w:rPr>
              <w:t>Net</w:t>
            </w:r>
          </w:p>
        </w:tc>
        <w:tc>
          <w:tcPr>
            <w:tcW w:w="270" w:type="dxa"/>
            <w:shd w:val="clear" w:color="auto" w:fill="auto"/>
          </w:tcPr>
          <w:p w14:paraId="3318A3C2" w14:textId="77777777" w:rsidR="00DA1BE7" w:rsidRPr="004F0992" w:rsidRDefault="00DA1BE7" w:rsidP="0046236A">
            <w:pPr>
              <w:tabs>
                <w:tab w:val="left" w:pos="540"/>
              </w:tabs>
              <w:spacing w:line="240" w:lineRule="auto"/>
              <w:ind w:left="-108" w:right="-115"/>
              <w:jc w:val="center"/>
              <w:rPr>
                <w:rFonts w:eastAsia="DengXian"/>
                <w:sz w:val="20"/>
                <w:rtl/>
                <w:cs/>
              </w:rPr>
            </w:pPr>
          </w:p>
        </w:tc>
        <w:tc>
          <w:tcPr>
            <w:tcW w:w="1350" w:type="dxa"/>
            <w:tcBorders>
              <w:top w:val="single" w:sz="4" w:space="0" w:color="auto"/>
              <w:bottom w:val="double" w:sz="4" w:space="0" w:color="auto"/>
            </w:tcBorders>
            <w:shd w:val="clear" w:color="auto" w:fill="auto"/>
          </w:tcPr>
          <w:p w14:paraId="534F28A2" w14:textId="77777777" w:rsidR="00DA1BE7" w:rsidRPr="004F0992" w:rsidRDefault="00DA1BE7" w:rsidP="00401D3C">
            <w:pPr>
              <w:tabs>
                <w:tab w:val="decimal" w:pos="972"/>
              </w:tabs>
              <w:spacing w:line="240" w:lineRule="atLeast"/>
              <w:ind w:left="-108" w:right="-375"/>
              <w:rPr>
                <w:rFonts w:eastAsia="DengXian"/>
                <w:b/>
                <w:bCs/>
                <w:sz w:val="20"/>
                <w:rtl/>
                <w:cs/>
              </w:rPr>
            </w:pPr>
            <w:r w:rsidRPr="004F0992">
              <w:rPr>
                <w:rFonts w:eastAsia="DengXian"/>
                <w:b/>
                <w:bCs/>
                <w:sz w:val="20"/>
                <w:lang w:bidi="th-TH"/>
              </w:rPr>
              <w:t>353,651</w:t>
            </w:r>
          </w:p>
        </w:tc>
        <w:tc>
          <w:tcPr>
            <w:tcW w:w="270" w:type="dxa"/>
          </w:tcPr>
          <w:p w14:paraId="1ED6C2EB"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350" w:type="dxa"/>
            <w:tcBorders>
              <w:top w:val="single" w:sz="4" w:space="0" w:color="auto"/>
              <w:bottom w:val="double" w:sz="4" w:space="0" w:color="auto"/>
            </w:tcBorders>
            <w:shd w:val="clear" w:color="auto" w:fill="auto"/>
          </w:tcPr>
          <w:p w14:paraId="300072B6" w14:textId="77777777" w:rsidR="00DA1BE7" w:rsidRPr="004F0992" w:rsidRDefault="00DA1BE7" w:rsidP="009E0A34">
            <w:pPr>
              <w:tabs>
                <w:tab w:val="decimal" w:pos="1068"/>
              </w:tabs>
              <w:spacing w:line="240" w:lineRule="atLeast"/>
              <w:ind w:left="-108" w:right="-375"/>
              <w:rPr>
                <w:rFonts w:eastAsia="DengXian"/>
                <w:b/>
                <w:bCs/>
                <w:sz w:val="20"/>
                <w:rtl/>
                <w:cs/>
              </w:rPr>
            </w:pPr>
            <w:r w:rsidRPr="004F0992">
              <w:rPr>
                <w:rFonts w:eastAsia="DengXian"/>
                <w:b/>
                <w:bCs/>
                <w:sz w:val="20"/>
                <w:lang w:bidi="th-TH"/>
              </w:rPr>
              <w:t>4,844</w:t>
            </w:r>
          </w:p>
        </w:tc>
        <w:tc>
          <w:tcPr>
            <w:tcW w:w="270" w:type="dxa"/>
          </w:tcPr>
          <w:p w14:paraId="1C3D7295"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lang w:bidi="th-TH"/>
              </w:rPr>
            </w:pPr>
          </w:p>
        </w:tc>
        <w:tc>
          <w:tcPr>
            <w:tcW w:w="1440" w:type="dxa"/>
            <w:tcBorders>
              <w:top w:val="single" w:sz="4" w:space="0" w:color="auto"/>
              <w:bottom w:val="double" w:sz="4" w:space="0" w:color="auto"/>
            </w:tcBorders>
            <w:shd w:val="clear" w:color="auto" w:fill="auto"/>
          </w:tcPr>
          <w:p w14:paraId="7C617606" w14:textId="77777777" w:rsidR="00DA1BE7" w:rsidRPr="004F0992" w:rsidRDefault="00DA1BE7" w:rsidP="00401D3C">
            <w:pPr>
              <w:tabs>
                <w:tab w:val="decimal" w:pos="1059"/>
              </w:tabs>
              <w:spacing w:line="240" w:lineRule="atLeast"/>
              <w:ind w:left="-108" w:right="-375"/>
              <w:rPr>
                <w:rFonts w:eastAsia="DengXian"/>
                <w:b/>
                <w:bCs/>
                <w:sz w:val="20"/>
                <w:lang w:bidi="th-TH"/>
              </w:rPr>
            </w:pPr>
            <w:r w:rsidRPr="004F0992">
              <w:rPr>
                <w:rFonts w:eastAsia="DengXian"/>
                <w:b/>
                <w:bCs/>
                <w:sz w:val="20"/>
                <w:lang w:bidi="th-TH"/>
              </w:rPr>
              <w:t>344</w:t>
            </w:r>
          </w:p>
        </w:tc>
        <w:tc>
          <w:tcPr>
            <w:tcW w:w="270" w:type="dxa"/>
          </w:tcPr>
          <w:p w14:paraId="41F9B15A" w14:textId="77777777" w:rsidR="00DA1BE7" w:rsidRPr="004F0992" w:rsidRDefault="00DA1BE7" w:rsidP="0046236A">
            <w:pPr>
              <w:pStyle w:val="acctfourfigures"/>
              <w:tabs>
                <w:tab w:val="clear" w:pos="765"/>
                <w:tab w:val="decimal" w:pos="830"/>
                <w:tab w:val="decimal" w:pos="1146"/>
              </w:tabs>
              <w:spacing w:line="240" w:lineRule="auto"/>
              <w:ind w:left="-108" w:right="-375"/>
              <w:rPr>
                <w:rFonts w:eastAsia="DengXian"/>
                <w:b/>
                <w:bCs/>
                <w:sz w:val="20"/>
                <w:rtl/>
                <w:cs/>
              </w:rPr>
            </w:pPr>
          </w:p>
        </w:tc>
        <w:tc>
          <w:tcPr>
            <w:tcW w:w="1170" w:type="dxa"/>
            <w:gridSpan w:val="2"/>
            <w:tcBorders>
              <w:top w:val="single" w:sz="4" w:space="0" w:color="auto"/>
              <w:bottom w:val="double" w:sz="4" w:space="0" w:color="auto"/>
            </w:tcBorders>
            <w:shd w:val="clear" w:color="auto" w:fill="auto"/>
          </w:tcPr>
          <w:p w14:paraId="23159633" w14:textId="77777777" w:rsidR="00DA1BE7" w:rsidRPr="004F0992" w:rsidRDefault="00DA1BE7" w:rsidP="0043571C">
            <w:pPr>
              <w:tabs>
                <w:tab w:val="decimal" w:pos="790"/>
              </w:tabs>
              <w:spacing w:line="240" w:lineRule="atLeast"/>
              <w:ind w:left="-108" w:right="-375"/>
              <w:rPr>
                <w:rFonts w:eastAsia="DengXian"/>
                <w:b/>
                <w:bCs/>
                <w:sz w:val="20"/>
                <w:rtl/>
                <w:cs/>
              </w:rPr>
            </w:pPr>
            <w:r w:rsidRPr="004F0992">
              <w:rPr>
                <w:rFonts w:eastAsia="DengXian"/>
                <w:b/>
                <w:bCs/>
                <w:sz w:val="20"/>
                <w:lang w:bidi="th-TH"/>
              </w:rPr>
              <w:t>358,839</w:t>
            </w:r>
          </w:p>
        </w:tc>
      </w:tr>
    </w:tbl>
    <w:p w14:paraId="5ECF77E7" w14:textId="77777777" w:rsidR="00DA1BE7" w:rsidRPr="004F0992" w:rsidRDefault="00DA1BE7" w:rsidP="00DA1BE7">
      <w:pPr>
        <w:rPr>
          <w:sz w:val="20"/>
          <w:szCs w:val="18"/>
        </w:rPr>
      </w:pPr>
    </w:p>
    <w:p w14:paraId="6AD2EBDA" w14:textId="4BD2C77F" w:rsidR="002D0BF9" w:rsidRPr="004F0992" w:rsidRDefault="00DA1BE7" w:rsidP="007C2C98">
      <w:pPr>
        <w:spacing w:line="240" w:lineRule="auto"/>
        <w:ind w:firstLine="547"/>
        <w:rPr>
          <w:rFonts w:eastAsia="DengXian"/>
          <w:sz w:val="16"/>
          <w:szCs w:val="16"/>
        </w:rPr>
      </w:pPr>
      <w:r w:rsidRPr="00AE277C">
        <w:rPr>
          <w:rFonts w:eastAsia="DengXian"/>
          <w:sz w:val="16"/>
          <w:szCs w:val="16"/>
          <w:vertAlign w:val="superscript"/>
          <w:cs/>
          <w:lang w:bidi="th-TH"/>
        </w:rPr>
        <w:t xml:space="preserve">* </w:t>
      </w:r>
      <w:r w:rsidRPr="004F0992">
        <w:rPr>
          <w:rFonts w:eastAsia="DengXian"/>
          <w:sz w:val="16"/>
          <w:szCs w:val="16"/>
        </w:rPr>
        <w:t>Hire purchase receivables, net of</w:t>
      </w:r>
      <w:r w:rsidRPr="00AE277C">
        <w:rPr>
          <w:rFonts w:eastAsia="DengXian"/>
          <w:sz w:val="12"/>
          <w:szCs w:val="12"/>
          <w:cs/>
          <w:lang w:bidi="th-TH"/>
        </w:rPr>
        <w:t xml:space="preserve"> </w:t>
      </w:r>
      <w:r w:rsidRPr="004F0992">
        <w:rPr>
          <w:rFonts w:eastAsia="DengXian"/>
          <w:sz w:val="16"/>
          <w:szCs w:val="16"/>
        </w:rPr>
        <w:t>unearned interest income</w:t>
      </w:r>
    </w:p>
    <w:p w14:paraId="4A2D13A2" w14:textId="0AF8F2D5" w:rsidR="00D30D23" w:rsidRDefault="00D30D23">
      <w:pPr>
        <w:spacing w:line="240" w:lineRule="auto"/>
        <w:rPr>
          <w:sz w:val="20"/>
        </w:rPr>
      </w:pPr>
    </w:p>
    <w:tbl>
      <w:tblPr>
        <w:tblW w:w="9719" w:type="dxa"/>
        <w:tblInd w:w="451" w:type="dxa"/>
        <w:tblLayout w:type="fixed"/>
        <w:tblCellMar>
          <w:left w:w="79" w:type="dxa"/>
          <w:right w:w="79" w:type="dxa"/>
        </w:tblCellMar>
        <w:tblLook w:val="0000" w:firstRow="0" w:lastRow="0" w:firstColumn="0" w:lastColumn="0" w:noHBand="0" w:noVBand="0"/>
      </w:tblPr>
      <w:tblGrid>
        <w:gridCol w:w="7075"/>
        <w:gridCol w:w="1135"/>
        <w:gridCol w:w="268"/>
        <w:gridCol w:w="1241"/>
      </w:tblGrid>
      <w:tr w:rsidR="00790FCE" w:rsidRPr="004F0992" w14:paraId="0BCA350D" w14:textId="77777777" w:rsidTr="00240D34">
        <w:trPr>
          <w:cantSplit/>
          <w:tblHeader/>
        </w:trPr>
        <w:tc>
          <w:tcPr>
            <w:tcW w:w="7075" w:type="dxa"/>
            <w:shd w:val="clear" w:color="auto" w:fill="auto"/>
            <w:vAlign w:val="bottom"/>
          </w:tcPr>
          <w:p w14:paraId="486CAEEB" w14:textId="4229DEF8" w:rsidR="00790FCE" w:rsidRPr="00AE277C" w:rsidRDefault="00402772" w:rsidP="00240D34">
            <w:pPr>
              <w:pStyle w:val="acctfourfigures"/>
              <w:shd w:val="clear" w:color="auto" w:fill="FFFFFF"/>
              <w:tabs>
                <w:tab w:val="clear" w:pos="765"/>
              </w:tabs>
              <w:spacing w:line="240" w:lineRule="auto"/>
              <w:rPr>
                <w:b/>
                <w:bCs/>
                <w:i/>
                <w:iCs/>
                <w:sz w:val="20"/>
                <w:szCs w:val="25"/>
                <w:lang w:val="en-US" w:bidi="th-TH"/>
              </w:rPr>
            </w:pPr>
            <w:r w:rsidRPr="004F0992">
              <w:rPr>
                <w:b/>
                <w:bCs/>
                <w:i/>
                <w:iCs/>
                <w:sz w:val="20"/>
              </w:rPr>
              <w:t xml:space="preserve">Reversal of expected credit </w:t>
            </w:r>
            <w:r w:rsidRPr="00AE277C">
              <w:rPr>
                <w:b/>
                <w:bCs/>
                <w:i/>
                <w:iCs/>
                <w:sz w:val="20"/>
                <w:cs/>
                <w:lang w:bidi="th-TH"/>
              </w:rPr>
              <w:t>(</w:t>
            </w:r>
            <w:r w:rsidRPr="004F0992">
              <w:rPr>
                <w:b/>
                <w:bCs/>
                <w:i/>
                <w:iCs/>
                <w:sz w:val="20"/>
              </w:rPr>
              <w:t>loss</w:t>
            </w:r>
            <w:r w:rsidRPr="00AE277C">
              <w:rPr>
                <w:b/>
                <w:bCs/>
                <w:i/>
                <w:iCs/>
                <w:sz w:val="20"/>
                <w:cs/>
                <w:lang w:bidi="th-TH"/>
              </w:rPr>
              <w:t>)</w:t>
            </w:r>
          </w:p>
        </w:tc>
        <w:tc>
          <w:tcPr>
            <w:tcW w:w="2644" w:type="dxa"/>
            <w:gridSpan w:val="3"/>
          </w:tcPr>
          <w:p w14:paraId="0C7F541B" w14:textId="50D60CF5" w:rsidR="00790FCE" w:rsidRPr="004F0992" w:rsidRDefault="00790FCE" w:rsidP="00240D34">
            <w:pPr>
              <w:pStyle w:val="acctmergecolhdg"/>
              <w:spacing w:line="240" w:lineRule="auto"/>
              <w:ind w:left="-110" w:right="-90" w:firstLine="4"/>
              <w:rPr>
                <w:sz w:val="20"/>
              </w:rPr>
            </w:pPr>
            <w:r w:rsidRPr="004F0992">
              <w:rPr>
                <w:sz w:val="20"/>
              </w:rPr>
              <w:t xml:space="preserve">Consolidated </w:t>
            </w:r>
            <w:r w:rsidR="005524A8">
              <w:rPr>
                <w:sz w:val="20"/>
              </w:rPr>
              <w:br/>
            </w:r>
            <w:r w:rsidRPr="004F0992">
              <w:rPr>
                <w:sz w:val="20"/>
              </w:rPr>
              <w:t>financial statement</w:t>
            </w:r>
            <w:r w:rsidR="00746ED7">
              <w:rPr>
                <w:sz w:val="20"/>
              </w:rPr>
              <w:t>s</w:t>
            </w:r>
          </w:p>
        </w:tc>
      </w:tr>
      <w:tr w:rsidR="00790FCE" w:rsidRPr="004F0992" w14:paraId="27731FE6" w14:textId="77777777" w:rsidTr="0067581A">
        <w:trPr>
          <w:cantSplit/>
          <w:trHeight w:val="187"/>
          <w:tblHeader/>
        </w:trPr>
        <w:tc>
          <w:tcPr>
            <w:tcW w:w="7075" w:type="dxa"/>
            <w:shd w:val="clear" w:color="auto" w:fill="auto"/>
            <w:vAlign w:val="bottom"/>
          </w:tcPr>
          <w:p w14:paraId="1BC7C430" w14:textId="26D6D2A3" w:rsidR="00790FCE" w:rsidRPr="004F0992" w:rsidRDefault="00C72DB3" w:rsidP="00240D34">
            <w:pPr>
              <w:pStyle w:val="acctfourfigures"/>
              <w:shd w:val="clear" w:color="auto" w:fill="FFFFFF"/>
              <w:tabs>
                <w:tab w:val="clear" w:pos="765"/>
              </w:tabs>
              <w:spacing w:line="240" w:lineRule="auto"/>
              <w:rPr>
                <w:b/>
                <w:bCs/>
                <w:i/>
                <w:iCs/>
                <w:sz w:val="20"/>
              </w:rPr>
            </w:pPr>
            <w:r w:rsidRPr="004F0992">
              <w:rPr>
                <w:b/>
                <w:bCs/>
                <w:i/>
                <w:iCs/>
                <w:sz w:val="20"/>
              </w:rPr>
              <w:t>For the</w:t>
            </w:r>
            <w:r>
              <w:rPr>
                <w:rFonts w:cstheme="minorBidi" w:hint="cs"/>
                <w:b/>
                <w:bCs/>
                <w:i/>
                <w:iCs/>
                <w:sz w:val="20"/>
                <w:szCs w:val="25"/>
                <w:cs/>
                <w:lang w:bidi="th-TH"/>
              </w:rPr>
              <w:t xml:space="preserve"> </w:t>
            </w:r>
            <w:r>
              <w:rPr>
                <w:rFonts w:cstheme="minorBidi"/>
                <w:b/>
                <w:bCs/>
                <w:i/>
                <w:iCs/>
                <w:sz w:val="20"/>
                <w:szCs w:val="25"/>
                <w:lang w:val="en-US" w:bidi="th-TH"/>
              </w:rPr>
              <w:t>six-month</w:t>
            </w:r>
            <w:r w:rsidRPr="004F0992">
              <w:rPr>
                <w:b/>
                <w:bCs/>
                <w:i/>
                <w:iCs/>
                <w:sz w:val="20"/>
              </w:rPr>
              <w:t xml:space="preserve"> period ended 30 June</w:t>
            </w:r>
          </w:p>
        </w:tc>
        <w:tc>
          <w:tcPr>
            <w:tcW w:w="1135" w:type="dxa"/>
            <w:vAlign w:val="bottom"/>
          </w:tcPr>
          <w:p w14:paraId="59BE335D" w14:textId="77777777" w:rsidR="00790FCE" w:rsidRPr="004F0992" w:rsidRDefault="00790FCE" w:rsidP="00240D34">
            <w:pPr>
              <w:pStyle w:val="acctmergecolhdg"/>
              <w:spacing w:line="240" w:lineRule="auto"/>
              <w:ind w:left="-83" w:right="-79" w:firstLine="4"/>
              <w:rPr>
                <w:b w:val="0"/>
                <w:bCs/>
                <w:sz w:val="20"/>
              </w:rPr>
            </w:pPr>
            <w:r w:rsidRPr="004F0992">
              <w:rPr>
                <w:b w:val="0"/>
                <w:bCs/>
                <w:sz w:val="20"/>
              </w:rPr>
              <w:t>2021</w:t>
            </w:r>
          </w:p>
        </w:tc>
        <w:tc>
          <w:tcPr>
            <w:tcW w:w="268" w:type="dxa"/>
            <w:vAlign w:val="bottom"/>
          </w:tcPr>
          <w:p w14:paraId="70C54D06" w14:textId="77777777" w:rsidR="00790FCE" w:rsidRPr="004F0992" w:rsidRDefault="00790FCE" w:rsidP="00240D34">
            <w:pPr>
              <w:pStyle w:val="acctmergecolhdg"/>
              <w:spacing w:line="240" w:lineRule="auto"/>
              <w:rPr>
                <w:b w:val="0"/>
                <w:bCs/>
                <w:sz w:val="20"/>
              </w:rPr>
            </w:pPr>
          </w:p>
        </w:tc>
        <w:tc>
          <w:tcPr>
            <w:tcW w:w="1241" w:type="dxa"/>
            <w:vAlign w:val="bottom"/>
          </w:tcPr>
          <w:p w14:paraId="5C28E201" w14:textId="77777777" w:rsidR="00790FCE" w:rsidRPr="004F0992" w:rsidRDefault="00790FCE" w:rsidP="00240D34">
            <w:pPr>
              <w:pStyle w:val="acctmergecolhdg"/>
              <w:spacing w:line="240" w:lineRule="auto"/>
              <w:ind w:left="-83" w:right="-79" w:firstLine="4"/>
              <w:rPr>
                <w:b w:val="0"/>
                <w:bCs/>
                <w:sz w:val="20"/>
              </w:rPr>
            </w:pPr>
            <w:r w:rsidRPr="004F0992">
              <w:rPr>
                <w:b w:val="0"/>
                <w:bCs/>
                <w:sz w:val="20"/>
              </w:rPr>
              <w:t>2020</w:t>
            </w:r>
          </w:p>
        </w:tc>
      </w:tr>
      <w:tr w:rsidR="00790FCE" w:rsidRPr="004F0992" w14:paraId="0B692E08" w14:textId="77777777" w:rsidTr="0067581A">
        <w:trPr>
          <w:cantSplit/>
          <w:trHeight w:val="187"/>
          <w:tblHeader/>
        </w:trPr>
        <w:tc>
          <w:tcPr>
            <w:tcW w:w="7075" w:type="dxa"/>
            <w:shd w:val="clear" w:color="auto" w:fill="auto"/>
            <w:vAlign w:val="bottom"/>
          </w:tcPr>
          <w:p w14:paraId="069B84BD" w14:textId="77777777" w:rsidR="00790FCE" w:rsidRPr="004F0992" w:rsidRDefault="00790FCE" w:rsidP="00240D34">
            <w:pPr>
              <w:pStyle w:val="acctfourfigures"/>
              <w:shd w:val="clear" w:color="auto" w:fill="FFFFFF"/>
              <w:tabs>
                <w:tab w:val="clear" w:pos="765"/>
              </w:tabs>
              <w:spacing w:line="240" w:lineRule="auto"/>
              <w:rPr>
                <w:b/>
                <w:bCs/>
                <w:i/>
                <w:iCs/>
                <w:sz w:val="20"/>
              </w:rPr>
            </w:pPr>
          </w:p>
        </w:tc>
        <w:tc>
          <w:tcPr>
            <w:tcW w:w="2644" w:type="dxa"/>
            <w:gridSpan w:val="3"/>
            <w:shd w:val="clear" w:color="auto" w:fill="auto"/>
            <w:vAlign w:val="bottom"/>
          </w:tcPr>
          <w:p w14:paraId="173FF365" w14:textId="49079906" w:rsidR="00790FCE" w:rsidRPr="004F0992" w:rsidRDefault="00BE1C18" w:rsidP="00240D34">
            <w:pPr>
              <w:pStyle w:val="acctmergecolhdg"/>
              <w:spacing w:line="240" w:lineRule="auto"/>
              <w:ind w:left="-83" w:right="-79" w:firstLine="4"/>
              <w:rPr>
                <w:b w:val="0"/>
                <w:bCs/>
                <w:sz w:val="20"/>
              </w:rPr>
            </w:pPr>
            <w:r>
              <w:rPr>
                <w:b w:val="0"/>
                <w:bCs/>
                <w:i/>
                <w:iCs/>
                <w:sz w:val="20"/>
                <w:lang w:bidi="th-TH"/>
              </w:rPr>
              <w:t>(</w:t>
            </w:r>
            <w:r w:rsidR="00790FCE" w:rsidRPr="004F0992">
              <w:rPr>
                <w:b w:val="0"/>
                <w:bCs/>
                <w:i/>
                <w:iCs/>
                <w:sz w:val="20"/>
              </w:rPr>
              <w:t>in thousand Baht</w:t>
            </w:r>
            <w:r w:rsidR="00C72DB3">
              <w:rPr>
                <w:b w:val="0"/>
                <w:bCs/>
                <w:i/>
                <w:iCs/>
                <w:sz w:val="20"/>
                <w:lang w:bidi="th-TH"/>
              </w:rPr>
              <w:t>)</w:t>
            </w:r>
          </w:p>
        </w:tc>
      </w:tr>
      <w:tr w:rsidR="00790FCE" w:rsidRPr="004F0992" w14:paraId="7F3537A1" w14:textId="77777777" w:rsidTr="0067581A">
        <w:trPr>
          <w:cantSplit/>
          <w:trHeight w:val="187"/>
        </w:trPr>
        <w:tc>
          <w:tcPr>
            <w:tcW w:w="7075" w:type="dxa"/>
          </w:tcPr>
          <w:p w14:paraId="5D178F31" w14:textId="77777777" w:rsidR="00790FCE" w:rsidRPr="004F0992" w:rsidRDefault="00790FCE" w:rsidP="00240D34">
            <w:pPr>
              <w:spacing w:line="240" w:lineRule="exact"/>
              <w:rPr>
                <w:sz w:val="20"/>
              </w:rPr>
            </w:pPr>
            <w:r w:rsidRPr="004F0992">
              <w:rPr>
                <w:sz w:val="20"/>
              </w:rPr>
              <w:t>Recognised in profit and loss</w:t>
            </w:r>
          </w:p>
        </w:tc>
        <w:tc>
          <w:tcPr>
            <w:tcW w:w="1135" w:type="dxa"/>
          </w:tcPr>
          <w:p w14:paraId="6BDD4408" w14:textId="288B7785" w:rsidR="00790FCE" w:rsidRPr="00AE277C" w:rsidRDefault="00402772" w:rsidP="00240D34">
            <w:pPr>
              <w:pStyle w:val="acctfourfigures"/>
              <w:tabs>
                <w:tab w:val="clear" w:pos="765"/>
                <w:tab w:val="decimal" w:pos="701"/>
              </w:tabs>
              <w:spacing w:line="240" w:lineRule="exact"/>
              <w:ind w:left="-79" w:right="101"/>
              <w:jc w:val="right"/>
              <w:rPr>
                <w:sz w:val="20"/>
                <w:szCs w:val="25"/>
                <w:cs/>
                <w:lang w:val="en-US" w:bidi="th-TH"/>
              </w:rPr>
            </w:pPr>
            <w:r w:rsidRPr="00AE277C">
              <w:rPr>
                <w:sz w:val="20"/>
                <w:cs/>
                <w:lang w:bidi="th-TH"/>
              </w:rPr>
              <w:t>(</w:t>
            </w:r>
            <w:r w:rsidRPr="004F0992">
              <w:rPr>
                <w:sz w:val="20"/>
              </w:rPr>
              <w:t>14,669</w:t>
            </w:r>
            <w:r w:rsidRPr="00AE277C">
              <w:rPr>
                <w:sz w:val="20"/>
                <w:cs/>
                <w:lang w:bidi="th-TH"/>
              </w:rPr>
              <w:t>)</w:t>
            </w:r>
          </w:p>
        </w:tc>
        <w:tc>
          <w:tcPr>
            <w:tcW w:w="268" w:type="dxa"/>
          </w:tcPr>
          <w:p w14:paraId="2287E311" w14:textId="77777777" w:rsidR="00790FCE" w:rsidRPr="004F0992" w:rsidRDefault="00790FCE" w:rsidP="00240D34">
            <w:pPr>
              <w:pStyle w:val="acctfourfigures"/>
              <w:spacing w:line="240" w:lineRule="exact"/>
              <w:rPr>
                <w:sz w:val="20"/>
              </w:rPr>
            </w:pPr>
          </w:p>
        </w:tc>
        <w:tc>
          <w:tcPr>
            <w:tcW w:w="1241" w:type="dxa"/>
          </w:tcPr>
          <w:p w14:paraId="521EB5E7" w14:textId="4A814A7F" w:rsidR="00790FCE" w:rsidRPr="004F0992" w:rsidRDefault="00402772" w:rsidP="00240D34">
            <w:pPr>
              <w:tabs>
                <w:tab w:val="decimal" w:pos="820"/>
              </w:tabs>
              <w:spacing w:line="240" w:lineRule="atLeast"/>
              <w:ind w:left="-108" w:right="-375"/>
              <w:rPr>
                <w:rFonts w:eastAsia="DengXian"/>
                <w:sz w:val="20"/>
                <w:lang w:bidi="th-TH"/>
              </w:rPr>
            </w:pPr>
            <w:r w:rsidRPr="004F0992">
              <w:rPr>
                <w:rFonts w:eastAsia="DengXian"/>
                <w:sz w:val="20"/>
                <w:lang w:bidi="th-TH"/>
              </w:rPr>
              <w:t>47</w:t>
            </w:r>
          </w:p>
        </w:tc>
      </w:tr>
    </w:tbl>
    <w:p w14:paraId="0B889A3E" w14:textId="77777777" w:rsidR="00790FCE" w:rsidRPr="004F0992" w:rsidRDefault="00790FCE">
      <w:pPr>
        <w:spacing w:line="240" w:lineRule="auto"/>
        <w:rPr>
          <w:sz w:val="20"/>
        </w:rPr>
      </w:pPr>
    </w:p>
    <w:p w14:paraId="3E57025F" w14:textId="35082DCF" w:rsidR="00D30D23" w:rsidRPr="004F0992" w:rsidRDefault="00D30D23" w:rsidP="00D30D23">
      <w:pPr>
        <w:spacing w:line="240" w:lineRule="auto"/>
        <w:ind w:left="540"/>
        <w:rPr>
          <w:sz w:val="20"/>
          <w:lang w:bidi="th-TH"/>
        </w:rPr>
      </w:pPr>
      <w:r w:rsidRPr="004F0992">
        <w:rPr>
          <w:sz w:val="20"/>
        </w:rPr>
        <w:t>The normal credit term granted by the Group is</w:t>
      </w:r>
      <w:r w:rsidRPr="00AE277C">
        <w:rPr>
          <w:sz w:val="20"/>
          <w:cs/>
          <w:lang w:bidi="th-TH"/>
        </w:rPr>
        <w:t xml:space="preserve"> </w:t>
      </w:r>
      <w:r w:rsidRPr="004F0992">
        <w:rPr>
          <w:sz w:val="20"/>
          <w:lang w:bidi="th-TH"/>
        </w:rPr>
        <w:t>12 to 72</w:t>
      </w:r>
      <w:r w:rsidRPr="004F0992">
        <w:rPr>
          <w:sz w:val="20"/>
        </w:rPr>
        <w:t xml:space="preserve"> month</w:t>
      </w:r>
      <w:r w:rsidRPr="004F0992">
        <w:rPr>
          <w:sz w:val="20"/>
          <w:lang w:bidi="th-TH"/>
        </w:rPr>
        <w:t>s</w:t>
      </w:r>
      <w:r w:rsidRPr="00AE277C">
        <w:rPr>
          <w:sz w:val="20"/>
          <w:cs/>
          <w:lang w:bidi="th-TH"/>
        </w:rPr>
        <w:t>.</w:t>
      </w:r>
    </w:p>
    <w:p w14:paraId="15D227B5" w14:textId="323F084F" w:rsidR="00954888" w:rsidRDefault="00954888" w:rsidP="00D30D23">
      <w:pPr>
        <w:spacing w:line="240" w:lineRule="auto"/>
        <w:ind w:left="540"/>
        <w:rPr>
          <w:b/>
          <w:bCs/>
          <w:i/>
          <w:iCs/>
          <w:sz w:val="20"/>
        </w:rPr>
      </w:pPr>
    </w:p>
    <w:p w14:paraId="372E94CB" w14:textId="110EFE46" w:rsidR="0005434F" w:rsidRDefault="0005434F" w:rsidP="00D30D23">
      <w:pPr>
        <w:spacing w:line="240" w:lineRule="auto"/>
        <w:ind w:left="540"/>
        <w:rPr>
          <w:b/>
          <w:bCs/>
          <w:i/>
          <w:iCs/>
          <w:sz w:val="20"/>
        </w:rPr>
      </w:pPr>
    </w:p>
    <w:p w14:paraId="073D84B2" w14:textId="5E185C28" w:rsidR="0005434F" w:rsidRDefault="0005434F" w:rsidP="00D30D23">
      <w:pPr>
        <w:spacing w:line="240" w:lineRule="auto"/>
        <w:ind w:left="540"/>
        <w:rPr>
          <w:b/>
          <w:bCs/>
          <w:i/>
          <w:iCs/>
          <w:sz w:val="20"/>
        </w:rPr>
      </w:pPr>
    </w:p>
    <w:p w14:paraId="6EE24152" w14:textId="7B709BCA" w:rsidR="0005434F" w:rsidRDefault="001A2B1F">
      <w:pPr>
        <w:spacing w:line="240" w:lineRule="auto"/>
        <w:rPr>
          <w:b/>
          <w:bCs/>
          <w:i/>
          <w:iCs/>
          <w:sz w:val="20"/>
        </w:rPr>
      </w:pPr>
      <w:r>
        <w:rPr>
          <w:b/>
          <w:bCs/>
          <w:i/>
          <w:iCs/>
          <w:sz w:val="20"/>
        </w:rPr>
        <w:br w:type="page"/>
      </w:r>
    </w:p>
    <w:p w14:paraId="4D371B8D" w14:textId="2B0FB128" w:rsidR="00954888" w:rsidRPr="004F0992" w:rsidRDefault="00954888" w:rsidP="00AB79DC">
      <w:pPr>
        <w:pStyle w:val="Heading1"/>
        <w:tabs>
          <w:tab w:val="clear" w:pos="450"/>
        </w:tabs>
      </w:pPr>
      <w:r w:rsidRPr="004F0992">
        <w:lastRenderedPageBreak/>
        <w:t>6</w:t>
      </w:r>
      <w:r w:rsidR="00A07168" w:rsidRPr="004F0992">
        <w:tab/>
      </w:r>
      <w:r w:rsidRPr="004F0992">
        <w:t>Investments in subsidiaries</w:t>
      </w:r>
    </w:p>
    <w:p w14:paraId="203A81A8" w14:textId="2075F603" w:rsidR="00954888" w:rsidRPr="004F0992" w:rsidRDefault="00954888" w:rsidP="00903E0A">
      <w:pPr>
        <w:pStyle w:val="BodyText"/>
        <w:spacing w:after="0" w:line="240" w:lineRule="auto"/>
        <w:rPr>
          <w:lang w:bidi="th-TH"/>
        </w:rPr>
      </w:pPr>
      <w:r w:rsidRPr="004F0992">
        <w:rPr>
          <w:lang w:bidi="th-TH"/>
        </w:rPr>
        <w:tab/>
      </w:r>
    </w:p>
    <w:tbl>
      <w:tblPr>
        <w:tblW w:w="4766" w:type="pct"/>
        <w:tblInd w:w="450" w:type="dxa"/>
        <w:tblLook w:val="01E0" w:firstRow="1" w:lastRow="1" w:firstColumn="1" w:lastColumn="1" w:noHBand="0" w:noVBand="0"/>
      </w:tblPr>
      <w:tblGrid>
        <w:gridCol w:w="6369"/>
        <w:gridCol w:w="2785"/>
      </w:tblGrid>
      <w:tr w:rsidR="00954888" w:rsidRPr="004F0992" w14:paraId="618C46B7" w14:textId="77777777" w:rsidTr="002C3E81">
        <w:trPr>
          <w:tblHeader/>
        </w:trPr>
        <w:tc>
          <w:tcPr>
            <w:tcW w:w="3479" w:type="pct"/>
            <w:vAlign w:val="bottom"/>
          </w:tcPr>
          <w:p w14:paraId="6909788E" w14:textId="3AD192CE" w:rsidR="00954888" w:rsidRPr="004F0992" w:rsidRDefault="00954888" w:rsidP="00954888">
            <w:pPr>
              <w:spacing w:line="240" w:lineRule="auto"/>
              <w:ind w:right="-108"/>
              <w:rPr>
                <w:b/>
                <w:bCs/>
                <w:i/>
                <w:iCs/>
                <w:sz w:val="20"/>
                <w:lang w:bidi="th-TH"/>
              </w:rPr>
            </w:pPr>
            <w:r w:rsidRPr="004F0992">
              <w:rPr>
                <w:b/>
                <w:bCs/>
                <w:i/>
                <w:iCs/>
                <w:sz w:val="20"/>
                <w:lang w:bidi="th-TH"/>
              </w:rPr>
              <w:t>Significant movements</w:t>
            </w:r>
          </w:p>
          <w:p w14:paraId="55B3915F" w14:textId="7ED736F4" w:rsidR="00954888" w:rsidRPr="004F0992" w:rsidRDefault="00954888" w:rsidP="005E77E2">
            <w:pPr>
              <w:spacing w:line="240" w:lineRule="auto"/>
              <w:ind w:right="-108"/>
              <w:rPr>
                <w:sz w:val="20"/>
                <w:szCs w:val="25"/>
                <w:lang w:val="en-US" w:bidi="th-TH"/>
              </w:rPr>
            </w:pPr>
            <w:r w:rsidRPr="004F0992">
              <w:rPr>
                <w:b/>
                <w:bCs/>
                <w:i/>
                <w:iCs/>
                <w:sz w:val="20"/>
                <w:lang w:bidi="th-TH"/>
              </w:rPr>
              <w:t>For the six</w:t>
            </w:r>
            <w:r w:rsidRPr="00AE277C">
              <w:rPr>
                <w:b/>
                <w:bCs/>
                <w:i/>
                <w:iCs/>
                <w:sz w:val="20"/>
                <w:cs/>
                <w:lang w:bidi="th-TH"/>
              </w:rPr>
              <w:t>-</w:t>
            </w:r>
            <w:r w:rsidRPr="004F0992">
              <w:rPr>
                <w:b/>
                <w:bCs/>
                <w:i/>
                <w:iCs/>
                <w:sz w:val="20"/>
                <w:lang w:bidi="th-TH"/>
              </w:rPr>
              <w:t>month period ended 30 June</w:t>
            </w:r>
            <w:r w:rsidR="005062B4">
              <w:rPr>
                <w:b/>
                <w:bCs/>
                <w:i/>
                <w:iCs/>
                <w:sz w:val="20"/>
                <w:lang w:bidi="th-TH"/>
              </w:rPr>
              <w:t xml:space="preserve"> 2021</w:t>
            </w:r>
          </w:p>
        </w:tc>
        <w:tc>
          <w:tcPr>
            <w:tcW w:w="1521" w:type="pct"/>
            <w:vAlign w:val="bottom"/>
          </w:tcPr>
          <w:p w14:paraId="0776544A" w14:textId="6EB4EB05" w:rsidR="00954888" w:rsidRPr="00AE277C" w:rsidRDefault="00954888" w:rsidP="005A0EA5">
            <w:pPr>
              <w:pStyle w:val="acctmergecolhdg"/>
              <w:spacing w:line="240" w:lineRule="auto"/>
              <w:rPr>
                <w:b w:val="0"/>
                <w:sz w:val="20"/>
              </w:rPr>
            </w:pPr>
            <w:r w:rsidRPr="004F0992">
              <w:rPr>
                <w:sz w:val="20"/>
              </w:rPr>
              <w:t xml:space="preserve">Separate </w:t>
            </w:r>
            <w:r w:rsidRPr="00AE277C">
              <w:rPr>
                <w:sz w:val="20"/>
              </w:rPr>
              <w:t>financial statements</w:t>
            </w:r>
          </w:p>
        </w:tc>
      </w:tr>
      <w:tr w:rsidR="00954888" w:rsidRPr="004F0992" w14:paraId="708EAEB6" w14:textId="77777777" w:rsidTr="002C3E81">
        <w:trPr>
          <w:tblHeader/>
        </w:trPr>
        <w:tc>
          <w:tcPr>
            <w:tcW w:w="3479" w:type="pct"/>
            <w:shd w:val="clear" w:color="auto" w:fill="auto"/>
            <w:vAlign w:val="bottom"/>
          </w:tcPr>
          <w:p w14:paraId="5D81BE49" w14:textId="77777777" w:rsidR="00954888" w:rsidRPr="004F0992" w:rsidRDefault="00954888" w:rsidP="00EA27EA">
            <w:pPr>
              <w:spacing w:line="240" w:lineRule="auto"/>
              <w:rPr>
                <w:sz w:val="20"/>
                <w:rtl/>
                <w:cs/>
              </w:rPr>
            </w:pPr>
          </w:p>
        </w:tc>
        <w:tc>
          <w:tcPr>
            <w:tcW w:w="1521" w:type="pct"/>
          </w:tcPr>
          <w:p w14:paraId="556DCE42" w14:textId="1353AE22" w:rsidR="00954888" w:rsidRPr="004F0992" w:rsidRDefault="00954888" w:rsidP="00EA27EA">
            <w:pPr>
              <w:pStyle w:val="acctfourfigures"/>
              <w:tabs>
                <w:tab w:val="clear" w:pos="765"/>
              </w:tabs>
              <w:spacing w:line="240" w:lineRule="auto"/>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954888" w:rsidRPr="004F0992" w14:paraId="59AA6D1B" w14:textId="77777777" w:rsidTr="002C3E81">
        <w:tc>
          <w:tcPr>
            <w:tcW w:w="3479" w:type="pct"/>
            <w:vAlign w:val="bottom"/>
          </w:tcPr>
          <w:p w14:paraId="2CD17C2C" w14:textId="514129A0" w:rsidR="00954888" w:rsidRPr="004F0992" w:rsidRDefault="00954888" w:rsidP="00EA27EA">
            <w:pPr>
              <w:spacing w:line="240" w:lineRule="auto"/>
              <w:rPr>
                <w:b/>
                <w:bCs/>
                <w:i/>
                <w:iCs/>
                <w:sz w:val="20"/>
                <w:rtl/>
                <w:cs/>
              </w:rPr>
            </w:pPr>
            <w:r w:rsidRPr="004F0992">
              <w:rPr>
                <w:b/>
                <w:bCs/>
                <w:i/>
                <w:iCs/>
                <w:sz w:val="20"/>
              </w:rPr>
              <w:t>Subsidiaries</w:t>
            </w:r>
          </w:p>
        </w:tc>
        <w:tc>
          <w:tcPr>
            <w:tcW w:w="1521" w:type="pct"/>
          </w:tcPr>
          <w:p w14:paraId="16A882B1" w14:textId="77777777" w:rsidR="00954888" w:rsidRPr="004F0992" w:rsidRDefault="00954888" w:rsidP="00EA27EA">
            <w:pPr>
              <w:pStyle w:val="acctfourfigures"/>
              <w:tabs>
                <w:tab w:val="clear" w:pos="765"/>
              </w:tabs>
              <w:spacing w:line="240" w:lineRule="auto"/>
              <w:jc w:val="right"/>
              <w:rPr>
                <w:sz w:val="20"/>
              </w:rPr>
            </w:pPr>
          </w:p>
        </w:tc>
      </w:tr>
      <w:tr w:rsidR="00954888" w:rsidRPr="004F0992" w14:paraId="19E41C91" w14:textId="77777777" w:rsidTr="002C3E81">
        <w:tc>
          <w:tcPr>
            <w:tcW w:w="3479" w:type="pct"/>
            <w:vAlign w:val="bottom"/>
          </w:tcPr>
          <w:p w14:paraId="7A289679" w14:textId="3DB23F49" w:rsidR="00954888" w:rsidRPr="004F0992" w:rsidRDefault="00954888" w:rsidP="00EA27EA">
            <w:pPr>
              <w:spacing w:line="240" w:lineRule="auto"/>
              <w:rPr>
                <w:sz w:val="20"/>
                <w:rtl/>
                <w:cs/>
              </w:rPr>
            </w:pPr>
            <w:r w:rsidRPr="004F0992">
              <w:rPr>
                <w:sz w:val="20"/>
              </w:rPr>
              <w:t>In</w:t>
            </w:r>
            <w:r w:rsidR="00486C99">
              <w:rPr>
                <w:sz w:val="20"/>
              </w:rPr>
              <w:t>vest</w:t>
            </w:r>
            <w:r w:rsidRPr="004F0992">
              <w:rPr>
                <w:sz w:val="20"/>
              </w:rPr>
              <w:t xml:space="preserve"> </w:t>
            </w:r>
            <w:r w:rsidR="005062B4">
              <w:rPr>
                <w:sz w:val="20"/>
              </w:rPr>
              <w:t>in</w:t>
            </w:r>
            <w:r w:rsidRPr="004F0992">
              <w:rPr>
                <w:sz w:val="20"/>
              </w:rPr>
              <w:t xml:space="preserve"> </w:t>
            </w:r>
            <w:proofErr w:type="spellStart"/>
            <w:r w:rsidRPr="004F0992">
              <w:rPr>
                <w:sz w:val="20"/>
              </w:rPr>
              <w:t>Muangthai</w:t>
            </w:r>
            <w:proofErr w:type="spellEnd"/>
            <w:r w:rsidRPr="004F0992">
              <w:rPr>
                <w:sz w:val="20"/>
              </w:rPr>
              <w:t xml:space="preserve"> Leasing Company Limited</w:t>
            </w:r>
          </w:p>
        </w:tc>
        <w:tc>
          <w:tcPr>
            <w:tcW w:w="1521" w:type="pct"/>
            <w:vAlign w:val="bottom"/>
          </w:tcPr>
          <w:p w14:paraId="1F870554" w14:textId="0700DB30" w:rsidR="00954888" w:rsidRPr="004F0992" w:rsidRDefault="00741C67" w:rsidP="00780BC9">
            <w:pPr>
              <w:pStyle w:val="acctfourfigures"/>
              <w:tabs>
                <w:tab w:val="clear" w:pos="765"/>
              </w:tabs>
              <w:spacing w:line="240" w:lineRule="auto"/>
              <w:ind w:right="366"/>
              <w:jc w:val="right"/>
              <w:rPr>
                <w:sz w:val="20"/>
              </w:rPr>
            </w:pPr>
            <w:r w:rsidRPr="004F0992">
              <w:rPr>
                <w:sz w:val="20"/>
              </w:rPr>
              <w:t>500</w:t>
            </w:r>
            <w:r w:rsidRPr="004F0992">
              <w:rPr>
                <w:sz w:val="20"/>
                <w:lang w:val="en-US"/>
              </w:rPr>
              <w:t>,000</w:t>
            </w:r>
          </w:p>
        </w:tc>
      </w:tr>
    </w:tbl>
    <w:p w14:paraId="21370B73" w14:textId="77777777" w:rsidR="005B1CD0" w:rsidRPr="005B1CD0" w:rsidRDefault="005B1CD0" w:rsidP="005B1CD0">
      <w:pPr>
        <w:spacing w:line="240" w:lineRule="auto"/>
        <w:ind w:left="540"/>
        <w:jc w:val="thaiDistribute"/>
        <w:rPr>
          <w:sz w:val="20"/>
        </w:rPr>
      </w:pPr>
    </w:p>
    <w:p w14:paraId="6356F5CD" w14:textId="14016E76" w:rsidR="00E11D99" w:rsidRPr="00D50B4B" w:rsidRDefault="00E11D99" w:rsidP="00E11D99">
      <w:pPr>
        <w:spacing w:line="240" w:lineRule="auto"/>
        <w:ind w:left="540"/>
        <w:jc w:val="thaiDistribute"/>
        <w:rPr>
          <w:rFonts w:cstheme="minorBidi"/>
          <w:sz w:val="20"/>
          <w:szCs w:val="25"/>
          <w:lang w:bidi="th-TH"/>
        </w:rPr>
      </w:pPr>
      <w:r w:rsidRPr="001736D0">
        <w:rPr>
          <w:sz w:val="20"/>
        </w:rPr>
        <w:t xml:space="preserve">At the Annual General Meeting of the shareholder of </w:t>
      </w:r>
      <w:proofErr w:type="spellStart"/>
      <w:r w:rsidRPr="00AA5E58">
        <w:rPr>
          <w:sz w:val="20"/>
        </w:rPr>
        <w:t>Muangthai</w:t>
      </w:r>
      <w:proofErr w:type="spellEnd"/>
      <w:r w:rsidRPr="001736D0">
        <w:rPr>
          <w:sz w:val="20"/>
        </w:rPr>
        <w:t xml:space="preserve"> Leasing Company Limited (“MTLS”), </w:t>
      </w:r>
      <w:r w:rsidR="00303F3C">
        <w:rPr>
          <w:sz w:val="20"/>
        </w:rPr>
        <w:br/>
      </w:r>
      <w:r w:rsidRPr="001736D0">
        <w:rPr>
          <w:sz w:val="20"/>
        </w:rPr>
        <w:t xml:space="preserve">a subsidiary, held on 30 April 2021, the shareholder had resolutions to increase the authorised share capital of MTLS from the amount of Baht 500 million (5 million ordinary shares at Baht 100 per share) to the amount of Baht 1,000 million (10 million ordinary shares at Baht 100 per share). The Company </w:t>
      </w:r>
      <w:r w:rsidR="00D17BC6">
        <w:rPr>
          <w:sz w:val="20"/>
        </w:rPr>
        <w:t>paid</w:t>
      </w:r>
      <w:r w:rsidRPr="001736D0">
        <w:rPr>
          <w:sz w:val="20"/>
        </w:rPr>
        <w:t xml:space="preserve"> </w:t>
      </w:r>
      <w:r>
        <w:rPr>
          <w:sz w:val="20"/>
        </w:rPr>
        <w:t>for</w:t>
      </w:r>
      <w:r w:rsidRPr="001736D0">
        <w:rPr>
          <w:sz w:val="20"/>
        </w:rPr>
        <w:t xml:space="preserve"> share subscription of Baht </w:t>
      </w:r>
      <w:r w:rsidR="00D17BC6">
        <w:rPr>
          <w:sz w:val="20"/>
        </w:rPr>
        <w:t>500</w:t>
      </w:r>
      <w:r w:rsidRPr="001736D0">
        <w:rPr>
          <w:sz w:val="20"/>
        </w:rPr>
        <w:t xml:space="preserve"> million to MTLS </w:t>
      </w:r>
      <w:r>
        <w:rPr>
          <w:sz w:val="20"/>
        </w:rPr>
        <w:t>i</w:t>
      </w:r>
      <w:r w:rsidRPr="001736D0">
        <w:rPr>
          <w:sz w:val="20"/>
        </w:rPr>
        <w:t>n May 2021.</w:t>
      </w:r>
    </w:p>
    <w:p w14:paraId="65CF087B" w14:textId="77777777" w:rsidR="007D0B85" w:rsidRPr="005B1CD0" w:rsidRDefault="007D0B85" w:rsidP="005B1CD0">
      <w:pPr>
        <w:spacing w:line="240" w:lineRule="auto"/>
        <w:ind w:left="540"/>
        <w:jc w:val="thaiDistribute"/>
        <w:rPr>
          <w:sz w:val="20"/>
        </w:rPr>
      </w:pPr>
    </w:p>
    <w:p w14:paraId="61642154" w14:textId="0A113C9D" w:rsidR="00FF0529" w:rsidRPr="004F0992" w:rsidRDefault="00954888" w:rsidP="00AB79DC">
      <w:pPr>
        <w:pStyle w:val="Heading1"/>
        <w:tabs>
          <w:tab w:val="clear" w:pos="450"/>
        </w:tabs>
      </w:pPr>
      <w:r w:rsidRPr="004F0992">
        <w:t>7</w:t>
      </w:r>
      <w:r w:rsidRPr="004F0992">
        <w:tab/>
      </w:r>
      <w:r w:rsidR="00FF0529" w:rsidRPr="004F0992">
        <w:t>Short</w:t>
      </w:r>
      <w:r w:rsidR="00FF0529" w:rsidRPr="00AE277C">
        <w:rPr>
          <w:bCs/>
          <w:cs/>
        </w:rPr>
        <w:t>-</w:t>
      </w:r>
      <w:r w:rsidR="00FF0529" w:rsidRPr="004F0992">
        <w:t>term borrowings from financial institutions</w:t>
      </w:r>
    </w:p>
    <w:p w14:paraId="02FFC27F" w14:textId="77777777" w:rsidR="00006156" w:rsidRPr="004F0992" w:rsidRDefault="00006156" w:rsidP="00006156">
      <w:pPr>
        <w:spacing w:line="240" w:lineRule="auto"/>
        <w:ind w:left="540"/>
        <w:jc w:val="thaiDistribute"/>
        <w:rPr>
          <w:sz w:val="20"/>
        </w:rPr>
      </w:pPr>
    </w:p>
    <w:p w14:paraId="2B2E86A1" w14:textId="55AADF3C" w:rsidR="004219DF" w:rsidRPr="004F0992" w:rsidRDefault="004219DF" w:rsidP="00006156">
      <w:pPr>
        <w:spacing w:line="240" w:lineRule="auto"/>
        <w:ind w:left="540"/>
        <w:jc w:val="thaiDistribute"/>
        <w:rPr>
          <w:sz w:val="20"/>
        </w:rPr>
      </w:pPr>
      <w:r w:rsidRPr="004F0992">
        <w:rPr>
          <w:sz w:val="20"/>
        </w:rPr>
        <w:t xml:space="preserve">As at </w:t>
      </w:r>
      <w:r w:rsidR="0088059B" w:rsidRPr="004F0992">
        <w:rPr>
          <w:sz w:val="20"/>
        </w:rPr>
        <w:t>30 June</w:t>
      </w:r>
      <w:r w:rsidRPr="004F0992">
        <w:rPr>
          <w:sz w:val="20"/>
        </w:rPr>
        <w:t xml:space="preserve"> 202</w:t>
      </w:r>
      <w:r w:rsidR="003759E7" w:rsidRPr="004F0992">
        <w:rPr>
          <w:sz w:val="20"/>
        </w:rPr>
        <w:t>1</w:t>
      </w:r>
      <w:r w:rsidRPr="004F0992">
        <w:rPr>
          <w:sz w:val="20"/>
        </w:rPr>
        <w:t xml:space="preserve"> and 31 December 20</w:t>
      </w:r>
      <w:r w:rsidR="003759E7" w:rsidRPr="004F0992">
        <w:rPr>
          <w:sz w:val="20"/>
        </w:rPr>
        <w:t>20</w:t>
      </w:r>
      <w:r w:rsidRPr="004F0992">
        <w:rPr>
          <w:sz w:val="20"/>
        </w:rPr>
        <w:t>, the following are short</w:t>
      </w:r>
      <w:r w:rsidRPr="00AE277C">
        <w:rPr>
          <w:sz w:val="20"/>
          <w:cs/>
          <w:lang w:bidi="th-TH"/>
        </w:rPr>
        <w:t>-</w:t>
      </w:r>
      <w:r w:rsidRPr="004F0992">
        <w:rPr>
          <w:sz w:val="20"/>
        </w:rPr>
        <w:t xml:space="preserve">term </w:t>
      </w:r>
      <w:r w:rsidR="000E4012" w:rsidRPr="004F0992">
        <w:rPr>
          <w:sz w:val="20"/>
        </w:rPr>
        <w:t>borrowings</w:t>
      </w:r>
      <w:r w:rsidRPr="004F0992">
        <w:rPr>
          <w:sz w:val="20"/>
        </w:rPr>
        <w:t xml:space="preserve"> in the form of promissory notes and bill of exchanges from </w:t>
      </w:r>
      <w:r w:rsidR="00753AAC" w:rsidRPr="004F0992">
        <w:rPr>
          <w:sz w:val="20"/>
        </w:rPr>
        <w:t>local</w:t>
      </w:r>
      <w:r w:rsidR="008E4DFC" w:rsidRPr="00AE277C">
        <w:rPr>
          <w:sz w:val="20"/>
          <w:cs/>
          <w:lang w:bidi="th-TH"/>
        </w:rPr>
        <w:t xml:space="preserve"> </w:t>
      </w:r>
      <w:r w:rsidRPr="004F0992">
        <w:rPr>
          <w:sz w:val="20"/>
        </w:rPr>
        <w:t>financial institutions</w:t>
      </w:r>
      <w:r w:rsidR="008E4DFC" w:rsidRPr="00AE277C">
        <w:rPr>
          <w:sz w:val="20"/>
          <w:cs/>
          <w:lang w:bidi="th-TH"/>
        </w:rPr>
        <w:t>.</w:t>
      </w:r>
    </w:p>
    <w:p w14:paraId="1A65E1E9" w14:textId="77777777" w:rsidR="006C072D" w:rsidRPr="004F0992" w:rsidRDefault="006C072D" w:rsidP="00F36178">
      <w:pPr>
        <w:spacing w:line="240" w:lineRule="auto"/>
        <w:ind w:left="540"/>
        <w:jc w:val="thaiDistribute"/>
        <w:rPr>
          <w:sz w:val="20"/>
        </w:rPr>
      </w:pPr>
    </w:p>
    <w:tbl>
      <w:tblPr>
        <w:tblW w:w="9360" w:type="dxa"/>
        <w:tblInd w:w="450" w:type="dxa"/>
        <w:tblLayout w:type="fixed"/>
        <w:tblLook w:val="0000" w:firstRow="0" w:lastRow="0" w:firstColumn="0" w:lastColumn="0" w:noHBand="0" w:noVBand="0"/>
      </w:tblPr>
      <w:tblGrid>
        <w:gridCol w:w="630"/>
        <w:gridCol w:w="5940"/>
        <w:gridCol w:w="1350"/>
        <w:gridCol w:w="1440"/>
      </w:tblGrid>
      <w:tr w:rsidR="00521CA5" w:rsidRPr="004F0992" w14:paraId="415B3B0E" w14:textId="77777777" w:rsidTr="004E0678">
        <w:trPr>
          <w:trHeight w:val="259"/>
        </w:trPr>
        <w:tc>
          <w:tcPr>
            <w:tcW w:w="630" w:type="dxa"/>
            <w:vAlign w:val="center"/>
          </w:tcPr>
          <w:p w14:paraId="4C1C1EF6" w14:textId="77777777" w:rsidR="00521CA5" w:rsidRPr="004F0992" w:rsidRDefault="00521CA5" w:rsidP="00F12A4C">
            <w:pPr>
              <w:spacing w:line="240" w:lineRule="atLeast"/>
              <w:jc w:val="center"/>
              <w:rPr>
                <w:sz w:val="20"/>
              </w:rPr>
            </w:pPr>
          </w:p>
        </w:tc>
        <w:tc>
          <w:tcPr>
            <w:tcW w:w="5940" w:type="dxa"/>
          </w:tcPr>
          <w:p w14:paraId="6DDC9F4D" w14:textId="77777777" w:rsidR="00521CA5" w:rsidRPr="004F0992" w:rsidRDefault="00521CA5" w:rsidP="00F12A4C">
            <w:pPr>
              <w:spacing w:line="240" w:lineRule="atLeast"/>
              <w:ind w:right="-115"/>
              <w:jc w:val="center"/>
              <w:rPr>
                <w:b/>
                <w:bCs/>
                <w:sz w:val="20"/>
              </w:rPr>
            </w:pPr>
          </w:p>
        </w:tc>
        <w:tc>
          <w:tcPr>
            <w:tcW w:w="2790" w:type="dxa"/>
            <w:gridSpan w:val="2"/>
            <w:vAlign w:val="center"/>
          </w:tcPr>
          <w:p w14:paraId="0A53765E" w14:textId="77777777" w:rsidR="008E4DFC" w:rsidRPr="004F0992" w:rsidRDefault="009F7501" w:rsidP="00F12A4C">
            <w:pPr>
              <w:tabs>
                <w:tab w:val="decimal" w:pos="1062"/>
              </w:tabs>
              <w:spacing w:line="240" w:lineRule="atLeast"/>
              <w:jc w:val="center"/>
              <w:rPr>
                <w:b/>
                <w:sz w:val="20"/>
              </w:rPr>
            </w:pPr>
            <w:r w:rsidRPr="004F0992">
              <w:rPr>
                <w:b/>
                <w:sz w:val="20"/>
              </w:rPr>
              <w:t xml:space="preserve">Consolidated and </w:t>
            </w:r>
          </w:p>
          <w:p w14:paraId="5B5AB193" w14:textId="11DDF02C" w:rsidR="00521CA5" w:rsidRPr="004F0992" w:rsidRDefault="004F3734" w:rsidP="00F12A4C">
            <w:pPr>
              <w:tabs>
                <w:tab w:val="decimal" w:pos="1062"/>
              </w:tabs>
              <w:spacing w:line="240" w:lineRule="atLeast"/>
              <w:jc w:val="center"/>
              <w:rPr>
                <w:b/>
                <w:bCs/>
                <w:sz w:val="20"/>
              </w:rPr>
            </w:pPr>
            <w:r w:rsidRPr="004F0992">
              <w:rPr>
                <w:b/>
                <w:sz w:val="20"/>
              </w:rPr>
              <w:t>S</w:t>
            </w:r>
            <w:r w:rsidR="009F7501" w:rsidRPr="004F0992">
              <w:rPr>
                <w:b/>
                <w:bCs/>
                <w:sz w:val="20"/>
              </w:rPr>
              <w:t>eparate financial statements</w:t>
            </w:r>
          </w:p>
        </w:tc>
      </w:tr>
      <w:tr w:rsidR="00521CA5" w:rsidRPr="004F0992" w14:paraId="509F930B" w14:textId="77777777" w:rsidTr="004E0678">
        <w:tc>
          <w:tcPr>
            <w:tcW w:w="630" w:type="dxa"/>
            <w:vAlign w:val="center"/>
          </w:tcPr>
          <w:p w14:paraId="2FC4E206" w14:textId="77777777" w:rsidR="00521CA5" w:rsidRPr="004F0992" w:rsidRDefault="00521CA5" w:rsidP="00F12A4C">
            <w:pPr>
              <w:spacing w:line="240" w:lineRule="atLeast"/>
              <w:jc w:val="center"/>
              <w:rPr>
                <w:sz w:val="20"/>
              </w:rPr>
            </w:pPr>
          </w:p>
        </w:tc>
        <w:tc>
          <w:tcPr>
            <w:tcW w:w="5940" w:type="dxa"/>
          </w:tcPr>
          <w:p w14:paraId="4016EA0E" w14:textId="77777777" w:rsidR="00F06522" w:rsidRPr="004F0992" w:rsidRDefault="00F06522" w:rsidP="00F12A4C">
            <w:pPr>
              <w:spacing w:line="240" w:lineRule="atLeast"/>
              <w:ind w:right="-115"/>
              <w:jc w:val="center"/>
              <w:rPr>
                <w:b/>
                <w:bCs/>
                <w:sz w:val="20"/>
              </w:rPr>
            </w:pPr>
          </w:p>
          <w:p w14:paraId="2F1FBB73" w14:textId="11D1FE56" w:rsidR="00521CA5" w:rsidRPr="004F0992" w:rsidRDefault="00F06522" w:rsidP="00F12A4C">
            <w:pPr>
              <w:spacing w:line="240" w:lineRule="atLeast"/>
              <w:ind w:right="-115"/>
              <w:jc w:val="center"/>
              <w:rPr>
                <w:b/>
                <w:bCs/>
                <w:sz w:val="20"/>
              </w:rPr>
            </w:pPr>
            <w:r w:rsidRPr="004F0992">
              <w:rPr>
                <w:b/>
                <w:bCs/>
                <w:sz w:val="20"/>
              </w:rPr>
              <w:t>Loan facility</w:t>
            </w:r>
            <w:r w:rsidRPr="00AE277C">
              <w:rPr>
                <w:b/>
                <w:bCs/>
                <w:sz w:val="20"/>
                <w:cs/>
                <w:lang w:bidi="th-TH"/>
              </w:rPr>
              <w:t xml:space="preserve"> / </w:t>
            </w:r>
            <w:r w:rsidRPr="004F0992">
              <w:rPr>
                <w:b/>
                <w:bCs/>
                <w:sz w:val="20"/>
              </w:rPr>
              <w:t>Repayment schedule</w:t>
            </w:r>
          </w:p>
        </w:tc>
        <w:tc>
          <w:tcPr>
            <w:tcW w:w="1350" w:type="dxa"/>
          </w:tcPr>
          <w:p w14:paraId="5FE42804" w14:textId="77777777" w:rsidR="0088059B" w:rsidRPr="004F0992" w:rsidRDefault="0088059B" w:rsidP="00F12A4C">
            <w:pPr>
              <w:spacing w:line="240" w:lineRule="atLeast"/>
              <w:jc w:val="center"/>
              <w:rPr>
                <w:sz w:val="20"/>
              </w:rPr>
            </w:pPr>
            <w:r w:rsidRPr="004F0992">
              <w:rPr>
                <w:sz w:val="20"/>
              </w:rPr>
              <w:t>30 June</w:t>
            </w:r>
          </w:p>
          <w:p w14:paraId="6F66F840" w14:textId="4EE00FAC" w:rsidR="00521CA5" w:rsidRPr="004F0992" w:rsidRDefault="003759E7" w:rsidP="00F12A4C">
            <w:pPr>
              <w:spacing w:line="240" w:lineRule="atLeast"/>
              <w:jc w:val="center"/>
              <w:rPr>
                <w:sz w:val="20"/>
              </w:rPr>
            </w:pPr>
            <w:r w:rsidRPr="004F0992">
              <w:rPr>
                <w:sz w:val="20"/>
              </w:rPr>
              <w:t>2021</w:t>
            </w:r>
          </w:p>
        </w:tc>
        <w:tc>
          <w:tcPr>
            <w:tcW w:w="1440" w:type="dxa"/>
          </w:tcPr>
          <w:p w14:paraId="6D846899" w14:textId="77777777" w:rsidR="00C03F87" w:rsidRPr="004F0992" w:rsidRDefault="00521CA5" w:rsidP="00F12A4C">
            <w:pPr>
              <w:spacing w:line="240" w:lineRule="atLeast"/>
              <w:jc w:val="center"/>
              <w:rPr>
                <w:sz w:val="20"/>
              </w:rPr>
            </w:pPr>
            <w:r w:rsidRPr="004F0992">
              <w:rPr>
                <w:sz w:val="20"/>
              </w:rPr>
              <w:t>31 December</w:t>
            </w:r>
          </w:p>
          <w:p w14:paraId="5C4EA868" w14:textId="316BF6E5" w:rsidR="00521CA5" w:rsidRPr="004F0992" w:rsidRDefault="00521CA5" w:rsidP="00F12A4C">
            <w:pPr>
              <w:spacing w:line="240" w:lineRule="atLeast"/>
              <w:jc w:val="center"/>
              <w:rPr>
                <w:sz w:val="20"/>
              </w:rPr>
            </w:pPr>
            <w:r w:rsidRPr="00AE277C">
              <w:rPr>
                <w:sz w:val="20"/>
                <w:cs/>
                <w:lang w:bidi="th-TH"/>
              </w:rPr>
              <w:t xml:space="preserve"> </w:t>
            </w:r>
            <w:r w:rsidR="003759E7" w:rsidRPr="004F0992">
              <w:rPr>
                <w:sz w:val="20"/>
              </w:rPr>
              <w:t>2020</w:t>
            </w:r>
          </w:p>
        </w:tc>
      </w:tr>
      <w:tr w:rsidR="00521CA5" w:rsidRPr="004F0992" w14:paraId="0AE80853" w14:textId="77777777" w:rsidTr="004E0678">
        <w:tc>
          <w:tcPr>
            <w:tcW w:w="630" w:type="dxa"/>
            <w:vAlign w:val="center"/>
          </w:tcPr>
          <w:p w14:paraId="69295FE6" w14:textId="742DF5B0" w:rsidR="00521CA5" w:rsidRPr="004F0992" w:rsidRDefault="00521CA5" w:rsidP="00F12A4C">
            <w:pPr>
              <w:spacing w:line="240" w:lineRule="atLeast"/>
              <w:jc w:val="center"/>
              <w:rPr>
                <w:sz w:val="20"/>
                <w:szCs w:val="25"/>
                <w:lang w:bidi="th-TH"/>
              </w:rPr>
            </w:pPr>
          </w:p>
        </w:tc>
        <w:tc>
          <w:tcPr>
            <w:tcW w:w="5940" w:type="dxa"/>
          </w:tcPr>
          <w:p w14:paraId="7350F18A" w14:textId="31C37F1A" w:rsidR="00521CA5" w:rsidRPr="004F0992" w:rsidRDefault="00521CA5" w:rsidP="00F12A4C">
            <w:pPr>
              <w:spacing w:line="240" w:lineRule="atLeast"/>
              <w:ind w:right="-115"/>
              <w:jc w:val="center"/>
              <w:rPr>
                <w:b/>
                <w:bCs/>
                <w:sz w:val="20"/>
              </w:rPr>
            </w:pPr>
          </w:p>
        </w:tc>
        <w:tc>
          <w:tcPr>
            <w:tcW w:w="2790" w:type="dxa"/>
            <w:gridSpan w:val="2"/>
          </w:tcPr>
          <w:p w14:paraId="0E73C8B9" w14:textId="4ACF6D8B" w:rsidR="00521CA5" w:rsidRPr="004F0992" w:rsidRDefault="00521CA5" w:rsidP="00F12A4C">
            <w:pPr>
              <w:tabs>
                <w:tab w:val="decimal" w:pos="1062"/>
              </w:tabs>
              <w:spacing w:line="240" w:lineRule="atLeast"/>
              <w:jc w:val="center"/>
              <w:rPr>
                <w:i/>
                <w:iCs/>
                <w:sz w:val="20"/>
              </w:rPr>
            </w:pPr>
            <w:r w:rsidRPr="00AE277C">
              <w:rPr>
                <w:i/>
                <w:iCs/>
                <w:sz w:val="20"/>
                <w:cs/>
                <w:lang w:bidi="th-TH"/>
              </w:rPr>
              <w:t>(</w:t>
            </w:r>
            <w:r w:rsidRPr="004F0992">
              <w:rPr>
                <w:i/>
                <w:iCs/>
                <w:sz w:val="20"/>
              </w:rPr>
              <w:t xml:space="preserve">in </w:t>
            </w:r>
            <w:r w:rsidR="000A6793" w:rsidRPr="004F0992">
              <w:rPr>
                <w:i/>
                <w:iCs/>
                <w:sz w:val="20"/>
              </w:rPr>
              <w:t>t</w:t>
            </w:r>
            <w:r w:rsidRPr="004F0992">
              <w:rPr>
                <w:i/>
                <w:iCs/>
                <w:sz w:val="20"/>
              </w:rPr>
              <w:t>housand Baht</w:t>
            </w:r>
            <w:r w:rsidRPr="00AE277C">
              <w:rPr>
                <w:i/>
                <w:iCs/>
                <w:sz w:val="20"/>
                <w:cs/>
                <w:lang w:bidi="th-TH"/>
              </w:rPr>
              <w:t>)</w:t>
            </w:r>
          </w:p>
        </w:tc>
      </w:tr>
      <w:tr w:rsidR="003276BE" w:rsidRPr="004F0992" w14:paraId="2B8600B2" w14:textId="77777777" w:rsidTr="004E0678">
        <w:tc>
          <w:tcPr>
            <w:tcW w:w="630" w:type="dxa"/>
          </w:tcPr>
          <w:p w14:paraId="36B563EE" w14:textId="24F5FA0F" w:rsidR="003276BE" w:rsidRPr="004F0992" w:rsidRDefault="003276BE" w:rsidP="003276BE">
            <w:pPr>
              <w:spacing w:line="240" w:lineRule="atLeast"/>
              <w:rPr>
                <w:sz w:val="20"/>
                <w:lang w:bidi="th-TH"/>
              </w:rPr>
            </w:pPr>
            <w:r w:rsidRPr="004F0992">
              <w:rPr>
                <w:sz w:val="20"/>
                <w:lang w:bidi="th-TH"/>
              </w:rPr>
              <w:t>1</w:t>
            </w:r>
          </w:p>
        </w:tc>
        <w:tc>
          <w:tcPr>
            <w:tcW w:w="5940" w:type="dxa"/>
          </w:tcPr>
          <w:p w14:paraId="67C76558" w14:textId="4085FC51" w:rsidR="003276BE" w:rsidRPr="004F0992" w:rsidRDefault="003276BE" w:rsidP="003276BE">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4AE30533" w14:textId="621937CB" w:rsidR="003276BE" w:rsidRPr="004F0992" w:rsidRDefault="003276BE" w:rsidP="003276BE">
            <w:pPr>
              <w:tabs>
                <w:tab w:val="decimal" w:pos="1065"/>
              </w:tabs>
              <w:spacing w:line="240" w:lineRule="atLeast"/>
              <w:rPr>
                <w:sz w:val="20"/>
                <w:lang w:val="en-US" w:bidi="th-TH"/>
              </w:rPr>
            </w:pPr>
            <w:r w:rsidRPr="004F0992">
              <w:rPr>
                <w:sz w:val="20"/>
                <w:rtl/>
                <w:cs/>
              </w:rPr>
              <w:t>1</w:t>
            </w:r>
            <w:r w:rsidRPr="004F0992">
              <w:rPr>
                <w:sz w:val="20"/>
              </w:rPr>
              <w:t>,</w:t>
            </w:r>
            <w:r w:rsidRPr="004F0992">
              <w:rPr>
                <w:sz w:val="20"/>
                <w:rtl/>
                <w:cs/>
              </w:rPr>
              <w:t>200</w:t>
            </w:r>
            <w:r w:rsidRPr="004F0992">
              <w:rPr>
                <w:sz w:val="20"/>
              </w:rPr>
              <w:t>,</w:t>
            </w:r>
            <w:r w:rsidRPr="004F0992">
              <w:rPr>
                <w:sz w:val="20"/>
                <w:rtl/>
                <w:cs/>
              </w:rPr>
              <w:t>000</w:t>
            </w:r>
          </w:p>
        </w:tc>
        <w:tc>
          <w:tcPr>
            <w:tcW w:w="1440" w:type="dxa"/>
            <w:vAlign w:val="bottom"/>
          </w:tcPr>
          <w:p w14:paraId="6787D089" w14:textId="184D6949" w:rsidR="003276BE" w:rsidRPr="004F0992" w:rsidRDefault="003276BE" w:rsidP="003276BE">
            <w:pPr>
              <w:tabs>
                <w:tab w:val="decimal" w:pos="1139"/>
              </w:tabs>
              <w:spacing w:line="240" w:lineRule="atLeast"/>
              <w:rPr>
                <w:sz w:val="20"/>
                <w:lang w:val="en-US" w:bidi="th-TH"/>
              </w:rPr>
            </w:pPr>
            <w:r w:rsidRPr="004F0992">
              <w:rPr>
                <w:sz w:val="20"/>
                <w:lang w:val="en-US" w:bidi="th-TH"/>
              </w:rPr>
              <w:t>750,000</w:t>
            </w:r>
          </w:p>
        </w:tc>
      </w:tr>
      <w:tr w:rsidR="003276BE" w:rsidRPr="004F0992" w14:paraId="50FA4529" w14:textId="77777777" w:rsidTr="004E0678">
        <w:tc>
          <w:tcPr>
            <w:tcW w:w="630" w:type="dxa"/>
          </w:tcPr>
          <w:p w14:paraId="4ED57472" w14:textId="449BB831" w:rsidR="003276BE" w:rsidRPr="004F0992" w:rsidRDefault="003276BE" w:rsidP="003276BE">
            <w:pPr>
              <w:spacing w:line="240" w:lineRule="atLeast"/>
              <w:rPr>
                <w:sz w:val="20"/>
                <w:lang w:val="en-US" w:bidi="th-TH"/>
              </w:rPr>
            </w:pPr>
            <w:r w:rsidRPr="004F0992">
              <w:rPr>
                <w:sz w:val="20"/>
                <w:lang w:bidi="th-TH"/>
              </w:rPr>
              <w:t>2</w:t>
            </w:r>
          </w:p>
        </w:tc>
        <w:tc>
          <w:tcPr>
            <w:tcW w:w="5940" w:type="dxa"/>
          </w:tcPr>
          <w:p w14:paraId="6DE113B3" w14:textId="79347E9F" w:rsidR="003276BE" w:rsidRPr="004F0992" w:rsidRDefault="003276BE" w:rsidP="003276BE">
            <w:pPr>
              <w:spacing w:line="240" w:lineRule="atLeast"/>
              <w:ind w:left="160" w:right="-115" w:hanging="266"/>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2162B986" w14:textId="7C7E430E" w:rsidR="003276BE" w:rsidRPr="004F0992" w:rsidRDefault="003276BE" w:rsidP="003276BE">
            <w:pPr>
              <w:tabs>
                <w:tab w:val="decimal" w:pos="1065"/>
              </w:tabs>
              <w:spacing w:line="240" w:lineRule="atLeast"/>
              <w:rPr>
                <w:sz w:val="20"/>
              </w:rPr>
            </w:pPr>
            <w:r w:rsidRPr="004F0992">
              <w:rPr>
                <w:sz w:val="20"/>
              </w:rPr>
              <w:t>80,000</w:t>
            </w:r>
          </w:p>
        </w:tc>
        <w:tc>
          <w:tcPr>
            <w:tcW w:w="1440" w:type="dxa"/>
            <w:vAlign w:val="bottom"/>
          </w:tcPr>
          <w:p w14:paraId="6EBDB582" w14:textId="49318881" w:rsidR="003276BE" w:rsidRPr="004F0992" w:rsidRDefault="003276BE" w:rsidP="003276BE">
            <w:pPr>
              <w:tabs>
                <w:tab w:val="decimal" w:pos="1139"/>
              </w:tabs>
              <w:spacing w:line="240" w:lineRule="atLeast"/>
              <w:rPr>
                <w:sz w:val="20"/>
                <w:lang w:val="en-US" w:bidi="th-TH"/>
              </w:rPr>
            </w:pPr>
            <w:r w:rsidRPr="004F0992">
              <w:rPr>
                <w:sz w:val="20"/>
                <w:lang w:val="en-US" w:bidi="th-TH"/>
              </w:rPr>
              <w:t>500,000</w:t>
            </w:r>
          </w:p>
        </w:tc>
      </w:tr>
      <w:tr w:rsidR="003276BE" w:rsidRPr="004F0992" w14:paraId="70015B25" w14:textId="77777777" w:rsidTr="004E0678">
        <w:tc>
          <w:tcPr>
            <w:tcW w:w="630" w:type="dxa"/>
          </w:tcPr>
          <w:p w14:paraId="0A4143A5" w14:textId="412A7442" w:rsidR="003276BE" w:rsidRPr="004F0992" w:rsidRDefault="003276BE" w:rsidP="003276BE">
            <w:pPr>
              <w:spacing w:line="240" w:lineRule="atLeast"/>
              <w:rPr>
                <w:sz w:val="20"/>
                <w:lang w:bidi="th-TH"/>
              </w:rPr>
            </w:pPr>
            <w:r w:rsidRPr="004F0992">
              <w:rPr>
                <w:sz w:val="20"/>
              </w:rPr>
              <w:t>3</w:t>
            </w:r>
          </w:p>
        </w:tc>
        <w:tc>
          <w:tcPr>
            <w:tcW w:w="5940" w:type="dxa"/>
          </w:tcPr>
          <w:p w14:paraId="04CCD0C9" w14:textId="473CFA80" w:rsidR="003276BE" w:rsidRPr="004F0992" w:rsidRDefault="003276BE" w:rsidP="003276BE">
            <w:pPr>
              <w:spacing w:line="240" w:lineRule="atLeast"/>
              <w:ind w:left="160" w:right="-115" w:hanging="270"/>
              <w:rPr>
                <w:sz w:val="20"/>
              </w:rPr>
            </w:pPr>
            <w:r w:rsidRPr="004F0992">
              <w:rPr>
                <w:sz w:val="20"/>
              </w:rPr>
              <w:t>Promissory notes under credit facilities amounting to Baht 2,000 million, with principal repayment within the specific date of each promissory note, and interest charged at a fixed rate, payable monthly</w:t>
            </w:r>
          </w:p>
        </w:tc>
        <w:tc>
          <w:tcPr>
            <w:tcW w:w="1350" w:type="dxa"/>
            <w:vAlign w:val="bottom"/>
          </w:tcPr>
          <w:p w14:paraId="40725934" w14:textId="12DF67E6" w:rsidR="003276BE" w:rsidRPr="004F0992" w:rsidRDefault="003276BE" w:rsidP="003276BE">
            <w:pPr>
              <w:tabs>
                <w:tab w:val="decimal" w:pos="1065"/>
              </w:tabs>
              <w:spacing w:line="240" w:lineRule="atLeast"/>
              <w:rPr>
                <w:sz w:val="20"/>
              </w:rPr>
            </w:pPr>
            <w:r w:rsidRPr="004F0992">
              <w:rPr>
                <w:sz w:val="20"/>
              </w:rPr>
              <w:t>1,550,000</w:t>
            </w:r>
          </w:p>
        </w:tc>
        <w:tc>
          <w:tcPr>
            <w:tcW w:w="1440" w:type="dxa"/>
            <w:vAlign w:val="bottom"/>
          </w:tcPr>
          <w:p w14:paraId="7DD503D7" w14:textId="6B83FC1D" w:rsidR="003276BE" w:rsidRPr="004F0992" w:rsidRDefault="003276BE" w:rsidP="003276BE">
            <w:pPr>
              <w:tabs>
                <w:tab w:val="decimal" w:pos="1139"/>
              </w:tabs>
              <w:spacing w:line="240" w:lineRule="atLeast"/>
              <w:rPr>
                <w:sz w:val="20"/>
              </w:rPr>
            </w:pPr>
            <w:r w:rsidRPr="004F0992">
              <w:rPr>
                <w:sz w:val="20"/>
              </w:rPr>
              <w:t>100,000</w:t>
            </w:r>
          </w:p>
        </w:tc>
      </w:tr>
      <w:tr w:rsidR="008E3C40" w:rsidRPr="004F0992" w14:paraId="1FD114BA" w14:textId="77777777" w:rsidTr="004E0678">
        <w:tc>
          <w:tcPr>
            <w:tcW w:w="630" w:type="dxa"/>
          </w:tcPr>
          <w:p w14:paraId="0B5732D3" w14:textId="32CBC712" w:rsidR="008E3C40" w:rsidRPr="004F0992" w:rsidRDefault="008E3C40" w:rsidP="008E3C40">
            <w:pPr>
              <w:spacing w:line="240" w:lineRule="atLeast"/>
              <w:rPr>
                <w:sz w:val="20"/>
              </w:rPr>
            </w:pPr>
            <w:r w:rsidRPr="004F0992">
              <w:rPr>
                <w:sz w:val="20"/>
              </w:rPr>
              <w:t>4</w:t>
            </w:r>
          </w:p>
        </w:tc>
        <w:tc>
          <w:tcPr>
            <w:tcW w:w="5940" w:type="dxa"/>
          </w:tcPr>
          <w:p w14:paraId="2B4583B3" w14:textId="1985C869" w:rsidR="008E3C40" w:rsidRPr="004F0992" w:rsidRDefault="008E3C40" w:rsidP="008E3C40">
            <w:pPr>
              <w:spacing w:line="240" w:lineRule="atLeast"/>
              <w:ind w:left="160" w:right="-115" w:hanging="270"/>
              <w:rPr>
                <w:sz w:val="20"/>
              </w:rPr>
            </w:pPr>
            <w:r w:rsidRPr="004F0992">
              <w:rPr>
                <w:sz w:val="20"/>
              </w:rPr>
              <w:t>Promissory notes under credit facilities amounting to Baht 1,000 million, with principal repayment within the specific date of each promissory note, and interest charged at a fixed rate, payable monthly</w:t>
            </w:r>
          </w:p>
        </w:tc>
        <w:tc>
          <w:tcPr>
            <w:tcW w:w="1350" w:type="dxa"/>
            <w:vAlign w:val="bottom"/>
          </w:tcPr>
          <w:p w14:paraId="24DA229A" w14:textId="511D43A8" w:rsidR="008E3C40" w:rsidRPr="004F0992" w:rsidRDefault="008E3C40" w:rsidP="008E3C40">
            <w:pPr>
              <w:tabs>
                <w:tab w:val="decimal" w:pos="1065"/>
              </w:tabs>
              <w:spacing w:line="240" w:lineRule="atLeast"/>
              <w:rPr>
                <w:sz w:val="20"/>
              </w:rPr>
            </w:pPr>
            <w:r w:rsidRPr="004F0992">
              <w:rPr>
                <w:sz w:val="20"/>
              </w:rPr>
              <w:t>500,000</w:t>
            </w:r>
          </w:p>
        </w:tc>
        <w:tc>
          <w:tcPr>
            <w:tcW w:w="1440" w:type="dxa"/>
            <w:vAlign w:val="bottom"/>
          </w:tcPr>
          <w:p w14:paraId="5F6E26BD" w14:textId="6AB9668F" w:rsidR="008E3C40" w:rsidRPr="004F0992" w:rsidRDefault="008E3C40" w:rsidP="008E3C40">
            <w:pPr>
              <w:tabs>
                <w:tab w:val="decimal" w:pos="1139"/>
              </w:tabs>
              <w:spacing w:line="240" w:lineRule="atLeast"/>
              <w:rPr>
                <w:sz w:val="20"/>
              </w:rPr>
            </w:pPr>
            <w:r w:rsidRPr="00AE277C">
              <w:rPr>
                <w:sz w:val="20"/>
                <w:cs/>
                <w:lang w:bidi="th-TH"/>
              </w:rPr>
              <w:t>-</w:t>
            </w:r>
          </w:p>
        </w:tc>
      </w:tr>
      <w:tr w:rsidR="008E3C40" w:rsidRPr="004F0992" w14:paraId="1F2EA804" w14:textId="77777777" w:rsidTr="004E0678">
        <w:tc>
          <w:tcPr>
            <w:tcW w:w="630" w:type="dxa"/>
          </w:tcPr>
          <w:p w14:paraId="56A41FA4" w14:textId="439E811B" w:rsidR="008E3C40" w:rsidRPr="004F0992" w:rsidRDefault="008E3C40" w:rsidP="008E3C40">
            <w:pPr>
              <w:spacing w:line="240" w:lineRule="atLeast"/>
              <w:rPr>
                <w:sz w:val="20"/>
              </w:rPr>
            </w:pPr>
            <w:r w:rsidRPr="004F0992">
              <w:rPr>
                <w:sz w:val="20"/>
              </w:rPr>
              <w:t>5</w:t>
            </w:r>
          </w:p>
        </w:tc>
        <w:tc>
          <w:tcPr>
            <w:tcW w:w="5940" w:type="dxa"/>
          </w:tcPr>
          <w:p w14:paraId="715EB73C" w14:textId="3DD2ADF6" w:rsidR="008E3C40" w:rsidRPr="004F0992" w:rsidRDefault="008E3C40" w:rsidP="008E3C40">
            <w:pPr>
              <w:spacing w:line="240" w:lineRule="atLeast"/>
              <w:ind w:left="160" w:right="-115" w:hanging="270"/>
              <w:rPr>
                <w:sz w:val="20"/>
              </w:rPr>
            </w:pPr>
            <w:r w:rsidRPr="004F0992">
              <w:rPr>
                <w:sz w:val="20"/>
              </w:rPr>
              <w:t>Bill of exchange, with principal repayment at the date specified on each bill of exchange</w:t>
            </w:r>
          </w:p>
        </w:tc>
        <w:tc>
          <w:tcPr>
            <w:tcW w:w="1350" w:type="dxa"/>
            <w:vAlign w:val="bottom"/>
          </w:tcPr>
          <w:p w14:paraId="59A85EC6" w14:textId="0497924D" w:rsidR="008E3C40" w:rsidRPr="004F0992" w:rsidRDefault="008E3C40" w:rsidP="008E3C40">
            <w:pPr>
              <w:pBdr>
                <w:bottom w:val="single" w:sz="4" w:space="1" w:color="auto"/>
              </w:pBdr>
              <w:tabs>
                <w:tab w:val="decimal" w:pos="1065"/>
              </w:tabs>
              <w:spacing w:line="240" w:lineRule="atLeast"/>
              <w:rPr>
                <w:sz w:val="20"/>
                <w:cs/>
                <w:lang w:bidi="th-TH"/>
              </w:rPr>
            </w:pPr>
            <w:r w:rsidRPr="004F0992">
              <w:rPr>
                <w:sz w:val="20"/>
                <w:lang w:val="en-US"/>
              </w:rPr>
              <w:t>846,527</w:t>
            </w:r>
          </w:p>
        </w:tc>
        <w:tc>
          <w:tcPr>
            <w:tcW w:w="1440" w:type="dxa"/>
            <w:vAlign w:val="bottom"/>
          </w:tcPr>
          <w:p w14:paraId="2B48B403" w14:textId="48D41618" w:rsidR="008E3C40" w:rsidRPr="004F0992" w:rsidRDefault="008E3C40" w:rsidP="008E3C40">
            <w:pPr>
              <w:pBdr>
                <w:bottom w:val="single" w:sz="4" w:space="1" w:color="auto"/>
              </w:pBdr>
              <w:tabs>
                <w:tab w:val="decimal" w:pos="1139"/>
              </w:tabs>
              <w:spacing w:line="240" w:lineRule="atLeast"/>
              <w:rPr>
                <w:sz w:val="20"/>
                <w:lang w:val="en-US" w:bidi="th-TH"/>
              </w:rPr>
            </w:pPr>
            <w:r w:rsidRPr="004F0992">
              <w:rPr>
                <w:sz w:val="20"/>
                <w:lang w:val="en-US" w:bidi="th-TH"/>
              </w:rPr>
              <w:t>1,046,526</w:t>
            </w:r>
          </w:p>
        </w:tc>
      </w:tr>
      <w:tr w:rsidR="008E3C40" w:rsidRPr="004F0992" w14:paraId="7256E4F0" w14:textId="77777777" w:rsidTr="004E0678">
        <w:tc>
          <w:tcPr>
            <w:tcW w:w="630" w:type="dxa"/>
          </w:tcPr>
          <w:p w14:paraId="50063E1D" w14:textId="0D7E692C" w:rsidR="008E3C40" w:rsidRPr="004F0992" w:rsidRDefault="008E3C40" w:rsidP="008E3C40">
            <w:pPr>
              <w:spacing w:line="240" w:lineRule="atLeast"/>
              <w:ind w:left="-30" w:right="-110"/>
              <w:rPr>
                <w:sz w:val="20"/>
                <w:lang w:bidi="th-TH"/>
              </w:rPr>
            </w:pPr>
            <w:r w:rsidRPr="004F0992">
              <w:rPr>
                <w:b/>
                <w:bCs/>
                <w:sz w:val="20"/>
              </w:rPr>
              <w:t>Total</w:t>
            </w:r>
          </w:p>
        </w:tc>
        <w:tc>
          <w:tcPr>
            <w:tcW w:w="5940" w:type="dxa"/>
          </w:tcPr>
          <w:p w14:paraId="1A89CFD4" w14:textId="77777777" w:rsidR="008E3C40" w:rsidRPr="004F0992" w:rsidRDefault="008E3C40" w:rsidP="008E3C40">
            <w:pPr>
              <w:spacing w:line="240" w:lineRule="atLeast"/>
              <w:ind w:left="249" w:right="-115" w:hanging="249"/>
              <w:rPr>
                <w:sz w:val="20"/>
              </w:rPr>
            </w:pPr>
          </w:p>
        </w:tc>
        <w:tc>
          <w:tcPr>
            <w:tcW w:w="1350" w:type="dxa"/>
            <w:vAlign w:val="bottom"/>
          </w:tcPr>
          <w:p w14:paraId="33F6C412" w14:textId="58D5415D" w:rsidR="008E3C40" w:rsidRPr="004F0992" w:rsidRDefault="008E3C40" w:rsidP="008E3C40">
            <w:pPr>
              <w:pBdr>
                <w:bottom w:val="double" w:sz="4" w:space="1" w:color="auto"/>
              </w:pBdr>
              <w:tabs>
                <w:tab w:val="decimal" w:pos="1065"/>
              </w:tabs>
              <w:spacing w:line="240" w:lineRule="atLeast"/>
              <w:rPr>
                <w:b/>
                <w:bCs/>
                <w:sz w:val="20"/>
              </w:rPr>
            </w:pPr>
            <w:r w:rsidRPr="004F0992">
              <w:rPr>
                <w:b/>
                <w:bCs/>
                <w:sz w:val="20"/>
                <w:lang w:val="en-US"/>
              </w:rPr>
              <w:t>4,176,527</w:t>
            </w:r>
          </w:p>
        </w:tc>
        <w:tc>
          <w:tcPr>
            <w:tcW w:w="1440" w:type="dxa"/>
            <w:vAlign w:val="bottom"/>
          </w:tcPr>
          <w:p w14:paraId="1CCCA807" w14:textId="4B5ED143" w:rsidR="008E3C40" w:rsidRPr="004F0992" w:rsidRDefault="008E3C40" w:rsidP="008E3C40">
            <w:pPr>
              <w:pBdr>
                <w:bottom w:val="double" w:sz="4" w:space="1" w:color="auto"/>
              </w:pBdr>
              <w:tabs>
                <w:tab w:val="decimal" w:pos="1139"/>
              </w:tabs>
              <w:spacing w:line="240" w:lineRule="atLeast"/>
              <w:rPr>
                <w:b/>
                <w:bCs/>
                <w:sz w:val="20"/>
                <w:lang w:val="en-US" w:bidi="th-TH"/>
              </w:rPr>
            </w:pPr>
            <w:r w:rsidRPr="004F0992">
              <w:rPr>
                <w:b/>
                <w:bCs/>
                <w:sz w:val="20"/>
                <w:lang w:val="en-US" w:bidi="th-TH"/>
              </w:rPr>
              <w:t>2,396,526</w:t>
            </w:r>
          </w:p>
        </w:tc>
      </w:tr>
    </w:tbl>
    <w:p w14:paraId="4DA93012" w14:textId="77777777" w:rsidR="007D0BCC" w:rsidRPr="004F0992" w:rsidRDefault="007D0BCC" w:rsidP="00F270CB">
      <w:pPr>
        <w:spacing w:line="240" w:lineRule="auto"/>
        <w:ind w:left="540"/>
        <w:jc w:val="both"/>
        <w:rPr>
          <w:sz w:val="20"/>
        </w:rPr>
      </w:pPr>
    </w:p>
    <w:p w14:paraId="55EE2C38" w14:textId="14BDCB10" w:rsidR="00F36178" w:rsidRPr="004F0992" w:rsidRDefault="00E81BA3" w:rsidP="00F270CB">
      <w:pPr>
        <w:spacing w:line="240" w:lineRule="auto"/>
        <w:ind w:left="540"/>
        <w:jc w:val="both"/>
        <w:rPr>
          <w:sz w:val="20"/>
        </w:rPr>
      </w:pPr>
      <w:r w:rsidRPr="004F0992">
        <w:rPr>
          <w:sz w:val="20"/>
        </w:rPr>
        <w:t>These borrowings are unsecured</w:t>
      </w:r>
      <w:r w:rsidRPr="00AE277C">
        <w:rPr>
          <w:sz w:val="20"/>
          <w:cs/>
          <w:lang w:bidi="th-TH"/>
        </w:rPr>
        <w:t>.</w:t>
      </w:r>
    </w:p>
    <w:p w14:paraId="21DF40BE" w14:textId="77777777" w:rsidR="008423EB" w:rsidRPr="004F0992" w:rsidRDefault="008423EB" w:rsidP="00F270CB">
      <w:pPr>
        <w:spacing w:line="240" w:lineRule="auto"/>
        <w:ind w:left="540"/>
        <w:jc w:val="both"/>
        <w:rPr>
          <w:sz w:val="20"/>
        </w:rPr>
      </w:pPr>
    </w:p>
    <w:p w14:paraId="4B42BC35" w14:textId="611CA61A" w:rsidR="00BF643A" w:rsidRPr="004F0992" w:rsidRDefault="00BF643A" w:rsidP="00F270CB">
      <w:pPr>
        <w:spacing w:line="240" w:lineRule="auto"/>
        <w:ind w:left="540"/>
        <w:jc w:val="both"/>
        <w:rPr>
          <w:sz w:val="20"/>
        </w:rPr>
      </w:pPr>
      <w:r w:rsidRPr="004F0992">
        <w:rPr>
          <w:sz w:val="20"/>
        </w:rPr>
        <w:t xml:space="preserve">The Group and the Company are required to comply with certain terms and conditions as specified in each </w:t>
      </w:r>
      <w:r w:rsidR="00753AAC" w:rsidRPr="004F0992">
        <w:rPr>
          <w:sz w:val="20"/>
        </w:rPr>
        <w:t>borrowing</w:t>
      </w:r>
      <w:r w:rsidR="00753AAC" w:rsidRPr="00AE277C">
        <w:rPr>
          <w:sz w:val="20"/>
          <w:cs/>
          <w:lang w:bidi="th-TH"/>
        </w:rPr>
        <w:t xml:space="preserve"> </w:t>
      </w:r>
      <w:r w:rsidRPr="004F0992">
        <w:rPr>
          <w:sz w:val="20"/>
        </w:rPr>
        <w:t>agreement, such as to maintain ratios of loan receivables that are no more than 3 months overdue to total borrowings, non</w:t>
      </w:r>
      <w:r w:rsidRPr="00AE277C">
        <w:rPr>
          <w:sz w:val="20"/>
          <w:cs/>
          <w:lang w:bidi="th-TH"/>
        </w:rPr>
        <w:t>-</w:t>
      </w:r>
      <w:r w:rsidRPr="004F0992">
        <w:rPr>
          <w:sz w:val="20"/>
        </w:rPr>
        <w:t xml:space="preserve">performing loan receivables </w:t>
      </w:r>
      <w:r w:rsidRPr="00AE277C">
        <w:rPr>
          <w:sz w:val="20"/>
          <w:cs/>
          <w:lang w:bidi="th-TH"/>
        </w:rPr>
        <w:t>(</w:t>
      </w:r>
      <w:r w:rsidRPr="004F0992">
        <w:rPr>
          <w:sz w:val="20"/>
        </w:rPr>
        <w:t>overdue more than 3 months</w:t>
      </w:r>
      <w:r w:rsidRPr="00AE277C">
        <w:rPr>
          <w:sz w:val="20"/>
          <w:cs/>
          <w:lang w:bidi="th-TH"/>
        </w:rPr>
        <w:t xml:space="preserve">) </w:t>
      </w:r>
      <w:r w:rsidRPr="004F0992">
        <w:rPr>
          <w:sz w:val="20"/>
        </w:rPr>
        <w:t>to total loan receivables, total debt to equity</w:t>
      </w:r>
      <w:r w:rsidR="00FF22DB" w:rsidRPr="004F0992">
        <w:rPr>
          <w:sz w:val="20"/>
        </w:rPr>
        <w:t>,</w:t>
      </w:r>
      <w:r w:rsidRPr="004F0992">
        <w:rPr>
          <w:sz w:val="20"/>
        </w:rPr>
        <w:t xml:space="preserve"> interest coverage ratio and the portion of the Company</w:t>
      </w:r>
      <w:r w:rsidRPr="00AE277C">
        <w:rPr>
          <w:sz w:val="20"/>
          <w:cs/>
          <w:lang w:bidi="th-TH"/>
        </w:rPr>
        <w:t>’</w:t>
      </w:r>
      <w:r w:rsidRPr="004F0992">
        <w:rPr>
          <w:sz w:val="20"/>
        </w:rPr>
        <w:t>s shares held by the major shareholders</w:t>
      </w:r>
      <w:r w:rsidR="00D21BB6" w:rsidRPr="004F0992">
        <w:rPr>
          <w:sz w:val="20"/>
        </w:rPr>
        <w:t>, d</w:t>
      </w:r>
      <w:r w:rsidR="0091618E" w:rsidRPr="004F0992">
        <w:rPr>
          <w:sz w:val="20"/>
        </w:rPr>
        <w:t>epending on the conditions in each agreement</w:t>
      </w:r>
      <w:r w:rsidR="0091618E" w:rsidRPr="00AE277C">
        <w:rPr>
          <w:sz w:val="20"/>
          <w:cs/>
          <w:lang w:bidi="th-TH"/>
        </w:rPr>
        <w:t>.</w:t>
      </w:r>
    </w:p>
    <w:p w14:paraId="091AC6C7" w14:textId="77777777" w:rsidR="004D7189" w:rsidRPr="004F0992" w:rsidRDefault="004D7189" w:rsidP="00BF643A">
      <w:pPr>
        <w:spacing w:line="240" w:lineRule="auto"/>
        <w:ind w:left="540"/>
        <w:jc w:val="thaiDistribute"/>
        <w:rPr>
          <w:sz w:val="20"/>
        </w:rPr>
      </w:pPr>
    </w:p>
    <w:p w14:paraId="14EEE997" w14:textId="5F4D910B" w:rsidR="003D6888" w:rsidRPr="004F0992" w:rsidRDefault="004D7189" w:rsidP="00E6343B">
      <w:pPr>
        <w:spacing w:line="240" w:lineRule="auto"/>
        <w:ind w:left="540"/>
        <w:jc w:val="both"/>
        <w:rPr>
          <w:sz w:val="20"/>
        </w:rPr>
      </w:pPr>
      <w:r w:rsidRPr="004F0992">
        <w:rPr>
          <w:sz w:val="20"/>
        </w:rPr>
        <w:t>As at</w:t>
      </w:r>
      <w:r w:rsidR="00805AE7" w:rsidRPr="00AE277C">
        <w:rPr>
          <w:sz w:val="20"/>
          <w:cs/>
          <w:lang w:bidi="th-TH"/>
        </w:rPr>
        <w:t xml:space="preserve"> </w:t>
      </w:r>
      <w:r w:rsidR="0088059B" w:rsidRPr="004F0992">
        <w:rPr>
          <w:sz w:val="20"/>
        </w:rPr>
        <w:t>30 June</w:t>
      </w:r>
      <w:r w:rsidR="00637FBF" w:rsidRPr="004F0992">
        <w:rPr>
          <w:sz w:val="20"/>
        </w:rPr>
        <w:t xml:space="preserve"> 202</w:t>
      </w:r>
      <w:r w:rsidR="00E81BA3" w:rsidRPr="004F0992">
        <w:rPr>
          <w:sz w:val="20"/>
        </w:rPr>
        <w:t>1</w:t>
      </w:r>
      <w:r w:rsidRPr="004F0992">
        <w:rPr>
          <w:sz w:val="20"/>
        </w:rPr>
        <w:t xml:space="preserve">, </w:t>
      </w:r>
      <w:r w:rsidR="004E0678" w:rsidRPr="004F0992">
        <w:rPr>
          <w:sz w:val="20"/>
        </w:rPr>
        <w:t>the bank overdrafts and short</w:t>
      </w:r>
      <w:r w:rsidR="004E0678" w:rsidRPr="00AE277C">
        <w:rPr>
          <w:sz w:val="20"/>
          <w:cs/>
          <w:lang w:bidi="th-TH"/>
        </w:rPr>
        <w:t>-</w:t>
      </w:r>
      <w:r w:rsidR="004E0678" w:rsidRPr="004F0992">
        <w:rPr>
          <w:sz w:val="20"/>
        </w:rPr>
        <w:t xml:space="preserve">term credit facilities of </w:t>
      </w:r>
      <w:r w:rsidRPr="004F0992">
        <w:rPr>
          <w:sz w:val="20"/>
        </w:rPr>
        <w:t>the Group and the Company</w:t>
      </w:r>
      <w:r w:rsidR="00B102A8" w:rsidRPr="00AE277C">
        <w:rPr>
          <w:sz w:val="20"/>
          <w:cs/>
          <w:lang w:bidi="th-TH"/>
        </w:rPr>
        <w:t xml:space="preserve"> </w:t>
      </w:r>
      <w:r w:rsidRPr="004F0992">
        <w:rPr>
          <w:sz w:val="20"/>
        </w:rPr>
        <w:t xml:space="preserve">which have not yet been drawn down </w:t>
      </w:r>
      <w:r w:rsidR="00B102A8" w:rsidRPr="004F0992">
        <w:rPr>
          <w:sz w:val="20"/>
        </w:rPr>
        <w:t xml:space="preserve">amounted to Baht </w:t>
      </w:r>
      <w:r w:rsidR="00D12EEB" w:rsidRPr="00AE277C">
        <w:rPr>
          <w:rFonts w:hint="cs"/>
          <w:sz w:val="20"/>
          <w:cs/>
          <w:lang w:bidi="th-TH"/>
        </w:rPr>
        <w:t>4</w:t>
      </w:r>
      <w:r w:rsidR="00D12EEB" w:rsidRPr="00AE277C">
        <w:rPr>
          <w:sz w:val="20"/>
        </w:rPr>
        <w:t>,</w:t>
      </w:r>
      <w:r w:rsidR="00D12EEB" w:rsidRPr="00AE277C">
        <w:rPr>
          <w:sz w:val="20"/>
          <w:cs/>
          <w:lang w:bidi="th-TH"/>
        </w:rPr>
        <w:t>890</w:t>
      </w:r>
      <w:r w:rsidR="002B2AAA" w:rsidRPr="00AE277C">
        <w:rPr>
          <w:sz w:val="20"/>
        </w:rPr>
        <w:t xml:space="preserve"> </w:t>
      </w:r>
      <w:r w:rsidR="00B102A8" w:rsidRPr="004F0992">
        <w:rPr>
          <w:sz w:val="20"/>
        </w:rPr>
        <w:t xml:space="preserve">million </w:t>
      </w:r>
      <w:r w:rsidRPr="00AE277C">
        <w:rPr>
          <w:i/>
          <w:iCs/>
          <w:sz w:val="20"/>
          <w:cs/>
          <w:lang w:bidi="th-TH"/>
        </w:rPr>
        <w:t>(</w:t>
      </w:r>
      <w:r w:rsidRPr="004F0992">
        <w:rPr>
          <w:i/>
          <w:iCs/>
          <w:sz w:val="20"/>
        </w:rPr>
        <w:t>31 December 20</w:t>
      </w:r>
      <w:r w:rsidR="00E81BA3" w:rsidRPr="004F0992">
        <w:rPr>
          <w:i/>
          <w:iCs/>
          <w:sz w:val="20"/>
        </w:rPr>
        <w:t>20</w:t>
      </w:r>
      <w:r w:rsidRPr="00AE277C">
        <w:rPr>
          <w:i/>
          <w:iCs/>
          <w:sz w:val="20"/>
          <w:cs/>
          <w:lang w:bidi="th-TH"/>
        </w:rPr>
        <w:t xml:space="preserve">: </w:t>
      </w:r>
      <w:r w:rsidRPr="004F0992">
        <w:rPr>
          <w:i/>
          <w:iCs/>
          <w:sz w:val="20"/>
        </w:rPr>
        <w:t xml:space="preserve">Baht </w:t>
      </w:r>
      <w:r w:rsidR="00E81BA3" w:rsidRPr="004F0992">
        <w:rPr>
          <w:i/>
          <w:iCs/>
          <w:sz w:val="20"/>
        </w:rPr>
        <w:t>6,870</w:t>
      </w:r>
      <w:r w:rsidRPr="004F0992">
        <w:rPr>
          <w:i/>
          <w:iCs/>
          <w:sz w:val="20"/>
        </w:rPr>
        <w:t xml:space="preserve"> million</w:t>
      </w:r>
      <w:r w:rsidRPr="00AE277C">
        <w:rPr>
          <w:i/>
          <w:iCs/>
          <w:sz w:val="20"/>
          <w:cs/>
          <w:lang w:bidi="th-TH"/>
        </w:rPr>
        <w:t>)</w:t>
      </w:r>
      <w:r w:rsidRPr="00AE277C">
        <w:rPr>
          <w:sz w:val="20"/>
          <w:cs/>
          <w:lang w:bidi="th-TH"/>
        </w:rPr>
        <w:t>.</w:t>
      </w:r>
    </w:p>
    <w:p w14:paraId="5D268D61" w14:textId="1C473C26" w:rsidR="003D6888" w:rsidRPr="004F0992" w:rsidRDefault="005A321B" w:rsidP="005A321B">
      <w:pPr>
        <w:tabs>
          <w:tab w:val="left" w:pos="786"/>
        </w:tabs>
        <w:spacing w:line="240" w:lineRule="auto"/>
        <w:rPr>
          <w:sz w:val="20"/>
        </w:rPr>
      </w:pPr>
      <w:r>
        <w:rPr>
          <w:sz w:val="20"/>
        </w:rPr>
        <w:tab/>
      </w:r>
    </w:p>
    <w:p w14:paraId="73DB3F84" w14:textId="77777777" w:rsidR="005A321B" w:rsidRDefault="005A321B">
      <w:pPr>
        <w:spacing w:line="240" w:lineRule="auto"/>
        <w:rPr>
          <w:sz w:val="20"/>
        </w:rPr>
      </w:pPr>
      <w:r>
        <w:rPr>
          <w:sz w:val="20"/>
        </w:rPr>
        <w:br w:type="page"/>
      </w:r>
    </w:p>
    <w:p w14:paraId="71931D02" w14:textId="686B9D71" w:rsidR="006C072D" w:rsidRPr="004F0992" w:rsidRDefault="00954888" w:rsidP="00AB79DC">
      <w:pPr>
        <w:pStyle w:val="Heading1"/>
        <w:tabs>
          <w:tab w:val="clear" w:pos="450"/>
        </w:tabs>
      </w:pPr>
      <w:r w:rsidRPr="004F0992">
        <w:lastRenderedPageBreak/>
        <w:t>8</w:t>
      </w:r>
      <w:r w:rsidR="008C223E" w:rsidRPr="004F0992">
        <w:tab/>
      </w:r>
      <w:r w:rsidR="006C072D" w:rsidRPr="004F0992">
        <w:t>Long</w:t>
      </w:r>
      <w:r w:rsidR="006C072D" w:rsidRPr="00AE277C">
        <w:rPr>
          <w:bCs/>
          <w:cs/>
        </w:rPr>
        <w:t>-</w:t>
      </w:r>
      <w:r w:rsidR="006C072D" w:rsidRPr="004F0992">
        <w:t>term borrowings from financial institutions</w:t>
      </w:r>
    </w:p>
    <w:p w14:paraId="1D6311D2" w14:textId="77777777" w:rsidR="00BF19D6" w:rsidRPr="004F0992" w:rsidRDefault="00BF19D6" w:rsidP="00BF19D6">
      <w:pPr>
        <w:spacing w:line="240" w:lineRule="auto"/>
        <w:ind w:left="540"/>
        <w:jc w:val="thaiDistribute"/>
        <w:rPr>
          <w:sz w:val="20"/>
        </w:rPr>
      </w:pPr>
    </w:p>
    <w:p w14:paraId="226C6BF5" w14:textId="6B77420D" w:rsidR="001F7C15" w:rsidRPr="004F0992" w:rsidRDefault="001F7C15" w:rsidP="00264911">
      <w:pPr>
        <w:spacing w:line="240" w:lineRule="auto"/>
        <w:ind w:left="540"/>
        <w:jc w:val="both"/>
        <w:rPr>
          <w:spacing w:val="-2"/>
          <w:sz w:val="20"/>
        </w:rPr>
      </w:pPr>
      <w:r w:rsidRPr="004F0992">
        <w:rPr>
          <w:spacing w:val="-2"/>
          <w:sz w:val="20"/>
        </w:rPr>
        <w:t xml:space="preserve">As at </w:t>
      </w:r>
      <w:r w:rsidR="0088059B" w:rsidRPr="004F0992">
        <w:rPr>
          <w:spacing w:val="-2"/>
          <w:sz w:val="20"/>
        </w:rPr>
        <w:t>30 June</w:t>
      </w:r>
      <w:r w:rsidR="007E32DF" w:rsidRPr="004F0992">
        <w:rPr>
          <w:spacing w:val="-2"/>
          <w:sz w:val="20"/>
        </w:rPr>
        <w:t xml:space="preserve"> 2021</w:t>
      </w:r>
      <w:r w:rsidR="00D06F78" w:rsidRPr="004F0992">
        <w:rPr>
          <w:spacing w:val="-2"/>
          <w:sz w:val="20"/>
        </w:rPr>
        <w:t xml:space="preserve"> and 31 </w:t>
      </w:r>
      <w:r w:rsidRPr="004F0992">
        <w:rPr>
          <w:spacing w:val="-2"/>
          <w:sz w:val="20"/>
        </w:rPr>
        <w:t>December 20</w:t>
      </w:r>
      <w:r w:rsidR="007E32DF" w:rsidRPr="004F0992">
        <w:rPr>
          <w:spacing w:val="-2"/>
          <w:sz w:val="20"/>
        </w:rPr>
        <w:t>20</w:t>
      </w:r>
      <w:r w:rsidRPr="004F0992">
        <w:rPr>
          <w:spacing w:val="-2"/>
          <w:sz w:val="20"/>
        </w:rPr>
        <w:t xml:space="preserve">, the following are </w:t>
      </w:r>
      <w:r w:rsidR="000A6793" w:rsidRPr="004F0992">
        <w:rPr>
          <w:spacing w:val="-2"/>
          <w:sz w:val="20"/>
          <w:szCs w:val="25"/>
          <w:lang w:val="en-US" w:bidi="th-TH"/>
        </w:rPr>
        <w:t>long</w:t>
      </w:r>
      <w:r w:rsidR="000A6793" w:rsidRPr="00AE277C">
        <w:rPr>
          <w:spacing w:val="-2"/>
          <w:sz w:val="20"/>
          <w:cs/>
          <w:lang w:val="en-US" w:bidi="th-TH"/>
        </w:rPr>
        <w:t>-</w:t>
      </w:r>
      <w:r w:rsidR="000A6793" w:rsidRPr="004F0992">
        <w:rPr>
          <w:spacing w:val="-2"/>
          <w:sz w:val="20"/>
          <w:szCs w:val="25"/>
          <w:lang w:val="en-US" w:bidi="th-TH"/>
        </w:rPr>
        <w:t xml:space="preserve">term </w:t>
      </w:r>
      <w:r w:rsidR="000A6793" w:rsidRPr="004F0992">
        <w:rPr>
          <w:spacing w:val="-2"/>
          <w:sz w:val="20"/>
        </w:rPr>
        <w:t>borrowings</w:t>
      </w:r>
      <w:r w:rsidR="000A6793" w:rsidRPr="00AE277C">
        <w:rPr>
          <w:spacing w:val="-2"/>
          <w:sz w:val="20"/>
          <w:cs/>
          <w:lang w:bidi="th-TH"/>
        </w:rPr>
        <w:t xml:space="preserve"> </w:t>
      </w:r>
      <w:r w:rsidRPr="004F0992">
        <w:rPr>
          <w:spacing w:val="-2"/>
          <w:sz w:val="20"/>
        </w:rPr>
        <w:t xml:space="preserve">from </w:t>
      </w:r>
      <w:r w:rsidR="000A6793" w:rsidRPr="004F0992">
        <w:rPr>
          <w:spacing w:val="-2"/>
          <w:sz w:val="20"/>
        </w:rPr>
        <w:t>local</w:t>
      </w:r>
      <w:r w:rsidR="00F7694B" w:rsidRPr="004F0992">
        <w:rPr>
          <w:spacing w:val="-2"/>
          <w:sz w:val="20"/>
        </w:rPr>
        <w:t xml:space="preserve"> financial institution</w:t>
      </w:r>
      <w:r w:rsidRPr="004F0992">
        <w:rPr>
          <w:spacing w:val="-2"/>
          <w:sz w:val="20"/>
        </w:rPr>
        <w:t>s</w:t>
      </w:r>
      <w:r w:rsidRPr="00AE277C">
        <w:rPr>
          <w:spacing w:val="-2"/>
          <w:sz w:val="20"/>
          <w:cs/>
          <w:lang w:bidi="th-TH"/>
        </w:rPr>
        <w:t>.</w:t>
      </w:r>
    </w:p>
    <w:p w14:paraId="24D18220" w14:textId="7DE2CB79" w:rsidR="008D6801" w:rsidRPr="004F0992" w:rsidRDefault="008D6801">
      <w:pPr>
        <w:spacing w:line="240" w:lineRule="auto"/>
        <w:rPr>
          <w:sz w:val="20"/>
        </w:rPr>
      </w:pPr>
    </w:p>
    <w:tbl>
      <w:tblPr>
        <w:tblW w:w="9360" w:type="dxa"/>
        <w:tblInd w:w="450" w:type="dxa"/>
        <w:tblLayout w:type="fixed"/>
        <w:tblLook w:val="0000" w:firstRow="0" w:lastRow="0" w:firstColumn="0" w:lastColumn="0" w:noHBand="0" w:noVBand="0"/>
      </w:tblPr>
      <w:tblGrid>
        <w:gridCol w:w="540"/>
        <w:gridCol w:w="6030"/>
        <w:gridCol w:w="1350"/>
        <w:gridCol w:w="1440"/>
      </w:tblGrid>
      <w:tr w:rsidR="00735492" w:rsidRPr="004F0992" w14:paraId="0D32DBF2" w14:textId="77777777" w:rsidTr="00E6343B">
        <w:trPr>
          <w:trHeight w:val="259"/>
          <w:tblHeader/>
        </w:trPr>
        <w:tc>
          <w:tcPr>
            <w:tcW w:w="6570" w:type="dxa"/>
            <w:gridSpan w:val="2"/>
            <w:vAlign w:val="bottom"/>
          </w:tcPr>
          <w:p w14:paraId="2C3E95CD" w14:textId="77777777" w:rsidR="00735492" w:rsidRPr="004F0992" w:rsidRDefault="00735492" w:rsidP="00F726C2">
            <w:pPr>
              <w:spacing w:line="240" w:lineRule="auto"/>
              <w:ind w:left="102" w:right="12"/>
              <w:jc w:val="right"/>
              <w:rPr>
                <w:sz w:val="20"/>
              </w:rPr>
            </w:pPr>
          </w:p>
        </w:tc>
        <w:tc>
          <w:tcPr>
            <w:tcW w:w="2790" w:type="dxa"/>
            <w:gridSpan w:val="2"/>
            <w:vAlign w:val="center"/>
          </w:tcPr>
          <w:p w14:paraId="5926E598" w14:textId="77777777" w:rsidR="000A6793" w:rsidRPr="004F0992" w:rsidRDefault="000A6793" w:rsidP="000A6793">
            <w:pPr>
              <w:tabs>
                <w:tab w:val="decimal" w:pos="1062"/>
              </w:tabs>
              <w:spacing w:line="240" w:lineRule="auto"/>
              <w:jc w:val="center"/>
              <w:rPr>
                <w:b/>
                <w:sz w:val="20"/>
              </w:rPr>
            </w:pPr>
            <w:r w:rsidRPr="004F0992">
              <w:rPr>
                <w:b/>
                <w:sz w:val="20"/>
              </w:rPr>
              <w:t xml:space="preserve">Consolidated and </w:t>
            </w:r>
          </w:p>
          <w:p w14:paraId="7805AFB6" w14:textId="62BE0723" w:rsidR="00735492" w:rsidRPr="004F0992" w:rsidRDefault="000A6793" w:rsidP="00C51E5F">
            <w:pPr>
              <w:tabs>
                <w:tab w:val="left" w:pos="1512"/>
              </w:tabs>
              <w:spacing w:line="240" w:lineRule="auto"/>
              <w:ind w:left="-105" w:right="-105"/>
              <w:jc w:val="center"/>
              <w:rPr>
                <w:sz w:val="20"/>
              </w:rPr>
            </w:pPr>
            <w:r w:rsidRPr="004F0992">
              <w:rPr>
                <w:b/>
                <w:sz w:val="20"/>
              </w:rPr>
              <w:t>S</w:t>
            </w:r>
            <w:r w:rsidRPr="004F0992">
              <w:rPr>
                <w:b/>
                <w:bCs/>
                <w:sz w:val="20"/>
              </w:rPr>
              <w:t>eparate financial statements</w:t>
            </w:r>
          </w:p>
        </w:tc>
      </w:tr>
      <w:tr w:rsidR="00F06522" w:rsidRPr="004F0992" w14:paraId="74F44220" w14:textId="77777777" w:rsidTr="00E6343B">
        <w:trPr>
          <w:trHeight w:val="259"/>
          <w:tblHeader/>
        </w:trPr>
        <w:tc>
          <w:tcPr>
            <w:tcW w:w="540" w:type="dxa"/>
            <w:vAlign w:val="bottom"/>
          </w:tcPr>
          <w:p w14:paraId="448D062A" w14:textId="2A680B25" w:rsidR="00F06522" w:rsidRPr="004F0992" w:rsidRDefault="00F06522" w:rsidP="00F06522">
            <w:pPr>
              <w:spacing w:line="240" w:lineRule="auto"/>
              <w:jc w:val="center"/>
              <w:rPr>
                <w:b/>
                <w:bCs/>
                <w:sz w:val="20"/>
              </w:rPr>
            </w:pPr>
          </w:p>
        </w:tc>
        <w:tc>
          <w:tcPr>
            <w:tcW w:w="6030" w:type="dxa"/>
          </w:tcPr>
          <w:p w14:paraId="28BB3F58" w14:textId="77777777" w:rsidR="00F06522" w:rsidRPr="004F0992" w:rsidRDefault="00F06522" w:rsidP="00F06522">
            <w:pPr>
              <w:spacing w:line="240" w:lineRule="auto"/>
              <w:jc w:val="center"/>
              <w:rPr>
                <w:b/>
                <w:bCs/>
                <w:sz w:val="20"/>
              </w:rPr>
            </w:pPr>
          </w:p>
          <w:p w14:paraId="71324CE0" w14:textId="2F45EDA9" w:rsidR="00F06522" w:rsidRPr="004F0992" w:rsidRDefault="00F06522" w:rsidP="00F06522">
            <w:pPr>
              <w:spacing w:line="240" w:lineRule="auto"/>
              <w:jc w:val="center"/>
              <w:rPr>
                <w:b/>
                <w:bCs/>
                <w:sz w:val="20"/>
              </w:rPr>
            </w:pPr>
            <w:r w:rsidRPr="004F0992">
              <w:rPr>
                <w:b/>
                <w:bCs/>
                <w:sz w:val="20"/>
              </w:rPr>
              <w:t xml:space="preserve">Loan facility </w:t>
            </w:r>
            <w:r w:rsidRPr="00AE277C">
              <w:rPr>
                <w:b/>
                <w:bCs/>
                <w:sz w:val="20"/>
                <w:cs/>
                <w:lang w:bidi="th-TH"/>
              </w:rPr>
              <w:t>/</w:t>
            </w:r>
            <w:r w:rsidRPr="004F0992">
              <w:rPr>
                <w:b/>
                <w:bCs/>
                <w:sz w:val="20"/>
              </w:rPr>
              <w:t xml:space="preserve"> Repayment schedule</w:t>
            </w:r>
          </w:p>
        </w:tc>
        <w:tc>
          <w:tcPr>
            <w:tcW w:w="1350" w:type="dxa"/>
            <w:vAlign w:val="bottom"/>
          </w:tcPr>
          <w:p w14:paraId="6FBC7FF4" w14:textId="77777777" w:rsidR="0088059B" w:rsidRPr="004F0992" w:rsidRDefault="0088059B" w:rsidP="00F06522">
            <w:pPr>
              <w:spacing w:line="240" w:lineRule="auto"/>
              <w:ind w:right="12"/>
              <w:jc w:val="center"/>
              <w:rPr>
                <w:sz w:val="20"/>
              </w:rPr>
            </w:pPr>
            <w:r w:rsidRPr="004F0992">
              <w:rPr>
                <w:sz w:val="20"/>
              </w:rPr>
              <w:t>30 June</w:t>
            </w:r>
          </w:p>
          <w:p w14:paraId="31BC227D" w14:textId="2D85A648" w:rsidR="00F06522" w:rsidRPr="004F0992" w:rsidRDefault="007E32DF" w:rsidP="00F06522">
            <w:pPr>
              <w:spacing w:line="240" w:lineRule="auto"/>
              <w:ind w:right="12"/>
              <w:jc w:val="center"/>
              <w:rPr>
                <w:sz w:val="20"/>
              </w:rPr>
            </w:pPr>
            <w:r w:rsidRPr="004F0992">
              <w:rPr>
                <w:sz w:val="20"/>
              </w:rPr>
              <w:t>2021</w:t>
            </w:r>
          </w:p>
        </w:tc>
        <w:tc>
          <w:tcPr>
            <w:tcW w:w="1440" w:type="dxa"/>
            <w:vAlign w:val="bottom"/>
          </w:tcPr>
          <w:p w14:paraId="79355CC4" w14:textId="77777777" w:rsidR="00F06522" w:rsidRPr="004F0992" w:rsidRDefault="00F06522" w:rsidP="00F06522">
            <w:pPr>
              <w:spacing w:line="240" w:lineRule="auto"/>
              <w:jc w:val="center"/>
              <w:rPr>
                <w:sz w:val="20"/>
              </w:rPr>
            </w:pPr>
            <w:r w:rsidRPr="004F0992">
              <w:rPr>
                <w:sz w:val="20"/>
              </w:rPr>
              <w:t>31 December</w:t>
            </w:r>
          </w:p>
          <w:p w14:paraId="1983EBA8" w14:textId="50577AD8" w:rsidR="00F06522" w:rsidRPr="004F0992" w:rsidRDefault="00F06522" w:rsidP="00F06522">
            <w:pPr>
              <w:spacing w:line="240" w:lineRule="auto"/>
              <w:ind w:right="12"/>
              <w:jc w:val="center"/>
              <w:rPr>
                <w:sz w:val="20"/>
              </w:rPr>
            </w:pPr>
            <w:r w:rsidRPr="004F0992">
              <w:rPr>
                <w:sz w:val="20"/>
              </w:rPr>
              <w:t xml:space="preserve"> 20</w:t>
            </w:r>
            <w:r w:rsidR="007E32DF" w:rsidRPr="004F0992">
              <w:rPr>
                <w:sz w:val="20"/>
              </w:rPr>
              <w:t>20</w:t>
            </w:r>
          </w:p>
        </w:tc>
      </w:tr>
      <w:tr w:rsidR="00F06522" w:rsidRPr="004F0992" w14:paraId="4683C2F9" w14:textId="77777777" w:rsidTr="00E6343B">
        <w:trPr>
          <w:tblHeader/>
        </w:trPr>
        <w:tc>
          <w:tcPr>
            <w:tcW w:w="540" w:type="dxa"/>
          </w:tcPr>
          <w:p w14:paraId="29514FE4" w14:textId="77777777" w:rsidR="00F06522" w:rsidRPr="004F0992" w:rsidRDefault="00F06522" w:rsidP="00F06522">
            <w:pPr>
              <w:spacing w:line="240" w:lineRule="auto"/>
              <w:ind w:left="34"/>
              <w:jc w:val="center"/>
              <w:rPr>
                <w:sz w:val="20"/>
              </w:rPr>
            </w:pPr>
          </w:p>
        </w:tc>
        <w:tc>
          <w:tcPr>
            <w:tcW w:w="6030" w:type="dxa"/>
          </w:tcPr>
          <w:p w14:paraId="2F729D72" w14:textId="7EE3A6E5" w:rsidR="00F06522" w:rsidRPr="004F0992" w:rsidRDefault="00F06522" w:rsidP="00F06522">
            <w:pPr>
              <w:spacing w:line="240" w:lineRule="auto"/>
              <w:ind w:right="-115"/>
              <w:jc w:val="center"/>
              <w:rPr>
                <w:sz w:val="20"/>
                <w:lang w:val="en-US"/>
              </w:rPr>
            </w:pPr>
          </w:p>
        </w:tc>
        <w:tc>
          <w:tcPr>
            <w:tcW w:w="2790" w:type="dxa"/>
            <w:gridSpan w:val="2"/>
            <w:vAlign w:val="center"/>
          </w:tcPr>
          <w:p w14:paraId="63D03B67" w14:textId="2F24AC06" w:rsidR="00F06522" w:rsidRPr="004F0992" w:rsidRDefault="00F06522" w:rsidP="00F06522">
            <w:pPr>
              <w:tabs>
                <w:tab w:val="decimal" w:pos="1067"/>
              </w:tabs>
              <w:spacing w:line="240" w:lineRule="auto"/>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9B04A0" w:rsidRPr="004F0992" w14:paraId="13F26943" w14:textId="77777777" w:rsidTr="00E6343B">
        <w:trPr>
          <w:trHeight w:val="259"/>
        </w:trPr>
        <w:tc>
          <w:tcPr>
            <w:tcW w:w="540" w:type="dxa"/>
          </w:tcPr>
          <w:p w14:paraId="7C579B9B" w14:textId="2B485F6D" w:rsidR="009B04A0" w:rsidRPr="004F0992" w:rsidRDefault="009B04A0" w:rsidP="009B04A0">
            <w:pPr>
              <w:spacing w:line="240" w:lineRule="auto"/>
              <w:ind w:left="-16"/>
              <w:rPr>
                <w:sz w:val="20"/>
              </w:rPr>
            </w:pPr>
            <w:r w:rsidRPr="004F0992">
              <w:rPr>
                <w:sz w:val="20"/>
              </w:rPr>
              <w:t>1</w:t>
            </w:r>
          </w:p>
        </w:tc>
        <w:tc>
          <w:tcPr>
            <w:tcW w:w="6030" w:type="dxa"/>
          </w:tcPr>
          <w:p w14:paraId="47F991AE" w14:textId="2396BECD" w:rsidR="009B04A0" w:rsidRPr="004F0992" w:rsidRDefault="009B04A0" w:rsidP="009B04A0">
            <w:pPr>
              <w:spacing w:line="240" w:lineRule="atLeast"/>
              <w:ind w:left="249" w:right="-115" w:hanging="249"/>
              <w:rPr>
                <w:sz w:val="20"/>
              </w:rPr>
            </w:pPr>
            <w:r w:rsidRPr="004F0992">
              <w:rPr>
                <w:sz w:val="20"/>
              </w:rPr>
              <w:t>Credit facility amounting to Baht 2,000 million, repayable principal equally every 3 months within November 2021 and December 2021, with interest at the rate of THBFIX plus a fixed percent per annum, payable monthly</w:t>
            </w:r>
          </w:p>
        </w:tc>
        <w:tc>
          <w:tcPr>
            <w:tcW w:w="1350" w:type="dxa"/>
            <w:vAlign w:val="bottom"/>
          </w:tcPr>
          <w:p w14:paraId="4C568A2A" w14:textId="0F954BB8" w:rsidR="009B04A0" w:rsidRPr="004F0992" w:rsidRDefault="009B04A0" w:rsidP="009B04A0">
            <w:pPr>
              <w:tabs>
                <w:tab w:val="decimal" w:pos="1067"/>
              </w:tabs>
              <w:spacing w:line="240" w:lineRule="auto"/>
              <w:rPr>
                <w:sz w:val="20"/>
              </w:rPr>
            </w:pPr>
            <w:r w:rsidRPr="004F0992">
              <w:rPr>
                <w:sz w:val="20"/>
                <w:rtl/>
                <w:cs/>
              </w:rPr>
              <w:t>25</w:t>
            </w:r>
            <w:r w:rsidRPr="004F0992">
              <w:rPr>
                <w:sz w:val="20"/>
              </w:rPr>
              <w:t>0,000</w:t>
            </w:r>
          </w:p>
        </w:tc>
        <w:tc>
          <w:tcPr>
            <w:tcW w:w="1440" w:type="dxa"/>
            <w:vAlign w:val="bottom"/>
          </w:tcPr>
          <w:p w14:paraId="2EFF51D0" w14:textId="178B9EB5" w:rsidR="009B04A0" w:rsidRPr="004F0992" w:rsidRDefault="009B04A0" w:rsidP="009B04A0">
            <w:pPr>
              <w:tabs>
                <w:tab w:val="decimal" w:pos="1152"/>
              </w:tabs>
              <w:spacing w:line="240" w:lineRule="auto"/>
              <w:rPr>
                <w:sz w:val="20"/>
              </w:rPr>
            </w:pPr>
            <w:r w:rsidRPr="004F0992">
              <w:rPr>
                <w:sz w:val="20"/>
              </w:rPr>
              <w:t>500,000</w:t>
            </w:r>
          </w:p>
        </w:tc>
      </w:tr>
      <w:tr w:rsidR="009B04A0" w:rsidRPr="004F0992" w14:paraId="1D7702E7" w14:textId="77777777" w:rsidTr="00E6343B">
        <w:trPr>
          <w:trHeight w:val="259"/>
        </w:trPr>
        <w:tc>
          <w:tcPr>
            <w:tcW w:w="540" w:type="dxa"/>
          </w:tcPr>
          <w:p w14:paraId="72C8F454" w14:textId="3B7B075D" w:rsidR="009B04A0" w:rsidRPr="004F0992" w:rsidRDefault="009B04A0" w:rsidP="009B04A0">
            <w:pPr>
              <w:spacing w:line="240" w:lineRule="auto"/>
              <w:ind w:left="-16"/>
              <w:rPr>
                <w:sz w:val="20"/>
              </w:rPr>
            </w:pPr>
            <w:r w:rsidRPr="004F0992">
              <w:rPr>
                <w:sz w:val="20"/>
              </w:rPr>
              <w:t>2</w:t>
            </w:r>
          </w:p>
        </w:tc>
        <w:tc>
          <w:tcPr>
            <w:tcW w:w="6030" w:type="dxa"/>
          </w:tcPr>
          <w:p w14:paraId="2252200C" w14:textId="7B1419F6" w:rsidR="009B04A0" w:rsidRPr="004F0992" w:rsidRDefault="009B04A0" w:rsidP="009B04A0">
            <w:pPr>
              <w:spacing w:line="240" w:lineRule="atLeast"/>
              <w:ind w:left="249" w:right="-115" w:hanging="249"/>
              <w:rPr>
                <w:sz w:val="20"/>
              </w:rPr>
            </w:pPr>
            <w:r w:rsidRPr="004F0992">
              <w:rPr>
                <w:sz w:val="20"/>
              </w:rPr>
              <w:t>Credit facility amounting to Baht 500 million, repayable principal equally every 3 months within June 2021, and interest charged at a fixed rate, payable every 3 months</w:t>
            </w:r>
          </w:p>
        </w:tc>
        <w:tc>
          <w:tcPr>
            <w:tcW w:w="1350" w:type="dxa"/>
            <w:vAlign w:val="bottom"/>
          </w:tcPr>
          <w:p w14:paraId="43A424A1" w14:textId="5E0B7D12" w:rsidR="009B04A0" w:rsidRPr="004F0992" w:rsidRDefault="009B04A0" w:rsidP="009B04A0">
            <w:pPr>
              <w:tabs>
                <w:tab w:val="decimal" w:pos="1067"/>
              </w:tabs>
              <w:spacing w:line="240" w:lineRule="auto"/>
              <w:rPr>
                <w:sz w:val="20"/>
              </w:rPr>
            </w:pPr>
            <w:r w:rsidRPr="00AE277C">
              <w:rPr>
                <w:sz w:val="20"/>
                <w:cs/>
                <w:lang w:bidi="th-TH"/>
              </w:rPr>
              <w:t>-</w:t>
            </w:r>
          </w:p>
        </w:tc>
        <w:tc>
          <w:tcPr>
            <w:tcW w:w="1440" w:type="dxa"/>
            <w:vAlign w:val="bottom"/>
          </w:tcPr>
          <w:p w14:paraId="0B1E1E24" w14:textId="7C27B44B" w:rsidR="009B04A0" w:rsidRPr="004F0992" w:rsidRDefault="009B04A0" w:rsidP="009B04A0">
            <w:pPr>
              <w:tabs>
                <w:tab w:val="decimal" w:pos="1152"/>
              </w:tabs>
              <w:spacing w:line="240" w:lineRule="auto"/>
              <w:rPr>
                <w:sz w:val="20"/>
              </w:rPr>
            </w:pPr>
            <w:r w:rsidRPr="004F0992">
              <w:rPr>
                <w:sz w:val="20"/>
              </w:rPr>
              <w:t>83,333</w:t>
            </w:r>
          </w:p>
        </w:tc>
      </w:tr>
      <w:tr w:rsidR="009B04A0" w:rsidRPr="004F0992" w14:paraId="38FCE974" w14:textId="77777777" w:rsidTr="00E6343B">
        <w:trPr>
          <w:trHeight w:val="259"/>
        </w:trPr>
        <w:tc>
          <w:tcPr>
            <w:tcW w:w="540" w:type="dxa"/>
          </w:tcPr>
          <w:p w14:paraId="40CEB2AE" w14:textId="2B239635" w:rsidR="009B04A0" w:rsidRPr="004F0992" w:rsidRDefault="009B04A0" w:rsidP="009B04A0">
            <w:pPr>
              <w:spacing w:line="240" w:lineRule="auto"/>
              <w:ind w:left="-16"/>
              <w:rPr>
                <w:sz w:val="20"/>
              </w:rPr>
            </w:pPr>
            <w:r w:rsidRPr="004F0992">
              <w:rPr>
                <w:sz w:val="20"/>
              </w:rPr>
              <w:t>3</w:t>
            </w:r>
          </w:p>
        </w:tc>
        <w:tc>
          <w:tcPr>
            <w:tcW w:w="6030" w:type="dxa"/>
          </w:tcPr>
          <w:p w14:paraId="54A98C2F" w14:textId="4E4AF0FE" w:rsidR="009B04A0" w:rsidRPr="004F0992" w:rsidRDefault="009B04A0" w:rsidP="009B04A0">
            <w:pPr>
              <w:spacing w:line="240" w:lineRule="atLeast"/>
              <w:ind w:left="249" w:right="-115" w:hanging="249"/>
              <w:rPr>
                <w:sz w:val="20"/>
              </w:rPr>
            </w:pPr>
            <w:r w:rsidRPr="004F0992">
              <w:rPr>
                <w:sz w:val="20"/>
              </w:rPr>
              <w:t>Credit facility amounting to Baht 600 million, repayable principal within October 2021, and interest charged at a fixed rate, payable monthly</w:t>
            </w:r>
          </w:p>
        </w:tc>
        <w:tc>
          <w:tcPr>
            <w:tcW w:w="1350" w:type="dxa"/>
            <w:vAlign w:val="bottom"/>
          </w:tcPr>
          <w:p w14:paraId="0773D227" w14:textId="79C9FD51" w:rsidR="009B04A0" w:rsidRPr="004F0992" w:rsidRDefault="009B04A0" w:rsidP="009B04A0">
            <w:pPr>
              <w:tabs>
                <w:tab w:val="decimal" w:pos="1065"/>
              </w:tabs>
              <w:spacing w:line="240" w:lineRule="auto"/>
              <w:rPr>
                <w:sz w:val="20"/>
              </w:rPr>
            </w:pPr>
            <w:r w:rsidRPr="004F0992">
              <w:rPr>
                <w:sz w:val="20"/>
              </w:rPr>
              <w:t>600,000</w:t>
            </w:r>
          </w:p>
        </w:tc>
        <w:tc>
          <w:tcPr>
            <w:tcW w:w="1440" w:type="dxa"/>
            <w:vAlign w:val="bottom"/>
          </w:tcPr>
          <w:p w14:paraId="0151C4F0" w14:textId="3CBD3B9F" w:rsidR="009B04A0" w:rsidRPr="004F0992" w:rsidRDefault="009B04A0" w:rsidP="009B04A0">
            <w:pPr>
              <w:tabs>
                <w:tab w:val="decimal" w:pos="1152"/>
              </w:tabs>
              <w:spacing w:line="240" w:lineRule="auto"/>
              <w:rPr>
                <w:sz w:val="20"/>
              </w:rPr>
            </w:pPr>
            <w:r w:rsidRPr="004F0992">
              <w:rPr>
                <w:sz w:val="20"/>
              </w:rPr>
              <w:t>600,000</w:t>
            </w:r>
          </w:p>
        </w:tc>
      </w:tr>
      <w:tr w:rsidR="009B04A0" w:rsidRPr="004F0992" w14:paraId="06A881F1" w14:textId="77777777" w:rsidTr="00E6343B">
        <w:trPr>
          <w:trHeight w:val="259"/>
        </w:trPr>
        <w:tc>
          <w:tcPr>
            <w:tcW w:w="540" w:type="dxa"/>
          </w:tcPr>
          <w:p w14:paraId="5994DECF" w14:textId="15D3B661" w:rsidR="009B04A0" w:rsidRPr="004F0992" w:rsidRDefault="009B04A0" w:rsidP="009B04A0">
            <w:pPr>
              <w:spacing w:line="240" w:lineRule="auto"/>
              <w:ind w:left="-16"/>
              <w:rPr>
                <w:sz w:val="20"/>
              </w:rPr>
            </w:pPr>
            <w:r w:rsidRPr="004F0992">
              <w:rPr>
                <w:sz w:val="20"/>
              </w:rPr>
              <w:t>4</w:t>
            </w:r>
          </w:p>
        </w:tc>
        <w:tc>
          <w:tcPr>
            <w:tcW w:w="6030" w:type="dxa"/>
          </w:tcPr>
          <w:p w14:paraId="3F347E12" w14:textId="54F4A1C1" w:rsidR="009B04A0" w:rsidRPr="004F0992" w:rsidRDefault="009B04A0" w:rsidP="009B04A0">
            <w:pPr>
              <w:spacing w:line="240" w:lineRule="atLeast"/>
              <w:ind w:left="249" w:right="-115" w:hanging="249"/>
              <w:rPr>
                <w:sz w:val="20"/>
              </w:rPr>
            </w:pPr>
            <w:r w:rsidRPr="004F0992">
              <w:rPr>
                <w:sz w:val="20"/>
              </w:rPr>
              <w:t>Credit facility amounting to Baht 500 million, repayable principal within June 2021, and interest charged at a fixed rate,</w:t>
            </w:r>
            <w:r w:rsidRPr="00AE277C">
              <w:rPr>
                <w:sz w:val="20"/>
                <w:cs/>
                <w:lang w:bidi="th-TH"/>
              </w:rPr>
              <w:t xml:space="preserve"> </w:t>
            </w:r>
            <w:r w:rsidRPr="004F0992">
              <w:rPr>
                <w:sz w:val="20"/>
              </w:rPr>
              <w:t>payable monthly</w:t>
            </w:r>
          </w:p>
        </w:tc>
        <w:tc>
          <w:tcPr>
            <w:tcW w:w="1350" w:type="dxa"/>
            <w:vAlign w:val="bottom"/>
          </w:tcPr>
          <w:p w14:paraId="5BD54E55" w14:textId="3115AB72" w:rsidR="009B04A0" w:rsidRPr="004F0992" w:rsidRDefault="009B04A0" w:rsidP="009B04A0">
            <w:pPr>
              <w:tabs>
                <w:tab w:val="decimal" w:pos="1065"/>
              </w:tabs>
              <w:spacing w:line="240" w:lineRule="atLeast"/>
              <w:ind w:right="-115"/>
              <w:rPr>
                <w:sz w:val="20"/>
              </w:rPr>
            </w:pPr>
            <w:r w:rsidRPr="00AE277C">
              <w:rPr>
                <w:sz w:val="20"/>
                <w:cs/>
                <w:lang w:bidi="th-TH"/>
              </w:rPr>
              <w:t>-</w:t>
            </w:r>
          </w:p>
        </w:tc>
        <w:tc>
          <w:tcPr>
            <w:tcW w:w="1440" w:type="dxa"/>
            <w:vAlign w:val="bottom"/>
          </w:tcPr>
          <w:p w14:paraId="212AEBE5" w14:textId="702C206B" w:rsidR="009B04A0" w:rsidRPr="004F0992" w:rsidRDefault="009B04A0" w:rsidP="009B04A0">
            <w:pPr>
              <w:tabs>
                <w:tab w:val="decimal" w:pos="1152"/>
              </w:tabs>
              <w:spacing w:line="240" w:lineRule="auto"/>
              <w:rPr>
                <w:sz w:val="20"/>
              </w:rPr>
            </w:pPr>
            <w:r w:rsidRPr="004F0992">
              <w:rPr>
                <w:sz w:val="20"/>
              </w:rPr>
              <w:t>500,000</w:t>
            </w:r>
          </w:p>
        </w:tc>
      </w:tr>
      <w:tr w:rsidR="00375920" w:rsidRPr="004F0992" w14:paraId="1B0D6485" w14:textId="77777777" w:rsidTr="00E6343B">
        <w:trPr>
          <w:trHeight w:val="259"/>
        </w:trPr>
        <w:tc>
          <w:tcPr>
            <w:tcW w:w="540" w:type="dxa"/>
          </w:tcPr>
          <w:p w14:paraId="098DB48D" w14:textId="69313583" w:rsidR="00375920" w:rsidRPr="004F0992" w:rsidRDefault="00375920" w:rsidP="00375920">
            <w:pPr>
              <w:spacing w:line="240" w:lineRule="auto"/>
              <w:ind w:left="-16"/>
              <w:rPr>
                <w:sz w:val="20"/>
              </w:rPr>
            </w:pPr>
            <w:r w:rsidRPr="004F0992">
              <w:rPr>
                <w:sz w:val="20"/>
              </w:rPr>
              <w:t>5</w:t>
            </w:r>
          </w:p>
        </w:tc>
        <w:tc>
          <w:tcPr>
            <w:tcW w:w="6030" w:type="dxa"/>
          </w:tcPr>
          <w:p w14:paraId="1C5428F7" w14:textId="3617A1D5" w:rsidR="00375920" w:rsidRPr="004F0992" w:rsidRDefault="00375920" w:rsidP="00375920">
            <w:pPr>
              <w:spacing w:line="240" w:lineRule="atLeast"/>
              <w:ind w:left="249" w:right="-115" w:hanging="249"/>
              <w:rPr>
                <w:sz w:val="20"/>
              </w:rPr>
            </w:pPr>
            <w:r w:rsidRPr="004F0992">
              <w:rPr>
                <w:sz w:val="20"/>
              </w:rPr>
              <w:t>Credit facility amounting to Baht 500 million, repayable principal equally every 3 months within July 2021, and interest charged at a fixed rate, payable monthly</w:t>
            </w:r>
          </w:p>
        </w:tc>
        <w:tc>
          <w:tcPr>
            <w:tcW w:w="1350" w:type="dxa"/>
            <w:vAlign w:val="bottom"/>
          </w:tcPr>
          <w:p w14:paraId="63B457DB" w14:textId="157CC0C8" w:rsidR="00375920" w:rsidRPr="004F0992" w:rsidRDefault="00375920" w:rsidP="00375920">
            <w:pPr>
              <w:tabs>
                <w:tab w:val="decimal" w:pos="1065"/>
              </w:tabs>
              <w:spacing w:line="240" w:lineRule="atLeast"/>
              <w:ind w:right="-115"/>
              <w:rPr>
                <w:sz w:val="20"/>
              </w:rPr>
            </w:pPr>
            <w:r w:rsidRPr="004F0992">
              <w:rPr>
                <w:sz w:val="20"/>
              </w:rPr>
              <w:t>62,500</w:t>
            </w:r>
          </w:p>
        </w:tc>
        <w:tc>
          <w:tcPr>
            <w:tcW w:w="1440" w:type="dxa"/>
            <w:vAlign w:val="bottom"/>
          </w:tcPr>
          <w:p w14:paraId="189B5B61" w14:textId="752FC2D8" w:rsidR="00375920" w:rsidRPr="004F0992" w:rsidRDefault="00375920" w:rsidP="00375920">
            <w:pPr>
              <w:tabs>
                <w:tab w:val="decimal" w:pos="1152"/>
              </w:tabs>
              <w:spacing w:line="240" w:lineRule="auto"/>
              <w:rPr>
                <w:sz w:val="20"/>
              </w:rPr>
            </w:pPr>
            <w:r w:rsidRPr="004F0992">
              <w:rPr>
                <w:sz w:val="20"/>
              </w:rPr>
              <w:t>187,500</w:t>
            </w:r>
          </w:p>
        </w:tc>
      </w:tr>
      <w:tr w:rsidR="00375920" w:rsidRPr="004F0992" w14:paraId="35DFF375" w14:textId="77777777" w:rsidTr="00E6343B">
        <w:trPr>
          <w:trHeight w:val="259"/>
        </w:trPr>
        <w:tc>
          <w:tcPr>
            <w:tcW w:w="540" w:type="dxa"/>
          </w:tcPr>
          <w:p w14:paraId="6BD5F258" w14:textId="608CBAEE" w:rsidR="00375920" w:rsidRPr="004F0992" w:rsidRDefault="00375920" w:rsidP="00375920">
            <w:pPr>
              <w:spacing w:line="240" w:lineRule="atLeast"/>
              <w:ind w:left="-16"/>
              <w:rPr>
                <w:sz w:val="20"/>
              </w:rPr>
            </w:pPr>
            <w:r w:rsidRPr="004F0992">
              <w:rPr>
                <w:sz w:val="20"/>
              </w:rPr>
              <w:t>6</w:t>
            </w:r>
          </w:p>
        </w:tc>
        <w:tc>
          <w:tcPr>
            <w:tcW w:w="6030" w:type="dxa"/>
          </w:tcPr>
          <w:p w14:paraId="09BF045F" w14:textId="57B123DE" w:rsidR="00375920" w:rsidRPr="004F0992" w:rsidRDefault="00375920" w:rsidP="00375920">
            <w:pPr>
              <w:spacing w:line="240" w:lineRule="atLeast"/>
              <w:ind w:left="249" w:right="-115" w:hanging="249"/>
              <w:rPr>
                <w:sz w:val="20"/>
              </w:rPr>
            </w:pPr>
            <w:r w:rsidRPr="004F0992">
              <w:rPr>
                <w:sz w:val="20"/>
              </w:rPr>
              <w:t>Credit facility amounting to Baht 1,000 million, repayable principal within March 2021, and interest charged at a fixed rate, payable monthly</w:t>
            </w:r>
          </w:p>
        </w:tc>
        <w:tc>
          <w:tcPr>
            <w:tcW w:w="1350" w:type="dxa"/>
            <w:vAlign w:val="bottom"/>
          </w:tcPr>
          <w:p w14:paraId="0017614B" w14:textId="0799685B" w:rsidR="00375920" w:rsidRPr="004F0992" w:rsidRDefault="00375920" w:rsidP="00375920">
            <w:pPr>
              <w:tabs>
                <w:tab w:val="decimal" w:pos="1065"/>
              </w:tabs>
              <w:spacing w:line="240" w:lineRule="atLeast"/>
              <w:ind w:right="-115"/>
              <w:rPr>
                <w:sz w:val="20"/>
              </w:rPr>
            </w:pPr>
            <w:r w:rsidRPr="00AE277C">
              <w:rPr>
                <w:sz w:val="20"/>
                <w:cs/>
                <w:lang w:bidi="th-TH"/>
              </w:rPr>
              <w:t>-</w:t>
            </w:r>
          </w:p>
        </w:tc>
        <w:tc>
          <w:tcPr>
            <w:tcW w:w="1440" w:type="dxa"/>
            <w:vAlign w:val="bottom"/>
          </w:tcPr>
          <w:p w14:paraId="1BFC373E" w14:textId="49E9F611" w:rsidR="00375920" w:rsidRPr="004F0992" w:rsidRDefault="00375920" w:rsidP="00375920">
            <w:pPr>
              <w:tabs>
                <w:tab w:val="decimal" w:pos="1156"/>
              </w:tabs>
              <w:spacing w:line="240" w:lineRule="atLeast"/>
              <w:rPr>
                <w:sz w:val="20"/>
              </w:rPr>
            </w:pPr>
            <w:r w:rsidRPr="004F0992">
              <w:rPr>
                <w:sz w:val="20"/>
              </w:rPr>
              <w:t>1,000,000</w:t>
            </w:r>
          </w:p>
        </w:tc>
      </w:tr>
      <w:tr w:rsidR="00375920" w:rsidRPr="004F0992" w14:paraId="63DA3D8B" w14:textId="77777777" w:rsidTr="00E6343B">
        <w:trPr>
          <w:trHeight w:val="259"/>
        </w:trPr>
        <w:tc>
          <w:tcPr>
            <w:tcW w:w="540" w:type="dxa"/>
          </w:tcPr>
          <w:p w14:paraId="2D967C26" w14:textId="176DC7A9" w:rsidR="00375920" w:rsidRPr="004F0992" w:rsidRDefault="00375920" w:rsidP="00375920">
            <w:pPr>
              <w:spacing w:line="240" w:lineRule="atLeast"/>
              <w:ind w:left="-16"/>
              <w:rPr>
                <w:sz w:val="20"/>
              </w:rPr>
            </w:pPr>
            <w:r w:rsidRPr="004F0992">
              <w:rPr>
                <w:sz w:val="20"/>
              </w:rPr>
              <w:t>7</w:t>
            </w:r>
          </w:p>
        </w:tc>
        <w:tc>
          <w:tcPr>
            <w:tcW w:w="6030" w:type="dxa"/>
          </w:tcPr>
          <w:p w14:paraId="01257D20" w14:textId="441C8880" w:rsidR="00375920" w:rsidRPr="004F0992" w:rsidRDefault="00375920" w:rsidP="00375920">
            <w:pPr>
              <w:spacing w:line="240" w:lineRule="atLeast"/>
              <w:ind w:left="249" w:right="-115" w:hanging="249"/>
              <w:rPr>
                <w:sz w:val="20"/>
              </w:rPr>
            </w:pPr>
            <w:r w:rsidRPr="004F0992">
              <w:rPr>
                <w:sz w:val="20"/>
              </w:rPr>
              <w:t>Credit facility amounting to Baht 250 million, repayable principal equally every 3 months within December 2021, and interest charged at a fixed rate, payable monthly</w:t>
            </w:r>
          </w:p>
        </w:tc>
        <w:tc>
          <w:tcPr>
            <w:tcW w:w="1350" w:type="dxa"/>
            <w:vAlign w:val="bottom"/>
          </w:tcPr>
          <w:p w14:paraId="163DD466" w14:textId="23451B8A" w:rsidR="00375920" w:rsidRPr="004F0992" w:rsidRDefault="00375920" w:rsidP="00375920">
            <w:pPr>
              <w:tabs>
                <w:tab w:val="decimal" w:pos="1065"/>
              </w:tabs>
              <w:spacing w:line="240" w:lineRule="atLeast"/>
              <w:ind w:right="-115"/>
              <w:rPr>
                <w:sz w:val="20"/>
              </w:rPr>
            </w:pPr>
            <w:r w:rsidRPr="004F0992">
              <w:rPr>
                <w:sz w:val="20"/>
              </w:rPr>
              <w:t>62,500</w:t>
            </w:r>
          </w:p>
        </w:tc>
        <w:tc>
          <w:tcPr>
            <w:tcW w:w="1440" w:type="dxa"/>
            <w:vAlign w:val="bottom"/>
          </w:tcPr>
          <w:p w14:paraId="5D0A0121" w14:textId="50C68068" w:rsidR="00375920" w:rsidRPr="004F0992" w:rsidRDefault="00375920" w:rsidP="00375920">
            <w:pPr>
              <w:tabs>
                <w:tab w:val="decimal" w:pos="1152"/>
              </w:tabs>
              <w:spacing w:line="240" w:lineRule="atLeast"/>
              <w:rPr>
                <w:sz w:val="20"/>
              </w:rPr>
            </w:pPr>
            <w:r w:rsidRPr="004F0992">
              <w:rPr>
                <w:sz w:val="20"/>
              </w:rPr>
              <w:t>125,000</w:t>
            </w:r>
          </w:p>
        </w:tc>
      </w:tr>
      <w:tr w:rsidR="00CD75EF" w:rsidRPr="004F0992" w14:paraId="014ECBD3" w14:textId="77777777" w:rsidTr="00E6343B">
        <w:trPr>
          <w:trHeight w:val="259"/>
        </w:trPr>
        <w:tc>
          <w:tcPr>
            <w:tcW w:w="540" w:type="dxa"/>
          </w:tcPr>
          <w:p w14:paraId="14A717E4" w14:textId="419EB2E8" w:rsidR="00CD75EF" w:rsidRPr="004F0992" w:rsidRDefault="00CD75EF" w:rsidP="00CD75EF">
            <w:pPr>
              <w:spacing w:line="240" w:lineRule="atLeast"/>
              <w:ind w:left="-16"/>
              <w:rPr>
                <w:sz w:val="20"/>
              </w:rPr>
            </w:pPr>
            <w:r w:rsidRPr="004F0992">
              <w:rPr>
                <w:sz w:val="20"/>
              </w:rPr>
              <w:t>8</w:t>
            </w:r>
          </w:p>
        </w:tc>
        <w:tc>
          <w:tcPr>
            <w:tcW w:w="6030" w:type="dxa"/>
          </w:tcPr>
          <w:p w14:paraId="694C5194" w14:textId="6671FA85" w:rsidR="00CD75EF" w:rsidRPr="004F0992" w:rsidRDefault="00CD75EF" w:rsidP="00CD75EF">
            <w:pPr>
              <w:spacing w:line="240" w:lineRule="atLeast"/>
              <w:ind w:left="249" w:right="-115" w:hanging="249"/>
              <w:rPr>
                <w:sz w:val="20"/>
              </w:rPr>
            </w:pPr>
            <w:r w:rsidRPr="004F0992">
              <w:rPr>
                <w:sz w:val="20"/>
              </w:rPr>
              <w:t>Credit facility amounting to Baht 500 million, repayable principal equally every 3 months within February 2023, and interest charged at a fixed rate, payable every 3 months</w:t>
            </w:r>
          </w:p>
        </w:tc>
        <w:tc>
          <w:tcPr>
            <w:tcW w:w="1350" w:type="dxa"/>
            <w:vAlign w:val="bottom"/>
          </w:tcPr>
          <w:p w14:paraId="2FE28D1C" w14:textId="0912F4DF" w:rsidR="00CD75EF" w:rsidRPr="004F0992" w:rsidRDefault="00CD75EF" w:rsidP="00CD75EF">
            <w:pPr>
              <w:tabs>
                <w:tab w:val="decimal" w:pos="1065"/>
              </w:tabs>
              <w:spacing w:line="240" w:lineRule="atLeast"/>
              <w:ind w:right="-115"/>
              <w:rPr>
                <w:sz w:val="20"/>
              </w:rPr>
            </w:pPr>
            <w:r w:rsidRPr="004F0992">
              <w:rPr>
                <w:sz w:val="20"/>
              </w:rPr>
              <w:t>291,667</w:t>
            </w:r>
          </w:p>
        </w:tc>
        <w:tc>
          <w:tcPr>
            <w:tcW w:w="1440" w:type="dxa"/>
            <w:vAlign w:val="bottom"/>
          </w:tcPr>
          <w:p w14:paraId="214C25B1" w14:textId="674D6793" w:rsidR="00CD75EF" w:rsidRPr="004F0992" w:rsidRDefault="00CD75EF" w:rsidP="00CD75EF">
            <w:pPr>
              <w:tabs>
                <w:tab w:val="decimal" w:pos="1152"/>
              </w:tabs>
              <w:spacing w:line="240" w:lineRule="atLeast"/>
              <w:rPr>
                <w:sz w:val="20"/>
              </w:rPr>
            </w:pPr>
            <w:r w:rsidRPr="004F0992">
              <w:rPr>
                <w:sz w:val="20"/>
              </w:rPr>
              <w:t>375,000</w:t>
            </w:r>
          </w:p>
        </w:tc>
      </w:tr>
      <w:tr w:rsidR="00CD75EF" w:rsidRPr="004F0992" w14:paraId="1C21130F" w14:textId="77777777" w:rsidTr="00E6343B">
        <w:trPr>
          <w:trHeight w:val="259"/>
        </w:trPr>
        <w:tc>
          <w:tcPr>
            <w:tcW w:w="540" w:type="dxa"/>
          </w:tcPr>
          <w:p w14:paraId="6E08142E" w14:textId="1259CF09" w:rsidR="00CD75EF" w:rsidRPr="004F0992" w:rsidRDefault="00CD75EF" w:rsidP="00CD75EF">
            <w:pPr>
              <w:spacing w:line="240" w:lineRule="atLeast"/>
              <w:ind w:left="-16"/>
              <w:rPr>
                <w:sz w:val="20"/>
              </w:rPr>
            </w:pPr>
            <w:r w:rsidRPr="004F0992">
              <w:rPr>
                <w:sz w:val="20"/>
              </w:rPr>
              <w:t>9</w:t>
            </w:r>
          </w:p>
        </w:tc>
        <w:tc>
          <w:tcPr>
            <w:tcW w:w="6030" w:type="dxa"/>
          </w:tcPr>
          <w:p w14:paraId="46FB235E" w14:textId="21C19E81" w:rsidR="00CD75EF" w:rsidRPr="004F0992" w:rsidRDefault="00CD75EF" w:rsidP="00CD75EF">
            <w:pPr>
              <w:spacing w:line="240" w:lineRule="atLeast"/>
              <w:ind w:left="249" w:right="-115" w:hanging="249"/>
              <w:rPr>
                <w:sz w:val="20"/>
                <w:rtl/>
                <w:cs/>
              </w:rPr>
            </w:pPr>
            <w:r w:rsidRPr="004F0992">
              <w:rPr>
                <w:sz w:val="20"/>
              </w:rPr>
              <w:t>Credit facility amounting to Baht 500 million, repayable principal within September 2021, and interest charged at a fixed rate,</w:t>
            </w:r>
            <w:r w:rsidRPr="00AE277C">
              <w:rPr>
                <w:sz w:val="20"/>
                <w:cs/>
                <w:lang w:bidi="th-TH"/>
              </w:rPr>
              <w:t xml:space="preserve"> </w:t>
            </w:r>
            <w:r w:rsidRPr="004F0992">
              <w:rPr>
                <w:sz w:val="20"/>
              </w:rPr>
              <w:t>payable monthly</w:t>
            </w:r>
          </w:p>
        </w:tc>
        <w:tc>
          <w:tcPr>
            <w:tcW w:w="1350" w:type="dxa"/>
            <w:vAlign w:val="bottom"/>
          </w:tcPr>
          <w:p w14:paraId="2B88B454" w14:textId="3748B227" w:rsidR="00CD75EF" w:rsidRPr="004F0992" w:rsidRDefault="00CD75EF" w:rsidP="00CD75EF">
            <w:pPr>
              <w:tabs>
                <w:tab w:val="decimal" w:pos="1065"/>
              </w:tabs>
              <w:spacing w:line="240" w:lineRule="atLeast"/>
              <w:ind w:right="-115"/>
              <w:rPr>
                <w:sz w:val="20"/>
              </w:rPr>
            </w:pPr>
            <w:r w:rsidRPr="004F0992">
              <w:rPr>
                <w:sz w:val="20"/>
              </w:rPr>
              <w:t>500,000</w:t>
            </w:r>
          </w:p>
        </w:tc>
        <w:tc>
          <w:tcPr>
            <w:tcW w:w="1440" w:type="dxa"/>
            <w:vAlign w:val="bottom"/>
          </w:tcPr>
          <w:p w14:paraId="367AB290" w14:textId="119A9199" w:rsidR="00CD75EF" w:rsidRPr="004F0992" w:rsidRDefault="00CD75EF" w:rsidP="00CD75EF">
            <w:pPr>
              <w:tabs>
                <w:tab w:val="decimal" w:pos="1152"/>
              </w:tabs>
              <w:spacing w:line="240" w:lineRule="atLeast"/>
              <w:rPr>
                <w:sz w:val="20"/>
                <w:cs/>
                <w:lang w:bidi="th-TH"/>
              </w:rPr>
            </w:pPr>
            <w:r w:rsidRPr="004F0992">
              <w:rPr>
                <w:sz w:val="20"/>
                <w:lang w:bidi="th-TH"/>
              </w:rPr>
              <w:t>500,000</w:t>
            </w:r>
          </w:p>
        </w:tc>
      </w:tr>
      <w:tr w:rsidR="00CD75EF" w:rsidRPr="004F0992" w14:paraId="5EE6CD3B" w14:textId="77777777" w:rsidTr="00E6343B">
        <w:trPr>
          <w:trHeight w:val="259"/>
        </w:trPr>
        <w:tc>
          <w:tcPr>
            <w:tcW w:w="540" w:type="dxa"/>
          </w:tcPr>
          <w:p w14:paraId="0879BBA6" w14:textId="2BC3DF33" w:rsidR="00CD75EF" w:rsidRPr="004F0992" w:rsidRDefault="00CD75EF" w:rsidP="00CD75EF">
            <w:pPr>
              <w:spacing w:line="240" w:lineRule="atLeast"/>
              <w:ind w:left="-16"/>
              <w:rPr>
                <w:sz w:val="20"/>
              </w:rPr>
            </w:pPr>
            <w:r w:rsidRPr="004F0992">
              <w:rPr>
                <w:sz w:val="20"/>
              </w:rPr>
              <w:t>10</w:t>
            </w:r>
          </w:p>
        </w:tc>
        <w:tc>
          <w:tcPr>
            <w:tcW w:w="6030" w:type="dxa"/>
          </w:tcPr>
          <w:p w14:paraId="41207A17" w14:textId="1BEA8FC2" w:rsidR="00CD75EF" w:rsidRPr="004F0992" w:rsidRDefault="00CD75EF" w:rsidP="00CD75EF">
            <w:pPr>
              <w:spacing w:line="240" w:lineRule="atLeast"/>
              <w:ind w:left="249" w:right="-115" w:hanging="249"/>
              <w:rPr>
                <w:sz w:val="20"/>
              </w:rPr>
            </w:pPr>
            <w:r w:rsidRPr="004F0992">
              <w:rPr>
                <w:sz w:val="20"/>
              </w:rPr>
              <w:t>Credit facility amounting to Baht 1,000 million, repayable principal within April 2022, and interest charged at a fixed rate, payable every</w:t>
            </w:r>
            <w:r w:rsidRPr="00AE277C">
              <w:rPr>
                <w:sz w:val="20"/>
                <w:cs/>
                <w:lang w:bidi="th-TH"/>
              </w:rPr>
              <w:t xml:space="preserve"> </w:t>
            </w:r>
            <w:r w:rsidRPr="004F0992">
              <w:rPr>
                <w:sz w:val="20"/>
              </w:rPr>
              <w:br/>
              <w:t>3 months</w:t>
            </w:r>
          </w:p>
        </w:tc>
        <w:tc>
          <w:tcPr>
            <w:tcW w:w="1350" w:type="dxa"/>
            <w:vAlign w:val="bottom"/>
          </w:tcPr>
          <w:p w14:paraId="15F8AA54" w14:textId="7AE76346" w:rsidR="00CD75EF" w:rsidRPr="004F0992" w:rsidRDefault="00CD75EF" w:rsidP="00CD75EF">
            <w:pPr>
              <w:tabs>
                <w:tab w:val="decimal" w:pos="1065"/>
              </w:tabs>
              <w:spacing w:line="240" w:lineRule="atLeast"/>
              <w:ind w:right="-115"/>
              <w:rPr>
                <w:sz w:val="20"/>
              </w:rPr>
            </w:pPr>
            <w:r w:rsidRPr="004F0992">
              <w:rPr>
                <w:sz w:val="20"/>
              </w:rPr>
              <w:t>1,000,000</w:t>
            </w:r>
          </w:p>
        </w:tc>
        <w:tc>
          <w:tcPr>
            <w:tcW w:w="1440" w:type="dxa"/>
            <w:vAlign w:val="bottom"/>
          </w:tcPr>
          <w:p w14:paraId="7FAB04DF" w14:textId="43C4C58D" w:rsidR="00CD75EF" w:rsidRPr="004F0992" w:rsidRDefault="00CD75EF" w:rsidP="00CD75EF">
            <w:pPr>
              <w:tabs>
                <w:tab w:val="decimal" w:pos="1152"/>
              </w:tabs>
              <w:spacing w:line="240" w:lineRule="atLeast"/>
              <w:rPr>
                <w:sz w:val="20"/>
                <w:cs/>
                <w:lang w:bidi="th-TH"/>
              </w:rPr>
            </w:pPr>
            <w:r w:rsidRPr="004F0992">
              <w:rPr>
                <w:sz w:val="20"/>
                <w:lang w:bidi="th-TH"/>
              </w:rPr>
              <w:t>1,000,000</w:t>
            </w:r>
          </w:p>
        </w:tc>
      </w:tr>
      <w:tr w:rsidR="00CD75EF" w:rsidRPr="004F0992" w14:paraId="1CFE1A6E" w14:textId="77777777" w:rsidTr="00E6343B">
        <w:trPr>
          <w:trHeight w:val="259"/>
        </w:trPr>
        <w:tc>
          <w:tcPr>
            <w:tcW w:w="540" w:type="dxa"/>
          </w:tcPr>
          <w:p w14:paraId="393454EA" w14:textId="526ABA63" w:rsidR="00CD75EF" w:rsidRPr="004F0992" w:rsidRDefault="00CD75EF" w:rsidP="00CD75EF">
            <w:pPr>
              <w:spacing w:line="240" w:lineRule="atLeast"/>
              <w:ind w:left="-16"/>
              <w:rPr>
                <w:sz w:val="20"/>
              </w:rPr>
            </w:pPr>
            <w:r w:rsidRPr="004F0992">
              <w:rPr>
                <w:sz w:val="20"/>
              </w:rPr>
              <w:t>11</w:t>
            </w:r>
          </w:p>
        </w:tc>
        <w:tc>
          <w:tcPr>
            <w:tcW w:w="6030" w:type="dxa"/>
          </w:tcPr>
          <w:p w14:paraId="27AA796A" w14:textId="78F0E56A" w:rsidR="00CD75EF" w:rsidRPr="004F0992" w:rsidRDefault="00CD75EF" w:rsidP="00CD75EF">
            <w:pPr>
              <w:spacing w:line="240" w:lineRule="atLeast"/>
              <w:ind w:left="249" w:right="-115" w:hanging="249"/>
              <w:rPr>
                <w:sz w:val="20"/>
              </w:rPr>
            </w:pPr>
            <w:r w:rsidRPr="004F0992">
              <w:rPr>
                <w:sz w:val="20"/>
              </w:rPr>
              <w:t>Credit facility amounting to Baht 300 million, repayable principal within October 2021, and interest charged at a fixed rate,</w:t>
            </w:r>
            <w:r w:rsidRPr="00AE277C">
              <w:rPr>
                <w:sz w:val="20"/>
                <w:cs/>
                <w:lang w:bidi="th-TH"/>
              </w:rPr>
              <w:t xml:space="preserve"> </w:t>
            </w:r>
            <w:r w:rsidRPr="004F0992">
              <w:rPr>
                <w:sz w:val="20"/>
              </w:rPr>
              <w:t>payable monthly</w:t>
            </w:r>
          </w:p>
        </w:tc>
        <w:tc>
          <w:tcPr>
            <w:tcW w:w="1350" w:type="dxa"/>
            <w:vAlign w:val="bottom"/>
          </w:tcPr>
          <w:p w14:paraId="52009A45" w14:textId="19D85DDB" w:rsidR="00CD75EF" w:rsidRPr="004F0992" w:rsidRDefault="00CD75EF" w:rsidP="00CD75EF">
            <w:pPr>
              <w:tabs>
                <w:tab w:val="decimal" w:pos="1065"/>
              </w:tabs>
              <w:spacing w:line="240" w:lineRule="atLeast"/>
              <w:ind w:right="-115"/>
              <w:rPr>
                <w:sz w:val="20"/>
              </w:rPr>
            </w:pPr>
            <w:r w:rsidRPr="004F0992">
              <w:rPr>
                <w:sz w:val="20"/>
              </w:rPr>
              <w:t>300,000</w:t>
            </w:r>
          </w:p>
        </w:tc>
        <w:tc>
          <w:tcPr>
            <w:tcW w:w="1440" w:type="dxa"/>
            <w:vAlign w:val="bottom"/>
          </w:tcPr>
          <w:p w14:paraId="7C2B1CD5" w14:textId="44A2C948" w:rsidR="00CD75EF" w:rsidRPr="004F0992" w:rsidRDefault="00CD75EF" w:rsidP="00CD75EF">
            <w:pPr>
              <w:tabs>
                <w:tab w:val="decimal" w:pos="1152"/>
              </w:tabs>
              <w:spacing w:line="240" w:lineRule="atLeast"/>
              <w:rPr>
                <w:sz w:val="20"/>
                <w:cs/>
                <w:lang w:bidi="th-TH"/>
              </w:rPr>
            </w:pPr>
            <w:r w:rsidRPr="004F0992">
              <w:rPr>
                <w:sz w:val="20"/>
                <w:lang w:bidi="th-TH"/>
              </w:rPr>
              <w:t>300,000</w:t>
            </w:r>
          </w:p>
        </w:tc>
      </w:tr>
      <w:tr w:rsidR="00CD75EF" w:rsidRPr="004F0992" w14:paraId="7ABD6035" w14:textId="77777777" w:rsidTr="00E6343B">
        <w:trPr>
          <w:trHeight w:val="259"/>
        </w:trPr>
        <w:tc>
          <w:tcPr>
            <w:tcW w:w="540" w:type="dxa"/>
          </w:tcPr>
          <w:p w14:paraId="4CAC4177" w14:textId="68F20588" w:rsidR="00CD75EF" w:rsidRPr="004F0992" w:rsidRDefault="00CD75EF" w:rsidP="00CD75EF">
            <w:pPr>
              <w:spacing w:line="240" w:lineRule="atLeast"/>
              <w:ind w:left="-16"/>
              <w:rPr>
                <w:sz w:val="20"/>
              </w:rPr>
            </w:pPr>
            <w:r w:rsidRPr="004F0992">
              <w:rPr>
                <w:sz w:val="20"/>
              </w:rPr>
              <w:t>12</w:t>
            </w:r>
          </w:p>
        </w:tc>
        <w:tc>
          <w:tcPr>
            <w:tcW w:w="6030" w:type="dxa"/>
          </w:tcPr>
          <w:p w14:paraId="07583D63" w14:textId="27CB0F9E" w:rsidR="00CD75EF" w:rsidRPr="004F0992" w:rsidRDefault="00CD75EF" w:rsidP="00CD75EF">
            <w:pPr>
              <w:spacing w:line="240" w:lineRule="atLeast"/>
              <w:ind w:left="249" w:right="-115" w:hanging="249"/>
              <w:rPr>
                <w:sz w:val="20"/>
              </w:rPr>
            </w:pPr>
            <w:r w:rsidRPr="004F0992">
              <w:rPr>
                <w:sz w:val="20"/>
              </w:rPr>
              <w:t>Credit facility amounting to Baht 4,958 million, repayable principal within July 2022, and interest charged at a fixed rate,</w:t>
            </w:r>
            <w:r w:rsidRPr="00AE277C">
              <w:rPr>
                <w:sz w:val="20"/>
                <w:cs/>
                <w:lang w:bidi="th-TH"/>
              </w:rPr>
              <w:t xml:space="preserve"> </w:t>
            </w:r>
            <w:r w:rsidRPr="004F0992">
              <w:rPr>
                <w:sz w:val="20"/>
              </w:rPr>
              <w:t>payable monthly</w:t>
            </w:r>
          </w:p>
        </w:tc>
        <w:tc>
          <w:tcPr>
            <w:tcW w:w="1350" w:type="dxa"/>
            <w:vAlign w:val="bottom"/>
          </w:tcPr>
          <w:p w14:paraId="5F37B98F" w14:textId="1C9563EA" w:rsidR="00CD75EF" w:rsidRPr="004F0992" w:rsidRDefault="00CD75EF" w:rsidP="00CD75EF">
            <w:pPr>
              <w:tabs>
                <w:tab w:val="decimal" w:pos="1065"/>
              </w:tabs>
              <w:spacing w:line="240" w:lineRule="atLeast"/>
              <w:ind w:right="-115"/>
              <w:rPr>
                <w:sz w:val="20"/>
              </w:rPr>
            </w:pPr>
            <w:r w:rsidRPr="004F0992">
              <w:rPr>
                <w:sz w:val="20"/>
              </w:rPr>
              <w:t>4,958,000</w:t>
            </w:r>
          </w:p>
        </w:tc>
        <w:tc>
          <w:tcPr>
            <w:tcW w:w="1440" w:type="dxa"/>
            <w:vAlign w:val="bottom"/>
          </w:tcPr>
          <w:p w14:paraId="77D67E6F" w14:textId="6510AE19" w:rsidR="00CD75EF" w:rsidRPr="004F0992" w:rsidRDefault="00CD75EF" w:rsidP="00CD75EF">
            <w:pPr>
              <w:tabs>
                <w:tab w:val="decimal" w:pos="1152"/>
              </w:tabs>
              <w:spacing w:line="240" w:lineRule="atLeast"/>
              <w:rPr>
                <w:sz w:val="20"/>
                <w:lang w:bidi="th-TH"/>
              </w:rPr>
            </w:pPr>
            <w:r w:rsidRPr="004F0992">
              <w:rPr>
                <w:sz w:val="20"/>
              </w:rPr>
              <w:t>4,958,000</w:t>
            </w:r>
          </w:p>
        </w:tc>
      </w:tr>
      <w:tr w:rsidR="00C65625" w:rsidRPr="004F0992" w14:paraId="28A1EFB6" w14:textId="77777777" w:rsidTr="00E6343B">
        <w:trPr>
          <w:trHeight w:val="259"/>
        </w:trPr>
        <w:tc>
          <w:tcPr>
            <w:tcW w:w="540" w:type="dxa"/>
          </w:tcPr>
          <w:p w14:paraId="7AA5BC6B" w14:textId="28451042" w:rsidR="00C65625" w:rsidRPr="004F0992" w:rsidRDefault="00C65625" w:rsidP="00C65625">
            <w:pPr>
              <w:spacing w:line="240" w:lineRule="atLeast"/>
              <w:ind w:left="-16"/>
              <w:rPr>
                <w:sz w:val="20"/>
              </w:rPr>
            </w:pPr>
            <w:r w:rsidRPr="004F0992">
              <w:rPr>
                <w:sz w:val="20"/>
              </w:rPr>
              <w:t>1</w:t>
            </w:r>
            <w:r w:rsidRPr="004F0992">
              <w:rPr>
                <w:sz w:val="20"/>
                <w:cs/>
                <w:lang w:bidi="th-TH"/>
              </w:rPr>
              <w:t>3</w:t>
            </w:r>
          </w:p>
        </w:tc>
        <w:tc>
          <w:tcPr>
            <w:tcW w:w="6030" w:type="dxa"/>
          </w:tcPr>
          <w:p w14:paraId="433A40B1" w14:textId="7C8D868B" w:rsidR="00C65625" w:rsidRPr="004F0992" w:rsidRDefault="00C65625" w:rsidP="00C65625">
            <w:pPr>
              <w:spacing w:line="240" w:lineRule="atLeast"/>
              <w:ind w:left="249" w:right="-115" w:hanging="249"/>
              <w:rPr>
                <w:sz w:val="20"/>
              </w:rPr>
            </w:pPr>
            <w:r w:rsidRPr="004F0992">
              <w:rPr>
                <w:sz w:val="20"/>
              </w:rPr>
              <w:t>Credit facility amounting to Baht 1,000 million, repayable principal within September 2022, and interest charged at a fixed rate, payable monthly</w:t>
            </w:r>
          </w:p>
        </w:tc>
        <w:tc>
          <w:tcPr>
            <w:tcW w:w="1350" w:type="dxa"/>
            <w:vAlign w:val="bottom"/>
          </w:tcPr>
          <w:p w14:paraId="2CD0AED4" w14:textId="5C6F8924" w:rsidR="00C65625" w:rsidRPr="004F0992" w:rsidRDefault="00C65625" w:rsidP="00C65625">
            <w:pPr>
              <w:tabs>
                <w:tab w:val="decimal" w:pos="1065"/>
              </w:tabs>
              <w:spacing w:line="240" w:lineRule="atLeast"/>
              <w:ind w:right="-115"/>
              <w:rPr>
                <w:sz w:val="20"/>
              </w:rPr>
            </w:pPr>
            <w:r w:rsidRPr="004F0992">
              <w:rPr>
                <w:sz w:val="20"/>
              </w:rPr>
              <w:t>1,000,000</w:t>
            </w:r>
          </w:p>
        </w:tc>
        <w:tc>
          <w:tcPr>
            <w:tcW w:w="1440" w:type="dxa"/>
            <w:vAlign w:val="bottom"/>
          </w:tcPr>
          <w:p w14:paraId="5CCFBD67" w14:textId="3DED13A7" w:rsidR="00C65625" w:rsidRPr="004F0992" w:rsidRDefault="00C65625" w:rsidP="00C65625">
            <w:pPr>
              <w:tabs>
                <w:tab w:val="decimal" w:pos="1152"/>
              </w:tabs>
              <w:spacing w:line="240" w:lineRule="atLeast"/>
              <w:rPr>
                <w:sz w:val="20"/>
              </w:rPr>
            </w:pPr>
            <w:r w:rsidRPr="00AE277C">
              <w:rPr>
                <w:sz w:val="20"/>
                <w:cs/>
                <w:lang w:eastAsia="en-GB" w:bidi="th-TH"/>
              </w:rPr>
              <w:t>-</w:t>
            </w:r>
          </w:p>
        </w:tc>
      </w:tr>
      <w:tr w:rsidR="00C65625" w:rsidRPr="004F0992" w14:paraId="29E91994" w14:textId="77777777" w:rsidTr="00E6343B">
        <w:trPr>
          <w:trHeight w:val="259"/>
        </w:trPr>
        <w:tc>
          <w:tcPr>
            <w:tcW w:w="540" w:type="dxa"/>
          </w:tcPr>
          <w:p w14:paraId="2E03EC68" w14:textId="39854AB7" w:rsidR="00C65625" w:rsidRPr="004F0992" w:rsidRDefault="00C65625" w:rsidP="00C65625">
            <w:pPr>
              <w:spacing w:line="240" w:lineRule="atLeast"/>
              <w:ind w:left="-16"/>
              <w:rPr>
                <w:sz w:val="20"/>
              </w:rPr>
            </w:pPr>
            <w:r w:rsidRPr="004F0992">
              <w:rPr>
                <w:sz w:val="20"/>
              </w:rPr>
              <w:t>1</w:t>
            </w:r>
            <w:r w:rsidRPr="004F0992">
              <w:rPr>
                <w:sz w:val="20"/>
                <w:lang w:bidi="th-TH"/>
              </w:rPr>
              <w:t>4</w:t>
            </w:r>
          </w:p>
        </w:tc>
        <w:tc>
          <w:tcPr>
            <w:tcW w:w="6030" w:type="dxa"/>
          </w:tcPr>
          <w:p w14:paraId="67912729" w14:textId="6C0441A6" w:rsidR="00C65625" w:rsidRPr="004F0992" w:rsidRDefault="0036417D" w:rsidP="00C65625">
            <w:pPr>
              <w:spacing w:line="240" w:lineRule="atLeast"/>
              <w:ind w:left="249" w:right="-115" w:hanging="249"/>
              <w:rPr>
                <w:sz w:val="20"/>
              </w:rPr>
            </w:pPr>
            <w:r w:rsidRPr="004F0992">
              <w:rPr>
                <w:sz w:val="20"/>
              </w:rPr>
              <w:t xml:space="preserve">Credit facility amounting to Baht </w:t>
            </w:r>
            <w:r w:rsidR="00890DC5" w:rsidRPr="004F0992">
              <w:rPr>
                <w:sz w:val="20"/>
              </w:rPr>
              <w:t>5</w:t>
            </w:r>
            <w:r w:rsidRPr="004F0992">
              <w:rPr>
                <w:sz w:val="20"/>
              </w:rPr>
              <w:t>00 million, repayable principal within April 2024, and interest charged at a fixed rate, payable monthly</w:t>
            </w:r>
          </w:p>
        </w:tc>
        <w:tc>
          <w:tcPr>
            <w:tcW w:w="1350" w:type="dxa"/>
            <w:vAlign w:val="bottom"/>
          </w:tcPr>
          <w:p w14:paraId="46983C21" w14:textId="1792FDE9" w:rsidR="00C65625" w:rsidRPr="004F0992" w:rsidRDefault="00B054B7" w:rsidP="00C65625">
            <w:pPr>
              <w:tabs>
                <w:tab w:val="decimal" w:pos="1065"/>
              </w:tabs>
              <w:spacing w:line="240" w:lineRule="atLeast"/>
              <w:ind w:right="-115"/>
              <w:rPr>
                <w:sz w:val="20"/>
              </w:rPr>
            </w:pPr>
            <w:r w:rsidRPr="004F0992">
              <w:rPr>
                <w:sz w:val="20"/>
                <w:lang w:val="en-US"/>
              </w:rPr>
              <w:t>500,000</w:t>
            </w:r>
          </w:p>
        </w:tc>
        <w:tc>
          <w:tcPr>
            <w:tcW w:w="1440" w:type="dxa"/>
            <w:vAlign w:val="bottom"/>
          </w:tcPr>
          <w:p w14:paraId="59479341" w14:textId="2952E4A2" w:rsidR="00C65625" w:rsidRPr="004F0992" w:rsidRDefault="00C65625" w:rsidP="00C65625">
            <w:pPr>
              <w:tabs>
                <w:tab w:val="decimal" w:pos="1152"/>
              </w:tabs>
              <w:spacing w:line="240" w:lineRule="atLeast"/>
              <w:rPr>
                <w:sz w:val="20"/>
              </w:rPr>
            </w:pPr>
            <w:r w:rsidRPr="00AE277C">
              <w:rPr>
                <w:sz w:val="20"/>
                <w:cs/>
                <w:lang w:eastAsia="en-GB" w:bidi="th-TH"/>
              </w:rPr>
              <w:t>-</w:t>
            </w:r>
          </w:p>
        </w:tc>
      </w:tr>
      <w:tr w:rsidR="00495F0F" w:rsidRPr="004F0992" w14:paraId="7A11B35B" w14:textId="77777777" w:rsidTr="00E6343B">
        <w:trPr>
          <w:trHeight w:val="259"/>
        </w:trPr>
        <w:tc>
          <w:tcPr>
            <w:tcW w:w="540" w:type="dxa"/>
          </w:tcPr>
          <w:p w14:paraId="20233656" w14:textId="5D5C1B0B" w:rsidR="00495F0F" w:rsidRPr="004F0992" w:rsidRDefault="00495F0F" w:rsidP="00495F0F">
            <w:pPr>
              <w:spacing w:line="240" w:lineRule="atLeast"/>
              <w:ind w:left="-16"/>
              <w:rPr>
                <w:sz w:val="20"/>
              </w:rPr>
            </w:pPr>
            <w:r w:rsidRPr="004F0992">
              <w:rPr>
                <w:sz w:val="20"/>
              </w:rPr>
              <w:t>1</w:t>
            </w:r>
            <w:r w:rsidRPr="004F0992">
              <w:rPr>
                <w:sz w:val="20"/>
                <w:lang w:bidi="th-TH"/>
              </w:rPr>
              <w:t>5</w:t>
            </w:r>
          </w:p>
        </w:tc>
        <w:tc>
          <w:tcPr>
            <w:tcW w:w="6030" w:type="dxa"/>
          </w:tcPr>
          <w:p w14:paraId="01E843EF" w14:textId="5C6D35BA" w:rsidR="00495F0F" w:rsidRPr="004F0992" w:rsidRDefault="00495F0F" w:rsidP="00495F0F">
            <w:pPr>
              <w:spacing w:line="240" w:lineRule="atLeast"/>
              <w:ind w:left="249" w:right="-115" w:hanging="249"/>
              <w:rPr>
                <w:sz w:val="20"/>
              </w:rPr>
            </w:pPr>
            <w:r w:rsidRPr="004F0992">
              <w:rPr>
                <w:sz w:val="20"/>
              </w:rPr>
              <w:t xml:space="preserve">Credit facility amounting to Baht 500 million, repayable principal equally every 3 months within April </w:t>
            </w:r>
            <w:r w:rsidRPr="00AE277C">
              <w:rPr>
                <w:sz w:val="20"/>
              </w:rPr>
              <w:t>202</w:t>
            </w:r>
            <w:r w:rsidR="002D4587" w:rsidRPr="00AE277C">
              <w:rPr>
                <w:sz w:val="20"/>
              </w:rPr>
              <w:t>4</w:t>
            </w:r>
            <w:r w:rsidRPr="004F0992">
              <w:rPr>
                <w:sz w:val="20"/>
              </w:rPr>
              <w:t xml:space="preserve">, and interest charged at a fixed rate, payable </w:t>
            </w:r>
            <w:r w:rsidR="002D4587" w:rsidRPr="00AE277C">
              <w:rPr>
                <w:sz w:val="20"/>
              </w:rPr>
              <w:t>every 3 months</w:t>
            </w:r>
          </w:p>
        </w:tc>
        <w:tc>
          <w:tcPr>
            <w:tcW w:w="1350" w:type="dxa"/>
            <w:vAlign w:val="bottom"/>
          </w:tcPr>
          <w:p w14:paraId="4682CE43" w14:textId="08C4B6D5" w:rsidR="00495F0F" w:rsidRPr="004F0992" w:rsidRDefault="00495F0F" w:rsidP="00495F0F">
            <w:pPr>
              <w:tabs>
                <w:tab w:val="decimal" w:pos="1065"/>
              </w:tabs>
              <w:spacing w:line="240" w:lineRule="atLeast"/>
              <w:ind w:right="-115"/>
              <w:rPr>
                <w:sz w:val="20"/>
                <w:lang w:val="en-US"/>
              </w:rPr>
            </w:pPr>
            <w:r w:rsidRPr="004F0992">
              <w:rPr>
                <w:sz w:val="20"/>
                <w:lang w:val="en-US"/>
              </w:rPr>
              <w:t>500,000</w:t>
            </w:r>
          </w:p>
        </w:tc>
        <w:tc>
          <w:tcPr>
            <w:tcW w:w="1440" w:type="dxa"/>
            <w:vAlign w:val="bottom"/>
          </w:tcPr>
          <w:p w14:paraId="232FC127" w14:textId="7DA6B6B5" w:rsidR="00495F0F" w:rsidRPr="004F0992" w:rsidRDefault="00495F0F" w:rsidP="00495F0F">
            <w:pPr>
              <w:tabs>
                <w:tab w:val="decimal" w:pos="1152"/>
              </w:tabs>
              <w:spacing w:line="240" w:lineRule="atLeast"/>
              <w:rPr>
                <w:sz w:val="20"/>
                <w:rtl/>
                <w:cs/>
                <w:lang w:eastAsia="en-GB"/>
              </w:rPr>
            </w:pPr>
            <w:r w:rsidRPr="00AE277C">
              <w:rPr>
                <w:sz w:val="20"/>
                <w:cs/>
                <w:lang w:eastAsia="en-GB" w:bidi="th-TH"/>
              </w:rPr>
              <w:t>-</w:t>
            </w:r>
          </w:p>
        </w:tc>
      </w:tr>
      <w:tr w:rsidR="00495F0F" w:rsidRPr="004F0992" w14:paraId="51DA0BA5" w14:textId="77777777" w:rsidTr="00E6343B">
        <w:trPr>
          <w:trHeight w:val="259"/>
        </w:trPr>
        <w:tc>
          <w:tcPr>
            <w:tcW w:w="540" w:type="dxa"/>
          </w:tcPr>
          <w:p w14:paraId="32401E19" w14:textId="5A6ACF24" w:rsidR="00495F0F" w:rsidRPr="004F0992" w:rsidRDefault="00495F0F" w:rsidP="00495F0F">
            <w:pPr>
              <w:spacing w:line="240" w:lineRule="atLeast"/>
              <w:ind w:left="-16"/>
              <w:rPr>
                <w:sz w:val="20"/>
              </w:rPr>
            </w:pPr>
            <w:r w:rsidRPr="004F0992">
              <w:rPr>
                <w:sz w:val="20"/>
              </w:rPr>
              <w:t>1</w:t>
            </w:r>
            <w:r w:rsidRPr="004F0992">
              <w:rPr>
                <w:sz w:val="20"/>
                <w:lang w:bidi="th-TH"/>
              </w:rPr>
              <w:t>6</w:t>
            </w:r>
          </w:p>
        </w:tc>
        <w:tc>
          <w:tcPr>
            <w:tcW w:w="6030" w:type="dxa"/>
          </w:tcPr>
          <w:p w14:paraId="60CF751B" w14:textId="54522EE4" w:rsidR="00495F0F" w:rsidRPr="004F0992" w:rsidRDefault="00CB4C14" w:rsidP="00495F0F">
            <w:pPr>
              <w:spacing w:line="240" w:lineRule="atLeast"/>
              <w:ind w:left="249" w:right="-115" w:hanging="249"/>
              <w:rPr>
                <w:sz w:val="20"/>
              </w:rPr>
            </w:pPr>
            <w:r w:rsidRPr="004F0992">
              <w:rPr>
                <w:sz w:val="20"/>
              </w:rPr>
              <w:t xml:space="preserve">Credit facility amounting to Baht </w:t>
            </w:r>
            <w:r w:rsidR="00D74633" w:rsidRPr="004F0992">
              <w:rPr>
                <w:sz w:val="20"/>
              </w:rPr>
              <w:t>5</w:t>
            </w:r>
            <w:r w:rsidRPr="004F0992">
              <w:rPr>
                <w:sz w:val="20"/>
              </w:rPr>
              <w:t xml:space="preserve">00 million, repayable principal within </w:t>
            </w:r>
            <w:r w:rsidR="00B50D07" w:rsidRPr="004F0992">
              <w:rPr>
                <w:sz w:val="20"/>
              </w:rPr>
              <w:t>May</w:t>
            </w:r>
            <w:r w:rsidRPr="004F0992">
              <w:rPr>
                <w:sz w:val="20"/>
              </w:rPr>
              <w:t xml:space="preserve"> 2024, and interest charged at a fixed rate, payable monthly</w:t>
            </w:r>
          </w:p>
        </w:tc>
        <w:tc>
          <w:tcPr>
            <w:tcW w:w="1350" w:type="dxa"/>
            <w:vAlign w:val="bottom"/>
          </w:tcPr>
          <w:p w14:paraId="11CC665A" w14:textId="0A936E24" w:rsidR="00495F0F" w:rsidRPr="004F0992" w:rsidRDefault="00495F0F" w:rsidP="00495F0F">
            <w:pPr>
              <w:tabs>
                <w:tab w:val="decimal" w:pos="1065"/>
              </w:tabs>
              <w:spacing w:line="240" w:lineRule="atLeast"/>
              <w:ind w:right="-115"/>
              <w:rPr>
                <w:sz w:val="20"/>
                <w:lang w:val="en-US"/>
              </w:rPr>
            </w:pPr>
            <w:r w:rsidRPr="004F0992">
              <w:rPr>
                <w:sz w:val="20"/>
                <w:lang w:val="en-US"/>
              </w:rPr>
              <w:t>500,000</w:t>
            </w:r>
          </w:p>
        </w:tc>
        <w:tc>
          <w:tcPr>
            <w:tcW w:w="1440" w:type="dxa"/>
            <w:vAlign w:val="bottom"/>
          </w:tcPr>
          <w:p w14:paraId="697F407E" w14:textId="54F52136" w:rsidR="00495F0F" w:rsidRPr="004F0992" w:rsidRDefault="00495F0F" w:rsidP="00495F0F">
            <w:pPr>
              <w:tabs>
                <w:tab w:val="decimal" w:pos="1152"/>
              </w:tabs>
              <w:spacing w:line="240" w:lineRule="atLeast"/>
              <w:rPr>
                <w:sz w:val="20"/>
                <w:rtl/>
                <w:cs/>
                <w:lang w:eastAsia="en-GB"/>
              </w:rPr>
            </w:pPr>
            <w:r w:rsidRPr="00AE277C">
              <w:rPr>
                <w:sz w:val="20"/>
                <w:cs/>
                <w:lang w:eastAsia="en-GB" w:bidi="th-TH"/>
              </w:rPr>
              <w:t>-</w:t>
            </w:r>
          </w:p>
        </w:tc>
      </w:tr>
      <w:tr w:rsidR="00495F0F" w:rsidRPr="004F0992" w14:paraId="4BF89D54" w14:textId="77777777" w:rsidTr="00E6343B">
        <w:trPr>
          <w:trHeight w:val="259"/>
        </w:trPr>
        <w:tc>
          <w:tcPr>
            <w:tcW w:w="540" w:type="dxa"/>
          </w:tcPr>
          <w:p w14:paraId="0B841D8B" w14:textId="7071CD81" w:rsidR="00495F0F" w:rsidRPr="004F0992" w:rsidRDefault="00495F0F" w:rsidP="00495F0F">
            <w:pPr>
              <w:spacing w:line="240" w:lineRule="atLeast"/>
              <w:ind w:left="-16"/>
              <w:rPr>
                <w:sz w:val="20"/>
                <w:lang w:bidi="th-TH"/>
              </w:rPr>
            </w:pPr>
            <w:r w:rsidRPr="004F0992">
              <w:rPr>
                <w:sz w:val="20"/>
              </w:rPr>
              <w:t>1</w:t>
            </w:r>
            <w:r w:rsidRPr="004F0992">
              <w:rPr>
                <w:sz w:val="20"/>
                <w:lang w:bidi="th-TH"/>
              </w:rPr>
              <w:t>7</w:t>
            </w:r>
          </w:p>
        </w:tc>
        <w:tc>
          <w:tcPr>
            <w:tcW w:w="6030" w:type="dxa"/>
          </w:tcPr>
          <w:p w14:paraId="666E12C5" w14:textId="6D28E00E" w:rsidR="00495F0F" w:rsidRPr="004F0992" w:rsidRDefault="00495F0F" w:rsidP="00495F0F">
            <w:pPr>
              <w:spacing w:line="240" w:lineRule="atLeast"/>
              <w:ind w:left="249" w:right="-115" w:hanging="249"/>
              <w:rPr>
                <w:sz w:val="20"/>
              </w:rPr>
            </w:pPr>
            <w:r w:rsidRPr="004F0992">
              <w:rPr>
                <w:sz w:val="20"/>
              </w:rPr>
              <w:t xml:space="preserve">Credit facility amounting to Baht </w:t>
            </w:r>
            <w:r w:rsidR="00D74633" w:rsidRPr="004F0992">
              <w:rPr>
                <w:sz w:val="20"/>
              </w:rPr>
              <w:t>2</w:t>
            </w:r>
            <w:r w:rsidRPr="004F0992">
              <w:rPr>
                <w:sz w:val="20"/>
              </w:rPr>
              <w:t xml:space="preserve">00 million, repayable principal equally every 3 months within </w:t>
            </w:r>
            <w:r w:rsidR="00E622DC" w:rsidRPr="004F0992">
              <w:rPr>
                <w:sz w:val="20"/>
              </w:rPr>
              <w:t>June</w:t>
            </w:r>
            <w:r w:rsidRPr="004F0992">
              <w:rPr>
                <w:sz w:val="20"/>
              </w:rPr>
              <w:t xml:space="preserve"> 202</w:t>
            </w:r>
            <w:r w:rsidR="00E622DC" w:rsidRPr="004F0992">
              <w:rPr>
                <w:sz w:val="20"/>
              </w:rPr>
              <w:t>3</w:t>
            </w:r>
            <w:r w:rsidRPr="004F0992">
              <w:rPr>
                <w:sz w:val="20"/>
              </w:rPr>
              <w:t>, and interest charged at a fixed rate, payable monthly</w:t>
            </w:r>
          </w:p>
        </w:tc>
        <w:tc>
          <w:tcPr>
            <w:tcW w:w="1350" w:type="dxa"/>
            <w:vAlign w:val="bottom"/>
          </w:tcPr>
          <w:p w14:paraId="27D2EF07" w14:textId="01E32A76" w:rsidR="00495F0F" w:rsidRPr="004F0992" w:rsidRDefault="006E786A" w:rsidP="00495F0F">
            <w:pPr>
              <w:pBdr>
                <w:bottom w:val="single" w:sz="4" w:space="1" w:color="auto"/>
              </w:pBdr>
              <w:tabs>
                <w:tab w:val="decimal" w:pos="1065"/>
              </w:tabs>
              <w:spacing w:line="240" w:lineRule="atLeast"/>
              <w:ind w:right="-115"/>
              <w:rPr>
                <w:sz w:val="20"/>
              </w:rPr>
            </w:pPr>
            <w:r w:rsidRPr="004F0992">
              <w:rPr>
                <w:sz w:val="20"/>
                <w:lang w:val="en-US"/>
              </w:rPr>
              <w:t>2</w:t>
            </w:r>
            <w:r w:rsidR="00495F0F" w:rsidRPr="004F0992">
              <w:rPr>
                <w:sz w:val="20"/>
                <w:lang w:val="en-US"/>
              </w:rPr>
              <w:t>00,000</w:t>
            </w:r>
          </w:p>
        </w:tc>
        <w:tc>
          <w:tcPr>
            <w:tcW w:w="1440" w:type="dxa"/>
            <w:vAlign w:val="bottom"/>
          </w:tcPr>
          <w:p w14:paraId="6228A2C0" w14:textId="1435CC6A" w:rsidR="00495F0F" w:rsidRPr="004F0992" w:rsidRDefault="00495F0F" w:rsidP="00495F0F">
            <w:pPr>
              <w:pBdr>
                <w:bottom w:val="single" w:sz="4" w:space="1" w:color="auto"/>
              </w:pBdr>
              <w:tabs>
                <w:tab w:val="decimal" w:pos="1152"/>
              </w:tabs>
              <w:spacing w:line="240" w:lineRule="atLeast"/>
              <w:rPr>
                <w:sz w:val="20"/>
              </w:rPr>
            </w:pPr>
            <w:r w:rsidRPr="00AE277C">
              <w:rPr>
                <w:sz w:val="20"/>
                <w:cs/>
                <w:lang w:eastAsia="en-GB" w:bidi="th-TH"/>
              </w:rPr>
              <w:t>-</w:t>
            </w:r>
          </w:p>
        </w:tc>
      </w:tr>
      <w:tr w:rsidR="007E2A25" w:rsidRPr="004F0992" w14:paraId="0C066008" w14:textId="77777777" w:rsidTr="00A960E9">
        <w:trPr>
          <w:trHeight w:val="137"/>
        </w:trPr>
        <w:tc>
          <w:tcPr>
            <w:tcW w:w="6570" w:type="dxa"/>
            <w:gridSpan w:val="2"/>
            <w:vAlign w:val="bottom"/>
          </w:tcPr>
          <w:p w14:paraId="5D2D1F6D" w14:textId="1A9CC491" w:rsidR="007E2A25" w:rsidRPr="004F0992" w:rsidRDefault="007E2A25" w:rsidP="007E2A25">
            <w:pPr>
              <w:spacing w:line="240" w:lineRule="atLeast"/>
              <w:ind w:right="-95"/>
              <w:rPr>
                <w:b/>
                <w:bCs/>
                <w:sz w:val="20"/>
              </w:rPr>
            </w:pPr>
            <w:r w:rsidRPr="004F0992">
              <w:rPr>
                <w:b/>
                <w:bCs/>
                <w:sz w:val="20"/>
              </w:rPr>
              <w:t>Total</w:t>
            </w:r>
          </w:p>
        </w:tc>
        <w:tc>
          <w:tcPr>
            <w:tcW w:w="1350" w:type="dxa"/>
            <w:vAlign w:val="bottom"/>
          </w:tcPr>
          <w:p w14:paraId="271B8E63" w14:textId="5C155E38" w:rsidR="007E2A25" w:rsidRPr="004F0992" w:rsidRDefault="007E2A25" w:rsidP="007E2A25">
            <w:pPr>
              <w:tabs>
                <w:tab w:val="decimal" w:pos="1065"/>
              </w:tabs>
              <w:spacing w:line="240" w:lineRule="atLeast"/>
              <w:rPr>
                <w:b/>
                <w:bCs/>
                <w:sz w:val="20"/>
                <w:cs/>
                <w:lang w:bidi="th-TH"/>
              </w:rPr>
            </w:pPr>
            <w:r w:rsidRPr="004F0992">
              <w:rPr>
                <w:b/>
                <w:bCs/>
                <w:sz w:val="20"/>
                <w:rtl/>
                <w:cs/>
              </w:rPr>
              <w:t>10</w:t>
            </w:r>
            <w:r w:rsidRPr="004F0992">
              <w:rPr>
                <w:b/>
                <w:bCs/>
                <w:sz w:val="20"/>
              </w:rPr>
              <w:t>,724,667</w:t>
            </w:r>
          </w:p>
        </w:tc>
        <w:tc>
          <w:tcPr>
            <w:tcW w:w="1440" w:type="dxa"/>
            <w:vAlign w:val="bottom"/>
          </w:tcPr>
          <w:p w14:paraId="6732341E" w14:textId="289496D2" w:rsidR="007E2A25" w:rsidRPr="004F0992" w:rsidRDefault="007E2A25" w:rsidP="007E2A25">
            <w:pPr>
              <w:tabs>
                <w:tab w:val="decimal" w:pos="1152"/>
              </w:tabs>
              <w:spacing w:line="240" w:lineRule="atLeast"/>
              <w:rPr>
                <w:b/>
                <w:bCs/>
                <w:sz w:val="20"/>
                <w:rtl/>
                <w:cs/>
              </w:rPr>
            </w:pPr>
            <w:r w:rsidRPr="004F0992">
              <w:rPr>
                <w:b/>
                <w:bCs/>
                <w:sz w:val="20"/>
              </w:rPr>
              <w:t>10,128,833</w:t>
            </w:r>
          </w:p>
        </w:tc>
      </w:tr>
      <w:tr w:rsidR="007E2A25" w:rsidRPr="004F0992" w14:paraId="67CC0FE9" w14:textId="77777777" w:rsidTr="00A960E9">
        <w:trPr>
          <w:trHeight w:val="259"/>
        </w:trPr>
        <w:tc>
          <w:tcPr>
            <w:tcW w:w="6570" w:type="dxa"/>
            <w:gridSpan w:val="2"/>
            <w:vAlign w:val="bottom"/>
          </w:tcPr>
          <w:p w14:paraId="1374204B" w14:textId="0AD5C0B9" w:rsidR="007E2A25" w:rsidRPr="004F0992" w:rsidRDefault="007E2A25" w:rsidP="007E2A25">
            <w:pPr>
              <w:spacing w:line="240" w:lineRule="atLeast"/>
              <w:ind w:right="-95"/>
              <w:rPr>
                <w:sz w:val="20"/>
              </w:rPr>
            </w:pPr>
            <w:r w:rsidRPr="004F0992">
              <w:rPr>
                <w:i/>
                <w:iCs/>
                <w:sz w:val="20"/>
              </w:rPr>
              <w:t>Less</w:t>
            </w:r>
            <w:r w:rsidRPr="00AE277C">
              <w:rPr>
                <w:sz w:val="20"/>
                <w:cs/>
                <w:lang w:bidi="th-TH"/>
              </w:rPr>
              <w:t xml:space="preserve"> </w:t>
            </w:r>
            <w:r w:rsidRPr="004F0992">
              <w:rPr>
                <w:sz w:val="20"/>
              </w:rPr>
              <w:t>deferred issuing costs</w:t>
            </w:r>
          </w:p>
        </w:tc>
        <w:tc>
          <w:tcPr>
            <w:tcW w:w="1350" w:type="dxa"/>
            <w:vAlign w:val="bottom"/>
          </w:tcPr>
          <w:p w14:paraId="690795AA" w14:textId="0AA6C726" w:rsidR="007E2A25" w:rsidRPr="004F0992" w:rsidRDefault="007E2A25" w:rsidP="007E2A25">
            <w:pPr>
              <w:pBdr>
                <w:bottom w:val="single" w:sz="4" w:space="1" w:color="auto"/>
              </w:pBdr>
              <w:tabs>
                <w:tab w:val="decimal" w:pos="1065"/>
              </w:tabs>
              <w:spacing w:line="240" w:lineRule="atLeast"/>
              <w:rPr>
                <w:sz w:val="20"/>
              </w:rPr>
            </w:pPr>
            <w:r w:rsidRPr="00AE277C">
              <w:rPr>
                <w:sz w:val="20"/>
                <w:cs/>
                <w:lang w:bidi="th-TH"/>
              </w:rPr>
              <w:t>(</w:t>
            </w:r>
            <w:r w:rsidRPr="004F0992">
              <w:rPr>
                <w:sz w:val="20"/>
              </w:rPr>
              <w:t>5,35</w:t>
            </w:r>
            <w:r w:rsidR="009A11C7" w:rsidRPr="004F0992">
              <w:rPr>
                <w:sz w:val="20"/>
                <w:cs/>
                <w:lang w:bidi="th-TH"/>
              </w:rPr>
              <w:t>2</w:t>
            </w:r>
            <w:r w:rsidRPr="00AE277C">
              <w:rPr>
                <w:sz w:val="20"/>
                <w:cs/>
                <w:lang w:bidi="th-TH"/>
              </w:rPr>
              <w:t>)</w:t>
            </w:r>
          </w:p>
        </w:tc>
        <w:tc>
          <w:tcPr>
            <w:tcW w:w="1440" w:type="dxa"/>
            <w:vAlign w:val="bottom"/>
          </w:tcPr>
          <w:p w14:paraId="63059257" w14:textId="7810A1C5" w:rsidR="007E2A25" w:rsidRPr="004F0992" w:rsidRDefault="007E2A25" w:rsidP="007E2A25">
            <w:pPr>
              <w:pBdr>
                <w:bottom w:val="single" w:sz="4" w:space="1" w:color="auto"/>
              </w:pBdr>
              <w:tabs>
                <w:tab w:val="decimal" w:pos="1152"/>
              </w:tabs>
              <w:spacing w:line="240" w:lineRule="atLeast"/>
              <w:rPr>
                <w:sz w:val="20"/>
                <w:rtl/>
                <w:cs/>
              </w:rPr>
            </w:pPr>
            <w:r w:rsidRPr="00AE277C">
              <w:rPr>
                <w:sz w:val="20"/>
                <w:cs/>
                <w:lang w:bidi="th-TH"/>
              </w:rPr>
              <w:t>(</w:t>
            </w:r>
            <w:r w:rsidRPr="004F0992">
              <w:rPr>
                <w:sz w:val="20"/>
              </w:rPr>
              <w:t>3,452</w:t>
            </w:r>
            <w:r w:rsidRPr="00AE277C">
              <w:rPr>
                <w:sz w:val="20"/>
                <w:cs/>
                <w:lang w:bidi="th-TH"/>
              </w:rPr>
              <w:t>)</w:t>
            </w:r>
          </w:p>
        </w:tc>
      </w:tr>
      <w:tr w:rsidR="007E2A25" w:rsidRPr="004F0992" w14:paraId="69444D90" w14:textId="77777777" w:rsidTr="00A960E9">
        <w:trPr>
          <w:trHeight w:val="128"/>
        </w:trPr>
        <w:tc>
          <w:tcPr>
            <w:tcW w:w="6570" w:type="dxa"/>
            <w:gridSpan w:val="2"/>
            <w:vAlign w:val="bottom"/>
          </w:tcPr>
          <w:p w14:paraId="4279B764" w14:textId="1C74F517" w:rsidR="007E2A25" w:rsidRPr="004F0992" w:rsidRDefault="007E2A25" w:rsidP="007E2A25">
            <w:pPr>
              <w:spacing w:line="240" w:lineRule="atLeast"/>
              <w:ind w:right="-95"/>
              <w:rPr>
                <w:b/>
                <w:bCs/>
                <w:sz w:val="20"/>
              </w:rPr>
            </w:pPr>
            <w:r w:rsidRPr="004F0992">
              <w:rPr>
                <w:b/>
                <w:bCs/>
                <w:sz w:val="20"/>
              </w:rPr>
              <w:t>Net</w:t>
            </w:r>
          </w:p>
        </w:tc>
        <w:tc>
          <w:tcPr>
            <w:tcW w:w="1350" w:type="dxa"/>
            <w:vAlign w:val="bottom"/>
          </w:tcPr>
          <w:p w14:paraId="527D60FA" w14:textId="24C69321" w:rsidR="007E2A25" w:rsidRPr="00AE277C" w:rsidRDefault="007E2A25" w:rsidP="007E2A25">
            <w:pPr>
              <w:pBdr>
                <w:bottom w:val="double" w:sz="4" w:space="1" w:color="auto"/>
              </w:pBdr>
              <w:tabs>
                <w:tab w:val="decimal" w:pos="1065"/>
              </w:tabs>
              <w:spacing w:line="240" w:lineRule="atLeast"/>
              <w:rPr>
                <w:b/>
                <w:bCs/>
                <w:sz w:val="20"/>
                <w:szCs w:val="25"/>
                <w:cs/>
                <w:lang w:bidi="th-TH"/>
              </w:rPr>
            </w:pPr>
            <w:r w:rsidRPr="004F0992">
              <w:rPr>
                <w:b/>
                <w:bCs/>
                <w:sz w:val="20"/>
              </w:rPr>
              <w:t>10,719,31</w:t>
            </w:r>
            <w:r w:rsidR="009A11C7" w:rsidRPr="004F0992">
              <w:rPr>
                <w:b/>
                <w:bCs/>
                <w:sz w:val="20"/>
                <w:cs/>
                <w:lang w:bidi="th-TH"/>
              </w:rPr>
              <w:t>5</w:t>
            </w:r>
          </w:p>
        </w:tc>
        <w:tc>
          <w:tcPr>
            <w:tcW w:w="1440" w:type="dxa"/>
            <w:vAlign w:val="bottom"/>
          </w:tcPr>
          <w:p w14:paraId="2EFE3502" w14:textId="3FABB583" w:rsidR="007E2A25" w:rsidRPr="004F0992" w:rsidRDefault="007E2A25" w:rsidP="007E2A25">
            <w:pPr>
              <w:pBdr>
                <w:bottom w:val="double" w:sz="4" w:space="1" w:color="auto"/>
              </w:pBdr>
              <w:tabs>
                <w:tab w:val="decimal" w:pos="1152"/>
              </w:tabs>
              <w:spacing w:line="240" w:lineRule="atLeast"/>
              <w:rPr>
                <w:b/>
                <w:bCs/>
                <w:sz w:val="20"/>
                <w:rtl/>
                <w:cs/>
              </w:rPr>
            </w:pPr>
            <w:r w:rsidRPr="004F0992">
              <w:rPr>
                <w:b/>
                <w:bCs/>
                <w:sz w:val="20"/>
              </w:rPr>
              <w:t>10,125,381</w:t>
            </w:r>
          </w:p>
        </w:tc>
      </w:tr>
      <w:tr w:rsidR="007E2A25" w:rsidRPr="004F0992" w14:paraId="480CEF91" w14:textId="77777777" w:rsidTr="00A960E9">
        <w:trPr>
          <w:trHeight w:val="259"/>
        </w:trPr>
        <w:tc>
          <w:tcPr>
            <w:tcW w:w="6570" w:type="dxa"/>
            <w:gridSpan w:val="2"/>
            <w:vAlign w:val="bottom"/>
          </w:tcPr>
          <w:p w14:paraId="14764431" w14:textId="77777777" w:rsidR="007E2A25" w:rsidRPr="004F0992" w:rsidRDefault="007E2A25" w:rsidP="007E2A25">
            <w:pPr>
              <w:spacing w:line="240" w:lineRule="atLeast"/>
              <w:ind w:right="-95"/>
              <w:rPr>
                <w:sz w:val="20"/>
              </w:rPr>
            </w:pPr>
          </w:p>
        </w:tc>
        <w:tc>
          <w:tcPr>
            <w:tcW w:w="1350" w:type="dxa"/>
            <w:vAlign w:val="bottom"/>
          </w:tcPr>
          <w:p w14:paraId="1822C01B" w14:textId="77777777" w:rsidR="007E2A25" w:rsidRPr="004F0992" w:rsidRDefault="007E2A25" w:rsidP="007E2A25">
            <w:pPr>
              <w:tabs>
                <w:tab w:val="decimal" w:pos="1065"/>
              </w:tabs>
              <w:spacing w:line="240" w:lineRule="atLeast"/>
              <w:rPr>
                <w:sz w:val="20"/>
              </w:rPr>
            </w:pPr>
          </w:p>
        </w:tc>
        <w:tc>
          <w:tcPr>
            <w:tcW w:w="1440" w:type="dxa"/>
            <w:vAlign w:val="bottom"/>
          </w:tcPr>
          <w:p w14:paraId="0830828C" w14:textId="77777777" w:rsidR="007E2A25" w:rsidRPr="004F0992" w:rsidRDefault="007E2A25" w:rsidP="007E2A25">
            <w:pPr>
              <w:tabs>
                <w:tab w:val="decimal" w:pos="1152"/>
              </w:tabs>
              <w:spacing w:line="240" w:lineRule="atLeast"/>
              <w:rPr>
                <w:sz w:val="20"/>
              </w:rPr>
            </w:pPr>
          </w:p>
        </w:tc>
      </w:tr>
      <w:tr w:rsidR="00C50475" w:rsidRPr="004F0992" w14:paraId="0565435C" w14:textId="77777777" w:rsidTr="00A960E9">
        <w:trPr>
          <w:trHeight w:val="259"/>
        </w:trPr>
        <w:tc>
          <w:tcPr>
            <w:tcW w:w="6570" w:type="dxa"/>
            <w:gridSpan w:val="2"/>
            <w:vAlign w:val="bottom"/>
          </w:tcPr>
          <w:p w14:paraId="42DA04B0" w14:textId="428B12E5" w:rsidR="00C50475" w:rsidRPr="004F0992" w:rsidRDefault="00C50475" w:rsidP="00C50475">
            <w:pPr>
              <w:spacing w:line="240" w:lineRule="atLeast"/>
              <w:ind w:right="-95"/>
              <w:rPr>
                <w:sz w:val="20"/>
              </w:rPr>
            </w:pPr>
            <w:r w:rsidRPr="004F0992">
              <w:rPr>
                <w:sz w:val="20"/>
              </w:rPr>
              <w:lastRenderedPageBreak/>
              <w:t xml:space="preserve">Current portion </w:t>
            </w:r>
          </w:p>
        </w:tc>
        <w:tc>
          <w:tcPr>
            <w:tcW w:w="1350" w:type="dxa"/>
            <w:vAlign w:val="bottom"/>
          </w:tcPr>
          <w:p w14:paraId="40F29BF2" w14:textId="112FC40D" w:rsidR="00C50475" w:rsidRPr="004F0992" w:rsidRDefault="00C50475" w:rsidP="00C50475">
            <w:pPr>
              <w:tabs>
                <w:tab w:val="decimal" w:pos="1065"/>
              </w:tabs>
              <w:spacing w:line="240" w:lineRule="atLeast"/>
              <w:rPr>
                <w:sz w:val="20"/>
                <w:lang w:val="en-US"/>
              </w:rPr>
            </w:pPr>
            <w:r w:rsidRPr="004F0992">
              <w:rPr>
                <w:sz w:val="20"/>
              </w:rPr>
              <w:t>3,204,669</w:t>
            </w:r>
          </w:p>
        </w:tc>
        <w:tc>
          <w:tcPr>
            <w:tcW w:w="1440" w:type="dxa"/>
            <w:vAlign w:val="bottom"/>
          </w:tcPr>
          <w:p w14:paraId="36556736" w14:textId="3F01512B" w:rsidR="00C50475" w:rsidRPr="004F0992" w:rsidRDefault="00C50475" w:rsidP="00C50475">
            <w:pPr>
              <w:tabs>
                <w:tab w:val="decimal" w:pos="1152"/>
              </w:tabs>
              <w:spacing w:line="240" w:lineRule="atLeast"/>
              <w:rPr>
                <w:sz w:val="20"/>
                <w:rtl/>
                <w:cs/>
              </w:rPr>
            </w:pPr>
            <w:r w:rsidRPr="004F0992">
              <w:rPr>
                <w:sz w:val="20"/>
              </w:rPr>
              <w:t>3,959,328</w:t>
            </w:r>
          </w:p>
        </w:tc>
      </w:tr>
      <w:tr w:rsidR="00C50475" w:rsidRPr="004F0992" w14:paraId="59F2EE61" w14:textId="77777777" w:rsidTr="00A960E9">
        <w:trPr>
          <w:trHeight w:val="259"/>
        </w:trPr>
        <w:tc>
          <w:tcPr>
            <w:tcW w:w="6570" w:type="dxa"/>
            <w:gridSpan w:val="2"/>
            <w:vAlign w:val="bottom"/>
          </w:tcPr>
          <w:p w14:paraId="6FC4B467" w14:textId="7AC3BF33" w:rsidR="00C50475" w:rsidRPr="004F0992" w:rsidRDefault="00C50475" w:rsidP="00C50475">
            <w:pPr>
              <w:spacing w:line="240" w:lineRule="atLeast"/>
              <w:ind w:right="-95"/>
              <w:rPr>
                <w:sz w:val="20"/>
              </w:rPr>
            </w:pPr>
            <w:r w:rsidRPr="004F0992">
              <w:rPr>
                <w:sz w:val="20"/>
              </w:rPr>
              <w:t>Non</w:t>
            </w:r>
            <w:r w:rsidRPr="00AE277C">
              <w:rPr>
                <w:sz w:val="20"/>
                <w:cs/>
                <w:lang w:bidi="th-TH"/>
              </w:rPr>
              <w:t>-</w:t>
            </w:r>
            <w:r w:rsidRPr="004F0992">
              <w:rPr>
                <w:sz w:val="20"/>
              </w:rPr>
              <w:t>current portion</w:t>
            </w:r>
          </w:p>
        </w:tc>
        <w:tc>
          <w:tcPr>
            <w:tcW w:w="1350" w:type="dxa"/>
            <w:vAlign w:val="bottom"/>
          </w:tcPr>
          <w:p w14:paraId="6849B38D" w14:textId="5CC514F7" w:rsidR="00C50475" w:rsidRPr="00AE277C" w:rsidRDefault="00242CA5" w:rsidP="00C50475">
            <w:pPr>
              <w:pBdr>
                <w:bottom w:val="single" w:sz="4" w:space="1" w:color="auto"/>
              </w:pBdr>
              <w:tabs>
                <w:tab w:val="decimal" w:pos="1065"/>
              </w:tabs>
              <w:spacing w:line="240" w:lineRule="atLeast"/>
              <w:rPr>
                <w:sz w:val="20"/>
                <w:szCs w:val="25"/>
                <w:lang w:bidi="th-TH"/>
              </w:rPr>
            </w:pPr>
            <w:r w:rsidRPr="004F0992">
              <w:rPr>
                <w:sz w:val="20"/>
              </w:rPr>
              <w:t>7,514,646</w:t>
            </w:r>
          </w:p>
        </w:tc>
        <w:tc>
          <w:tcPr>
            <w:tcW w:w="1440" w:type="dxa"/>
            <w:vAlign w:val="bottom"/>
          </w:tcPr>
          <w:p w14:paraId="6E7A03DC" w14:textId="73BE8C9A" w:rsidR="00C50475" w:rsidRPr="004F0992" w:rsidRDefault="00C50475" w:rsidP="00C50475">
            <w:pPr>
              <w:pBdr>
                <w:bottom w:val="single" w:sz="4" w:space="1" w:color="auto"/>
              </w:pBdr>
              <w:tabs>
                <w:tab w:val="decimal" w:pos="1152"/>
              </w:tabs>
              <w:spacing w:line="240" w:lineRule="atLeast"/>
              <w:rPr>
                <w:sz w:val="20"/>
                <w:rtl/>
                <w:cs/>
              </w:rPr>
            </w:pPr>
            <w:r w:rsidRPr="004F0992">
              <w:rPr>
                <w:sz w:val="20"/>
              </w:rPr>
              <w:t>6,166,053</w:t>
            </w:r>
          </w:p>
        </w:tc>
      </w:tr>
      <w:tr w:rsidR="00C50475" w:rsidRPr="004F0992" w14:paraId="54547319" w14:textId="77777777" w:rsidTr="00A960E9">
        <w:trPr>
          <w:trHeight w:val="259"/>
        </w:trPr>
        <w:tc>
          <w:tcPr>
            <w:tcW w:w="6570" w:type="dxa"/>
            <w:gridSpan w:val="2"/>
            <w:vAlign w:val="bottom"/>
          </w:tcPr>
          <w:p w14:paraId="610FE5B2" w14:textId="42D09D1E" w:rsidR="00C50475" w:rsidRPr="004F0992" w:rsidRDefault="00C50475" w:rsidP="00C50475">
            <w:pPr>
              <w:spacing w:line="240" w:lineRule="atLeast"/>
              <w:ind w:right="-95"/>
              <w:rPr>
                <w:b/>
                <w:bCs/>
                <w:sz w:val="20"/>
              </w:rPr>
            </w:pPr>
            <w:r w:rsidRPr="004F0992">
              <w:rPr>
                <w:b/>
                <w:bCs/>
                <w:sz w:val="20"/>
              </w:rPr>
              <w:t>Total</w:t>
            </w:r>
          </w:p>
        </w:tc>
        <w:tc>
          <w:tcPr>
            <w:tcW w:w="1350" w:type="dxa"/>
            <w:vAlign w:val="bottom"/>
          </w:tcPr>
          <w:p w14:paraId="39EBB99A" w14:textId="7201427B" w:rsidR="00C50475" w:rsidRPr="004F0992" w:rsidRDefault="00242CA5" w:rsidP="00C50475">
            <w:pPr>
              <w:pBdr>
                <w:bottom w:val="double" w:sz="4" w:space="1" w:color="auto"/>
              </w:pBdr>
              <w:tabs>
                <w:tab w:val="decimal" w:pos="1065"/>
              </w:tabs>
              <w:spacing w:line="240" w:lineRule="atLeast"/>
              <w:rPr>
                <w:b/>
                <w:bCs/>
                <w:sz w:val="20"/>
              </w:rPr>
            </w:pPr>
            <w:r w:rsidRPr="004F0992">
              <w:rPr>
                <w:b/>
                <w:bCs/>
                <w:sz w:val="20"/>
              </w:rPr>
              <w:t>10,719,315</w:t>
            </w:r>
          </w:p>
        </w:tc>
        <w:tc>
          <w:tcPr>
            <w:tcW w:w="1440" w:type="dxa"/>
            <w:vAlign w:val="bottom"/>
          </w:tcPr>
          <w:p w14:paraId="233C1DEB" w14:textId="75EAB88F" w:rsidR="00C50475" w:rsidRPr="004F0992" w:rsidRDefault="00C50475" w:rsidP="00C50475">
            <w:pPr>
              <w:pBdr>
                <w:bottom w:val="double" w:sz="4" w:space="1" w:color="auto"/>
              </w:pBdr>
              <w:tabs>
                <w:tab w:val="decimal" w:pos="1152"/>
              </w:tabs>
              <w:spacing w:line="240" w:lineRule="atLeast"/>
              <w:rPr>
                <w:b/>
                <w:bCs/>
                <w:sz w:val="20"/>
              </w:rPr>
            </w:pPr>
            <w:r w:rsidRPr="004F0992">
              <w:rPr>
                <w:b/>
                <w:bCs/>
                <w:sz w:val="20"/>
              </w:rPr>
              <w:t>10,125,381</w:t>
            </w:r>
          </w:p>
        </w:tc>
      </w:tr>
    </w:tbl>
    <w:p w14:paraId="56F0BA88" w14:textId="77777777" w:rsidR="00B07822" w:rsidRPr="004F0992" w:rsidRDefault="00B07822" w:rsidP="00C93DCB">
      <w:pPr>
        <w:spacing w:line="240" w:lineRule="auto"/>
        <w:jc w:val="both"/>
        <w:rPr>
          <w:sz w:val="20"/>
        </w:rPr>
      </w:pPr>
    </w:p>
    <w:p w14:paraId="1416F2BA" w14:textId="03044C53" w:rsidR="00F31AF9" w:rsidRPr="004F0992" w:rsidRDefault="00E54D27" w:rsidP="000949B0">
      <w:pPr>
        <w:spacing w:line="240" w:lineRule="auto"/>
        <w:ind w:left="540"/>
        <w:jc w:val="both"/>
        <w:rPr>
          <w:sz w:val="20"/>
        </w:rPr>
      </w:pPr>
      <w:r w:rsidRPr="004F0992">
        <w:rPr>
          <w:sz w:val="20"/>
        </w:rPr>
        <w:t>The Group and the Company</w:t>
      </w:r>
      <w:r w:rsidR="00F31AF9" w:rsidRPr="004F0992">
        <w:rPr>
          <w:sz w:val="20"/>
        </w:rPr>
        <w:t xml:space="preserve"> are required to comply with certain terms and conditions as specified in each </w:t>
      </w:r>
      <w:r w:rsidR="007F7986" w:rsidRPr="004F0992">
        <w:rPr>
          <w:sz w:val="20"/>
        </w:rPr>
        <w:t>borrowing</w:t>
      </w:r>
      <w:r w:rsidR="007F7986" w:rsidRPr="00AE277C">
        <w:rPr>
          <w:sz w:val="20"/>
          <w:cs/>
          <w:lang w:bidi="th-TH"/>
        </w:rPr>
        <w:t xml:space="preserve"> </w:t>
      </w:r>
      <w:r w:rsidR="00F31AF9" w:rsidRPr="004F0992">
        <w:rPr>
          <w:sz w:val="20"/>
        </w:rPr>
        <w:t>agreement, such as to maintain ratios of loan receivables that are no more than 3 months overdue to total borrowings, non</w:t>
      </w:r>
      <w:r w:rsidR="00F31AF9" w:rsidRPr="00AE277C">
        <w:rPr>
          <w:sz w:val="20"/>
          <w:cs/>
          <w:lang w:bidi="th-TH"/>
        </w:rPr>
        <w:t>-</w:t>
      </w:r>
      <w:r w:rsidR="00F31AF9" w:rsidRPr="004F0992">
        <w:rPr>
          <w:sz w:val="20"/>
        </w:rPr>
        <w:t xml:space="preserve">performing loan receivables </w:t>
      </w:r>
      <w:r w:rsidR="00F31AF9" w:rsidRPr="00AE277C">
        <w:rPr>
          <w:sz w:val="20"/>
          <w:cs/>
          <w:lang w:bidi="th-TH"/>
        </w:rPr>
        <w:t>(</w:t>
      </w:r>
      <w:r w:rsidR="00F31AF9" w:rsidRPr="004F0992">
        <w:rPr>
          <w:sz w:val="20"/>
        </w:rPr>
        <w:t>overdue more than 3 months</w:t>
      </w:r>
      <w:r w:rsidR="00F31AF9" w:rsidRPr="00AE277C">
        <w:rPr>
          <w:sz w:val="20"/>
          <w:cs/>
          <w:lang w:bidi="th-TH"/>
        </w:rPr>
        <w:t xml:space="preserve">) </w:t>
      </w:r>
      <w:r w:rsidR="00F31AF9" w:rsidRPr="004F0992">
        <w:rPr>
          <w:sz w:val="20"/>
        </w:rPr>
        <w:t>to total loan receivables, total debt to equity</w:t>
      </w:r>
      <w:r w:rsidR="00B1376C" w:rsidRPr="004F0992">
        <w:rPr>
          <w:sz w:val="20"/>
        </w:rPr>
        <w:t>,</w:t>
      </w:r>
      <w:r w:rsidR="00F31AF9" w:rsidRPr="004F0992">
        <w:rPr>
          <w:sz w:val="20"/>
        </w:rPr>
        <w:t xml:space="preserve"> interest coverage ratio and the portion of the Company</w:t>
      </w:r>
      <w:r w:rsidR="00F31AF9" w:rsidRPr="00AE277C">
        <w:rPr>
          <w:sz w:val="20"/>
          <w:cs/>
          <w:lang w:bidi="th-TH"/>
        </w:rPr>
        <w:t>’</w:t>
      </w:r>
      <w:r w:rsidR="00F31AF9" w:rsidRPr="004F0992">
        <w:rPr>
          <w:sz w:val="20"/>
        </w:rPr>
        <w:t>s shares held by the major shareholders, depending on the conditions in each agreement</w:t>
      </w:r>
      <w:r w:rsidR="00F31AF9" w:rsidRPr="00AE277C">
        <w:rPr>
          <w:sz w:val="20"/>
          <w:cs/>
          <w:lang w:bidi="th-TH"/>
        </w:rPr>
        <w:t>.</w:t>
      </w:r>
    </w:p>
    <w:p w14:paraId="757B1A9C" w14:textId="77777777" w:rsidR="00114BB0" w:rsidRPr="004F0992" w:rsidRDefault="00114BB0" w:rsidP="000949B0">
      <w:pPr>
        <w:spacing w:line="240" w:lineRule="auto"/>
        <w:ind w:left="540"/>
        <w:jc w:val="both"/>
        <w:rPr>
          <w:sz w:val="20"/>
        </w:rPr>
      </w:pPr>
    </w:p>
    <w:p w14:paraId="6390F2F0" w14:textId="43008AAB" w:rsidR="003D6888" w:rsidRPr="004F0992" w:rsidRDefault="007E0014" w:rsidP="003D6888">
      <w:pPr>
        <w:spacing w:line="240" w:lineRule="auto"/>
        <w:ind w:left="540"/>
        <w:jc w:val="both"/>
        <w:rPr>
          <w:sz w:val="20"/>
          <w:lang w:bidi="th-TH"/>
        </w:rPr>
      </w:pPr>
      <w:r w:rsidRPr="004F0992">
        <w:rPr>
          <w:sz w:val="20"/>
        </w:rPr>
        <w:t xml:space="preserve">As at </w:t>
      </w:r>
      <w:r w:rsidR="0088059B" w:rsidRPr="004F0992">
        <w:rPr>
          <w:sz w:val="20"/>
        </w:rPr>
        <w:t>30 June</w:t>
      </w:r>
      <w:r w:rsidR="003B576C" w:rsidRPr="004F0992">
        <w:rPr>
          <w:sz w:val="20"/>
        </w:rPr>
        <w:t xml:space="preserve"> 2021</w:t>
      </w:r>
      <w:r w:rsidRPr="004F0992">
        <w:rPr>
          <w:sz w:val="20"/>
        </w:rPr>
        <w:t>, the long</w:t>
      </w:r>
      <w:r w:rsidRPr="00AE277C">
        <w:rPr>
          <w:sz w:val="20"/>
          <w:cs/>
          <w:lang w:bidi="th-TH"/>
        </w:rPr>
        <w:t>-</w:t>
      </w:r>
      <w:r w:rsidRPr="004F0992">
        <w:rPr>
          <w:sz w:val="20"/>
        </w:rPr>
        <w:t xml:space="preserve">term credit facilities of the </w:t>
      </w:r>
      <w:r w:rsidR="007A2466" w:rsidRPr="004F0992">
        <w:rPr>
          <w:sz w:val="20"/>
        </w:rPr>
        <w:t xml:space="preserve">Group and the </w:t>
      </w:r>
      <w:r w:rsidRPr="004F0992">
        <w:rPr>
          <w:sz w:val="20"/>
        </w:rPr>
        <w:t xml:space="preserve">Company which have not yet been drawn down amounted to Baht </w:t>
      </w:r>
      <w:r w:rsidR="001C4427" w:rsidRPr="00AE277C">
        <w:rPr>
          <w:sz w:val="20"/>
        </w:rPr>
        <w:t>6,300</w:t>
      </w:r>
      <w:r w:rsidR="0088059B" w:rsidRPr="00AE277C">
        <w:rPr>
          <w:sz w:val="20"/>
          <w:cs/>
          <w:lang w:bidi="th-TH"/>
        </w:rPr>
        <w:t xml:space="preserve"> </w:t>
      </w:r>
      <w:r w:rsidRPr="004F0992">
        <w:rPr>
          <w:sz w:val="20"/>
        </w:rPr>
        <w:t>million</w:t>
      </w:r>
      <w:r w:rsidRPr="00AE277C">
        <w:rPr>
          <w:sz w:val="20"/>
          <w:cs/>
          <w:lang w:bidi="th-TH"/>
        </w:rPr>
        <w:t xml:space="preserve"> </w:t>
      </w:r>
      <w:r w:rsidRPr="00AE277C">
        <w:rPr>
          <w:i/>
          <w:iCs/>
          <w:sz w:val="20"/>
          <w:cs/>
          <w:lang w:bidi="th-TH"/>
        </w:rPr>
        <w:t>(</w:t>
      </w:r>
      <w:r w:rsidR="007A2466" w:rsidRPr="004F0992">
        <w:rPr>
          <w:i/>
          <w:iCs/>
          <w:sz w:val="20"/>
        </w:rPr>
        <w:t>31 December 20</w:t>
      </w:r>
      <w:r w:rsidR="00D7327F" w:rsidRPr="004F0992">
        <w:rPr>
          <w:i/>
          <w:iCs/>
          <w:sz w:val="20"/>
        </w:rPr>
        <w:t>20</w:t>
      </w:r>
      <w:r w:rsidRPr="00AE277C">
        <w:rPr>
          <w:i/>
          <w:iCs/>
          <w:sz w:val="20"/>
          <w:cs/>
          <w:lang w:bidi="th-TH"/>
        </w:rPr>
        <w:t xml:space="preserve">: </w:t>
      </w:r>
      <w:r w:rsidRPr="004F0992">
        <w:rPr>
          <w:i/>
          <w:iCs/>
          <w:sz w:val="20"/>
        </w:rPr>
        <w:t xml:space="preserve">Baht </w:t>
      </w:r>
      <w:r w:rsidR="00D7327F" w:rsidRPr="004F0992">
        <w:rPr>
          <w:i/>
          <w:iCs/>
          <w:sz w:val="20"/>
        </w:rPr>
        <w:t>2,</w:t>
      </w:r>
      <w:r w:rsidR="00A23F38">
        <w:rPr>
          <w:i/>
          <w:iCs/>
          <w:sz w:val="20"/>
        </w:rPr>
        <w:t>000</w:t>
      </w:r>
      <w:r w:rsidRPr="00AE277C">
        <w:rPr>
          <w:sz w:val="20"/>
          <w:cs/>
          <w:lang w:bidi="th-TH"/>
        </w:rPr>
        <w:t xml:space="preserve"> </w:t>
      </w:r>
      <w:r w:rsidRPr="004F0992">
        <w:rPr>
          <w:i/>
          <w:iCs/>
          <w:sz w:val="20"/>
        </w:rPr>
        <w:t>million</w:t>
      </w:r>
      <w:r w:rsidRPr="00AE277C">
        <w:rPr>
          <w:i/>
          <w:iCs/>
          <w:sz w:val="20"/>
          <w:cs/>
          <w:lang w:bidi="th-TH"/>
        </w:rPr>
        <w:t>)</w:t>
      </w:r>
      <w:r w:rsidRPr="00AE277C">
        <w:rPr>
          <w:sz w:val="20"/>
          <w:cs/>
          <w:lang w:bidi="th-TH"/>
        </w:rPr>
        <w:t>.</w:t>
      </w:r>
    </w:p>
    <w:p w14:paraId="7AB4B147" w14:textId="0101E8C2" w:rsidR="003D6888" w:rsidRPr="004F0992" w:rsidRDefault="003D6888" w:rsidP="003D6888">
      <w:pPr>
        <w:spacing w:line="240" w:lineRule="auto"/>
        <w:ind w:left="540"/>
        <w:jc w:val="both"/>
        <w:rPr>
          <w:sz w:val="20"/>
          <w:lang w:bidi="th-TH"/>
        </w:rPr>
      </w:pPr>
    </w:p>
    <w:p w14:paraId="414B069C" w14:textId="382ACC73" w:rsidR="00A21D2C" w:rsidRPr="00A21D2C" w:rsidRDefault="003D6888" w:rsidP="00A21D2C">
      <w:pPr>
        <w:spacing w:line="240" w:lineRule="auto"/>
        <w:ind w:left="540"/>
        <w:jc w:val="both"/>
        <w:rPr>
          <w:sz w:val="20"/>
          <w:cs/>
          <w:lang w:bidi="th-TH"/>
        </w:rPr>
      </w:pPr>
      <w:r w:rsidRPr="004F0992">
        <w:rPr>
          <w:sz w:val="20"/>
        </w:rPr>
        <w:t>To hedge</w:t>
      </w:r>
      <w:r w:rsidRPr="00AE277C">
        <w:rPr>
          <w:sz w:val="20"/>
          <w:cs/>
          <w:lang w:bidi="th-TH"/>
        </w:rPr>
        <w:t xml:space="preserve"> </w:t>
      </w:r>
      <w:r w:rsidRPr="004F0992">
        <w:rPr>
          <w:sz w:val="20"/>
        </w:rPr>
        <w:t>interest rate risk,</w:t>
      </w:r>
      <w:r w:rsidRPr="00AE277C">
        <w:rPr>
          <w:sz w:val="20"/>
          <w:cs/>
          <w:lang w:bidi="th-TH"/>
        </w:rPr>
        <w:t xml:space="preserve"> </w:t>
      </w:r>
      <w:r w:rsidRPr="004F0992">
        <w:rPr>
          <w:sz w:val="20"/>
        </w:rPr>
        <w:t xml:space="preserve">as at </w:t>
      </w:r>
      <w:r w:rsidR="0088059B" w:rsidRPr="00AE277C">
        <w:rPr>
          <w:sz w:val="20"/>
        </w:rPr>
        <w:t>30 June</w:t>
      </w:r>
      <w:r w:rsidRPr="00AE277C">
        <w:rPr>
          <w:sz w:val="20"/>
        </w:rPr>
        <w:t xml:space="preserve"> 2021, </w:t>
      </w:r>
      <w:r w:rsidRPr="004F0992">
        <w:rPr>
          <w:sz w:val="20"/>
        </w:rPr>
        <w:t>the Group and the Company had</w:t>
      </w:r>
      <w:r w:rsidRPr="00AE277C">
        <w:rPr>
          <w:sz w:val="20"/>
          <w:cs/>
          <w:lang w:bidi="th-TH"/>
        </w:rPr>
        <w:t xml:space="preserve"> </w:t>
      </w:r>
      <w:r w:rsidRPr="004F0992">
        <w:rPr>
          <w:sz w:val="20"/>
        </w:rPr>
        <w:t>outstanding commitments</w:t>
      </w:r>
      <w:r w:rsidRPr="00AE277C">
        <w:rPr>
          <w:sz w:val="20"/>
          <w:cs/>
          <w:lang w:bidi="th-TH"/>
        </w:rPr>
        <w:t xml:space="preserve"> </w:t>
      </w:r>
      <w:r w:rsidRPr="004F0992">
        <w:rPr>
          <w:sz w:val="20"/>
        </w:rPr>
        <w:t>under interest rate swap agreements with a</w:t>
      </w:r>
      <w:r w:rsidRPr="00AE277C">
        <w:rPr>
          <w:sz w:val="20"/>
          <w:cs/>
          <w:lang w:bidi="th-TH"/>
        </w:rPr>
        <w:t xml:space="preserve"> </w:t>
      </w:r>
      <w:r w:rsidRPr="004F0992">
        <w:rPr>
          <w:sz w:val="20"/>
        </w:rPr>
        <w:t>local commercial bank</w:t>
      </w:r>
      <w:r w:rsidRPr="00AE277C">
        <w:rPr>
          <w:sz w:val="20"/>
          <w:cs/>
          <w:lang w:bidi="th-TH"/>
        </w:rPr>
        <w:t xml:space="preserve">. </w:t>
      </w:r>
      <w:r w:rsidRPr="00AE277C">
        <w:rPr>
          <w:sz w:val="20"/>
        </w:rPr>
        <w:t xml:space="preserve">Under such </w:t>
      </w:r>
      <w:r w:rsidRPr="004F0992">
        <w:rPr>
          <w:sz w:val="20"/>
        </w:rPr>
        <w:t>agreements</w:t>
      </w:r>
      <w:r w:rsidRPr="00AE277C">
        <w:rPr>
          <w:sz w:val="20"/>
        </w:rPr>
        <w:t>, the Group and the Company will be charged at</w:t>
      </w:r>
      <w:r w:rsidRPr="00AE277C">
        <w:rPr>
          <w:sz w:val="20"/>
          <w:cs/>
          <w:lang w:bidi="th-TH"/>
        </w:rPr>
        <w:t xml:space="preserve"> </w:t>
      </w:r>
      <w:r w:rsidRPr="00AE277C">
        <w:rPr>
          <w:sz w:val="20"/>
        </w:rPr>
        <w:t>fixed interest rate</w:t>
      </w:r>
      <w:r w:rsidRPr="00AE277C">
        <w:rPr>
          <w:sz w:val="20"/>
          <w:cs/>
          <w:lang w:bidi="th-TH"/>
        </w:rPr>
        <w:t xml:space="preserve"> </w:t>
      </w:r>
      <w:r w:rsidRPr="004F0992">
        <w:rPr>
          <w:sz w:val="20"/>
        </w:rPr>
        <w:t>in exchange for</w:t>
      </w:r>
      <w:r w:rsidRPr="00AE277C">
        <w:rPr>
          <w:sz w:val="20"/>
          <w:cs/>
          <w:lang w:bidi="th-TH"/>
        </w:rPr>
        <w:t xml:space="preserve"> </w:t>
      </w:r>
      <w:r w:rsidRPr="004F0992">
        <w:rPr>
          <w:sz w:val="20"/>
        </w:rPr>
        <w:t>interest rate at THBFIX plus</w:t>
      </w:r>
      <w:r w:rsidRPr="00AE277C">
        <w:rPr>
          <w:sz w:val="20"/>
          <w:cs/>
          <w:lang w:bidi="th-TH"/>
        </w:rPr>
        <w:t xml:space="preserve"> </w:t>
      </w:r>
      <w:r w:rsidRPr="004F0992">
        <w:rPr>
          <w:sz w:val="20"/>
        </w:rPr>
        <w:t>a fixed percent per annum</w:t>
      </w:r>
      <w:r w:rsidRPr="00AE277C">
        <w:rPr>
          <w:sz w:val="20"/>
          <w:cs/>
          <w:lang w:bidi="th-TH"/>
        </w:rPr>
        <w:t xml:space="preserve">. </w:t>
      </w:r>
      <w:r w:rsidR="003B576C" w:rsidRPr="00AE277C">
        <w:rPr>
          <w:sz w:val="20"/>
        </w:rPr>
        <w:br/>
      </w:r>
      <w:r w:rsidRPr="004F0992">
        <w:rPr>
          <w:sz w:val="20"/>
        </w:rPr>
        <w:t>The interest rate swap agreements gradually</w:t>
      </w:r>
      <w:r w:rsidRPr="00AE277C">
        <w:rPr>
          <w:sz w:val="20"/>
          <w:cs/>
          <w:lang w:bidi="th-TH"/>
        </w:rPr>
        <w:t xml:space="preserve"> </w:t>
      </w:r>
      <w:r w:rsidRPr="004F0992">
        <w:rPr>
          <w:sz w:val="20"/>
        </w:rPr>
        <w:t xml:space="preserve">mature amounting to Baht </w:t>
      </w:r>
      <w:r w:rsidR="00A437D0" w:rsidRPr="00AE277C">
        <w:rPr>
          <w:sz w:val="20"/>
        </w:rPr>
        <w:t>62</w:t>
      </w:r>
      <w:r w:rsidR="00A437D0" w:rsidRPr="00AE277C">
        <w:rPr>
          <w:sz w:val="20"/>
          <w:cs/>
          <w:lang w:bidi="th-TH"/>
        </w:rPr>
        <w:t>.</w:t>
      </w:r>
      <w:r w:rsidR="00A437D0" w:rsidRPr="00AE277C">
        <w:rPr>
          <w:sz w:val="20"/>
        </w:rPr>
        <w:t>50</w:t>
      </w:r>
      <w:r w:rsidR="00A437D0" w:rsidRPr="00AE277C">
        <w:rPr>
          <w:sz w:val="20"/>
          <w:cs/>
          <w:lang w:bidi="th-TH"/>
        </w:rPr>
        <w:t xml:space="preserve"> </w:t>
      </w:r>
      <w:r w:rsidRPr="004F0992">
        <w:rPr>
          <w:sz w:val="20"/>
        </w:rPr>
        <w:t>million in November 2021</w:t>
      </w:r>
      <w:r w:rsidRPr="00AE277C">
        <w:rPr>
          <w:sz w:val="20"/>
          <w:cs/>
          <w:lang w:bidi="th-TH"/>
        </w:rPr>
        <w:t xml:space="preserve"> </w:t>
      </w:r>
      <w:r w:rsidRPr="004F0992">
        <w:rPr>
          <w:sz w:val="20"/>
        </w:rPr>
        <w:t xml:space="preserve">and </w:t>
      </w:r>
      <w:r w:rsidR="00D32E50" w:rsidRPr="004F0992">
        <w:rPr>
          <w:sz w:val="20"/>
        </w:rPr>
        <w:br/>
      </w:r>
      <w:r w:rsidRPr="004F0992">
        <w:rPr>
          <w:sz w:val="20"/>
        </w:rPr>
        <w:t xml:space="preserve">Baht </w:t>
      </w:r>
      <w:r w:rsidR="00A437D0" w:rsidRPr="00AE277C">
        <w:rPr>
          <w:sz w:val="20"/>
        </w:rPr>
        <w:t>187</w:t>
      </w:r>
      <w:r w:rsidR="00A437D0" w:rsidRPr="00AE277C">
        <w:rPr>
          <w:sz w:val="20"/>
          <w:cs/>
          <w:lang w:bidi="th-TH"/>
        </w:rPr>
        <w:t>.</w:t>
      </w:r>
      <w:r w:rsidR="00A437D0" w:rsidRPr="00AE277C">
        <w:rPr>
          <w:sz w:val="20"/>
        </w:rPr>
        <w:t>50</w:t>
      </w:r>
      <w:r w:rsidR="00A437D0" w:rsidRPr="00AE277C">
        <w:rPr>
          <w:sz w:val="20"/>
          <w:cs/>
          <w:lang w:bidi="th-TH"/>
        </w:rPr>
        <w:t xml:space="preserve"> </w:t>
      </w:r>
      <w:r w:rsidRPr="004F0992">
        <w:rPr>
          <w:sz w:val="20"/>
        </w:rPr>
        <w:t>million in December 2021, respectively, in line with the terms of borrowing</w:t>
      </w:r>
      <w:r w:rsidRPr="00AE277C">
        <w:rPr>
          <w:sz w:val="20"/>
          <w:cs/>
          <w:lang w:bidi="th-TH"/>
        </w:rPr>
        <w:t xml:space="preserve"> </w:t>
      </w:r>
      <w:r w:rsidRPr="004F0992">
        <w:rPr>
          <w:sz w:val="20"/>
        </w:rPr>
        <w:t>repayment</w:t>
      </w:r>
      <w:r w:rsidRPr="00AE277C">
        <w:rPr>
          <w:sz w:val="20"/>
          <w:cs/>
          <w:lang w:bidi="th-TH"/>
        </w:rPr>
        <w:t>.</w:t>
      </w:r>
    </w:p>
    <w:p w14:paraId="194265C9" w14:textId="77777777" w:rsidR="00571F54" w:rsidRPr="00571F54" w:rsidRDefault="00571F54" w:rsidP="003D6888">
      <w:pPr>
        <w:spacing w:line="240" w:lineRule="auto"/>
        <w:ind w:left="540"/>
        <w:jc w:val="both"/>
        <w:rPr>
          <w:rFonts w:cstheme="minorBidi"/>
          <w:sz w:val="20"/>
          <w:lang w:bidi="th-TH"/>
        </w:rPr>
      </w:pPr>
    </w:p>
    <w:p w14:paraId="67041733" w14:textId="0383D56A" w:rsidR="000E5188" w:rsidRPr="004F0992" w:rsidRDefault="00954888" w:rsidP="00721ACD">
      <w:pPr>
        <w:pStyle w:val="Heading1"/>
        <w:tabs>
          <w:tab w:val="clear" w:pos="450"/>
        </w:tabs>
      </w:pPr>
      <w:r w:rsidRPr="004F0992">
        <w:t>9</w:t>
      </w:r>
      <w:r w:rsidR="008C223E" w:rsidRPr="004F0992">
        <w:tab/>
      </w:r>
      <w:r w:rsidR="00E97FDC" w:rsidRPr="004F0992">
        <w:t>Debentures</w:t>
      </w:r>
    </w:p>
    <w:p w14:paraId="383BE6C0" w14:textId="77777777" w:rsidR="00ED7542" w:rsidRPr="004F0992" w:rsidRDefault="00ED7542" w:rsidP="00ED7542">
      <w:pPr>
        <w:spacing w:line="240" w:lineRule="auto"/>
        <w:ind w:left="540"/>
        <w:jc w:val="thaiDistribute"/>
        <w:rPr>
          <w:sz w:val="20"/>
        </w:rPr>
      </w:pPr>
    </w:p>
    <w:p w14:paraId="580C7315" w14:textId="53C988E3" w:rsidR="00ED7542" w:rsidRPr="004F0992" w:rsidRDefault="00ED7542" w:rsidP="00ED7542">
      <w:pPr>
        <w:spacing w:line="240" w:lineRule="auto"/>
        <w:ind w:left="540"/>
        <w:jc w:val="thaiDistribute"/>
        <w:rPr>
          <w:sz w:val="20"/>
        </w:rPr>
      </w:pPr>
      <w:r w:rsidRPr="004F0992">
        <w:rPr>
          <w:sz w:val="20"/>
        </w:rPr>
        <w:t xml:space="preserve">As at </w:t>
      </w:r>
      <w:r w:rsidR="0088059B" w:rsidRPr="004F0992">
        <w:rPr>
          <w:sz w:val="20"/>
        </w:rPr>
        <w:t>30 June</w:t>
      </w:r>
      <w:r w:rsidR="00934B24" w:rsidRPr="004F0992">
        <w:rPr>
          <w:sz w:val="20"/>
        </w:rPr>
        <w:t xml:space="preserve"> 202</w:t>
      </w:r>
      <w:r w:rsidR="00737727" w:rsidRPr="004F0992">
        <w:rPr>
          <w:sz w:val="20"/>
        </w:rPr>
        <w:t>1</w:t>
      </w:r>
      <w:r w:rsidR="00934B24" w:rsidRPr="004F0992">
        <w:rPr>
          <w:sz w:val="20"/>
        </w:rPr>
        <w:t xml:space="preserve"> and 31 </w:t>
      </w:r>
      <w:r w:rsidRPr="004F0992">
        <w:rPr>
          <w:sz w:val="20"/>
        </w:rPr>
        <w:t>December 20</w:t>
      </w:r>
      <w:r w:rsidR="00737727" w:rsidRPr="004F0992">
        <w:rPr>
          <w:sz w:val="20"/>
        </w:rPr>
        <w:t>20</w:t>
      </w:r>
      <w:r w:rsidRPr="004F0992">
        <w:rPr>
          <w:sz w:val="20"/>
        </w:rPr>
        <w:t>, these debentures are registered, unsubordinated and unsecured debentures</w:t>
      </w:r>
      <w:r w:rsidRPr="00AE277C">
        <w:rPr>
          <w:sz w:val="20"/>
          <w:cs/>
          <w:lang w:bidi="th-TH"/>
        </w:rPr>
        <w:t xml:space="preserve">. </w:t>
      </w:r>
      <w:r w:rsidRPr="004F0992">
        <w:rPr>
          <w:sz w:val="20"/>
        </w:rPr>
        <w:t>Details are as follow</w:t>
      </w:r>
      <w:r w:rsidR="005321EA" w:rsidRPr="004F0992">
        <w:rPr>
          <w:sz w:val="20"/>
        </w:rPr>
        <w:t>s</w:t>
      </w:r>
      <w:r w:rsidRPr="00AE277C">
        <w:rPr>
          <w:sz w:val="20"/>
          <w:cs/>
          <w:lang w:bidi="th-TH"/>
        </w:rPr>
        <w:t>:</w:t>
      </w:r>
    </w:p>
    <w:p w14:paraId="6BB2E8C1" w14:textId="77777777" w:rsidR="00934B24" w:rsidRPr="004F0992" w:rsidRDefault="00934B24" w:rsidP="00ED7542">
      <w:pPr>
        <w:spacing w:line="240" w:lineRule="auto"/>
        <w:ind w:left="540"/>
        <w:jc w:val="thaiDistribute"/>
        <w:rPr>
          <w:sz w:val="20"/>
        </w:rPr>
      </w:pPr>
    </w:p>
    <w:tbl>
      <w:tblPr>
        <w:tblW w:w="9183" w:type="dxa"/>
        <w:tblInd w:w="450" w:type="dxa"/>
        <w:tblLayout w:type="fixed"/>
        <w:tblLook w:val="0000" w:firstRow="0" w:lastRow="0" w:firstColumn="0" w:lastColumn="0" w:noHBand="0" w:noVBand="0"/>
      </w:tblPr>
      <w:tblGrid>
        <w:gridCol w:w="540"/>
        <w:gridCol w:w="5583"/>
        <w:gridCol w:w="1527"/>
        <w:gridCol w:w="1533"/>
      </w:tblGrid>
      <w:tr w:rsidR="00826A00" w:rsidRPr="004F0992" w14:paraId="4D56C9EA" w14:textId="77777777" w:rsidTr="00650662">
        <w:trPr>
          <w:tblHeader/>
        </w:trPr>
        <w:tc>
          <w:tcPr>
            <w:tcW w:w="540" w:type="dxa"/>
          </w:tcPr>
          <w:p w14:paraId="540137A7" w14:textId="77777777" w:rsidR="00826A00" w:rsidRPr="004F0992" w:rsidRDefault="00826A00" w:rsidP="00A31457">
            <w:pPr>
              <w:spacing w:line="240" w:lineRule="auto"/>
              <w:ind w:left="34"/>
              <w:jc w:val="center"/>
              <w:rPr>
                <w:sz w:val="20"/>
              </w:rPr>
            </w:pPr>
          </w:p>
        </w:tc>
        <w:tc>
          <w:tcPr>
            <w:tcW w:w="5583" w:type="dxa"/>
          </w:tcPr>
          <w:p w14:paraId="4DC0D164" w14:textId="77777777" w:rsidR="00826A00" w:rsidRPr="004F0992" w:rsidRDefault="00826A00" w:rsidP="00A31457">
            <w:pPr>
              <w:spacing w:line="240" w:lineRule="auto"/>
              <w:ind w:right="-95"/>
              <w:jc w:val="center"/>
              <w:rPr>
                <w:sz w:val="20"/>
              </w:rPr>
            </w:pPr>
          </w:p>
        </w:tc>
        <w:tc>
          <w:tcPr>
            <w:tcW w:w="3060" w:type="dxa"/>
            <w:gridSpan w:val="2"/>
            <w:vAlign w:val="center"/>
          </w:tcPr>
          <w:p w14:paraId="71F8394B" w14:textId="77777777" w:rsidR="009265FD" w:rsidRPr="004F0992" w:rsidRDefault="00D05D54" w:rsidP="00A31457">
            <w:pPr>
              <w:tabs>
                <w:tab w:val="left" w:pos="1512"/>
              </w:tabs>
              <w:spacing w:line="240" w:lineRule="auto"/>
              <w:ind w:left="102" w:right="165"/>
              <w:jc w:val="center"/>
              <w:rPr>
                <w:b/>
                <w:sz w:val="20"/>
              </w:rPr>
            </w:pPr>
            <w:r w:rsidRPr="004F0992">
              <w:rPr>
                <w:b/>
                <w:sz w:val="20"/>
              </w:rPr>
              <w:t>Consolidated and</w:t>
            </w:r>
            <w:r w:rsidR="00854C46" w:rsidRPr="00AE277C">
              <w:rPr>
                <w:b/>
                <w:bCs/>
                <w:sz w:val="20"/>
                <w:cs/>
                <w:lang w:bidi="th-TH"/>
              </w:rPr>
              <w:t xml:space="preserve"> </w:t>
            </w:r>
          </w:p>
          <w:p w14:paraId="6D2C08B4" w14:textId="62FA6B3F" w:rsidR="00826A00" w:rsidRPr="004F0992" w:rsidRDefault="00D05D54" w:rsidP="00C51E5F">
            <w:pPr>
              <w:tabs>
                <w:tab w:val="left" w:pos="1512"/>
              </w:tabs>
              <w:spacing w:line="240" w:lineRule="auto"/>
              <w:ind w:left="102" w:right="165"/>
              <w:jc w:val="center"/>
              <w:rPr>
                <w:b/>
                <w:bCs/>
                <w:sz w:val="20"/>
              </w:rPr>
            </w:pPr>
            <w:r w:rsidRPr="004F0992">
              <w:rPr>
                <w:b/>
                <w:sz w:val="20"/>
              </w:rPr>
              <w:t>S</w:t>
            </w:r>
            <w:r w:rsidRPr="004F0992">
              <w:rPr>
                <w:b/>
                <w:bCs/>
                <w:sz w:val="20"/>
              </w:rPr>
              <w:t>eparate</w:t>
            </w:r>
            <w:r w:rsidR="009265FD" w:rsidRPr="00AE277C">
              <w:rPr>
                <w:b/>
                <w:bCs/>
                <w:sz w:val="20"/>
                <w:cs/>
                <w:lang w:bidi="th-TH"/>
              </w:rPr>
              <w:t xml:space="preserve"> </w:t>
            </w:r>
            <w:r w:rsidRPr="004F0992">
              <w:rPr>
                <w:b/>
                <w:bCs/>
                <w:sz w:val="20"/>
              </w:rPr>
              <w:t>financial statements</w:t>
            </w:r>
          </w:p>
        </w:tc>
      </w:tr>
      <w:tr w:rsidR="00F06522" w:rsidRPr="004F0992" w14:paraId="475A9997" w14:textId="77777777" w:rsidTr="00650662">
        <w:trPr>
          <w:tblHeader/>
        </w:trPr>
        <w:tc>
          <w:tcPr>
            <w:tcW w:w="540" w:type="dxa"/>
          </w:tcPr>
          <w:p w14:paraId="14390CC8" w14:textId="77777777" w:rsidR="00F06522" w:rsidRPr="004F0992" w:rsidRDefault="00F06522" w:rsidP="00F06522">
            <w:pPr>
              <w:spacing w:line="240" w:lineRule="auto"/>
              <w:ind w:left="34"/>
              <w:jc w:val="center"/>
              <w:rPr>
                <w:sz w:val="20"/>
              </w:rPr>
            </w:pPr>
          </w:p>
        </w:tc>
        <w:tc>
          <w:tcPr>
            <w:tcW w:w="5583" w:type="dxa"/>
            <w:vAlign w:val="bottom"/>
          </w:tcPr>
          <w:p w14:paraId="6BAC18F3" w14:textId="02DFD71E" w:rsidR="00F06522" w:rsidRPr="004F0992" w:rsidRDefault="00F06522" w:rsidP="00F06522">
            <w:pPr>
              <w:spacing w:line="240" w:lineRule="auto"/>
              <w:ind w:right="-95"/>
              <w:jc w:val="center"/>
              <w:rPr>
                <w:sz w:val="20"/>
              </w:rPr>
            </w:pPr>
            <w:r w:rsidRPr="004F0992">
              <w:rPr>
                <w:b/>
                <w:bCs/>
                <w:sz w:val="20"/>
              </w:rPr>
              <w:t xml:space="preserve">Facility </w:t>
            </w:r>
            <w:r w:rsidRPr="00AE277C">
              <w:rPr>
                <w:b/>
                <w:bCs/>
                <w:sz w:val="20"/>
                <w:cs/>
                <w:lang w:bidi="th-TH"/>
              </w:rPr>
              <w:t xml:space="preserve">/ </w:t>
            </w:r>
            <w:r w:rsidRPr="004F0992">
              <w:rPr>
                <w:b/>
                <w:bCs/>
                <w:sz w:val="20"/>
              </w:rPr>
              <w:t>Repayment schedule</w:t>
            </w:r>
          </w:p>
        </w:tc>
        <w:tc>
          <w:tcPr>
            <w:tcW w:w="1527" w:type="dxa"/>
            <w:vAlign w:val="bottom"/>
          </w:tcPr>
          <w:p w14:paraId="2EF192FB" w14:textId="1CF55237" w:rsidR="00747124" w:rsidRPr="004F0992" w:rsidRDefault="0088059B" w:rsidP="00BA2A8E">
            <w:pPr>
              <w:spacing w:line="240" w:lineRule="auto"/>
              <w:ind w:right="12"/>
              <w:jc w:val="center"/>
              <w:rPr>
                <w:sz w:val="20"/>
              </w:rPr>
            </w:pPr>
            <w:r w:rsidRPr="004F0992">
              <w:rPr>
                <w:sz w:val="20"/>
              </w:rPr>
              <w:t>30 June</w:t>
            </w:r>
          </w:p>
          <w:p w14:paraId="444624FD" w14:textId="518D25D7" w:rsidR="00F06522" w:rsidRPr="004F0992" w:rsidRDefault="00737727" w:rsidP="00BA2A8E">
            <w:pPr>
              <w:spacing w:line="240" w:lineRule="auto"/>
              <w:ind w:right="12"/>
              <w:jc w:val="center"/>
              <w:rPr>
                <w:sz w:val="20"/>
              </w:rPr>
            </w:pPr>
            <w:r w:rsidRPr="004F0992">
              <w:rPr>
                <w:sz w:val="20"/>
              </w:rPr>
              <w:t>2021</w:t>
            </w:r>
          </w:p>
        </w:tc>
        <w:tc>
          <w:tcPr>
            <w:tcW w:w="1533" w:type="dxa"/>
            <w:vAlign w:val="bottom"/>
          </w:tcPr>
          <w:p w14:paraId="23D9A8B4" w14:textId="77777777" w:rsidR="00F06522" w:rsidRPr="004F0992" w:rsidRDefault="00F06522" w:rsidP="00F06522">
            <w:pPr>
              <w:spacing w:line="240" w:lineRule="auto"/>
              <w:jc w:val="center"/>
              <w:rPr>
                <w:sz w:val="20"/>
              </w:rPr>
            </w:pPr>
            <w:r w:rsidRPr="004F0992">
              <w:rPr>
                <w:sz w:val="20"/>
              </w:rPr>
              <w:t xml:space="preserve">31 December </w:t>
            </w:r>
          </w:p>
          <w:p w14:paraId="5205E622" w14:textId="0ADC1817" w:rsidR="00F06522" w:rsidRPr="004F0992" w:rsidRDefault="00F06522" w:rsidP="00F06522">
            <w:pPr>
              <w:spacing w:line="240" w:lineRule="auto"/>
              <w:jc w:val="center"/>
              <w:rPr>
                <w:sz w:val="20"/>
              </w:rPr>
            </w:pPr>
            <w:r w:rsidRPr="004F0992">
              <w:rPr>
                <w:sz w:val="20"/>
              </w:rPr>
              <w:t>20</w:t>
            </w:r>
            <w:r w:rsidR="00737727" w:rsidRPr="004F0992">
              <w:rPr>
                <w:sz w:val="20"/>
              </w:rPr>
              <w:t>20</w:t>
            </w:r>
          </w:p>
        </w:tc>
      </w:tr>
      <w:tr w:rsidR="00F06522" w:rsidRPr="004F0992" w14:paraId="3878AB87" w14:textId="77777777" w:rsidTr="00650662">
        <w:trPr>
          <w:tblHeader/>
        </w:trPr>
        <w:tc>
          <w:tcPr>
            <w:tcW w:w="540" w:type="dxa"/>
          </w:tcPr>
          <w:p w14:paraId="71C13DE3" w14:textId="158F02A5" w:rsidR="00F06522" w:rsidRPr="004F0992" w:rsidRDefault="00F06522" w:rsidP="00F06522">
            <w:pPr>
              <w:spacing w:line="240" w:lineRule="auto"/>
              <w:ind w:left="34"/>
              <w:jc w:val="center"/>
              <w:rPr>
                <w:sz w:val="20"/>
                <w:lang w:val="en-US" w:bidi="th-TH"/>
              </w:rPr>
            </w:pPr>
          </w:p>
        </w:tc>
        <w:tc>
          <w:tcPr>
            <w:tcW w:w="5583" w:type="dxa"/>
          </w:tcPr>
          <w:p w14:paraId="1D70256D" w14:textId="075C4A87" w:rsidR="00F06522" w:rsidRPr="004F0992" w:rsidRDefault="00F06522" w:rsidP="00F06522">
            <w:pPr>
              <w:spacing w:line="240" w:lineRule="auto"/>
              <w:ind w:right="-95"/>
              <w:jc w:val="center"/>
              <w:rPr>
                <w:sz w:val="20"/>
              </w:rPr>
            </w:pPr>
          </w:p>
        </w:tc>
        <w:tc>
          <w:tcPr>
            <w:tcW w:w="3060" w:type="dxa"/>
            <w:gridSpan w:val="2"/>
            <w:vAlign w:val="center"/>
          </w:tcPr>
          <w:p w14:paraId="4BF60708" w14:textId="014C0C70" w:rsidR="00F06522" w:rsidRPr="004F0992" w:rsidRDefault="00F06522" w:rsidP="00F06522">
            <w:pPr>
              <w:tabs>
                <w:tab w:val="decimal" w:pos="1062"/>
              </w:tabs>
              <w:spacing w:line="240" w:lineRule="auto"/>
              <w:jc w:val="center"/>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857792" w:rsidRPr="004F0992" w14:paraId="38D4A2B5" w14:textId="77777777" w:rsidTr="009E18FA">
        <w:tc>
          <w:tcPr>
            <w:tcW w:w="540" w:type="dxa"/>
          </w:tcPr>
          <w:p w14:paraId="1E556553" w14:textId="0D21FEE9" w:rsidR="00857792" w:rsidRPr="004F0992" w:rsidRDefault="00857792" w:rsidP="00857792">
            <w:pPr>
              <w:spacing w:line="240" w:lineRule="auto"/>
              <w:ind w:left="-18"/>
              <w:rPr>
                <w:sz w:val="20"/>
              </w:rPr>
            </w:pPr>
            <w:r w:rsidRPr="004F0992">
              <w:rPr>
                <w:sz w:val="20"/>
              </w:rPr>
              <w:t>1</w:t>
            </w:r>
          </w:p>
        </w:tc>
        <w:tc>
          <w:tcPr>
            <w:tcW w:w="5583" w:type="dxa"/>
          </w:tcPr>
          <w:p w14:paraId="4D1CE94F" w14:textId="2382473A" w:rsidR="00857792" w:rsidRPr="004F0992" w:rsidRDefault="00857792" w:rsidP="00857792">
            <w:pPr>
              <w:spacing w:line="240" w:lineRule="atLeast"/>
              <w:ind w:left="249" w:right="-115" w:hanging="249"/>
              <w:rPr>
                <w:sz w:val="20"/>
              </w:rPr>
            </w:pPr>
            <w:r w:rsidRPr="004F0992">
              <w:rPr>
                <w:sz w:val="20"/>
              </w:rPr>
              <w:t>Debenture amounting to Baht 1,295</w:t>
            </w:r>
            <w:r w:rsidRPr="00AE277C">
              <w:rPr>
                <w:sz w:val="20"/>
                <w:cs/>
                <w:lang w:bidi="th-TH"/>
              </w:rPr>
              <w:t>.</w:t>
            </w:r>
            <w:r w:rsidRPr="004F0992">
              <w:rPr>
                <w:sz w:val="20"/>
              </w:rPr>
              <w:t xml:space="preserve">8 million with a tenor of </w:t>
            </w:r>
            <w:r w:rsidRPr="004F0992">
              <w:rPr>
                <w:sz w:val="20"/>
              </w:rPr>
              <w:br/>
              <w:t>4 years, maturing in August 2021, bearing interest at a fixed rate, payable every 6 months</w:t>
            </w:r>
          </w:p>
        </w:tc>
        <w:tc>
          <w:tcPr>
            <w:tcW w:w="1527" w:type="dxa"/>
            <w:vAlign w:val="bottom"/>
          </w:tcPr>
          <w:p w14:paraId="692F5277" w14:textId="7AC6432D" w:rsidR="00857792" w:rsidRPr="004F0992" w:rsidRDefault="00857792" w:rsidP="00857792">
            <w:pPr>
              <w:tabs>
                <w:tab w:val="decimal" w:pos="1062"/>
              </w:tabs>
              <w:spacing w:line="240" w:lineRule="atLeast"/>
              <w:ind w:right="57"/>
              <w:jc w:val="right"/>
              <w:rPr>
                <w:sz w:val="20"/>
              </w:rPr>
            </w:pPr>
            <w:r w:rsidRPr="004F0992">
              <w:rPr>
                <w:sz w:val="20"/>
              </w:rPr>
              <w:t>1,295,800</w:t>
            </w:r>
          </w:p>
        </w:tc>
        <w:tc>
          <w:tcPr>
            <w:tcW w:w="1533" w:type="dxa"/>
            <w:vAlign w:val="bottom"/>
          </w:tcPr>
          <w:p w14:paraId="577B861B" w14:textId="37F541F2" w:rsidR="00857792" w:rsidRPr="004F0992" w:rsidRDefault="00857792" w:rsidP="00857792">
            <w:pPr>
              <w:tabs>
                <w:tab w:val="decimal" w:pos="1062"/>
              </w:tabs>
              <w:spacing w:line="240" w:lineRule="auto"/>
              <w:jc w:val="right"/>
              <w:rPr>
                <w:sz w:val="20"/>
              </w:rPr>
            </w:pPr>
            <w:r w:rsidRPr="004F0992">
              <w:rPr>
                <w:sz w:val="20"/>
              </w:rPr>
              <w:t>1,295,800</w:t>
            </w:r>
          </w:p>
        </w:tc>
      </w:tr>
      <w:tr w:rsidR="00857792" w:rsidRPr="004F0992" w14:paraId="06026571" w14:textId="77777777" w:rsidTr="009E18FA">
        <w:tc>
          <w:tcPr>
            <w:tcW w:w="540" w:type="dxa"/>
          </w:tcPr>
          <w:p w14:paraId="58B43393" w14:textId="77B4C32C" w:rsidR="00857792" w:rsidRPr="004F0992" w:rsidRDefault="00857792" w:rsidP="00857792">
            <w:pPr>
              <w:spacing w:line="240" w:lineRule="auto"/>
              <w:ind w:left="-18"/>
              <w:rPr>
                <w:sz w:val="20"/>
              </w:rPr>
            </w:pPr>
            <w:r w:rsidRPr="004F0992">
              <w:rPr>
                <w:sz w:val="20"/>
              </w:rPr>
              <w:t>2</w:t>
            </w:r>
          </w:p>
        </w:tc>
        <w:tc>
          <w:tcPr>
            <w:tcW w:w="5583" w:type="dxa"/>
          </w:tcPr>
          <w:p w14:paraId="142B6E63" w14:textId="0248D2C8" w:rsidR="00857792" w:rsidRPr="004F0992" w:rsidRDefault="00857792" w:rsidP="00857792">
            <w:pPr>
              <w:spacing w:line="240" w:lineRule="atLeast"/>
              <w:ind w:left="249" w:right="-115" w:hanging="249"/>
              <w:rPr>
                <w:sz w:val="20"/>
              </w:rPr>
            </w:pPr>
            <w:r w:rsidRPr="004F0992">
              <w:rPr>
                <w:sz w:val="20"/>
              </w:rPr>
              <w:t>Debenture amounting to Baht 2,000 million with a tenor of 3 years, maturing in February 2021, bearing interest at a fixed rate, payable every 6 months</w:t>
            </w:r>
          </w:p>
        </w:tc>
        <w:tc>
          <w:tcPr>
            <w:tcW w:w="1527" w:type="dxa"/>
            <w:vAlign w:val="bottom"/>
          </w:tcPr>
          <w:p w14:paraId="61369997" w14:textId="23024432" w:rsidR="00857792" w:rsidRPr="004F0992" w:rsidRDefault="00857792" w:rsidP="00857792">
            <w:pPr>
              <w:tabs>
                <w:tab w:val="decimal" w:pos="1062"/>
              </w:tabs>
              <w:spacing w:line="240" w:lineRule="atLeast"/>
              <w:ind w:right="57"/>
              <w:jc w:val="right"/>
              <w:rPr>
                <w:sz w:val="20"/>
              </w:rPr>
            </w:pPr>
            <w:r w:rsidRPr="00AE277C">
              <w:rPr>
                <w:sz w:val="20"/>
                <w:cs/>
                <w:lang w:bidi="th-TH"/>
              </w:rPr>
              <w:t>-</w:t>
            </w:r>
          </w:p>
        </w:tc>
        <w:tc>
          <w:tcPr>
            <w:tcW w:w="1533" w:type="dxa"/>
            <w:vAlign w:val="bottom"/>
          </w:tcPr>
          <w:p w14:paraId="06AF1697" w14:textId="51247C2F" w:rsidR="00857792" w:rsidRPr="004F0992" w:rsidRDefault="00857792" w:rsidP="00857792">
            <w:pPr>
              <w:tabs>
                <w:tab w:val="decimal" w:pos="1062"/>
              </w:tabs>
              <w:spacing w:line="240" w:lineRule="auto"/>
              <w:jc w:val="right"/>
              <w:rPr>
                <w:sz w:val="20"/>
              </w:rPr>
            </w:pPr>
            <w:r w:rsidRPr="004F0992">
              <w:rPr>
                <w:sz w:val="20"/>
              </w:rPr>
              <w:t>2,000,000</w:t>
            </w:r>
          </w:p>
        </w:tc>
      </w:tr>
      <w:tr w:rsidR="00857792" w:rsidRPr="004F0992" w14:paraId="6001D9B2" w14:textId="77777777" w:rsidTr="009E18FA">
        <w:tc>
          <w:tcPr>
            <w:tcW w:w="540" w:type="dxa"/>
          </w:tcPr>
          <w:p w14:paraId="5F120D3B" w14:textId="46EAF15F" w:rsidR="00857792" w:rsidRPr="004F0992" w:rsidRDefault="00857792" w:rsidP="00857792">
            <w:pPr>
              <w:spacing w:line="240" w:lineRule="auto"/>
              <w:ind w:left="-18"/>
              <w:rPr>
                <w:sz w:val="20"/>
              </w:rPr>
            </w:pPr>
            <w:r w:rsidRPr="004F0992">
              <w:rPr>
                <w:sz w:val="20"/>
              </w:rPr>
              <w:t>3</w:t>
            </w:r>
          </w:p>
        </w:tc>
        <w:tc>
          <w:tcPr>
            <w:tcW w:w="5583" w:type="dxa"/>
          </w:tcPr>
          <w:p w14:paraId="52926853" w14:textId="35BE1EC7" w:rsidR="00857792" w:rsidRPr="004F0992" w:rsidRDefault="00857792" w:rsidP="00857792">
            <w:pPr>
              <w:spacing w:line="240" w:lineRule="atLeast"/>
              <w:ind w:left="249" w:right="-115" w:hanging="249"/>
              <w:rPr>
                <w:sz w:val="20"/>
              </w:rPr>
            </w:pPr>
            <w:r w:rsidRPr="004F0992">
              <w:rPr>
                <w:sz w:val="20"/>
              </w:rPr>
              <w:t>Debenture amounting to Baht 1,000 million with a tenor of 4 years, maturing in February 2022, bearing interest at a fixed rate, payable every 6 months</w:t>
            </w:r>
          </w:p>
        </w:tc>
        <w:tc>
          <w:tcPr>
            <w:tcW w:w="1527" w:type="dxa"/>
            <w:vAlign w:val="bottom"/>
          </w:tcPr>
          <w:p w14:paraId="55B91477" w14:textId="28FEE81D" w:rsidR="00857792" w:rsidRPr="004F0992" w:rsidRDefault="00857792" w:rsidP="00857792">
            <w:pPr>
              <w:tabs>
                <w:tab w:val="decimal" w:pos="1062"/>
              </w:tabs>
              <w:spacing w:line="240" w:lineRule="atLeast"/>
              <w:ind w:right="57"/>
              <w:jc w:val="right"/>
              <w:rPr>
                <w:sz w:val="20"/>
              </w:rPr>
            </w:pPr>
            <w:r w:rsidRPr="004F0992">
              <w:rPr>
                <w:sz w:val="20"/>
              </w:rPr>
              <w:t>1,000,000</w:t>
            </w:r>
          </w:p>
        </w:tc>
        <w:tc>
          <w:tcPr>
            <w:tcW w:w="1533" w:type="dxa"/>
            <w:vAlign w:val="bottom"/>
          </w:tcPr>
          <w:p w14:paraId="3852EAAE" w14:textId="69D5DADA" w:rsidR="00857792" w:rsidRPr="004F0992" w:rsidRDefault="00857792" w:rsidP="00857792">
            <w:pPr>
              <w:tabs>
                <w:tab w:val="decimal" w:pos="1062"/>
              </w:tabs>
              <w:spacing w:line="240" w:lineRule="auto"/>
              <w:jc w:val="right"/>
              <w:rPr>
                <w:sz w:val="20"/>
              </w:rPr>
            </w:pPr>
            <w:r w:rsidRPr="004F0992">
              <w:rPr>
                <w:sz w:val="20"/>
              </w:rPr>
              <w:t>1,000,000</w:t>
            </w:r>
          </w:p>
        </w:tc>
      </w:tr>
      <w:tr w:rsidR="00857792" w:rsidRPr="004F0992" w14:paraId="1A61BFAD" w14:textId="77777777" w:rsidTr="009E18FA">
        <w:tc>
          <w:tcPr>
            <w:tcW w:w="540" w:type="dxa"/>
          </w:tcPr>
          <w:p w14:paraId="0A43CCCB" w14:textId="3BFF693F" w:rsidR="00857792" w:rsidRPr="004F0992" w:rsidRDefault="00857792" w:rsidP="00857792">
            <w:pPr>
              <w:spacing w:line="240" w:lineRule="auto"/>
              <w:ind w:left="-18"/>
              <w:rPr>
                <w:sz w:val="20"/>
              </w:rPr>
            </w:pPr>
            <w:r w:rsidRPr="004F0992">
              <w:rPr>
                <w:sz w:val="20"/>
              </w:rPr>
              <w:t>4</w:t>
            </w:r>
          </w:p>
        </w:tc>
        <w:tc>
          <w:tcPr>
            <w:tcW w:w="5583" w:type="dxa"/>
          </w:tcPr>
          <w:p w14:paraId="66143D52" w14:textId="514D59A3" w:rsidR="00857792" w:rsidRPr="004F0992" w:rsidRDefault="00857792" w:rsidP="00857792">
            <w:pPr>
              <w:spacing w:line="240" w:lineRule="atLeast"/>
              <w:ind w:left="249" w:right="-115" w:hanging="249"/>
              <w:rPr>
                <w:sz w:val="20"/>
              </w:rPr>
            </w:pPr>
            <w:r w:rsidRPr="004F0992">
              <w:rPr>
                <w:sz w:val="20"/>
              </w:rPr>
              <w:t>Debenture amounting to Baht 1,833 million with a tenor of 2 years 10 months, maturing in May 2021, bearing interest at a fixed rate, payable every 6 months</w:t>
            </w:r>
          </w:p>
        </w:tc>
        <w:tc>
          <w:tcPr>
            <w:tcW w:w="1527" w:type="dxa"/>
            <w:vAlign w:val="bottom"/>
          </w:tcPr>
          <w:p w14:paraId="31815343" w14:textId="75F09507" w:rsidR="00857792" w:rsidRPr="004F0992" w:rsidRDefault="00857792" w:rsidP="00857792">
            <w:pPr>
              <w:tabs>
                <w:tab w:val="decimal" w:pos="1062"/>
              </w:tabs>
              <w:spacing w:line="240" w:lineRule="atLeast"/>
              <w:ind w:right="57"/>
              <w:jc w:val="right"/>
              <w:rPr>
                <w:sz w:val="20"/>
              </w:rPr>
            </w:pPr>
            <w:r w:rsidRPr="00AE277C">
              <w:rPr>
                <w:sz w:val="20"/>
                <w:cs/>
                <w:lang w:bidi="th-TH"/>
              </w:rPr>
              <w:t>-</w:t>
            </w:r>
          </w:p>
        </w:tc>
        <w:tc>
          <w:tcPr>
            <w:tcW w:w="1533" w:type="dxa"/>
            <w:vAlign w:val="bottom"/>
          </w:tcPr>
          <w:p w14:paraId="4963F2AD" w14:textId="56639E30" w:rsidR="00857792" w:rsidRPr="004F0992" w:rsidRDefault="00857792" w:rsidP="00857792">
            <w:pPr>
              <w:tabs>
                <w:tab w:val="decimal" w:pos="1062"/>
              </w:tabs>
              <w:spacing w:line="240" w:lineRule="auto"/>
              <w:jc w:val="right"/>
              <w:rPr>
                <w:sz w:val="20"/>
              </w:rPr>
            </w:pPr>
            <w:r w:rsidRPr="004F0992">
              <w:rPr>
                <w:sz w:val="20"/>
              </w:rPr>
              <w:t>1,833,000</w:t>
            </w:r>
          </w:p>
        </w:tc>
      </w:tr>
      <w:tr w:rsidR="00857792" w:rsidRPr="004F0992" w14:paraId="59D3B4A3" w14:textId="77777777" w:rsidTr="009E18FA">
        <w:tc>
          <w:tcPr>
            <w:tcW w:w="540" w:type="dxa"/>
          </w:tcPr>
          <w:p w14:paraId="16514965" w14:textId="51485227" w:rsidR="00857792" w:rsidRPr="004F0992" w:rsidRDefault="00857792" w:rsidP="00857792">
            <w:pPr>
              <w:spacing w:line="240" w:lineRule="auto"/>
              <w:ind w:left="-18"/>
              <w:rPr>
                <w:sz w:val="20"/>
              </w:rPr>
            </w:pPr>
            <w:r w:rsidRPr="004F0992">
              <w:rPr>
                <w:sz w:val="20"/>
              </w:rPr>
              <w:t>5</w:t>
            </w:r>
          </w:p>
        </w:tc>
        <w:tc>
          <w:tcPr>
            <w:tcW w:w="5583" w:type="dxa"/>
          </w:tcPr>
          <w:p w14:paraId="47797637" w14:textId="2E3C4CD7" w:rsidR="00857792" w:rsidRPr="004F0992" w:rsidRDefault="00857792" w:rsidP="00857792">
            <w:pPr>
              <w:spacing w:line="240" w:lineRule="atLeast"/>
              <w:ind w:left="249" w:right="-115" w:hanging="249"/>
              <w:rPr>
                <w:sz w:val="20"/>
              </w:rPr>
            </w:pPr>
            <w:r w:rsidRPr="004F0992">
              <w:rPr>
                <w:sz w:val="20"/>
              </w:rPr>
              <w:t>Debenture amounting to Baht 1,564 million with a tenor of 4 years, maturing in July 2022, bearing interest at a fixed rate, payable every 6 months</w:t>
            </w:r>
          </w:p>
        </w:tc>
        <w:tc>
          <w:tcPr>
            <w:tcW w:w="1527" w:type="dxa"/>
            <w:vAlign w:val="bottom"/>
          </w:tcPr>
          <w:p w14:paraId="19B9039C" w14:textId="29922E7F" w:rsidR="00857792" w:rsidRPr="004F0992" w:rsidRDefault="00857792" w:rsidP="00857792">
            <w:pPr>
              <w:tabs>
                <w:tab w:val="decimal" w:pos="1062"/>
              </w:tabs>
              <w:spacing w:line="240" w:lineRule="atLeast"/>
              <w:ind w:right="57"/>
              <w:jc w:val="right"/>
              <w:rPr>
                <w:sz w:val="20"/>
              </w:rPr>
            </w:pPr>
            <w:r w:rsidRPr="004F0992">
              <w:rPr>
                <w:sz w:val="20"/>
              </w:rPr>
              <w:t>1,564,000</w:t>
            </w:r>
          </w:p>
        </w:tc>
        <w:tc>
          <w:tcPr>
            <w:tcW w:w="1533" w:type="dxa"/>
            <w:vAlign w:val="bottom"/>
          </w:tcPr>
          <w:p w14:paraId="69CC332A" w14:textId="3F65BBB2" w:rsidR="00857792" w:rsidRPr="004F0992" w:rsidRDefault="00857792" w:rsidP="00857792">
            <w:pPr>
              <w:tabs>
                <w:tab w:val="decimal" w:pos="1062"/>
              </w:tabs>
              <w:spacing w:line="240" w:lineRule="auto"/>
              <w:jc w:val="right"/>
              <w:rPr>
                <w:sz w:val="20"/>
              </w:rPr>
            </w:pPr>
            <w:r w:rsidRPr="004F0992">
              <w:rPr>
                <w:sz w:val="20"/>
              </w:rPr>
              <w:t>1,564,000</w:t>
            </w:r>
          </w:p>
        </w:tc>
      </w:tr>
      <w:tr w:rsidR="00DC3B62" w:rsidRPr="004F0992" w14:paraId="4C6DD086" w14:textId="77777777" w:rsidTr="009E18FA">
        <w:tc>
          <w:tcPr>
            <w:tcW w:w="540" w:type="dxa"/>
          </w:tcPr>
          <w:p w14:paraId="3181FF08" w14:textId="62AE42A7" w:rsidR="00DC3B62" w:rsidRPr="004F0992" w:rsidRDefault="00DC3B62" w:rsidP="00DC3B62">
            <w:pPr>
              <w:spacing w:line="240" w:lineRule="auto"/>
              <w:ind w:left="-18"/>
              <w:rPr>
                <w:sz w:val="20"/>
              </w:rPr>
            </w:pPr>
            <w:r w:rsidRPr="004F0992">
              <w:rPr>
                <w:sz w:val="20"/>
              </w:rPr>
              <w:t>6</w:t>
            </w:r>
          </w:p>
        </w:tc>
        <w:tc>
          <w:tcPr>
            <w:tcW w:w="5583" w:type="dxa"/>
          </w:tcPr>
          <w:p w14:paraId="6321B4FD" w14:textId="5D0570DD" w:rsidR="00DC3B62" w:rsidRPr="004F0992" w:rsidRDefault="00DC3B62" w:rsidP="00DC3B62">
            <w:pPr>
              <w:spacing w:line="240" w:lineRule="atLeast"/>
              <w:ind w:left="249" w:right="-115" w:hanging="249"/>
              <w:rPr>
                <w:sz w:val="20"/>
              </w:rPr>
            </w:pPr>
            <w:r w:rsidRPr="004F0992">
              <w:rPr>
                <w:sz w:val="20"/>
              </w:rPr>
              <w:t>Debenture amounting to Baht 1,697</w:t>
            </w:r>
            <w:r w:rsidRPr="00AE277C">
              <w:rPr>
                <w:sz w:val="20"/>
                <w:cs/>
                <w:lang w:bidi="th-TH"/>
              </w:rPr>
              <w:t>.</w:t>
            </w:r>
            <w:r w:rsidRPr="004F0992">
              <w:rPr>
                <w:sz w:val="20"/>
              </w:rPr>
              <w:t xml:space="preserve">5 million with a tenor of </w:t>
            </w:r>
            <w:r w:rsidRPr="004F0992">
              <w:rPr>
                <w:sz w:val="20"/>
              </w:rPr>
              <w:br/>
              <w:t>3 years, maturing in November 2021, bearing interest at a fixed rate, payable every 6 months</w:t>
            </w:r>
          </w:p>
        </w:tc>
        <w:tc>
          <w:tcPr>
            <w:tcW w:w="1527" w:type="dxa"/>
            <w:vAlign w:val="bottom"/>
          </w:tcPr>
          <w:p w14:paraId="1F293B02" w14:textId="52AD5CB2" w:rsidR="00DC3B62" w:rsidRPr="004F0992" w:rsidRDefault="00DC3B62" w:rsidP="00DC3B62">
            <w:pPr>
              <w:tabs>
                <w:tab w:val="decimal" w:pos="1062"/>
              </w:tabs>
              <w:spacing w:line="240" w:lineRule="atLeast"/>
              <w:ind w:right="57"/>
              <w:jc w:val="right"/>
              <w:rPr>
                <w:sz w:val="20"/>
              </w:rPr>
            </w:pPr>
            <w:r w:rsidRPr="004F0992">
              <w:rPr>
                <w:sz w:val="20"/>
              </w:rPr>
              <w:t>1,697,500</w:t>
            </w:r>
          </w:p>
        </w:tc>
        <w:tc>
          <w:tcPr>
            <w:tcW w:w="1533" w:type="dxa"/>
            <w:vAlign w:val="bottom"/>
          </w:tcPr>
          <w:p w14:paraId="0BC98130" w14:textId="71C1D7EF" w:rsidR="00DC3B62" w:rsidRPr="004F0992" w:rsidRDefault="00DC3B62" w:rsidP="00DC3B62">
            <w:pPr>
              <w:tabs>
                <w:tab w:val="decimal" w:pos="1062"/>
              </w:tabs>
              <w:spacing w:line="240" w:lineRule="auto"/>
              <w:jc w:val="right"/>
              <w:rPr>
                <w:sz w:val="20"/>
              </w:rPr>
            </w:pPr>
            <w:r w:rsidRPr="004F0992">
              <w:rPr>
                <w:sz w:val="20"/>
              </w:rPr>
              <w:t>1,697,500</w:t>
            </w:r>
          </w:p>
        </w:tc>
      </w:tr>
      <w:tr w:rsidR="00DC3B62" w:rsidRPr="004F0992" w14:paraId="43144DDF" w14:textId="77777777" w:rsidTr="009E18FA">
        <w:tc>
          <w:tcPr>
            <w:tcW w:w="540" w:type="dxa"/>
          </w:tcPr>
          <w:p w14:paraId="3FCA5789" w14:textId="163AA07A" w:rsidR="00DC3B62" w:rsidRPr="004F0992" w:rsidRDefault="00DC3B62" w:rsidP="00DC3B62">
            <w:pPr>
              <w:spacing w:line="240" w:lineRule="auto"/>
              <w:ind w:left="-18"/>
              <w:rPr>
                <w:sz w:val="20"/>
              </w:rPr>
            </w:pPr>
            <w:r w:rsidRPr="004F0992">
              <w:rPr>
                <w:sz w:val="20"/>
              </w:rPr>
              <w:t>7</w:t>
            </w:r>
          </w:p>
        </w:tc>
        <w:tc>
          <w:tcPr>
            <w:tcW w:w="5583" w:type="dxa"/>
          </w:tcPr>
          <w:p w14:paraId="508CF7E3" w14:textId="34C7C220" w:rsidR="00DC3B62" w:rsidRPr="004F0992" w:rsidRDefault="00DC3B62" w:rsidP="00DC3B62">
            <w:pPr>
              <w:spacing w:line="240" w:lineRule="atLeast"/>
              <w:ind w:left="249" w:right="-115" w:hanging="249"/>
              <w:rPr>
                <w:sz w:val="20"/>
              </w:rPr>
            </w:pPr>
            <w:r w:rsidRPr="004F0992">
              <w:rPr>
                <w:sz w:val="20"/>
              </w:rPr>
              <w:t>Debenture amounting to Baht 1,515</w:t>
            </w:r>
            <w:r w:rsidRPr="00AE277C">
              <w:rPr>
                <w:sz w:val="20"/>
                <w:cs/>
                <w:lang w:bidi="th-TH"/>
              </w:rPr>
              <w:t>.</w:t>
            </w:r>
            <w:r w:rsidRPr="004F0992">
              <w:rPr>
                <w:sz w:val="20"/>
              </w:rPr>
              <w:t xml:space="preserve">5 million with a tenor of </w:t>
            </w:r>
            <w:r w:rsidRPr="004F0992">
              <w:rPr>
                <w:sz w:val="20"/>
              </w:rPr>
              <w:br/>
              <w:t>4 years, maturing in November 2022, bearing interest at a fixed rate, payable every 6 months</w:t>
            </w:r>
          </w:p>
        </w:tc>
        <w:tc>
          <w:tcPr>
            <w:tcW w:w="1527" w:type="dxa"/>
            <w:vAlign w:val="bottom"/>
          </w:tcPr>
          <w:p w14:paraId="4B0EA67E" w14:textId="5FC9FB1E" w:rsidR="00DC3B62" w:rsidRPr="004F0992" w:rsidRDefault="00DC3B62" w:rsidP="00DC3B62">
            <w:pPr>
              <w:tabs>
                <w:tab w:val="decimal" w:pos="1062"/>
              </w:tabs>
              <w:spacing w:line="240" w:lineRule="atLeast"/>
              <w:ind w:right="57"/>
              <w:jc w:val="right"/>
              <w:rPr>
                <w:sz w:val="20"/>
              </w:rPr>
            </w:pPr>
            <w:r w:rsidRPr="004F0992">
              <w:rPr>
                <w:sz w:val="20"/>
              </w:rPr>
              <w:t>1,515,500</w:t>
            </w:r>
          </w:p>
        </w:tc>
        <w:tc>
          <w:tcPr>
            <w:tcW w:w="1533" w:type="dxa"/>
            <w:vAlign w:val="bottom"/>
          </w:tcPr>
          <w:p w14:paraId="0C160040" w14:textId="0EB9A961" w:rsidR="00DC3B62" w:rsidRPr="004F0992" w:rsidRDefault="00DC3B62" w:rsidP="00DC3B62">
            <w:pPr>
              <w:tabs>
                <w:tab w:val="decimal" w:pos="1062"/>
              </w:tabs>
              <w:spacing w:line="240" w:lineRule="auto"/>
              <w:jc w:val="right"/>
              <w:rPr>
                <w:sz w:val="20"/>
              </w:rPr>
            </w:pPr>
            <w:r w:rsidRPr="004F0992">
              <w:rPr>
                <w:sz w:val="20"/>
              </w:rPr>
              <w:t>1,515,500</w:t>
            </w:r>
          </w:p>
        </w:tc>
      </w:tr>
      <w:tr w:rsidR="00DC3B62" w:rsidRPr="004F0992" w14:paraId="54016E56" w14:textId="77777777" w:rsidTr="009E18FA">
        <w:tc>
          <w:tcPr>
            <w:tcW w:w="540" w:type="dxa"/>
          </w:tcPr>
          <w:p w14:paraId="329D74EB" w14:textId="23B9F3E8" w:rsidR="00DC3B62" w:rsidRPr="004F0992" w:rsidRDefault="00DC3B62" w:rsidP="00DC3B62">
            <w:pPr>
              <w:spacing w:line="240" w:lineRule="auto"/>
              <w:ind w:left="-18"/>
              <w:rPr>
                <w:sz w:val="20"/>
              </w:rPr>
            </w:pPr>
            <w:r w:rsidRPr="004F0992">
              <w:rPr>
                <w:sz w:val="20"/>
              </w:rPr>
              <w:t>8</w:t>
            </w:r>
          </w:p>
        </w:tc>
        <w:tc>
          <w:tcPr>
            <w:tcW w:w="5583" w:type="dxa"/>
          </w:tcPr>
          <w:p w14:paraId="5D9B2C98" w14:textId="6E6F186B" w:rsidR="00DC3B62" w:rsidRPr="004F0992" w:rsidRDefault="00DC3B62" w:rsidP="00DC3B62">
            <w:pPr>
              <w:spacing w:line="240" w:lineRule="atLeast"/>
              <w:ind w:left="249" w:right="-115" w:hanging="249"/>
              <w:rPr>
                <w:sz w:val="20"/>
              </w:rPr>
            </w:pPr>
            <w:r w:rsidRPr="004F0992">
              <w:rPr>
                <w:sz w:val="20"/>
              </w:rPr>
              <w:t>Debenture amounting to Baht 1,650</w:t>
            </w:r>
            <w:r w:rsidRPr="00AE277C">
              <w:rPr>
                <w:sz w:val="20"/>
                <w:cs/>
                <w:lang w:bidi="th-TH"/>
              </w:rPr>
              <w:t>.</w:t>
            </w:r>
            <w:r w:rsidRPr="004F0992">
              <w:rPr>
                <w:sz w:val="20"/>
              </w:rPr>
              <w:t xml:space="preserve">3 million with a tenor of </w:t>
            </w:r>
            <w:r w:rsidRPr="004F0992">
              <w:rPr>
                <w:sz w:val="20"/>
              </w:rPr>
              <w:br/>
              <w:t>3 years 6 days, maturing in February 2022, bearing interest at a fixed rate, payable every 3 months</w:t>
            </w:r>
          </w:p>
        </w:tc>
        <w:tc>
          <w:tcPr>
            <w:tcW w:w="1527" w:type="dxa"/>
            <w:vAlign w:val="bottom"/>
          </w:tcPr>
          <w:p w14:paraId="250A992A" w14:textId="62B3A1A9" w:rsidR="00DC3B62" w:rsidRPr="004F0992" w:rsidRDefault="00DC3B62" w:rsidP="00DC3B62">
            <w:pPr>
              <w:tabs>
                <w:tab w:val="decimal" w:pos="1062"/>
              </w:tabs>
              <w:spacing w:line="240" w:lineRule="atLeast"/>
              <w:ind w:right="57"/>
              <w:jc w:val="right"/>
              <w:rPr>
                <w:sz w:val="20"/>
              </w:rPr>
            </w:pPr>
            <w:r w:rsidRPr="004F0992">
              <w:rPr>
                <w:sz w:val="20"/>
                <w:rtl/>
                <w:cs/>
              </w:rPr>
              <w:t>1</w:t>
            </w:r>
            <w:r w:rsidRPr="004F0992">
              <w:rPr>
                <w:sz w:val="20"/>
              </w:rPr>
              <w:t>,650,300</w:t>
            </w:r>
          </w:p>
        </w:tc>
        <w:tc>
          <w:tcPr>
            <w:tcW w:w="1533" w:type="dxa"/>
            <w:vAlign w:val="bottom"/>
          </w:tcPr>
          <w:p w14:paraId="22A2A0D9" w14:textId="7F2260D5" w:rsidR="00DC3B62" w:rsidRPr="004F0992" w:rsidRDefault="00DC3B62" w:rsidP="00DC3B62">
            <w:pPr>
              <w:tabs>
                <w:tab w:val="decimal" w:pos="1314"/>
              </w:tabs>
              <w:spacing w:line="240" w:lineRule="auto"/>
              <w:rPr>
                <w:sz w:val="20"/>
              </w:rPr>
            </w:pPr>
            <w:r w:rsidRPr="004F0992">
              <w:rPr>
                <w:sz w:val="20"/>
              </w:rPr>
              <w:t>1,650,300</w:t>
            </w:r>
          </w:p>
        </w:tc>
      </w:tr>
      <w:tr w:rsidR="00DC3B62" w:rsidRPr="004F0992" w14:paraId="7B33E308" w14:textId="77777777" w:rsidTr="009E18FA">
        <w:tc>
          <w:tcPr>
            <w:tcW w:w="540" w:type="dxa"/>
          </w:tcPr>
          <w:p w14:paraId="1B920F24" w14:textId="498C0F74" w:rsidR="00DC3B62" w:rsidRPr="004F0992" w:rsidRDefault="00DC3B62" w:rsidP="00DC3B62">
            <w:pPr>
              <w:spacing w:line="240" w:lineRule="auto"/>
              <w:ind w:left="-18"/>
              <w:rPr>
                <w:sz w:val="20"/>
              </w:rPr>
            </w:pPr>
            <w:r w:rsidRPr="004F0992">
              <w:rPr>
                <w:sz w:val="20"/>
              </w:rPr>
              <w:lastRenderedPageBreak/>
              <w:t>9</w:t>
            </w:r>
          </w:p>
        </w:tc>
        <w:tc>
          <w:tcPr>
            <w:tcW w:w="5583" w:type="dxa"/>
          </w:tcPr>
          <w:p w14:paraId="4D5BA840" w14:textId="3708B60F" w:rsidR="00DC3B62" w:rsidRPr="004F0992" w:rsidRDefault="00DC3B62" w:rsidP="00DC3B62">
            <w:pPr>
              <w:spacing w:line="240" w:lineRule="atLeast"/>
              <w:ind w:left="249" w:right="-115" w:hanging="249"/>
              <w:rPr>
                <w:sz w:val="20"/>
              </w:rPr>
            </w:pPr>
            <w:r w:rsidRPr="004F0992">
              <w:rPr>
                <w:sz w:val="20"/>
              </w:rPr>
              <w:t>Debenture amounting to Baht 2,349</w:t>
            </w:r>
            <w:r w:rsidRPr="00AE277C">
              <w:rPr>
                <w:sz w:val="20"/>
                <w:cs/>
                <w:lang w:bidi="th-TH"/>
              </w:rPr>
              <w:t>.</w:t>
            </w:r>
            <w:r w:rsidRPr="004F0992">
              <w:rPr>
                <w:sz w:val="20"/>
              </w:rPr>
              <w:t xml:space="preserve">7 million with a tenor of </w:t>
            </w:r>
            <w:r w:rsidRPr="004F0992">
              <w:rPr>
                <w:sz w:val="20"/>
              </w:rPr>
              <w:br/>
              <w:t>3 years 8 months 11 days, maturing in November 2022, bearing interest at a fixed rate, payable every 3 months</w:t>
            </w:r>
          </w:p>
        </w:tc>
        <w:tc>
          <w:tcPr>
            <w:tcW w:w="1527" w:type="dxa"/>
            <w:vAlign w:val="bottom"/>
          </w:tcPr>
          <w:p w14:paraId="505286BA" w14:textId="204DC296" w:rsidR="00DC3B62" w:rsidRPr="004F0992" w:rsidRDefault="00DC3B62" w:rsidP="00DC3B62">
            <w:pPr>
              <w:tabs>
                <w:tab w:val="decimal" w:pos="1062"/>
              </w:tabs>
              <w:spacing w:line="240" w:lineRule="atLeast"/>
              <w:ind w:right="57"/>
              <w:jc w:val="right"/>
              <w:rPr>
                <w:sz w:val="20"/>
              </w:rPr>
            </w:pPr>
            <w:r w:rsidRPr="004F0992">
              <w:rPr>
                <w:sz w:val="20"/>
              </w:rPr>
              <w:t>2,349,700</w:t>
            </w:r>
          </w:p>
        </w:tc>
        <w:tc>
          <w:tcPr>
            <w:tcW w:w="1533" w:type="dxa"/>
            <w:vAlign w:val="bottom"/>
          </w:tcPr>
          <w:p w14:paraId="0907617E" w14:textId="1C252E46" w:rsidR="00DC3B62" w:rsidRPr="004F0992" w:rsidRDefault="00DC3B62" w:rsidP="00DC3B62">
            <w:pPr>
              <w:tabs>
                <w:tab w:val="decimal" w:pos="1314"/>
              </w:tabs>
              <w:spacing w:line="240" w:lineRule="auto"/>
              <w:ind w:right="-11"/>
              <w:rPr>
                <w:sz w:val="20"/>
              </w:rPr>
            </w:pPr>
            <w:r w:rsidRPr="004F0992">
              <w:rPr>
                <w:sz w:val="20"/>
              </w:rPr>
              <w:t>2,349,700</w:t>
            </w:r>
          </w:p>
        </w:tc>
      </w:tr>
      <w:tr w:rsidR="00DC3B62" w:rsidRPr="004F0992" w14:paraId="47700A91" w14:textId="77777777" w:rsidTr="009E18FA">
        <w:tc>
          <w:tcPr>
            <w:tcW w:w="540" w:type="dxa"/>
          </w:tcPr>
          <w:p w14:paraId="28F8D049" w14:textId="4B02ED72" w:rsidR="00DC3B62" w:rsidRPr="004F0992" w:rsidRDefault="00DC3B62" w:rsidP="00DC3B62">
            <w:pPr>
              <w:spacing w:line="240" w:lineRule="auto"/>
              <w:ind w:left="-18"/>
              <w:rPr>
                <w:sz w:val="20"/>
              </w:rPr>
            </w:pPr>
            <w:r w:rsidRPr="004F0992">
              <w:rPr>
                <w:sz w:val="20"/>
              </w:rPr>
              <w:t>10</w:t>
            </w:r>
          </w:p>
        </w:tc>
        <w:tc>
          <w:tcPr>
            <w:tcW w:w="5583" w:type="dxa"/>
          </w:tcPr>
          <w:p w14:paraId="6C5B4CCB" w14:textId="643D3A95" w:rsidR="00DC3B62" w:rsidRPr="004F0992" w:rsidRDefault="00DC3B62" w:rsidP="00DC3B62">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2 days, maturing in February 2022, bearing interest at a fixed rate, payable every 3 months</w:t>
            </w:r>
          </w:p>
        </w:tc>
        <w:tc>
          <w:tcPr>
            <w:tcW w:w="1527" w:type="dxa"/>
            <w:vAlign w:val="bottom"/>
          </w:tcPr>
          <w:p w14:paraId="059E0481" w14:textId="622EC770" w:rsidR="00DC3B62" w:rsidRPr="004F0992" w:rsidRDefault="00DC3B62" w:rsidP="00DC3B62">
            <w:pPr>
              <w:tabs>
                <w:tab w:val="decimal" w:pos="1062"/>
              </w:tabs>
              <w:spacing w:line="240" w:lineRule="atLeast"/>
              <w:ind w:right="57"/>
              <w:jc w:val="right"/>
              <w:rPr>
                <w:sz w:val="20"/>
              </w:rPr>
            </w:pPr>
            <w:r w:rsidRPr="004F0992">
              <w:rPr>
                <w:sz w:val="20"/>
              </w:rPr>
              <w:t>500,000</w:t>
            </w:r>
          </w:p>
        </w:tc>
        <w:tc>
          <w:tcPr>
            <w:tcW w:w="1533" w:type="dxa"/>
            <w:vAlign w:val="bottom"/>
          </w:tcPr>
          <w:p w14:paraId="1A1F8CFA" w14:textId="3068AD4F" w:rsidR="00DC3B62" w:rsidRPr="004F0992" w:rsidRDefault="00DC3B62" w:rsidP="00DC3B62">
            <w:pPr>
              <w:tabs>
                <w:tab w:val="decimal" w:pos="1314"/>
              </w:tabs>
              <w:spacing w:line="240" w:lineRule="auto"/>
              <w:ind w:right="-11"/>
              <w:rPr>
                <w:sz w:val="20"/>
              </w:rPr>
            </w:pPr>
            <w:r w:rsidRPr="004F0992">
              <w:rPr>
                <w:sz w:val="20"/>
              </w:rPr>
              <w:t>500,000</w:t>
            </w:r>
          </w:p>
        </w:tc>
      </w:tr>
      <w:tr w:rsidR="00DC3B62" w:rsidRPr="004F0992" w14:paraId="0323ACFD" w14:textId="77777777" w:rsidTr="009E18FA">
        <w:tc>
          <w:tcPr>
            <w:tcW w:w="540" w:type="dxa"/>
          </w:tcPr>
          <w:p w14:paraId="45DE544C" w14:textId="4AD77334" w:rsidR="00DC3B62" w:rsidRPr="004F0992" w:rsidRDefault="00DC3B62" w:rsidP="00DC3B62">
            <w:pPr>
              <w:spacing w:line="240" w:lineRule="auto"/>
              <w:ind w:left="-18"/>
              <w:rPr>
                <w:sz w:val="20"/>
              </w:rPr>
            </w:pPr>
            <w:r w:rsidRPr="004F0992">
              <w:rPr>
                <w:sz w:val="20"/>
              </w:rPr>
              <w:t>11</w:t>
            </w:r>
          </w:p>
        </w:tc>
        <w:tc>
          <w:tcPr>
            <w:tcW w:w="5583" w:type="dxa"/>
          </w:tcPr>
          <w:p w14:paraId="7D54CE1C" w14:textId="1BFD5DDE" w:rsidR="00DC3B62" w:rsidRPr="004F0992" w:rsidRDefault="00DC3B62" w:rsidP="00DC3B62">
            <w:pPr>
              <w:spacing w:line="240" w:lineRule="atLeast"/>
              <w:ind w:left="249" w:right="-115" w:hanging="249"/>
              <w:rPr>
                <w:sz w:val="20"/>
              </w:rPr>
            </w:pPr>
            <w:r w:rsidRPr="004F0992">
              <w:rPr>
                <w:sz w:val="20"/>
              </w:rPr>
              <w:t xml:space="preserve">Debenture amounting to Baht 270 million with a tenor of 3 years </w:t>
            </w:r>
            <w:r w:rsidRPr="004F0992">
              <w:rPr>
                <w:sz w:val="20"/>
              </w:rPr>
              <w:br/>
              <w:t>11 days, maturing in June 2022, bearing interest at a fixed rate, payable every 3 months</w:t>
            </w:r>
          </w:p>
        </w:tc>
        <w:tc>
          <w:tcPr>
            <w:tcW w:w="1527" w:type="dxa"/>
            <w:vAlign w:val="bottom"/>
          </w:tcPr>
          <w:p w14:paraId="3973F498" w14:textId="37A5F073" w:rsidR="00DC3B62" w:rsidRPr="004F0992" w:rsidRDefault="00DC3B62" w:rsidP="00DC3B62">
            <w:pPr>
              <w:tabs>
                <w:tab w:val="decimal" w:pos="1062"/>
              </w:tabs>
              <w:spacing w:line="240" w:lineRule="atLeast"/>
              <w:ind w:right="57"/>
              <w:jc w:val="right"/>
              <w:rPr>
                <w:sz w:val="20"/>
              </w:rPr>
            </w:pPr>
            <w:r w:rsidRPr="004F0992">
              <w:rPr>
                <w:sz w:val="20"/>
              </w:rPr>
              <w:t>270,000</w:t>
            </w:r>
          </w:p>
        </w:tc>
        <w:tc>
          <w:tcPr>
            <w:tcW w:w="1533" w:type="dxa"/>
            <w:vAlign w:val="bottom"/>
          </w:tcPr>
          <w:p w14:paraId="307B3EC4" w14:textId="5006A2AC" w:rsidR="00DC3B62" w:rsidRPr="004F0992" w:rsidRDefault="00DC3B62" w:rsidP="00DC3B62">
            <w:pPr>
              <w:tabs>
                <w:tab w:val="decimal" w:pos="1314"/>
              </w:tabs>
              <w:spacing w:line="240" w:lineRule="auto"/>
              <w:ind w:right="-11"/>
              <w:rPr>
                <w:sz w:val="20"/>
              </w:rPr>
            </w:pPr>
            <w:r w:rsidRPr="004F0992">
              <w:rPr>
                <w:sz w:val="20"/>
              </w:rPr>
              <w:t>270,000</w:t>
            </w:r>
          </w:p>
        </w:tc>
      </w:tr>
      <w:tr w:rsidR="00DC3B62" w:rsidRPr="004F0992" w14:paraId="71733352" w14:textId="77777777" w:rsidTr="009E18FA">
        <w:tc>
          <w:tcPr>
            <w:tcW w:w="540" w:type="dxa"/>
          </w:tcPr>
          <w:p w14:paraId="059BF752" w14:textId="222A9572" w:rsidR="00DC3B62" w:rsidRPr="004F0992" w:rsidRDefault="00DC3B62" w:rsidP="00DC3B62">
            <w:pPr>
              <w:spacing w:line="240" w:lineRule="auto"/>
              <w:ind w:left="-18"/>
              <w:rPr>
                <w:sz w:val="20"/>
              </w:rPr>
            </w:pPr>
            <w:r w:rsidRPr="004F0992">
              <w:rPr>
                <w:sz w:val="20"/>
              </w:rPr>
              <w:t>12</w:t>
            </w:r>
          </w:p>
        </w:tc>
        <w:tc>
          <w:tcPr>
            <w:tcW w:w="5583" w:type="dxa"/>
          </w:tcPr>
          <w:p w14:paraId="4B6BBD96" w14:textId="3552F9E6" w:rsidR="00DC3B62" w:rsidRPr="004F0992" w:rsidRDefault="00DC3B62" w:rsidP="00DC3B62">
            <w:pPr>
              <w:spacing w:line="240" w:lineRule="atLeast"/>
              <w:ind w:left="249" w:right="-115" w:hanging="249"/>
              <w:rPr>
                <w:sz w:val="20"/>
              </w:rPr>
            </w:pPr>
            <w:r w:rsidRPr="004F0992">
              <w:rPr>
                <w:sz w:val="20"/>
              </w:rPr>
              <w:t>Debenture amounting to Baht 1,200 million with a tenor of 2 years, maturing in July 2021, bearing interest at a fixed rate, payable every 3 months</w:t>
            </w:r>
          </w:p>
        </w:tc>
        <w:tc>
          <w:tcPr>
            <w:tcW w:w="1527" w:type="dxa"/>
            <w:vAlign w:val="bottom"/>
          </w:tcPr>
          <w:p w14:paraId="7F54F130" w14:textId="740640AB" w:rsidR="00DC3B62" w:rsidRPr="004F0992" w:rsidRDefault="00DC3B62" w:rsidP="00DC3B62">
            <w:pPr>
              <w:tabs>
                <w:tab w:val="decimal" w:pos="1062"/>
              </w:tabs>
              <w:spacing w:line="240" w:lineRule="atLeast"/>
              <w:ind w:right="57"/>
              <w:jc w:val="right"/>
              <w:rPr>
                <w:sz w:val="20"/>
              </w:rPr>
            </w:pPr>
            <w:r w:rsidRPr="004F0992">
              <w:rPr>
                <w:sz w:val="20"/>
              </w:rPr>
              <w:t>1,200,000</w:t>
            </w:r>
          </w:p>
        </w:tc>
        <w:tc>
          <w:tcPr>
            <w:tcW w:w="1533" w:type="dxa"/>
            <w:vAlign w:val="bottom"/>
          </w:tcPr>
          <w:p w14:paraId="78B5CC80" w14:textId="0E221F34" w:rsidR="00DC3B62" w:rsidRPr="004F0992" w:rsidRDefault="00DC3B62" w:rsidP="00DC3B62">
            <w:pPr>
              <w:tabs>
                <w:tab w:val="decimal" w:pos="1314"/>
              </w:tabs>
              <w:spacing w:line="240" w:lineRule="auto"/>
              <w:ind w:right="-11"/>
              <w:rPr>
                <w:sz w:val="20"/>
              </w:rPr>
            </w:pPr>
            <w:r w:rsidRPr="004F0992">
              <w:rPr>
                <w:sz w:val="20"/>
              </w:rPr>
              <w:t>1,200,000</w:t>
            </w:r>
          </w:p>
        </w:tc>
      </w:tr>
      <w:tr w:rsidR="00DC3B62" w:rsidRPr="004F0992" w14:paraId="4505C62F" w14:textId="77777777" w:rsidTr="009E18FA">
        <w:tc>
          <w:tcPr>
            <w:tcW w:w="540" w:type="dxa"/>
          </w:tcPr>
          <w:p w14:paraId="3FEC628E" w14:textId="319E5F49" w:rsidR="00DC3B62" w:rsidRPr="004F0992" w:rsidRDefault="00DC3B62" w:rsidP="00DC3B62">
            <w:pPr>
              <w:spacing w:line="240" w:lineRule="auto"/>
              <w:ind w:left="-18"/>
              <w:rPr>
                <w:sz w:val="20"/>
              </w:rPr>
            </w:pPr>
            <w:r w:rsidRPr="004F0992">
              <w:rPr>
                <w:sz w:val="20"/>
              </w:rPr>
              <w:t>13</w:t>
            </w:r>
          </w:p>
        </w:tc>
        <w:tc>
          <w:tcPr>
            <w:tcW w:w="5583" w:type="dxa"/>
          </w:tcPr>
          <w:p w14:paraId="6A8DA744" w14:textId="6206CB2A" w:rsidR="00DC3B62" w:rsidRPr="004F0992" w:rsidRDefault="00DC3B62" w:rsidP="00DC3B62">
            <w:pPr>
              <w:spacing w:line="240" w:lineRule="atLeast"/>
              <w:ind w:left="249" w:right="-115" w:hanging="249"/>
              <w:rPr>
                <w:sz w:val="20"/>
              </w:rPr>
            </w:pPr>
            <w:r w:rsidRPr="004F0992">
              <w:rPr>
                <w:sz w:val="20"/>
              </w:rPr>
              <w:t>Debenture amounting to Baht 2,043</w:t>
            </w:r>
            <w:r w:rsidRPr="00AE277C">
              <w:rPr>
                <w:sz w:val="20"/>
                <w:cs/>
                <w:lang w:bidi="th-TH"/>
              </w:rPr>
              <w:t>.</w:t>
            </w:r>
            <w:r w:rsidRPr="004F0992">
              <w:rPr>
                <w:sz w:val="20"/>
              </w:rPr>
              <w:t xml:space="preserve">3 million with a tenor of </w:t>
            </w:r>
            <w:r w:rsidRPr="004F0992">
              <w:rPr>
                <w:sz w:val="20"/>
              </w:rPr>
              <w:br/>
              <w:t>3 years, maturing in July 2022, bearing interest at a fixed rate, payable every 3 months</w:t>
            </w:r>
          </w:p>
        </w:tc>
        <w:tc>
          <w:tcPr>
            <w:tcW w:w="1527" w:type="dxa"/>
            <w:vAlign w:val="bottom"/>
          </w:tcPr>
          <w:p w14:paraId="5756D90F" w14:textId="2EEBD89B" w:rsidR="00DC3B62" w:rsidRPr="004F0992" w:rsidRDefault="00DC3B62" w:rsidP="00DC3B62">
            <w:pPr>
              <w:tabs>
                <w:tab w:val="decimal" w:pos="1062"/>
              </w:tabs>
              <w:spacing w:line="240" w:lineRule="atLeast"/>
              <w:ind w:right="57"/>
              <w:jc w:val="right"/>
              <w:rPr>
                <w:sz w:val="20"/>
              </w:rPr>
            </w:pPr>
            <w:r w:rsidRPr="004F0992">
              <w:rPr>
                <w:sz w:val="20"/>
              </w:rPr>
              <w:t>2,043,300</w:t>
            </w:r>
          </w:p>
        </w:tc>
        <w:tc>
          <w:tcPr>
            <w:tcW w:w="1533" w:type="dxa"/>
            <w:vAlign w:val="bottom"/>
          </w:tcPr>
          <w:p w14:paraId="39D1E9DE" w14:textId="120F6F1A" w:rsidR="00DC3B62" w:rsidRPr="004F0992" w:rsidRDefault="00DC3B62" w:rsidP="00DC3B62">
            <w:pPr>
              <w:tabs>
                <w:tab w:val="decimal" w:pos="1314"/>
              </w:tabs>
              <w:spacing w:line="240" w:lineRule="auto"/>
              <w:ind w:right="-11"/>
              <w:rPr>
                <w:sz w:val="20"/>
              </w:rPr>
            </w:pPr>
            <w:r w:rsidRPr="004F0992">
              <w:rPr>
                <w:sz w:val="20"/>
              </w:rPr>
              <w:t>2,043,300</w:t>
            </w:r>
          </w:p>
        </w:tc>
      </w:tr>
      <w:tr w:rsidR="00DC3B62" w:rsidRPr="004F0992" w14:paraId="6A17B7AD" w14:textId="77777777" w:rsidTr="009E18FA">
        <w:tc>
          <w:tcPr>
            <w:tcW w:w="540" w:type="dxa"/>
          </w:tcPr>
          <w:p w14:paraId="45A7AF09" w14:textId="2ED87778" w:rsidR="00DC3B62" w:rsidRPr="004F0992" w:rsidRDefault="00DC3B62" w:rsidP="00DC3B62">
            <w:pPr>
              <w:spacing w:line="240" w:lineRule="auto"/>
              <w:ind w:left="-18"/>
              <w:rPr>
                <w:sz w:val="20"/>
              </w:rPr>
            </w:pPr>
            <w:r w:rsidRPr="004F0992">
              <w:rPr>
                <w:sz w:val="20"/>
              </w:rPr>
              <w:t>14</w:t>
            </w:r>
          </w:p>
        </w:tc>
        <w:tc>
          <w:tcPr>
            <w:tcW w:w="5583" w:type="dxa"/>
          </w:tcPr>
          <w:p w14:paraId="4CF2B95F" w14:textId="39ACE8F8" w:rsidR="00DC3B62" w:rsidRPr="004F0992" w:rsidRDefault="00DC3B62" w:rsidP="00DC3B62">
            <w:pPr>
              <w:spacing w:line="240" w:lineRule="atLeast"/>
              <w:ind w:left="249" w:right="-115" w:hanging="249"/>
              <w:rPr>
                <w:sz w:val="20"/>
              </w:rPr>
            </w:pPr>
            <w:r w:rsidRPr="004F0992">
              <w:rPr>
                <w:sz w:val="20"/>
              </w:rPr>
              <w:t>Debenture amounting to Baht 1,756</w:t>
            </w:r>
            <w:r w:rsidRPr="00AE277C">
              <w:rPr>
                <w:sz w:val="20"/>
                <w:cs/>
                <w:lang w:bidi="th-TH"/>
              </w:rPr>
              <w:t>.</w:t>
            </w:r>
            <w:r w:rsidRPr="004F0992">
              <w:rPr>
                <w:sz w:val="20"/>
              </w:rPr>
              <w:t xml:space="preserve">7 million with a tenor of </w:t>
            </w:r>
            <w:r w:rsidRPr="004F0992">
              <w:rPr>
                <w:sz w:val="20"/>
              </w:rPr>
              <w:br/>
              <w:t>4 years, maturing in July 2023, bearing interest at a fixed rate, payable every 3 months</w:t>
            </w:r>
          </w:p>
        </w:tc>
        <w:tc>
          <w:tcPr>
            <w:tcW w:w="1527" w:type="dxa"/>
            <w:vAlign w:val="bottom"/>
          </w:tcPr>
          <w:p w14:paraId="16BE47D5" w14:textId="28E18F25" w:rsidR="00DC3B62" w:rsidRPr="004F0992" w:rsidRDefault="00DC3B62" w:rsidP="00DC3B62">
            <w:pPr>
              <w:tabs>
                <w:tab w:val="decimal" w:pos="1062"/>
              </w:tabs>
              <w:spacing w:line="240" w:lineRule="atLeast"/>
              <w:ind w:right="57"/>
              <w:jc w:val="right"/>
              <w:rPr>
                <w:sz w:val="20"/>
              </w:rPr>
            </w:pPr>
            <w:r w:rsidRPr="004F0992">
              <w:rPr>
                <w:sz w:val="20"/>
              </w:rPr>
              <w:t>1,756,700</w:t>
            </w:r>
          </w:p>
        </w:tc>
        <w:tc>
          <w:tcPr>
            <w:tcW w:w="1533" w:type="dxa"/>
            <w:vAlign w:val="bottom"/>
          </w:tcPr>
          <w:p w14:paraId="1CD67373" w14:textId="1173332E" w:rsidR="00DC3B62" w:rsidRPr="004F0992" w:rsidRDefault="00DC3B62" w:rsidP="00DC3B62">
            <w:pPr>
              <w:tabs>
                <w:tab w:val="decimal" w:pos="1314"/>
              </w:tabs>
              <w:spacing w:line="240" w:lineRule="auto"/>
              <w:ind w:right="-11"/>
              <w:rPr>
                <w:sz w:val="20"/>
              </w:rPr>
            </w:pPr>
            <w:r w:rsidRPr="004F0992">
              <w:rPr>
                <w:sz w:val="20"/>
              </w:rPr>
              <w:t>1,756,700</w:t>
            </w:r>
          </w:p>
        </w:tc>
      </w:tr>
      <w:tr w:rsidR="00DC3B62" w:rsidRPr="004F0992" w14:paraId="63FB73CF" w14:textId="77777777" w:rsidTr="009E18FA">
        <w:tc>
          <w:tcPr>
            <w:tcW w:w="540" w:type="dxa"/>
          </w:tcPr>
          <w:p w14:paraId="15F1C0AA" w14:textId="4E65BE38" w:rsidR="00DC3B62" w:rsidRPr="004F0992" w:rsidRDefault="00DC3B62" w:rsidP="00DC3B62">
            <w:pPr>
              <w:spacing w:line="240" w:lineRule="auto"/>
              <w:ind w:left="-18"/>
              <w:rPr>
                <w:sz w:val="20"/>
              </w:rPr>
            </w:pPr>
            <w:r w:rsidRPr="004F0992">
              <w:rPr>
                <w:sz w:val="20"/>
              </w:rPr>
              <w:t>15</w:t>
            </w:r>
          </w:p>
        </w:tc>
        <w:tc>
          <w:tcPr>
            <w:tcW w:w="5583" w:type="dxa"/>
          </w:tcPr>
          <w:p w14:paraId="7679086F" w14:textId="39723C59" w:rsidR="00DC3B62" w:rsidRPr="004F0992" w:rsidRDefault="00DC3B62" w:rsidP="00DC3B62">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days, maturing in July 2021, bearing interest at a fixed rate, payable every 3 months</w:t>
            </w:r>
          </w:p>
        </w:tc>
        <w:tc>
          <w:tcPr>
            <w:tcW w:w="1527" w:type="dxa"/>
            <w:vAlign w:val="bottom"/>
          </w:tcPr>
          <w:p w14:paraId="1C457087" w14:textId="703D5A4D" w:rsidR="00DC3B62" w:rsidRPr="004F0992" w:rsidRDefault="00DC3B62" w:rsidP="00DC3B62">
            <w:pPr>
              <w:tabs>
                <w:tab w:val="decimal" w:pos="1062"/>
              </w:tabs>
              <w:spacing w:line="240" w:lineRule="atLeast"/>
              <w:ind w:right="57"/>
              <w:jc w:val="right"/>
              <w:rPr>
                <w:sz w:val="20"/>
              </w:rPr>
            </w:pPr>
            <w:r w:rsidRPr="004F0992">
              <w:rPr>
                <w:sz w:val="20"/>
              </w:rPr>
              <w:t>200,000</w:t>
            </w:r>
          </w:p>
        </w:tc>
        <w:tc>
          <w:tcPr>
            <w:tcW w:w="1533" w:type="dxa"/>
            <w:vAlign w:val="bottom"/>
          </w:tcPr>
          <w:p w14:paraId="2EFABB98" w14:textId="38227006" w:rsidR="00DC3B62" w:rsidRPr="004F0992" w:rsidRDefault="00DC3B62" w:rsidP="00DC3B62">
            <w:pPr>
              <w:tabs>
                <w:tab w:val="decimal" w:pos="1314"/>
              </w:tabs>
              <w:spacing w:line="240" w:lineRule="auto"/>
              <w:ind w:right="-11"/>
              <w:rPr>
                <w:sz w:val="20"/>
              </w:rPr>
            </w:pPr>
            <w:r w:rsidRPr="004F0992">
              <w:rPr>
                <w:sz w:val="20"/>
              </w:rPr>
              <w:t>200,000</w:t>
            </w:r>
          </w:p>
        </w:tc>
      </w:tr>
      <w:tr w:rsidR="00DC3B62" w:rsidRPr="004F0992" w14:paraId="25F5D641" w14:textId="77777777" w:rsidTr="009E18FA">
        <w:tc>
          <w:tcPr>
            <w:tcW w:w="540" w:type="dxa"/>
          </w:tcPr>
          <w:p w14:paraId="5E10D4A4" w14:textId="18BF303A" w:rsidR="00DC3B62" w:rsidRPr="004F0992" w:rsidRDefault="00DC3B62" w:rsidP="00DC3B62">
            <w:pPr>
              <w:spacing w:line="240" w:lineRule="auto"/>
              <w:ind w:left="-18"/>
              <w:rPr>
                <w:sz w:val="20"/>
              </w:rPr>
            </w:pPr>
            <w:r w:rsidRPr="004F0992">
              <w:rPr>
                <w:sz w:val="20"/>
              </w:rPr>
              <w:t>16</w:t>
            </w:r>
          </w:p>
        </w:tc>
        <w:tc>
          <w:tcPr>
            <w:tcW w:w="5583" w:type="dxa"/>
          </w:tcPr>
          <w:p w14:paraId="46BA875F" w14:textId="6E81FC65" w:rsidR="00DC3B62" w:rsidRPr="004F0992" w:rsidRDefault="00DC3B62" w:rsidP="00DC3B62">
            <w:pPr>
              <w:spacing w:line="240" w:lineRule="atLeast"/>
              <w:ind w:left="249" w:right="-115" w:hanging="249"/>
              <w:rPr>
                <w:sz w:val="20"/>
              </w:rPr>
            </w:pPr>
            <w:r w:rsidRPr="004F0992">
              <w:rPr>
                <w:sz w:val="20"/>
              </w:rPr>
              <w:t xml:space="preserve">Debenture amounting to Baht 500 million with a tenor of 3 years </w:t>
            </w:r>
            <w:r w:rsidRPr="004F0992">
              <w:rPr>
                <w:sz w:val="20"/>
              </w:rPr>
              <w:br/>
              <w:t>11 months 22 days, maturing in July 2023, bearing interest at a fixed rate, payable every 6 months</w:t>
            </w:r>
          </w:p>
        </w:tc>
        <w:tc>
          <w:tcPr>
            <w:tcW w:w="1527" w:type="dxa"/>
            <w:vAlign w:val="bottom"/>
          </w:tcPr>
          <w:p w14:paraId="7CE821A6" w14:textId="7CBE3055" w:rsidR="00DC3B62" w:rsidRPr="004F0992" w:rsidRDefault="00DC3B62" w:rsidP="00DC3B62">
            <w:pPr>
              <w:tabs>
                <w:tab w:val="decimal" w:pos="1062"/>
              </w:tabs>
              <w:spacing w:line="240" w:lineRule="atLeast"/>
              <w:ind w:right="57"/>
              <w:jc w:val="right"/>
              <w:rPr>
                <w:sz w:val="20"/>
              </w:rPr>
            </w:pPr>
            <w:r w:rsidRPr="004F0992">
              <w:rPr>
                <w:sz w:val="20"/>
              </w:rPr>
              <w:t>500,000</w:t>
            </w:r>
          </w:p>
        </w:tc>
        <w:tc>
          <w:tcPr>
            <w:tcW w:w="1533" w:type="dxa"/>
            <w:vAlign w:val="bottom"/>
          </w:tcPr>
          <w:p w14:paraId="705FCAD9" w14:textId="51FA6D09" w:rsidR="00DC3B62" w:rsidRPr="004F0992" w:rsidRDefault="00DC3B62" w:rsidP="00DC3B62">
            <w:pPr>
              <w:tabs>
                <w:tab w:val="decimal" w:pos="1314"/>
              </w:tabs>
              <w:spacing w:line="240" w:lineRule="auto"/>
              <w:rPr>
                <w:sz w:val="20"/>
              </w:rPr>
            </w:pPr>
            <w:r w:rsidRPr="004F0992">
              <w:rPr>
                <w:sz w:val="20"/>
              </w:rPr>
              <w:t>500,000</w:t>
            </w:r>
          </w:p>
        </w:tc>
      </w:tr>
      <w:tr w:rsidR="008E5430" w:rsidRPr="004F0992" w14:paraId="325216A8" w14:textId="77777777" w:rsidTr="009E18FA">
        <w:tc>
          <w:tcPr>
            <w:tcW w:w="540" w:type="dxa"/>
          </w:tcPr>
          <w:p w14:paraId="065ECDED" w14:textId="17FEF158" w:rsidR="008E5430" w:rsidRPr="004F0992" w:rsidRDefault="008E5430" w:rsidP="008E5430">
            <w:pPr>
              <w:spacing w:line="240" w:lineRule="auto"/>
              <w:ind w:left="-18"/>
              <w:rPr>
                <w:sz w:val="20"/>
              </w:rPr>
            </w:pPr>
            <w:r w:rsidRPr="004F0992">
              <w:rPr>
                <w:sz w:val="20"/>
              </w:rPr>
              <w:t>17</w:t>
            </w:r>
          </w:p>
        </w:tc>
        <w:tc>
          <w:tcPr>
            <w:tcW w:w="5583" w:type="dxa"/>
          </w:tcPr>
          <w:p w14:paraId="7E0EAABA" w14:textId="0BBC9546" w:rsidR="008E5430" w:rsidRPr="004F0992" w:rsidRDefault="008E5430" w:rsidP="008E5430">
            <w:pPr>
              <w:spacing w:line="240" w:lineRule="atLeast"/>
              <w:ind w:left="249" w:right="-115" w:hanging="249"/>
              <w:rPr>
                <w:sz w:val="20"/>
              </w:rPr>
            </w:pPr>
            <w:r w:rsidRPr="004F0992">
              <w:rPr>
                <w:sz w:val="20"/>
              </w:rPr>
              <w:t xml:space="preserve">Debenture amounting to Baht 200 million with a tenor of 2 years </w:t>
            </w:r>
            <w:r w:rsidRPr="004F0992">
              <w:rPr>
                <w:sz w:val="20"/>
              </w:rPr>
              <w:br/>
              <w:t>11 months 30 days, maturing in August 2022, bearing interest at a fixed rate, payable every 3 months</w:t>
            </w:r>
          </w:p>
        </w:tc>
        <w:tc>
          <w:tcPr>
            <w:tcW w:w="1527" w:type="dxa"/>
            <w:vAlign w:val="bottom"/>
          </w:tcPr>
          <w:p w14:paraId="13B8932A" w14:textId="533ED171" w:rsidR="008E5430" w:rsidRPr="004F0992" w:rsidRDefault="008E5430" w:rsidP="008E5430">
            <w:pPr>
              <w:tabs>
                <w:tab w:val="decimal" w:pos="1062"/>
              </w:tabs>
              <w:spacing w:line="240" w:lineRule="atLeast"/>
              <w:ind w:right="57"/>
              <w:jc w:val="right"/>
              <w:rPr>
                <w:sz w:val="20"/>
              </w:rPr>
            </w:pPr>
            <w:r w:rsidRPr="004F0992">
              <w:rPr>
                <w:sz w:val="20"/>
              </w:rPr>
              <w:t>200,000</w:t>
            </w:r>
          </w:p>
        </w:tc>
        <w:tc>
          <w:tcPr>
            <w:tcW w:w="1533" w:type="dxa"/>
            <w:vAlign w:val="bottom"/>
          </w:tcPr>
          <w:p w14:paraId="2AF273D2" w14:textId="4F95CDB9" w:rsidR="008E5430" w:rsidRPr="004F0992" w:rsidRDefault="008E5430" w:rsidP="00190B03">
            <w:pPr>
              <w:tabs>
                <w:tab w:val="decimal" w:pos="1314"/>
              </w:tabs>
              <w:spacing w:line="240" w:lineRule="auto"/>
              <w:ind w:right="-11"/>
              <w:rPr>
                <w:sz w:val="20"/>
              </w:rPr>
            </w:pPr>
            <w:r w:rsidRPr="004F0992">
              <w:rPr>
                <w:sz w:val="20"/>
              </w:rPr>
              <w:t>200,000</w:t>
            </w:r>
          </w:p>
        </w:tc>
      </w:tr>
      <w:tr w:rsidR="008E5430" w:rsidRPr="004F0992" w14:paraId="0D070A81" w14:textId="77777777" w:rsidTr="009E18FA">
        <w:tc>
          <w:tcPr>
            <w:tcW w:w="540" w:type="dxa"/>
          </w:tcPr>
          <w:p w14:paraId="607B69B2" w14:textId="28966D9B" w:rsidR="008E5430" w:rsidRPr="004F0992" w:rsidRDefault="008E5430" w:rsidP="008E5430">
            <w:pPr>
              <w:spacing w:line="240" w:lineRule="auto"/>
              <w:ind w:left="-18"/>
              <w:rPr>
                <w:sz w:val="20"/>
              </w:rPr>
            </w:pPr>
            <w:r w:rsidRPr="004F0992">
              <w:rPr>
                <w:sz w:val="20"/>
              </w:rPr>
              <w:t>18</w:t>
            </w:r>
          </w:p>
        </w:tc>
        <w:tc>
          <w:tcPr>
            <w:tcW w:w="5583" w:type="dxa"/>
          </w:tcPr>
          <w:p w14:paraId="7992B072" w14:textId="5CB7452B" w:rsidR="008E5430" w:rsidRPr="004F0992" w:rsidRDefault="008E5430" w:rsidP="008E5430">
            <w:pPr>
              <w:spacing w:line="240" w:lineRule="atLeast"/>
              <w:ind w:left="249" w:right="-115" w:hanging="249"/>
              <w:rPr>
                <w:sz w:val="20"/>
              </w:rPr>
            </w:pPr>
            <w:r w:rsidRPr="004F0992">
              <w:rPr>
                <w:sz w:val="20"/>
              </w:rPr>
              <w:t xml:space="preserve">Debenture amounting to Baht 500 million with a tenor of 1 year </w:t>
            </w:r>
            <w:r w:rsidRPr="004F0992">
              <w:rPr>
                <w:sz w:val="20"/>
              </w:rPr>
              <w:br/>
              <w:t>11 months 29 days, maturing in August 2021, bearing interest at a fixed rate, payable every 6 months</w:t>
            </w:r>
          </w:p>
        </w:tc>
        <w:tc>
          <w:tcPr>
            <w:tcW w:w="1527" w:type="dxa"/>
            <w:vAlign w:val="bottom"/>
          </w:tcPr>
          <w:p w14:paraId="0B87FD01" w14:textId="2BF5B7C4" w:rsidR="008E5430" w:rsidRPr="004F0992" w:rsidRDefault="008E5430" w:rsidP="008E5430">
            <w:pPr>
              <w:tabs>
                <w:tab w:val="decimal" w:pos="1062"/>
              </w:tabs>
              <w:spacing w:line="240" w:lineRule="atLeast"/>
              <w:ind w:right="57"/>
              <w:jc w:val="right"/>
              <w:rPr>
                <w:sz w:val="20"/>
              </w:rPr>
            </w:pPr>
            <w:r w:rsidRPr="004F0992">
              <w:rPr>
                <w:sz w:val="20"/>
              </w:rPr>
              <w:t>500,000</w:t>
            </w:r>
          </w:p>
        </w:tc>
        <w:tc>
          <w:tcPr>
            <w:tcW w:w="1533" w:type="dxa"/>
            <w:vAlign w:val="bottom"/>
          </w:tcPr>
          <w:p w14:paraId="7B01BEF1" w14:textId="4A9DAB25" w:rsidR="008E5430" w:rsidRPr="004F0992" w:rsidRDefault="008E5430" w:rsidP="00190B03">
            <w:pPr>
              <w:tabs>
                <w:tab w:val="decimal" w:pos="1314"/>
              </w:tabs>
              <w:spacing w:line="240" w:lineRule="auto"/>
              <w:ind w:right="-11"/>
              <w:rPr>
                <w:sz w:val="20"/>
              </w:rPr>
            </w:pPr>
            <w:r w:rsidRPr="004F0992">
              <w:rPr>
                <w:sz w:val="20"/>
              </w:rPr>
              <w:t>500,000</w:t>
            </w:r>
          </w:p>
        </w:tc>
      </w:tr>
      <w:tr w:rsidR="008E5430" w:rsidRPr="004F0992" w14:paraId="00F31FD8" w14:textId="77777777" w:rsidTr="009E18FA">
        <w:tc>
          <w:tcPr>
            <w:tcW w:w="540" w:type="dxa"/>
          </w:tcPr>
          <w:p w14:paraId="56B39A0A" w14:textId="12078AEA" w:rsidR="008E5430" w:rsidRPr="004F0992" w:rsidRDefault="008E5430" w:rsidP="008E5430">
            <w:pPr>
              <w:spacing w:line="240" w:lineRule="auto"/>
              <w:ind w:left="-18"/>
              <w:rPr>
                <w:sz w:val="20"/>
              </w:rPr>
            </w:pPr>
            <w:r w:rsidRPr="004F0992">
              <w:rPr>
                <w:sz w:val="20"/>
              </w:rPr>
              <w:t>19</w:t>
            </w:r>
          </w:p>
        </w:tc>
        <w:tc>
          <w:tcPr>
            <w:tcW w:w="5583" w:type="dxa"/>
          </w:tcPr>
          <w:p w14:paraId="4329585C" w14:textId="2FF3A52A" w:rsidR="008E5430" w:rsidRPr="004F0992" w:rsidRDefault="008E5430" w:rsidP="008E5430">
            <w:pPr>
              <w:spacing w:line="240" w:lineRule="atLeast"/>
              <w:ind w:left="249" w:right="-115" w:hanging="249"/>
              <w:rPr>
                <w:sz w:val="20"/>
              </w:rPr>
            </w:pPr>
            <w:r w:rsidRPr="004F0992">
              <w:rPr>
                <w:sz w:val="20"/>
              </w:rPr>
              <w:t>Debenture amounting to Baht 500 million with a tenor of 2 years, maturing in August 2021, bearing interest at a fixed rate, payable every 6 months</w:t>
            </w:r>
          </w:p>
        </w:tc>
        <w:tc>
          <w:tcPr>
            <w:tcW w:w="1527" w:type="dxa"/>
            <w:vAlign w:val="bottom"/>
          </w:tcPr>
          <w:p w14:paraId="242F9C63" w14:textId="0C979A45" w:rsidR="008E5430" w:rsidRPr="004F0992" w:rsidRDefault="008E5430" w:rsidP="008E5430">
            <w:pPr>
              <w:tabs>
                <w:tab w:val="decimal" w:pos="1062"/>
              </w:tabs>
              <w:spacing w:line="240" w:lineRule="atLeast"/>
              <w:ind w:right="57"/>
              <w:jc w:val="right"/>
              <w:rPr>
                <w:sz w:val="20"/>
              </w:rPr>
            </w:pPr>
            <w:r w:rsidRPr="004F0992">
              <w:rPr>
                <w:sz w:val="20"/>
              </w:rPr>
              <w:t>500,000</w:t>
            </w:r>
          </w:p>
        </w:tc>
        <w:tc>
          <w:tcPr>
            <w:tcW w:w="1533" w:type="dxa"/>
            <w:vAlign w:val="bottom"/>
          </w:tcPr>
          <w:p w14:paraId="518F4912" w14:textId="7ACBECD1" w:rsidR="008E5430" w:rsidRPr="004F0992" w:rsidRDefault="008E5430" w:rsidP="00190B03">
            <w:pPr>
              <w:tabs>
                <w:tab w:val="decimal" w:pos="1314"/>
              </w:tabs>
              <w:spacing w:line="240" w:lineRule="auto"/>
              <w:ind w:right="-11"/>
              <w:rPr>
                <w:sz w:val="20"/>
              </w:rPr>
            </w:pPr>
            <w:r w:rsidRPr="004F0992">
              <w:rPr>
                <w:sz w:val="20"/>
              </w:rPr>
              <w:t>500,000</w:t>
            </w:r>
          </w:p>
        </w:tc>
      </w:tr>
      <w:tr w:rsidR="008E5430" w:rsidRPr="004F0992" w14:paraId="425F02EB" w14:textId="77777777" w:rsidTr="009E18FA">
        <w:tc>
          <w:tcPr>
            <w:tcW w:w="540" w:type="dxa"/>
          </w:tcPr>
          <w:p w14:paraId="280679A3" w14:textId="31F40072" w:rsidR="008E5430" w:rsidRPr="004F0992" w:rsidRDefault="008E5430" w:rsidP="008E5430">
            <w:pPr>
              <w:spacing w:line="240" w:lineRule="auto"/>
              <w:ind w:left="-18"/>
              <w:rPr>
                <w:sz w:val="20"/>
              </w:rPr>
            </w:pPr>
            <w:r w:rsidRPr="004F0992">
              <w:rPr>
                <w:sz w:val="20"/>
              </w:rPr>
              <w:t>20</w:t>
            </w:r>
          </w:p>
        </w:tc>
        <w:tc>
          <w:tcPr>
            <w:tcW w:w="5583" w:type="dxa"/>
          </w:tcPr>
          <w:p w14:paraId="1B752E58" w14:textId="093956E7" w:rsidR="008E5430" w:rsidRPr="004F0992" w:rsidRDefault="008E5430" w:rsidP="008E5430">
            <w:pPr>
              <w:spacing w:line="240" w:lineRule="atLeast"/>
              <w:ind w:left="249" w:right="-115" w:hanging="249"/>
              <w:rPr>
                <w:sz w:val="20"/>
              </w:rPr>
            </w:pPr>
            <w:r w:rsidRPr="004F0992">
              <w:rPr>
                <w:sz w:val="20"/>
              </w:rPr>
              <w:t>Debenture amounting to Baht 1,000 million with a tenor of 2 years, maturing in November 2021, bearing interest at a fixed rate, payable every 6 months</w:t>
            </w:r>
          </w:p>
        </w:tc>
        <w:tc>
          <w:tcPr>
            <w:tcW w:w="1527" w:type="dxa"/>
            <w:vAlign w:val="bottom"/>
          </w:tcPr>
          <w:p w14:paraId="797FAE6C" w14:textId="2F060828" w:rsidR="008E5430" w:rsidRPr="004F0992" w:rsidRDefault="008E5430" w:rsidP="008E5430">
            <w:pPr>
              <w:tabs>
                <w:tab w:val="decimal" w:pos="1062"/>
              </w:tabs>
              <w:spacing w:line="240" w:lineRule="atLeast"/>
              <w:ind w:right="57"/>
              <w:jc w:val="right"/>
              <w:rPr>
                <w:sz w:val="20"/>
              </w:rPr>
            </w:pPr>
            <w:r w:rsidRPr="004F0992">
              <w:rPr>
                <w:sz w:val="20"/>
              </w:rPr>
              <w:t>1,000,000</w:t>
            </w:r>
          </w:p>
        </w:tc>
        <w:tc>
          <w:tcPr>
            <w:tcW w:w="1533" w:type="dxa"/>
            <w:vAlign w:val="bottom"/>
          </w:tcPr>
          <w:p w14:paraId="325357E0" w14:textId="528A2CB4" w:rsidR="008E5430" w:rsidRPr="004F0992" w:rsidRDefault="008E5430" w:rsidP="00190B03">
            <w:pPr>
              <w:tabs>
                <w:tab w:val="decimal" w:pos="1314"/>
              </w:tabs>
              <w:spacing w:line="240" w:lineRule="auto"/>
              <w:ind w:right="-11"/>
              <w:rPr>
                <w:sz w:val="20"/>
              </w:rPr>
            </w:pPr>
            <w:r w:rsidRPr="004F0992">
              <w:rPr>
                <w:sz w:val="20"/>
              </w:rPr>
              <w:t>1,000,000</w:t>
            </w:r>
          </w:p>
        </w:tc>
      </w:tr>
      <w:tr w:rsidR="008E5430" w:rsidRPr="004F0992" w14:paraId="6E16877A" w14:textId="77777777" w:rsidTr="009E18FA">
        <w:tc>
          <w:tcPr>
            <w:tcW w:w="540" w:type="dxa"/>
          </w:tcPr>
          <w:p w14:paraId="4EA58AAA" w14:textId="395D3BC7" w:rsidR="008E5430" w:rsidRPr="004F0992" w:rsidRDefault="008E5430" w:rsidP="008E5430">
            <w:pPr>
              <w:spacing w:line="240" w:lineRule="auto"/>
              <w:ind w:left="-18"/>
              <w:rPr>
                <w:sz w:val="20"/>
              </w:rPr>
            </w:pPr>
            <w:r w:rsidRPr="004F0992">
              <w:rPr>
                <w:sz w:val="20"/>
              </w:rPr>
              <w:t>2</w:t>
            </w:r>
            <w:r w:rsidRPr="004F0992">
              <w:rPr>
                <w:rFonts w:hint="cs"/>
                <w:sz w:val="20"/>
                <w:rtl/>
              </w:rPr>
              <w:t>1</w:t>
            </w:r>
          </w:p>
        </w:tc>
        <w:tc>
          <w:tcPr>
            <w:tcW w:w="5583" w:type="dxa"/>
          </w:tcPr>
          <w:p w14:paraId="3FC5729A" w14:textId="5B00DAA1" w:rsidR="008E5430" w:rsidRPr="004F0992" w:rsidRDefault="008E5430" w:rsidP="008E5430">
            <w:pPr>
              <w:spacing w:line="240" w:lineRule="atLeast"/>
              <w:ind w:left="249" w:right="-115" w:hanging="249"/>
              <w:rPr>
                <w:sz w:val="20"/>
              </w:rPr>
            </w:pPr>
            <w:r w:rsidRPr="004F0992">
              <w:rPr>
                <w:sz w:val="20"/>
              </w:rPr>
              <w:t>Debenture amounting to Baht 1,500 million with a tenor of 3 years 3 months, maturing in February 2023, bearing interest at a fixed rate, payable every 3 months</w:t>
            </w:r>
          </w:p>
        </w:tc>
        <w:tc>
          <w:tcPr>
            <w:tcW w:w="1527" w:type="dxa"/>
            <w:vAlign w:val="bottom"/>
          </w:tcPr>
          <w:p w14:paraId="14CA456E" w14:textId="78020B10" w:rsidR="008E5430" w:rsidRPr="004F0992" w:rsidRDefault="008E5430" w:rsidP="008E5430">
            <w:pPr>
              <w:tabs>
                <w:tab w:val="decimal" w:pos="1062"/>
              </w:tabs>
              <w:spacing w:line="240" w:lineRule="atLeast"/>
              <w:ind w:right="57"/>
              <w:jc w:val="right"/>
              <w:rPr>
                <w:sz w:val="20"/>
              </w:rPr>
            </w:pPr>
            <w:r w:rsidRPr="004F0992">
              <w:rPr>
                <w:sz w:val="20"/>
              </w:rPr>
              <w:t>1,500,000</w:t>
            </w:r>
          </w:p>
        </w:tc>
        <w:tc>
          <w:tcPr>
            <w:tcW w:w="1533" w:type="dxa"/>
            <w:vAlign w:val="bottom"/>
          </w:tcPr>
          <w:p w14:paraId="2ED64B61" w14:textId="3BCBB284" w:rsidR="008E5430" w:rsidRPr="004F0992" w:rsidRDefault="008E5430" w:rsidP="00190B03">
            <w:pPr>
              <w:tabs>
                <w:tab w:val="decimal" w:pos="1314"/>
              </w:tabs>
              <w:spacing w:line="240" w:lineRule="auto"/>
              <w:ind w:right="-11"/>
              <w:rPr>
                <w:sz w:val="20"/>
              </w:rPr>
            </w:pPr>
            <w:r w:rsidRPr="004F0992">
              <w:rPr>
                <w:sz w:val="20"/>
              </w:rPr>
              <w:t>1,500,000</w:t>
            </w:r>
          </w:p>
        </w:tc>
      </w:tr>
      <w:tr w:rsidR="008E5430" w:rsidRPr="004F0992" w14:paraId="639DA0F0" w14:textId="77777777" w:rsidTr="009E18FA">
        <w:tc>
          <w:tcPr>
            <w:tcW w:w="540" w:type="dxa"/>
          </w:tcPr>
          <w:p w14:paraId="6800124F" w14:textId="325E3EB7" w:rsidR="008E5430" w:rsidRPr="004F0992" w:rsidRDefault="008E5430" w:rsidP="008E5430">
            <w:pPr>
              <w:spacing w:line="240" w:lineRule="auto"/>
              <w:ind w:left="-18"/>
              <w:rPr>
                <w:sz w:val="20"/>
              </w:rPr>
            </w:pPr>
            <w:r w:rsidRPr="004F0992">
              <w:rPr>
                <w:sz w:val="20"/>
              </w:rPr>
              <w:t>2</w:t>
            </w:r>
            <w:r w:rsidRPr="004F0992">
              <w:rPr>
                <w:rFonts w:hint="cs"/>
                <w:sz w:val="20"/>
                <w:rtl/>
              </w:rPr>
              <w:t>2</w:t>
            </w:r>
          </w:p>
        </w:tc>
        <w:tc>
          <w:tcPr>
            <w:tcW w:w="5583" w:type="dxa"/>
          </w:tcPr>
          <w:p w14:paraId="65CB469A" w14:textId="1C140C97" w:rsidR="008E5430" w:rsidRPr="004F0992" w:rsidRDefault="008E5430" w:rsidP="008E5430">
            <w:pPr>
              <w:spacing w:line="240" w:lineRule="atLeast"/>
              <w:ind w:left="249" w:right="-115" w:hanging="249"/>
              <w:rPr>
                <w:sz w:val="20"/>
              </w:rPr>
            </w:pPr>
            <w:r w:rsidRPr="004F0992">
              <w:rPr>
                <w:sz w:val="20"/>
              </w:rPr>
              <w:t>Debenture amounting to Baht 500 million with a tenor of 4 years, maturing in November 2023, bearing interest at a fixed rate, payable every 3 months</w:t>
            </w:r>
          </w:p>
        </w:tc>
        <w:tc>
          <w:tcPr>
            <w:tcW w:w="1527" w:type="dxa"/>
            <w:vAlign w:val="bottom"/>
          </w:tcPr>
          <w:p w14:paraId="42605CFC" w14:textId="016F6671" w:rsidR="008E5430" w:rsidRPr="004F0992" w:rsidRDefault="008E5430" w:rsidP="008E5430">
            <w:pPr>
              <w:tabs>
                <w:tab w:val="decimal" w:pos="1062"/>
              </w:tabs>
              <w:spacing w:line="240" w:lineRule="atLeast"/>
              <w:ind w:right="57"/>
              <w:jc w:val="right"/>
              <w:rPr>
                <w:sz w:val="20"/>
              </w:rPr>
            </w:pPr>
            <w:r w:rsidRPr="004F0992">
              <w:rPr>
                <w:sz w:val="20"/>
              </w:rPr>
              <w:t>500,000</w:t>
            </w:r>
          </w:p>
        </w:tc>
        <w:tc>
          <w:tcPr>
            <w:tcW w:w="1533" w:type="dxa"/>
            <w:vAlign w:val="bottom"/>
          </w:tcPr>
          <w:p w14:paraId="05DBFDA0" w14:textId="79A3DE06" w:rsidR="008E5430" w:rsidRPr="004F0992" w:rsidRDefault="008E5430" w:rsidP="00190B03">
            <w:pPr>
              <w:tabs>
                <w:tab w:val="decimal" w:pos="1314"/>
              </w:tabs>
              <w:spacing w:line="240" w:lineRule="auto"/>
              <w:ind w:right="-11"/>
              <w:rPr>
                <w:sz w:val="20"/>
              </w:rPr>
            </w:pPr>
            <w:r w:rsidRPr="004F0992">
              <w:rPr>
                <w:sz w:val="20"/>
              </w:rPr>
              <w:t>500,000</w:t>
            </w:r>
          </w:p>
        </w:tc>
      </w:tr>
      <w:tr w:rsidR="008E5430" w:rsidRPr="004F0992" w14:paraId="73C45BD9" w14:textId="77777777" w:rsidTr="009E18FA">
        <w:tc>
          <w:tcPr>
            <w:tcW w:w="540" w:type="dxa"/>
          </w:tcPr>
          <w:p w14:paraId="2033AA98" w14:textId="0AD98B9A" w:rsidR="008E5430" w:rsidRPr="004F0992" w:rsidRDefault="008E5430" w:rsidP="008E5430">
            <w:pPr>
              <w:spacing w:line="240" w:lineRule="auto"/>
              <w:ind w:left="-18"/>
              <w:rPr>
                <w:sz w:val="20"/>
              </w:rPr>
            </w:pPr>
            <w:r w:rsidRPr="004F0992">
              <w:rPr>
                <w:sz w:val="20"/>
              </w:rPr>
              <w:t>23</w:t>
            </w:r>
          </w:p>
        </w:tc>
        <w:tc>
          <w:tcPr>
            <w:tcW w:w="5583" w:type="dxa"/>
          </w:tcPr>
          <w:p w14:paraId="792442E9" w14:textId="73A47B08" w:rsidR="008E5430" w:rsidRPr="004F0992" w:rsidRDefault="008E5430" w:rsidP="008E5430">
            <w:pPr>
              <w:spacing w:line="240" w:lineRule="atLeast"/>
              <w:ind w:left="249" w:right="-115" w:hanging="249"/>
              <w:rPr>
                <w:sz w:val="20"/>
              </w:rPr>
            </w:pPr>
            <w:r w:rsidRPr="004F0992">
              <w:rPr>
                <w:sz w:val="20"/>
              </w:rPr>
              <w:t>Debenture amounting to Baht 1,000 million with a tenor of 3 years 3 months, maturing in February 2023, bearing interest at a fixed rate, payable every 6 months</w:t>
            </w:r>
          </w:p>
        </w:tc>
        <w:tc>
          <w:tcPr>
            <w:tcW w:w="1527" w:type="dxa"/>
            <w:vAlign w:val="bottom"/>
          </w:tcPr>
          <w:p w14:paraId="7F27DF99" w14:textId="29B9B9D2" w:rsidR="008E5430" w:rsidRPr="004F0992" w:rsidRDefault="008E5430" w:rsidP="008E5430">
            <w:pPr>
              <w:tabs>
                <w:tab w:val="decimal" w:pos="1062"/>
              </w:tabs>
              <w:spacing w:line="240" w:lineRule="atLeast"/>
              <w:ind w:right="57"/>
              <w:jc w:val="right"/>
              <w:rPr>
                <w:sz w:val="20"/>
              </w:rPr>
            </w:pPr>
            <w:r w:rsidRPr="004F0992">
              <w:rPr>
                <w:sz w:val="20"/>
              </w:rPr>
              <w:t>1,000,000</w:t>
            </w:r>
          </w:p>
        </w:tc>
        <w:tc>
          <w:tcPr>
            <w:tcW w:w="1533" w:type="dxa"/>
            <w:vAlign w:val="bottom"/>
          </w:tcPr>
          <w:p w14:paraId="37B9F3A2" w14:textId="2DE4E4F8" w:rsidR="008E5430" w:rsidRPr="004F0992" w:rsidRDefault="008E5430" w:rsidP="00190B03">
            <w:pPr>
              <w:tabs>
                <w:tab w:val="decimal" w:pos="1314"/>
              </w:tabs>
              <w:spacing w:line="240" w:lineRule="auto"/>
              <w:ind w:right="-11"/>
              <w:rPr>
                <w:sz w:val="20"/>
              </w:rPr>
            </w:pPr>
            <w:r w:rsidRPr="004F0992">
              <w:rPr>
                <w:sz w:val="20"/>
              </w:rPr>
              <w:t>1,000,000</w:t>
            </w:r>
          </w:p>
        </w:tc>
      </w:tr>
      <w:tr w:rsidR="008E5430" w:rsidRPr="004F0992" w14:paraId="3F72D9D4" w14:textId="77777777" w:rsidTr="009E18FA">
        <w:tc>
          <w:tcPr>
            <w:tcW w:w="540" w:type="dxa"/>
          </w:tcPr>
          <w:p w14:paraId="012DE997" w14:textId="2135114A" w:rsidR="008E5430" w:rsidRPr="004F0992" w:rsidRDefault="008E5430" w:rsidP="008E5430">
            <w:pPr>
              <w:spacing w:line="240" w:lineRule="auto"/>
              <w:ind w:left="-18"/>
              <w:rPr>
                <w:sz w:val="20"/>
              </w:rPr>
            </w:pPr>
            <w:r w:rsidRPr="004F0992">
              <w:rPr>
                <w:sz w:val="20"/>
              </w:rPr>
              <w:t>24</w:t>
            </w:r>
          </w:p>
        </w:tc>
        <w:tc>
          <w:tcPr>
            <w:tcW w:w="5583" w:type="dxa"/>
          </w:tcPr>
          <w:p w14:paraId="5966FD87" w14:textId="164CCB2C" w:rsidR="008E5430" w:rsidRPr="004F0992" w:rsidRDefault="008E5430" w:rsidP="008E5430">
            <w:pPr>
              <w:spacing w:line="240" w:lineRule="atLeast"/>
              <w:ind w:left="249" w:right="-115" w:hanging="249"/>
              <w:rPr>
                <w:sz w:val="20"/>
              </w:rPr>
            </w:pPr>
            <w:r w:rsidRPr="004F0992">
              <w:rPr>
                <w:sz w:val="20"/>
              </w:rPr>
              <w:t>Debenture amounting to Baht 1,200 million with a tenor of 2 years 3 months, maturing in June 2022, bearing interest at a fixed rate, payable every 6 months</w:t>
            </w:r>
          </w:p>
        </w:tc>
        <w:tc>
          <w:tcPr>
            <w:tcW w:w="1527" w:type="dxa"/>
            <w:vAlign w:val="bottom"/>
          </w:tcPr>
          <w:p w14:paraId="5F18FC4F" w14:textId="551A6CAE" w:rsidR="008E5430" w:rsidRPr="004F0992" w:rsidRDefault="008E5430" w:rsidP="008E5430">
            <w:pPr>
              <w:tabs>
                <w:tab w:val="decimal" w:pos="1062"/>
              </w:tabs>
              <w:spacing w:line="240" w:lineRule="atLeast"/>
              <w:ind w:right="57"/>
              <w:jc w:val="right"/>
              <w:rPr>
                <w:sz w:val="20"/>
              </w:rPr>
            </w:pPr>
            <w:r w:rsidRPr="004F0992">
              <w:rPr>
                <w:sz w:val="20"/>
              </w:rPr>
              <w:t>1,200,000</w:t>
            </w:r>
          </w:p>
        </w:tc>
        <w:tc>
          <w:tcPr>
            <w:tcW w:w="1533" w:type="dxa"/>
            <w:vAlign w:val="bottom"/>
          </w:tcPr>
          <w:p w14:paraId="5C9446F4" w14:textId="3D8B4061" w:rsidR="008E5430" w:rsidRPr="004F0992" w:rsidRDefault="008E5430" w:rsidP="00190B03">
            <w:pPr>
              <w:tabs>
                <w:tab w:val="decimal" w:pos="1314"/>
              </w:tabs>
              <w:spacing w:line="240" w:lineRule="auto"/>
              <w:ind w:right="-11"/>
              <w:rPr>
                <w:sz w:val="20"/>
              </w:rPr>
            </w:pPr>
            <w:r w:rsidRPr="004F0992">
              <w:rPr>
                <w:sz w:val="20"/>
              </w:rPr>
              <w:t>1,200,000</w:t>
            </w:r>
          </w:p>
        </w:tc>
      </w:tr>
      <w:tr w:rsidR="008E5430" w:rsidRPr="004F0992" w14:paraId="64D22695" w14:textId="77777777" w:rsidTr="009E18FA">
        <w:tc>
          <w:tcPr>
            <w:tcW w:w="540" w:type="dxa"/>
          </w:tcPr>
          <w:p w14:paraId="62287BB1" w14:textId="0FC4D698" w:rsidR="008E5430" w:rsidRPr="004F0992" w:rsidRDefault="008E5430" w:rsidP="008E5430">
            <w:pPr>
              <w:spacing w:line="240" w:lineRule="auto"/>
              <w:ind w:left="-18"/>
              <w:rPr>
                <w:sz w:val="20"/>
              </w:rPr>
            </w:pPr>
            <w:r w:rsidRPr="004F0992">
              <w:rPr>
                <w:sz w:val="20"/>
              </w:rPr>
              <w:t>25</w:t>
            </w:r>
          </w:p>
        </w:tc>
        <w:tc>
          <w:tcPr>
            <w:tcW w:w="5583" w:type="dxa"/>
          </w:tcPr>
          <w:p w14:paraId="461E2C70" w14:textId="7DE558EF" w:rsidR="008E5430" w:rsidRPr="004F0992" w:rsidRDefault="008E5430" w:rsidP="008E5430">
            <w:pPr>
              <w:spacing w:line="240" w:lineRule="atLeast"/>
              <w:ind w:left="249" w:right="-115" w:hanging="249"/>
              <w:rPr>
                <w:sz w:val="20"/>
              </w:rPr>
            </w:pPr>
            <w:r w:rsidRPr="004F0992">
              <w:rPr>
                <w:sz w:val="20"/>
              </w:rPr>
              <w:t xml:space="preserve">Debenture amounting to Baht 900 million with a tenor of 3 years </w:t>
            </w:r>
            <w:r w:rsidRPr="004F0992">
              <w:rPr>
                <w:sz w:val="20"/>
              </w:rPr>
              <w:br/>
              <w:t>3 months, maturing in June 2023, bearing interest at a fixed rate, payable every 3 months</w:t>
            </w:r>
          </w:p>
        </w:tc>
        <w:tc>
          <w:tcPr>
            <w:tcW w:w="1527" w:type="dxa"/>
            <w:vAlign w:val="bottom"/>
          </w:tcPr>
          <w:p w14:paraId="0E9B9730" w14:textId="71C827D0" w:rsidR="008E5430" w:rsidRPr="004F0992" w:rsidRDefault="008E5430" w:rsidP="008E5430">
            <w:pPr>
              <w:tabs>
                <w:tab w:val="decimal" w:pos="1062"/>
              </w:tabs>
              <w:spacing w:line="240" w:lineRule="atLeast"/>
              <w:ind w:right="57"/>
              <w:jc w:val="right"/>
              <w:rPr>
                <w:sz w:val="20"/>
              </w:rPr>
            </w:pPr>
            <w:r w:rsidRPr="004F0992">
              <w:rPr>
                <w:sz w:val="20"/>
              </w:rPr>
              <w:t>900,000</w:t>
            </w:r>
          </w:p>
        </w:tc>
        <w:tc>
          <w:tcPr>
            <w:tcW w:w="1533" w:type="dxa"/>
            <w:vAlign w:val="bottom"/>
          </w:tcPr>
          <w:p w14:paraId="0203BF65" w14:textId="00222524" w:rsidR="008E5430" w:rsidRPr="004F0992" w:rsidRDefault="008E5430" w:rsidP="00190B03">
            <w:pPr>
              <w:tabs>
                <w:tab w:val="decimal" w:pos="1314"/>
              </w:tabs>
              <w:spacing w:line="240" w:lineRule="auto"/>
              <w:ind w:right="-11"/>
              <w:rPr>
                <w:sz w:val="20"/>
                <w:cs/>
                <w:lang w:bidi="th-TH"/>
              </w:rPr>
            </w:pPr>
            <w:r w:rsidRPr="004F0992">
              <w:rPr>
                <w:sz w:val="20"/>
              </w:rPr>
              <w:t>900,000</w:t>
            </w:r>
          </w:p>
        </w:tc>
      </w:tr>
      <w:tr w:rsidR="008E5430" w:rsidRPr="004F0992" w14:paraId="044DBD62" w14:textId="77777777" w:rsidTr="009E18FA">
        <w:tc>
          <w:tcPr>
            <w:tcW w:w="540" w:type="dxa"/>
          </w:tcPr>
          <w:p w14:paraId="18766745" w14:textId="0C31B0DE" w:rsidR="008E5430" w:rsidRPr="004F0992" w:rsidRDefault="008E5430" w:rsidP="008E5430">
            <w:pPr>
              <w:spacing w:line="240" w:lineRule="auto"/>
              <w:ind w:left="-18"/>
              <w:rPr>
                <w:sz w:val="20"/>
              </w:rPr>
            </w:pPr>
            <w:r w:rsidRPr="004F0992">
              <w:rPr>
                <w:sz w:val="20"/>
              </w:rPr>
              <w:lastRenderedPageBreak/>
              <w:t>26</w:t>
            </w:r>
          </w:p>
        </w:tc>
        <w:tc>
          <w:tcPr>
            <w:tcW w:w="5583" w:type="dxa"/>
          </w:tcPr>
          <w:p w14:paraId="11649265" w14:textId="7F70B63E" w:rsidR="008E5430" w:rsidRPr="004F0992" w:rsidRDefault="008E5430" w:rsidP="008E5430">
            <w:pPr>
              <w:spacing w:line="240" w:lineRule="atLeast"/>
              <w:ind w:left="249" w:right="-115" w:hanging="249"/>
              <w:rPr>
                <w:sz w:val="20"/>
              </w:rPr>
            </w:pPr>
            <w:r w:rsidRPr="004F0992">
              <w:rPr>
                <w:sz w:val="20"/>
              </w:rPr>
              <w:t>Debenture amounting to Baht 900 million with a tenor of 4 years, maturing in March 2024, bearing interest at a fixed rate, payable every 3 months</w:t>
            </w:r>
          </w:p>
        </w:tc>
        <w:tc>
          <w:tcPr>
            <w:tcW w:w="1527" w:type="dxa"/>
            <w:vAlign w:val="bottom"/>
          </w:tcPr>
          <w:p w14:paraId="5A50D560" w14:textId="26AC3B91" w:rsidR="008E5430" w:rsidRPr="004F0992" w:rsidRDefault="008E5430" w:rsidP="008E5430">
            <w:pPr>
              <w:tabs>
                <w:tab w:val="decimal" w:pos="1062"/>
              </w:tabs>
              <w:spacing w:line="240" w:lineRule="atLeast"/>
              <w:ind w:right="57"/>
              <w:jc w:val="right"/>
              <w:rPr>
                <w:sz w:val="20"/>
              </w:rPr>
            </w:pPr>
            <w:r w:rsidRPr="004F0992">
              <w:rPr>
                <w:sz w:val="20"/>
              </w:rPr>
              <w:t>900,000</w:t>
            </w:r>
          </w:p>
        </w:tc>
        <w:tc>
          <w:tcPr>
            <w:tcW w:w="1533" w:type="dxa"/>
            <w:vAlign w:val="bottom"/>
          </w:tcPr>
          <w:p w14:paraId="6A16B5EA" w14:textId="450491EC" w:rsidR="008E5430" w:rsidRPr="004F0992" w:rsidRDefault="008E5430" w:rsidP="008E5430">
            <w:pPr>
              <w:tabs>
                <w:tab w:val="decimal" w:pos="1145"/>
              </w:tabs>
              <w:spacing w:line="240" w:lineRule="auto"/>
              <w:rPr>
                <w:sz w:val="20"/>
                <w:cs/>
                <w:lang w:bidi="th-TH"/>
              </w:rPr>
            </w:pPr>
            <w:r w:rsidRPr="004F0992">
              <w:rPr>
                <w:sz w:val="20"/>
              </w:rPr>
              <w:t>900,000</w:t>
            </w:r>
          </w:p>
        </w:tc>
      </w:tr>
      <w:tr w:rsidR="008E5430" w:rsidRPr="004F0992" w14:paraId="08516A0A" w14:textId="77777777" w:rsidTr="009E18FA">
        <w:tc>
          <w:tcPr>
            <w:tcW w:w="540" w:type="dxa"/>
          </w:tcPr>
          <w:p w14:paraId="29DC0224" w14:textId="57844517" w:rsidR="008E5430" w:rsidRPr="004F0992" w:rsidRDefault="008E5430" w:rsidP="008E5430">
            <w:pPr>
              <w:spacing w:line="240" w:lineRule="auto"/>
              <w:ind w:left="-18"/>
              <w:rPr>
                <w:sz w:val="20"/>
              </w:rPr>
            </w:pPr>
            <w:r w:rsidRPr="004F0992">
              <w:rPr>
                <w:sz w:val="20"/>
              </w:rPr>
              <w:t>27</w:t>
            </w:r>
          </w:p>
        </w:tc>
        <w:tc>
          <w:tcPr>
            <w:tcW w:w="5583" w:type="dxa"/>
          </w:tcPr>
          <w:p w14:paraId="784AF0BF" w14:textId="2A6B4766" w:rsidR="008E5430" w:rsidRPr="004F0992" w:rsidRDefault="008E5430" w:rsidP="008E5430">
            <w:pPr>
              <w:spacing w:line="240" w:lineRule="atLeast"/>
              <w:ind w:left="249" w:right="-115" w:hanging="249"/>
              <w:rPr>
                <w:sz w:val="20"/>
              </w:rPr>
            </w:pPr>
            <w:r w:rsidRPr="004F0992">
              <w:rPr>
                <w:sz w:val="20"/>
              </w:rPr>
              <w:t>Debenture amounting to Baht 2,680</w:t>
            </w:r>
            <w:r w:rsidRPr="00AE277C">
              <w:rPr>
                <w:sz w:val="20"/>
                <w:cs/>
                <w:lang w:bidi="th-TH"/>
              </w:rPr>
              <w:t>.</w:t>
            </w:r>
            <w:r w:rsidRPr="004F0992">
              <w:rPr>
                <w:sz w:val="20"/>
              </w:rPr>
              <w:t>8 million with a tenor of 1 year 5 months, maturing in November 2021, bearing interest at a fixed rate, payable every 3 months</w:t>
            </w:r>
          </w:p>
        </w:tc>
        <w:tc>
          <w:tcPr>
            <w:tcW w:w="1527" w:type="dxa"/>
            <w:vAlign w:val="bottom"/>
          </w:tcPr>
          <w:p w14:paraId="6E02CF23" w14:textId="3875FDD2" w:rsidR="008E5430" w:rsidRPr="004F0992" w:rsidRDefault="008E5430" w:rsidP="008E5430">
            <w:pPr>
              <w:tabs>
                <w:tab w:val="decimal" w:pos="1062"/>
              </w:tabs>
              <w:spacing w:line="240" w:lineRule="atLeast"/>
              <w:ind w:right="57"/>
              <w:jc w:val="right"/>
              <w:rPr>
                <w:sz w:val="20"/>
              </w:rPr>
            </w:pPr>
            <w:r w:rsidRPr="004F0992">
              <w:rPr>
                <w:sz w:val="20"/>
              </w:rPr>
              <w:t>2,680,800</w:t>
            </w:r>
          </w:p>
        </w:tc>
        <w:tc>
          <w:tcPr>
            <w:tcW w:w="1533" w:type="dxa"/>
            <w:vAlign w:val="bottom"/>
          </w:tcPr>
          <w:p w14:paraId="7CD16660" w14:textId="6DD0E3E1" w:rsidR="008E5430" w:rsidRPr="004F0992" w:rsidRDefault="008E5430" w:rsidP="008E5430">
            <w:pPr>
              <w:tabs>
                <w:tab w:val="decimal" w:pos="1145"/>
              </w:tabs>
              <w:spacing w:line="240" w:lineRule="auto"/>
              <w:rPr>
                <w:sz w:val="20"/>
                <w:cs/>
                <w:lang w:bidi="th-TH"/>
              </w:rPr>
            </w:pPr>
            <w:r w:rsidRPr="004F0992">
              <w:rPr>
                <w:sz w:val="20"/>
              </w:rPr>
              <w:t>2,680,800</w:t>
            </w:r>
          </w:p>
        </w:tc>
      </w:tr>
      <w:tr w:rsidR="008E5430" w:rsidRPr="004F0992" w14:paraId="1BC14B59" w14:textId="77777777" w:rsidTr="009E18FA">
        <w:tc>
          <w:tcPr>
            <w:tcW w:w="540" w:type="dxa"/>
          </w:tcPr>
          <w:p w14:paraId="58FB852E" w14:textId="65C8E27F" w:rsidR="008E5430" w:rsidRPr="004F0992" w:rsidRDefault="008E5430" w:rsidP="008E5430">
            <w:pPr>
              <w:spacing w:line="240" w:lineRule="auto"/>
              <w:ind w:left="-18"/>
              <w:rPr>
                <w:sz w:val="20"/>
              </w:rPr>
            </w:pPr>
            <w:r w:rsidRPr="004F0992">
              <w:rPr>
                <w:sz w:val="20"/>
              </w:rPr>
              <w:t>28</w:t>
            </w:r>
          </w:p>
        </w:tc>
        <w:tc>
          <w:tcPr>
            <w:tcW w:w="5583" w:type="dxa"/>
          </w:tcPr>
          <w:p w14:paraId="443124FB" w14:textId="6291D29E" w:rsidR="008E5430" w:rsidRPr="004F0992" w:rsidRDefault="008E5430" w:rsidP="008E5430">
            <w:pPr>
              <w:spacing w:line="240" w:lineRule="atLeast"/>
              <w:ind w:left="249" w:right="-115" w:hanging="249"/>
              <w:rPr>
                <w:sz w:val="20"/>
              </w:rPr>
            </w:pPr>
            <w:r w:rsidRPr="004F0992">
              <w:rPr>
                <w:sz w:val="20"/>
              </w:rPr>
              <w:t>Debenture amounting to Baht 1,319</w:t>
            </w:r>
            <w:r w:rsidRPr="00AE277C">
              <w:rPr>
                <w:sz w:val="20"/>
                <w:cs/>
                <w:lang w:bidi="th-TH"/>
              </w:rPr>
              <w:t>.</w:t>
            </w:r>
            <w:r w:rsidRPr="004F0992">
              <w:rPr>
                <w:sz w:val="20"/>
              </w:rPr>
              <w:t xml:space="preserve">2 million with a tenor of </w:t>
            </w:r>
            <w:r w:rsidRPr="004F0992">
              <w:rPr>
                <w:sz w:val="20"/>
              </w:rPr>
              <w:br/>
              <w:t>3 years 5 months 2 days, maturing in November 2023, bearing interest at a fixed rate, payable every 3 months</w:t>
            </w:r>
          </w:p>
        </w:tc>
        <w:tc>
          <w:tcPr>
            <w:tcW w:w="1527" w:type="dxa"/>
            <w:vAlign w:val="bottom"/>
          </w:tcPr>
          <w:p w14:paraId="2C6480E9" w14:textId="21973A75" w:rsidR="008E5430" w:rsidRPr="004F0992" w:rsidRDefault="008E5430" w:rsidP="008E5430">
            <w:pPr>
              <w:tabs>
                <w:tab w:val="decimal" w:pos="1062"/>
              </w:tabs>
              <w:spacing w:line="240" w:lineRule="atLeast"/>
              <w:ind w:right="57"/>
              <w:jc w:val="right"/>
              <w:rPr>
                <w:sz w:val="20"/>
              </w:rPr>
            </w:pPr>
            <w:r w:rsidRPr="004F0992">
              <w:rPr>
                <w:sz w:val="20"/>
              </w:rPr>
              <w:t>1,319,200</w:t>
            </w:r>
          </w:p>
        </w:tc>
        <w:tc>
          <w:tcPr>
            <w:tcW w:w="1533" w:type="dxa"/>
            <w:vAlign w:val="bottom"/>
          </w:tcPr>
          <w:p w14:paraId="26B22850" w14:textId="18F92292" w:rsidR="008E5430" w:rsidRPr="004F0992" w:rsidRDefault="008E5430" w:rsidP="008E5430">
            <w:pPr>
              <w:tabs>
                <w:tab w:val="decimal" w:pos="1145"/>
              </w:tabs>
              <w:spacing w:line="240" w:lineRule="auto"/>
              <w:rPr>
                <w:sz w:val="20"/>
                <w:cs/>
                <w:lang w:bidi="th-TH"/>
              </w:rPr>
            </w:pPr>
            <w:r w:rsidRPr="004F0992">
              <w:rPr>
                <w:sz w:val="20"/>
              </w:rPr>
              <w:t>1,319,200</w:t>
            </w:r>
          </w:p>
        </w:tc>
      </w:tr>
      <w:tr w:rsidR="008E5430" w:rsidRPr="004F0992" w14:paraId="647096D1" w14:textId="77777777" w:rsidTr="009E18FA">
        <w:tc>
          <w:tcPr>
            <w:tcW w:w="540" w:type="dxa"/>
          </w:tcPr>
          <w:p w14:paraId="7E7E7824" w14:textId="5D2C8D70" w:rsidR="008E5430" w:rsidRPr="004F0992" w:rsidRDefault="008E5430" w:rsidP="008E5430">
            <w:pPr>
              <w:spacing w:line="240" w:lineRule="auto"/>
              <w:ind w:left="-18"/>
              <w:rPr>
                <w:sz w:val="20"/>
              </w:rPr>
            </w:pPr>
            <w:r w:rsidRPr="004F0992">
              <w:rPr>
                <w:sz w:val="20"/>
              </w:rPr>
              <w:t>29</w:t>
            </w:r>
          </w:p>
        </w:tc>
        <w:tc>
          <w:tcPr>
            <w:tcW w:w="5583" w:type="dxa"/>
          </w:tcPr>
          <w:p w14:paraId="54D3F350" w14:textId="74CF5437" w:rsidR="008E5430" w:rsidRPr="004F0992" w:rsidRDefault="008E5430" w:rsidP="008E5430">
            <w:pPr>
              <w:spacing w:line="240" w:lineRule="atLeast"/>
              <w:ind w:left="249" w:right="-115" w:hanging="249"/>
              <w:rPr>
                <w:sz w:val="20"/>
              </w:rPr>
            </w:pPr>
            <w:r w:rsidRPr="004F0992">
              <w:rPr>
                <w:sz w:val="20"/>
              </w:rPr>
              <w:t>Debenture amounting to Baht 2,163</w:t>
            </w:r>
            <w:r w:rsidRPr="00AE277C">
              <w:rPr>
                <w:sz w:val="20"/>
                <w:cs/>
                <w:lang w:bidi="th-TH"/>
              </w:rPr>
              <w:t>.</w:t>
            </w:r>
            <w:r w:rsidRPr="004F0992">
              <w:rPr>
                <w:sz w:val="20"/>
              </w:rPr>
              <w:t xml:space="preserve">4 million with a tenor of </w:t>
            </w:r>
            <w:r w:rsidRPr="004F0992">
              <w:rPr>
                <w:sz w:val="20"/>
              </w:rPr>
              <w:br/>
              <w:t>1 year 11 months 7 days, maturing in November 2022, bearing interest at a fixed rate, payable every 3 months</w:t>
            </w:r>
          </w:p>
        </w:tc>
        <w:tc>
          <w:tcPr>
            <w:tcW w:w="1527" w:type="dxa"/>
            <w:vAlign w:val="bottom"/>
          </w:tcPr>
          <w:p w14:paraId="622A362D" w14:textId="41AA53D3" w:rsidR="008E5430" w:rsidRPr="004F0992" w:rsidRDefault="008E5430" w:rsidP="008E5430">
            <w:pPr>
              <w:tabs>
                <w:tab w:val="decimal" w:pos="1062"/>
              </w:tabs>
              <w:spacing w:line="240" w:lineRule="atLeast"/>
              <w:ind w:right="57"/>
              <w:jc w:val="right"/>
              <w:rPr>
                <w:sz w:val="20"/>
              </w:rPr>
            </w:pPr>
            <w:r w:rsidRPr="004F0992">
              <w:rPr>
                <w:sz w:val="20"/>
              </w:rPr>
              <w:t>2,163,400</w:t>
            </w:r>
          </w:p>
        </w:tc>
        <w:tc>
          <w:tcPr>
            <w:tcW w:w="1533" w:type="dxa"/>
            <w:vAlign w:val="bottom"/>
          </w:tcPr>
          <w:p w14:paraId="086D4EB1" w14:textId="4B68586A" w:rsidR="008E5430" w:rsidRPr="004F0992" w:rsidRDefault="008E5430" w:rsidP="008E5430">
            <w:pPr>
              <w:tabs>
                <w:tab w:val="decimal" w:pos="1145"/>
              </w:tabs>
              <w:spacing w:line="240" w:lineRule="auto"/>
              <w:rPr>
                <w:sz w:val="20"/>
                <w:cs/>
                <w:lang w:bidi="th-TH"/>
              </w:rPr>
            </w:pPr>
            <w:r w:rsidRPr="004F0992">
              <w:rPr>
                <w:sz w:val="20"/>
              </w:rPr>
              <w:t>2,163,400</w:t>
            </w:r>
          </w:p>
        </w:tc>
      </w:tr>
      <w:tr w:rsidR="008E5430" w:rsidRPr="004F0992" w14:paraId="48C7C9AC" w14:textId="77777777" w:rsidTr="009E18FA">
        <w:tc>
          <w:tcPr>
            <w:tcW w:w="540" w:type="dxa"/>
          </w:tcPr>
          <w:p w14:paraId="73495E67" w14:textId="16EEE300" w:rsidR="008E5430" w:rsidRPr="004F0992" w:rsidRDefault="008E5430" w:rsidP="008E5430">
            <w:pPr>
              <w:spacing w:line="240" w:lineRule="auto"/>
              <w:ind w:left="-18"/>
              <w:rPr>
                <w:sz w:val="20"/>
              </w:rPr>
            </w:pPr>
            <w:r w:rsidRPr="004F0992">
              <w:rPr>
                <w:sz w:val="20"/>
              </w:rPr>
              <w:t>30</w:t>
            </w:r>
          </w:p>
        </w:tc>
        <w:tc>
          <w:tcPr>
            <w:tcW w:w="5583" w:type="dxa"/>
          </w:tcPr>
          <w:p w14:paraId="60B77DF1" w14:textId="6587435A" w:rsidR="008E5430" w:rsidRPr="004F0992" w:rsidRDefault="008E5430" w:rsidP="008E5430">
            <w:pPr>
              <w:spacing w:line="240" w:lineRule="atLeast"/>
              <w:ind w:left="249" w:right="-115" w:hanging="249"/>
              <w:rPr>
                <w:sz w:val="20"/>
              </w:rPr>
            </w:pPr>
            <w:r w:rsidRPr="004F0992">
              <w:rPr>
                <w:sz w:val="20"/>
              </w:rPr>
              <w:t>Debenture amounting to Baht 2,836</w:t>
            </w:r>
            <w:r w:rsidRPr="00AE277C">
              <w:rPr>
                <w:sz w:val="20"/>
                <w:cs/>
                <w:lang w:bidi="th-TH"/>
              </w:rPr>
              <w:t>.</w:t>
            </w:r>
            <w:r w:rsidRPr="004F0992">
              <w:rPr>
                <w:sz w:val="20"/>
              </w:rPr>
              <w:t xml:space="preserve">6 million with a tenor of </w:t>
            </w:r>
            <w:r w:rsidRPr="004F0992">
              <w:rPr>
                <w:sz w:val="20"/>
              </w:rPr>
              <w:br/>
              <w:t>2 years 11 months 19 days, maturing in November 2023, bearing interest at a fixed rate, payable every 3 months</w:t>
            </w:r>
          </w:p>
        </w:tc>
        <w:tc>
          <w:tcPr>
            <w:tcW w:w="1527" w:type="dxa"/>
            <w:vAlign w:val="bottom"/>
          </w:tcPr>
          <w:p w14:paraId="7A676F5F" w14:textId="3E5E9DC5" w:rsidR="008E5430" w:rsidRPr="004F0992" w:rsidRDefault="008E5430" w:rsidP="008E5430">
            <w:pPr>
              <w:tabs>
                <w:tab w:val="decimal" w:pos="1062"/>
              </w:tabs>
              <w:spacing w:line="240" w:lineRule="atLeast"/>
              <w:ind w:right="57"/>
              <w:jc w:val="right"/>
              <w:rPr>
                <w:sz w:val="20"/>
              </w:rPr>
            </w:pPr>
            <w:r w:rsidRPr="004F0992">
              <w:rPr>
                <w:sz w:val="20"/>
              </w:rPr>
              <w:t>2,836,600</w:t>
            </w:r>
          </w:p>
        </w:tc>
        <w:tc>
          <w:tcPr>
            <w:tcW w:w="1533" w:type="dxa"/>
            <w:vAlign w:val="bottom"/>
          </w:tcPr>
          <w:p w14:paraId="6D289422" w14:textId="6DA84C5C" w:rsidR="008E5430" w:rsidRPr="004F0992" w:rsidRDefault="008E5430" w:rsidP="008E5430">
            <w:pPr>
              <w:tabs>
                <w:tab w:val="decimal" w:pos="1145"/>
              </w:tabs>
              <w:spacing w:line="240" w:lineRule="auto"/>
              <w:rPr>
                <w:sz w:val="20"/>
              </w:rPr>
            </w:pPr>
            <w:r w:rsidRPr="004F0992">
              <w:rPr>
                <w:sz w:val="20"/>
              </w:rPr>
              <w:t>2,836,600</w:t>
            </w:r>
          </w:p>
        </w:tc>
      </w:tr>
      <w:tr w:rsidR="008E5430" w:rsidRPr="004F0992" w14:paraId="069F5417" w14:textId="77777777" w:rsidTr="009E18FA">
        <w:tc>
          <w:tcPr>
            <w:tcW w:w="540" w:type="dxa"/>
          </w:tcPr>
          <w:p w14:paraId="330CEC9D" w14:textId="261A952E" w:rsidR="008E5430" w:rsidRPr="004F0992" w:rsidRDefault="008E5430" w:rsidP="008E5430">
            <w:pPr>
              <w:spacing w:line="240" w:lineRule="auto"/>
              <w:ind w:left="-18"/>
              <w:rPr>
                <w:sz w:val="20"/>
              </w:rPr>
            </w:pPr>
            <w:r w:rsidRPr="004F0992">
              <w:rPr>
                <w:sz w:val="20"/>
              </w:rPr>
              <w:t>31</w:t>
            </w:r>
          </w:p>
        </w:tc>
        <w:tc>
          <w:tcPr>
            <w:tcW w:w="5583" w:type="dxa"/>
          </w:tcPr>
          <w:p w14:paraId="11DE1FE0" w14:textId="27BD5498" w:rsidR="008E5430" w:rsidRPr="004F0992" w:rsidRDefault="008E5430" w:rsidP="008E5430">
            <w:pPr>
              <w:spacing w:line="240" w:lineRule="atLeast"/>
              <w:ind w:left="249" w:right="-115" w:hanging="249"/>
              <w:rPr>
                <w:sz w:val="20"/>
              </w:rPr>
            </w:pPr>
            <w:r w:rsidRPr="004F0992">
              <w:rPr>
                <w:sz w:val="20"/>
              </w:rPr>
              <w:t xml:space="preserve">Debenture amounting to Baht 1,514 million with a tenor of </w:t>
            </w:r>
            <w:r w:rsidRPr="004F0992">
              <w:rPr>
                <w:sz w:val="20"/>
              </w:rPr>
              <w:br/>
              <w:t>2 years 2 days, maturing in February 2023, bearing interest at a fixed rate, payable every 3 months</w:t>
            </w:r>
          </w:p>
        </w:tc>
        <w:tc>
          <w:tcPr>
            <w:tcW w:w="1527" w:type="dxa"/>
            <w:vAlign w:val="bottom"/>
          </w:tcPr>
          <w:p w14:paraId="117989E1" w14:textId="4ED7596B" w:rsidR="008E5430" w:rsidRPr="004F0992" w:rsidRDefault="008E5430" w:rsidP="008E5430">
            <w:pPr>
              <w:tabs>
                <w:tab w:val="decimal" w:pos="1062"/>
              </w:tabs>
              <w:spacing w:line="240" w:lineRule="atLeast"/>
              <w:ind w:right="57"/>
              <w:jc w:val="right"/>
              <w:rPr>
                <w:sz w:val="20"/>
              </w:rPr>
            </w:pPr>
            <w:r w:rsidRPr="004F0992">
              <w:rPr>
                <w:sz w:val="20"/>
                <w:lang w:eastAsia="en-GB"/>
              </w:rPr>
              <w:t>1,514,000</w:t>
            </w:r>
          </w:p>
        </w:tc>
        <w:tc>
          <w:tcPr>
            <w:tcW w:w="1533" w:type="dxa"/>
            <w:vAlign w:val="bottom"/>
          </w:tcPr>
          <w:p w14:paraId="7EAB245F" w14:textId="7CD8B0B8" w:rsidR="008E5430" w:rsidRPr="004F0992" w:rsidRDefault="008E5430" w:rsidP="008E5430">
            <w:pPr>
              <w:tabs>
                <w:tab w:val="decimal" w:pos="1145"/>
              </w:tabs>
              <w:spacing w:line="240" w:lineRule="auto"/>
              <w:rPr>
                <w:sz w:val="20"/>
              </w:rPr>
            </w:pPr>
            <w:r w:rsidRPr="00AE277C">
              <w:rPr>
                <w:sz w:val="20"/>
                <w:cs/>
                <w:lang w:bidi="th-TH"/>
              </w:rPr>
              <w:t>-</w:t>
            </w:r>
          </w:p>
        </w:tc>
      </w:tr>
      <w:tr w:rsidR="008E5430" w:rsidRPr="004F0992" w14:paraId="5D2BEA99" w14:textId="77777777" w:rsidTr="009E18FA">
        <w:tc>
          <w:tcPr>
            <w:tcW w:w="540" w:type="dxa"/>
          </w:tcPr>
          <w:p w14:paraId="27343EB2" w14:textId="579B5461" w:rsidR="008E5430" w:rsidRPr="004F0992" w:rsidRDefault="008E5430" w:rsidP="008E5430">
            <w:pPr>
              <w:spacing w:line="240" w:lineRule="auto"/>
              <w:ind w:left="-18"/>
              <w:rPr>
                <w:sz w:val="20"/>
              </w:rPr>
            </w:pPr>
            <w:r w:rsidRPr="004F0992">
              <w:rPr>
                <w:sz w:val="20"/>
              </w:rPr>
              <w:t>32</w:t>
            </w:r>
          </w:p>
        </w:tc>
        <w:tc>
          <w:tcPr>
            <w:tcW w:w="5583" w:type="dxa"/>
          </w:tcPr>
          <w:p w14:paraId="1A55EC23" w14:textId="2F7AD878" w:rsidR="008E5430" w:rsidRPr="004F0992" w:rsidRDefault="008E5430" w:rsidP="008E5430">
            <w:pPr>
              <w:spacing w:line="240" w:lineRule="atLeast"/>
              <w:ind w:left="249" w:right="-115" w:hanging="249"/>
              <w:rPr>
                <w:sz w:val="20"/>
              </w:rPr>
            </w:pPr>
            <w:r w:rsidRPr="004F0992">
              <w:rPr>
                <w:sz w:val="20"/>
              </w:rPr>
              <w:t xml:space="preserve">Debenture amounting to Baht 2,486 million with a tenor of </w:t>
            </w:r>
            <w:r w:rsidRPr="004F0992">
              <w:rPr>
                <w:sz w:val="20"/>
              </w:rPr>
              <w:br/>
              <w:t>3 years 19 days, maturing in March 2024, bearing interest at a fixed rate, payable every 3 months</w:t>
            </w:r>
          </w:p>
        </w:tc>
        <w:tc>
          <w:tcPr>
            <w:tcW w:w="1527" w:type="dxa"/>
            <w:vAlign w:val="bottom"/>
          </w:tcPr>
          <w:p w14:paraId="6D50BA67" w14:textId="368E4952" w:rsidR="008E5430" w:rsidRPr="004F0992" w:rsidRDefault="008E5430" w:rsidP="008E5430">
            <w:pPr>
              <w:tabs>
                <w:tab w:val="decimal" w:pos="1062"/>
              </w:tabs>
              <w:spacing w:line="240" w:lineRule="atLeast"/>
              <w:ind w:right="57"/>
              <w:jc w:val="right"/>
              <w:rPr>
                <w:sz w:val="20"/>
              </w:rPr>
            </w:pPr>
            <w:r w:rsidRPr="004F0992">
              <w:rPr>
                <w:sz w:val="20"/>
                <w:lang w:eastAsia="en-GB"/>
              </w:rPr>
              <w:t>2,486,000</w:t>
            </w:r>
          </w:p>
        </w:tc>
        <w:tc>
          <w:tcPr>
            <w:tcW w:w="1533" w:type="dxa"/>
            <w:vAlign w:val="bottom"/>
          </w:tcPr>
          <w:p w14:paraId="4D0BEA64" w14:textId="31C89857" w:rsidR="008E5430" w:rsidRPr="004F0992" w:rsidRDefault="008E5430" w:rsidP="008E5430">
            <w:pPr>
              <w:tabs>
                <w:tab w:val="decimal" w:pos="1145"/>
              </w:tabs>
              <w:spacing w:line="240" w:lineRule="auto"/>
              <w:rPr>
                <w:sz w:val="20"/>
              </w:rPr>
            </w:pPr>
            <w:r w:rsidRPr="00AE277C">
              <w:rPr>
                <w:sz w:val="20"/>
                <w:cs/>
                <w:lang w:bidi="th-TH"/>
              </w:rPr>
              <w:t>-</w:t>
            </w:r>
          </w:p>
        </w:tc>
      </w:tr>
      <w:tr w:rsidR="008E5430" w:rsidRPr="004F0992" w14:paraId="2444EDF0" w14:textId="77777777" w:rsidTr="009E18FA">
        <w:tc>
          <w:tcPr>
            <w:tcW w:w="540" w:type="dxa"/>
          </w:tcPr>
          <w:p w14:paraId="71A49AFF" w14:textId="77777777" w:rsidR="008E5430" w:rsidRPr="004F0992" w:rsidRDefault="008E5430" w:rsidP="008E5430">
            <w:pPr>
              <w:spacing w:line="240" w:lineRule="auto"/>
              <w:ind w:left="-18"/>
              <w:rPr>
                <w:sz w:val="20"/>
              </w:rPr>
            </w:pPr>
            <w:r w:rsidRPr="004F0992">
              <w:rPr>
                <w:sz w:val="20"/>
              </w:rPr>
              <w:t>33</w:t>
            </w:r>
          </w:p>
          <w:p w14:paraId="2FA76C87" w14:textId="23EA6154" w:rsidR="008E5430" w:rsidRPr="004F0992" w:rsidRDefault="008E5430" w:rsidP="008E5430">
            <w:pPr>
              <w:spacing w:line="240" w:lineRule="auto"/>
              <w:rPr>
                <w:sz w:val="20"/>
              </w:rPr>
            </w:pPr>
          </w:p>
        </w:tc>
        <w:tc>
          <w:tcPr>
            <w:tcW w:w="5583" w:type="dxa"/>
          </w:tcPr>
          <w:p w14:paraId="44FB500F" w14:textId="728297E3" w:rsidR="008E5430" w:rsidRPr="004F0992" w:rsidRDefault="008E5430" w:rsidP="008E5430">
            <w:pPr>
              <w:spacing w:line="240" w:lineRule="atLeast"/>
              <w:ind w:left="249" w:right="-115" w:hanging="249"/>
              <w:rPr>
                <w:sz w:val="20"/>
              </w:rPr>
            </w:pPr>
            <w:r w:rsidRPr="004F0992">
              <w:rPr>
                <w:sz w:val="20"/>
              </w:rPr>
              <w:t xml:space="preserve">Debenture amounting to Baht 500 million with a tenor of </w:t>
            </w:r>
            <w:r w:rsidRPr="004F0992">
              <w:rPr>
                <w:sz w:val="20"/>
              </w:rPr>
              <w:br/>
              <w:t xml:space="preserve">1 </w:t>
            </w:r>
            <w:proofErr w:type="gramStart"/>
            <w:r w:rsidRPr="004F0992">
              <w:rPr>
                <w:sz w:val="20"/>
              </w:rPr>
              <w:t>years</w:t>
            </w:r>
            <w:proofErr w:type="gramEnd"/>
            <w:r w:rsidRPr="004F0992">
              <w:rPr>
                <w:sz w:val="20"/>
              </w:rPr>
              <w:t xml:space="preserve"> 11 months 27 days, maturing in March 2023, bearing interest at a fixed rate, payable every 3 months</w:t>
            </w:r>
          </w:p>
        </w:tc>
        <w:tc>
          <w:tcPr>
            <w:tcW w:w="1527" w:type="dxa"/>
            <w:vAlign w:val="bottom"/>
          </w:tcPr>
          <w:p w14:paraId="783B2131" w14:textId="0B9F9467" w:rsidR="008E5430" w:rsidRPr="004F0992" w:rsidRDefault="008E5430" w:rsidP="008E5430">
            <w:pPr>
              <w:tabs>
                <w:tab w:val="decimal" w:pos="1062"/>
              </w:tabs>
              <w:spacing w:line="240" w:lineRule="atLeast"/>
              <w:ind w:right="57"/>
              <w:jc w:val="right"/>
              <w:rPr>
                <w:sz w:val="20"/>
              </w:rPr>
            </w:pPr>
            <w:r w:rsidRPr="004F0992">
              <w:rPr>
                <w:sz w:val="20"/>
                <w:lang w:eastAsia="en-GB"/>
              </w:rPr>
              <w:t>500,000</w:t>
            </w:r>
          </w:p>
        </w:tc>
        <w:tc>
          <w:tcPr>
            <w:tcW w:w="1533" w:type="dxa"/>
            <w:vAlign w:val="bottom"/>
          </w:tcPr>
          <w:p w14:paraId="0F755B86" w14:textId="5E210B35" w:rsidR="008E5430" w:rsidRPr="004F0992" w:rsidRDefault="008E5430" w:rsidP="008E5430">
            <w:pPr>
              <w:tabs>
                <w:tab w:val="decimal" w:pos="1145"/>
              </w:tabs>
              <w:spacing w:line="240" w:lineRule="auto"/>
              <w:rPr>
                <w:sz w:val="20"/>
              </w:rPr>
            </w:pPr>
            <w:r w:rsidRPr="00AE277C">
              <w:rPr>
                <w:sz w:val="20"/>
                <w:cs/>
                <w:lang w:bidi="th-TH"/>
              </w:rPr>
              <w:t>-</w:t>
            </w:r>
          </w:p>
        </w:tc>
      </w:tr>
      <w:tr w:rsidR="008307A5" w:rsidRPr="004F0992" w14:paraId="48384F62" w14:textId="77777777" w:rsidTr="009E18FA">
        <w:tc>
          <w:tcPr>
            <w:tcW w:w="540" w:type="dxa"/>
          </w:tcPr>
          <w:p w14:paraId="3E1F339F" w14:textId="07CF771E" w:rsidR="008307A5" w:rsidRPr="004F0992" w:rsidRDefault="008307A5" w:rsidP="008307A5">
            <w:pPr>
              <w:spacing w:line="240" w:lineRule="auto"/>
              <w:ind w:left="-18"/>
              <w:rPr>
                <w:sz w:val="20"/>
              </w:rPr>
            </w:pPr>
            <w:r w:rsidRPr="004F0992">
              <w:rPr>
                <w:sz w:val="20"/>
              </w:rPr>
              <w:t>34</w:t>
            </w:r>
          </w:p>
        </w:tc>
        <w:tc>
          <w:tcPr>
            <w:tcW w:w="5583" w:type="dxa"/>
          </w:tcPr>
          <w:p w14:paraId="4E0C3952" w14:textId="3D197A7D" w:rsidR="008307A5" w:rsidRPr="004F0992" w:rsidRDefault="008307A5" w:rsidP="008307A5">
            <w:pPr>
              <w:spacing w:line="240" w:lineRule="atLeast"/>
              <w:ind w:left="249" w:right="-115" w:hanging="249"/>
              <w:rPr>
                <w:sz w:val="20"/>
              </w:rPr>
            </w:pPr>
            <w:r w:rsidRPr="004F0992">
              <w:rPr>
                <w:sz w:val="20"/>
              </w:rPr>
              <w:t xml:space="preserve">Debenture amounting to Baht 500 million with a tenor of </w:t>
            </w:r>
            <w:r w:rsidRPr="004F0992">
              <w:rPr>
                <w:sz w:val="20"/>
              </w:rPr>
              <w:br/>
              <w:t>3 years 3 days, maturing in March 2024, bearing interest at a fixed rate, payable every 3 months</w:t>
            </w:r>
          </w:p>
        </w:tc>
        <w:tc>
          <w:tcPr>
            <w:tcW w:w="1527" w:type="dxa"/>
            <w:vAlign w:val="bottom"/>
          </w:tcPr>
          <w:p w14:paraId="45FFE178" w14:textId="157CD6EB" w:rsidR="008307A5" w:rsidRPr="004F0992" w:rsidRDefault="008307A5" w:rsidP="008307A5">
            <w:pPr>
              <w:tabs>
                <w:tab w:val="decimal" w:pos="1062"/>
              </w:tabs>
              <w:spacing w:line="240" w:lineRule="atLeast"/>
              <w:ind w:right="57"/>
              <w:jc w:val="right"/>
              <w:rPr>
                <w:sz w:val="20"/>
                <w:lang w:eastAsia="en-GB"/>
              </w:rPr>
            </w:pPr>
            <w:r w:rsidRPr="004F0992">
              <w:rPr>
                <w:sz w:val="20"/>
                <w:lang w:val="en-US"/>
              </w:rPr>
              <w:t>500,000</w:t>
            </w:r>
          </w:p>
        </w:tc>
        <w:tc>
          <w:tcPr>
            <w:tcW w:w="1533" w:type="dxa"/>
            <w:vAlign w:val="bottom"/>
          </w:tcPr>
          <w:p w14:paraId="04799AE7" w14:textId="714DB01D" w:rsidR="008307A5" w:rsidRPr="004F0992" w:rsidRDefault="008307A5" w:rsidP="008307A5">
            <w:pPr>
              <w:tabs>
                <w:tab w:val="decimal" w:pos="1145"/>
              </w:tabs>
              <w:spacing w:line="240" w:lineRule="auto"/>
              <w:rPr>
                <w:sz w:val="20"/>
                <w:cs/>
                <w:lang w:bidi="th-TH"/>
              </w:rPr>
            </w:pPr>
            <w:r w:rsidRPr="00AE277C">
              <w:rPr>
                <w:sz w:val="20"/>
                <w:cs/>
                <w:lang w:bidi="th-TH"/>
              </w:rPr>
              <w:t>-</w:t>
            </w:r>
          </w:p>
        </w:tc>
      </w:tr>
      <w:tr w:rsidR="008307A5" w:rsidRPr="004F0992" w14:paraId="53DBB63A" w14:textId="77777777" w:rsidTr="009E18FA">
        <w:tc>
          <w:tcPr>
            <w:tcW w:w="540" w:type="dxa"/>
          </w:tcPr>
          <w:p w14:paraId="678CA0ED" w14:textId="74ADF04E" w:rsidR="008307A5" w:rsidRPr="004F0992" w:rsidRDefault="008307A5" w:rsidP="008307A5">
            <w:pPr>
              <w:spacing w:line="240" w:lineRule="auto"/>
              <w:ind w:left="-18"/>
              <w:rPr>
                <w:sz w:val="20"/>
                <w:lang w:bidi="th-TH"/>
              </w:rPr>
            </w:pPr>
            <w:r w:rsidRPr="004F0992">
              <w:rPr>
                <w:sz w:val="20"/>
              </w:rPr>
              <w:t>3</w:t>
            </w:r>
            <w:r w:rsidRPr="004F0992">
              <w:rPr>
                <w:sz w:val="20"/>
                <w:cs/>
                <w:lang w:bidi="th-TH"/>
              </w:rPr>
              <w:t>5</w:t>
            </w:r>
          </w:p>
        </w:tc>
        <w:tc>
          <w:tcPr>
            <w:tcW w:w="5583" w:type="dxa"/>
          </w:tcPr>
          <w:p w14:paraId="1906976A" w14:textId="1D886617" w:rsidR="008307A5" w:rsidRPr="004F0992" w:rsidRDefault="008307A5" w:rsidP="008307A5">
            <w:pPr>
              <w:spacing w:line="240" w:lineRule="atLeast"/>
              <w:ind w:left="249" w:right="-115" w:hanging="249"/>
              <w:rPr>
                <w:sz w:val="20"/>
              </w:rPr>
            </w:pPr>
            <w:r w:rsidRPr="004F0992">
              <w:rPr>
                <w:sz w:val="20"/>
              </w:rPr>
              <w:t xml:space="preserve">Debenture amounting to Baht </w:t>
            </w:r>
            <w:r w:rsidR="0065283C" w:rsidRPr="00AE277C">
              <w:rPr>
                <w:sz w:val="20"/>
                <w:szCs w:val="25"/>
                <w:lang w:val="en-US" w:bidi="th-TH"/>
              </w:rPr>
              <w:t>1,10</w:t>
            </w:r>
            <w:r w:rsidRPr="004F0992">
              <w:rPr>
                <w:sz w:val="20"/>
              </w:rPr>
              <w:t xml:space="preserve">0 million with a tenor of </w:t>
            </w:r>
            <w:r w:rsidRPr="004F0992">
              <w:rPr>
                <w:sz w:val="20"/>
              </w:rPr>
              <w:br/>
            </w:r>
            <w:r w:rsidR="0065283C" w:rsidRPr="004F0992">
              <w:rPr>
                <w:sz w:val="20"/>
              </w:rPr>
              <w:t>2</w:t>
            </w:r>
            <w:r w:rsidRPr="004F0992">
              <w:rPr>
                <w:sz w:val="20"/>
              </w:rPr>
              <w:t xml:space="preserve"> years 3 days, maturing in Ma</w:t>
            </w:r>
            <w:r w:rsidR="0065283C" w:rsidRPr="004F0992">
              <w:rPr>
                <w:sz w:val="20"/>
              </w:rPr>
              <w:t>y</w:t>
            </w:r>
            <w:r w:rsidRPr="004F0992">
              <w:rPr>
                <w:sz w:val="20"/>
              </w:rPr>
              <w:t xml:space="preserve"> 202</w:t>
            </w:r>
            <w:r w:rsidR="0065283C" w:rsidRPr="004F0992">
              <w:rPr>
                <w:sz w:val="20"/>
              </w:rPr>
              <w:t>3</w:t>
            </w:r>
            <w:r w:rsidRPr="004F0992">
              <w:rPr>
                <w:sz w:val="20"/>
              </w:rPr>
              <w:t>, bearing interest at a fixed rate, payable every 3 months</w:t>
            </w:r>
          </w:p>
        </w:tc>
        <w:tc>
          <w:tcPr>
            <w:tcW w:w="1527" w:type="dxa"/>
            <w:vAlign w:val="bottom"/>
          </w:tcPr>
          <w:p w14:paraId="2CEB85E4" w14:textId="03A66A00" w:rsidR="008307A5" w:rsidRPr="00DD24E9" w:rsidRDefault="0021139F" w:rsidP="008307A5">
            <w:pPr>
              <w:tabs>
                <w:tab w:val="decimal" w:pos="1062"/>
              </w:tabs>
              <w:spacing w:line="240" w:lineRule="atLeast"/>
              <w:ind w:right="57"/>
              <w:jc w:val="right"/>
              <w:rPr>
                <w:sz w:val="20"/>
                <w:lang w:val="en-US"/>
              </w:rPr>
            </w:pPr>
            <w:r w:rsidRPr="004F0992">
              <w:rPr>
                <w:sz w:val="20"/>
                <w:lang w:val="en-US"/>
              </w:rPr>
              <w:t>1</w:t>
            </w:r>
            <w:r w:rsidR="008307A5" w:rsidRPr="004F0992">
              <w:rPr>
                <w:sz w:val="20"/>
                <w:lang w:val="en-US"/>
              </w:rPr>
              <w:t>,</w:t>
            </w:r>
            <w:r w:rsidRPr="004F0992">
              <w:rPr>
                <w:sz w:val="20"/>
                <w:lang w:val="en-US"/>
              </w:rPr>
              <w:t>1</w:t>
            </w:r>
            <w:r w:rsidR="008307A5" w:rsidRPr="004F0992">
              <w:rPr>
                <w:sz w:val="20"/>
                <w:lang w:val="en-US"/>
              </w:rPr>
              <w:t>00</w:t>
            </w:r>
            <w:r w:rsidR="00B26C27" w:rsidRPr="004F0992">
              <w:rPr>
                <w:sz w:val="20"/>
                <w:lang w:val="en-US"/>
              </w:rPr>
              <w:t>,000</w:t>
            </w:r>
          </w:p>
        </w:tc>
        <w:tc>
          <w:tcPr>
            <w:tcW w:w="1533" w:type="dxa"/>
            <w:vAlign w:val="bottom"/>
          </w:tcPr>
          <w:p w14:paraId="627C4123" w14:textId="6711DF70" w:rsidR="008307A5" w:rsidRPr="004F0992" w:rsidRDefault="008307A5" w:rsidP="008307A5">
            <w:pPr>
              <w:tabs>
                <w:tab w:val="decimal" w:pos="1145"/>
              </w:tabs>
              <w:spacing w:line="240" w:lineRule="auto"/>
              <w:rPr>
                <w:sz w:val="20"/>
                <w:cs/>
                <w:lang w:bidi="th-TH"/>
              </w:rPr>
            </w:pPr>
            <w:r w:rsidRPr="00AE277C">
              <w:rPr>
                <w:sz w:val="20"/>
                <w:cs/>
                <w:lang w:bidi="th-TH"/>
              </w:rPr>
              <w:t>-</w:t>
            </w:r>
          </w:p>
        </w:tc>
      </w:tr>
      <w:tr w:rsidR="008307A5" w:rsidRPr="004F0992" w14:paraId="37AAA18A" w14:textId="77777777" w:rsidTr="009E18FA">
        <w:tc>
          <w:tcPr>
            <w:tcW w:w="540" w:type="dxa"/>
          </w:tcPr>
          <w:p w14:paraId="3E80568A" w14:textId="31D8B874" w:rsidR="008307A5" w:rsidRPr="004F0992" w:rsidRDefault="008307A5" w:rsidP="008307A5">
            <w:pPr>
              <w:spacing w:line="240" w:lineRule="auto"/>
              <w:ind w:left="-18"/>
              <w:rPr>
                <w:sz w:val="20"/>
                <w:lang w:bidi="th-TH"/>
              </w:rPr>
            </w:pPr>
            <w:r w:rsidRPr="004F0992">
              <w:rPr>
                <w:sz w:val="20"/>
              </w:rPr>
              <w:t>3</w:t>
            </w:r>
            <w:r w:rsidRPr="004F0992">
              <w:rPr>
                <w:sz w:val="20"/>
                <w:cs/>
                <w:lang w:bidi="th-TH"/>
              </w:rPr>
              <w:t>6</w:t>
            </w:r>
          </w:p>
        </w:tc>
        <w:tc>
          <w:tcPr>
            <w:tcW w:w="5583" w:type="dxa"/>
          </w:tcPr>
          <w:p w14:paraId="5C84C5F8" w14:textId="1D16BAC4" w:rsidR="008307A5" w:rsidRPr="004F0992" w:rsidRDefault="008307A5" w:rsidP="008307A5">
            <w:pPr>
              <w:spacing w:line="240" w:lineRule="atLeast"/>
              <w:ind w:left="249" w:right="-115" w:hanging="249"/>
              <w:rPr>
                <w:sz w:val="20"/>
              </w:rPr>
            </w:pPr>
            <w:r w:rsidRPr="004F0992">
              <w:rPr>
                <w:sz w:val="20"/>
              </w:rPr>
              <w:t xml:space="preserve">Debenture amounting to Baht </w:t>
            </w:r>
            <w:r w:rsidR="00430C46" w:rsidRPr="004F0992">
              <w:rPr>
                <w:sz w:val="20"/>
              </w:rPr>
              <w:t>1,6</w:t>
            </w:r>
            <w:r w:rsidRPr="004F0992">
              <w:rPr>
                <w:sz w:val="20"/>
              </w:rPr>
              <w:t xml:space="preserve">00 million with a tenor of </w:t>
            </w:r>
            <w:r w:rsidRPr="004F0992">
              <w:rPr>
                <w:sz w:val="20"/>
              </w:rPr>
              <w:br/>
              <w:t xml:space="preserve">3 years </w:t>
            </w:r>
            <w:r w:rsidR="00430C46" w:rsidRPr="004F0992">
              <w:rPr>
                <w:sz w:val="20"/>
              </w:rPr>
              <w:t>1</w:t>
            </w:r>
            <w:r w:rsidRPr="004F0992">
              <w:rPr>
                <w:sz w:val="20"/>
              </w:rPr>
              <w:t xml:space="preserve"> days, maturing in Ma</w:t>
            </w:r>
            <w:r w:rsidR="00430C46" w:rsidRPr="004F0992">
              <w:rPr>
                <w:sz w:val="20"/>
              </w:rPr>
              <w:t>y</w:t>
            </w:r>
            <w:r w:rsidRPr="004F0992">
              <w:rPr>
                <w:sz w:val="20"/>
              </w:rPr>
              <w:t xml:space="preserve"> 2024, bearing interest at a fixed rate, payable every 3 months</w:t>
            </w:r>
          </w:p>
        </w:tc>
        <w:tc>
          <w:tcPr>
            <w:tcW w:w="1527" w:type="dxa"/>
            <w:vAlign w:val="bottom"/>
          </w:tcPr>
          <w:p w14:paraId="6CABB320" w14:textId="6B62D960" w:rsidR="008307A5" w:rsidRPr="00DD24E9" w:rsidRDefault="00430C46" w:rsidP="008307A5">
            <w:pPr>
              <w:tabs>
                <w:tab w:val="decimal" w:pos="1062"/>
              </w:tabs>
              <w:spacing w:line="240" w:lineRule="atLeast"/>
              <w:ind w:right="57"/>
              <w:jc w:val="right"/>
              <w:rPr>
                <w:sz w:val="20"/>
                <w:lang w:val="en-US"/>
              </w:rPr>
            </w:pPr>
            <w:r w:rsidRPr="004F0992">
              <w:rPr>
                <w:sz w:val="20"/>
                <w:lang w:val="en-US"/>
              </w:rPr>
              <w:t>1,6</w:t>
            </w:r>
            <w:r w:rsidR="008307A5" w:rsidRPr="004F0992">
              <w:rPr>
                <w:sz w:val="20"/>
                <w:lang w:val="en-US"/>
              </w:rPr>
              <w:t>00,000</w:t>
            </w:r>
          </w:p>
        </w:tc>
        <w:tc>
          <w:tcPr>
            <w:tcW w:w="1533" w:type="dxa"/>
            <w:vAlign w:val="bottom"/>
          </w:tcPr>
          <w:p w14:paraId="1203D262" w14:textId="6B92A1E8" w:rsidR="008307A5" w:rsidRPr="004F0992" w:rsidRDefault="008307A5" w:rsidP="008307A5">
            <w:pPr>
              <w:tabs>
                <w:tab w:val="decimal" w:pos="1145"/>
              </w:tabs>
              <w:spacing w:line="240" w:lineRule="auto"/>
              <w:rPr>
                <w:sz w:val="20"/>
                <w:cs/>
                <w:lang w:bidi="th-TH"/>
              </w:rPr>
            </w:pPr>
            <w:r w:rsidRPr="00AE277C">
              <w:rPr>
                <w:sz w:val="20"/>
                <w:cs/>
                <w:lang w:bidi="th-TH"/>
              </w:rPr>
              <w:t>-</w:t>
            </w:r>
          </w:p>
        </w:tc>
      </w:tr>
      <w:tr w:rsidR="008307A5" w:rsidRPr="004F0992" w14:paraId="06CAE1BF" w14:textId="77777777" w:rsidTr="009E18FA">
        <w:tc>
          <w:tcPr>
            <w:tcW w:w="540" w:type="dxa"/>
          </w:tcPr>
          <w:p w14:paraId="0EBCE90A" w14:textId="5A8651A9" w:rsidR="008307A5" w:rsidRPr="004F0992" w:rsidRDefault="008307A5" w:rsidP="008307A5">
            <w:pPr>
              <w:spacing w:line="240" w:lineRule="auto"/>
              <w:ind w:left="-18"/>
              <w:rPr>
                <w:sz w:val="20"/>
                <w:lang w:bidi="th-TH"/>
              </w:rPr>
            </w:pPr>
            <w:r w:rsidRPr="004F0992">
              <w:rPr>
                <w:sz w:val="20"/>
              </w:rPr>
              <w:t>3</w:t>
            </w:r>
            <w:r w:rsidRPr="004F0992">
              <w:rPr>
                <w:sz w:val="20"/>
                <w:cs/>
                <w:lang w:bidi="th-TH"/>
              </w:rPr>
              <w:t>7</w:t>
            </w:r>
          </w:p>
        </w:tc>
        <w:tc>
          <w:tcPr>
            <w:tcW w:w="5583" w:type="dxa"/>
          </w:tcPr>
          <w:p w14:paraId="0044DDBB" w14:textId="1F214C80" w:rsidR="008307A5" w:rsidRPr="004F0992" w:rsidRDefault="008307A5" w:rsidP="008307A5">
            <w:pPr>
              <w:spacing w:line="240" w:lineRule="atLeast"/>
              <w:ind w:left="249" w:right="-115" w:hanging="249"/>
              <w:rPr>
                <w:sz w:val="20"/>
              </w:rPr>
            </w:pPr>
            <w:r w:rsidRPr="004F0992">
              <w:rPr>
                <w:sz w:val="20"/>
              </w:rPr>
              <w:t xml:space="preserve">Debenture amounting to Baht </w:t>
            </w:r>
            <w:r w:rsidR="005B1CFC" w:rsidRPr="004F0992">
              <w:rPr>
                <w:sz w:val="20"/>
              </w:rPr>
              <w:t>8</w:t>
            </w:r>
            <w:r w:rsidRPr="004F0992">
              <w:rPr>
                <w:sz w:val="20"/>
              </w:rPr>
              <w:t xml:space="preserve">00 million with a tenor of </w:t>
            </w:r>
            <w:r w:rsidRPr="004F0992">
              <w:rPr>
                <w:sz w:val="20"/>
              </w:rPr>
              <w:br/>
            </w:r>
            <w:r w:rsidR="005B1CFC" w:rsidRPr="004F0992">
              <w:rPr>
                <w:sz w:val="20"/>
              </w:rPr>
              <w:t>4</w:t>
            </w:r>
            <w:r w:rsidRPr="004F0992">
              <w:rPr>
                <w:sz w:val="20"/>
              </w:rPr>
              <w:t xml:space="preserve"> years, maturing in Ma</w:t>
            </w:r>
            <w:r w:rsidR="0032692E" w:rsidRPr="004F0992">
              <w:rPr>
                <w:sz w:val="20"/>
              </w:rPr>
              <w:t>y</w:t>
            </w:r>
            <w:r w:rsidRPr="004F0992">
              <w:rPr>
                <w:sz w:val="20"/>
              </w:rPr>
              <w:t xml:space="preserve"> 202</w:t>
            </w:r>
            <w:r w:rsidR="0032692E" w:rsidRPr="004F0992">
              <w:rPr>
                <w:sz w:val="20"/>
              </w:rPr>
              <w:t>5</w:t>
            </w:r>
            <w:r w:rsidRPr="004F0992">
              <w:rPr>
                <w:sz w:val="20"/>
              </w:rPr>
              <w:t>, bearing interest at a fixed rate, payable every 3 months</w:t>
            </w:r>
          </w:p>
        </w:tc>
        <w:tc>
          <w:tcPr>
            <w:tcW w:w="1527" w:type="dxa"/>
            <w:vAlign w:val="bottom"/>
          </w:tcPr>
          <w:p w14:paraId="6CFB1224" w14:textId="65555523" w:rsidR="008307A5" w:rsidRPr="004F0992" w:rsidRDefault="005221F2" w:rsidP="008307A5">
            <w:pPr>
              <w:tabs>
                <w:tab w:val="decimal" w:pos="1062"/>
              </w:tabs>
              <w:spacing w:line="240" w:lineRule="atLeast"/>
              <w:ind w:right="57"/>
              <w:jc w:val="right"/>
              <w:rPr>
                <w:sz w:val="20"/>
                <w:lang w:val="en-US"/>
              </w:rPr>
            </w:pPr>
            <w:r w:rsidRPr="004F0992">
              <w:rPr>
                <w:sz w:val="20"/>
                <w:lang w:val="en-US"/>
              </w:rPr>
              <w:t>8</w:t>
            </w:r>
            <w:r w:rsidR="008307A5" w:rsidRPr="004F0992">
              <w:rPr>
                <w:sz w:val="20"/>
                <w:lang w:val="en-US"/>
              </w:rPr>
              <w:t>00,000</w:t>
            </w:r>
          </w:p>
        </w:tc>
        <w:tc>
          <w:tcPr>
            <w:tcW w:w="1533" w:type="dxa"/>
            <w:vAlign w:val="bottom"/>
          </w:tcPr>
          <w:p w14:paraId="76F3ECA8" w14:textId="0913FC4D" w:rsidR="008307A5" w:rsidRPr="004F0992" w:rsidRDefault="008307A5" w:rsidP="008307A5">
            <w:pPr>
              <w:tabs>
                <w:tab w:val="decimal" w:pos="1145"/>
              </w:tabs>
              <w:spacing w:line="240" w:lineRule="auto"/>
              <w:rPr>
                <w:sz w:val="20"/>
                <w:cs/>
                <w:lang w:bidi="th-TH"/>
              </w:rPr>
            </w:pPr>
            <w:r w:rsidRPr="00AE277C">
              <w:rPr>
                <w:sz w:val="20"/>
                <w:cs/>
                <w:lang w:bidi="th-TH"/>
              </w:rPr>
              <w:t>-</w:t>
            </w:r>
          </w:p>
        </w:tc>
      </w:tr>
      <w:tr w:rsidR="008307A5" w:rsidRPr="004F0992" w14:paraId="016B4183" w14:textId="77777777" w:rsidTr="009E18FA">
        <w:tc>
          <w:tcPr>
            <w:tcW w:w="540" w:type="dxa"/>
          </w:tcPr>
          <w:p w14:paraId="7E6CD93E" w14:textId="4F605BE8" w:rsidR="008307A5" w:rsidRPr="004F0992" w:rsidRDefault="008307A5" w:rsidP="008307A5">
            <w:pPr>
              <w:spacing w:line="240" w:lineRule="auto"/>
              <w:ind w:left="-18"/>
              <w:rPr>
                <w:sz w:val="20"/>
                <w:lang w:bidi="th-TH"/>
              </w:rPr>
            </w:pPr>
            <w:r w:rsidRPr="004F0992">
              <w:rPr>
                <w:sz w:val="20"/>
              </w:rPr>
              <w:t>3</w:t>
            </w:r>
            <w:r w:rsidRPr="004F0992">
              <w:rPr>
                <w:sz w:val="20"/>
                <w:cs/>
                <w:lang w:bidi="th-TH"/>
              </w:rPr>
              <w:t>8</w:t>
            </w:r>
          </w:p>
        </w:tc>
        <w:tc>
          <w:tcPr>
            <w:tcW w:w="5583" w:type="dxa"/>
          </w:tcPr>
          <w:p w14:paraId="30D724AC" w14:textId="2CEC6F4A" w:rsidR="008307A5" w:rsidRPr="004F0992" w:rsidRDefault="008307A5" w:rsidP="008307A5">
            <w:pPr>
              <w:spacing w:line="240" w:lineRule="atLeast"/>
              <w:ind w:left="249" w:right="-115" w:hanging="249"/>
              <w:rPr>
                <w:sz w:val="20"/>
              </w:rPr>
            </w:pPr>
            <w:r w:rsidRPr="004F0992">
              <w:rPr>
                <w:sz w:val="20"/>
              </w:rPr>
              <w:t xml:space="preserve">Debenture amounting to Baht 500 million with a tenor of </w:t>
            </w:r>
            <w:r w:rsidRPr="004F0992">
              <w:rPr>
                <w:sz w:val="20"/>
              </w:rPr>
              <w:br/>
            </w:r>
            <w:r w:rsidR="00843CFC" w:rsidRPr="004F0992">
              <w:rPr>
                <w:sz w:val="20"/>
              </w:rPr>
              <w:t>4</w:t>
            </w:r>
            <w:r w:rsidRPr="004F0992">
              <w:rPr>
                <w:sz w:val="20"/>
              </w:rPr>
              <w:t xml:space="preserve"> years </w:t>
            </w:r>
            <w:r w:rsidR="00843CFC" w:rsidRPr="004F0992">
              <w:rPr>
                <w:sz w:val="20"/>
              </w:rPr>
              <w:t>11 months 29</w:t>
            </w:r>
            <w:r w:rsidRPr="004F0992">
              <w:rPr>
                <w:sz w:val="20"/>
              </w:rPr>
              <w:t xml:space="preserve"> days, maturing in Ma</w:t>
            </w:r>
            <w:r w:rsidR="00483D22" w:rsidRPr="004F0992">
              <w:rPr>
                <w:sz w:val="20"/>
              </w:rPr>
              <w:t>y</w:t>
            </w:r>
            <w:r w:rsidRPr="004F0992">
              <w:rPr>
                <w:sz w:val="20"/>
              </w:rPr>
              <w:t xml:space="preserve"> 202</w:t>
            </w:r>
            <w:r w:rsidR="00483D22" w:rsidRPr="004F0992">
              <w:rPr>
                <w:sz w:val="20"/>
              </w:rPr>
              <w:t>6</w:t>
            </w:r>
            <w:r w:rsidRPr="004F0992">
              <w:rPr>
                <w:sz w:val="20"/>
              </w:rPr>
              <w:t>, bearing interest at a fixed rate, payable every 3 months</w:t>
            </w:r>
          </w:p>
        </w:tc>
        <w:tc>
          <w:tcPr>
            <w:tcW w:w="1527" w:type="dxa"/>
            <w:vAlign w:val="bottom"/>
          </w:tcPr>
          <w:p w14:paraId="48A6ABC8" w14:textId="08A305B5" w:rsidR="008307A5" w:rsidRPr="00DD24E9" w:rsidRDefault="008307A5" w:rsidP="00DD24E9">
            <w:pPr>
              <w:pBdr>
                <w:bottom w:val="single" w:sz="4" w:space="1" w:color="auto"/>
              </w:pBdr>
              <w:tabs>
                <w:tab w:val="decimal" w:pos="1062"/>
              </w:tabs>
              <w:spacing w:line="240" w:lineRule="atLeast"/>
              <w:ind w:right="57"/>
              <w:jc w:val="right"/>
              <w:rPr>
                <w:sz w:val="20"/>
                <w:lang w:val="en-US"/>
              </w:rPr>
            </w:pPr>
            <w:r w:rsidRPr="004F0992">
              <w:rPr>
                <w:sz w:val="20"/>
                <w:lang w:val="en-US"/>
              </w:rPr>
              <w:t>500,000</w:t>
            </w:r>
          </w:p>
        </w:tc>
        <w:tc>
          <w:tcPr>
            <w:tcW w:w="1533" w:type="dxa"/>
            <w:vAlign w:val="bottom"/>
          </w:tcPr>
          <w:p w14:paraId="3D18F491" w14:textId="4F8B3275" w:rsidR="008307A5" w:rsidRPr="004F0992" w:rsidRDefault="008307A5" w:rsidP="008307A5">
            <w:pPr>
              <w:pBdr>
                <w:bottom w:val="single" w:sz="4" w:space="1" w:color="auto"/>
              </w:pBdr>
              <w:tabs>
                <w:tab w:val="decimal" w:pos="1145"/>
              </w:tabs>
              <w:spacing w:line="240" w:lineRule="auto"/>
              <w:rPr>
                <w:sz w:val="20"/>
              </w:rPr>
            </w:pPr>
            <w:r w:rsidRPr="00AE277C">
              <w:rPr>
                <w:sz w:val="20"/>
                <w:cs/>
                <w:lang w:bidi="th-TH"/>
              </w:rPr>
              <w:t>-</w:t>
            </w:r>
          </w:p>
        </w:tc>
      </w:tr>
      <w:tr w:rsidR="00B76223" w:rsidRPr="004F0992" w14:paraId="70F84B0E" w14:textId="77777777" w:rsidTr="00D547E2">
        <w:tc>
          <w:tcPr>
            <w:tcW w:w="6123" w:type="dxa"/>
            <w:gridSpan w:val="2"/>
          </w:tcPr>
          <w:p w14:paraId="3ECE8100" w14:textId="43EE9794" w:rsidR="00B76223" w:rsidRPr="004F0992" w:rsidRDefault="00B76223" w:rsidP="00B76223">
            <w:pPr>
              <w:spacing w:line="240" w:lineRule="auto"/>
              <w:ind w:left="-24" w:right="78" w:firstLine="24"/>
              <w:rPr>
                <w:b/>
                <w:bCs/>
                <w:sz w:val="20"/>
              </w:rPr>
            </w:pPr>
            <w:r w:rsidRPr="004F0992">
              <w:rPr>
                <w:b/>
                <w:bCs/>
                <w:sz w:val="20"/>
              </w:rPr>
              <w:t>Total</w:t>
            </w:r>
          </w:p>
        </w:tc>
        <w:tc>
          <w:tcPr>
            <w:tcW w:w="1527" w:type="dxa"/>
          </w:tcPr>
          <w:p w14:paraId="1337B3D8" w14:textId="60A22976" w:rsidR="00B76223" w:rsidRPr="004F0992" w:rsidRDefault="00B76223" w:rsidP="00A631A4">
            <w:pPr>
              <w:tabs>
                <w:tab w:val="decimal" w:pos="1062"/>
              </w:tabs>
              <w:spacing w:line="240" w:lineRule="atLeast"/>
              <w:ind w:right="70"/>
              <w:jc w:val="right"/>
              <w:rPr>
                <w:b/>
                <w:bCs/>
                <w:sz w:val="20"/>
              </w:rPr>
            </w:pPr>
            <w:r w:rsidRPr="004F0992">
              <w:rPr>
                <w:b/>
                <w:bCs/>
                <w:sz w:val="20"/>
              </w:rPr>
              <w:t>43,742,800</w:t>
            </w:r>
          </w:p>
        </w:tc>
        <w:tc>
          <w:tcPr>
            <w:tcW w:w="1533" w:type="dxa"/>
            <w:vAlign w:val="bottom"/>
          </w:tcPr>
          <w:p w14:paraId="5AFB2CF3" w14:textId="0ABD67AD" w:rsidR="00B76223" w:rsidRPr="004F0992" w:rsidRDefault="00B76223" w:rsidP="00B76223">
            <w:pPr>
              <w:tabs>
                <w:tab w:val="decimal" w:pos="1145"/>
              </w:tabs>
              <w:spacing w:line="240" w:lineRule="auto"/>
              <w:rPr>
                <w:b/>
                <w:bCs/>
                <w:sz w:val="20"/>
              </w:rPr>
            </w:pPr>
            <w:r w:rsidRPr="004F0992">
              <w:rPr>
                <w:b/>
                <w:bCs/>
                <w:sz w:val="20"/>
              </w:rPr>
              <w:t>38,575,800</w:t>
            </w:r>
          </w:p>
        </w:tc>
      </w:tr>
      <w:tr w:rsidR="00B76223" w:rsidRPr="004F0992" w14:paraId="0664ACBD" w14:textId="77777777" w:rsidTr="009E18FA">
        <w:tc>
          <w:tcPr>
            <w:tcW w:w="6123" w:type="dxa"/>
            <w:gridSpan w:val="2"/>
          </w:tcPr>
          <w:p w14:paraId="1F5DA9CB" w14:textId="627A083C" w:rsidR="00B76223" w:rsidRPr="004F0992" w:rsidRDefault="00B76223" w:rsidP="00B76223">
            <w:pPr>
              <w:spacing w:line="240" w:lineRule="auto"/>
              <w:ind w:left="-24" w:right="78" w:firstLine="24"/>
              <w:rPr>
                <w:sz w:val="20"/>
              </w:rPr>
            </w:pPr>
            <w:r w:rsidRPr="004F0992">
              <w:rPr>
                <w:i/>
                <w:iCs/>
                <w:sz w:val="20"/>
              </w:rPr>
              <w:t>Less</w:t>
            </w:r>
            <w:r w:rsidRPr="00AE277C">
              <w:rPr>
                <w:sz w:val="20"/>
                <w:cs/>
                <w:lang w:bidi="th-TH"/>
              </w:rPr>
              <w:t xml:space="preserve"> </w:t>
            </w:r>
            <w:r w:rsidRPr="004F0992">
              <w:rPr>
                <w:sz w:val="20"/>
              </w:rPr>
              <w:t>deferred issuing costs</w:t>
            </w:r>
          </w:p>
        </w:tc>
        <w:tc>
          <w:tcPr>
            <w:tcW w:w="1527" w:type="dxa"/>
            <w:vAlign w:val="bottom"/>
          </w:tcPr>
          <w:p w14:paraId="67479B73" w14:textId="481D769F" w:rsidR="00B76223" w:rsidRPr="004F0992" w:rsidRDefault="00B76223" w:rsidP="00B76223">
            <w:pPr>
              <w:pBdr>
                <w:bottom w:val="single" w:sz="4" w:space="1" w:color="auto"/>
              </w:pBdr>
              <w:tabs>
                <w:tab w:val="decimal" w:pos="1239"/>
              </w:tabs>
              <w:spacing w:line="240" w:lineRule="auto"/>
              <w:rPr>
                <w:sz w:val="20"/>
                <w:lang w:val="en-US"/>
              </w:rPr>
            </w:pPr>
            <w:r w:rsidRPr="00AE277C">
              <w:rPr>
                <w:sz w:val="20"/>
                <w:cs/>
                <w:lang w:bidi="th-TH"/>
              </w:rPr>
              <w:t>(</w:t>
            </w:r>
            <w:r w:rsidRPr="004F0992">
              <w:rPr>
                <w:sz w:val="20"/>
              </w:rPr>
              <w:t>119,460</w:t>
            </w:r>
            <w:r w:rsidRPr="00AE277C">
              <w:rPr>
                <w:sz w:val="20"/>
                <w:cs/>
                <w:lang w:bidi="th-TH"/>
              </w:rPr>
              <w:t>)</w:t>
            </w:r>
          </w:p>
        </w:tc>
        <w:tc>
          <w:tcPr>
            <w:tcW w:w="1533" w:type="dxa"/>
            <w:vAlign w:val="bottom"/>
          </w:tcPr>
          <w:p w14:paraId="4123684A" w14:textId="03F225E1" w:rsidR="00B76223" w:rsidRPr="004F0992" w:rsidRDefault="00B76223" w:rsidP="00B76223">
            <w:pPr>
              <w:pBdr>
                <w:bottom w:val="single" w:sz="4" w:space="1" w:color="auto"/>
              </w:pBdr>
              <w:tabs>
                <w:tab w:val="decimal" w:pos="1145"/>
              </w:tabs>
              <w:spacing w:line="240" w:lineRule="auto"/>
              <w:rPr>
                <w:sz w:val="20"/>
              </w:rPr>
            </w:pPr>
            <w:r w:rsidRPr="00AE277C">
              <w:rPr>
                <w:sz w:val="20"/>
                <w:cs/>
                <w:lang w:bidi="th-TH"/>
              </w:rPr>
              <w:t>(</w:t>
            </w:r>
            <w:r w:rsidRPr="004F0992">
              <w:rPr>
                <w:sz w:val="20"/>
              </w:rPr>
              <w:t>122,959</w:t>
            </w:r>
            <w:r w:rsidRPr="00AE277C">
              <w:rPr>
                <w:sz w:val="20"/>
                <w:cs/>
                <w:lang w:bidi="th-TH"/>
              </w:rPr>
              <w:t>)</w:t>
            </w:r>
          </w:p>
        </w:tc>
      </w:tr>
      <w:tr w:rsidR="00B76223" w:rsidRPr="004F0992" w14:paraId="18E46098" w14:textId="77777777" w:rsidTr="009E18FA">
        <w:tc>
          <w:tcPr>
            <w:tcW w:w="6123" w:type="dxa"/>
            <w:gridSpan w:val="2"/>
          </w:tcPr>
          <w:p w14:paraId="033E3EC6" w14:textId="403783D1" w:rsidR="00B76223" w:rsidRPr="004F0992" w:rsidRDefault="00B76223" w:rsidP="00B76223">
            <w:pPr>
              <w:spacing w:line="240" w:lineRule="auto"/>
              <w:ind w:left="-24" w:right="78" w:firstLine="24"/>
              <w:rPr>
                <w:b/>
                <w:bCs/>
                <w:sz w:val="20"/>
              </w:rPr>
            </w:pPr>
            <w:r w:rsidRPr="004F0992">
              <w:rPr>
                <w:b/>
                <w:bCs/>
                <w:sz w:val="20"/>
              </w:rPr>
              <w:t>Net</w:t>
            </w:r>
          </w:p>
        </w:tc>
        <w:tc>
          <w:tcPr>
            <w:tcW w:w="1527" w:type="dxa"/>
            <w:vAlign w:val="bottom"/>
          </w:tcPr>
          <w:p w14:paraId="05FAF1B3" w14:textId="2D5C9B0A" w:rsidR="00B76223" w:rsidRPr="004F0992" w:rsidRDefault="00B76223" w:rsidP="00B76223">
            <w:pPr>
              <w:pBdr>
                <w:bottom w:val="double" w:sz="4" w:space="1" w:color="auto"/>
              </w:pBdr>
              <w:tabs>
                <w:tab w:val="decimal" w:pos="1239"/>
              </w:tabs>
              <w:spacing w:line="240" w:lineRule="auto"/>
              <w:rPr>
                <w:b/>
                <w:bCs/>
                <w:sz w:val="20"/>
              </w:rPr>
            </w:pPr>
            <w:r w:rsidRPr="004F0992">
              <w:rPr>
                <w:b/>
                <w:bCs/>
                <w:sz w:val="20"/>
              </w:rPr>
              <w:t>43,623,340</w:t>
            </w:r>
          </w:p>
        </w:tc>
        <w:tc>
          <w:tcPr>
            <w:tcW w:w="1533" w:type="dxa"/>
            <w:vAlign w:val="bottom"/>
          </w:tcPr>
          <w:p w14:paraId="07170340" w14:textId="133ADF5C" w:rsidR="00B76223" w:rsidRPr="004F0992" w:rsidRDefault="00B76223" w:rsidP="00B76223">
            <w:pPr>
              <w:pBdr>
                <w:bottom w:val="double" w:sz="4" w:space="1" w:color="auto"/>
              </w:pBdr>
              <w:tabs>
                <w:tab w:val="decimal" w:pos="1145"/>
              </w:tabs>
              <w:spacing w:line="240" w:lineRule="auto"/>
              <w:rPr>
                <w:b/>
                <w:bCs/>
                <w:sz w:val="20"/>
              </w:rPr>
            </w:pPr>
            <w:r w:rsidRPr="004F0992">
              <w:rPr>
                <w:b/>
                <w:bCs/>
                <w:sz w:val="20"/>
              </w:rPr>
              <w:t>38,452,841</w:t>
            </w:r>
          </w:p>
        </w:tc>
      </w:tr>
      <w:tr w:rsidR="00B76223" w:rsidRPr="004F0992" w14:paraId="4E2F6AD4" w14:textId="77777777" w:rsidTr="009E18FA">
        <w:tc>
          <w:tcPr>
            <w:tcW w:w="6123" w:type="dxa"/>
            <w:gridSpan w:val="2"/>
          </w:tcPr>
          <w:p w14:paraId="0F50A6DC" w14:textId="77777777" w:rsidR="00B76223" w:rsidRPr="004F0992" w:rsidRDefault="00B76223" w:rsidP="00B76223">
            <w:pPr>
              <w:spacing w:line="240" w:lineRule="auto"/>
              <w:ind w:left="-24" w:right="78" w:firstLine="24"/>
              <w:rPr>
                <w:sz w:val="20"/>
              </w:rPr>
            </w:pPr>
          </w:p>
        </w:tc>
        <w:tc>
          <w:tcPr>
            <w:tcW w:w="1527" w:type="dxa"/>
            <w:vAlign w:val="bottom"/>
          </w:tcPr>
          <w:p w14:paraId="241DEF36" w14:textId="77777777" w:rsidR="00B76223" w:rsidRPr="004F0992" w:rsidRDefault="00B76223" w:rsidP="00B76223">
            <w:pPr>
              <w:tabs>
                <w:tab w:val="decimal" w:pos="1239"/>
              </w:tabs>
              <w:spacing w:line="240" w:lineRule="auto"/>
              <w:rPr>
                <w:sz w:val="20"/>
              </w:rPr>
            </w:pPr>
          </w:p>
        </w:tc>
        <w:tc>
          <w:tcPr>
            <w:tcW w:w="1533" w:type="dxa"/>
            <w:vAlign w:val="bottom"/>
          </w:tcPr>
          <w:p w14:paraId="2B6EA151" w14:textId="77777777" w:rsidR="00B76223" w:rsidRPr="004F0992" w:rsidRDefault="00B76223" w:rsidP="00B76223">
            <w:pPr>
              <w:tabs>
                <w:tab w:val="decimal" w:pos="1314"/>
              </w:tabs>
              <w:spacing w:line="240" w:lineRule="auto"/>
              <w:rPr>
                <w:sz w:val="20"/>
              </w:rPr>
            </w:pPr>
          </w:p>
        </w:tc>
      </w:tr>
      <w:tr w:rsidR="006E278B" w:rsidRPr="004F0992" w14:paraId="06881424" w14:textId="77777777" w:rsidTr="009E18FA">
        <w:tc>
          <w:tcPr>
            <w:tcW w:w="6123" w:type="dxa"/>
            <w:gridSpan w:val="2"/>
          </w:tcPr>
          <w:p w14:paraId="514D84B6" w14:textId="2C6ED02E" w:rsidR="006E278B" w:rsidRPr="004F0992" w:rsidRDefault="006E278B" w:rsidP="006E278B">
            <w:pPr>
              <w:spacing w:line="240" w:lineRule="auto"/>
              <w:ind w:left="-24" w:right="78" w:firstLine="24"/>
              <w:rPr>
                <w:sz w:val="20"/>
              </w:rPr>
            </w:pPr>
            <w:r w:rsidRPr="004F0992">
              <w:rPr>
                <w:sz w:val="20"/>
              </w:rPr>
              <w:t>Current portion</w:t>
            </w:r>
          </w:p>
        </w:tc>
        <w:tc>
          <w:tcPr>
            <w:tcW w:w="1527" w:type="dxa"/>
            <w:vAlign w:val="bottom"/>
          </w:tcPr>
          <w:p w14:paraId="25E92CF3" w14:textId="64B2ADAC" w:rsidR="006E278B" w:rsidRPr="004F0992" w:rsidRDefault="006E278B" w:rsidP="006E278B">
            <w:pPr>
              <w:tabs>
                <w:tab w:val="decimal" w:pos="1239"/>
              </w:tabs>
              <w:spacing w:line="240" w:lineRule="auto"/>
              <w:rPr>
                <w:sz w:val="20"/>
              </w:rPr>
            </w:pPr>
            <w:r w:rsidRPr="004F0992">
              <w:rPr>
                <w:sz w:val="20"/>
              </w:rPr>
              <w:t>13,681,755</w:t>
            </w:r>
          </w:p>
        </w:tc>
        <w:tc>
          <w:tcPr>
            <w:tcW w:w="1533" w:type="dxa"/>
            <w:vAlign w:val="bottom"/>
          </w:tcPr>
          <w:p w14:paraId="7D6E2B82" w14:textId="44F83918" w:rsidR="006E278B" w:rsidRPr="004F0992" w:rsidRDefault="006E278B" w:rsidP="006E278B">
            <w:pPr>
              <w:tabs>
                <w:tab w:val="decimal" w:pos="1145"/>
              </w:tabs>
              <w:spacing w:line="240" w:lineRule="auto"/>
              <w:rPr>
                <w:sz w:val="20"/>
              </w:rPr>
            </w:pPr>
            <w:r w:rsidRPr="004F0992">
              <w:rPr>
                <w:sz w:val="20"/>
              </w:rPr>
              <w:t>12,886,772</w:t>
            </w:r>
          </w:p>
        </w:tc>
      </w:tr>
      <w:tr w:rsidR="006E278B" w:rsidRPr="004F0992" w14:paraId="2D5432EC" w14:textId="77777777" w:rsidTr="009E18FA">
        <w:tc>
          <w:tcPr>
            <w:tcW w:w="6123" w:type="dxa"/>
            <w:gridSpan w:val="2"/>
          </w:tcPr>
          <w:p w14:paraId="1561C89C" w14:textId="3E95511E" w:rsidR="006E278B" w:rsidRPr="004F0992" w:rsidRDefault="006E278B" w:rsidP="006E278B">
            <w:pPr>
              <w:spacing w:line="240" w:lineRule="auto"/>
              <w:ind w:left="-24" w:right="78" w:firstLine="24"/>
              <w:rPr>
                <w:sz w:val="20"/>
              </w:rPr>
            </w:pPr>
            <w:r w:rsidRPr="004F0992">
              <w:rPr>
                <w:sz w:val="20"/>
                <w:lang w:val="en-US" w:bidi="th-TH"/>
              </w:rPr>
              <w:t>Non</w:t>
            </w:r>
            <w:r w:rsidRPr="00AE277C">
              <w:rPr>
                <w:sz w:val="20"/>
                <w:cs/>
                <w:lang w:val="en-US" w:bidi="th-TH"/>
              </w:rPr>
              <w:t>-</w:t>
            </w:r>
            <w:r w:rsidRPr="004F0992">
              <w:rPr>
                <w:sz w:val="20"/>
                <w:lang w:val="en-US" w:bidi="th-TH"/>
              </w:rPr>
              <w:t>current portion</w:t>
            </w:r>
          </w:p>
        </w:tc>
        <w:tc>
          <w:tcPr>
            <w:tcW w:w="1527" w:type="dxa"/>
            <w:vAlign w:val="bottom"/>
          </w:tcPr>
          <w:p w14:paraId="6359C9B5" w14:textId="35BD8756" w:rsidR="006E278B" w:rsidRPr="004F0992" w:rsidRDefault="006E278B" w:rsidP="006E278B">
            <w:pPr>
              <w:pBdr>
                <w:bottom w:val="single" w:sz="4" w:space="1" w:color="auto"/>
              </w:pBdr>
              <w:tabs>
                <w:tab w:val="decimal" w:pos="1239"/>
              </w:tabs>
              <w:spacing w:line="240" w:lineRule="auto"/>
              <w:rPr>
                <w:sz w:val="20"/>
              </w:rPr>
            </w:pPr>
            <w:r w:rsidRPr="004F0992">
              <w:rPr>
                <w:sz w:val="20"/>
              </w:rPr>
              <w:t>29,941,585</w:t>
            </w:r>
          </w:p>
        </w:tc>
        <w:tc>
          <w:tcPr>
            <w:tcW w:w="1533" w:type="dxa"/>
            <w:vAlign w:val="bottom"/>
          </w:tcPr>
          <w:p w14:paraId="069C1813" w14:textId="59F49D69" w:rsidR="006E278B" w:rsidRPr="004F0992" w:rsidRDefault="006E278B" w:rsidP="006E278B">
            <w:pPr>
              <w:pBdr>
                <w:bottom w:val="single" w:sz="4" w:space="1" w:color="auto"/>
              </w:pBdr>
              <w:tabs>
                <w:tab w:val="decimal" w:pos="1145"/>
              </w:tabs>
              <w:spacing w:line="240" w:lineRule="auto"/>
              <w:rPr>
                <w:sz w:val="20"/>
              </w:rPr>
            </w:pPr>
            <w:r w:rsidRPr="004F0992">
              <w:rPr>
                <w:sz w:val="20"/>
              </w:rPr>
              <w:t>25,566,069</w:t>
            </w:r>
          </w:p>
        </w:tc>
      </w:tr>
      <w:tr w:rsidR="006E278B" w:rsidRPr="004F0992" w14:paraId="5D246178" w14:textId="77777777" w:rsidTr="009E18FA">
        <w:tc>
          <w:tcPr>
            <w:tcW w:w="6123" w:type="dxa"/>
            <w:gridSpan w:val="2"/>
          </w:tcPr>
          <w:p w14:paraId="75BC5A3F" w14:textId="4F177D4B" w:rsidR="006E278B" w:rsidRPr="004F0992" w:rsidRDefault="006E278B" w:rsidP="006E278B">
            <w:pPr>
              <w:spacing w:line="240" w:lineRule="auto"/>
              <w:ind w:left="-24" w:right="78" w:firstLine="24"/>
              <w:rPr>
                <w:b/>
                <w:bCs/>
                <w:sz w:val="20"/>
              </w:rPr>
            </w:pPr>
            <w:r w:rsidRPr="004F0992">
              <w:rPr>
                <w:b/>
                <w:bCs/>
                <w:sz w:val="20"/>
                <w:lang w:val="en-US" w:bidi="th-TH"/>
              </w:rPr>
              <w:t>Total</w:t>
            </w:r>
          </w:p>
        </w:tc>
        <w:tc>
          <w:tcPr>
            <w:tcW w:w="1527" w:type="dxa"/>
            <w:vAlign w:val="bottom"/>
          </w:tcPr>
          <w:p w14:paraId="55DF23EA" w14:textId="42FDBEA4" w:rsidR="006E278B" w:rsidRPr="004F0992" w:rsidRDefault="006E278B" w:rsidP="006E278B">
            <w:pPr>
              <w:pBdr>
                <w:bottom w:val="double" w:sz="4" w:space="1" w:color="auto"/>
              </w:pBdr>
              <w:tabs>
                <w:tab w:val="decimal" w:pos="1239"/>
              </w:tabs>
              <w:spacing w:line="240" w:lineRule="auto"/>
              <w:rPr>
                <w:b/>
                <w:bCs/>
                <w:sz w:val="20"/>
                <w:lang w:val="en-US"/>
              </w:rPr>
            </w:pPr>
            <w:r w:rsidRPr="004F0992">
              <w:rPr>
                <w:b/>
                <w:bCs/>
                <w:sz w:val="20"/>
              </w:rPr>
              <w:t>43,623,340</w:t>
            </w:r>
          </w:p>
        </w:tc>
        <w:tc>
          <w:tcPr>
            <w:tcW w:w="1533" w:type="dxa"/>
            <w:vAlign w:val="bottom"/>
          </w:tcPr>
          <w:p w14:paraId="6C7199C1" w14:textId="297A311A" w:rsidR="006E278B" w:rsidRPr="004F0992" w:rsidRDefault="006E278B" w:rsidP="006E278B">
            <w:pPr>
              <w:pBdr>
                <w:bottom w:val="double" w:sz="4" w:space="1" w:color="auto"/>
              </w:pBdr>
              <w:tabs>
                <w:tab w:val="decimal" w:pos="1145"/>
              </w:tabs>
              <w:spacing w:line="240" w:lineRule="auto"/>
              <w:rPr>
                <w:b/>
                <w:bCs/>
                <w:sz w:val="20"/>
              </w:rPr>
            </w:pPr>
            <w:r w:rsidRPr="004F0992">
              <w:rPr>
                <w:b/>
                <w:bCs/>
                <w:sz w:val="20"/>
              </w:rPr>
              <w:t>38,452,841</w:t>
            </w:r>
          </w:p>
        </w:tc>
      </w:tr>
    </w:tbl>
    <w:p w14:paraId="141957B3" w14:textId="77777777" w:rsidR="00A31457" w:rsidRPr="004F0992" w:rsidRDefault="00A31457" w:rsidP="00F57988">
      <w:pPr>
        <w:spacing w:line="240" w:lineRule="auto"/>
        <w:ind w:firstLine="562"/>
        <w:rPr>
          <w:sz w:val="20"/>
          <w:lang w:val="en-US"/>
        </w:rPr>
      </w:pPr>
    </w:p>
    <w:p w14:paraId="0FC171A3" w14:textId="7077D540" w:rsidR="0049395A" w:rsidRPr="00AE277C" w:rsidRDefault="00EB301F" w:rsidP="00265986">
      <w:pPr>
        <w:spacing w:line="240" w:lineRule="auto"/>
        <w:ind w:left="540"/>
        <w:jc w:val="thaiDistribute"/>
        <w:rPr>
          <w:spacing w:val="-4"/>
          <w:sz w:val="20"/>
          <w:lang w:val="en-US" w:bidi="th-TH"/>
        </w:rPr>
      </w:pPr>
      <w:r w:rsidRPr="004F0992">
        <w:rPr>
          <w:spacing w:val="-4"/>
          <w:sz w:val="20"/>
          <w:lang w:val="en-US"/>
        </w:rPr>
        <w:t>The Company</w:t>
      </w:r>
      <w:r w:rsidR="0030420D" w:rsidRPr="004F0992">
        <w:rPr>
          <w:spacing w:val="-4"/>
          <w:sz w:val="20"/>
          <w:lang w:val="en-US"/>
        </w:rPr>
        <w:t>,</w:t>
      </w:r>
      <w:r w:rsidRPr="004F0992">
        <w:rPr>
          <w:spacing w:val="-4"/>
          <w:sz w:val="20"/>
          <w:lang w:val="en-US"/>
        </w:rPr>
        <w:t xml:space="preserve"> as </w:t>
      </w:r>
      <w:r w:rsidR="0030420D" w:rsidRPr="004F0992">
        <w:rPr>
          <w:spacing w:val="-4"/>
          <w:sz w:val="20"/>
          <w:lang w:val="en-US"/>
        </w:rPr>
        <w:t>d</w:t>
      </w:r>
      <w:r w:rsidR="00832B9A" w:rsidRPr="004F0992">
        <w:rPr>
          <w:spacing w:val="-4"/>
          <w:sz w:val="20"/>
          <w:lang w:val="en-US"/>
        </w:rPr>
        <w:t xml:space="preserve">ebentures </w:t>
      </w:r>
      <w:r w:rsidR="0030420D" w:rsidRPr="004F0992">
        <w:rPr>
          <w:spacing w:val="-4"/>
          <w:sz w:val="20"/>
          <w:lang w:val="en-US"/>
        </w:rPr>
        <w:t>issuer,</w:t>
      </w:r>
      <w:r w:rsidR="00832B9A" w:rsidRPr="00AE277C">
        <w:rPr>
          <w:spacing w:val="-4"/>
          <w:sz w:val="20"/>
          <w:cs/>
          <w:lang w:val="en-US" w:bidi="th-TH"/>
        </w:rPr>
        <w:t xml:space="preserve"> </w:t>
      </w:r>
      <w:r w:rsidR="00832B9A" w:rsidRPr="004F0992">
        <w:rPr>
          <w:spacing w:val="-4"/>
          <w:sz w:val="20"/>
          <w:lang w:val="en-US"/>
        </w:rPr>
        <w:t>ha</w:t>
      </w:r>
      <w:r w:rsidR="00E8347F" w:rsidRPr="004F0992">
        <w:rPr>
          <w:spacing w:val="-4"/>
          <w:sz w:val="20"/>
          <w:lang w:val="en-US"/>
        </w:rPr>
        <w:t>s</w:t>
      </w:r>
      <w:r w:rsidR="00832B9A" w:rsidRPr="004F0992">
        <w:rPr>
          <w:spacing w:val="-4"/>
          <w:sz w:val="20"/>
          <w:lang w:val="en-US"/>
        </w:rPr>
        <w:t xml:space="preserve"> a condition to maintain a debt to equity ratio at end of each fiscal year</w:t>
      </w:r>
      <w:r w:rsidR="00832B9A" w:rsidRPr="00AE277C">
        <w:rPr>
          <w:spacing w:val="-4"/>
          <w:sz w:val="20"/>
          <w:cs/>
          <w:lang w:val="en-US" w:bidi="th-TH"/>
        </w:rPr>
        <w:t>.</w:t>
      </w:r>
    </w:p>
    <w:p w14:paraId="3C2A8A93" w14:textId="77777777" w:rsidR="00EE796D" w:rsidRDefault="00C01C96" w:rsidP="00632313">
      <w:pPr>
        <w:spacing w:line="240" w:lineRule="auto"/>
        <w:rPr>
          <w:rFonts w:cs="Angsana New"/>
          <w:b/>
          <w:bCs/>
          <w:sz w:val="20"/>
          <w:cs/>
          <w:lang w:val="en-US" w:bidi="th-TH"/>
        </w:rPr>
        <w:sectPr w:rsidR="00EE796D" w:rsidSect="00335389">
          <w:headerReference w:type="default" r:id="rId16"/>
          <w:footerReference w:type="default" r:id="rId17"/>
          <w:pgSz w:w="11907" w:h="16840" w:code="9"/>
          <w:pgMar w:top="691" w:right="1152" w:bottom="576" w:left="1152" w:header="720" w:footer="720" w:gutter="0"/>
          <w:cols w:space="720"/>
          <w:docGrid w:linePitch="360"/>
        </w:sectPr>
      </w:pPr>
      <w:r>
        <w:rPr>
          <w:rFonts w:cs="Angsana New"/>
          <w:b/>
          <w:bCs/>
          <w:sz w:val="20"/>
          <w:cs/>
          <w:lang w:val="en-US" w:bidi="th-TH"/>
        </w:rPr>
        <w:br w:type="page"/>
      </w:r>
    </w:p>
    <w:p w14:paraId="5DB7DF8B" w14:textId="666F193C" w:rsidR="00EE796D" w:rsidRDefault="00992CA5" w:rsidP="006B4ABE">
      <w:pPr>
        <w:pStyle w:val="Heading1"/>
        <w:tabs>
          <w:tab w:val="clear" w:pos="450"/>
        </w:tabs>
      </w:pPr>
      <w:r w:rsidRPr="004F0992">
        <w:lastRenderedPageBreak/>
        <w:t>1</w:t>
      </w:r>
      <w:r w:rsidR="00954888" w:rsidRPr="004F0992">
        <w:t>0</w:t>
      </w:r>
      <w:r w:rsidRPr="00AE277C">
        <w:tab/>
      </w:r>
      <w:r w:rsidR="0063673E" w:rsidRPr="004F0992">
        <w:t>S</w:t>
      </w:r>
      <w:r w:rsidR="00985DF9" w:rsidRPr="004F0992">
        <w:t>egment</w:t>
      </w:r>
      <w:r w:rsidR="008D51AB" w:rsidRPr="004F0992">
        <w:t xml:space="preserve"> information</w:t>
      </w:r>
      <w:r w:rsidR="003109C1" w:rsidRPr="004F0992">
        <w:t xml:space="preserve"> and </w:t>
      </w:r>
      <w:r w:rsidR="0088364C" w:rsidRPr="004F0992">
        <w:t xml:space="preserve">disaggregation of </w:t>
      </w:r>
      <w:r w:rsidR="0031399B" w:rsidRPr="004F0992">
        <w:t>revenue</w:t>
      </w:r>
    </w:p>
    <w:p w14:paraId="4F27FC38" w14:textId="77777777" w:rsidR="006B4ABE" w:rsidRPr="006B4ABE" w:rsidRDefault="006B4ABE" w:rsidP="006B4ABE">
      <w:pPr>
        <w:pStyle w:val="BodyText"/>
        <w:rPr>
          <w:lang w:bidi="th-TH"/>
        </w:rPr>
      </w:pPr>
    </w:p>
    <w:p w14:paraId="0E5067DE" w14:textId="6078EB67" w:rsidR="00BC323A" w:rsidRDefault="00674D67" w:rsidP="00DD24E9">
      <w:pPr>
        <w:spacing w:line="240" w:lineRule="auto"/>
        <w:ind w:firstLine="540"/>
        <w:rPr>
          <w:sz w:val="20"/>
          <w:lang w:val="en-US" w:bidi="th-TH"/>
        </w:rPr>
      </w:pPr>
      <w:r w:rsidRPr="004F0992">
        <w:rPr>
          <w:sz w:val="20"/>
          <w:lang w:val="en-US"/>
        </w:rPr>
        <w:t>Financial information of the Group</w:t>
      </w:r>
      <w:r w:rsidRPr="00AE277C">
        <w:rPr>
          <w:sz w:val="20"/>
          <w:cs/>
          <w:lang w:val="en-US" w:bidi="th-TH"/>
        </w:rPr>
        <w:t xml:space="preserve"> </w:t>
      </w:r>
      <w:r w:rsidRPr="004F0992">
        <w:rPr>
          <w:sz w:val="20"/>
          <w:lang w:val="en-US"/>
        </w:rPr>
        <w:t>presented by segments for the</w:t>
      </w:r>
      <w:r w:rsidR="007663CA" w:rsidRPr="004F0992">
        <w:rPr>
          <w:sz w:val="20"/>
          <w:lang w:val="en-US"/>
        </w:rPr>
        <w:t xml:space="preserve"> six</w:t>
      </w:r>
      <w:r w:rsidR="007663CA" w:rsidRPr="00AE277C">
        <w:rPr>
          <w:sz w:val="20"/>
          <w:cs/>
          <w:lang w:val="en-US" w:bidi="th-TH"/>
        </w:rPr>
        <w:t>-</w:t>
      </w:r>
      <w:r w:rsidR="007663CA" w:rsidRPr="004F0992">
        <w:rPr>
          <w:sz w:val="20"/>
          <w:lang w:val="en-US"/>
        </w:rPr>
        <w:t>month</w:t>
      </w:r>
      <w:r w:rsidRPr="004F0992">
        <w:rPr>
          <w:sz w:val="20"/>
          <w:lang w:val="en-US"/>
        </w:rPr>
        <w:t xml:space="preserve"> period ended </w:t>
      </w:r>
      <w:r w:rsidR="00BC323A" w:rsidRPr="004F0992">
        <w:rPr>
          <w:sz w:val="20"/>
          <w:lang w:val="en-US"/>
        </w:rPr>
        <w:t>30 June</w:t>
      </w:r>
      <w:r w:rsidR="0020745C" w:rsidRPr="004F0992">
        <w:rPr>
          <w:sz w:val="20"/>
          <w:lang w:val="en-US"/>
        </w:rPr>
        <w:t xml:space="preserve"> 2021</w:t>
      </w:r>
      <w:r w:rsidRPr="004F0992">
        <w:rPr>
          <w:sz w:val="20"/>
          <w:lang w:val="en-US"/>
        </w:rPr>
        <w:t xml:space="preserve"> and 20</w:t>
      </w:r>
      <w:r w:rsidR="0020745C" w:rsidRPr="004F0992">
        <w:rPr>
          <w:sz w:val="20"/>
          <w:lang w:val="en-US"/>
        </w:rPr>
        <w:t>20</w:t>
      </w:r>
      <w:r w:rsidRPr="004F0992">
        <w:rPr>
          <w:sz w:val="20"/>
          <w:lang w:val="en-US"/>
        </w:rPr>
        <w:t xml:space="preserve"> are as follows</w:t>
      </w:r>
      <w:r w:rsidRPr="00AE277C">
        <w:rPr>
          <w:sz w:val="20"/>
          <w:cs/>
          <w:lang w:val="en-US" w:bidi="th-TH"/>
        </w:rPr>
        <w:t>:</w:t>
      </w:r>
    </w:p>
    <w:p w14:paraId="4B4288DB" w14:textId="77777777" w:rsidR="000455DF" w:rsidRPr="000455DF" w:rsidRDefault="000455DF" w:rsidP="00BC323A">
      <w:pPr>
        <w:spacing w:line="240" w:lineRule="auto"/>
        <w:rPr>
          <w:sz w:val="20"/>
        </w:rPr>
      </w:pPr>
    </w:p>
    <w:tbl>
      <w:tblPr>
        <w:tblStyle w:val="TableGrid"/>
        <w:tblW w:w="4937"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95"/>
        <w:gridCol w:w="925"/>
        <w:gridCol w:w="244"/>
        <w:gridCol w:w="921"/>
        <w:gridCol w:w="241"/>
        <w:gridCol w:w="953"/>
        <w:gridCol w:w="244"/>
        <w:gridCol w:w="898"/>
        <w:gridCol w:w="241"/>
        <w:gridCol w:w="890"/>
        <w:gridCol w:w="241"/>
        <w:gridCol w:w="956"/>
        <w:gridCol w:w="241"/>
        <w:gridCol w:w="861"/>
        <w:gridCol w:w="241"/>
        <w:gridCol w:w="844"/>
        <w:gridCol w:w="241"/>
        <w:gridCol w:w="953"/>
        <w:gridCol w:w="241"/>
        <w:gridCol w:w="982"/>
      </w:tblGrid>
      <w:tr w:rsidR="00BC323A" w:rsidRPr="004F0992" w14:paraId="24AA930D" w14:textId="77777777" w:rsidTr="00201179">
        <w:trPr>
          <w:trHeight w:val="144"/>
          <w:tblHeader/>
        </w:trPr>
        <w:tc>
          <w:tcPr>
            <w:tcW w:w="1043" w:type="pct"/>
            <w:shd w:val="clear" w:color="auto" w:fill="auto"/>
          </w:tcPr>
          <w:p w14:paraId="3DAD6AA8" w14:textId="77777777" w:rsidR="00BC323A" w:rsidRPr="004F0992" w:rsidRDefault="00BC323A" w:rsidP="00201179">
            <w:pPr>
              <w:spacing w:line="200" w:lineRule="exact"/>
              <w:rPr>
                <w:b/>
                <w:bCs/>
                <w:sz w:val="18"/>
                <w:szCs w:val="18"/>
              </w:rPr>
            </w:pPr>
          </w:p>
        </w:tc>
        <w:tc>
          <w:tcPr>
            <w:tcW w:w="3957" w:type="pct"/>
            <w:gridSpan w:val="19"/>
            <w:shd w:val="clear" w:color="auto" w:fill="auto"/>
            <w:vAlign w:val="bottom"/>
          </w:tcPr>
          <w:p w14:paraId="40E1774D" w14:textId="77777777" w:rsidR="00BC323A" w:rsidRPr="004F0992" w:rsidRDefault="00BC323A" w:rsidP="00201179">
            <w:pPr>
              <w:tabs>
                <w:tab w:val="decimal" w:pos="773"/>
              </w:tabs>
              <w:spacing w:line="200" w:lineRule="exact"/>
              <w:ind w:left="-108" w:right="-108"/>
              <w:jc w:val="center"/>
              <w:rPr>
                <w:b/>
                <w:bCs/>
                <w:sz w:val="18"/>
                <w:szCs w:val="18"/>
              </w:rPr>
            </w:pPr>
            <w:r w:rsidRPr="004F0992">
              <w:rPr>
                <w:b/>
                <w:bCs/>
                <w:sz w:val="18"/>
                <w:szCs w:val="18"/>
              </w:rPr>
              <w:t>Consolidated financial statements</w:t>
            </w:r>
          </w:p>
        </w:tc>
      </w:tr>
      <w:tr w:rsidR="00BC323A" w:rsidRPr="004F0992" w14:paraId="39B5482D" w14:textId="77777777" w:rsidTr="00201179">
        <w:trPr>
          <w:trHeight w:val="144"/>
          <w:tblHeader/>
        </w:trPr>
        <w:tc>
          <w:tcPr>
            <w:tcW w:w="1043" w:type="pct"/>
            <w:shd w:val="clear" w:color="auto" w:fill="auto"/>
          </w:tcPr>
          <w:p w14:paraId="3ED8178A" w14:textId="77777777" w:rsidR="00BC323A" w:rsidRPr="004F0992" w:rsidRDefault="00BC323A" w:rsidP="00201179">
            <w:pPr>
              <w:spacing w:line="200" w:lineRule="exact"/>
              <w:rPr>
                <w:b/>
                <w:bCs/>
                <w:sz w:val="18"/>
                <w:szCs w:val="18"/>
              </w:rPr>
            </w:pPr>
          </w:p>
        </w:tc>
        <w:tc>
          <w:tcPr>
            <w:tcW w:w="728" w:type="pct"/>
            <w:gridSpan w:val="3"/>
            <w:shd w:val="clear" w:color="auto" w:fill="auto"/>
            <w:vAlign w:val="bottom"/>
          </w:tcPr>
          <w:p w14:paraId="030BDD5B" w14:textId="77777777" w:rsidR="00BC323A" w:rsidRPr="004F0992" w:rsidRDefault="00BC323A" w:rsidP="00201179">
            <w:pPr>
              <w:tabs>
                <w:tab w:val="decimal" w:pos="733"/>
              </w:tabs>
              <w:spacing w:line="200" w:lineRule="exact"/>
              <w:ind w:left="-108" w:right="-108"/>
              <w:jc w:val="center"/>
              <w:rPr>
                <w:b/>
                <w:bCs/>
                <w:sz w:val="18"/>
                <w:szCs w:val="18"/>
              </w:rPr>
            </w:pPr>
            <w:r w:rsidRPr="004F0992">
              <w:rPr>
                <w:sz w:val="18"/>
                <w:szCs w:val="18"/>
              </w:rPr>
              <w:t>Lending business</w:t>
            </w:r>
          </w:p>
        </w:tc>
        <w:tc>
          <w:tcPr>
            <w:tcW w:w="84" w:type="pct"/>
            <w:shd w:val="clear" w:color="auto" w:fill="auto"/>
            <w:vAlign w:val="bottom"/>
          </w:tcPr>
          <w:p w14:paraId="7937A5D3" w14:textId="77777777" w:rsidR="00BC323A" w:rsidRPr="004F0992" w:rsidRDefault="00BC323A" w:rsidP="00201179">
            <w:pPr>
              <w:spacing w:line="200" w:lineRule="exact"/>
              <w:jc w:val="center"/>
              <w:rPr>
                <w:b/>
                <w:bCs/>
                <w:sz w:val="18"/>
                <w:szCs w:val="18"/>
              </w:rPr>
            </w:pPr>
          </w:p>
        </w:tc>
        <w:tc>
          <w:tcPr>
            <w:tcW w:w="730" w:type="pct"/>
            <w:gridSpan w:val="3"/>
            <w:shd w:val="clear" w:color="auto" w:fill="auto"/>
            <w:vAlign w:val="bottom"/>
          </w:tcPr>
          <w:p w14:paraId="66E19194" w14:textId="77777777" w:rsidR="00BC323A" w:rsidRPr="004F0992" w:rsidRDefault="00BC323A" w:rsidP="00201179">
            <w:pPr>
              <w:tabs>
                <w:tab w:val="decimal" w:pos="622"/>
              </w:tabs>
              <w:spacing w:line="200" w:lineRule="exact"/>
              <w:ind w:left="-108" w:right="-108"/>
              <w:jc w:val="center"/>
              <w:rPr>
                <w:b/>
                <w:bCs/>
                <w:sz w:val="18"/>
                <w:szCs w:val="18"/>
              </w:rPr>
            </w:pPr>
            <w:r w:rsidRPr="004F0992">
              <w:rPr>
                <w:sz w:val="18"/>
                <w:szCs w:val="18"/>
              </w:rPr>
              <w:t>Insurance broker</w:t>
            </w:r>
          </w:p>
        </w:tc>
        <w:tc>
          <w:tcPr>
            <w:tcW w:w="84" w:type="pct"/>
            <w:shd w:val="clear" w:color="auto" w:fill="auto"/>
            <w:vAlign w:val="bottom"/>
          </w:tcPr>
          <w:p w14:paraId="769ACA55" w14:textId="77777777" w:rsidR="00BC323A" w:rsidRPr="004F0992" w:rsidRDefault="00BC323A" w:rsidP="00201179">
            <w:pPr>
              <w:spacing w:line="200" w:lineRule="exact"/>
              <w:jc w:val="center"/>
              <w:rPr>
                <w:b/>
                <w:bCs/>
                <w:sz w:val="18"/>
                <w:szCs w:val="18"/>
              </w:rPr>
            </w:pPr>
          </w:p>
        </w:tc>
        <w:tc>
          <w:tcPr>
            <w:tcW w:w="727" w:type="pct"/>
            <w:gridSpan w:val="3"/>
            <w:shd w:val="clear" w:color="auto" w:fill="auto"/>
            <w:vAlign w:val="bottom"/>
          </w:tcPr>
          <w:p w14:paraId="2B510A7A" w14:textId="42C980FD" w:rsidR="00BC323A" w:rsidRPr="004F0992" w:rsidRDefault="00847FC6" w:rsidP="00201179">
            <w:pPr>
              <w:tabs>
                <w:tab w:val="decimal" w:pos="613"/>
              </w:tabs>
              <w:spacing w:line="200" w:lineRule="exact"/>
              <w:ind w:left="-95" w:right="-120"/>
              <w:jc w:val="center"/>
              <w:rPr>
                <w:b/>
                <w:bCs/>
                <w:sz w:val="18"/>
                <w:szCs w:val="18"/>
                <w:lang w:bidi="th-TH"/>
              </w:rPr>
            </w:pPr>
            <w:r w:rsidRPr="004F0992">
              <w:rPr>
                <w:sz w:val="18"/>
                <w:szCs w:val="18"/>
              </w:rPr>
              <w:t>H</w:t>
            </w:r>
            <w:r w:rsidR="00BC323A" w:rsidRPr="004F0992">
              <w:rPr>
                <w:sz w:val="18"/>
                <w:szCs w:val="18"/>
              </w:rPr>
              <w:t>ire purchase</w:t>
            </w:r>
          </w:p>
        </w:tc>
        <w:tc>
          <w:tcPr>
            <w:tcW w:w="84" w:type="pct"/>
            <w:shd w:val="clear" w:color="auto" w:fill="auto"/>
            <w:vAlign w:val="bottom"/>
          </w:tcPr>
          <w:p w14:paraId="5F0BBDDD" w14:textId="77777777" w:rsidR="00BC323A" w:rsidRPr="004F0992" w:rsidRDefault="00BC323A" w:rsidP="00201179">
            <w:pPr>
              <w:spacing w:line="200" w:lineRule="exact"/>
              <w:jc w:val="center"/>
              <w:rPr>
                <w:b/>
                <w:bCs/>
                <w:sz w:val="18"/>
                <w:szCs w:val="18"/>
              </w:rPr>
            </w:pPr>
          </w:p>
        </w:tc>
        <w:tc>
          <w:tcPr>
            <w:tcW w:w="678" w:type="pct"/>
            <w:gridSpan w:val="3"/>
            <w:shd w:val="clear" w:color="auto" w:fill="auto"/>
            <w:vAlign w:val="bottom"/>
          </w:tcPr>
          <w:p w14:paraId="607FB56E" w14:textId="77777777" w:rsidR="00BC323A" w:rsidRPr="004F0992" w:rsidRDefault="00BC323A" w:rsidP="00201179">
            <w:pPr>
              <w:tabs>
                <w:tab w:val="decimal" w:pos="606"/>
              </w:tabs>
              <w:spacing w:line="200" w:lineRule="exact"/>
              <w:ind w:left="-95" w:right="-120"/>
              <w:jc w:val="center"/>
              <w:rPr>
                <w:sz w:val="18"/>
                <w:szCs w:val="18"/>
              </w:rPr>
            </w:pPr>
            <w:r w:rsidRPr="004F0992">
              <w:rPr>
                <w:sz w:val="18"/>
                <w:szCs w:val="18"/>
              </w:rPr>
              <w:t>Elimination</w:t>
            </w:r>
          </w:p>
        </w:tc>
        <w:tc>
          <w:tcPr>
            <w:tcW w:w="84" w:type="pct"/>
            <w:shd w:val="clear" w:color="auto" w:fill="auto"/>
            <w:vAlign w:val="bottom"/>
          </w:tcPr>
          <w:p w14:paraId="1E601740" w14:textId="77777777" w:rsidR="00BC323A" w:rsidRPr="004F0992" w:rsidRDefault="00BC323A" w:rsidP="00201179">
            <w:pPr>
              <w:spacing w:line="200" w:lineRule="exact"/>
              <w:jc w:val="center"/>
              <w:rPr>
                <w:b/>
                <w:bCs/>
                <w:sz w:val="18"/>
                <w:szCs w:val="18"/>
              </w:rPr>
            </w:pPr>
          </w:p>
        </w:tc>
        <w:tc>
          <w:tcPr>
            <w:tcW w:w="758" w:type="pct"/>
            <w:gridSpan w:val="3"/>
            <w:shd w:val="clear" w:color="auto" w:fill="auto"/>
            <w:vAlign w:val="bottom"/>
          </w:tcPr>
          <w:p w14:paraId="6768C75E" w14:textId="77777777" w:rsidR="00BC323A" w:rsidRPr="004F0992" w:rsidRDefault="00BC323A" w:rsidP="00201179">
            <w:pPr>
              <w:spacing w:line="200" w:lineRule="exact"/>
              <w:ind w:left="-95" w:right="-120"/>
              <w:jc w:val="center"/>
              <w:rPr>
                <w:b/>
                <w:bCs/>
                <w:sz w:val="18"/>
                <w:szCs w:val="18"/>
              </w:rPr>
            </w:pPr>
            <w:r w:rsidRPr="004F0992">
              <w:rPr>
                <w:sz w:val="18"/>
                <w:szCs w:val="18"/>
              </w:rPr>
              <w:t>Total</w:t>
            </w:r>
          </w:p>
        </w:tc>
      </w:tr>
      <w:tr w:rsidR="00BC323A" w:rsidRPr="004F0992" w14:paraId="104B06FE" w14:textId="77777777" w:rsidTr="00BC323A">
        <w:trPr>
          <w:trHeight w:val="144"/>
          <w:tblHeader/>
        </w:trPr>
        <w:tc>
          <w:tcPr>
            <w:tcW w:w="1043" w:type="pct"/>
            <w:shd w:val="clear" w:color="auto" w:fill="auto"/>
          </w:tcPr>
          <w:p w14:paraId="7A9EB6D1" w14:textId="72E5D096" w:rsidR="00BC323A" w:rsidRPr="004F0992" w:rsidRDefault="00BC323A" w:rsidP="00BC323A">
            <w:pPr>
              <w:spacing w:line="200" w:lineRule="exact"/>
              <w:rPr>
                <w:b/>
                <w:bCs/>
                <w:i/>
                <w:iCs/>
                <w:sz w:val="18"/>
                <w:szCs w:val="18"/>
              </w:rPr>
            </w:pPr>
            <w:r w:rsidRPr="004F0992">
              <w:rPr>
                <w:b/>
                <w:bCs/>
                <w:i/>
                <w:iCs/>
                <w:sz w:val="18"/>
                <w:szCs w:val="18"/>
              </w:rPr>
              <w:t>For the six</w:t>
            </w:r>
            <w:r w:rsidRPr="00AE277C">
              <w:rPr>
                <w:b/>
                <w:bCs/>
                <w:i/>
                <w:iCs/>
                <w:sz w:val="18"/>
                <w:szCs w:val="18"/>
                <w:cs/>
                <w:lang w:bidi="th-TH"/>
              </w:rPr>
              <w:t>-</w:t>
            </w:r>
            <w:r w:rsidRPr="004F0992">
              <w:rPr>
                <w:b/>
                <w:bCs/>
                <w:i/>
                <w:iCs/>
                <w:sz w:val="18"/>
                <w:szCs w:val="18"/>
              </w:rPr>
              <w:t xml:space="preserve">month period ended </w:t>
            </w:r>
            <w:r w:rsidRPr="004F0992">
              <w:rPr>
                <w:b/>
                <w:bCs/>
                <w:i/>
                <w:iCs/>
                <w:sz w:val="18"/>
                <w:szCs w:val="18"/>
              </w:rPr>
              <w:br/>
            </w:r>
            <w:r w:rsidRPr="00AE277C">
              <w:rPr>
                <w:b/>
                <w:bCs/>
                <w:i/>
                <w:iCs/>
                <w:sz w:val="18"/>
                <w:szCs w:val="18"/>
                <w:cs/>
                <w:lang w:bidi="th-TH"/>
              </w:rPr>
              <w:t xml:space="preserve">   </w:t>
            </w:r>
            <w:r w:rsidRPr="004F0992">
              <w:rPr>
                <w:b/>
                <w:bCs/>
                <w:i/>
                <w:iCs/>
                <w:sz w:val="18"/>
                <w:szCs w:val="18"/>
              </w:rPr>
              <w:t>30 June</w:t>
            </w:r>
          </w:p>
        </w:tc>
        <w:tc>
          <w:tcPr>
            <w:tcW w:w="322" w:type="pct"/>
            <w:shd w:val="clear" w:color="auto" w:fill="auto"/>
            <w:vAlign w:val="bottom"/>
          </w:tcPr>
          <w:p w14:paraId="35D87347" w14:textId="3DD304C6" w:rsidR="00BC323A" w:rsidRPr="004F0992" w:rsidRDefault="00BC323A" w:rsidP="00BC323A">
            <w:pPr>
              <w:tabs>
                <w:tab w:val="decimal" w:pos="624"/>
              </w:tabs>
              <w:spacing w:line="200" w:lineRule="exact"/>
              <w:ind w:left="-101" w:right="-115"/>
              <w:rPr>
                <w:b/>
                <w:bCs/>
                <w:sz w:val="18"/>
                <w:szCs w:val="18"/>
              </w:rPr>
            </w:pPr>
            <w:r w:rsidRPr="004F0992">
              <w:rPr>
                <w:sz w:val="18"/>
                <w:szCs w:val="18"/>
              </w:rPr>
              <w:t>2021</w:t>
            </w:r>
          </w:p>
        </w:tc>
        <w:tc>
          <w:tcPr>
            <w:tcW w:w="85" w:type="pct"/>
            <w:shd w:val="clear" w:color="auto" w:fill="auto"/>
            <w:vAlign w:val="bottom"/>
          </w:tcPr>
          <w:p w14:paraId="4BCB2E4E" w14:textId="77777777" w:rsidR="00BC323A" w:rsidRPr="004F0992" w:rsidRDefault="00BC323A" w:rsidP="00BC323A">
            <w:pPr>
              <w:spacing w:line="200" w:lineRule="exact"/>
              <w:rPr>
                <w:b/>
                <w:bCs/>
                <w:sz w:val="18"/>
                <w:szCs w:val="18"/>
              </w:rPr>
            </w:pPr>
          </w:p>
        </w:tc>
        <w:tc>
          <w:tcPr>
            <w:tcW w:w="321" w:type="pct"/>
            <w:shd w:val="clear" w:color="auto" w:fill="auto"/>
            <w:vAlign w:val="bottom"/>
          </w:tcPr>
          <w:p w14:paraId="4CBC3310" w14:textId="18170219" w:rsidR="00BC323A" w:rsidRPr="004F0992" w:rsidRDefault="00BC323A" w:rsidP="00BC323A">
            <w:pPr>
              <w:tabs>
                <w:tab w:val="decimal" w:pos="624"/>
              </w:tabs>
              <w:spacing w:line="200" w:lineRule="exact"/>
              <w:ind w:left="-101" w:right="-115"/>
              <w:rPr>
                <w:sz w:val="18"/>
                <w:szCs w:val="18"/>
              </w:rPr>
            </w:pPr>
            <w:r w:rsidRPr="004F0992">
              <w:rPr>
                <w:sz w:val="18"/>
                <w:szCs w:val="18"/>
              </w:rPr>
              <w:t>2020</w:t>
            </w:r>
          </w:p>
        </w:tc>
        <w:tc>
          <w:tcPr>
            <w:tcW w:w="84" w:type="pct"/>
            <w:shd w:val="clear" w:color="auto" w:fill="auto"/>
            <w:vAlign w:val="bottom"/>
          </w:tcPr>
          <w:p w14:paraId="6AFFC6A6" w14:textId="77777777" w:rsidR="00BC323A" w:rsidRPr="004F0992" w:rsidRDefault="00BC323A" w:rsidP="00BC323A">
            <w:pPr>
              <w:spacing w:line="200" w:lineRule="exact"/>
              <w:rPr>
                <w:b/>
                <w:bCs/>
                <w:sz w:val="18"/>
                <w:szCs w:val="18"/>
              </w:rPr>
            </w:pPr>
          </w:p>
        </w:tc>
        <w:tc>
          <w:tcPr>
            <w:tcW w:w="332" w:type="pct"/>
            <w:shd w:val="clear" w:color="auto" w:fill="auto"/>
            <w:vAlign w:val="bottom"/>
          </w:tcPr>
          <w:p w14:paraId="7174C656" w14:textId="7DC44585" w:rsidR="00BC323A" w:rsidRPr="004F0992" w:rsidRDefault="00BC323A" w:rsidP="00BC323A">
            <w:pPr>
              <w:spacing w:line="200" w:lineRule="exact"/>
              <w:ind w:left="-129" w:right="-86"/>
              <w:jc w:val="center"/>
              <w:rPr>
                <w:b/>
                <w:bCs/>
                <w:sz w:val="18"/>
                <w:szCs w:val="18"/>
              </w:rPr>
            </w:pPr>
            <w:r w:rsidRPr="004F0992">
              <w:rPr>
                <w:sz w:val="18"/>
                <w:szCs w:val="18"/>
              </w:rPr>
              <w:t>2021</w:t>
            </w:r>
          </w:p>
        </w:tc>
        <w:tc>
          <w:tcPr>
            <w:tcW w:w="85" w:type="pct"/>
            <w:shd w:val="clear" w:color="auto" w:fill="auto"/>
            <w:vAlign w:val="bottom"/>
          </w:tcPr>
          <w:p w14:paraId="27E9D126" w14:textId="77777777" w:rsidR="00BC323A" w:rsidRPr="004F0992" w:rsidRDefault="00BC323A" w:rsidP="00BC323A">
            <w:pPr>
              <w:spacing w:line="200" w:lineRule="exact"/>
              <w:rPr>
                <w:b/>
                <w:bCs/>
                <w:sz w:val="18"/>
                <w:szCs w:val="18"/>
              </w:rPr>
            </w:pPr>
          </w:p>
        </w:tc>
        <w:tc>
          <w:tcPr>
            <w:tcW w:w="313" w:type="pct"/>
            <w:shd w:val="clear" w:color="auto" w:fill="auto"/>
            <w:vAlign w:val="bottom"/>
          </w:tcPr>
          <w:p w14:paraId="500954AD" w14:textId="79934D34" w:rsidR="00BC323A" w:rsidRPr="004F0992" w:rsidRDefault="00BC323A" w:rsidP="00BC323A">
            <w:pPr>
              <w:spacing w:line="200" w:lineRule="exact"/>
              <w:ind w:left="-95" w:right="-120"/>
              <w:jc w:val="center"/>
              <w:rPr>
                <w:b/>
                <w:bCs/>
                <w:sz w:val="18"/>
                <w:szCs w:val="18"/>
              </w:rPr>
            </w:pPr>
            <w:r w:rsidRPr="004F0992">
              <w:rPr>
                <w:sz w:val="18"/>
                <w:szCs w:val="18"/>
              </w:rPr>
              <w:t>2020</w:t>
            </w:r>
          </w:p>
        </w:tc>
        <w:tc>
          <w:tcPr>
            <w:tcW w:w="84" w:type="pct"/>
            <w:shd w:val="clear" w:color="auto" w:fill="auto"/>
            <w:vAlign w:val="bottom"/>
          </w:tcPr>
          <w:p w14:paraId="110261B1" w14:textId="77777777" w:rsidR="00BC323A" w:rsidRPr="004F0992" w:rsidRDefault="00BC323A" w:rsidP="00BC323A">
            <w:pPr>
              <w:spacing w:line="200" w:lineRule="exact"/>
              <w:rPr>
                <w:b/>
                <w:bCs/>
                <w:sz w:val="18"/>
                <w:szCs w:val="18"/>
              </w:rPr>
            </w:pPr>
          </w:p>
        </w:tc>
        <w:tc>
          <w:tcPr>
            <w:tcW w:w="310" w:type="pct"/>
            <w:shd w:val="clear" w:color="auto" w:fill="auto"/>
            <w:vAlign w:val="bottom"/>
          </w:tcPr>
          <w:p w14:paraId="236A8BE9" w14:textId="4EE4B457" w:rsidR="00BC323A" w:rsidRPr="004F0992" w:rsidRDefault="00BC323A" w:rsidP="00BC323A">
            <w:pPr>
              <w:spacing w:line="200" w:lineRule="exact"/>
              <w:ind w:left="-95" w:right="-120"/>
              <w:jc w:val="center"/>
              <w:rPr>
                <w:b/>
                <w:bCs/>
                <w:sz w:val="18"/>
                <w:szCs w:val="22"/>
                <w:lang w:val="en-US" w:bidi="th-TH"/>
              </w:rPr>
            </w:pPr>
            <w:r w:rsidRPr="004F0992">
              <w:rPr>
                <w:sz w:val="18"/>
                <w:szCs w:val="18"/>
              </w:rPr>
              <w:t>2021</w:t>
            </w:r>
          </w:p>
        </w:tc>
        <w:tc>
          <w:tcPr>
            <w:tcW w:w="84" w:type="pct"/>
            <w:shd w:val="clear" w:color="auto" w:fill="auto"/>
            <w:vAlign w:val="bottom"/>
          </w:tcPr>
          <w:p w14:paraId="49861D7F" w14:textId="77777777" w:rsidR="00BC323A" w:rsidRPr="004F0992" w:rsidRDefault="00BC323A" w:rsidP="00BC323A">
            <w:pPr>
              <w:spacing w:line="200" w:lineRule="exact"/>
              <w:rPr>
                <w:b/>
                <w:bCs/>
                <w:sz w:val="18"/>
                <w:szCs w:val="18"/>
              </w:rPr>
            </w:pPr>
          </w:p>
        </w:tc>
        <w:tc>
          <w:tcPr>
            <w:tcW w:w="333" w:type="pct"/>
            <w:shd w:val="clear" w:color="auto" w:fill="auto"/>
            <w:vAlign w:val="bottom"/>
          </w:tcPr>
          <w:p w14:paraId="39265F4A" w14:textId="620E6DB0" w:rsidR="00BC323A" w:rsidRPr="004F0992" w:rsidRDefault="00BC323A" w:rsidP="00BC323A">
            <w:pPr>
              <w:spacing w:line="200" w:lineRule="exact"/>
              <w:ind w:left="-95" w:right="-120"/>
              <w:jc w:val="center"/>
              <w:rPr>
                <w:b/>
                <w:bCs/>
                <w:sz w:val="18"/>
                <w:szCs w:val="18"/>
                <w:lang w:bidi="th-TH"/>
              </w:rPr>
            </w:pPr>
            <w:r w:rsidRPr="004F0992">
              <w:rPr>
                <w:sz w:val="18"/>
                <w:szCs w:val="18"/>
              </w:rPr>
              <w:t>2020</w:t>
            </w:r>
          </w:p>
        </w:tc>
        <w:tc>
          <w:tcPr>
            <w:tcW w:w="84" w:type="pct"/>
            <w:shd w:val="clear" w:color="auto" w:fill="auto"/>
            <w:vAlign w:val="bottom"/>
          </w:tcPr>
          <w:p w14:paraId="10225EAC" w14:textId="77777777" w:rsidR="00BC323A" w:rsidRPr="004F0992" w:rsidRDefault="00BC323A" w:rsidP="00BC323A">
            <w:pPr>
              <w:spacing w:line="200" w:lineRule="exact"/>
              <w:rPr>
                <w:b/>
                <w:bCs/>
                <w:sz w:val="18"/>
                <w:szCs w:val="18"/>
              </w:rPr>
            </w:pPr>
          </w:p>
        </w:tc>
        <w:tc>
          <w:tcPr>
            <w:tcW w:w="300" w:type="pct"/>
            <w:shd w:val="clear" w:color="auto" w:fill="auto"/>
            <w:vAlign w:val="bottom"/>
          </w:tcPr>
          <w:p w14:paraId="11969639" w14:textId="206741AF" w:rsidR="00BC323A" w:rsidRPr="004F0992" w:rsidRDefault="00BC323A" w:rsidP="00BC323A">
            <w:pPr>
              <w:spacing w:line="200" w:lineRule="exact"/>
              <w:ind w:left="-129" w:right="-86"/>
              <w:jc w:val="center"/>
              <w:rPr>
                <w:sz w:val="18"/>
                <w:szCs w:val="18"/>
              </w:rPr>
            </w:pPr>
            <w:r w:rsidRPr="004F0992">
              <w:rPr>
                <w:sz w:val="18"/>
                <w:szCs w:val="18"/>
              </w:rPr>
              <w:t>2021</w:t>
            </w:r>
          </w:p>
        </w:tc>
        <w:tc>
          <w:tcPr>
            <w:tcW w:w="84" w:type="pct"/>
            <w:shd w:val="clear" w:color="auto" w:fill="auto"/>
            <w:vAlign w:val="bottom"/>
          </w:tcPr>
          <w:p w14:paraId="590DC2DA" w14:textId="77777777" w:rsidR="00BC323A" w:rsidRPr="004F0992" w:rsidRDefault="00BC323A" w:rsidP="00BC323A">
            <w:pPr>
              <w:spacing w:line="200" w:lineRule="exact"/>
              <w:rPr>
                <w:b/>
                <w:bCs/>
                <w:sz w:val="18"/>
                <w:szCs w:val="18"/>
              </w:rPr>
            </w:pPr>
          </w:p>
        </w:tc>
        <w:tc>
          <w:tcPr>
            <w:tcW w:w="294" w:type="pct"/>
            <w:shd w:val="clear" w:color="auto" w:fill="auto"/>
            <w:vAlign w:val="bottom"/>
          </w:tcPr>
          <w:p w14:paraId="7FF8FD3C" w14:textId="6EA8B5C4" w:rsidR="00BC323A" w:rsidRPr="004F0992" w:rsidRDefault="00BC323A" w:rsidP="00BC323A">
            <w:pPr>
              <w:spacing w:line="200" w:lineRule="exact"/>
              <w:ind w:left="-95" w:right="-120"/>
              <w:jc w:val="center"/>
              <w:rPr>
                <w:sz w:val="18"/>
                <w:szCs w:val="18"/>
              </w:rPr>
            </w:pPr>
            <w:r w:rsidRPr="004F0992">
              <w:rPr>
                <w:sz w:val="18"/>
                <w:szCs w:val="18"/>
              </w:rPr>
              <w:t>2020</w:t>
            </w:r>
          </w:p>
        </w:tc>
        <w:tc>
          <w:tcPr>
            <w:tcW w:w="84" w:type="pct"/>
            <w:shd w:val="clear" w:color="auto" w:fill="auto"/>
            <w:vAlign w:val="bottom"/>
          </w:tcPr>
          <w:p w14:paraId="0E17D10C" w14:textId="77777777" w:rsidR="00BC323A" w:rsidRPr="004F0992" w:rsidRDefault="00BC323A" w:rsidP="00BC323A">
            <w:pPr>
              <w:spacing w:line="200" w:lineRule="exact"/>
              <w:rPr>
                <w:b/>
                <w:bCs/>
                <w:sz w:val="18"/>
                <w:szCs w:val="18"/>
              </w:rPr>
            </w:pPr>
          </w:p>
        </w:tc>
        <w:tc>
          <w:tcPr>
            <w:tcW w:w="332" w:type="pct"/>
            <w:shd w:val="clear" w:color="auto" w:fill="auto"/>
            <w:vAlign w:val="bottom"/>
          </w:tcPr>
          <w:p w14:paraId="42BB82B7" w14:textId="762487EE" w:rsidR="00BC323A" w:rsidRPr="004F0992" w:rsidRDefault="00BC323A" w:rsidP="00BC323A">
            <w:pPr>
              <w:spacing w:line="200" w:lineRule="exact"/>
              <w:ind w:left="-95" w:right="-120"/>
              <w:jc w:val="center"/>
              <w:rPr>
                <w:sz w:val="18"/>
                <w:szCs w:val="18"/>
              </w:rPr>
            </w:pPr>
            <w:r w:rsidRPr="004F0992">
              <w:rPr>
                <w:sz w:val="18"/>
                <w:szCs w:val="18"/>
              </w:rPr>
              <w:t>2021</w:t>
            </w:r>
          </w:p>
        </w:tc>
        <w:tc>
          <w:tcPr>
            <w:tcW w:w="84" w:type="pct"/>
            <w:shd w:val="clear" w:color="auto" w:fill="auto"/>
            <w:vAlign w:val="bottom"/>
          </w:tcPr>
          <w:p w14:paraId="2E9279A7" w14:textId="77777777" w:rsidR="00BC323A" w:rsidRPr="004F0992" w:rsidRDefault="00BC323A" w:rsidP="00BC323A">
            <w:pPr>
              <w:spacing w:line="200" w:lineRule="exact"/>
              <w:jc w:val="center"/>
              <w:rPr>
                <w:sz w:val="18"/>
                <w:szCs w:val="18"/>
              </w:rPr>
            </w:pPr>
          </w:p>
        </w:tc>
        <w:tc>
          <w:tcPr>
            <w:tcW w:w="342" w:type="pct"/>
            <w:shd w:val="clear" w:color="auto" w:fill="auto"/>
            <w:vAlign w:val="bottom"/>
          </w:tcPr>
          <w:p w14:paraId="4451C6F9" w14:textId="266C4379" w:rsidR="00BC323A" w:rsidRPr="004F0992" w:rsidRDefault="00BC323A" w:rsidP="00BC323A">
            <w:pPr>
              <w:spacing w:line="200" w:lineRule="exact"/>
              <w:ind w:left="-95" w:right="-120"/>
              <w:jc w:val="center"/>
              <w:rPr>
                <w:sz w:val="18"/>
                <w:szCs w:val="18"/>
              </w:rPr>
            </w:pPr>
            <w:r w:rsidRPr="004F0992">
              <w:rPr>
                <w:sz w:val="18"/>
                <w:szCs w:val="18"/>
              </w:rPr>
              <w:t>2020</w:t>
            </w:r>
          </w:p>
        </w:tc>
      </w:tr>
      <w:tr w:rsidR="00BC323A" w:rsidRPr="004F0992" w14:paraId="6F67B63E" w14:textId="77777777" w:rsidTr="00201179">
        <w:trPr>
          <w:trHeight w:val="144"/>
          <w:tblHeader/>
        </w:trPr>
        <w:tc>
          <w:tcPr>
            <w:tcW w:w="1043" w:type="pct"/>
            <w:shd w:val="clear" w:color="auto" w:fill="auto"/>
          </w:tcPr>
          <w:p w14:paraId="2957EB28" w14:textId="77777777" w:rsidR="00BC323A" w:rsidRPr="004F0992" w:rsidRDefault="00BC323A" w:rsidP="00BC323A">
            <w:pPr>
              <w:spacing w:line="200" w:lineRule="exact"/>
              <w:rPr>
                <w:b/>
                <w:bCs/>
                <w:i/>
                <w:iCs/>
                <w:sz w:val="18"/>
                <w:szCs w:val="18"/>
              </w:rPr>
            </w:pPr>
          </w:p>
        </w:tc>
        <w:tc>
          <w:tcPr>
            <w:tcW w:w="3957" w:type="pct"/>
            <w:gridSpan w:val="19"/>
            <w:shd w:val="clear" w:color="auto" w:fill="auto"/>
            <w:vAlign w:val="bottom"/>
          </w:tcPr>
          <w:p w14:paraId="2CE52FCE" w14:textId="77777777" w:rsidR="00BC323A" w:rsidRPr="004F0992" w:rsidRDefault="00BC323A" w:rsidP="00BC323A">
            <w:pPr>
              <w:tabs>
                <w:tab w:val="decimal" w:pos="773"/>
              </w:tabs>
              <w:spacing w:line="200" w:lineRule="exact"/>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BC323A" w:rsidRPr="004F0992" w14:paraId="6E535549" w14:textId="77777777" w:rsidTr="00BC323A">
        <w:trPr>
          <w:trHeight w:val="144"/>
          <w:tblHeader/>
        </w:trPr>
        <w:tc>
          <w:tcPr>
            <w:tcW w:w="1043" w:type="pct"/>
            <w:shd w:val="clear" w:color="auto" w:fill="auto"/>
          </w:tcPr>
          <w:p w14:paraId="78C76281" w14:textId="2186C387" w:rsidR="00BC323A" w:rsidRPr="004F0992" w:rsidRDefault="00BC323A" w:rsidP="00BC323A">
            <w:pPr>
              <w:spacing w:line="200" w:lineRule="exact"/>
              <w:rPr>
                <w:b/>
                <w:bCs/>
                <w:sz w:val="18"/>
                <w:szCs w:val="18"/>
              </w:rPr>
            </w:pPr>
            <w:r w:rsidRPr="004F0992">
              <w:rPr>
                <w:sz w:val="18"/>
                <w:szCs w:val="18"/>
              </w:rPr>
              <w:t xml:space="preserve">Interest income from loan </w:t>
            </w:r>
          </w:p>
        </w:tc>
        <w:tc>
          <w:tcPr>
            <w:tcW w:w="322" w:type="pct"/>
            <w:shd w:val="clear" w:color="auto" w:fill="auto"/>
            <w:vAlign w:val="bottom"/>
          </w:tcPr>
          <w:p w14:paraId="141AE3FB" w14:textId="77777777" w:rsidR="00BC323A" w:rsidRPr="004F0992" w:rsidRDefault="00BC323A" w:rsidP="00BC323A">
            <w:pPr>
              <w:tabs>
                <w:tab w:val="decimal" w:pos="624"/>
              </w:tabs>
              <w:spacing w:line="200" w:lineRule="exact"/>
              <w:ind w:left="-108" w:right="-108"/>
              <w:jc w:val="center"/>
              <w:rPr>
                <w:b/>
                <w:bCs/>
                <w:sz w:val="18"/>
                <w:szCs w:val="18"/>
              </w:rPr>
            </w:pPr>
          </w:p>
        </w:tc>
        <w:tc>
          <w:tcPr>
            <w:tcW w:w="85" w:type="pct"/>
            <w:shd w:val="clear" w:color="auto" w:fill="auto"/>
          </w:tcPr>
          <w:p w14:paraId="66A8C410" w14:textId="77777777" w:rsidR="00BC323A" w:rsidRPr="004F0992" w:rsidRDefault="00BC323A" w:rsidP="00BC323A">
            <w:pPr>
              <w:spacing w:line="200" w:lineRule="exact"/>
              <w:rPr>
                <w:b/>
                <w:bCs/>
                <w:sz w:val="18"/>
                <w:szCs w:val="18"/>
              </w:rPr>
            </w:pPr>
          </w:p>
        </w:tc>
        <w:tc>
          <w:tcPr>
            <w:tcW w:w="321" w:type="pct"/>
            <w:shd w:val="clear" w:color="auto" w:fill="auto"/>
            <w:vAlign w:val="bottom"/>
          </w:tcPr>
          <w:p w14:paraId="73767645" w14:textId="77777777" w:rsidR="00BC323A" w:rsidRPr="004F0992" w:rsidRDefault="00BC323A" w:rsidP="00BC323A">
            <w:pPr>
              <w:tabs>
                <w:tab w:val="decimal" w:pos="733"/>
              </w:tabs>
              <w:spacing w:line="200" w:lineRule="exact"/>
              <w:ind w:left="-108" w:right="-108"/>
              <w:rPr>
                <w:b/>
                <w:bCs/>
                <w:sz w:val="18"/>
                <w:szCs w:val="18"/>
              </w:rPr>
            </w:pPr>
          </w:p>
        </w:tc>
        <w:tc>
          <w:tcPr>
            <w:tcW w:w="84" w:type="pct"/>
            <w:shd w:val="clear" w:color="auto" w:fill="auto"/>
          </w:tcPr>
          <w:p w14:paraId="22A43AD1" w14:textId="77777777" w:rsidR="00BC323A" w:rsidRPr="004F0992" w:rsidRDefault="00BC323A" w:rsidP="00BC323A">
            <w:pPr>
              <w:spacing w:line="200" w:lineRule="exact"/>
              <w:rPr>
                <w:b/>
                <w:bCs/>
                <w:sz w:val="18"/>
                <w:szCs w:val="18"/>
              </w:rPr>
            </w:pPr>
          </w:p>
        </w:tc>
        <w:tc>
          <w:tcPr>
            <w:tcW w:w="332" w:type="pct"/>
            <w:shd w:val="clear" w:color="auto" w:fill="auto"/>
            <w:vAlign w:val="bottom"/>
          </w:tcPr>
          <w:p w14:paraId="1171203F" w14:textId="77777777" w:rsidR="00BC323A" w:rsidRPr="004F0992" w:rsidRDefault="00BC323A" w:rsidP="00BC323A">
            <w:pPr>
              <w:tabs>
                <w:tab w:val="decimal" w:pos="711"/>
              </w:tabs>
              <w:spacing w:line="200" w:lineRule="exact"/>
              <w:ind w:left="-129" w:right="-86"/>
              <w:rPr>
                <w:b/>
                <w:bCs/>
                <w:sz w:val="18"/>
                <w:szCs w:val="18"/>
              </w:rPr>
            </w:pPr>
          </w:p>
        </w:tc>
        <w:tc>
          <w:tcPr>
            <w:tcW w:w="85" w:type="pct"/>
            <w:shd w:val="clear" w:color="auto" w:fill="auto"/>
          </w:tcPr>
          <w:p w14:paraId="3BEECCD4" w14:textId="77777777" w:rsidR="00BC323A" w:rsidRPr="004F0992" w:rsidRDefault="00BC323A" w:rsidP="00BC323A">
            <w:pPr>
              <w:spacing w:line="200" w:lineRule="exact"/>
              <w:rPr>
                <w:b/>
                <w:bCs/>
                <w:sz w:val="18"/>
                <w:szCs w:val="18"/>
              </w:rPr>
            </w:pPr>
          </w:p>
        </w:tc>
        <w:tc>
          <w:tcPr>
            <w:tcW w:w="313" w:type="pct"/>
            <w:shd w:val="clear" w:color="auto" w:fill="auto"/>
            <w:vAlign w:val="bottom"/>
          </w:tcPr>
          <w:p w14:paraId="5334C6D8" w14:textId="77777777" w:rsidR="00BC323A" w:rsidRPr="004F0992" w:rsidRDefault="00BC323A" w:rsidP="00BC323A">
            <w:pPr>
              <w:tabs>
                <w:tab w:val="decimal" w:pos="622"/>
              </w:tabs>
              <w:spacing w:line="200" w:lineRule="exact"/>
              <w:ind w:left="-108" w:right="-108"/>
              <w:rPr>
                <w:b/>
                <w:bCs/>
                <w:sz w:val="18"/>
                <w:szCs w:val="18"/>
              </w:rPr>
            </w:pPr>
          </w:p>
        </w:tc>
        <w:tc>
          <w:tcPr>
            <w:tcW w:w="84" w:type="pct"/>
            <w:shd w:val="clear" w:color="auto" w:fill="auto"/>
          </w:tcPr>
          <w:p w14:paraId="2ABD208A" w14:textId="77777777" w:rsidR="00BC323A" w:rsidRPr="004F0992" w:rsidRDefault="00BC323A" w:rsidP="00BC323A">
            <w:pPr>
              <w:spacing w:line="200" w:lineRule="exact"/>
              <w:rPr>
                <w:b/>
                <w:bCs/>
                <w:sz w:val="18"/>
                <w:szCs w:val="18"/>
              </w:rPr>
            </w:pPr>
          </w:p>
        </w:tc>
        <w:tc>
          <w:tcPr>
            <w:tcW w:w="310" w:type="pct"/>
            <w:shd w:val="clear" w:color="auto" w:fill="auto"/>
            <w:vAlign w:val="bottom"/>
          </w:tcPr>
          <w:p w14:paraId="34962055" w14:textId="77777777" w:rsidR="00BC323A" w:rsidRPr="004F0992" w:rsidRDefault="00BC323A" w:rsidP="00BC323A">
            <w:pPr>
              <w:tabs>
                <w:tab w:val="decimal" w:pos="574"/>
              </w:tabs>
              <w:spacing w:line="200" w:lineRule="exact"/>
              <w:ind w:left="-95" w:right="-120"/>
              <w:rPr>
                <w:b/>
                <w:bCs/>
                <w:sz w:val="18"/>
                <w:szCs w:val="22"/>
                <w:lang w:val="en-US" w:bidi="th-TH"/>
              </w:rPr>
            </w:pPr>
          </w:p>
        </w:tc>
        <w:tc>
          <w:tcPr>
            <w:tcW w:w="84" w:type="pct"/>
            <w:shd w:val="clear" w:color="auto" w:fill="auto"/>
          </w:tcPr>
          <w:p w14:paraId="7E631A51" w14:textId="77777777" w:rsidR="00BC323A" w:rsidRPr="004F0992" w:rsidRDefault="00BC323A" w:rsidP="00BC323A">
            <w:pPr>
              <w:spacing w:line="200" w:lineRule="exact"/>
              <w:rPr>
                <w:b/>
                <w:bCs/>
                <w:sz w:val="18"/>
                <w:szCs w:val="18"/>
              </w:rPr>
            </w:pPr>
          </w:p>
        </w:tc>
        <w:tc>
          <w:tcPr>
            <w:tcW w:w="333" w:type="pct"/>
            <w:shd w:val="clear" w:color="auto" w:fill="auto"/>
          </w:tcPr>
          <w:p w14:paraId="3AF59388" w14:textId="77777777" w:rsidR="00BC323A" w:rsidRPr="004F0992" w:rsidRDefault="00BC323A" w:rsidP="00BC323A">
            <w:pPr>
              <w:tabs>
                <w:tab w:val="decimal" w:pos="735"/>
              </w:tabs>
              <w:spacing w:line="200" w:lineRule="exact"/>
              <w:ind w:left="-95" w:right="-120"/>
              <w:rPr>
                <w:b/>
                <w:bCs/>
                <w:sz w:val="18"/>
                <w:szCs w:val="18"/>
                <w:lang w:bidi="th-TH"/>
              </w:rPr>
            </w:pPr>
          </w:p>
        </w:tc>
        <w:tc>
          <w:tcPr>
            <w:tcW w:w="84" w:type="pct"/>
            <w:shd w:val="clear" w:color="auto" w:fill="auto"/>
          </w:tcPr>
          <w:p w14:paraId="7A2996DA" w14:textId="77777777" w:rsidR="00BC323A" w:rsidRPr="004F0992" w:rsidRDefault="00BC323A" w:rsidP="00BC323A">
            <w:pPr>
              <w:spacing w:line="200" w:lineRule="exact"/>
              <w:rPr>
                <w:b/>
                <w:bCs/>
                <w:sz w:val="18"/>
                <w:szCs w:val="18"/>
              </w:rPr>
            </w:pPr>
          </w:p>
        </w:tc>
        <w:tc>
          <w:tcPr>
            <w:tcW w:w="300" w:type="pct"/>
            <w:shd w:val="clear" w:color="auto" w:fill="auto"/>
            <w:vAlign w:val="bottom"/>
          </w:tcPr>
          <w:p w14:paraId="288D3038" w14:textId="77777777" w:rsidR="00BC323A" w:rsidRPr="004F0992" w:rsidRDefault="00BC323A" w:rsidP="00BC323A">
            <w:pPr>
              <w:tabs>
                <w:tab w:val="decimal" w:pos="600"/>
              </w:tabs>
              <w:spacing w:line="200" w:lineRule="exact"/>
              <w:ind w:left="-101" w:right="-115"/>
              <w:rPr>
                <w:sz w:val="18"/>
                <w:szCs w:val="18"/>
              </w:rPr>
            </w:pPr>
          </w:p>
        </w:tc>
        <w:tc>
          <w:tcPr>
            <w:tcW w:w="84" w:type="pct"/>
            <w:shd w:val="clear" w:color="auto" w:fill="auto"/>
          </w:tcPr>
          <w:p w14:paraId="4B7F941B" w14:textId="77777777" w:rsidR="00BC323A" w:rsidRPr="004F0992" w:rsidRDefault="00BC323A" w:rsidP="00BC323A">
            <w:pPr>
              <w:spacing w:line="200" w:lineRule="exact"/>
              <w:rPr>
                <w:b/>
                <w:bCs/>
                <w:sz w:val="18"/>
                <w:szCs w:val="18"/>
              </w:rPr>
            </w:pPr>
          </w:p>
        </w:tc>
        <w:tc>
          <w:tcPr>
            <w:tcW w:w="294" w:type="pct"/>
            <w:shd w:val="clear" w:color="auto" w:fill="auto"/>
          </w:tcPr>
          <w:p w14:paraId="7861BFC0" w14:textId="77777777" w:rsidR="00BC323A" w:rsidRPr="004F0992" w:rsidRDefault="00BC323A" w:rsidP="00BC323A">
            <w:pPr>
              <w:tabs>
                <w:tab w:val="decimal" w:pos="668"/>
              </w:tabs>
              <w:spacing w:line="200" w:lineRule="exact"/>
              <w:ind w:left="-95" w:right="-120"/>
              <w:rPr>
                <w:sz w:val="18"/>
                <w:szCs w:val="18"/>
              </w:rPr>
            </w:pPr>
          </w:p>
        </w:tc>
        <w:tc>
          <w:tcPr>
            <w:tcW w:w="84" w:type="pct"/>
            <w:shd w:val="clear" w:color="auto" w:fill="auto"/>
          </w:tcPr>
          <w:p w14:paraId="590610D3" w14:textId="77777777" w:rsidR="00BC323A" w:rsidRPr="004F0992" w:rsidRDefault="00BC323A" w:rsidP="00BC323A">
            <w:pPr>
              <w:spacing w:line="200" w:lineRule="exact"/>
              <w:rPr>
                <w:b/>
                <w:bCs/>
                <w:sz w:val="18"/>
                <w:szCs w:val="18"/>
              </w:rPr>
            </w:pPr>
          </w:p>
        </w:tc>
        <w:tc>
          <w:tcPr>
            <w:tcW w:w="332" w:type="pct"/>
            <w:shd w:val="clear" w:color="auto" w:fill="auto"/>
            <w:vAlign w:val="bottom"/>
          </w:tcPr>
          <w:p w14:paraId="58C05407" w14:textId="77777777" w:rsidR="00BC323A" w:rsidRPr="004F0992" w:rsidRDefault="00BC323A" w:rsidP="00BC323A">
            <w:pPr>
              <w:tabs>
                <w:tab w:val="decimal" w:pos="788"/>
              </w:tabs>
              <w:spacing w:line="200" w:lineRule="exact"/>
              <w:ind w:left="-101" w:right="-115"/>
              <w:rPr>
                <w:b/>
                <w:bCs/>
                <w:sz w:val="18"/>
                <w:szCs w:val="18"/>
              </w:rPr>
            </w:pPr>
          </w:p>
        </w:tc>
        <w:tc>
          <w:tcPr>
            <w:tcW w:w="84" w:type="pct"/>
            <w:shd w:val="clear" w:color="auto" w:fill="auto"/>
          </w:tcPr>
          <w:p w14:paraId="65648787" w14:textId="77777777" w:rsidR="00BC323A" w:rsidRPr="004F0992" w:rsidRDefault="00BC323A" w:rsidP="00BC323A">
            <w:pPr>
              <w:spacing w:line="200" w:lineRule="exact"/>
              <w:rPr>
                <w:b/>
                <w:bCs/>
                <w:sz w:val="18"/>
                <w:szCs w:val="18"/>
              </w:rPr>
            </w:pPr>
          </w:p>
        </w:tc>
        <w:tc>
          <w:tcPr>
            <w:tcW w:w="342" w:type="pct"/>
            <w:shd w:val="clear" w:color="auto" w:fill="auto"/>
          </w:tcPr>
          <w:p w14:paraId="5CB030F7" w14:textId="77777777" w:rsidR="00BC323A" w:rsidRPr="004F0992" w:rsidRDefault="00BC323A" w:rsidP="00BC323A">
            <w:pPr>
              <w:tabs>
                <w:tab w:val="decimal" w:pos="765"/>
              </w:tabs>
              <w:spacing w:line="200" w:lineRule="exact"/>
              <w:ind w:left="-115" w:right="-108"/>
              <w:rPr>
                <w:b/>
                <w:bCs/>
                <w:sz w:val="18"/>
                <w:szCs w:val="18"/>
              </w:rPr>
            </w:pPr>
          </w:p>
        </w:tc>
      </w:tr>
      <w:tr w:rsidR="003032AE" w:rsidRPr="004F0992" w14:paraId="4D697BA8" w14:textId="77777777" w:rsidTr="00BC323A">
        <w:trPr>
          <w:trHeight w:val="144"/>
          <w:tblHeader/>
        </w:trPr>
        <w:tc>
          <w:tcPr>
            <w:tcW w:w="1043" w:type="pct"/>
            <w:shd w:val="clear" w:color="auto" w:fill="auto"/>
          </w:tcPr>
          <w:p w14:paraId="0DFBBE65" w14:textId="77777777" w:rsidR="003032AE" w:rsidRPr="004F0992" w:rsidRDefault="003032AE" w:rsidP="003032AE">
            <w:pPr>
              <w:spacing w:line="200" w:lineRule="exact"/>
              <w:ind w:left="158"/>
              <w:rPr>
                <w:sz w:val="18"/>
                <w:szCs w:val="18"/>
              </w:rPr>
            </w:pPr>
            <w:r w:rsidRPr="004F0992">
              <w:rPr>
                <w:sz w:val="18"/>
                <w:szCs w:val="18"/>
              </w:rPr>
              <w:t>receivables and hire purchase receivables</w:t>
            </w:r>
          </w:p>
        </w:tc>
        <w:tc>
          <w:tcPr>
            <w:tcW w:w="322" w:type="pct"/>
            <w:shd w:val="clear" w:color="auto" w:fill="auto"/>
            <w:vAlign w:val="bottom"/>
          </w:tcPr>
          <w:p w14:paraId="0DC3D953" w14:textId="1152E6DB" w:rsidR="003032AE" w:rsidRPr="004F0992" w:rsidRDefault="003032AE" w:rsidP="003032AE">
            <w:pPr>
              <w:tabs>
                <w:tab w:val="decimal" w:pos="734"/>
              </w:tabs>
              <w:spacing w:line="200" w:lineRule="exact"/>
              <w:ind w:left="-108" w:right="-108"/>
              <w:rPr>
                <w:sz w:val="18"/>
                <w:szCs w:val="18"/>
              </w:rPr>
            </w:pPr>
            <w:r w:rsidRPr="004F0992">
              <w:rPr>
                <w:sz w:val="18"/>
                <w:szCs w:val="18"/>
              </w:rPr>
              <w:t>7,128,315</w:t>
            </w:r>
          </w:p>
        </w:tc>
        <w:tc>
          <w:tcPr>
            <w:tcW w:w="85" w:type="pct"/>
            <w:shd w:val="clear" w:color="auto" w:fill="auto"/>
          </w:tcPr>
          <w:p w14:paraId="2D74F435" w14:textId="77777777" w:rsidR="003032AE" w:rsidRPr="004F0992" w:rsidRDefault="003032AE" w:rsidP="003032AE">
            <w:pPr>
              <w:spacing w:line="200" w:lineRule="exact"/>
              <w:rPr>
                <w:sz w:val="18"/>
                <w:szCs w:val="18"/>
              </w:rPr>
            </w:pPr>
          </w:p>
        </w:tc>
        <w:tc>
          <w:tcPr>
            <w:tcW w:w="321" w:type="pct"/>
            <w:shd w:val="clear" w:color="auto" w:fill="auto"/>
            <w:vAlign w:val="bottom"/>
          </w:tcPr>
          <w:p w14:paraId="7AC971C9" w14:textId="0E9C834A" w:rsidR="003032AE" w:rsidRPr="004F0992" w:rsidRDefault="003032AE" w:rsidP="003032AE">
            <w:pPr>
              <w:tabs>
                <w:tab w:val="decimal" w:pos="733"/>
              </w:tabs>
              <w:spacing w:line="200" w:lineRule="exact"/>
              <w:ind w:left="-108" w:right="-108"/>
              <w:rPr>
                <w:sz w:val="18"/>
                <w:szCs w:val="18"/>
              </w:rPr>
            </w:pPr>
            <w:r w:rsidRPr="004F0992">
              <w:rPr>
                <w:sz w:val="18"/>
                <w:szCs w:val="18"/>
              </w:rPr>
              <w:t>6,700,045</w:t>
            </w:r>
          </w:p>
        </w:tc>
        <w:tc>
          <w:tcPr>
            <w:tcW w:w="84" w:type="pct"/>
            <w:shd w:val="clear" w:color="auto" w:fill="auto"/>
          </w:tcPr>
          <w:p w14:paraId="1D1F38BD" w14:textId="77777777" w:rsidR="003032AE" w:rsidRPr="004F0992" w:rsidRDefault="003032AE" w:rsidP="003032AE">
            <w:pPr>
              <w:spacing w:line="200" w:lineRule="exact"/>
              <w:rPr>
                <w:sz w:val="18"/>
                <w:szCs w:val="18"/>
              </w:rPr>
            </w:pPr>
          </w:p>
        </w:tc>
        <w:tc>
          <w:tcPr>
            <w:tcW w:w="332" w:type="pct"/>
            <w:shd w:val="clear" w:color="auto" w:fill="auto"/>
            <w:vAlign w:val="bottom"/>
          </w:tcPr>
          <w:p w14:paraId="51D062EE" w14:textId="19071397" w:rsidR="003032AE" w:rsidRPr="004F0992" w:rsidRDefault="003032AE" w:rsidP="003032AE">
            <w:pPr>
              <w:tabs>
                <w:tab w:val="decimal" w:pos="743"/>
              </w:tabs>
              <w:spacing w:line="200" w:lineRule="exact"/>
              <w:ind w:left="-129" w:right="-86"/>
              <w:rPr>
                <w:sz w:val="18"/>
                <w:szCs w:val="18"/>
              </w:rPr>
            </w:pPr>
            <w:r w:rsidRPr="00AE277C">
              <w:rPr>
                <w:sz w:val="18"/>
                <w:szCs w:val="18"/>
                <w:cs/>
                <w:lang w:bidi="th-TH"/>
              </w:rPr>
              <w:t>-</w:t>
            </w:r>
          </w:p>
        </w:tc>
        <w:tc>
          <w:tcPr>
            <w:tcW w:w="85" w:type="pct"/>
            <w:shd w:val="clear" w:color="auto" w:fill="auto"/>
          </w:tcPr>
          <w:p w14:paraId="42702E1C" w14:textId="77777777" w:rsidR="003032AE" w:rsidRPr="004F0992" w:rsidRDefault="003032AE" w:rsidP="003032AE">
            <w:pPr>
              <w:spacing w:line="200" w:lineRule="exact"/>
              <w:rPr>
                <w:sz w:val="18"/>
                <w:szCs w:val="18"/>
              </w:rPr>
            </w:pPr>
          </w:p>
        </w:tc>
        <w:tc>
          <w:tcPr>
            <w:tcW w:w="313" w:type="pct"/>
            <w:shd w:val="clear" w:color="auto" w:fill="auto"/>
            <w:vAlign w:val="bottom"/>
          </w:tcPr>
          <w:p w14:paraId="64A5C65B" w14:textId="5DEFFA32" w:rsidR="003032AE" w:rsidRPr="004F0992" w:rsidRDefault="003032AE" w:rsidP="003032AE">
            <w:pPr>
              <w:tabs>
                <w:tab w:val="decimal" w:pos="675"/>
              </w:tabs>
              <w:spacing w:line="200" w:lineRule="exact"/>
              <w:ind w:left="-108" w:right="-115"/>
              <w:rPr>
                <w:sz w:val="18"/>
                <w:szCs w:val="18"/>
              </w:rPr>
            </w:pPr>
            <w:r w:rsidRPr="00AE277C">
              <w:rPr>
                <w:sz w:val="18"/>
                <w:szCs w:val="18"/>
                <w:cs/>
                <w:lang w:bidi="th-TH"/>
              </w:rPr>
              <w:t>-</w:t>
            </w:r>
          </w:p>
        </w:tc>
        <w:tc>
          <w:tcPr>
            <w:tcW w:w="84" w:type="pct"/>
            <w:shd w:val="clear" w:color="auto" w:fill="auto"/>
          </w:tcPr>
          <w:p w14:paraId="46B77743" w14:textId="77777777" w:rsidR="003032AE" w:rsidRPr="004F0992" w:rsidRDefault="003032AE" w:rsidP="003032AE">
            <w:pPr>
              <w:spacing w:line="200" w:lineRule="exact"/>
              <w:rPr>
                <w:sz w:val="18"/>
                <w:szCs w:val="18"/>
              </w:rPr>
            </w:pPr>
          </w:p>
        </w:tc>
        <w:tc>
          <w:tcPr>
            <w:tcW w:w="310" w:type="pct"/>
            <w:shd w:val="clear" w:color="auto" w:fill="auto"/>
            <w:vAlign w:val="bottom"/>
          </w:tcPr>
          <w:p w14:paraId="076715E4" w14:textId="72E8B1C7" w:rsidR="003032AE" w:rsidRPr="004F0992" w:rsidRDefault="003032AE" w:rsidP="003032AE">
            <w:pPr>
              <w:tabs>
                <w:tab w:val="decimal" w:pos="703"/>
              </w:tabs>
              <w:spacing w:line="200" w:lineRule="exact"/>
              <w:ind w:left="-101" w:right="-115"/>
              <w:rPr>
                <w:sz w:val="18"/>
                <w:szCs w:val="18"/>
                <w:lang w:val="en-US" w:bidi="th-TH"/>
              </w:rPr>
            </w:pPr>
            <w:r w:rsidRPr="004F0992">
              <w:rPr>
                <w:sz w:val="18"/>
                <w:szCs w:val="18"/>
                <w:cs/>
                <w:lang w:val="en-US" w:bidi="th-TH"/>
              </w:rPr>
              <w:t>141</w:t>
            </w:r>
            <w:r w:rsidRPr="004F0992">
              <w:rPr>
                <w:sz w:val="18"/>
                <w:szCs w:val="18"/>
                <w:lang w:val="en-US" w:bidi="th-TH"/>
              </w:rPr>
              <w:t>,</w:t>
            </w:r>
            <w:r w:rsidRPr="004F0992">
              <w:rPr>
                <w:sz w:val="18"/>
                <w:szCs w:val="18"/>
                <w:cs/>
                <w:lang w:val="en-US" w:bidi="th-TH"/>
              </w:rPr>
              <w:t>075</w:t>
            </w:r>
          </w:p>
        </w:tc>
        <w:tc>
          <w:tcPr>
            <w:tcW w:w="84" w:type="pct"/>
            <w:shd w:val="clear" w:color="auto" w:fill="auto"/>
            <w:vAlign w:val="bottom"/>
          </w:tcPr>
          <w:p w14:paraId="18BF896C" w14:textId="77777777" w:rsidR="003032AE" w:rsidRPr="004F0992" w:rsidRDefault="003032AE" w:rsidP="003032AE">
            <w:pPr>
              <w:spacing w:line="200" w:lineRule="exact"/>
              <w:rPr>
                <w:sz w:val="18"/>
                <w:szCs w:val="18"/>
              </w:rPr>
            </w:pPr>
          </w:p>
        </w:tc>
        <w:tc>
          <w:tcPr>
            <w:tcW w:w="333" w:type="pct"/>
            <w:shd w:val="clear" w:color="auto" w:fill="auto"/>
            <w:vAlign w:val="bottom"/>
          </w:tcPr>
          <w:p w14:paraId="0707B38D" w14:textId="663F4A84" w:rsidR="003032AE" w:rsidRPr="004F0992" w:rsidRDefault="003032AE" w:rsidP="003032AE">
            <w:pPr>
              <w:tabs>
                <w:tab w:val="decimal" w:pos="735"/>
              </w:tabs>
              <w:spacing w:line="200" w:lineRule="exact"/>
              <w:ind w:left="-95" w:right="-115"/>
              <w:rPr>
                <w:sz w:val="18"/>
                <w:szCs w:val="18"/>
              </w:rPr>
            </w:pPr>
            <w:r w:rsidRPr="004F0992">
              <w:rPr>
                <w:sz w:val="18"/>
                <w:szCs w:val="18"/>
              </w:rPr>
              <w:t>17,121</w:t>
            </w:r>
          </w:p>
        </w:tc>
        <w:tc>
          <w:tcPr>
            <w:tcW w:w="84" w:type="pct"/>
            <w:shd w:val="clear" w:color="auto" w:fill="auto"/>
            <w:vAlign w:val="bottom"/>
          </w:tcPr>
          <w:p w14:paraId="4D7FEE5B" w14:textId="77777777" w:rsidR="003032AE" w:rsidRPr="004F0992" w:rsidRDefault="003032AE" w:rsidP="003032AE">
            <w:pPr>
              <w:spacing w:line="200" w:lineRule="exact"/>
              <w:rPr>
                <w:sz w:val="18"/>
                <w:szCs w:val="18"/>
              </w:rPr>
            </w:pPr>
          </w:p>
        </w:tc>
        <w:tc>
          <w:tcPr>
            <w:tcW w:w="300" w:type="pct"/>
            <w:shd w:val="clear" w:color="auto" w:fill="auto"/>
            <w:vAlign w:val="bottom"/>
          </w:tcPr>
          <w:p w14:paraId="3FE7F37F" w14:textId="6ECD2A09" w:rsidR="003032AE" w:rsidRPr="004F0992" w:rsidRDefault="003032AE" w:rsidP="003032AE">
            <w:pPr>
              <w:tabs>
                <w:tab w:val="decimal" w:pos="600"/>
              </w:tabs>
              <w:spacing w:line="200" w:lineRule="exact"/>
              <w:ind w:left="-101" w:right="-115"/>
              <w:rPr>
                <w:sz w:val="18"/>
                <w:szCs w:val="18"/>
              </w:rPr>
            </w:pPr>
            <w:r w:rsidRPr="00AE277C">
              <w:rPr>
                <w:sz w:val="18"/>
                <w:szCs w:val="18"/>
                <w:cs/>
                <w:lang w:val="en-US" w:bidi="th-TH"/>
              </w:rPr>
              <w:t>-</w:t>
            </w:r>
          </w:p>
        </w:tc>
        <w:tc>
          <w:tcPr>
            <w:tcW w:w="84" w:type="pct"/>
            <w:shd w:val="clear" w:color="auto" w:fill="auto"/>
            <w:vAlign w:val="bottom"/>
          </w:tcPr>
          <w:p w14:paraId="40753231" w14:textId="77777777" w:rsidR="003032AE" w:rsidRPr="004F0992" w:rsidRDefault="003032AE" w:rsidP="003032AE">
            <w:pPr>
              <w:spacing w:line="200" w:lineRule="exact"/>
              <w:rPr>
                <w:sz w:val="18"/>
                <w:szCs w:val="18"/>
              </w:rPr>
            </w:pPr>
          </w:p>
        </w:tc>
        <w:tc>
          <w:tcPr>
            <w:tcW w:w="294" w:type="pct"/>
            <w:shd w:val="clear" w:color="auto" w:fill="auto"/>
            <w:vAlign w:val="bottom"/>
          </w:tcPr>
          <w:p w14:paraId="6B136095" w14:textId="0084BACA" w:rsidR="003032AE" w:rsidRPr="00AE277C" w:rsidRDefault="003032AE" w:rsidP="003032AE">
            <w:pPr>
              <w:tabs>
                <w:tab w:val="decimal" w:pos="668"/>
              </w:tabs>
              <w:spacing w:line="200" w:lineRule="exact"/>
              <w:ind w:left="-101" w:right="-115"/>
              <w:rPr>
                <w:sz w:val="18"/>
                <w:szCs w:val="22"/>
                <w:lang w:val="en-US" w:bidi="th-TH"/>
              </w:rPr>
            </w:pPr>
            <w:r w:rsidRPr="00AE277C">
              <w:rPr>
                <w:sz w:val="18"/>
                <w:szCs w:val="18"/>
                <w:cs/>
                <w:lang w:val="en-US" w:bidi="th-TH"/>
              </w:rPr>
              <w:t>-</w:t>
            </w:r>
          </w:p>
        </w:tc>
        <w:tc>
          <w:tcPr>
            <w:tcW w:w="84" w:type="pct"/>
            <w:shd w:val="clear" w:color="auto" w:fill="auto"/>
            <w:vAlign w:val="bottom"/>
          </w:tcPr>
          <w:p w14:paraId="616D2BB6" w14:textId="77777777" w:rsidR="003032AE" w:rsidRPr="004F0992" w:rsidRDefault="003032AE" w:rsidP="003032AE">
            <w:pPr>
              <w:spacing w:line="200" w:lineRule="exact"/>
              <w:rPr>
                <w:sz w:val="18"/>
                <w:szCs w:val="18"/>
              </w:rPr>
            </w:pPr>
          </w:p>
        </w:tc>
        <w:tc>
          <w:tcPr>
            <w:tcW w:w="332" w:type="pct"/>
            <w:shd w:val="clear" w:color="auto" w:fill="auto"/>
            <w:vAlign w:val="bottom"/>
          </w:tcPr>
          <w:p w14:paraId="3432E16D" w14:textId="13A53F6E" w:rsidR="003032AE" w:rsidRPr="00704770" w:rsidRDefault="00B47F59" w:rsidP="003032AE">
            <w:pPr>
              <w:tabs>
                <w:tab w:val="decimal" w:pos="788"/>
              </w:tabs>
              <w:spacing w:line="200" w:lineRule="exact"/>
              <w:ind w:left="-101" w:right="-115"/>
              <w:rPr>
                <w:rFonts w:cstheme="minorBidi"/>
                <w:sz w:val="18"/>
                <w:szCs w:val="22"/>
                <w:lang w:bidi="th-TH"/>
              </w:rPr>
            </w:pPr>
            <w:r w:rsidRPr="004F0992">
              <w:rPr>
                <w:sz w:val="18"/>
                <w:szCs w:val="18"/>
              </w:rPr>
              <w:t>7,269,390</w:t>
            </w:r>
          </w:p>
        </w:tc>
        <w:tc>
          <w:tcPr>
            <w:tcW w:w="84" w:type="pct"/>
            <w:shd w:val="clear" w:color="auto" w:fill="auto"/>
            <w:vAlign w:val="bottom"/>
          </w:tcPr>
          <w:p w14:paraId="1EFED330" w14:textId="77777777" w:rsidR="003032AE" w:rsidRPr="004F0992" w:rsidRDefault="003032AE" w:rsidP="003032AE">
            <w:pPr>
              <w:spacing w:line="200" w:lineRule="exact"/>
              <w:rPr>
                <w:sz w:val="18"/>
                <w:szCs w:val="18"/>
              </w:rPr>
            </w:pPr>
          </w:p>
        </w:tc>
        <w:tc>
          <w:tcPr>
            <w:tcW w:w="342" w:type="pct"/>
            <w:shd w:val="clear" w:color="auto" w:fill="auto"/>
            <w:vAlign w:val="bottom"/>
          </w:tcPr>
          <w:p w14:paraId="30F8A1F2" w14:textId="72C67904" w:rsidR="003032AE" w:rsidRPr="004F0992" w:rsidRDefault="003032AE" w:rsidP="003032AE">
            <w:pPr>
              <w:tabs>
                <w:tab w:val="decimal" w:pos="765"/>
              </w:tabs>
              <w:spacing w:line="200" w:lineRule="exact"/>
              <w:ind w:left="-115" w:right="-108"/>
              <w:rPr>
                <w:sz w:val="18"/>
                <w:szCs w:val="18"/>
              </w:rPr>
            </w:pPr>
            <w:r w:rsidRPr="004F0992">
              <w:rPr>
                <w:sz w:val="18"/>
                <w:szCs w:val="18"/>
              </w:rPr>
              <w:t>6,717,166</w:t>
            </w:r>
          </w:p>
        </w:tc>
      </w:tr>
      <w:tr w:rsidR="003032AE" w:rsidRPr="004F0992" w14:paraId="537D3E9C" w14:textId="77777777" w:rsidTr="00201179">
        <w:trPr>
          <w:trHeight w:val="144"/>
          <w:tblHeader/>
        </w:trPr>
        <w:tc>
          <w:tcPr>
            <w:tcW w:w="1043" w:type="pct"/>
            <w:shd w:val="clear" w:color="auto" w:fill="auto"/>
          </w:tcPr>
          <w:p w14:paraId="62B9C574" w14:textId="77777777" w:rsidR="003032AE" w:rsidRPr="004F0992" w:rsidRDefault="003032AE" w:rsidP="003032AE">
            <w:pPr>
              <w:spacing w:line="200" w:lineRule="exact"/>
              <w:rPr>
                <w:b/>
                <w:bCs/>
                <w:sz w:val="18"/>
                <w:szCs w:val="18"/>
              </w:rPr>
            </w:pPr>
            <w:r w:rsidRPr="004F0992">
              <w:rPr>
                <w:sz w:val="18"/>
                <w:szCs w:val="18"/>
              </w:rPr>
              <w:t>Fees and service income</w:t>
            </w:r>
          </w:p>
        </w:tc>
        <w:tc>
          <w:tcPr>
            <w:tcW w:w="322" w:type="pct"/>
            <w:shd w:val="clear" w:color="auto" w:fill="auto"/>
            <w:vAlign w:val="bottom"/>
          </w:tcPr>
          <w:p w14:paraId="0BD8E2CA" w14:textId="065621B2" w:rsidR="003032AE" w:rsidRPr="004F0992" w:rsidRDefault="003032AE" w:rsidP="003032AE">
            <w:pPr>
              <w:tabs>
                <w:tab w:val="decimal" w:pos="734"/>
              </w:tabs>
              <w:spacing w:line="200" w:lineRule="exact"/>
              <w:ind w:left="-108" w:right="-108"/>
              <w:rPr>
                <w:sz w:val="18"/>
                <w:szCs w:val="18"/>
              </w:rPr>
            </w:pPr>
            <w:r w:rsidRPr="004F0992">
              <w:rPr>
                <w:sz w:val="18"/>
                <w:szCs w:val="18"/>
              </w:rPr>
              <w:t>432,079</w:t>
            </w:r>
          </w:p>
        </w:tc>
        <w:tc>
          <w:tcPr>
            <w:tcW w:w="85" w:type="pct"/>
            <w:shd w:val="clear" w:color="auto" w:fill="auto"/>
          </w:tcPr>
          <w:p w14:paraId="1A810539" w14:textId="77777777" w:rsidR="003032AE" w:rsidRPr="004F0992" w:rsidRDefault="003032AE" w:rsidP="003032AE">
            <w:pPr>
              <w:spacing w:line="200" w:lineRule="exact"/>
              <w:rPr>
                <w:sz w:val="18"/>
                <w:szCs w:val="18"/>
              </w:rPr>
            </w:pPr>
          </w:p>
        </w:tc>
        <w:tc>
          <w:tcPr>
            <w:tcW w:w="321" w:type="pct"/>
            <w:shd w:val="clear" w:color="auto" w:fill="auto"/>
            <w:vAlign w:val="bottom"/>
          </w:tcPr>
          <w:p w14:paraId="62B22B21" w14:textId="7F1B3328" w:rsidR="003032AE" w:rsidRPr="004F0992" w:rsidRDefault="003032AE" w:rsidP="003032AE">
            <w:pPr>
              <w:tabs>
                <w:tab w:val="decimal" w:pos="733"/>
              </w:tabs>
              <w:spacing w:line="200" w:lineRule="exact"/>
              <w:ind w:left="-108" w:right="-108"/>
              <w:rPr>
                <w:sz w:val="18"/>
                <w:szCs w:val="18"/>
              </w:rPr>
            </w:pPr>
            <w:r w:rsidRPr="004F0992">
              <w:rPr>
                <w:sz w:val="18"/>
                <w:szCs w:val="18"/>
              </w:rPr>
              <w:t>341,911</w:t>
            </w:r>
          </w:p>
        </w:tc>
        <w:tc>
          <w:tcPr>
            <w:tcW w:w="84" w:type="pct"/>
            <w:shd w:val="clear" w:color="auto" w:fill="auto"/>
          </w:tcPr>
          <w:p w14:paraId="682D7F81" w14:textId="77777777" w:rsidR="003032AE" w:rsidRPr="004F0992" w:rsidRDefault="003032AE" w:rsidP="003032AE">
            <w:pPr>
              <w:spacing w:line="200" w:lineRule="exact"/>
              <w:rPr>
                <w:sz w:val="18"/>
                <w:szCs w:val="18"/>
              </w:rPr>
            </w:pPr>
          </w:p>
        </w:tc>
        <w:tc>
          <w:tcPr>
            <w:tcW w:w="332" w:type="pct"/>
            <w:shd w:val="clear" w:color="auto" w:fill="auto"/>
            <w:vAlign w:val="bottom"/>
          </w:tcPr>
          <w:p w14:paraId="348174FF" w14:textId="76F38A02" w:rsidR="003032AE" w:rsidRPr="004F0992" w:rsidRDefault="003032AE" w:rsidP="003032AE">
            <w:pPr>
              <w:tabs>
                <w:tab w:val="decimal" w:pos="743"/>
              </w:tabs>
              <w:spacing w:line="200" w:lineRule="exact"/>
              <w:ind w:left="-129" w:right="-86"/>
              <w:rPr>
                <w:sz w:val="18"/>
                <w:szCs w:val="18"/>
              </w:rPr>
            </w:pPr>
            <w:r w:rsidRPr="004F0992">
              <w:rPr>
                <w:sz w:val="18"/>
                <w:szCs w:val="18"/>
              </w:rPr>
              <w:t>28,315</w:t>
            </w:r>
          </w:p>
        </w:tc>
        <w:tc>
          <w:tcPr>
            <w:tcW w:w="85" w:type="pct"/>
            <w:shd w:val="clear" w:color="auto" w:fill="auto"/>
          </w:tcPr>
          <w:p w14:paraId="65721B26" w14:textId="77777777" w:rsidR="003032AE" w:rsidRPr="004F0992" w:rsidRDefault="003032AE" w:rsidP="003032AE">
            <w:pPr>
              <w:spacing w:line="200" w:lineRule="exact"/>
              <w:rPr>
                <w:sz w:val="18"/>
                <w:szCs w:val="18"/>
              </w:rPr>
            </w:pPr>
          </w:p>
        </w:tc>
        <w:tc>
          <w:tcPr>
            <w:tcW w:w="313" w:type="pct"/>
            <w:shd w:val="clear" w:color="auto" w:fill="auto"/>
            <w:vAlign w:val="bottom"/>
          </w:tcPr>
          <w:p w14:paraId="658869B4" w14:textId="5A7A2D36" w:rsidR="003032AE" w:rsidRPr="004F0992" w:rsidRDefault="003032AE" w:rsidP="003032AE">
            <w:pPr>
              <w:tabs>
                <w:tab w:val="decimal" w:pos="675"/>
              </w:tabs>
              <w:spacing w:line="200" w:lineRule="exact"/>
              <w:ind w:right="-115"/>
              <w:rPr>
                <w:sz w:val="18"/>
                <w:szCs w:val="18"/>
              </w:rPr>
            </w:pPr>
            <w:r w:rsidRPr="004F0992">
              <w:rPr>
                <w:sz w:val="18"/>
                <w:szCs w:val="18"/>
              </w:rPr>
              <w:t>22,811</w:t>
            </w:r>
          </w:p>
        </w:tc>
        <w:tc>
          <w:tcPr>
            <w:tcW w:w="84" w:type="pct"/>
            <w:shd w:val="clear" w:color="auto" w:fill="auto"/>
          </w:tcPr>
          <w:p w14:paraId="3D4C039F" w14:textId="77777777" w:rsidR="003032AE" w:rsidRPr="004F0992" w:rsidRDefault="003032AE" w:rsidP="003032AE">
            <w:pPr>
              <w:spacing w:line="200" w:lineRule="exact"/>
              <w:rPr>
                <w:sz w:val="18"/>
                <w:szCs w:val="18"/>
              </w:rPr>
            </w:pPr>
          </w:p>
        </w:tc>
        <w:tc>
          <w:tcPr>
            <w:tcW w:w="310" w:type="pct"/>
            <w:shd w:val="clear" w:color="auto" w:fill="auto"/>
            <w:vAlign w:val="bottom"/>
          </w:tcPr>
          <w:p w14:paraId="2833AD73" w14:textId="7EC7C4FA" w:rsidR="003032AE" w:rsidRPr="004F0992" w:rsidRDefault="003032AE" w:rsidP="003032AE">
            <w:pPr>
              <w:tabs>
                <w:tab w:val="decimal" w:pos="703"/>
              </w:tabs>
              <w:spacing w:line="200" w:lineRule="exact"/>
              <w:ind w:left="-101" w:right="-115"/>
              <w:rPr>
                <w:sz w:val="18"/>
                <w:szCs w:val="18"/>
                <w:lang w:val="en-US" w:bidi="th-TH"/>
              </w:rPr>
            </w:pPr>
            <w:r w:rsidRPr="004F0992">
              <w:rPr>
                <w:sz w:val="18"/>
                <w:szCs w:val="18"/>
                <w:cs/>
                <w:lang w:val="en-US" w:bidi="th-TH"/>
              </w:rPr>
              <w:t>681</w:t>
            </w:r>
          </w:p>
        </w:tc>
        <w:tc>
          <w:tcPr>
            <w:tcW w:w="84" w:type="pct"/>
            <w:shd w:val="clear" w:color="auto" w:fill="auto"/>
          </w:tcPr>
          <w:p w14:paraId="6191E194" w14:textId="77777777" w:rsidR="003032AE" w:rsidRPr="004F0992" w:rsidRDefault="003032AE" w:rsidP="003032AE">
            <w:pPr>
              <w:spacing w:line="200" w:lineRule="exact"/>
              <w:rPr>
                <w:sz w:val="18"/>
                <w:szCs w:val="18"/>
              </w:rPr>
            </w:pPr>
          </w:p>
        </w:tc>
        <w:tc>
          <w:tcPr>
            <w:tcW w:w="333" w:type="pct"/>
            <w:shd w:val="clear" w:color="auto" w:fill="auto"/>
            <w:vAlign w:val="bottom"/>
          </w:tcPr>
          <w:p w14:paraId="3487CB93" w14:textId="41CEC2FD" w:rsidR="003032AE" w:rsidRPr="004F0992" w:rsidRDefault="003032AE" w:rsidP="003032AE">
            <w:pPr>
              <w:tabs>
                <w:tab w:val="decimal" w:pos="735"/>
              </w:tabs>
              <w:spacing w:line="200" w:lineRule="exact"/>
              <w:ind w:left="-95" w:right="-115"/>
              <w:rPr>
                <w:sz w:val="18"/>
                <w:szCs w:val="18"/>
                <w:lang w:bidi="th-TH"/>
              </w:rPr>
            </w:pPr>
            <w:r w:rsidRPr="004F0992">
              <w:rPr>
                <w:sz w:val="18"/>
                <w:szCs w:val="18"/>
              </w:rPr>
              <w:t>19</w:t>
            </w:r>
          </w:p>
        </w:tc>
        <w:tc>
          <w:tcPr>
            <w:tcW w:w="84" w:type="pct"/>
            <w:shd w:val="clear" w:color="auto" w:fill="auto"/>
          </w:tcPr>
          <w:p w14:paraId="589993F4" w14:textId="77777777" w:rsidR="003032AE" w:rsidRPr="004F0992" w:rsidRDefault="003032AE" w:rsidP="003032AE">
            <w:pPr>
              <w:spacing w:line="200" w:lineRule="exact"/>
              <w:rPr>
                <w:sz w:val="18"/>
                <w:szCs w:val="18"/>
              </w:rPr>
            </w:pPr>
          </w:p>
        </w:tc>
        <w:tc>
          <w:tcPr>
            <w:tcW w:w="300" w:type="pct"/>
            <w:shd w:val="clear" w:color="auto" w:fill="auto"/>
            <w:vAlign w:val="bottom"/>
          </w:tcPr>
          <w:p w14:paraId="16CDD168" w14:textId="4FD27C9A" w:rsidR="003032AE" w:rsidRPr="004F0992" w:rsidRDefault="003032AE" w:rsidP="003032AE">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tcPr>
          <w:p w14:paraId="70E74D7B" w14:textId="77777777" w:rsidR="003032AE" w:rsidRPr="004F0992" w:rsidRDefault="003032AE" w:rsidP="003032AE">
            <w:pPr>
              <w:spacing w:line="200" w:lineRule="exact"/>
              <w:rPr>
                <w:sz w:val="18"/>
                <w:szCs w:val="18"/>
              </w:rPr>
            </w:pPr>
          </w:p>
        </w:tc>
        <w:tc>
          <w:tcPr>
            <w:tcW w:w="294" w:type="pct"/>
            <w:shd w:val="clear" w:color="auto" w:fill="auto"/>
            <w:vAlign w:val="bottom"/>
          </w:tcPr>
          <w:p w14:paraId="74946B8E" w14:textId="7EFE7E58" w:rsidR="003032AE" w:rsidRPr="004F0992" w:rsidRDefault="003032AE" w:rsidP="003032AE">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tcPr>
          <w:p w14:paraId="7CEF1ACC" w14:textId="77777777" w:rsidR="003032AE" w:rsidRPr="004F0992" w:rsidRDefault="003032AE" w:rsidP="003032AE">
            <w:pPr>
              <w:spacing w:line="200" w:lineRule="exact"/>
              <w:rPr>
                <w:sz w:val="18"/>
                <w:szCs w:val="18"/>
              </w:rPr>
            </w:pPr>
          </w:p>
        </w:tc>
        <w:tc>
          <w:tcPr>
            <w:tcW w:w="332" w:type="pct"/>
            <w:shd w:val="clear" w:color="auto" w:fill="auto"/>
            <w:vAlign w:val="bottom"/>
          </w:tcPr>
          <w:p w14:paraId="7BE3F9D2" w14:textId="56A866E6" w:rsidR="003032AE" w:rsidRPr="004F0992" w:rsidRDefault="00B47F59" w:rsidP="003032AE">
            <w:pPr>
              <w:tabs>
                <w:tab w:val="decimal" w:pos="788"/>
              </w:tabs>
              <w:spacing w:line="200" w:lineRule="exact"/>
              <w:ind w:left="-101" w:right="-115"/>
              <w:rPr>
                <w:sz w:val="18"/>
                <w:szCs w:val="18"/>
              </w:rPr>
            </w:pPr>
            <w:r w:rsidRPr="004F0992">
              <w:rPr>
                <w:sz w:val="18"/>
                <w:szCs w:val="18"/>
              </w:rPr>
              <w:t>461,075</w:t>
            </w:r>
          </w:p>
        </w:tc>
        <w:tc>
          <w:tcPr>
            <w:tcW w:w="84" w:type="pct"/>
            <w:shd w:val="clear" w:color="auto" w:fill="auto"/>
          </w:tcPr>
          <w:p w14:paraId="73F3D4E9" w14:textId="77777777" w:rsidR="003032AE" w:rsidRPr="004F0992" w:rsidRDefault="003032AE" w:rsidP="003032AE">
            <w:pPr>
              <w:spacing w:line="200" w:lineRule="exact"/>
              <w:rPr>
                <w:sz w:val="18"/>
                <w:szCs w:val="18"/>
              </w:rPr>
            </w:pPr>
          </w:p>
        </w:tc>
        <w:tc>
          <w:tcPr>
            <w:tcW w:w="342" w:type="pct"/>
            <w:shd w:val="clear" w:color="auto" w:fill="auto"/>
            <w:vAlign w:val="bottom"/>
          </w:tcPr>
          <w:p w14:paraId="6C3BF6F0" w14:textId="6E3D3F66" w:rsidR="003032AE" w:rsidRPr="004F0992" w:rsidRDefault="003032AE" w:rsidP="003032AE">
            <w:pPr>
              <w:tabs>
                <w:tab w:val="decimal" w:pos="765"/>
              </w:tabs>
              <w:spacing w:line="200" w:lineRule="exact"/>
              <w:ind w:left="-115" w:right="-108"/>
              <w:rPr>
                <w:sz w:val="18"/>
                <w:szCs w:val="18"/>
              </w:rPr>
            </w:pPr>
            <w:r w:rsidRPr="004F0992">
              <w:rPr>
                <w:sz w:val="18"/>
                <w:szCs w:val="18"/>
              </w:rPr>
              <w:t>364,741</w:t>
            </w:r>
          </w:p>
        </w:tc>
      </w:tr>
      <w:tr w:rsidR="003032AE" w:rsidRPr="004F0992" w14:paraId="6A0B41A4" w14:textId="77777777" w:rsidTr="00201179">
        <w:trPr>
          <w:trHeight w:val="144"/>
          <w:tblHeader/>
        </w:trPr>
        <w:tc>
          <w:tcPr>
            <w:tcW w:w="1043" w:type="pct"/>
            <w:shd w:val="clear" w:color="auto" w:fill="auto"/>
          </w:tcPr>
          <w:p w14:paraId="06D7D665" w14:textId="77777777" w:rsidR="003032AE" w:rsidRPr="004F0992" w:rsidRDefault="003032AE" w:rsidP="003032AE">
            <w:pPr>
              <w:spacing w:line="200" w:lineRule="exact"/>
              <w:rPr>
                <w:sz w:val="18"/>
                <w:szCs w:val="18"/>
              </w:rPr>
            </w:pPr>
            <w:r w:rsidRPr="004F0992">
              <w:rPr>
                <w:sz w:val="18"/>
                <w:szCs w:val="18"/>
              </w:rPr>
              <w:t>Dividend income</w:t>
            </w:r>
          </w:p>
        </w:tc>
        <w:tc>
          <w:tcPr>
            <w:tcW w:w="322" w:type="pct"/>
            <w:shd w:val="clear" w:color="auto" w:fill="auto"/>
            <w:vAlign w:val="bottom"/>
          </w:tcPr>
          <w:p w14:paraId="21488D80" w14:textId="31575B7E" w:rsidR="003032AE" w:rsidRPr="004F0992" w:rsidRDefault="003032AE" w:rsidP="003032AE">
            <w:pPr>
              <w:tabs>
                <w:tab w:val="decimal" w:pos="734"/>
              </w:tabs>
              <w:spacing w:line="200" w:lineRule="exact"/>
              <w:ind w:left="-108" w:right="-108"/>
              <w:rPr>
                <w:sz w:val="18"/>
                <w:szCs w:val="18"/>
                <w:lang w:bidi="th-TH"/>
              </w:rPr>
            </w:pPr>
            <w:r w:rsidRPr="00AE277C">
              <w:rPr>
                <w:sz w:val="18"/>
                <w:szCs w:val="18"/>
                <w:cs/>
                <w:lang w:bidi="th-TH"/>
              </w:rPr>
              <w:t>-</w:t>
            </w:r>
          </w:p>
        </w:tc>
        <w:tc>
          <w:tcPr>
            <w:tcW w:w="85" w:type="pct"/>
            <w:shd w:val="clear" w:color="auto" w:fill="auto"/>
          </w:tcPr>
          <w:p w14:paraId="776932CD" w14:textId="77777777" w:rsidR="003032AE" w:rsidRPr="004F0992" w:rsidRDefault="003032AE" w:rsidP="003032AE">
            <w:pPr>
              <w:spacing w:line="200" w:lineRule="exact"/>
              <w:rPr>
                <w:sz w:val="18"/>
                <w:szCs w:val="18"/>
              </w:rPr>
            </w:pPr>
          </w:p>
        </w:tc>
        <w:tc>
          <w:tcPr>
            <w:tcW w:w="321" w:type="pct"/>
            <w:shd w:val="clear" w:color="auto" w:fill="auto"/>
            <w:vAlign w:val="bottom"/>
          </w:tcPr>
          <w:p w14:paraId="19CED15F" w14:textId="1ED8EF1D" w:rsidR="003032AE" w:rsidRPr="004F0992" w:rsidRDefault="003032AE" w:rsidP="003032AE">
            <w:pPr>
              <w:tabs>
                <w:tab w:val="decimal" w:pos="733"/>
              </w:tabs>
              <w:spacing w:line="200" w:lineRule="exact"/>
              <w:ind w:left="-108" w:right="-108"/>
              <w:rPr>
                <w:sz w:val="18"/>
                <w:szCs w:val="18"/>
              </w:rPr>
            </w:pPr>
            <w:r w:rsidRPr="004F0992">
              <w:rPr>
                <w:sz w:val="18"/>
                <w:szCs w:val="18"/>
              </w:rPr>
              <w:t>35,000</w:t>
            </w:r>
          </w:p>
        </w:tc>
        <w:tc>
          <w:tcPr>
            <w:tcW w:w="84" w:type="pct"/>
            <w:shd w:val="clear" w:color="auto" w:fill="auto"/>
          </w:tcPr>
          <w:p w14:paraId="2E42D665" w14:textId="77777777" w:rsidR="003032AE" w:rsidRPr="004F0992" w:rsidRDefault="003032AE" w:rsidP="003032AE">
            <w:pPr>
              <w:spacing w:line="200" w:lineRule="exact"/>
              <w:rPr>
                <w:sz w:val="18"/>
                <w:szCs w:val="18"/>
              </w:rPr>
            </w:pPr>
          </w:p>
        </w:tc>
        <w:tc>
          <w:tcPr>
            <w:tcW w:w="332" w:type="pct"/>
            <w:shd w:val="clear" w:color="auto" w:fill="auto"/>
            <w:vAlign w:val="bottom"/>
          </w:tcPr>
          <w:p w14:paraId="5527B2F6" w14:textId="0D8743C8" w:rsidR="003032AE" w:rsidRPr="004F0992" w:rsidRDefault="003032AE" w:rsidP="003032AE">
            <w:pPr>
              <w:tabs>
                <w:tab w:val="decimal" w:pos="743"/>
              </w:tabs>
              <w:spacing w:line="200" w:lineRule="exact"/>
              <w:ind w:left="-129" w:right="-86"/>
              <w:rPr>
                <w:sz w:val="18"/>
                <w:szCs w:val="18"/>
              </w:rPr>
            </w:pPr>
            <w:r w:rsidRPr="00AE277C">
              <w:rPr>
                <w:sz w:val="18"/>
                <w:szCs w:val="18"/>
                <w:cs/>
                <w:lang w:bidi="th-TH"/>
              </w:rPr>
              <w:t>-</w:t>
            </w:r>
          </w:p>
        </w:tc>
        <w:tc>
          <w:tcPr>
            <w:tcW w:w="85" w:type="pct"/>
            <w:shd w:val="clear" w:color="auto" w:fill="auto"/>
          </w:tcPr>
          <w:p w14:paraId="6F097223" w14:textId="77777777" w:rsidR="003032AE" w:rsidRPr="004F0992" w:rsidRDefault="003032AE" w:rsidP="003032AE">
            <w:pPr>
              <w:spacing w:line="200" w:lineRule="exact"/>
              <w:rPr>
                <w:sz w:val="18"/>
                <w:szCs w:val="18"/>
              </w:rPr>
            </w:pPr>
          </w:p>
        </w:tc>
        <w:tc>
          <w:tcPr>
            <w:tcW w:w="313" w:type="pct"/>
            <w:shd w:val="clear" w:color="auto" w:fill="auto"/>
            <w:vAlign w:val="bottom"/>
          </w:tcPr>
          <w:p w14:paraId="586CA2B2" w14:textId="1C2566B5" w:rsidR="003032AE" w:rsidRPr="004F0992" w:rsidRDefault="003032AE" w:rsidP="003032AE">
            <w:pPr>
              <w:tabs>
                <w:tab w:val="decimal" w:pos="675"/>
              </w:tabs>
              <w:spacing w:line="200" w:lineRule="exact"/>
              <w:ind w:right="-115"/>
              <w:rPr>
                <w:sz w:val="18"/>
                <w:szCs w:val="18"/>
              </w:rPr>
            </w:pPr>
            <w:r w:rsidRPr="00AE277C">
              <w:rPr>
                <w:sz w:val="18"/>
                <w:szCs w:val="18"/>
                <w:cs/>
                <w:lang w:bidi="th-TH"/>
              </w:rPr>
              <w:t>-</w:t>
            </w:r>
          </w:p>
        </w:tc>
        <w:tc>
          <w:tcPr>
            <w:tcW w:w="84" w:type="pct"/>
            <w:shd w:val="clear" w:color="auto" w:fill="auto"/>
          </w:tcPr>
          <w:p w14:paraId="5AAA7BC7" w14:textId="77777777" w:rsidR="003032AE" w:rsidRPr="004F0992" w:rsidRDefault="003032AE" w:rsidP="003032AE">
            <w:pPr>
              <w:spacing w:line="200" w:lineRule="exact"/>
              <w:rPr>
                <w:sz w:val="18"/>
                <w:szCs w:val="18"/>
              </w:rPr>
            </w:pPr>
          </w:p>
        </w:tc>
        <w:tc>
          <w:tcPr>
            <w:tcW w:w="310" w:type="pct"/>
            <w:shd w:val="clear" w:color="auto" w:fill="auto"/>
            <w:vAlign w:val="bottom"/>
          </w:tcPr>
          <w:p w14:paraId="595B5776" w14:textId="0036327C" w:rsidR="003032AE" w:rsidRPr="004F0992" w:rsidRDefault="003032AE" w:rsidP="003032AE">
            <w:pPr>
              <w:tabs>
                <w:tab w:val="decimal" w:pos="703"/>
              </w:tabs>
              <w:spacing w:line="200" w:lineRule="exact"/>
              <w:ind w:left="-101" w:right="-115"/>
              <w:rPr>
                <w:sz w:val="18"/>
                <w:szCs w:val="18"/>
                <w:lang w:val="en-US" w:bidi="th-TH"/>
              </w:rPr>
            </w:pPr>
            <w:r w:rsidRPr="00AE277C">
              <w:rPr>
                <w:sz w:val="18"/>
                <w:szCs w:val="18"/>
                <w:cs/>
                <w:lang w:val="en-US" w:bidi="th-TH"/>
              </w:rPr>
              <w:t>-</w:t>
            </w:r>
          </w:p>
        </w:tc>
        <w:tc>
          <w:tcPr>
            <w:tcW w:w="84" w:type="pct"/>
            <w:shd w:val="clear" w:color="auto" w:fill="auto"/>
          </w:tcPr>
          <w:p w14:paraId="20371F5D" w14:textId="77777777" w:rsidR="003032AE" w:rsidRPr="004F0992" w:rsidRDefault="003032AE" w:rsidP="003032AE">
            <w:pPr>
              <w:spacing w:line="200" w:lineRule="exact"/>
              <w:rPr>
                <w:sz w:val="18"/>
                <w:szCs w:val="18"/>
              </w:rPr>
            </w:pPr>
          </w:p>
        </w:tc>
        <w:tc>
          <w:tcPr>
            <w:tcW w:w="333" w:type="pct"/>
            <w:shd w:val="clear" w:color="auto" w:fill="auto"/>
            <w:vAlign w:val="bottom"/>
          </w:tcPr>
          <w:p w14:paraId="7DBAEFEC" w14:textId="3EEAA5EE" w:rsidR="003032AE" w:rsidRPr="004F0992" w:rsidRDefault="003032AE" w:rsidP="003032AE">
            <w:pPr>
              <w:tabs>
                <w:tab w:val="decimal" w:pos="735"/>
              </w:tabs>
              <w:spacing w:line="200" w:lineRule="exact"/>
              <w:ind w:left="-95" w:right="-115"/>
              <w:rPr>
                <w:sz w:val="18"/>
                <w:szCs w:val="18"/>
                <w:cs/>
                <w:lang w:bidi="th-TH"/>
              </w:rPr>
            </w:pPr>
            <w:r w:rsidRPr="00AE277C">
              <w:rPr>
                <w:sz w:val="18"/>
                <w:szCs w:val="18"/>
                <w:cs/>
                <w:lang w:bidi="th-TH"/>
              </w:rPr>
              <w:t>-</w:t>
            </w:r>
          </w:p>
        </w:tc>
        <w:tc>
          <w:tcPr>
            <w:tcW w:w="84" w:type="pct"/>
            <w:shd w:val="clear" w:color="auto" w:fill="auto"/>
          </w:tcPr>
          <w:p w14:paraId="07933955" w14:textId="77777777" w:rsidR="003032AE" w:rsidRPr="004F0992" w:rsidRDefault="003032AE" w:rsidP="003032AE">
            <w:pPr>
              <w:spacing w:line="200" w:lineRule="exact"/>
              <w:rPr>
                <w:sz w:val="18"/>
                <w:szCs w:val="18"/>
              </w:rPr>
            </w:pPr>
          </w:p>
        </w:tc>
        <w:tc>
          <w:tcPr>
            <w:tcW w:w="300" w:type="pct"/>
            <w:shd w:val="clear" w:color="auto" w:fill="auto"/>
            <w:vAlign w:val="bottom"/>
          </w:tcPr>
          <w:p w14:paraId="360B2A73" w14:textId="61F068CB" w:rsidR="003032AE" w:rsidRPr="004F0992" w:rsidRDefault="003032AE" w:rsidP="003032AE">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tcPr>
          <w:p w14:paraId="65685CEF" w14:textId="77777777" w:rsidR="003032AE" w:rsidRPr="004F0992" w:rsidRDefault="003032AE" w:rsidP="003032AE">
            <w:pPr>
              <w:spacing w:line="200" w:lineRule="exact"/>
              <w:rPr>
                <w:sz w:val="18"/>
                <w:szCs w:val="18"/>
              </w:rPr>
            </w:pPr>
          </w:p>
        </w:tc>
        <w:tc>
          <w:tcPr>
            <w:tcW w:w="294" w:type="pct"/>
            <w:shd w:val="clear" w:color="auto" w:fill="auto"/>
            <w:vAlign w:val="bottom"/>
          </w:tcPr>
          <w:p w14:paraId="6FC230E3" w14:textId="753925B5" w:rsidR="003032AE" w:rsidRPr="004F0992" w:rsidRDefault="003032AE" w:rsidP="003032AE">
            <w:pPr>
              <w:tabs>
                <w:tab w:val="decimal" w:pos="668"/>
              </w:tabs>
              <w:spacing w:line="200" w:lineRule="exact"/>
              <w:ind w:left="-101" w:right="-115"/>
              <w:rPr>
                <w:sz w:val="18"/>
                <w:szCs w:val="18"/>
                <w:cs/>
                <w:lang w:bidi="th-TH"/>
              </w:rPr>
            </w:pPr>
            <w:r w:rsidRPr="00AE277C">
              <w:rPr>
                <w:sz w:val="18"/>
                <w:szCs w:val="18"/>
                <w:cs/>
                <w:lang w:bidi="th-TH"/>
              </w:rPr>
              <w:t>(</w:t>
            </w:r>
            <w:r w:rsidRPr="004F0992">
              <w:rPr>
                <w:sz w:val="18"/>
                <w:szCs w:val="18"/>
                <w:lang w:bidi="th-TH"/>
              </w:rPr>
              <w:t>35,000</w:t>
            </w:r>
            <w:r w:rsidRPr="00AE277C">
              <w:rPr>
                <w:sz w:val="18"/>
                <w:szCs w:val="18"/>
                <w:cs/>
                <w:lang w:bidi="th-TH"/>
              </w:rPr>
              <w:t>)</w:t>
            </w:r>
          </w:p>
        </w:tc>
        <w:tc>
          <w:tcPr>
            <w:tcW w:w="84" w:type="pct"/>
            <w:shd w:val="clear" w:color="auto" w:fill="auto"/>
          </w:tcPr>
          <w:p w14:paraId="07DA5C2B" w14:textId="77777777" w:rsidR="003032AE" w:rsidRPr="004F0992" w:rsidRDefault="003032AE" w:rsidP="003032AE">
            <w:pPr>
              <w:spacing w:line="200" w:lineRule="exact"/>
              <w:rPr>
                <w:sz w:val="18"/>
                <w:szCs w:val="18"/>
              </w:rPr>
            </w:pPr>
          </w:p>
        </w:tc>
        <w:tc>
          <w:tcPr>
            <w:tcW w:w="332" w:type="pct"/>
            <w:shd w:val="clear" w:color="auto" w:fill="auto"/>
            <w:vAlign w:val="bottom"/>
          </w:tcPr>
          <w:p w14:paraId="5F0EA015" w14:textId="42B6197F" w:rsidR="003032AE" w:rsidRPr="004F0992" w:rsidRDefault="00B47F59" w:rsidP="003032AE">
            <w:pPr>
              <w:tabs>
                <w:tab w:val="decimal" w:pos="788"/>
              </w:tabs>
              <w:spacing w:line="200" w:lineRule="exact"/>
              <w:ind w:left="-101" w:right="-115"/>
              <w:rPr>
                <w:sz w:val="18"/>
                <w:szCs w:val="18"/>
              </w:rPr>
            </w:pPr>
            <w:r w:rsidRPr="00AE277C">
              <w:rPr>
                <w:sz w:val="18"/>
                <w:szCs w:val="18"/>
                <w:cs/>
                <w:lang w:bidi="th-TH"/>
              </w:rPr>
              <w:t>-</w:t>
            </w:r>
          </w:p>
        </w:tc>
        <w:tc>
          <w:tcPr>
            <w:tcW w:w="84" w:type="pct"/>
            <w:shd w:val="clear" w:color="auto" w:fill="auto"/>
          </w:tcPr>
          <w:p w14:paraId="4F2023E3" w14:textId="77777777" w:rsidR="003032AE" w:rsidRPr="004F0992" w:rsidRDefault="003032AE" w:rsidP="003032AE">
            <w:pPr>
              <w:spacing w:line="200" w:lineRule="exact"/>
              <w:rPr>
                <w:sz w:val="18"/>
                <w:szCs w:val="18"/>
              </w:rPr>
            </w:pPr>
          </w:p>
        </w:tc>
        <w:tc>
          <w:tcPr>
            <w:tcW w:w="342" w:type="pct"/>
            <w:shd w:val="clear" w:color="auto" w:fill="auto"/>
            <w:vAlign w:val="bottom"/>
          </w:tcPr>
          <w:p w14:paraId="1F0DA8A3" w14:textId="3EB60F09" w:rsidR="003032AE" w:rsidRPr="004F0992" w:rsidRDefault="003032AE" w:rsidP="003032AE">
            <w:pPr>
              <w:tabs>
                <w:tab w:val="decimal" w:pos="765"/>
              </w:tabs>
              <w:spacing w:line="200" w:lineRule="exact"/>
              <w:ind w:left="-115" w:right="-108"/>
              <w:rPr>
                <w:sz w:val="18"/>
                <w:szCs w:val="18"/>
              </w:rPr>
            </w:pPr>
            <w:r w:rsidRPr="00AE277C">
              <w:rPr>
                <w:sz w:val="18"/>
                <w:szCs w:val="18"/>
                <w:cs/>
                <w:lang w:bidi="th-TH"/>
              </w:rPr>
              <w:t>-</w:t>
            </w:r>
          </w:p>
        </w:tc>
      </w:tr>
      <w:tr w:rsidR="003032AE" w:rsidRPr="004F0992" w14:paraId="20AC8B88" w14:textId="77777777" w:rsidTr="00201179">
        <w:trPr>
          <w:trHeight w:val="144"/>
          <w:tblHeader/>
        </w:trPr>
        <w:tc>
          <w:tcPr>
            <w:tcW w:w="1043" w:type="pct"/>
            <w:shd w:val="clear" w:color="auto" w:fill="auto"/>
          </w:tcPr>
          <w:p w14:paraId="4CE214E8" w14:textId="77777777" w:rsidR="003032AE" w:rsidRPr="004F0992" w:rsidRDefault="003032AE" w:rsidP="003032AE">
            <w:pPr>
              <w:spacing w:line="200" w:lineRule="exact"/>
              <w:rPr>
                <w:b/>
                <w:bCs/>
                <w:sz w:val="18"/>
                <w:szCs w:val="18"/>
              </w:rPr>
            </w:pPr>
            <w:r w:rsidRPr="004F0992">
              <w:rPr>
                <w:sz w:val="18"/>
                <w:szCs w:val="18"/>
              </w:rPr>
              <w:t>Other income</w:t>
            </w:r>
          </w:p>
        </w:tc>
        <w:tc>
          <w:tcPr>
            <w:tcW w:w="322" w:type="pct"/>
            <w:tcBorders>
              <w:bottom w:val="single" w:sz="4" w:space="0" w:color="auto"/>
            </w:tcBorders>
            <w:shd w:val="clear" w:color="auto" w:fill="auto"/>
            <w:vAlign w:val="bottom"/>
          </w:tcPr>
          <w:p w14:paraId="1848EA71" w14:textId="06F082F2" w:rsidR="003032AE" w:rsidRPr="004F0992" w:rsidRDefault="003032AE" w:rsidP="003032AE">
            <w:pPr>
              <w:tabs>
                <w:tab w:val="decimal" w:pos="734"/>
              </w:tabs>
              <w:spacing w:line="200" w:lineRule="exact"/>
              <w:ind w:left="-108" w:right="-108"/>
              <w:rPr>
                <w:sz w:val="18"/>
                <w:szCs w:val="18"/>
              </w:rPr>
            </w:pPr>
            <w:r w:rsidRPr="004F0992">
              <w:rPr>
                <w:sz w:val="18"/>
                <w:szCs w:val="18"/>
              </w:rPr>
              <w:t>90,010</w:t>
            </w:r>
          </w:p>
        </w:tc>
        <w:tc>
          <w:tcPr>
            <w:tcW w:w="85" w:type="pct"/>
            <w:shd w:val="clear" w:color="auto" w:fill="auto"/>
          </w:tcPr>
          <w:p w14:paraId="4056A294" w14:textId="77777777" w:rsidR="003032AE" w:rsidRPr="004F0992" w:rsidRDefault="003032AE" w:rsidP="003032AE">
            <w:pPr>
              <w:spacing w:line="200" w:lineRule="exact"/>
              <w:rPr>
                <w:sz w:val="18"/>
                <w:szCs w:val="18"/>
              </w:rPr>
            </w:pPr>
          </w:p>
        </w:tc>
        <w:tc>
          <w:tcPr>
            <w:tcW w:w="321" w:type="pct"/>
            <w:tcBorders>
              <w:bottom w:val="single" w:sz="4" w:space="0" w:color="auto"/>
            </w:tcBorders>
            <w:shd w:val="clear" w:color="auto" w:fill="auto"/>
            <w:vAlign w:val="bottom"/>
          </w:tcPr>
          <w:p w14:paraId="56A7E414" w14:textId="10D063FD" w:rsidR="003032AE" w:rsidRPr="004F0992" w:rsidRDefault="003032AE" w:rsidP="003032AE">
            <w:pPr>
              <w:tabs>
                <w:tab w:val="decimal" w:pos="733"/>
              </w:tabs>
              <w:spacing w:line="200" w:lineRule="exact"/>
              <w:ind w:left="-108" w:right="-108"/>
              <w:rPr>
                <w:sz w:val="18"/>
                <w:szCs w:val="18"/>
              </w:rPr>
            </w:pPr>
            <w:r w:rsidRPr="004F0992">
              <w:rPr>
                <w:sz w:val="18"/>
                <w:szCs w:val="18"/>
              </w:rPr>
              <w:t>43,183</w:t>
            </w:r>
          </w:p>
        </w:tc>
        <w:tc>
          <w:tcPr>
            <w:tcW w:w="84" w:type="pct"/>
            <w:shd w:val="clear" w:color="auto" w:fill="auto"/>
          </w:tcPr>
          <w:p w14:paraId="01E5A4B7" w14:textId="77777777" w:rsidR="003032AE" w:rsidRPr="004F0992" w:rsidRDefault="003032AE" w:rsidP="003032AE">
            <w:pPr>
              <w:spacing w:line="200" w:lineRule="exact"/>
              <w:rPr>
                <w:sz w:val="18"/>
                <w:szCs w:val="18"/>
              </w:rPr>
            </w:pPr>
          </w:p>
        </w:tc>
        <w:tc>
          <w:tcPr>
            <w:tcW w:w="332" w:type="pct"/>
            <w:tcBorders>
              <w:bottom w:val="single" w:sz="4" w:space="0" w:color="auto"/>
            </w:tcBorders>
            <w:shd w:val="clear" w:color="auto" w:fill="auto"/>
            <w:vAlign w:val="bottom"/>
          </w:tcPr>
          <w:p w14:paraId="61ECC4F7" w14:textId="3A3492F7" w:rsidR="003032AE" w:rsidRPr="004F0992" w:rsidRDefault="003032AE" w:rsidP="003032AE">
            <w:pPr>
              <w:tabs>
                <w:tab w:val="decimal" w:pos="743"/>
              </w:tabs>
              <w:spacing w:line="200" w:lineRule="exact"/>
              <w:ind w:left="-129" w:right="-86"/>
              <w:rPr>
                <w:sz w:val="18"/>
                <w:szCs w:val="18"/>
              </w:rPr>
            </w:pPr>
            <w:r w:rsidRPr="004F0992">
              <w:rPr>
                <w:sz w:val="18"/>
                <w:szCs w:val="18"/>
              </w:rPr>
              <w:t>18</w:t>
            </w:r>
          </w:p>
        </w:tc>
        <w:tc>
          <w:tcPr>
            <w:tcW w:w="85" w:type="pct"/>
            <w:shd w:val="clear" w:color="auto" w:fill="auto"/>
          </w:tcPr>
          <w:p w14:paraId="534D1252" w14:textId="77777777" w:rsidR="003032AE" w:rsidRPr="004F0992" w:rsidRDefault="003032AE" w:rsidP="003032AE">
            <w:pPr>
              <w:spacing w:line="200" w:lineRule="exact"/>
              <w:rPr>
                <w:sz w:val="18"/>
                <w:szCs w:val="18"/>
              </w:rPr>
            </w:pPr>
          </w:p>
        </w:tc>
        <w:tc>
          <w:tcPr>
            <w:tcW w:w="313" w:type="pct"/>
            <w:tcBorders>
              <w:bottom w:val="single" w:sz="4" w:space="0" w:color="auto"/>
            </w:tcBorders>
            <w:shd w:val="clear" w:color="auto" w:fill="auto"/>
            <w:vAlign w:val="bottom"/>
          </w:tcPr>
          <w:p w14:paraId="4EC4B56C" w14:textId="33115485" w:rsidR="003032AE" w:rsidRPr="004F0992" w:rsidRDefault="003032AE" w:rsidP="003032AE">
            <w:pPr>
              <w:tabs>
                <w:tab w:val="decimal" w:pos="675"/>
              </w:tabs>
              <w:spacing w:line="200" w:lineRule="exact"/>
              <w:ind w:left="-108" w:right="-115"/>
              <w:rPr>
                <w:sz w:val="18"/>
                <w:szCs w:val="18"/>
              </w:rPr>
            </w:pPr>
            <w:r w:rsidRPr="004F0992">
              <w:rPr>
                <w:sz w:val="18"/>
                <w:szCs w:val="18"/>
              </w:rPr>
              <w:t>76</w:t>
            </w:r>
          </w:p>
        </w:tc>
        <w:tc>
          <w:tcPr>
            <w:tcW w:w="84" w:type="pct"/>
            <w:shd w:val="clear" w:color="auto" w:fill="auto"/>
          </w:tcPr>
          <w:p w14:paraId="6B70BDB5" w14:textId="77777777" w:rsidR="003032AE" w:rsidRPr="004F0992" w:rsidRDefault="003032AE" w:rsidP="003032AE">
            <w:pPr>
              <w:spacing w:line="200" w:lineRule="exact"/>
              <w:rPr>
                <w:sz w:val="18"/>
                <w:szCs w:val="18"/>
              </w:rPr>
            </w:pPr>
          </w:p>
        </w:tc>
        <w:tc>
          <w:tcPr>
            <w:tcW w:w="310" w:type="pct"/>
            <w:tcBorders>
              <w:bottom w:val="single" w:sz="4" w:space="0" w:color="auto"/>
            </w:tcBorders>
            <w:shd w:val="clear" w:color="auto" w:fill="auto"/>
            <w:vAlign w:val="bottom"/>
          </w:tcPr>
          <w:p w14:paraId="5F2AC1E9" w14:textId="5BC1DE6A" w:rsidR="003032AE" w:rsidRPr="004F0992" w:rsidRDefault="003032AE" w:rsidP="003032AE">
            <w:pPr>
              <w:tabs>
                <w:tab w:val="decimal" w:pos="703"/>
              </w:tabs>
              <w:spacing w:line="200" w:lineRule="exact"/>
              <w:ind w:left="-101" w:right="-115"/>
              <w:rPr>
                <w:sz w:val="18"/>
                <w:szCs w:val="18"/>
                <w:lang w:val="en-US" w:bidi="th-TH"/>
              </w:rPr>
            </w:pPr>
            <w:r w:rsidRPr="004F0992">
              <w:rPr>
                <w:sz w:val="18"/>
                <w:szCs w:val="18"/>
                <w:cs/>
                <w:lang w:val="en-US" w:bidi="th-TH"/>
              </w:rPr>
              <w:t>85</w:t>
            </w:r>
          </w:p>
        </w:tc>
        <w:tc>
          <w:tcPr>
            <w:tcW w:w="84" w:type="pct"/>
            <w:shd w:val="clear" w:color="auto" w:fill="auto"/>
          </w:tcPr>
          <w:p w14:paraId="065DFCE9" w14:textId="77777777" w:rsidR="003032AE" w:rsidRPr="004F0992" w:rsidRDefault="003032AE" w:rsidP="003032AE">
            <w:pPr>
              <w:spacing w:line="200" w:lineRule="exact"/>
              <w:rPr>
                <w:sz w:val="18"/>
                <w:szCs w:val="18"/>
              </w:rPr>
            </w:pPr>
          </w:p>
        </w:tc>
        <w:tc>
          <w:tcPr>
            <w:tcW w:w="333" w:type="pct"/>
            <w:tcBorders>
              <w:bottom w:val="single" w:sz="4" w:space="0" w:color="auto"/>
            </w:tcBorders>
            <w:shd w:val="clear" w:color="auto" w:fill="auto"/>
            <w:vAlign w:val="bottom"/>
          </w:tcPr>
          <w:p w14:paraId="5EBC3462" w14:textId="3F40BEC6" w:rsidR="003032AE" w:rsidRPr="00AE277C" w:rsidRDefault="003032AE" w:rsidP="003032AE">
            <w:pPr>
              <w:tabs>
                <w:tab w:val="decimal" w:pos="735"/>
              </w:tabs>
              <w:spacing w:line="200" w:lineRule="exact"/>
              <w:ind w:left="-95" w:right="-115"/>
              <w:rPr>
                <w:sz w:val="18"/>
                <w:szCs w:val="22"/>
                <w:cs/>
                <w:lang w:bidi="th-TH"/>
              </w:rPr>
            </w:pPr>
            <w:r w:rsidRPr="00AE277C">
              <w:rPr>
                <w:sz w:val="18"/>
                <w:szCs w:val="18"/>
                <w:cs/>
                <w:lang w:bidi="th-TH"/>
              </w:rPr>
              <w:t>-</w:t>
            </w:r>
          </w:p>
        </w:tc>
        <w:tc>
          <w:tcPr>
            <w:tcW w:w="84" w:type="pct"/>
            <w:shd w:val="clear" w:color="auto" w:fill="auto"/>
          </w:tcPr>
          <w:p w14:paraId="75328737" w14:textId="77777777" w:rsidR="003032AE" w:rsidRPr="004F0992" w:rsidRDefault="003032AE" w:rsidP="003032AE">
            <w:pPr>
              <w:spacing w:line="200" w:lineRule="exact"/>
              <w:rPr>
                <w:sz w:val="18"/>
                <w:szCs w:val="18"/>
              </w:rPr>
            </w:pPr>
          </w:p>
        </w:tc>
        <w:tc>
          <w:tcPr>
            <w:tcW w:w="300" w:type="pct"/>
            <w:tcBorders>
              <w:bottom w:val="single" w:sz="4" w:space="0" w:color="auto"/>
            </w:tcBorders>
            <w:shd w:val="clear" w:color="auto" w:fill="auto"/>
            <w:vAlign w:val="bottom"/>
          </w:tcPr>
          <w:p w14:paraId="2E7A2D3C" w14:textId="08890F92" w:rsidR="003032AE" w:rsidRPr="004F0992" w:rsidRDefault="00BF0E6E" w:rsidP="003032AE">
            <w:pPr>
              <w:tabs>
                <w:tab w:val="decimal" w:pos="600"/>
              </w:tabs>
              <w:spacing w:line="200" w:lineRule="exact"/>
              <w:ind w:left="-101" w:right="-115"/>
              <w:rPr>
                <w:sz w:val="18"/>
                <w:szCs w:val="18"/>
              </w:rPr>
            </w:pPr>
            <w:r w:rsidRPr="00AE277C">
              <w:rPr>
                <w:sz w:val="18"/>
                <w:szCs w:val="18"/>
                <w:cs/>
                <w:lang w:bidi="th-TH"/>
              </w:rPr>
              <w:t>(</w:t>
            </w:r>
            <w:r w:rsidRPr="004F0992">
              <w:rPr>
                <w:sz w:val="18"/>
                <w:szCs w:val="18"/>
              </w:rPr>
              <w:t>67,020</w:t>
            </w:r>
            <w:r w:rsidRPr="00AE277C">
              <w:rPr>
                <w:sz w:val="18"/>
                <w:szCs w:val="18"/>
                <w:cs/>
                <w:lang w:bidi="th-TH"/>
              </w:rPr>
              <w:t>)</w:t>
            </w:r>
          </w:p>
        </w:tc>
        <w:tc>
          <w:tcPr>
            <w:tcW w:w="84" w:type="pct"/>
            <w:shd w:val="clear" w:color="auto" w:fill="auto"/>
          </w:tcPr>
          <w:p w14:paraId="20263223" w14:textId="77777777" w:rsidR="003032AE" w:rsidRPr="004F0992" w:rsidRDefault="003032AE" w:rsidP="003032AE">
            <w:pPr>
              <w:spacing w:line="200" w:lineRule="exact"/>
              <w:rPr>
                <w:sz w:val="18"/>
                <w:szCs w:val="18"/>
              </w:rPr>
            </w:pPr>
          </w:p>
        </w:tc>
        <w:tc>
          <w:tcPr>
            <w:tcW w:w="294" w:type="pct"/>
            <w:tcBorders>
              <w:bottom w:val="single" w:sz="4" w:space="0" w:color="auto"/>
            </w:tcBorders>
            <w:shd w:val="clear" w:color="auto" w:fill="auto"/>
            <w:vAlign w:val="bottom"/>
          </w:tcPr>
          <w:p w14:paraId="745E2C4C" w14:textId="28C3BEE2" w:rsidR="003032AE" w:rsidRPr="004F0992" w:rsidRDefault="003032AE" w:rsidP="003032AE">
            <w:pPr>
              <w:tabs>
                <w:tab w:val="decimal" w:pos="668"/>
              </w:tabs>
              <w:spacing w:line="200" w:lineRule="exact"/>
              <w:ind w:left="-101" w:right="-115"/>
              <w:rPr>
                <w:sz w:val="18"/>
                <w:szCs w:val="18"/>
              </w:rPr>
            </w:pPr>
            <w:r w:rsidRPr="00AE277C">
              <w:rPr>
                <w:sz w:val="18"/>
                <w:szCs w:val="18"/>
                <w:cs/>
                <w:lang w:bidi="th-TH"/>
              </w:rPr>
              <w:t>(</w:t>
            </w:r>
            <w:r w:rsidRPr="004F0992">
              <w:rPr>
                <w:sz w:val="18"/>
                <w:szCs w:val="18"/>
              </w:rPr>
              <w:t>19,794</w:t>
            </w:r>
            <w:r w:rsidRPr="00AE277C">
              <w:rPr>
                <w:sz w:val="18"/>
                <w:szCs w:val="18"/>
                <w:cs/>
                <w:lang w:bidi="th-TH"/>
              </w:rPr>
              <w:t>)</w:t>
            </w:r>
          </w:p>
        </w:tc>
        <w:tc>
          <w:tcPr>
            <w:tcW w:w="84" w:type="pct"/>
            <w:shd w:val="clear" w:color="auto" w:fill="auto"/>
          </w:tcPr>
          <w:p w14:paraId="5BD659AB" w14:textId="77777777" w:rsidR="003032AE" w:rsidRPr="004F0992" w:rsidRDefault="003032AE" w:rsidP="003032AE">
            <w:pPr>
              <w:spacing w:line="200" w:lineRule="exact"/>
              <w:rPr>
                <w:sz w:val="18"/>
                <w:szCs w:val="18"/>
              </w:rPr>
            </w:pPr>
          </w:p>
        </w:tc>
        <w:tc>
          <w:tcPr>
            <w:tcW w:w="332" w:type="pct"/>
            <w:tcBorders>
              <w:bottom w:val="single" w:sz="4" w:space="0" w:color="auto"/>
            </w:tcBorders>
            <w:shd w:val="clear" w:color="auto" w:fill="auto"/>
            <w:vAlign w:val="bottom"/>
          </w:tcPr>
          <w:p w14:paraId="493ACAEA" w14:textId="15E63569" w:rsidR="003032AE" w:rsidRPr="004F0992" w:rsidRDefault="00B47F59" w:rsidP="003032AE">
            <w:pPr>
              <w:tabs>
                <w:tab w:val="decimal" w:pos="788"/>
              </w:tabs>
              <w:spacing w:line="200" w:lineRule="exact"/>
              <w:ind w:left="-101" w:right="-115"/>
              <w:rPr>
                <w:sz w:val="18"/>
                <w:szCs w:val="18"/>
                <w:lang w:val="en-US" w:bidi="th-TH"/>
              </w:rPr>
            </w:pPr>
            <w:r w:rsidRPr="004F0992">
              <w:rPr>
                <w:sz w:val="18"/>
                <w:szCs w:val="18"/>
                <w:cs/>
                <w:lang w:val="en-US" w:bidi="th-TH"/>
              </w:rPr>
              <w:t>23</w:t>
            </w:r>
            <w:r w:rsidRPr="004F0992">
              <w:rPr>
                <w:sz w:val="18"/>
                <w:szCs w:val="18"/>
                <w:lang w:val="en-US" w:bidi="th-TH"/>
              </w:rPr>
              <w:t>,</w:t>
            </w:r>
            <w:r w:rsidRPr="004F0992">
              <w:rPr>
                <w:sz w:val="18"/>
                <w:szCs w:val="18"/>
                <w:cs/>
                <w:lang w:val="en-US" w:bidi="th-TH"/>
              </w:rPr>
              <w:t>093</w:t>
            </w:r>
          </w:p>
        </w:tc>
        <w:tc>
          <w:tcPr>
            <w:tcW w:w="84" w:type="pct"/>
            <w:shd w:val="clear" w:color="auto" w:fill="auto"/>
          </w:tcPr>
          <w:p w14:paraId="6F874C05" w14:textId="77777777" w:rsidR="003032AE" w:rsidRPr="004F0992" w:rsidRDefault="003032AE" w:rsidP="003032AE">
            <w:pPr>
              <w:spacing w:line="200" w:lineRule="exact"/>
              <w:rPr>
                <w:sz w:val="18"/>
                <w:szCs w:val="18"/>
              </w:rPr>
            </w:pPr>
          </w:p>
        </w:tc>
        <w:tc>
          <w:tcPr>
            <w:tcW w:w="342" w:type="pct"/>
            <w:tcBorders>
              <w:bottom w:val="single" w:sz="4" w:space="0" w:color="auto"/>
            </w:tcBorders>
            <w:shd w:val="clear" w:color="auto" w:fill="auto"/>
            <w:vAlign w:val="bottom"/>
          </w:tcPr>
          <w:p w14:paraId="347C53ED" w14:textId="17F17E2F" w:rsidR="003032AE" w:rsidRPr="004F0992" w:rsidRDefault="00B47F59" w:rsidP="003032AE">
            <w:pPr>
              <w:tabs>
                <w:tab w:val="decimal" w:pos="765"/>
              </w:tabs>
              <w:spacing w:line="200" w:lineRule="exact"/>
              <w:ind w:left="-115" w:right="-108"/>
              <w:rPr>
                <w:sz w:val="18"/>
                <w:szCs w:val="18"/>
              </w:rPr>
            </w:pPr>
            <w:r w:rsidRPr="004F0992">
              <w:rPr>
                <w:sz w:val="18"/>
                <w:szCs w:val="18"/>
              </w:rPr>
              <w:t>23,465</w:t>
            </w:r>
          </w:p>
        </w:tc>
      </w:tr>
      <w:tr w:rsidR="003032AE" w:rsidRPr="004F0992" w14:paraId="41B1DFDF" w14:textId="77777777" w:rsidTr="00201179">
        <w:trPr>
          <w:trHeight w:val="144"/>
          <w:tblHeader/>
        </w:trPr>
        <w:tc>
          <w:tcPr>
            <w:tcW w:w="1043" w:type="pct"/>
            <w:shd w:val="clear" w:color="auto" w:fill="auto"/>
          </w:tcPr>
          <w:p w14:paraId="1671B17B" w14:textId="77777777" w:rsidR="003032AE" w:rsidRPr="004F0992" w:rsidRDefault="003032AE" w:rsidP="003032AE">
            <w:pPr>
              <w:spacing w:line="200" w:lineRule="exact"/>
              <w:rPr>
                <w:b/>
                <w:bCs/>
                <w:sz w:val="18"/>
                <w:szCs w:val="18"/>
              </w:rPr>
            </w:pPr>
            <w:r w:rsidRPr="004F0992">
              <w:rPr>
                <w:b/>
                <w:bCs/>
                <w:sz w:val="18"/>
                <w:szCs w:val="18"/>
              </w:rPr>
              <w:t>Total revenues</w:t>
            </w:r>
          </w:p>
        </w:tc>
        <w:tc>
          <w:tcPr>
            <w:tcW w:w="322" w:type="pct"/>
            <w:tcBorders>
              <w:top w:val="single" w:sz="4" w:space="0" w:color="auto"/>
              <w:bottom w:val="single" w:sz="4" w:space="0" w:color="auto"/>
            </w:tcBorders>
            <w:shd w:val="clear" w:color="auto" w:fill="auto"/>
            <w:vAlign w:val="bottom"/>
          </w:tcPr>
          <w:p w14:paraId="22B283B1" w14:textId="768ADA19" w:rsidR="003032AE" w:rsidRPr="004F0992" w:rsidRDefault="003032AE" w:rsidP="003032AE">
            <w:pPr>
              <w:tabs>
                <w:tab w:val="decimal" w:pos="734"/>
              </w:tabs>
              <w:spacing w:line="200" w:lineRule="exact"/>
              <w:ind w:left="-108" w:right="-108"/>
              <w:rPr>
                <w:b/>
                <w:bCs/>
                <w:sz w:val="18"/>
                <w:szCs w:val="18"/>
              </w:rPr>
            </w:pPr>
            <w:r w:rsidRPr="004F0992">
              <w:rPr>
                <w:b/>
                <w:bCs/>
                <w:sz w:val="18"/>
                <w:szCs w:val="18"/>
              </w:rPr>
              <w:t>7,650,404</w:t>
            </w:r>
          </w:p>
        </w:tc>
        <w:tc>
          <w:tcPr>
            <w:tcW w:w="85" w:type="pct"/>
            <w:shd w:val="clear" w:color="auto" w:fill="auto"/>
          </w:tcPr>
          <w:p w14:paraId="3572E622" w14:textId="77777777" w:rsidR="003032AE" w:rsidRPr="004F0992" w:rsidRDefault="003032AE" w:rsidP="003032AE">
            <w:pPr>
              <w:spacing w:line="200" w:lineRule="exact"/>
              <w:rPr>
                <w:b/>
                <w:bCs/>
                <w:sz w:val="18"/>
                <w:szCs w:val="18"/>
              </w:rPr>
            </w:pPr>
          </w:p>
        </w:tc>
        <w:tc>
          <w:tcPr>
            <w:tcW w:w="321" w:type="pct"/>
            <w:tcBorders>
              <w:top w:val="single" w:sz="4" w:space="0" w:color="auto"/>
              <w:bottom w:val="single" w:sz="4" w:space="0" w:color="auto"/>
            </w:tcBorders>
            <w:shd w:val="clear" w:color="auto" w:fill="auto"/>
            <w:vAlign w:val="bottom"/>
          </w:tcPr>
          <w:p w14:paraId="13F36F1C" w14:textId="5A380B7E" w:rsidR="003032AE" w:rsidRPr="004F0992" w:rsidRDefault="003032AE" w:rsidP="003032AE">
            <w:pPr>
              <w:tabs>
                <w:tab w:val="decimal" w:pos="733"/>
              </w:tabs>
              <w:spacing w:line="200" w:lineRule="exact"/>
              <w:ind w:left="-108" w:right="-108"/>
              <w:rPr>
                <w:b/>
                <w:bCs/>
                <w:sz w:val="18"/>
                <w:szCs w:val="18"/>
              </w:rPr>
            </w:pPr>
            <w:r w:rsidRPr="004F0992">
              <w:rPr>
                <w:b/>
                <w:bCs/>
                <w:sz w:val="18"/>
                <w:szCs w:val="18"/>
              </w:rPr>
              <w:t>7,120,139</w:t>
            </w:r>
          </w:p>
        </w:tc>
        <w:tc>
          <w:tcPr>
            <w:tcW w:w="84" w:type="pct"/>
            <w:shd w:val="clear" w:color="auto" w:fill="auto"/>
          </w:tcPr>
          <w:p w14:paraId="7CFA46F5" w14:textId="77777777" w:rsidR="003032AE" w:rsidRPr="004F0992" w:rsidRDefault="003032AE" w:rsidP="003032AE">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28811147" w14:textId="2EA0DC65" w:rsidR="003032AE" w:rsidRPr="004F0992" w:rsidRDefault="003032AE" w:rsidP="003032AE">
            <w:pPr>
              <w:tabs>
                <w:tab w:val="decimal" w:pos="743"/>
              </w:tabs>
              <w:spacing w:line="200" w:lineRule="exact"/>
              <w:ind w:left="-129" w:right="-86"/>
              <w:rPr>
                <w:b/>
                <w:bCs/>
                <w:sz w:val="18"/>
                <w:szCs w:val="18"/>
              </w:rPr>
            </w:pPr>
            <w:r w:rsidRPr="004F0992">
              <w:rPr>
                <w:b/>
                <w:bCs/>
                <w:sz w:val="18"/>
                <w:szCs w:val="18"/>
              </w:rPr>
              <w:t>28,333</w:t>
            </w:r>
          </w:p>
        </w:tc>
        <w:tc>
          <w:tcPr>
            <w:tcW w:w="85" w:type="pct"/>
            <w:shd w:val="clear" w:color="auto" w:fill="auto"/>
          </w:tcPr>
          <w:p w14:paraId="7A809666" w14:textId="77777777" w:rsidR="003032AE" w:rsidRPr="004F0992" w:rsidRDefault="003032AE" w:rsidP="003032AE">
            <w:pPr>
              <w:spacing w:line="200" w:lineRule="exact"/>
              <w:rPr>
                <w:b/>
                <w:bCs/>
                <w:sz w:val="18"/>
                <w:szCs w:val="18"/>
              </w:rPr>
            </w:pPr>
          </w:p>
        </w:tc>
        <w:tc>
          <w:tcPr>
            <w:tcW w:w="313" w:type="pct"/>
            <w:tcBorders>
              <w:top w:val="single" w:sz="4" w:space="0" w:color="auto"/>
              <w:bottom w:val="single" w:sz="4" w:space="0" w:color="auto"/>
            </w:tcBorders>
            <w:shd w:val="clear" w:color="auto" w:fill="auto"/>
            <w:vAlign w:val="bottom"/>
          </w:tcPr>
          <w:p w14:paraId="3216BD71" w14:textId="06CCB9CB" w:rsidR="003032AE" w:rsidRPr="004F0992" w:rsidRDefault="003032AE" w:rsidP="003032AE">
            <w:pPr>
              <w:tabs>
                <w:tab w:val="decimal" w:pos="675"/>
              </w:tabs>
              <w:spacing w:line="200" w:lineRule="exact"/>
              <w:ind w:left="-108" w:right="-115"/>
              <w:rPr>
                <w:b/>
                <w:bCs/>
                <w:sz w:val="18"/>
                <w:szCs w:val="18"/>
              </w:rPr>
            </w:pPr>
            <w:r w:rsidRPr="004F0992">
              <w:rPr>
                <w:b/>
                <w:bCs/>
                <w:sz w:val="18"/>
                <w:szCs w:val="18"/>
              </w:rPr>
              <w:t>22,887</w:t>
            </w:r>
          </w:p>
        </w:tc>
        <w:tc>
          <w:tcPr>
            <w:tcW w:w="84" w:type="pct"/>
            <w:shd w:val="clear" w:color="auto" w:fill="auto"/>
          </w:tcPr>
          <w:p w14:paraId="2D6E7197" w14:textId="77777777" w:rsidR="003032AE" w:rsidRPr="004F0992" w:rsidRDefault="003032AE" w:rsidP="003032AE">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01088A05" w14:textId="1F7BA09B" w:rsidR="003032AE" w:rsidRPr="004F0992" w:rsidRDefault="003032AE" w:rsidP="003032AE">
            <w:pPr>
              <w:tabs>
                <w:tab w:val="decimal" w:pos="703"/>
              </w:tabs>
              <w:spacing w:line="200" w:lineRule="exact"/>
              <w:ind w:left="-101" w:right="-115"/>
              <w:rPr>
                <w:b/>
                <w:bCs/>
                <w:sz w:val="18"/>
                <w:szCs w:val="18"/>
                <w:lang w:val="en-US" w:bidi="th-TH"/>
              </w:rPr>
            </w:pPr>
            <w:r w:rsidRPr="004F0992">
              <w:rPr>
                <w:b/>
                <w:bCs/>
                <w:sz w:val="18"/>
                <w:szCs w:val="18"/>
                <w:cs/>
                <w:lang w:val="en-US" w:bidi="th-TH"/>
              </w:rPr>
              <w:t>141</w:t>
            </w:r>
            <w:r w:rsidRPr="004F0992">
              <w:rPr>
                <w:b/>
                <w:bCs/>
                <w:sz w:val="18"/>
                <w:szCs w:val="18"/>
                <w:lang w:val="en-US" w:bidi="th-TH"/>
              </w:rPr>
              <w:t>,</w:t>
            </w:r>
            <w:r w:rsidRPr="004F0992">
              <w:rPr>
                <w:b/>
                <w:bCs/>
                <w:sz w:val="18"/>
                <w:szCs w:val="18"/>
                <w:cs/>
                <w:lang w:val="en-US" w:bidi="th-TH"/>
              </w:rPr>
              <w:t>841</w:t>
            </w:r>
          </w:p>
        </w:tc>
        <w:tc>
          <w:tcPr>
            <w:tcW w:w="84" w:type="pct"/>
            <w:shd w:val="clear" w:color="auto" w:fill="auto"/>
          </w:tcPr>
          <w:p w14:paraId="3FA3A554" w14:textId="77777777" w:rsidR="003032AE" w:rsidRPr="004F0992" w:rsidRDefault="003032AE" w:rsidP="003032AE">
            <w:pPr>
              <w:spacing w:line="200" w:lineRule="exact"/>
              <w:rPr>
                <w:b/>
                <w:bCs/>
                <w:sz w:val="18"/>
                <w:szCs w:val="18"/>
              </w:rPr>
            </w:pPr>
          </w:p>
        </w:tc>
        <w:tc>
          <w:tcPr>
            <w:tcW w:w="333" w:type="pct"/>
            <w:tcBorders>
              <w:top w:val="single" w:sz="4" w:space="0" w:color="auto"/>
              <w:bottom w:val="single" w:sz="4" w:space="0" w:color="auto"/>
            </w:tcBorders>
            <w:shd w:val="clear" w:color="auto" w:fill="auto"/>
            <w:vAlign w:val="bottom"/>
          </w:tcPr>
          <w:p w14:paraId="040A543F" w14:textId="6BF5BD12" w:rsidR="003032AE" w:rsidRPr="004F0992" w:rsidRDefault="003032AE" w:rsidP="003032AE">
            <w:pPr>
              <w:tabs>
                <w:tab w:val="decimal" w:pos="735"/>
              </w:tabs>
              <w:spacing w:line="200" w:lineRule="exact"/>
              <w:ind w:left="-95" w:right="-115"/>
              <w:rPr>
                <w:b/>
                <w:bCs/>
                <w:sz w:val="18"/>
                <w:szCs w:val="18"/>
                <w:lang w:bidi="th-TH"/>
              </w:rPr>
            </w:pPr>
            <w:r w:rsidRPr="004F0992">
              <w:rPr>
                <w:b/>
                <w:bCs/>
                <w:sz w:val="18"/>
                <w:szCs w:val="18"/>
                <w:lang w:bidi="th-TH"/>
              </w:rPr>
              <w:t>17,140</w:t>
            </w:r>
          </w:p>
        </w:tc>
        <w:tc>
          <w:tcPr>
            <w:tcW w:w="84" w:type="pct"/>
            <w:shd w:val="clear" w:color="auto" w:fill="auto"/>
          </w:tcPr>
          <w:p w14:paraId="1B4EB3D4" w14:textId="77777777" w:rsidR="003032AE" w:rsidRPr="004F0992" w:rsidRDefault="003032AE" w:rsidP="003032AE">
            <w:pPr>
              <w:spacing w:line="200" w:lineRule="exact"/>
              <w:rPr>
                <w:b/>
                <w:bCs/>
                <w:sz w:val="18"/>
                <w:szCs w:val="18"/>
              </w:rPr>
            </w:pPr>
          </w:p>
        </w:tc>
        <w:tc>
          <w:tcPr>
            <w:tcW w:w="300" w:type="pct"/>
            <w:tcBorders>
              <w:top w:val="single" w:sz="4" w:space="0" w:color="auto"/>
              <w:bottom w:val="single" w:sz="4" w:space="0" w:color="auto"/>
            </w:tcBorders>
            <w:shd w:val="clear" w:color="auto" w:fill="auto"/>
            <w:vAlign w:val="bottom"/>
          </w:tcPr>
          <w:p w14:paraId="355595AC" w14:textId="597BAA2A" w:rsidR="003032AE" w:rsidRPr="004F0992" w:rsidRDefault="00BF0E6E" w:rsidP="003032AE">
            <w:pPr>
              <w:tabs>
                <w:tab w:val="decimal" w:pos="600"/>
              </w:tabs>
              <w:spacing w:line="200" w:lineRule="exact"/>
              <w:ind w:left="-101" w:right="-115"/>
              <w:rPr>
                <w:b/>
                <w:bCs/>
                <w:sz w:val="18"/>
                <w:szCs w:val="18"/>
              </w:rPr>
            </w:pPr>
            <w:r w:rsidRPr="00AE277C">
              <w:rPr>
                <w:b/>
                <w:bCs/>
                <w:sz w:val="18"/>
                <w:szCs w:val="18"/>
                <w:cs/>
                <w:lang w:bidi="th-TH"/>
              </w:rPr>
              <w:t>(</w:t>
            </w:r>
            <w:r w:rsidRPr="004F0992">
              <w:rPr>
                <w:b/>
                <w:bCs/>
                <w:sz w:val="18"/>
                <w:szCs w:val="18"/>
              </w:rPr>
              <w:t>67,020</w:t>
            </w:r>
            <w:r w:rsidRPr="00AE277C">
              <w:rPr>
                <w:b/>
                <w:bCs/>
                <w:sz w:val="18"/>
                <w:szCs w:val="18"/>
                <w:cs/>
                <w:lang w:bidi="th-TH"/>
              </w:rPr>
              <w:t>)</w:t>
            </w:r>
          </w:p>
        </w:tc>
        <w:tc>
          <w:tcPr>
            <w:tcW w:w="84" w:type="pct"/>
            <w:shd w:val="clear" w:color="auto" w:fill="auto"/>
          </w:tcPr>
          <w:p w14:paraId="2F5BB02B" w14:textId="77777777" w:rsidR="003032AE" w:rsidRPr="004F0992" w:rsidRDefault="003032AE" w:rsidP="003032AE">
            <w:pPr>
              <w:spacing w:line="200" w:lineRule="exact"/>
              <w:rPr>
                <w:b/>
                <w:bCs/>
                <w:sz w:val="18"/>
                <w:szCs w:val="18"/>
              </w:rPr>
            </w:pPr>
          </w:p>
        </w:tc>
        <w:tc>
          <w:tcPr>
            <w:tcW w:w="294" w:type="pct"/>
            <w:tcBorders>
              <w:top w:val="single" w:sz="4" w:space="0" w:color="auto"/>
              <w:bottom w:val="single" w:sz="4" w:space="0" w:color="auto"/>
            </w:tcBorders>
            <w:shd w:val="clear" w:color="auto" w:fill="auto"/>
            <w:vAlign w:val="bottom"/>
          </w:tcPr>
          <w:p w14:paraId="6B821C70" w14:textId="38EE1409" w:rsidR="003032AE" w:rsidRPr="004F0992" w:rsidRDefault="003032AE" w:rsidP="003032AE">
            <w:pPr>
              <w:tabs>
                <w:tab w:val="decimal" w:pos="668"/>
              </w:tabs>
              <w:spacing w:line="200" w:lineRule="exact"/>
              <w:ind w:left="-101" w:right="-115"/>
              <w:rPr>
                <w:b/>
                <w:bCs/>
                <w:sz w:val="18"/>
                <w:szCs w:val="18"/>
              </w:rPr>
            </w:pPr>
            <w:r w:rsidRPr="00AE277C">
              <w:rPr>
                <w:b/>
                <w:bCs/>
                <w:sz w:val="18"/>
                <w:szCs w:val="18"/>
                <w:cs/>
                <w:lang w:bidi="th-TH"/>
              </w:rPr>
              <w:t>(</w:t>
            </w:r>
            <w:r w:rsidRPr="004F0992">
              <w:rPr>
                <w:b/>
                <w:bCs/>
                <w:sz w:val="18"/>
                <w:szCs w:val="18"/>
              </w:rPr>
              <w:t>54,794</w:t>
            </w:r>
            <w:r w:rsidRPr="00AE277C">
              <w:rPr>
                <w:b/>
                <w:bCs/>
                <w:sz w:val="18"/>
                <w:szCs w:val="18"/>
                <w:cs/>
                <w:lang w:bidi="th-TH"/>
              </w:rPr>
              <w:t>)</w:t>
            </w:r>
          </w:p>
        </w:tc>
        <w:tc>
          <w:tcPr>
            <w:tcW w:w="84" w:type="pct"/>
            <w:shd w:val="clear" w:color="auto" w:fill="auto"/>
          </w:tcPr>
          <w:p w14:paraId="7989E514" w14:textId="77777777" w:rsidR="003032AE" w:rsidRPr="004F0992" w:rsidRDefault="003032AE" w:rsidP="003032AE">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3A261BCA" w14:textId="2CF09641" w:rsidR="003032AE" w:rsidRPr="004F0992" w:rsidRDefault="00B47F59" w:rsidP="003032AE">
            <w:pPr>
              <w:tabs>
                <w:tab w:val="decimal" w:pos="788"/>
              </w:tabs>
              <w:spacing w:line="200" w:lineRule="exact"/>
              <w:ind w:left="-101" w:right="-115"/>
              <w:rPr>
                <w:b/>
                <w:bCs/>
                <w:sz w:val="18"/>
                <w:szCs w:val="18"/>
              </w:rPr>
            </w:pPr>
            <w:r w:rsidRPr="004F0992">
              <w:rPr>
                <w:b/>
                <w:bCs/>
                <w:sz w:val="18"/>
                <w:szCs w:val="18"/>
              </w:rPr>
              <w:t>7,753,558</w:t>
            </w:r>
          </w:p>
        </w:tc>
        <w:tc>
          <w:tcPr>
            <w:tcW w:w="84" w:type="pct"/>
            <w:shd w:val="clear" w:color="auto" w:fill="auto"/>
          </w:tcPr>
          <w:p w14:paraId="6304E108" w14:textId="77777777" w:rsidR="003032AE" w:rsidRPr="004F0992" w:rsidRDefault="003032AE" w:rsidP="003032AE">
            <w:pPr>
              <w:spacing w:line="200" w:lineRule="exact"/>
              <w:rPr>
                <w:b/>
                <w:bCs/>
                <w:sz w:val="18"/>
                <w:szCs w:val="18"/>
              </w:rPr>
            </w:pPr>
          </w:p>
        </w:tc>
        <w:tc>
          <w:tcPr>
            <w:tcW w:w="342" w:type="pct"/>
            <w:tcBorders>
              <w:top w:val="single" w:sz="4" w:space="0" w:color="auto"/>
              <w:bottom w:val="single" w:sz="4" w:space="0" w:color="auto"/>
            </w:tcBorders>
            <w:shd w:val="clear" w:color="auto" w:fill="auto"/>
            <w:vAlign w:val="bottom"/>
          </w:tcPr>
          <w:p w14:paraId="4D39E924" w14:textId="2573BD5D" w:rsidR="003032AE" w:rsidRPr="004F0992" w:rsidRDefault="00B47F59" w:rsidP="003032AE">
            <w:pPr>
              <w:tabs>
                <w:tab w:val="decimal" w:pos="765"/>
              </w:tabs>
              <w:spacing w:line="200" w:lineRule="exact"/>
              <w:ind w:left="-115" w:right="-108"/>
              <w:rPr>
                <w:b/>
                <w:bCs/>
                <w:sz w:val="18"/>
                <w:szCs w:val="18"/>
              </w:rPr>
            </w:pPr>
            <w:r w:rsidRPr="004F0992">
              <w:rPr>
                <w:b/>
                <w:bCs/>
                <w:sz w:val="18"/>
                <w:szCs w:val="18"/>
              </w:rPr>
              <w:t>7,105,372</w:t>
            </w:r>
          </w:p>
        </w:tc>
      </w:tr>
      <w:tr w:rsidR="003032AE" w:rsidRPr="004F0992" w14:paraId="6966FDC1" w14:textId="77777777" w:rsidTr="00201179">
        <w:trPr>
          <w:trHeight w:val="144"/>
          <w:tblHeader/>
        </w:trPr>
        <w:tc>
          <w:tcPr>
            <w:tcW w:w="1043" w:type="pct"/>
            <w:shd w:val="clear" w:color="auto" w:fill="auto"/>
          </w:tcPr>
          <w:p w14:paraId="5FE64706" w14:textId="77777777" w:rsidR="003032AE" w:rsidRPr="004F0992" w:rsidRDefault="003032AE" w:rsidP="003032AE">
            <w:pPr>
              <w:spacing w:line="200" w:lineRule="exact"/>
              <w:rPr>
                <w:b/>
                <w:bCs/>
                <w:sz w:val="18"/>
                <w:szCs w:val="18"/>
              </w:rPr>
            </w:pPr>
          </w:p>
        </w:tc>
        <w:tc>
          <w:tcPr>
            <w:tcW w:w="322" w:type="pct"/>
            <w:tcBorders>
              <w:top w:val="single" w:sz="4" w:space="0" w:color="auto"/>
            </w:tcBorders>
            <w:shd w:val="clear" w:color="auto" w:fill="auto"/>
            <w:vAlign w:val="bottom"/>
          </w:tcPr>
          <w:p w14:paraId="203FA94B" w14:textId="77777777" w:rsidR="003032AE" w:rsidRPr="004F0992" w:rsidRDefault="003032AE" w:rsidP="003032AE">
            <w:pPr>
              <w:tabs>
                <w:tab w:val="decimal" w:pos="734"/>
              </w:tabs>
              <w:spacing w:line="200" w:lineRule="exact"/>
              <w:ind w:left="-108" w:right="-108"/>
              <w:rPr>
                <w:sz w:val="18"/>
                <w:szCs w:val="18"/>
              </w:rPr>
            </w:pPr>
          </w:p>
        </w:tc>
        <w:tc>
          <w:tcPr>
            <w:tcW w:w="85" w:type="pct"/>
            <w:shd w:val="clear" w:color="auto" w:fill="auto"/>
          </w:tcPr>
          <w:p w14:paraId="454E5C3E" w14:textId="77777777" w:rsidR="003032AE" w:rsidRPr="004F0992" w:rsidRDefault="003032AE" w:rsidP="003032AE">
            <w:pPr>
              <w:spacing w:line="200" w:lineRule="exact"/>
              <w:rPr>
                <w:sz w:val="18"/>
                <w:szCs w:val="18"/>
              </w:rPr>
            </w:pPr>
          </w:p>
        </w:tc>
        <w:tc>
          <w:tcPr>
            <w:tcW w:w="321" w:type="pct"/>
            <w:tcBorders>
              <w:top w:val="single" w:sz="4" w:space="0" w:color="auto"/>
            </w:tcBorders>
            <w:shd w:val="clear" w:color="auto" w:fill="auto"/>
            <w:vAlign w:val="bottom"/>
          </w:tcPr>
          <w:p w14:paraId="6A3580A0" w14:textId="77777777" w:rsidR="003032AE" w:rsidRPr="004F0992" w:rsidRDefault="003032AE" w:rsidP="003032AE">
            <w:pPr>
              <w:tabs>
                <w:tab w:val="decimal" w:pos="733"/>
              </w:tabs>
              <w:spacing w:line="200" w:lineRule="exact"/>
              <w:ind w:left="-108" w:right="-108"/>
              <w:rPr>
                <w:sz w:val="18"/>
                <w:szCs w:val="18"/>
              </w:rPr>
            </w:pPr>
          </w:p>
        </w:tc>
        <w:tc>
          <w:tcPr>
            <w:tcW w:w="84" w:type="pct"/>
            <w:shd w:val="clear" w:color="auto" w:fill="auto"/>
          </w:tcPr>
          <w:p w14:paraId="21946C9E" w14:textId="77777777" w:rsidR="003032AE" w:rsidRPr="004F0992" w:rsidRDefault="003032AE" w:rsidP="003032AE">
            <w:pPr>
              <w:spacing w:line="200" w:lineRule="exact"/>
              <w:rPr>
                <w:sz w:val="18"/>
                <w:szCs w:val="18"/>
              </w:rPr>
            </w:pPr>
          </w:p>
        </w:tc>
        <w:tc>
          <w:tcPr>
            <w:tcW w:w="332" w:type="pct"/>
            <w:tcBorders>
              <w:top w:val="single" w:sz="4" w:space="0" w:color="auto"/>
            </w:tcBorders>
            <w:shd w:val="clear" w:color="auto" w:fill="auto"/>
            <w:vAlign w:val="bottom"/>
          </w:tcPr>
          <w:p w14:paraId="5617B1DA" w14:textId="77777777" w:rsidR="003032AE" w:rsidRPr="004F0992" w:rsidRDefault="003032AE" w:rsidP="003032AE">
            <w:pPr>
              <w:tabs>
                <w:tab w:val="decimal" w:pos="743"/>
              </w:tabs>
              <w:spacing w:line="200" w:lineRule="exact"/>
              <w:ind w:left="-129" w:right="-86"/>
              <w:rPr>
                <w:sz w:val="18"/>
                <w:szCs w:val="18"/>
              </w:rPr>
            </w:pPr>
          </w:p>
        </w:tc>
        <w:tc>
          <w:tcPr>
            <w:tcW w:w="85" w:type="pct"/>
            <w:shd w:val="clear" w:color="auto" w:fill="auto"/>
          </w:tcPr>
          <w:p w14:paraId="660EEAD5" w14:textId="77777777" w:rsidR="003032AE" w:rsidRPr="004F0992" w:rsidRDefault="003032AE" w:rsidP="003032AE">
            <w:pPr>
              <w:spacing w:line="200" w:lineRule="exact"/>
              <w:rPr>
                <w:sz w:val="18"/>
                <w:szCs w:val="18"/>
              </w:rPr>
            </w:pPr>
          </w:p>
        </w:tc>
        <w:tc>
          <w:tcPr>
            <w:tcW w:w="313" w:type="pct"/>
            <w:tcBorders>
              <w:top w:val="single" w:sz="4" w:space="0" w:color="auto"/>
            </w:tcBorders>
            <w:shd w:val="clear" w:color="auto" w:fill="auto"/>
            <w:vAlign w:val="bottom"/>
          </w:tcPr>
          <w:p w14:paraId="6553EA22" w14:textId="77777777" w:rsidR="003032AE" w:rsidRPr="004F0992" w:rsidRDefault="003032AE" w:rsidP="003032AE">
            <w:pPr>
              <w:tabs>
                <w:tab w:val="decimal" w:pos="675"/>
              </w:tabs>
              <w:spacing w:line="200" w:lineRule="exact"/>
              <w:ind w:left="-108" w:right="-115"/>
              <w:rPr>
                <w:sz w:val="18"/>
                <w:szCs w:val="18"/>
              </w:rPr>
            </w:pPr>
          </w:p>
        </w:tc>
        <w:tc>
          <w:tcPr>
            <w:tcW w:w="84" w:type="pct"/>
            <w:shd w:val="clear" w:color="auto" w:fill="auto"/>
          </w:tcPr>
          <w:p w14:paraId="5F4A04C0" w14:textId="77777777" w:rsidR="003032AE" w:rsidRPr="004F0992" w:rsidRDefault="003032AE" w:rsidP="003032AE">
            <w:pPr>
              <w:spacing w:line="200" w:lineRule="exact"/>
              <w:rPr>
                <w:sz w:val="18"/>
                <w:szCs w:val="18"/>
              </w:rPr>
            </w:pPr>
          </w:p>
        </w:tc>
        <w:tc>
          <w:tcPr>
            <w:tcW w:w="310" w:type="pct"/>
            <w:tcBorders>
              <w:top w:val="single" w:sz="4" w:space="0" w:color="auto"/>
            </w:tcBorders>
            <w:shd w:val="clear" w:color="auto" w:fill="auto"/>
            <w:vAlign w:val="bottom"/>
          </w:tcPr>
          <w:p w14:paraId="35A510E4" w14:textId="77777777" w:rsidR="003032AE" w:rsidRPr="004F0992" w:rsidRDefault="003032AE" w:rsidP="003032AE">
            <w:pPr>
              <w:tabs>
                <w:tab w:val="decimal" w:pos="703"/>
              </w:tabs>
              <w:spacing w:line="200" w:lineRule="exact"/>
              <w:ind w:left="-101" w:right="-115"/>
              <w:rPr>
                <w:sz w:val="18"/>
                <w:szCs w:val="22"/>
                <w:lang w:val="en-US" w:bidi="th-TH"/>
              </w:rPr>
            </w:pPr>
          </w:p>
        </w:tc>
        <w:tc>
          <w:tcPr>
            <w:tcW w:w="84" w:type="pct"/>
            <w:shd w:val="clear" w:color="auto" w:fill="auto"/>
          </w:tcPr>
          <w:p w14:paraId="1885DE30" w14:textId="77777777" w:rsidR="003032AE" w:rsidRPr="004F0992" w:rsidRDefault="003032AE" w:rsidP="003032AE">
            <w:pPr>
              <w:spacing w:line="200" w:lineRule="exact"/>
              <w:rPr>
                <w:sz w:val="18"/>
                <w:szCs w:val="18"/>
              </w:rPr>
            </w:pPr>
          </w:p>
        </w:tc>
        <w:tc>
          <w:tcPr>
            <w:tcW w:w="333" w:type="pct"/>
            <w:tcBorders>
              <w:top w:val="single" w:sz="4" w:space="0" w:color="auto"/>
            </w:tcBorders>
            <w:shd w:val="clear" w:color="auto" w:fill="auto"/>
            <w:vAlign w:val="bottom"/>
          </w:tcPr>
          <w:p w14:paraId="62A9855E" w14:textId="77777777" w:rsidR="003032AE" w:rsidRPr="004F0992" w:rsidRDefault="003032AE" w:rsidP="003032AE">
            <w:pPr>
              <w:tabs>
                <w:tab w:val="decimal" w:pos="735"/>
              </w:tabs>
              <w:spacing w:line="200" w:lineRule="exact"/>
              <w:ind w:left="-95" w:right="-115"/>
              <w:rPr>
                <w:sz w:val="18"/>
                <w:szCs w:val="18"/>
                <w:lang w:bidi="th-TH"/>
              </w:rPr>
            </w:pPr>
          </w:p>
        </w:tc>
        <w:tc>
          <w:tcPr>
            <w:tcW w:w="84" w:type="pct"/>
            <w:shd w:val="clear" w:color="auto" w:fill="auto"/>
          </w:tcPr>
          <w:p w14:paraId="1C6E4E41" w14:textId="77777777" w:rsidR="003032AE" w:rsidRPr="004F0992" w:rsidRDefault="003032AE" w:rsidP="003032AE">
            <w:pPr>
              <w:spacing w:line="200" w:lineRule="exact"/>
              <w:rPr>
                <w:sz w:val="18"/>
                <w:szCs w:val="18"/>
              </w:rPr>
            </w:pPr>
          </w:p>
        </w:tc>
        <w:tc>
          <w:tcPr>
            <w:tcW w:w="300" w:type="pct"/>
            <w:tcBorders>
              <w:top w:val="single" w:sz="4" w:space="0" w:color="auto"/>
            </w:tcBorders>
            <w:shd w:val="clear" w:color="auto" w:fill="auto"/>
            <w:vAlign w:val="bottom"/>
          </w:tcPr>
          <w:p w14:paraId="4EBCC4B1" w14:textId="77777777" w:rsidR="003032AE" w:rsidRPr="004F0992" w:rsidRDefault="003032AE" w:rsidP="003032AE">
            <w:pPr>
              <w:tabs>
                <w:tab w:val="decimal" w:pos="600"/>
              </w:tabs>
              <w:spacing w:line="200" w:lineRule="exact"/>
              <w:ind w:left="-101" w:right="-115"/>
              <w:rPr>
                <w:sz w:val="18"/>
                <w:szCs w:val="18"/>
              </w:rPr>
            </w:pPr>
          </w:p>
        </w:tc>
        <w:tc>
          <w:tcPr>
            <w:tcW w:w="84" w:type="pct"/>
            <w:shd w:val="clear" w:color="auto" w:fill="auto"/>
          </w:tcPr>
          <w:p w14:paraId="3AD2932B" w14:textId="77777777" w:rsidR="003032AE" w:rsidRPr="004F0992" w:rsidRDefault="003032AE" w:rsidP="003032AE">
            <w:pPr>
              <w:spacing w:line="200" w:lineRule="exact"/>
              <w:rPr>
                <w:sz w:val="18"/>
                <w:szCs w:val="18"/>
              </w:rPr>
            </w:pPr>
          </w:p>
        </w:tc>
        <w:tc>
          <w:tcPr>
            <w:tcW w:w="294" w:type="pct"/>
            <w:tcBorders>
              <w:top w:val="single" w:sz="4" w:space="0" w:color="auto"/>
            </w:tcBorders>
            <w:shd w:val="clear" w:color="auto" w:fill="auto"/>
            <w:vAlign w:val="bottom"/>
          </w:tcPr>
          <w:p w14:paraId="3B649C6F" w14:textId="77777777" w:rsidR="003032AE" w:rsidRPr="004F0992" w:rsidRDefault="003032AE" w:rsidP="003032AE">
            <w:pPr>
              <w:tabs>
                <w:tab w:val="decimal" w:pos="668"/>
              </w:tabs>
              <w:spacing w:line="200" w:lineRule="exact"/>
              <w:ind w:left="-101" w:right="-115"/>
              <w:rPr>
                <w:sz w:val="18"/>
                <w:szCs w:val="18"/>
              </w:rPr>
            </w:pPr>
          </w:p>
        </w:tc>
        <w:tc>
          <w:tcPr>
            <w:tcW w:w="84" w:type="pct"/>
            <w:shd w:val="clear" w:color="auto" w:fill="auto"/>
          </w:tcPr>
          <w:p w14:paraId="1DD21090" w14:textId="77777777" w:rsidR="003032AE" w:rsidRPr="004F0992" w:rsidRDefault="003032AE" w:rsidP="003032AE">
            <w:pPr>
              <w:spacing w:line="200" w:lineRule="exact"/>
              <w:rPr>
                <w:sz w:val="18"/>
                <w:szCs w:val="18"/>
              </w:rPr>
            </w:pPr>
          </w:p>
        </w:tc>
        <w:tc>
          <w:tcPr>
            <w:tcW w:w="332" w:type="pct"/>
            <w:tcBorders>
              <w:top w:val="single" w:sz="4" w:space="0" w:color="auto"/>
            </w:tcBorders>
            <w:shd w:val="clear" w:color="auto" w:fill="auto"/>
            <w:vAlign w:val="bottom"/>
          </w:tcPr>
          <w:p w14:paraId="1ED22DAB" w14:textId="77777777" w:rsidR="003032AE" w:rsidRPr="004F0992" w:rsidRDefault="003032AE" w:rsidP="003032AE">
            <w:pPr>
              <w:tabs>
                <w:tab w:val="decimal" w:pos="788"/>
              </w:tabs>
              <w:spacing w:line="200" w:lineRule="exact"/>
              <w:ind w:left="-101" w:right="-115"/>
              <w:rPr>
                <w:sz w:val="18"/>
                <w:szCs w:val="18"/>
              </w:rPr>
            </w:pPr>
          </w:p>
        </w:tc>
        <w:tc>
          <w:tcPr>
            <w:tcW w:w="84" w:type="pct"/>
            <w:shd w:val="clear" w:color="auto" w:fill="auto"/>
          </w:tcPr>
          <w:p w14:paraId="002ECC4C" w14:textId="77777777" w:rsidR="003032AE" w:rsidRPr="004F0992" w:rsidRDefault="003032AE" w:rsidP="003032AE">
            <w:pPr>
              <w:spacing w:line="200" w:lineRule="exact"/>
              <w:rPr>
                <w:sz w:val="18"/>
                <w:szCs w:val="18"/>
              </w:rPr>
            </w:pPr>
          </w:p>
        </w:tc>
        <w:tc>
          <w:tcPr>
            <w:tcW w:w="342" w:type="pct"/>
            <w:tcBorders>
              <w:top w:val="single" w:sz="4" w:space="0" w:color="auto"/>
            </w:tcBorders>
            <w:shd w:val="clear" w:color="auto" w:fill="auto"/>
            <w:vAlign w:val="bottom"/>
          </w:tcPr>
          <w:p w14:paraId="1E60248D" w14:textId="77777777" w:rsidR="003032AE" w:rsidRPr="004F0992" w:rsidRDefault="003032AE" w:rsidP="003032AE">
            <w:pPr>
              <w:tabs>
                <w:tab w:val="decimal" w:pos="765"/>
              </w:tabs>
              <w:spacing w:line="200" w:lineRule="exact"/>
              <w:ind w:left="-115" w:right="-108"/>
              <w:rPr>
                <w:sz w:val="18"/>
                <w:szCs w:val="18"/>
              </w:rPr>
            </w:pPr>
          </w:p>
        </w:tc>
      </w:tr>
      <w:tr w:rsidR="008C12CA" w:rsidRPr="004F0992" w14:paraId="112D5663" w14:textId="77777777" w:rsidTr="00201179">
        <w:trPr>
          <w:trHeight w:val="144"/>
          <w:tblHeader/>
        </w:trPr>
        <w:tc>
          <w:tcPr>
            <w:tcW w:w="1043" w:type="pct"/>
            <w:shd w:val="clear" w:color="auto" w:fill="auto"/>
          </w:tcPr>
          <w:p w14:paraId="2F21B6BF" w14:textId="0CF091FC" w:rsidR="008C12CA" w:rsidRPr="004F0992" w:rsidRDefault="008C12CA" w:rsidP="008C12CA">
            <w:pPr>
              <w:spacing w:line="200" w:lineRule="exact"/>
              <w:rPr>
                <w:b/>
                <w:bCs/>
                <w:sz w:val="18"/>
                <w:szCs w:val="18"/>
              </w:rPr>
            </w:pPr>
            <w:r w:rsidRPr="004F0992">
              <w:rPr>
                <w:sz w:val="18"/>
                <w:szCs w:val="18"/>
              </w:rPr>
              <w:t>Segment profit before income tax</w:t>
            </w:r>
          </w:p>
        </w:tc>
        <w:tc>
          <w:tcPr>
            <w:tcW w:w="322" w:type="pct"/>
            <w:shd w:val="clear" w:color="auto" w:fill="auto"/>
            <w:vAlign w:val="bottom"/>
          </w:tcPr>
          <w:p w14:paraId="3B6C8ADD" w14:textId="1284E1D2" w:rsidR="008C12CA" w:rsidRPr="004F0992" w:rsidRDefault="006A59D2" w:rsidP="008C12CA">
            <w:pPr>
              <w:tabs>
                <w:tab w:val="decimal" w:pos="734"/>
              </w:tabs>
              <w:spacing w:line="200" w:lineRule="exact"/>
              <w:ind w:left="-108" w:right="-108"/>
              <w:rPr>
                <w:sz w:val="18"/>
                <w:szCs w:val="18"/>
              </w:rPr>
            </w:pPr>
            <w:r w:rsidRPr="004F0992">
              <w:rPr>
                <w:sz w:val="18"/>
                <w:szCs w:val="18"/>
              </w:rPr>
              <w:t>3,240,</w:t>
            </w:r>
            <w:r w:rsidRPr="00AE277C">
              <w:rPr>
                <w:sz w:val="18"/>
                <w:szCs w:val="18"/>
              </w:rPr>
              <w:t>55</w:t>
            </w:r>
            <w:r w:rsidR="00073066">
              <w:rPr>
                <w:sz w:val="18"/>
                <w:szCs w:val="18"/>
              </w:rPr>
              <w:t>7</w:t>
            </w:r>
          </w:p>
        </w:tc>
        <w:tc>
          <w:tcPr>
            <w:tcW w:w="85" w:type="pct"/>
            <w:shd w:val="clear" w:color="auto" w:fill="auto"/>
          </w:tcPr>
          <w:p w14:paraId="4E181315" w14:textId="77777777" w:rsidR="008C12CA" w:rsidRPr="004F0992" w:rsidRDefault="008C12CA" w:rsidP="008C12CA">
            <w:pPr>
              <w:spacing w:line="200" w:lineRule="exact"/>
              <w:rPr>
                <w:sz w:val="18"/>
                <w:szCs w:val="18"/>
              </w:rPr>
            </w:pPr>
          </w:p>
        </w:tc>
        <w:tc>
          <w:tcPr>
            <w:tcW w:w="321" w:type="pct"/>
            <w:shd w:val="clear" w:color="auto" w:fill="auto"/>
            <w:vAlign w:val="bottom"/>
          </w:tcPr>
          <w:p w14:paraId="0CA0DB75" w14:textId="3EE9C89B" w:rsidR="008C12CA" w:rsidRPr="004F0992" w:rsidRDefault="008C12CA" w:rsidP="008C12CA">
            <w:pPr>
              <w:tabs>
                <w:tab w:val="decimal" w:pos="733"/>
              </w:tabs>
              <w:spacing w:line="200" w:lineRule="exact"/>
              <w:ind w:left="-108" w:right="-108"/>
              <w:rPr>
                <w:sz w:val="18"/>
                <w:szCs w:val="18"/>
              </w:rPr>
            </w:pPr>
            <w:r w:rsidRPr="004F0992">
              <w:rPr>
                <w:sz w:val="18"/>
                <w:szCs w:val="18"/>
              </w:rPr>
              <w:t>3,143,189</w:t>
            </w:r>
          </w:p>
        </w:tc>
        <w:tc>
          <w:tcPr>
            <w:tcW w:w="84" w:type="pct"/>
            <w:shd w:val="clear" w:color="auto" w:fill="auto"/>
          </w:tcPr>
          <w:p w14:paraId="120FCE48" w14:textId="77777777" w:rsidR="008C12CA" w:rsidRPr="004F0992" w:rsidRDefault="008C12CA" w:rsidP="008C12CA">
            <w:pPr>
              <w:spacing w:line="200" w:lineRule="exact"/>
              <w:rPr>
                <w:sz w:val="18"/>
                <w:szCs w:val="18"/>
              </w:rPr>
            </w:pPr>
          </w:p>
        </w:tc>
        <w:tc>
          <w:tcPr>
            <w:tcW w:w="332" w:type="pct"/>
            <w:shd w:val="clear" w:color="auto" w:fill="auto"/>
            <w:vAlign w:val="bottom"/>
          </w:tcPr>
          <w:p w14:paraId="03694B2B" w14:textId="5CE3DD9A" w:rsidR="008C12CA" w:rsidRPr="004F0992" w:rsidRDefault="008C12CA" w:rsidP="008C12CA">
            <w:pPr>
              <w:tabs>
                <w:tab w:val="decimal" w:pos="743"/>
              </w:tabs>
              <w:spacing w:line="200" w:lineRule="exact"/>
              <w:ind w:left="-129" w:right="-86"/>
              <w:rPr>
                <w:sz w:val="18"/>
                <w:szCs w:val="18"/>
              </w:rPr>
            </w:pPr>
            <w:r w:rsidRPr="004F0992">
              <w:rPr>
                <w:sz w:val="18"/>
                <w:szCs w:val="18"/>
              </w:rPr>
              <w:t>5,193</w:t>
            </w:r>
          </w:p>
        </w:tc>
        <w:tc>
          <w:tcPr>
            <w:tcW w:w="85" w:type="pct"/>
            <w:shd w:val="clear" w:color="auto" w:fill="auto"/>
          </w:tcPr>
          <w:p w14:paraId="79756E22" w14:textId="77777777" w:rsidR="008C12CA" w:rsidRPr="004F0992" w:rsidRDefault="008C12CA" w:rsidP="008C12CA">
            <w:pPr>
              <w:spacing w:line="200" w:lineRule="exact"/>
              <w:rPr>
                <w:sz w:val="18"/>
                <w:szCs w:val="18"/>
              </w:rPr>
            </w:pPr>
          </w:p>
        </w:tc>
        <w:tc>
          <w:tcPr>
            <w:tcW w:w="313" w:type="pct"/>
            <w:shd w:val="clear" w:color="auto" w:fill="auto"/>
            <w:vAlign w:val="bottom"/>
          </w:tcPr>
          <w:p w14:paraId="290F136D" w14:textId="2BE4255E" w:rsidR="008C12CA" w:rsidRPr="004F0992" w:rsidRDefault="008C12CA" w:rsidP="008C12CA">
            <w:pPr>
              <w:tabs>
                <w:tab w:val="decimal" w:pos="675"/>
              </w:tabs>
              <w:spacing w:line="200" w:lineRule="exact"/>
              <w:ind w:left="-108" w:right="-115"/>
              <w:rPr>
                <w:sz w:val="18"/>
                <w:szCs w:val="18"/>
              </w:rPr>
            </w:pPr>
            <w:r w:rsidRPr="004F0992">
              <w:rPr>
                <w:sz w:val="18"/>
                <w:szCs w:val="18"/>
              </w:rPr>
              <w:t>5,991</w:t>
            </w:r>
          </w:p>
        </w:tc>
        <w:tc>
          <w:tcPr>
            <w:tcW w:w="84" w:type="pct"/>
            <w:shd w:val="clear" w:color="auto" w:fill="auto"/>
          </w:tcPr>
          <w:p w14:paraId="426906DA" w14:textId="77777777" w:rsidR="008C12CA" w:rsidRPr="004F0992" w:rsidRDefault="008C12CA" w:rsidP="008C12CA">
            <w:pPr>
              <w:spacing w:line="200" w:lineRule="exact"/>
              <w:rPr>
                <w:sz w:val="18"/>
                <w:szCs w:val="18"/>
              </w:rPr>
            </w:pPr>
          </w:p>
        </w:tc>
        <w:tc>
          <w:tcPr>
            <w:tcW w:w="310" w:type="pct"/>
            <w:shd w:val="clear" w:color="auto" w:fill="auto"/>
            <w:vAlign w:val="bottom"/>
          </w:tcPr>
          <w:p w14:paraId="5238B342" w14:textId="2B860CC8" w:rsidR="008C12CA" w:rsidRPr="004F0992" w:rsidRDefault="008C12CA" w:rsidP="008C12CA">
            <w:pPr>
              <w:tabs>
                <w:tab w:val="decimal" w:pos="703"/>
              </w:tabs>
              <w:spacing w:line="200" w:lineRule="exact"/>
              <w:ind w:left="-101" w:right="-115"/>
              <w:rPr>
                <w:sz w:val="18"/>
                <w:szCs w:val="18"/>
                <w:lang w:val="en-US" w:bidi="th-TH"/>
              </w:rPr>
            </w:pPr>
            <w:r w:rsidRPr="004F0992">
              <w:rPr>
                <w:sz w:val="18"/>
                <w:szCs w:val="18"/>
                <w:cs/>
                <w:lang w:val="en-US" w:bidi="th-TH"/>
              </w:rPr>
              <w:t>82</w:t>
            </w:r>
            <w:r w:rsidRPr="004F0992">
              <w:rPr>
                <w:sz w:val="18"/>
                <w:szCs w:val="18"/>
                <w:lang w:val="en-US" w:bidi="th-TH"/>
              </w:rPr>
              <w:t>,</w:t>
            </w:r>
            <w:r w:rsidRPr="004F0992">
              <w:rPr>
                <w:sz w:val="18"/>
                <w:szCs w:val="18"/>
                <w:cs/>
                <w:lang w:val="en-US" w:bidi="th-TH"/>
              </w:rPr>
              <w:t>839</w:t>
            </w:r>
          </w:p>
        </w:tc>
        <w:tc>
          <w:tcPr>
            <w:tcW w:w="84" w:type="pct"/>
            <w:shd w:val="clear" w:color="auto" w:fill="auto"/>
          </w:tcPr>
          <w:p w14:paraId="6441D18D" w14:textId="77777777" w:rsidR="008C12CA" w:rsidRPr="004F0992" w:rsidRDefault="008C12CA" w:rsidP="008C12CA">
            <w:pPr>
              <w:spacing w:line="200" w:lineRule="exact"/>
              <w:rPr>
                <w:sz w:val="18"/>
                <w:szCs w:val="18"/>
              </w:rPr>
            </w:pPr>
          </w:p>
        </w:tc>
        <w:tc>
          <w:tcPr>
            <w:tcW w:w="333" w:type="pct"/>
            <w:shd w:val="clear" w:color="auto" w:fill="auto"/>
            <w:vAlign w:val="bottom"/>
          </w:tcPr>
          <w:p w14:paraId="4C11019D" w14:textId="4035CCC8" w:rsidR="008C12CA" w:rsidRPr="004F0992" w:rsidRDefault="008C12CA" w:rsidP="008C12CA">
            <w:pPr>
              <w:tabs>
                <w:tab w:val="decimal" w:pos="735"/>
              </w:tabs>
              <w:spacing w:line="200" w:lineRule="exact"/>
              <w:ind w:left="-95" w:right="-115"/>
              <w:rPr>
                <w:sz w:val="18"/>
                <w:szCs w:val="18"/>
                <w:lang w:bidi="th-TH"/>
              </w:rPr>
            </w:pPr>
            <w:r w:rsidRPr="004F0992">
              <w:rPr>
                <w:sz w:val="18"/>
                <w:szCs w:val="18"/>
                <w:lang w:bidi="th-TH"/>
              </w:rPr>
              <w:t>13,100</w:t>
            </w:r>
          </w:p>
        </w:tc>
        <w:tc>
          <w:tcPr>
            <w:tcW w:w="84" w:type="pct"/>
            <w:shd w:val="clear" w:color="auto" w:fill="auto"/>
          </w:tcPr>
          <w:p w14:paraId="4377B362" w14:textId="77777777" w:rsidR="008C12CA" w:rsidRPr="004F0992" w:rsidRDefault="008C12CA" w:rsidP="008C12CA">
            <w:pPr>
              <w:spacing w:line="200" w:lineRule="exact"/>
              <w:rPr>
                <w:sz w:val="18"/>
                <w:szCs w:val="18"/>
              </w:rPr>
            </w:pPr>
          </w:p>
        </w:tc>
        <w:tc>
          <w:tcPr>
            <w:tcW w:w="300" w:type="pct"/>
            <w:shd w:val="clear" w:color="auto" w:fill="auto"/>
            <w:vAlign w:val="bottom"/>
          </w:tcPr>
          <w:p w14:paraId="62299E27" w14:textId="592F4667" w:rsidR="008C12CA" w:rsidRPr="004F0992" w:rsidRDefault="008C12CA" w:rsidP="008C12CA">
            <w:pPr>
              <w:tabs>
                <w:tab w:val="decimal" w:pos="600"/>
              </w:tabs>
              <w:spacing w:line="200" w:lineRule="exact"/>
              <w:ind w:left="-101" w:right="-115"/>
              <w:rPr>
                <w:sz w:val="18"/>
                <w:szCs w:val="18"/>
              </w:rPr>
            </w:pPr>
            <w:r w:rsidRPr="00AE277C">
              <w:rPr>
                <w:sz w:val="18"/>
                <w:szCs w:val="18"/>
                <w:cs/>
                <w:lang w:val="en-US" w:bidi="th-TH"/>
              </w:rPr>
              <w:t>-</w:t>
            </w:r>
          </w:p>
        </w:tc>
        <w:tc>
          <w:tcPr>
            <w:tcW w:w="84" w:type="pct"/>
            <w:shd w:val="clear" w:color="auto" w:fill="auto"/>
          </w:tcPr>
          <w:p w14:paraId="71A5190E" w14:textId="77777777" w:rsidR="008C12CA" w:rsidRPr="004F0992" w:rsidRDefault="008C12CA" w:rsidP="008C12CA">
            <w:pPr>
              <w:spacing w:line="200" w:lineRule="exact"/>
              <w:rPr>
                <w:sz w:val="18"/>
                <w:szCs w:val="18"/>
              </w:rPr>
            </w:pPr>
          </w:p>
        </w:tc>
        <w:tc>
          <w:tcPr>
            <w:tcW w:w="294" w:type="pct"/>
            <w:shd w:val="clear" w:color="auto" w:fill="auto"/>
            <w:vAlign w:val="bottom"/>
          </w:tcPr>
          <w:p w14:paraId="65BF1496" w14:textId="7BFEC143" w:rsidR="008C12CA" w:rsidRPr="004F0992" w:rsidRDefault="008C12CA" w:rsidP="008C12CA">
            <w:pPr>
              <w:tabs>
                <w:tab w:val="decimal" w:pos="668"/>
              </w:tabs>
              <w:spacing w:line="200" w:lineRule="exact"/>
              <w:ind w:left="-101" w:right="-115"/>
              <w:rPr>
                <w:sz w:val="18"/>
                <w:szCs w:val="18"/>
              </w:rPr>
            </w:pPr>
            <w:r w:rsidRPr="00AE277C">
              <w:rPr>
                <w:sz w:val="18"/>
                <w:szCs w:val="18"/>
                <w:cs/>
                <w:lang w:bidi="th-TH"/>
              </w:rPr>
              <w:t>(</w:t>
            </w:r>
            <w:r w:rsidRPr="004F0992">
              <w:rPr>
                <w:sz w:val="18"/>
                <w:szCs w:val="18"/>
              </w:rPr>
              <w:t>35,000</w:t>
            </w:r>
            <w:r w:rsidRPr="00AE277C">
              <w:rPr>
                <w:sz w:val="18"/>
                <w:szCs w:val="18"/>
                <w:cs/>
                <w:lang w:bidi="th-TH"/>
              </w:rPr>
              <w:t>)</w:t>
            </w:r>
          </w:p>
        </w:tc>
        <w:tc>
          <w:tcPr>
            <w:tcW w:w="84" w:type="pct"/>
            <w:shd w:val="clear" w:color="auto" w:fill="auto"/>
          </w:tcPr>
          <w:p w14:paraId="6E85AAE9" w14:textId="77777777" w:rsidR="008C12CA" w:rsidRPr="004F0992" w:rsidRDefault="008C12CA" w:rsidP="008C12CA">
            <w:pPr>
              <w:spacing w:line="200" w:lineRule="exact"/>
              <w:rPr>
                <w:sz w:val="18"/>
                <w:szCs w:val="18"/>
              </w:rPr>
            </w:pPr>
          </w:p>
        </w:tc>
        <w:tc>
          <w:tcPr>
            <w:tcW w:w="332" w:type="pct"/>
            <w:shd w:val="clear" w:color="auto" w:fill="auto"/>
            <w:vAlign w:val="bottom"/>
          </w:tcPr>
          <w:p w14:paraId="18FAA67B" w14:textId="0CF42AFE" w:rsidR="008C12CA" w:rsidRPr="004F0992" w:rsidRDefault="006A59D2" w:rsidP="008C12CA">
            <w:pPr>
              <w:tabs>
                <w:tab w:val="decimal" w:pos="788"/>
              </w:tabs>
              <w:spacing w:line="200" w:lineRule="exact"/>
              <w:ind w:left="-101" w:right="-115"/>
              <w:rPr>
                <w:sz w:val="18"/>
                <w:szCs w:val="18"/>
              </w:rPr>
            </w:pPr>
            <w:r w:rsidRPr="004F0992">
              <w:rPr>
                <w:sz w:val="18"/>
                <w:szCs w:val="18"/>
              </w:rPr>
              <w:t>3,328,</w:t>
            </w:r>
            <w:r w:rsidRPr="00AE277C">
              <w:rPr>
                <w:sz w:val="18"/>
                <w:szCs w:val="18"/>
              </w:rPr>
              <w:t>5</w:t>
            </w:r>
            <w:r w:rsidR="007B3A16">
              <w:rPr>
                <w:sz w:val="18"/>
                <w:szCs w:val="18"/>
              </w:rPr>
              <w:t>8</w:t>
            </w:r>
            <w:r w:rsidRPr="00AE277C">
              <w:rPr>
                <w:sz w:val="18"/>
                <w:szCs w:val="18"/>
              </w:rPr>
              <w:t>9</w:t>
            </w:r>
          </w:p>
        </w:tc>
        <w:tc>
          <w:tcPr>
            <w:tcW w:w="84" w:type="pct"/>
            <w:shd w:val="clear" w:color="auto" w:fill="auto"/>
          </w:tcPr>
          <w:p w14:paraId="62D17DA5" w14:textId="77777777" w:rsidR="008C12CA" w:rsidRPr="004F0992" w:rsidRDefault="008C12CA" w:rsidP="008C12CA">
            <w:pPr>
              <w:spacing w:line="200" w:lineRule="exact"/>
              <w:rPr>
                <w:sz w:val="18"/>
                <w:szCs w:val="18"/>
              </w:rPr>
            </w:pPr>
          </w:p>
        </w:tc>
        <w:tc>
          <w:tcPr>
            <w:tcW w:w="342" w:type="pct"/>
            <w:shd w:val="clear" w:color="auto" w:fill="auto"/>
            <w:vAlign w:val="bottom"/>
          </w:tcPr>
          <w:p w14:paraId="19CE0F4A" w14:textId="380E0956" w:rsidR="008C12CA" w:rsidRPr="004F0992" w:rsidRDefault="008C12CA" w:rsidP="008C12CA">
            <w:pPr>
              <w:tabs>
                <w:tab w:val="decimal" w:pos="765"/>
              </w:tabs>
              <w:spacing w:line="200" w:lineRule="exact"/>
              <w:ind w:left="-115" w:right="-108"/>
              <w:rPr>
                <w:sz w:val="18"/>
                <w:szCs w:val="18"/>
              </w:rPr>
            </w:pPr>
            <w:r w:rsidRPr="004F0992">
              <w:rPr>
                <w:sz w:val="18"/>
                <w:szCs w:val="18"/>
              </w:rPr>
              <w:t>3,127,280</w:t>
            </w:r>
          </w:p>
        </w:tc>
      </w:tr>
      <w:tr w:rsidR="008C12CA" w:rsidRPr="004F0992" w14:paraId="3D46E58B" w14:textId="77777777" w:rsidTr="00201179">
        <w:trPr>
          <w:trHeight w:val="144"/>
          <w:tblHeader/>
        </w:trPr>
        <w:tc>
          <w:tcPr>
            <w:tcW w:w="1043" w:type="pct"/>
            <w:shd w:val="clear" w:color="auto" w:fill="auto"/>
          </w:tcPr>
          <w:p w14:paraId="1357D8E7" w14:textId="787914A4" w:rsidR="008C12CA" w:rsidRPr="004F0992" w:rsidRDefault="008C12CA" w:rsidP="008C12CA">
            <w:pPr>
              <w:spacing w:line="200" w:lineRule="exact"/>
              <w:ind w:right="-84"/>
              <w:rPr>
                <w:b/>
                <w:bCs/>
                <w:sz w:val="18"/>
                <w:szCs w:val="18"/>
              </w:rPr>
            </w:pPr>
            <w:r w:rsidRPr="004F0992">
              <w:rPr>
                <w:sz w:val="18"/>
                <w:szCs w:val="18"/>
              </w:rPr>
              <w:t>Income tax</w:t>
            </w:r>
          </w:p>
        </w:tc>
        <w:tc>
          <w:tcPr>
            <w:tcW w:w="322" w:type="pct"/>
            <w:tcBorders>
              <w:bottom w:val="single" w:sz="4" w:space="0" w:color="auto"/>
            </w:tcBorders>
            <w:shd w:val="clear" w:color="auto" w:fill="auto"/>
            <w:vAlign w:val="bottom"/>
          </w:tcPr>
          <w:p w14:paraId="2C28CD97" w14:textId="19C02B7C" w:rsidR="008C12CA" w:rsidRPr="004F0992" w:rsidRDefault="006A59D2" w:rsidP="008C12CA">
            <w:pPr>
              <w:tabs>
                <w:tab w:val="decimal" w:pos="734"/>
              </w:tabs>
              <w:spacing w:line="200" w:lineRule="exact"/>
              <w:ind w:left="-108" w:right="-108"/>
              <w:rPr>
                <w:sz w:val="18"/>
                <w:szCs w:val="18"/>
              </w:rPr>
            </w:pPr>
            <w:r w:rsidRPr="00AE277C">
              <w:rPr>
                <w:sz w:val="18"/>
                <w:szCs w:val="18"/>
                <w:cs/>
                <w:lang w:bidi="th-TH"/>
              </w:rPr>
              <w:t>(</w:t>
            </w:r>
            <w:r w:rsidRPr="004F0992">
              <w:rPr>
                <w:sz w:val="18"/>
                <w:szCs w:val="18"/>
              </w:rPr>
              <w:t>667,</w:t>
            </w:r>
            <w:r w:rsidRPr="00AE277C">
              <w:rPr>
                <w:sz w:val="18"/>
                <w:szCs w:val="18"/>
              </w:rPr>
              <w:t>25</w:t>
            </w:r>
            <w:r w:rsidR="00073066">
              <w:rPr>
                <w:sz w:val="18"/>
                <w:szCs w:val="18"/>
              </w:rPr>
              <w:t>4</w:t>
            </w:r>
            <w:r w:rsidRPr="00AE277C">
              <w:rPr>
                <w:sz w:val="18"/>
                <w:szCs w:val="18"/>
                <w:cs/>
                <w:lang w:bidi="th-TH"/>
              </w:rPr>
              <w:t>)</w:t>
            </w:r>
          </w:p>
        </w:tc>
        <w:tc>
          <w:tcPr>
            <w:tcW w:w="85" w:type="pct"/>
            <w:shd w:val="clear" w:color="auto" w:fill="auto"/>
          </w:tcPr>
          <w:p w14:paraId="3463F21F" w14:textId="77777777" w:rsidR="008C12CA" w:rsidRPr="004F0992" w:rsidRDefault="008C12CA" w:rsidP="008C12CA">
            <w:pPr>
              <w:spacing w:line="200" w:lineRule="exact"/>
              <w:rPr>
                <w:sz w:val="18"/>
                <w:szCs w:val="18"/>
              </w:rPr>
            </w:pPr>
          </w:p>
        </w:tc>
        <w:tc>
          <w:tcPr>
            <w:tcW w:w="321" w:type="pct"/>
            <w:tcBorders>
              <w:bottom w:val="single" w:sz="4" w:space="0" w:color="auto"/>
            </w:tcBorders>
            <w:shd w:val="clear" w:color="auto" w:fill="auto"/>
            <w:vAlign w:val="bottom"/>
          </w:tcPr>
          <w:p w14:paraId="794C680C" w14:textId="3FFAC59B" w:rsidR="008C12CA" w:rsidRPr="004F0992" w:rsidRDefault="008C12CA" w:rsidP="008C12CA">
            <w:pPr>
              <w:tabs>
                <w:tab w:val="decimal" w:pos="733"/>
              </w:tabs>
              <w:spacing w:line="200" w:lineRule="exact"/>
              <w:ind w:left="-108" w:right="-108"/>
              <w:rPr>
                <w:sz w:val="18"/>
                <w:szCs w:val="18"/>
              </w:rPr>
            </w:pPr>
            <w:r w:rsidRPr="00AE277C">
              <w:rPr>
                <w:sz w:val="18"/>
                <w:szCs w:val="18"/>
                <w:cs/>
                <w:lang w:bidi="th-TH"/>
              </w:rPr>
              <w:t>(</w:t>
            </w:r>
            <w:r w:rsidRPr="004F0992">
              <w:rPr>
                <w:sz w:val="18"/>
                <w:szCs w:val="18"/>
              </w:rPr>
              <w:t>619,094</w:t>
            </w:r>
            <w:r w:rsidRPr="00AE277C">
              <w:rPr>
                <w:sz w:val="18"/>
                <w:szCs w:val="18"/>
                <w:cs/>
                <w:lang w:bidi="th-TH"/>
              </w:rPr>
              <w:t>)</w:t>
            </w:r>
          </w:p>
        </w:tc>
        <w:tc>
          <w:tcPr>
            <w:tcW w:w="84" w:type="pct"/>
            <w:shd w:val="clear" w:color="auto" w:fill="auto"/>
          </w:tcPr>
          <w:p w14:paraId="03409DEF" w14:textId="77777777" w:rsidR="008C12CA" w:rsidRPr="004F0992" w:rsidRDefault="008C12CA" w:rsidP="008C12CA">
            <w:pPr>
              <w:spacing w:line="200" w:lineRule="exact"/>
              <w:rPr>
                <w:sz w:val="18"/>
                <w:szCs w:val="18"/>
              </w:rPr>
            </w:pPr>
          </w:p>
        </w:tc>
        <w:tc>
          <w:tcPr>
            <w:tcW w:w="332" w:type="pct"/>
            <w:tcBorders>
              <w:bottom w:val="single" w:sz="4" w:space="0" w:color="auto"/>
            </w:tcBorders>
            <w:shd w:val="clear" w:color="auto" w:fill="auto"/>
            <w:vAlign w:val="bottom"/>
          </w:tcPr>
          <w:p w14:paraId="60F779D1" w14:textId="14D40BAD" w:rsidR="008C12CA" w:rsidRPr="004F0992" w:rsidRDefault="008C12CA" w:rsidP="008C12CA">
            <w:pPr>
              <w:tabs>
                <w:tab w:val="decimal" w:pos="743"/>
              </w:tabs>
              <w:spacing w:line="200" w:lineRule="exact"/>
              <w:ind w:left="-129" w:right="-86"/>
              <w:rPr>
                <w:sz w:val="18"/>
                <w:szCs w:val="18"/>
              </w:rPr>
            </w:pPr>
            <w:r w:rsidRPr="00AE277C">
              <w:rPr>
                <w:sz w:val="18"/>
                <w:szCs w:val="18"/>
                <w:cs/>
                <w:lang w:bidi="th-TH"/>
              </w:rPr>
              <w:t>(</w:t>
            </w:r>
            <w:r w:rsidRPr="004F0992">
              <w:rPr>
                <w:sz w:val="18"/>
                <w:szCs w:val="18"/>
              </w:rPr>
              <w:t>1,039</w:t>
            </w:r>
            <w:r w:rsidRPr="00AE277C">
              <w:rPr>
                <w:sz w:val="18"/>
                <w:szCs w:val="18"/>
                <w:cs/>
                <w:lang w:bidi="th-TH"/>
              </w:rPr>
              <w:t>)</w:t>
            </w:r>
          </w:p>
        </w:tc>
        <w:tc>
          <w:tcPr>
            <w:tcW w:w="85" w:type="pct"/>
            <w:shd w:val="clear" w:color="auto" w:fill="auto"/>
          </w:tcPr>
          <w:p w14:paraId="11093646" w14:textId="77777777" w:rsidR="008C12CA" w:rsidRPr="004F0992" w:rsidRDefault="008C12CA" w:rsidP="008C12CA">
            <w:pPr>
              <w:spacing w:line="200" w:lineRule="exact"/>
              <w:rPr>
                <w:sz w:val="18"/>
                <w:szCs w:val="18"/>
              </w:rPr>
            </w:pPr>
          </w:p>
        </w:tc>
        <w:tc>
          <w:tcPr>
            <w:tcW w:w="313" w:type="pct"/>
            <w:tcBorders>
              <w:bottom w:val="single" w:sz="4" w:space="0" w:color="auto"/>
            </w:tcBorders>
            <w:shd w:val="clear" w:color="auto" w:fill="auto"/>
            <w:vAlign w:val="bottom"/>
          </w:tcPr>
          <w:p w14:paraId="2973E2C3" w14:textId="5E5FB8C7" w:rsidR="008C12CA" w:rsidRPr="004F0992" w:rsidRDefault="008C12CA" w:rsidP="008C12CA">
            <w:pPr>
              <w:tabs>
                <w:tab w:val="decimal" w:pos="675"/>
              </w:tabs>
              <w:spacing w:line="200" w:lineRule="exact"/>
              <w:ind w:left="-108" w:right="-115"/>
              <w:rPr>
                <w:sz w:val="18"/>
                <w:szCs w:val="18"/>
              </w:rPr>
            </w:pPr>
            <w:r w:rsidRPr="00AE277C">
              <w:rPr>
                <w:sz w:val="18"/>
                <w:szCs w:val="18"/>
                <w:cs/>
                <w:lang w:bidi="th-TH"/>
              </w:rPr>
              <w:t>(</w:t>
            </w:r>
            <w:r w:rsidRPr="004F0992">
              <w:rPr>
                <w:sz w:val="18"/>
                <w:szCs w:val="18"/>
              </w:rPr>
              <w:t>1,671</w:t>
            </w:r>
            <w:r w:rsidRPr="00AE277C">
              <w:rPr>
                <w:sz w:val="18"/>
                <w:szCs w:val="18"/>
                <w:cs/>
                <w:lang w:bidi="th-TH"/>
              </w:rPr>
              <w:t>)</w:t>
            </w:r>
          </w:p>
        </w:tc>
        <w:tc>
          <w:tcPr>
            <w:tcW w:w="84" w:type="pct"/>
            <w:shd w:val="clear" w:color="auto" w:fill="auto"/>
          </w:tcPr>
          <w:p w14:paraId="5DCF29AE" w14:textId="77777777" w:rsidR="008C12CA" w:rsidRPr="004F0992" w:rsidRDefault="008C12CA" w:rsidP="008C12CA">
            <w:pPr>
              <w:spacing w:line="200" w:lineRule="exact"/>
              <w:rPr>
                <w:sz w:val="18"/>
                <w:szCs w:val="18"/>
              </w:rPr>
            </w:pPr>
          </w:p>
        </w:tc>
        <w:tc>
          <w:tcPr>
            <w:tcW w:w="310" w:type="pct"/>
            <w:tcBorders>
              <w:bottom w:val="single" w:sz="4" w:space="0" w:color="auto"/>
            </w:tcBorders>
            <w:shd w:val="clear" w:color="auto" w:fill="auto"/>
            <w:vAlign w:val="bottom"/>
          </w:tcPr>
          <w:p w14:paraId="6F7EE60E" w14:textId="7A2765F0" w:rsidR="008C12CA" w:rsidRPr="004F0992" w:rsidRDefault="008C12CA" w:rsidP="008C12CA">
            <w:pPr>
              <w:tabs>
                <w:tab w:val="decimal" w:pos="703"/>
              </w:tabs>
              <w:spacing w:line="200" w:lineRule="exact"/>
              <w:ind w:left="-101" w:right="-115"/>
              <w:rPr>
                <w:sz w:val="18"/>
                <w:szCs w:val="18"/>
                <w:lang w:val="en-US" w:bidi="th-TH"/>
              </w:rPr>
            </w:pPr>
            <w:r w:rsidRPr="00AE277C">
              <w:rPr>
                <w:sz w:val="18"/>
                <w:szCs w:val="18"/>
                <w:cs/>
                <w:lang w:val="en-US" w:bidi="th-TH"/>
              </w:rPr>
              <w:t>(</w:t>
            </w:r>
            <w:r w:rsidRPr="004F0992">
              <w:rPr>
                <w:sz w:val="18"/>
                <w:szCs w:val="18"/>
                <w:cs/>
                <w:lang w:val="en-US" w:bidi="th-TH"/>
              </w:rPr>
              <w:t>16</w:t>
            </w:r>
            <w:r w:rsidRPr="004F0992">
              <w:rPr>
                <w:sz w:val="18"/>
                <w:szCs w:val="18"/>
                <w:lang w:val="en-US" w:bidi="th-TH"/>
              </w:rPr>
              <w:t>,</w:t>
            </w:r>
            <w:r w:rsidRPr="004F0992">
              <w:rPr>
                <w:sz w:val="18"/>
                <w:szCs w:val="18"/>
                <w:cs/>
                <w:lang w:val="en-US" w:bidi="th-TH"/>
              </w:rPr>
              <w:t>568</w:t>
            </w:r>
            <w:r w:rsidRPr="00AE277C">
              <w:rPr>
                <w:sz w:val="18"/>
                <w:szCs w:val="18"/>
                <w:cs/>
                <w:lang w:val="en-US" w:bidi="th-TH"/>
              </w:rPr>
              <w:t>)</w:t>
            </w:r>
          </w:p>
        </w:tc>
        <w:tc>
          <w:tcPr>
            <w:tcW w:w="84" w:type="pct"/>
            <w:shd w:val="clear" w:color="auto" w:fill="auto"/>
          </w:tcPr>
          <w:p w14:paraId="724C8BDD" w14:textId="77777777" w:rsidR="008C12CA" w:rsidRPr="004F0992" w:rsidRDefault="008C12CA" w:rsidP="008C12CA">
            <w:pPr>
              <w:spacing w:line="200" w:lineRule="exact"/>
              <w:rPr>
                <w:sz w:val="18"/>
                <w:szCs w:val="18"/>
              </w:rPr>
            </w:pPr>
          </w:p>
        </w:tc>
        <w:tc>
          <w:tcPr>
            <w:tcW w:w="333" w:type="pct"/>
            <w:tcBorders>
              <w:bottom w:val="single" w:sz="4" w:space="0" w:color="auto"/>
            </w:tcBorders>
            <w:shd w:val="clear" w:color="auto" w:fill="auto"/>
            <w:vAlign w:val="bottom"/>
          </w:tcPr>
          <w:p w14:paraId="7D9E82F6" w14:textId="0B1086A6" w:rsidR="008C12CA" w:rsidRPr="004F0992" w:rsidRDefault="008C12CA" w:rsidP="008C12CA">
            <w:pPr>
              <w:tabs>
                <w:tab w:val="decimal" w:pos="735"/>
              </w:tabs>
              <w:spacing w:line="200" w:lineRule="exact"/>
              <w:ind w:left="-95" w:right="-115"/>
              <w:rPr>
                <w:sz w:val="18"/>
                <w:szCs w:val="18"/>
                <w:lang w:bidi="th-TH"/>
              </w:rPr>
            </w:pPr>
            <w:r w:rsidRPr="00AE277C">
              <w:rPr>
                <w:sz w:val="18"/>
                <w:szCs w:val="18"/>
                <w:cs/>
                <w:lang w:bidi="th-TH"/>
              </w:rPr>
              <w:t>(</w:t>
            </w:r>
            <w:r w:rsidRPr="004F0992">
              <w:rPr>
                <w:sz w:val="18"/>
                <w:szCs w:val="18"/>
                <w:lang w:bidi="th-TH"/>
              </w:rPr>
              <w:t>2,620</w:t>
            </w:r>
            <w:r w:rsidRPr="00AE277C">
              <w:rPr>
                <w:sz w:val="18"/>
                <w:szCs w:val="18"/>
                <w:cs/>
                <w:lang w:bidi="th-TH"/>
              </w:rPr>
              <w:t>)</w:t>
            </w:r>
          </w:p>
        </w:tc>
        <w:tc>
          <w:tcPr>
            <w:tcW w:w="84" w:type="pct"/>
            <w:shd w:val="clear" w:color="auto" w:fill="auto"/>
          </w:tcPr>
          <w:p w14:paraId="451303F0" w14:textId="77777777" w:rsidR="008C12CA" w:rsidRPr="004F0992" w:rsidRDefault="008C12CA" w:rsidP="008C12CA">
            <w:pPr>
              <w:spacing w:line="200" w:lineRule="exact"/>
              <w:rPr>
                <w:sz w:val="18"/>
                <w:szCs w:val="18"/>
              </w:rPr>
            </w:pPr>
          </w:p>
        </w:tc>
        <w:tc>
          <w:tcPr>
            <w:tcW w:w="300" w:type="pct"/>
            <w:tcBorders>
              <w:bottom w:val="single" w:sz="4" w:space="0" w:color="auto"/>
            </w:tcBorders>
            <w:shd w:val="clear" w:color="auto" w:fill="auto"/>
            <w:vAlign w:val="bottom"/>
          </w:tcPr>
          <w:p w14:paraId="058AEFAC" w14:textId="05ACB95C" w:rsidR="008C12CA" w:rsidRPr="004F0992" w:rsidRDefault="008C12CA" w:rsidP="008C12CA">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tcPr>
          <w:p w14:paraId="3E195906" w14:textId="77777777" w:rsidR="008C12CA" w:rsidRPr="004F0992" w:rsidRDefault="008C12CA" w:rsidP="008C12CA">
            <w:pPr>
              <w:spacing w:line="200" w:lineRule="exact"/>
              <w:rPr>
                <w:sz w:val="18"/>
                <w:szCs w:val="18"/>
              </w:rPr>
            </w:pPr>
          </w:p>
        </w:tc>
        <w:tc>
          <w:tcPr>
            <w:tcW w:w="294" w:type="pct"/>
            <w:tcBorders>
              <w:bottom w:val="single" w:sz="4" w:space="0" w:color="auto"/>
            </w:tcBorders>
            <w:shd w:val="clear" w:color="auto" w:fill="auto"/>
            <w:vAlign w:val="bottom"/>
          </w:tcPr>
          <w:p w14:paraId="6D791637" w14:textId="303D81B8" w:rsidR="008C12CA" w:rsidRPr="004F0992" w:rsidRDefault="008C12CA" w:rsidP="008C12CA">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tcPr>
          <w:p w14:paraId="5956306B" w14:textId="77777777" w:rsidR="008C12CA" w:rsidRPr="004F0992" w:rsidRDefault="008C12CA" w:rsidP="008C12CA">
            <w:pPr>
              <w:spacing w:line="200" w:lineRule="exact"/>
              <w:rPr>
                <w:sz w:val="18"/>
                <w:szCs w:val="18"/>
              </w:rPr>
            </w:pPr>
          </w:p>
        </w:tc>
        <w:tc>
          <w:tcPr>
            <w:tcW w:w="332" w:type="pct"/>
            <w:tcBorders>
              <w:bottom w:val="single" w:sz="4" w:space="0" w:color="auto"/>
            </w:tcBorders>
            <w:shd w:val="clear" w:color="auto" w:fill="auto"/>
            <w:vAlign w:val="bottom"/>
          </w:tcPr>
          <w:p w14:paraId="5A8C5D33" w14:textId="4B519C44" w:rsidR="008C12CA" w:rsidRPr="004F0992" w:rsidRDefault="006A59D2" w:rsidP="008C12CA">
            <w:pPr>
              <w:tabs>
                <w:tab w:val="decimal" w:pos="788"/>
              </w:tabs>
              <w:spacing w:line="200" w:lineRule="exact"/>
              <w:ind w:left="-101" w:right="-115"/>
              <w:rPr>
                <w:sz w:val="18"/>
                <w:szCs w:val="18"/>
              </w:rPr>
            </w:pPr>
            <w:r w:rsidRPr="00AE277C">
              <w:rPr>
                <w:sz w:val="18"/>
                <w:szCs w:val="18"/>
                <w:cs/>
                <w:lang w:bidi="th-TH"/>
              </w:rPr>
              <w:t>(</w:t>
            </w:r>
            <w:r w:rsidRPr="004F0992">
              <w:rPr>
                <w:sz w:val="18"/>
                <w:szCs w:val="18"/>
              </w:rPr>
              <w:t>684,</w:t>
            </w:r>
            <w:r w:rsidRPr="00AE277C">
              <w:rPr>
                <w:sz w:val="18"/>
                <w:szCs w:val="18"/>
              </w:rPr>
              <w:t>86</w:t>
            </w:r>
            <w:r w:rsidR="007B3A16">
              <w:rPr>
                <w:sz w:val="18"/>
                <w:szCs w:val="18"/>
              </w:rPr>
              <w:t>1</w:t>
            </w:r>
            <w:r w:rsidRPr="00AE277C">
              <w:rPr>
                <w:sz w:val="18"/>
                <w:szCs w:val="18"/>
                <w:cs/>
                <w:lang w:bidi="th-TH"/>
              </w:rPr>
              <w:t>)</w:t>
            </w:r>
          </w:p>
        </w:tc>
        <w:tc>
          <w:tcPr>
            <w:tcW w:w="84" w:type="pct"/>
            <w:shd w:val="clear" w:color="auto" w:fill="auto"/>
          </w:tcPr>
          <w:p w14:paraId="55E04FAF" w14:textId="77777777" w:rsidR="008C12CA" w:rsidRPr="004F0992" w:rsidRDefault="008C12CA" w:rsidP="008C12CA">
            <w:pPr>
              <w:spacing w:line="200" w:lineRule="exact"/>
              <w:rPr>
                <w:sz w:val="18"/>
                <w:szCs w:val="18"/>
              </w:rPr>
            </w:pPr>
          </w:p>
        </w:tc>
        <w:tc>
          <w:tcPr>
            <w:tcW w:w="342" w:type="pct"/>
            <w:tcBorders>
              <w:bottom w:val="single" w:sz="4" w:space="0" w:color="auto"/>
            </w:tcBorders>
            <w:shd w:val="clear" w:color="auto" w:fill="auto"/>
            <w:vAlign w:val="bottom"/>
          </w:tcPr>
          <w:p w14:paraId="195DC478" w14:textId="5BE55404" w:rsidR="008C12CA" w:rsidRPr="004F0992" w:rsidRDefault="008C12CA" w:rsidP="008C12CA">
            <w:pPr>
              <w:tabs>
                <w:tab w:val="decimal" w:pos="765"/>
              </w:tabs>
              <w:spacing w:line="200" w:lineRule="exact"/>
              <w:ind w:left="-115" w:right="-108"/>
              <w:rPr>
                <w:sz w:val="18"/>
                <w:szCs w:val="18"/>
              </w:rPr>
            </w:pPr>
            <w:r w:rsidRPr="00AE277C">
              <w:rPr>
                <w:sz w:val="18"/>
                <w:szCs w:val="18"/>
                <w:cs/>
                <w:lang w:bidi="th-TH"/>
              </w:rPr>
              <w:t>(</w:t>
            </w:r>
            <w:r w:rsidRPr="004F0992">
              <w:rPr>
                <w:sz w:val="18"/>
                <w:szCs w:val="18"/>
              </w:rPr>
              <w:t>623,385</w:t>
            </w:r>
            <w:r w:rsidRPr="00AE277C">
              <w:rPr>
                <w:sz w:val="18"/>
                <w:szCs w:val="18"/>
                <w:cs/>
                <w:lang w:bidi="th-TH"/>
              </w:rPr>
              <w:t>)</w:t>
            </w:r>
          </w:p>
        </w:tc>
      </w:tr>
      <w:tr w:rsidR="008C12CA" w:rsidRPr="004F0992" w14:paraId="64570AAC" w14:textId="77777777" w:rsidTr="00201179">
        <w:trPr>
          <w:trHeight w:val="144"/>
          <w:tblHeader/>
        </w:trPr>
        <w:tc>
          <w:tcPr>
            <w:tcW w:w="1043" w:type="pct"/>
            <w:shd w:val="clear" w:color="auto" w:fill="auto"/>
          </w:tcPr>
          <w:p w14:paraId="63E0D6F1" w14:textId="6E3DBD5D" w:rsidR="008C12CA" w:rsidRPr="004F0992" w:rsidRDefault="008C12CA" w:rsidP="008C12CA">
            <w:pPr>
              <w:spacing w:line="200" w:lineRule="exact"/>
              <w:rPr>
                <w:sz w:val="18"/>
                <w:szCs w:val="18"/>
              </w:rPr>
            </w:pPr>
            <w:r w:rsidRPr="004F0992">
              <w:rPr>
                <w:b/>
                <w:bCs/>
                <w:sz w:val="18"/>
                <w:szCs w:val="18"/>
                <w:lang w:val="en-US" w:bidi="th-TH"/>
              </w:rPr>
              <w:t>Segment profit</w:t>
            </w:r>
          </w:p>
        </w:tc>
        <w:tc>
          <w:tcPr>
            <w:tcW w:w="322" w:type="pct"/>
            <w:tcBorders>
              <w:top w:val="single" w:sz="4" w:space="0" w:color="auto"/>
              <w:bottom w:val="single" w:sz="4" w:space="0" w:color="auto"/>
            </w:tcBorders>
            <w:shd w:val="clear" w:color="auto" w:fill="auto"/>
            <w:vAlign w:val="bottom"/>
          </w:tcPr>
          <w:p w14:paraId="43A2C666" w14:textId="0CDD1C3B" w:rsidR="008C12CA" w:rsidRPr="004F0992" w:rsidRDefault="006A59D2" w:rsidP="008C12CA">
            <w:pPr>
              <w:tabs>
                <w:tab w:val="decimal" w:pos="734"/>
              </w:tabs>
              <w:spacing w:line="200" w:lineRule="exact"/>
              <w:ind w:left="-108" w:right="-108"/>
              <w:rPr>
                <w:b/>
                <w:bCs/>
                <w:sz w:val="18"/>
                <w:szCs w:val="18"/>
              </w:rPr>
            </w:pPr>
            <w:r w:rsidRPr="004F0992">
              <w:rPr>
                <w:b/>
                <w:bCs/>
                <w:sz w:val="18"/>
                <w:szCs w:val="18"/>
              </w:rPr>
              <w:t>2,573,303</w:t>
            </w:r>
          </w:p>
        </w:tc>
        <w:tc>
          <w:tcPr>
            <w:tcW w:w="85" w:type="pct"/>
            <w:shd w:val="clear" w:color="auto" w:fill="auto"/>
          </w:tcPr>
          <w:p w14:paraId="56A211A4" w14:textId="77777777" w:rsidR="008C12CA" w:rsidRPr="004F0992" w:rsidRDefault="008C12CA" w:rsidP="008C12CA">
            <w:pPr>
              <w:spacing w:line="200" w:lineRule="exact"/>
              <w:rPr>
                <w:b/>
                <w:bCs/>
                <w:sz w:val="18"/>
                <w:szCs w:val="18"/>
              </w:rPr>
            </w:pPr>
          </w:p>
        </w:tc>
        <w:tc>
          <w:tcPr>
            <w:tcW w:w="321" w:type="pct"/>
            <w:tcBorders>
              <w:top w:val="single" w:sz="4" w:space="0" w:color="auto"/>
              <w:bottom w:val="single" w:sz="4" w:space="0" w:color="auto"/>
            </w:tcBorders>
            <w:shd w:val="clear" w:color="auto" w:fill="auto"/>
            <w:vAlign w:val="bottom"/>
          </w:tcPr>
          <w:p w14:paraId="228BB192" w14:textId="7F16870F" w:rsidR="008C12CA" w:rsidRPr="004F0992" w:rsidRDefault="008C12CA" w:rsidP="008C12CA">
            <w:pPr>
              <w:tabs>
                <w:tab w:val="decimal" w:pos="733"/>
              </w:tabs>
              <w:spacing w:line="200" w:lineRule="exact"/>
              <w:ind w:left="-108" w:right="-108"/>
              <w:rPr>
                <w:b/>
                <w:bCs/>
                <w:sz w:val="18"/>
                <w:szCs w:val="18"/>
              </w:rPr>
            </w:pPr>
            <w:r w:rsidRPr="004F0992">
              <w:rPr>
                <w:b/>
                <w:bCs/>
                <w:sz w:val="18"/>
                <w:szCs w:val="18"/>
              </w:rPr>
              <w:t>2,524,095</w:t>
            </w:r>
          </w:p>
        </w:tc>
        <w:tc>
          <w:tcPr>
            <w:tcW w:w="84" w:type="pct"/>
            <w:shd w:val="clear" w:color="auto" w:fill="auto"/>
          </w:tcPr>
          <w:p w14:paraId="64280494" w14:textId="77777777" w:rsidR="008C12CA" w:rsidRPr="004F0992" w:rsidRDefault="008C12CA" w:rsidP="008C12CA">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6E449A19" w14:textId="283F3A34" w:rsidR="008C12CA" w:rsidRPr="004F0992" w:rsidRDefault="008C12CA" w:rsidP="008C12CA">
            <w:pPr>
              <w:tabs>
                <w:tab w:val="decimal" w:pos="743"/>
              </w:tabs>
              <w:spacing w:line="200" w:lineRule="exact"/>
              <w:ind w:left="-129" w:right="-86"/>
              <w:rPr>
                <w:b/>
                <w:bCs/>
                <w:sz w:val="18"/>
                <w:szCs w:val="18"/>
              </w:rPr>
            </w:pPr>
            <w:r w:rsidRPr="004F0992">
              <w:rPr>
                <w:b/>
                <w:bCs/>
                <w:sz w:val="18"/>
                <w:szCs w:val="18"/>
              </w:rPr>
              <w:t>4,154</w:t>
            </w:r>
          </w:p>
        </w:tc>
        <w:tc>
          <w:tcPr>
            <w:tcW w:w="85" w:type="pct"/>
            <w:shd w:val="clear" w:color="auto" w:fill="auto"/>
          </w:tcPr>
          <w:p w14:paraId="58D8A658" w14:textId="77777777" w:rsidR="008C12CA" w:rsidRPr="004F0992" w:rsidRDefault="008C12CA" w:rsidP="008C12CA">
            <w:pPr>
              <w:spacing w:line="200" w:lineRule="exact"/>
              <w:rPr>
                <w:b/>
                <w:bCs/>
                <w:sz w:val="18"/>
                <w:szCs w:val="18"/>
              </w:rPr>
            </w:pPr>
          </w:p>
        </w:tc>
        <w:tc>
          <w:tcPr>
            <w:tcW w:w="313" w:type="pct"/>
            <w:tcBorders>
              <w:top w:val="single" w:sz="4" w:space="0" w:color="auto"/>
              <w:bottom w:val="single" w:sz="4" w:space="0" w:color="auto"/>
            </w:tcBorders>
            <w:shd w:val="clear" w:color="auto" w:fill="auto"/>
            <w:vAlign w:val="bottom"/>
          </w:tcPr>
          <w:p w14:paraId="0A726227" w14:textId="2CAB6CBE" w:rsidR="008C12CA" w:rsidRPr="004F0992" w:rsidRDefault="008C12CA" w:rsidP="008C12CA">
            <w:pPr>
              <w:tabs>
                <w:tab w:val="decimal" w:pos="675"/>
              </w:tabs>
              <w:spacing w:line="200" w:lineRule="exact"/>
              <w:ind w:left="-108" w:right="-115"/>
              <w:rPr>
                <w:b/>
                <w:bCs/>
                <w:sz w:val="18"/>
                <w:szCs w:val="18"/>
              </w:rPr>
            </w:pPr>
            <w:r w:rsidRPr="004F0992">
              <w:rPr>
                <w:b/>
                <w:bCs/>
                <w:sz w:val="18"/>
                <w:szCs w:val="18"/>
              </w:rPr>
              <w:t>4,320</w:t>
            </w:r>
          </w:p>
        </w:tc>
        <w:tc>
          <w:tcPr>
            <w:tcW w:w="84" w:type="pct"/>
            <w:shd w:val="clear" w:color="auto" w:fill="auto"/>
          </w:tcPr>
          <w:p w14:paraId="612C2006" w14:textId="77777777" w:rsidR="008C12CA" w:rsidRPr="004F0992" w:rsidRDefault="008C12CA" w:rsidP="008C12CA">
            <w:pPr>
              <w:spacing w:line="200" w:lineRule="exact"/>
              <w:rPr>
                <w:b/>
                <w:bCs/>
                <w:sz w:val="18"/>
                <w:szCs w:val="18"/>
              </w:rPr>
            </w:pPr>
          </w:p>
        </w:tc>
        <w:tc>
          <w:tcPr>
            <w:tcW w:w="310" w:type="pct"/>
            <w:tcBorders>
              <w:top w:val="single" w:sz="4" w:space="0" w:color="auto"/>
              <w:bottom w:val="single" w:sz="4" w:space="0" w:color="auto"/>
            </w:tcBorders>
            <w:shd w:val="clear" w:color="auto" w:fill="auto"/>
            <w:vAlign w:val="bottom"/>
          </w:tcPr>
          <w:p w14:paraId="74D5664F" w14:textId="309DD010" w:rsidR="008C12CA" w:rsidRPr="004F0992" w:rsidRDefault="008C12CA" w:rsidP="008C12CA">
            <w:pPr>
              <w:tabs>
                <w:tab w:val="decimal" w:pos="703"/>
              </w:tabs>
              <w:spacing w:line="200" w:lineRule="exact"/>
              <w:ind w:left="-101" w:right="-115"/>
              <w:rPr>
                <w:b/>
                <w:bCs/>
                <w:sz w:val="18"/>
                <w:szCs w:val="18"/>
                <w:lang w:val="en-US" w:bidi="th-TH"/>
              </w:rPr>
            </w:pPr>
            <w:r w:rsidRPr="004F0992">
              <w:rPr>
                <w:b/>
                <w:bCs/>
                <w:sz w:val="18"/>
                <w:szCs w:val="18"/>
                <w:cs/>
                <w:lang w:val="en-US" w:bidi="th-TH"/>
              </w:rPr>
              <w:t>66</w:t>
            </w:r>
            <w:r w:rsidRPr="004F0992">
              <w:rPr>
                <w:b/>
                <w:bCs/>
                <w:sz w:val="18"/>
                <w:szCs w:val="18"/>
                <w:lang w:val="en-US" w:bidi="th-TH"/>
              </w:rPr>
              <w:t>,</w:t>
            </w:r>
            <w:r w:rsidRPr="004F0992">
              <w:rPr>
                <w:b/>
                <w:bCs/>
                <w:sz w:val="18"/>
                <w:szCs w:val="18"/>
                <w:cs/>
                <w:lang w:val="en-US" w:bidi="th-TH"/>
              </w:rPr>
              <w:t>271</w:t>
            </w:r>
          </w:p>
        </w:tc>
        <w:tc>
          <w:tcPr>
            <w:tcW w:w="84" w:type="pct"/>
            <w:shd w:val="clear" w:color="auto" w:fill="auto"/>
          </w:tcPr>
          <w:p w14:paraId="39C2E6A0" w14:textId="77777777" w:rsidR="008C12CA" w:rsidRPr="004F0992" w:rsidRDefault="008C12CA" w:rsidP="008C12CA">
            <w:pPr>
              <w:spacing w:line="200" w:lineRule="exact"/>
              <w:rPr>
                <w:b/>
                <w:bCs/>
                <w:sz w:val="18"/>
                <w:szCs w:val="18"/>
              </w:rPr>
            </w:pPr>
          </w:p>
        </w:tc>
        <w:tc>
          <w:tcPr>
            <w:tcW w:w="333" w:type="pct"/>
            <w:tcBorders>
              <w:top w:val="single" w:sz="4" w:space="0" w:color="auto"/>
              <w:bottom w:val="single" w:sz="4" w:space="0" w:color="auto"/>
            </w:tcBorders>
            <w:shd w:val="clear" w:color="auto" w:fill="auto"/>
            <w:vAlign w:val="bottom"/>
          </w:tcPr>
          <w:p w14:paraId="051660C5" w14:textId="32ECDC25" w:rsidR="008C12CA" w:rsidRPr="004F0992" w:rsidRDefault="008C12CA" w:rsidP="008C12CA">
            <w:pPr>
              <w:tabs>
                <w:tab w:val="decimal" w:pos="735"/>
              </w:tabs>
              <w:spacing w:line="200" w:lineRule="exact"/>
              <w:ind w:left="-95" w:right="-115"/>
              <w:rPr>
                <w:b/>
                <w:bCs/>
                <w:sz w:val="18"/>
                <w:szCs w:val="18"/>
                <w:lang w:bidi="th-TH"/>
              </w:rPr>
            </w:pPr>
            <w:r w:rsidRPr="004F0992">
              <w:rPr>
                <w:b/>
                <w:bCs/>
                <w:sz w:val="18"/>
                <w:szCs w:val="18"/>
                <w:lang w:bidi="th-TH"/>
              </w:rPr>
              <w:t>10,480</w:t>
            </w:r>
          </w:p>
        </w:tc>
        <w:tc>
          <w:tcPr>
            <w:tcW w:w="84" w:type="pct"/>
            <w:shd w:val="clear" w:color="auto" w:fill="auto"/>
          </w:tcPr>
          <w:p w14:paraId="468B1479" w14:textId="77777777" w:rsidR="008C12CA" w:rsidRPr="004F0992" w:rsidRDefault="008C12CA" w:rsidP="008C12CA">
            <w:pPr>
              <w:spacing w:line="200" w:lineRule="exact"/>
              <w:rPr>
                <w:b/>
                <w:bCs/>
                <w:sz w:val="18"/>
                <w:szCs w:val="18"/>
              </w:rPr>
            </w:pPr>
          </w:p>
        </w:tc>
        <w:tc>
          <w:tcPr>
            <w:tcW w:w="300" w:type="pct"/>
            <w:tcBorders>
              <w:top w:val="single" w:sz="4" w:space="0" w:color="auto"/>
              <w:bottom w:val="single" w:sz="4" w:space="0" w:color="auto"/>
            </w:tcBorders>
            <w:shd w:val="clear" w:color="auto" w:fill="auto"/>
            <w:vAlign w:val="bottom"/>
          </w:tcPr>
          <w:p w14:paraId="609D348E" w14:textId="61ADBEA2" w:rsidR="008C12CA" w:rsidRPr="004F0992" w:rsidRDefault="008C12CA" w:rsidP="008C12CA">
            <w:pPr>
              <w:tabs>
                <w:tab w:val="decimal" w:pos="600"/>
              </w:tabs>
              <w:spacing w:line="200" w:lineRule="exact"/>
              <w:ind w:left="-101" w:right="-115"/>
              <w:rPr>
                <w:b/>
                <w:bCs/>
                <w:sz w:val="18"/>
                <w:szCs w:val="18"/>
              </w:rPr>
            </w:pPr>
            <w:r w:rsidRPr="00AE277C">
              <w:rPr>
                <w:sz w:val="18"/>
                <w:szCs w:val="18"/>
                <w:cs/>
                <w:lang w:bidi="th-TH"/>
              </w:rPr>
              <w:t>-</w:t>
            </w:r>
          </w:p>
        </w:tc>
        <w:tc>
          <w:tcPr>
            <w:tcW w:w="84" w:type="pct"/>
            <w:shd w:val="clear" w:color="auto" w:fill="auto"/>
          </w:tcPr>
          <w:p w14:paraId="09F61A2F" w14:textId="77777777" w:rsidR="008C12CA" w:rsidRPr="004F0992" w:rsidRDefault="008C12CA" w:rsidP="008C12CA">
            <w:pPr>
              <w:spacing w:line="200" w:lineRule="exact"/>
              <w:rPr>
                <w:b/>
                <w:bCs/>
                <w:sz w:val="18"/>
                <w:szCs w:val="18"/>
              </w:rPr>
            </w:pPr>
          </w:p>
        </w:tc>
        <w:tc>
          <w:tcPr>
            <w:tcW w:w="294" w:type="pct"/>
            <w:tcBorders>
              <w:top w:val="single" w:sz="4" w:space="0" w:color="auto"/>
              <w:bottom w:val="single" w:sz="4" w:space="0" w:color="auto"/>
            </w:tcBorders>
            <w:shd w:val="clear" w:color="auto" w:fill="auto"/>
            <w:vAlign w:val="bottom"/>
          </w:tcPr>
          <w:p w14:paraId="41573472" w14:textId="33761F46" w:rsidR="008C12CA" w:rsidRPr="004F0992" w:rsidRDefault="008C12CA" w:rsidP="008C12CA">
            <w:pPr>
              <w:tabs>
                <w:tab w:val="decimal" w:pos="668"/>
              </w:tabs>
              <w:spacing w:line="200" w:lineRule="exact"/>
              <w:ind w:left="-101" w:right="-115"/>
              <w:rPr>
                <w:b/>
                <w:bCs/>
                <w:sz w:val="18"/>
                <w:szCs w:val="18"/>
              </w:rPr>
            </w:pPr>
            <w:r w:rsidRPr="00AE277C">
              <w:rPr>
                <w:b/>
                <w:bCs/>
                <w:sz w:val="18"/>
                <w:szCs w:val="18"/>
                <w:cs/>
                <w:lang w:bidi="th-TH"/>
              </w:rPr>
              <w:t>(</w:t>
            </w:r>
            <w:r w:rsidRPr="004F0992">
              <w:rPr>
                <w:b/>
                <w:bCs/>
                <w:sz w:val="18"/>
                <w:szCs w:val="18"/>
              </w:rPr>
              <w:t>35,000</w:t>
            </w:r>
            <w:r w:rsidRPr="00AE277C">
              <w:rPr>
                <w:b/>
                <w:bCs/>
                <w:sz w:val="18"/>
                <w:szCs w:val="18"/>
                <w:cs/>
                <w:lang w:bidi="th-TH"/>
              </w:rPr>
              <w:t>)</w:t>
            </w:r>
          </w:p>
        </w:tc>
        <w:tc>
          <w:tcPr>
            <w:tcW w:w="84" w:type="pct"/>
            <w:shd w:val="clear" w:color="auto" w:fill="auto"/>
          </w:tcPr>
          <w:p w14:paraId="4983DC2B" w14:textId="77777777" w:rsidR="008C12CA" w:rsidRPr="004F0992" w:rsidRDefault="008C12CA" w:rsidP="008C12CA">
            <w:pPr>
              <w:spacing w:line="200" w:lineRule="exact"/>
              <w:rPr>
                <w:b/>
                <w:bCs/>
                <w:sz w:val="18"/>
                <w:szCs w:val="18"/>
              </w:rPr>
            </w:pPr>
          </w:p>
        </w:tc>
        <w:tc>
          <w:tcPr>
            <w:tcW w:w="332" w:type="pct"/>
            <w:tcBorders>
              <w:top w:val="single" w:sz="4" w:space="0" w:color="auto"/>
              <w:bottom w:val="single" w:sz="4" w:space="0" w:color="auto"/>
            </w:tcBorders>
            <w:shd w:val="clear" w:color="auto" w:fill="auto"/>
            <w:vAlign w:val="bottom"/>
          </w:tcPr>
          <w:p w14:paraId="62A246E5" w14:textId="549A4E5C" w:rsidR="008C12CA" w:rsidRPr="004F0992" w:rsidRDefault="006A59D2" w:rsidP="008C12CA">
            <w:pPr>
              <w:tabs>
                <w:tab w:val="decimal" w:pos="788"/>
              </w:tabs>
              <w:spacing w:line="200" w:lineRule="exact"/>
              <w:ind w:left="-101" w:right="-115"/>
              <w:rPr>
                <w:b/>
                <w:bCs/>
                <w:sz w:val="18"/>
                <w:szCs w:val="18"/>
              </w:rPr>
            </w:pPr>
            <w:r w:rsidRPr="004F0992">
              <w:rPr>
                <w:b/>
                <w:bCs/>
                <w:sz w:val="18"/>
                <w:szCs w:val="18"/>
              </w:rPr>
              <w:t>2,643,728</w:t>
            </w:r>
          </w:p>
        </w:tc>
        <w:tc>
          <w:tcPr>
            <w:tcW w:w="84" w:type="pct"/>
            <w:shd w:val="clear" w:color="auto" w:fill="auto"/>
          </w:tcPr>
          <w:p w14:paraId="0686A0E7" w14:textId="77777777" w:rsidR="008C12CA" w:rsidRPr="004F0992" w:rsidRDefault="008C12CA" w:rsidP="008C12CA">
            <w:pPr>
              <w:spacing w:line="200" w:lineRule="exact"/>
              <w:rPr>
                <w:b/>
                <w:bCs/>
                <w:sz w:val="18"/>
                <w:szCs w:val="18"/>
              </w:rPr>
            </w:pPr>
          </w:p>
        </w:tc>
        <w:tc>
          <w:tcPr>
            <w:tcW w:w="342" w:type="pct"/>
            <w:tcBorders>
              <w:top w:val="single" w:sz="4" w:space="0" w:color="auto"/>
              <w:bottom w:val="single" w:sz="4" w:space="0" w:color="auto"/>
            </w:tcBorders>
            <w:shd w:val="clear" w:color="auto" w:fill="auto"/>
            <w:vAlign w:val="bottom"/>
          </w:tcPr>
          <w:p w14:paraId="75D76BFF" w14:textId="53DF29DB" w:rsidR="008C12CA" w:rsidRPr="004F0992" w:rsidRDefault="008C12CA" w:rsidP="008C12CA">
            <w:pPr>
              <w:tabs>
                <w:tab w:val="decimal" w:pos="765"/>
              </w:tabs>
              <w:spacing w:line="200" w:lineRule="exact"/>
              <w:ind w:left="-115" w:right="-108"/>
              <w:rPr>
                <w:b/>
                <w:bCs/>
                <w:sz w:val="18"/>
                <w:szCs w:val="18"/>
              </w:rPr>
            </w:pPr>
            <w:r w:rsidRPr="004F0992">
              <w:rPr>
                <w:b/>
                <w:bCs/>
                <w:sz w:val="18"/>
                <w:szCs w:val="18"/>
              </w:rPr>
              <w:t>2,503,895</w:t>
            </w:r>
          </w:p>
        </w:tc>
      </w:tr>
      <w:tr w:rsidR="008C12CA" w:rsidRPr="004F0992" w14:paraId="5D29244F" w14:textId="77777777" w:rsidTr="00201179">
        <w:trPr>
          <w:trHeight w:val="72"/>
          <w:tblHeader/>
        </w:trPr>
        <w:tc>
          <w:tcPr>
            <w:tcW w:w="1043" w:type="pct"/>
            <w:shd w:val="clear" w:color="auto" w:fill="auto"/>
          </w:tcPr>
          <w:p w14:paraId="7A415E32" w14:textId="77777777" w:rsidR="008C12CA" w:rsidRPr="004F0992" w:rsidRDefault="008C12CA" w:rsidP="008C12CA">
            <w:pPr>
              <w:spacing w:line="160" w:lineRule="exact"/>
              <w:rPr>
                <w:sz w:val="18"/>
                <w:szCs w:val="18"/>
              </w:rPr>
            </w:pPr>
          </w:p>
        </w:tc>
        <w:tc>
          <w:tcPr>
            <w:tcW w:w="322" w:type="pct"/>
            <w:tcBorders>
              <w:top w:val="single" w:sz="4" w:space="0" w:color="auto"/>
            </w:tcBorders>
            <w:shd w:val="clear" w:color="auto" w:fill="auto"/>
            <w:vAlign w:val="bottom"/>
          </w:tcPr>
          <w:p w14:paraId="38C78BB7" w14:textId="77777777" w:rsidR="008C12CA" w:rsidRPr="004F0992" w:rsidRDefault="008C12CA" w:rsidP="008C12CA">
            <w:pPr>
              <w:tabs>
                <w:tab w:val="decimal" w:pos="734"/>
              </w:tabs>
              <w:spacing w:line="160" w:lineRule="exact"/>
              <w:ind w:left="-108" w:right="-108"/>
              <w:rPr>
                <w:sz w:val="18"/>
                <w:szCs w:val="18"/>
              </w:rPr>
            </w:pPr>
          </w:p>
        </w:tc>
        <w:tc>
          <w:tcPr>
            <w:tcW w:w="85" w:type="pct"/>
            <w:shd w:val="clear" w:color="auto" w:fill="auto"/>
          </w:tcPr>
          <w:p w14:paraId="5A47C684" w14:textId="77777777" w:rsidR="008C12CA" w:rsidRPr="004F0992" w:rsidRDefault="008C12CA" w:rsidP="008C12CA">
            <w:pPr>
              <w:spacing w:line="160" w:lineRule="exact"/>
              <w:jc w:val="center"/>
              <w:rPr>
                <w:sz w:val="18"/>
                <w:szCs w:val="18"/>
              </w:rPr>
            </w:pPr>
          </w:p>
        </w:tc>
        <w:tc>
          <w:tcPr>
            <w:tcW w:w="321" w:type="pct"/>
            <w:tcBorders>
              <w:top w:val="single" w:sz="4" w:space="0" w:color="auto"/>
            </w:tcBorders>
            <w:shd w:val="clear" w:color="auto" w:fill="auto"/>
            <w:vAlign w:val="bottom"/>
          </w:tcPr>
          <w:p w14:paraId="0E97AA65" w14:textId="77777777" w:rsidR="008C12CA" w:rsidRPr="004F0992" w:rsidRDefault="008C12CA" w:rsidP="008C12CA">
            <w:pPr>
              <w:tabs>
                <w:tab w:val="decimal" w:pos="733"/>
              </w:tabs>
              <w:spacing w:line="160" w:lineRule="exact"/>
              <w:ind w:right="72"/>
              <w:rPr>
                <w:sz w:val="18"/>
                <w:szCs w:val="18"/>
              </w:rPr>
            </w:pPr>
          </w:p>
        </w:tc>
        <w:tc>
          <w:tcPr>
            <w:tcW w:w="84" w:type="pct"/>
            <w:shd w:val="clear" w:color="auto" w:fill="auto"/>
          </w:tcPr>
          <w:p w14:paraId="6B70A281" w14:textId="77777777" w:rsidR="008C12CA" w:rsidRPr="004F0992" w:rsidRDefault="008C12CA" w:rsidP="008C12CA">
            <w:pPr>
              <w:spacing w:line="160" w:lineRule="exact"/>
              <w:jc w:val="center"/>
              <w:rPr>
                <w:sz w:val="18"/>
                <w:szCs w:val="18"/>
              </w:rPr>
            </w:pPr>
          </w:p>
        </w:tc>
        <w:tc>
          <w:tcPr>
            <w:tcW w:w="332" w:type="pct"/>
            <w:tcBorders>
              <w:top w:val="single" w:sz="4" w:space="0" w:color="auto"/>
            </w:tcBorders>
            <w:shd w:val="clear" w:color="auto" w:fill="auto"/>
            <w:vAlign w:val="bottom"/>
          </w:tcPr>
          <w:p w14:paraId="5B172972" w14:textId="77777777" w:rsidR="008C12CA" w:rsidRPr="004F0992" w:rsidRDefault="008C12CA" w:rsidP="008C12CA">
            <w:pPr>
              <w:tabs>
                <w:tab w:val="decimal" w:pos="743"/>
              </w:tabs>
              <w:spacing w:line="160" w:lineRule="exact"/>
              <w:ind w:right="-86"/>
              <w:rPr>
                <w:sz w:val="18"/>
                <w:szCs w:val="18"/>
              </w:rPr>
            </w:pPr>
          </w:p>
        </w:tc>
        <w:tc>
          <w:tcPr>
            <w:tcW w:w="85" w:type="pct"/>
            <w:shd w:val="clear" w:color="auto" w:fill="auto"/>
          </w:tcPr>
          <w:p w14:paraId="229DDA8D" w14:textId="77777777" w:rsidR="008C12CA" w:rsidRPr="004F0992" w:rsidRDefault="008C12CA" w:rsidP="008C12CA">
            <w:pPr>
              <w:spacing w:line="160" w:lineRule="exact"/>
              <w:jc w:val="center"/>
              <w:rPr>
                <w:sz w:val="18"/>
                <w:szCs w:val="18"/>
              </w:rPr>
            </w:pPr>
          </w:p>
        </w:tc>
        <w:tc>
          <w:tcPr>
            <w:tcW w:w="313" w:type="pct"/>
            <w:tcBorders>
              <w:top w:val="single" w:sz="4" w:space="0" w:color="auto"/>
            </w:tcBorders>
            <w:shd w:val="clear" w:color="auto" w:fill="auto"/>
            <w:vAlign w:val="bottom"/>
          </w:tcPr>
          <w:p w14:paraId="1CD6086D" w14:textId="77777777" w:rsidR="008C12CA" w:rsidRPr="004F0992" w:rsidRDefault="008C12CA" w:rsidP="008C12CA">
            <w:pPr>
              <w:tabs>
                <w:tab w:val="decimal" w:pos="675"/>
              </w:tabs>
              <w:spacing w:line="160" w:lineRule="exact"/>
              <w:ind w:right="-115"/>
              <w:rPr>
                <w:sz w:val="18"/>
                <w:szCs w:val="18"/>
              </w:rPr>
            </w:pPr>
          </w:p>
        </w:tc>
        <w:tc>
          <w:tcPr>
            <w:tcW w:w="84" w:type="pct"/>
            <w:shd w:val="clear" w:color="auto" w:fill="auto"/>
          </w:tcPr>
          <w:p w14:paraId="5A0DEFB9" w14:textId="77777777" w:rsidR="008C12CA" w:rsidRPr="004F0992" w:rsidRDefault="008C12CA" w:rsidP="008C12CA">
            <w:pPr>
              <w:spacing w:line="160" w:lineRule="exact"/>
              <w:jc w:val="center"/>
              <w:rPr>
                <w:sz w:val="18"/>
                <w:szCs w:val="18"/>
              </w:rPr>
            </w:pPr>
          </w:p>
        </w:tc>
        <w:tc>
          <w:tcPr>
            <w:tcW w:w="310" w:type="pct"/>
            <w:tcBorders>
              <w:top w:val="single" w:sz="4" w:space="0" w:color="auto"/>
            </w:tcBorders>
            <w:shd w:val="clear" w:color="auto" w:fill="auto"/>
            <w:vAlign w:val="bottom"/>
          </w:tcPr>
          <w:p w14:paraId="63B279E6" w14:textId="77777777" w:rsidR="008C12CA" w:rsidRPr="004F0992" w:rsidRDefault="008C12CA" w:rsidP="008C12CA">
            <w:pPr>
              <w:tabs>
                <w:tab w:val="decimal" w:pos="703"/>
              </w:tabs>
              <w:spacing w:line="160" w:lineRule="exact"/>
              <w:ind w:left="-101" w:right="-115"/>
              <w:rPr>
                <w:sz w:val="18"/>
                <w:szCs w:val="18"/>
              </w:rPr>
            </w:pPr>
          </w:p>
        </w:tc>
        <w:tc>
          <w:tcPr>
            <w:tcW w:w="84" w:type="pct"/>
            <w:shd w:val="clear" w:color="auto" w:fill="auto"/>
          </w:tcPr>
          <w:p w14:paraId="50FB69C2" w14:textId="77777777" w:rsidR="008C12CA" w:rsidRPr="004F0992" w:rsidRDefault="008C12CA" w:rsidP="008C12CA">
            <w:pPr>
              <w:spacing w:line="160" w:lineRule="exact"/>
              <w:jc w:val="center"/>
              <w:rPr>
                <w:sz w:val="18"/>
                <w:szCs w:val="18"/>
              </w:rPr>
            </w:pPr>
          </w:p>
        </w:tc>
        <w:tc>
          <w:tcPr>
            <w:tcW w:w="333" w:type="pct"/>
            <w:tcBorders>
              <w:top w:val="single" w:sz="4" w:space="0" w:color="auto"/>
            </w:tcBorders>
            <w:shd w:val="clear" w:color="auto" w:fill="auto"/>
            <w:vAlign w:val="bottom"/>
          </w:tcPr>
          <w:p w14:paraId="58152552" w14:textId="77777777" w:rsidR="008C12CA" w:rsidRPr="004F0992" w:rsidRDefault="008C12CA" w:rsidP="008C12CA">
            <w:pPr>
              <w:tabs>
                <w:tab w:val="decimal" w:pos="735"/>
              </w:tabs>
              <w:spacing w:line="160" w:lineRule="exact"/>
              <w:ind w:left="-95" w:right="-115"/>
              <w:rPr>
                <w:sz w:val="18"/>
                <w:szCs w:val="18"/>
              </w:rPr>
            </w:pPr>
          </w:p>
        </w:tc>
        <w:tc>
          <w:tcPr>
            <w:tcW w:w="84" w:type="pct"/>
            <w:shd w:val="clear" w:color="auto" w:fill="auto"/>
          </w:tcPr>
          <w:p w14:paraId="3E459F91" w14:textId="77777777" w:rsidR="008C12CA" w:rsidRPr="004F0992" w:rsidRDefault="008C12CA" w:rsidP="008C12CA">
            <w:pPr>
              <w:spacing w:line="160" w:lineRule="exact"/>
              <w:jc w:val="center"/>
              <w:rPr>
                <w:sz w:val="18"/>
                <w:szCs w:val="18"/>
              </w:rPr>
            </w:pPr>
          </w:p>
        </w:tc>
        <w:tc>
          <w:tcPr>
            <w:tcW w:w="300" w:type="pct"/>
            <w:tcBorders>
              <w:top w:val="single" w:sz="4" w:space="0" w:color="auto"/>
            </w:tcBorders>
            <w:shd w:val="clear" w:color="auto" w:fill="auto"/>
            <w:vAlign w:val="bottom"/>
          </w:tcPr>
          <w:p w14:paraId="10076348" w14:textId="77777777" w:rsidR="008C12CA" w:rsidRPr="004F0992" w:rsidRDefault="008C12CA" w:rsidP="008C12CA">
            <w:pPr>
              <w:tabs>
                <w:tab w:val="decimal" w:pos="600"/>
              </w:tabs>
              <w:spacing w:line="160" w:lineRule="exact"/>
              <w:ind w:left="-101" w:right="-115"/>
              <w:rPr>
                <w:sz w:val="18"/>
                <w:szCs w:val="18"/>
              </w:rPr>
            </w:pPr>
          </w:p>
        </w:tc>
        <w:tc>
          <w:tcPr>
            <w:tcW w:w="84" w:type="pct"/>
            <w:shd w:val="clear" w:color="auto" w:fill="auto"/>
          </w:tcPr>
          <w:p w14:paraId="06788053" w14:textId="77777777" w:rsidR="008C12CA" w:rsidRPr="004F0992" w:rsidRDefault="008C12CA" w:rsidP="008C12CA">
            <w:pPr>
              <w:spacing w:line="160" w:lineRule="exact"/>
              <w:jc w:val="center"/>
              <w:rPr>
                <w:sz w:val="18"/>
                <w:szCs w:val="18"/>
              </w:rPr>
            </w:pPr>
          </w:p>
        </w:tc>
        <w:tc>
          <w:tcPr>
            <w:tcW w:w="294" w:type="pct"/>
            <w:tcBorders>
              <w:top w:val="single" w:sz="4" w:space="0" w:color="auto"/>
            </w:tcBorders>
            <w:shd w:val="clear" w:color="auto" w:fill="auto"/>
            <w:vAlign w:val="bottom"/>
          </w:tcPr>
          <w:p w14:paraId="57DFA859" w14:textId="77777777" w:rsidR="008C12CA" w:rsidRPr="004F0992" w:rsidRDefault="008C12CA" w:rsidP="008C12CA">
            <w:pPr>
              <w:tabs>
                <w:tab w:val="decimal" w:pos="668"/>
              </w:tabs>
              <w:spacing w:line="160" w:lineRule="exact"/>
              <w:ind w:left="-101" w:right="-115"/>
              <w:rPr>
                <w:sz w:val="18"/>
                <w:szCs w:val="18"/>
              </w:rPr>
            </w:pPr>
          </w:p>
        </w:tc>
        <w:tc>
          <w:tcPr>
            <w:tcW w:w="84" w:type="pct"/>
            <w:shd w:val="clear" w:color="auto" w:fill="auto"/>
          </w:tcPr>
          <w:p w14:paraId="3A4A4103" w14:textId="77777777" w:rsidR="008C12CA" w:rsidRPr="004F0992" w:rsidRDefault="008C12CA" w:rsidP="008C12CA">
            <w:pPr>
              <w:spacing w:line="160" w:lineRule="exact"/>
              <w:jc w:val="center"/>
              <w:rPr>
                <w:sz w:val="18"/>
                <w:szCs w:val="18"/>
              </w:rPr>
            </w:pPr>
          </w:p>
        </w:tc>
        <w:tc>
          <w:tcPr>
            <w:tcW w:w="332" w:type="pct"/>
            <w:tcBorders>
              <w:top w:val="single" w:sz="4" w:space="0" w:color="auto"/>
            </w:tcBorders>
            <w:shd w:val="clear" w:color="auto" w:fill="auto"/>
            <w:vAlign w:val="bottom"/>
          </w:tcPr>
          <w:p w14:paraId="4DACF265" w14:textId="77777777" w:rsidR="008C12CA" w:rsidRPr="004F0992" w:rsidRDefault="008C12CA" w:rsidP="008C12CA">
            <w:pPr>
              <w:tabs>
                <w:tab w:val="decimal" w:pos="788"/>
              </w:tabs>
              <w:spacing w:line="160" w:lineRule="exact"/>
              <w:ind w:left="-101" w:right="-115"/>
              <w:rPr>
                <w:sz w:val="18"/>
                <w:szCs w:val="18"/>
              </w:rPr>
            </w:pPr>
          </w:p>
        </w:tc>
        <w:tc>
          <w:tcPr>
            <w:tcW w:w="84" w:type="pct"/>
            <w:shd w:val="clear" w:color="auto" w:fill="auto"/>
          </w:tcPr>
          <w:p w14:paraId="7EDBF284" w14:textId="77777777" w:rsidR="008C12CA" w:rsidRPr="004F0992" w:rsidRDefault="008C12CA" w:rsidP="008C12CA">
            <w:pPr>
              <w:spacing w:line="160" w:lineRule="exact"/>
              <w:jc w:val="center"/>
              <w:rPr>
                <w:sz w:val="18"/>
                <w:szCs w:val="18"/>
              </w:rPr>
            </w:pPr>
          </w:p>
        </w:tc>
        <w:tc>
          <w:tcPr>
            <w:tcW w:w="342" w:type="pct"/>
            <w:tcBorders>
              <w:top w:val="single" w:sz="4" w:space="0" w:color="auto"/>
            </w:tcBorders>
            <w:shd w:val="clear" w:color="auto" w:fill="auto"/>
            <w:vAlign w:val="bottom"/>
          </w:tcPr>
          <w:p w14:paraId="56F3AC63" w14:textId="77777777" w:rsidR="008C12CA" w:rsidRPr="004F0992" w:rsidRDefault="008C12CA" w:rsidP="008C12CA">
            <w:pPr>
              <w:tabs>
                <w:tab w:val="decimal" w:pos="765"/>
              </w:tabs>
              <w:spacing w:line="160" w:lineRule="exact"/>
              <w:ind w:left="-115" w:right="-108"/>
              <w:rPr>
                <w:sz w:val="18"/>
                <w:szCs w:val="18"/>
              </w:rPr>
            </w:pPr>
          </w:p>
        </w:tc>
      </w:tr>
      <w:tr w:rsidR="008C12CA" w:rsidRPr="004F0992" w14:paraId="728806EF" w14:textId="77777777" w:rsidTr="00201179">
        <w:trPr>
          <w:trHeight w:val="144"/>
          <w:tblHeader/>
        </w:trPr>
        <w:tc>
          <w:tcPr>
            <w:tcW w:w="1043" w:type="pct"/>
            <w:shd w:val="clear" w:color="auto" w:fill="auto"/>
          </w:tcPr>
          <w:p w14:paraId="0E62DC72" w14:textId="5D0B5C36" w:rsidR="008C12CA" w:rsidRPr="004F0992" w:rsidRDefault="008C12CA" w:rsidP="008C12CA">
            <w:pPr>
              <w:spacing w:line="200" w:lineRule="exact"/>
              <w:rPr>
                <w:b/>
                <w:bCs/>
                <w:sz w:val="18"/>
                <w:szCs w:val="18"/>
              </w:rPr>
            </w:pPr>
            <w:r w:rsidRPr="004F0992">
              <w:rPr>
                <w:b/>
                <w:bCs/>
                <w:sz w:val="18"/>
                <w:szCs w:val="18"/>
                <w:lang w:val="en-US" w:bidi="th-TH"/>
              </w:rPr>
              <w:t>Significant non</w:t>
            </w:r>
            <w:r w:rsidRPr="00AE277C">
              <w:rPr>
                <w:b/>
                <w:bCs/>
                <w:sz w:val="18"/>
                <w:szCs w:val="18"/>
                <w:cs/>
                <w:lang w:val="en-US" w:bidi="th-TH"/>
              </w:rPr>
              <w:t>-</w:t>
            </w:r>
            <w:r w:rsidRPr="004F0992">
              <w:rPr>
                <w:b/>
                <w:bCs/>
                <w:sz w:val="18"/>
                <w:szCs w:val="18"/>
                <w:lang w:val="en-US" w:bidi="th-TH"/>
              </w:rPr>
              <w:t>cash transactions</w:t>
            </w:r>
          </w:p>
        </w:tc>
        <w:tc>
          <w:tcPr>
            <w:tcW w:w="322" w:type="pct"/>
            <w:shd w:val="clear" w:color="auto" w:fill="auto"/>
            <w:vAlign w:val="bottom"/>
          </w:tcPr>
          <w:p w14:paraId="01AFAA8E" w14:textId="06AC23A6" w:rsidR="008C12CA" w:rsidRPr="004F0992" w:rsidRDefault="008C12CA" w:rsidP="008C12CA">
            <w:pPr>
              <w:tabs>
                <w:tab w:val="decimal" w:pos="734"/>
              </w:tabs>
              <w:spacing w:line="200" w:lineRule="exact"/>
              <w:ind w:left="-108" w:right="-108"/>
              <w:rPr>
                <w:sz w:val="18"/>
                <w:szCs w:val="18"/>
              </w:rPr>
            </w:pPr>
          </w:p>
        </w:tc>
        <w:tc>
          <w:tcPr>
            <w:tcW w:w="85" w:type="pct"/>
            <w:shd w:val="clear" w:color="auto" w:fill="auto"/>
          </w:tcPr>
          <w:p w14:paraId="4B2EB259" w14:textId="77777777" w:rsidR="008C12CA" w:rsidRPr="004F0992" w:rsidRDefault="008C12CA" w:rsidP="008C12CA">
            <w:pPr>
              <w:spacing w:line="200" w:lineRule="exact"/>
              <w:rPr>
                <w:b/>
                <w:bCs/>
                <w:sz w:val="18"/>
                <w:szCs w:val="18"/>
              </w:rPr>
            </w:pPr>
          </w:p>
        </w:tc>
        <w:tc>
          <w:tcPr>
            <w:tcW w:w="321" w:type="pct"/>
            <w:shd w:val="clear" w:color="auto" w:fill="auto"/>
            <w:vAlign w:val="bottom"/>
          </w:tcPr>
          <w:p w14:paraId="597CD2FB" w14:textId="7E300472" w:rsidR="008C12CA" w:rsidRPr="004F0992" w:rsidRDefault="008C12CA" w:rsidP="008C12CA">
            <w:pPr>
              <w:tabs>
                <w:tab w:val="decimal" w:pos="733"/>
              </w:tabs>
              <w:spacing w:line="200" w:lineRule="exact"/>
              <w:ind w:left="-108" w:right="-108"/>
              <w:rPr>
                <w:sz w:val="18"/>
                <w:szCs w:val="18"/>
              </w:rPr>
            </w:pPr>
          </w:p>
        </w:tc>
        <w:tc>
          <w:tcPr>
            <w:tcW w:w="84" w:type="pct"/>
            <w:shd w:val="clear" w:color="auto" w:fill="auto"/>
          </w:tcPr>
          <w:p w14:paraId="24B6BF14" w14:textId="77777777" w:rsidR="008C12CA" w:rsidRPr="004F0992" w:rsidRDefault="008C12CA" w:rsidP="008C12CA">
            <w:pPr>
              <w:spacing w:line="200" w:lineRule="exact"/>
              <w:rPr>
                <w:sz w:val="18"/>
                <w:szCs w:val="18"/>
              </w:rPr>
            </w:pPr>
          </w:p>
        </w:tc>
        <w:tc>
          <w:tcPr>
            <w:tcW w:w="332" w:type="pct"/>
            <w:shd w:val="clear" w:color="auto" w:fill="auto"/>
            <w:vAlign w:val="bottom"/>
          </w:tcPr>
          <w:p w14:paraId="11CD1838" w14:textId="03191CD7" w:rsidR="008C12CA" w:rsidRPr="004F0992" w:rsidRDefault="008C12CA" w:rsidP="008C12CA">
            <w:pPr>
              <w:tabs>
                <w:tab w:val="decimal" w:pos="743"/>
              </w:tabs>
              <w:spacing w:line="200" w:lineRule="exact"/>
              <w:ind w:left="-129" w:right="-86"/>
              <w:rPr>
                <w:sz w:val="18"/>
                <w:szCs w:val="18"/>
              </w:rPr>
            </w:pPr>
          </w:p>
        </w:tc>
        <w:tc>
          <w:tcPr>
            <w:tcW w:w="85" w:type="pct"/>
            <w:shd w:val="clear" w:color="auto" w:fill="auto"/>
          </w:tcPr>
          <w:p w14:paraId="0426C76E" w14:textId="77777777" w:rsidR="008C12CA" w:rsidRPr="004F0992" w:rsidRDefault="008C12CA" w:rsidP="008C12CA">
            <w:pPr>
              <w:spacing w:line="200" w:lineRule="exact"/>
              <w:rPr>
                <w:sz w:val="18"/>
                <w:szCs w:val="18"/>
              </w:rPr>
            </w:pPr>
          </w:p>
        </w:tc>
        <w:tc>
          <w:tcPr>
            <w:tcW w:w="313" w:type="pct"/>
            <w:shd w:val="clear" w:color="auto" w:fill="auto"/>
            <w:vAlign w:val="bottom"/>
          </w:tcPr>
          <w:p w14:paraId="5EBD8B72" w14:textId="48F871BC" w:rsidR="008C12CA" w:rsidRPr="004F0992" w:rsidRDefault="008C12CA" w:rsidP="008C12CA">
            <w:pPr>
              <w:tabs>
                <w:tab w:val="decimal" w:pos="675"/>
              </w:tabs>
              <w:spacing w:line="200" w:lineRule="exact"/>
              <w:ind w:left="-108" w:right="-108"/>
              <w:rPr>
                <w:sz w:val="18"/>
                <w:szCs w:val="18"/>
              </w:rPr>
            </w:pPr>
          </w:p>
        </w:tc>
        <w:tc>
          <w:tcPr>
            <w:tcW w:w="84" w:type="pct"/>
            <w:shd w:val="clear" w:color="auto" w:fill="auto"/>
          </w:tcPr>
          <w:p w14:paraId="289B6F01" w14:textId="77777777" w:rsidR="008C12CA" w:rsidRPr="004F0992" w:rsidRDefault="008C12CA" w:rsidP="008C12CA">
            <w:pPr>
              <w:spacing w:line="200" w:lineRule="exact"/>
              <w:rPr>
                <w:sz w:val="18"/>
                <w:szCs w:val="18"/>
              </w:rPr>
            </w:pPr>
          </w:p>
        </w:tc>
        <w:tc>
          <w:tcPr>
            <w:tcW w:w="310" w:type="pct"/>
            <w:shd w:val="clear" w:color="auto" w:fill="auto"/>
            <w:vAlign w:val="bottom"/>
          </w:tcPr>
          <w:p w14:paraId="6DFE43FD" w14:textId="606451B9" w:rsidR="008C12CA" w:rsidRPr="004F0992" w:rsidRDefault="008C12CA" w:rsidP="008C12CA">
            <w:pPr>
              <w:tabs>
                <w:tab w:val="decimal" w:pos="703"/>
              </w:tabs>
              <w:spacing w:line="200" w:lineRule="exact"/>
              <w:ind w:left="-101" w:right="-115"/>
              <w:rPr>
                <w:sz w:val="18"/>
                <w:szCs w:val="22"/>
                <w:lang w:val="en-US" w:bidi="th-TH"/>
              </w:rPr>
            </w:pPr>
          </w:p>
        </w:tc>
        <w:tc>
          <w:tcPr>
            <w:tcW w:w="84" w:type="pct"/>
            <w:shd w:val="clear" w:color="auto" w:fill="auto"/>
          </w:tcPr>
          <w:p w14:paraId="4E833DD1" w14:textId="77777777" w:rsidR="008C12CA" w:rsidRPr="004F0992" w:rsidRDefault="008C12CA" w:rsidP="008C12CA">
            <w:pPr>
              <w:spacing w:line="200" w:lineRule="exact"/>
              <w:rPr>
                <w:sz w:val="18"/>
                <w:szCs w:val="18"/>
              </w:rPr>
            </w:pPr>
          </w:p>
        </w:tc>
        <w:tc>
          <w:tcPr>
            <w:tcW w:w="333" w:type="pct"/>
            <w:shd w:val="clear" w:color="auto" w:fill="auto"/>
            <w:vAlign w:val="bottom"/>
          </w:tcPr>
          <w:p w14:paraId="1BE74CFA" w14:textId="7D733D02" w:rsidR="008C12CA" w:rsidRPr="004F0992" w:rsidRDefault="008C12CA" w:rsidP="008C12CA">
            <w:pPr>
              <w:tabs>
                <w:tab w:val="decimal" w:pos="735"/>
              </w:tabs>
              <w:spacing w:line="200" w:lineRule="exact"/>
              <w:ind w:left="-95" w:right="-120"/>
              <w:rPr>
                <w:sz w:val="18"/>
                <w:szCs w:val="18"/>
                <w:lang w:bidi="th-TH"/>
              </w:rPr>
            </w:pPr>
          </w:p>
        </w:tc>
        <w:tc>
          <w:tcPr>
            <w:tcW w:w="84" w:type="pct"/>
            <w:shd w:val="clear" w:color="auto" w:fill="auto"/>
          </w:tcPr>
          <w:p w14:paraId="1380C254" w14:textId="77777777" w:rsidR="008C12CA" w:rsidRPr="004F0992" w:rsidRDefault="008C12CA" w:rsidP="008C12CA">
            <w:pPr>
              <w:spacing w:line="200" w:lineRule="exact"/>
              <w:rPr>
                <w:sz w:val="18"/>
                <w:szCs w:val="18"/>
              </w:rPr>
            </w:pPr>
          </w:p>
        </w:tc>
        <w:tc>
          <w:tcPr>
            <w:tcW w:w="300" w:type="pct"/>
            <w:shd w:val="clear" w:color="auto" w:fill="auto"/>
            <w:vAlign w:val="bottom"/>
          </w:tcPr>
          <w:p w14:paraId="4DABCA23" w14:textId="6300F080" w:rsidR="008C12CA" w:rsidRPr="004F0992" w:rsidRDefault="008C12CA" w:rsidP="008C12CA">
            <w:pPr>
              <w:tabs>
                <w:tab w:val="decimal" w:pos="600"/>
              </w:tabs>
              <w:spacing w:line="200" w:lineRule="exact"/>
              <w:ind w:left="-101" w:right="-115"/>
              <w:rPr>
                <w:sz w:val="18"/>
                <w:szCs w:val="18"/>
              </w:rPr>
            </w:pPr>
          </w:p>
        </w:tc>
        <w:tc>
          <w:tcPr>
            <w:tcW w:w="84" w:type="pct"/>
            <w:shd w:val="clear" w:color="auto" w:fill="auto"/>
          </w:tcPr>
          <w:p w14:paraId="52766E57" w14:textId="77777777" w:rsidR="008C12CA" w:rsidRPr="004F0992" w:rsidRDefault="008C12CA" w:rsidP="008C12CA">
            <w:pPr>
              <w:spacing w:line="200" w:lineRule="exact"/>
              <w:rPr>
                <w:sz w:val="18"/>
                <w:szCs w:val="18"/>
              </w:rPr>
            </w:pPr>
          </w:p>
        </w:tc>
        <w:tc>
          <w:tcPr>
            <w:tcW w:w="294" w:type="pct"/>
            <w:shd w:val="clear" w:color="auto" w:fill="auto"/>
            <w:vAlign w:val="bottom"/>
          </w:tcPr>
          <w:p w14:paraId="2473E057" w14:textId="44F4C696" w:rsidR="008C12CA" w:rsidRPr="004F0992" w:rsidRDefault="008C12CA" w:rsidP="008C12CA">
            <w:pPr>
              <w:tabs>
                <w:tab w:val="decimal" w:pos="668"/>
              </w:tabs>
              <w:spacing w:line="200" w:lineRule="exact"/>
              <w:ind w:left="-95" w:right="-120"/>
              <w:rPr>
                <w:sz w:val="18"/>
                <w:szCs w:val="18"/>
              </w:rPr>
            </w:pPr>
          </w:p>
        </w:tc>
        <w:tc>
          <w:tcPr>
            <w:tcW w:w="84" w:type="pct"/>
            <w:shd w:val="clear" w:color="auto" w:fill="auto"/>
          </w:tcPr>
          <w:p w14:paraId="0C723031" w14:textId="77777777" w:rsidR="008C12CA" w:rsidRPr="004F0992" w:rsidRDefault="008C12CA" w:rsidP="008C12CA">
            <w:pPr>
              <w:spacing w:line="200" w:lineRule="exact"/>
              <w:rPr>
                <w:sz w:val="18"/>
                <w:szCs w:val="18"/>
              </w:rPr>
            </w:pPr>
          </w:p>
        </w:tc>
        <w:tc>
          <w:tcPr>
            <w:tcW w:w="332" w:type="pct"/>
            <w:shd w:val="clear" w:color="auto" w:fill="auto"/>
            <w:vAlign w:val="bottom"/>
          </w:tcPr>
          <w:p w14:paraId="13AF7F53" w14:textId="4A6AA1D5" w:rsidR="008C12CA" w:rsidRPr="004F0992" w:rsidRDefault="008C12CA" w:rsidP="008C12CA">
            <w:pPr>
              <w:tabs>
                <w:tab w:val="decimal" w:pos="788"/>
              </w:tabs>
              <w:spacing w:line="200" w:lineRule="exact"/>
              <w:ind w:left="-101" w:right="-115"/>
              <w:rPr>
                <w:sz w:val="18"/>
                <w:szCs w:val="18"/>
              </w:rPr>
            </w:pPr>
          </w:p>
        </w:tc>
        <w:tc>
          <w:tcPr>
            <w:tcW w:w="84" w:type="pct"/>
            <w:shd w:val="clear" w:color="auto" w:fill="auto"/>
          </w:tcPr>
          <w:p w14:paraId="4EB45D7B" w14:textId="77777777" w:rsidR="008C12CA" w:rsidRPr="004F0992" w:rsidRDefault="008C12CA" w:rsidP="008C12CA">
            <w:pPr>
              <w:spacing w:line="200" w:lineRule="exact"/>
              <w:rPr>
                <w:sz w:val="18"/>
                <w:szCs w:val="18"/>
              </w:rPr>
            </w:pPr>
          </w:p>
        </w:tc>
        <w:tc>
          <w:tcPr>
            <w:tcW w:w="342" w:type="pct"/>
            <w:shd w:val="clear" w:color="auto" w:fill="auto"/>
            <w:vAlign w:val="bottom"/>
          </w:tcPr>
          <w:p w14:paraId="787318B6" w14:textId="0B6F3945" w:rsidR="008C12CA" w:rsidRPr="004F0992" w:rsidRDefault="008C12CA" w:rsidP="008C12CA">
            <w:pPr>
              <w:tabs>
                <w:tab w:val="decimal" w:pos="765"/>
              </w:tabs>
              <w:spacing w:line="200" w:lineRule="exact"/>
              <w:ind w:left="-115" w:right="-108"/>
              <w:rPr>
                <w:sz w:val="18"/>
                <w:szCs w:val="18"/>
              </w:rPr>
            </w:pPr>
          </w:p>
        </w:tc>
      </w:tr>
      <w:tr w:rsidR="008C12CA" w:rsidRPr="004F0992" w14:paraId="016D0B26" w14:textId="77777777" w:rsidTr="00BC323A">
        <w:trPr>
          <w:trHeight w:val="144"/>
          <w:tblHeader/>
        </w:trPr>
        <w:tc>
          <w:tcPr>
            <w:tcW w:w="1043" w:type="pct"/>
            <w:shd w:val="clear" w:color="auto" w:fill="auto"/>
          </w:tcPr>
          <w:p w14:paraId="677EF2BC" w14:textId="17DD7DD4" w:rsidR="008C12CA" w:rsidRPr="004F0992" w:rsidRDefault="008C12CA" w:rsidP="008C12CA">
            <w:pPr>
              <w:spacing w:line="200" w:lineRule="exact"/>
              <w:ind w:left="158" w:hanging="158"/>
              <w:rPr>
                <w:b/>
                <w:bCs/>
                <w:sz w:val="18"/>
                <w:szCs w:val="18"/>
              </w:rPr>
            </w:pPr>
            <w:r w:rsidRPr="004F0992">
              <w:rPr>
                <w:sz w:val="18"/>
                <w:szCs w:val="18"/>
                <w:lang w:val="en-US" w:bidi="th-TH"/>
              </w:rPr>
              <w:t xml:space="preserve">Gain arising from derecognition </w:t>
            </w:r>
          </w:p>
        </w:tc>
        <w:tc>
          <w:tcPr>
            <w:tcW w:w="322" w:type="pct"/>
            <w:shd w:val="clear" w:color="auto" w:fill="auto"/>
            <w:vAlign w:val="bottom"/>
          </w:tcPr>
          <w:p w14:paraId="0C331681" w14:textId="14E05413" w:rsidR="008C12CA" w:rsidRPr="004F0992" w:rsidRDefault="008C12CA" w:rsidP="008C12CA">
            <w:pPr>
              <w:tabs>
                <w:tab w:val="decimal" w:pos="734"/>
              </w:tabs>
              <w:spacing w:line="200" w:lineRule="exact"/>
              <w:ind w:left="-108" w:right="-108"/>
              <w:rPr>
                <w:sz w:val="18"/>
                <w:szCs w:val="18"/>
              </w:rPr>
            </w:pPr>
          </w:p>
        </w:tc>
        <w:tc>
          <w:tcPr>
            <w:tcW w:w="85" w:type="pct"/>
            <w:shd w:val="clear" w:color="auto" w:fill="auto"/>
          </w:tcPr>
          <w:p w14:paraId="1EF2FE2D" w14:textId="77777777" w:rsidR="008C12CA" w:rsidRPr="004F0992" w:rsidRDefault="008C12CA" w:rsidP="008C12CA">
            <w:pPr>
              <w:spacing w:line="200" w:lineRule="exact"/>
              <w:jc w:val="center"/>
              <w:rPr>
                <w:sz w:val="18"/>
                <w:szCs w:val="18"/>
              </w:rPr>
            </w:pPr>
          </w:p>
        </w:tc>
        <w:tc>
          <w:tcPr>
            <w:tcW w:w="321" w:type="pct"/>
            <w:shd w:val="clear" w:color="auto" w:fill="auto"/>
            <w:vAlign w:val="bottom"/>
          </w:tcPr>
          <w:p w14:paraId="6B0DB75F" w14:textId="7B0886E3" w:rsidR="008C12CA" w:rsidRPr="004F0992" w:rsidRDefault="008C12CA" w:rsidP="008C12CA">
            <w:pPr>
              <w:tabs>
                <w:tab w:val="decimal" w:pos="733"/>
              </w:tabs>
              <w:spacing w:line="200" w:lineRule="exact"/>
              <w:ind w:left="-115" w:right="-115"/>
              <w:rPr>
                <w:sz w:val="18"/>
                <w:szCs w:val="18"/>
              </w:rPr>
            </w:pPr>
          </w:p>
        </w:tc>
        <w:tc>
          <w:tcPr>
            <w:tcW w:w="84" w:type="pct"/>
            <w:shd w:val="clear" w:color="auto" w:fill="auto"/>
          </w:tcPr>
          <w:p w14:paraId="0840AC1B" w14:textId="77777777" w:rsidR="008C12CA" w:rsidRPr="004F0992" w:rsidRDefault="008C12CA" w:rsidP="008C12CA">
            <w:pPr>
              <w:spacing w:line="200" w:lineRule="exact"/>
              <w:jc w:val="center"/>
              <w:rPr>
                <w:sz w:val="18"/>
                <w:szCs w:val="18"/>
              </w:rPr>
            </w:pPr>
          </w:p>
        </w:tc>
        <w:tc>
          <w:tcPr>
            <w:tcW w:w="332" w:type="pct"/>
            <w:shd w:val="clear" w:color="auto" w:fill="auto"/>
            <w:vAlign w:val="bottom"/>
          </w:tcPr>
          <w:p w14:paraId="34172D33" w14:textId="757404B2" w:rsidR="008C12CA" w:rsidRPr="004F0992" w:rsidRDefault="008C12CA" w:rsidP="008C12CA">
            <w:pPr>
              <w:tabs>
                <w:tab w:val="decimal" w:pos="743"/>
              </w:tabs>
              <w:spacing w:line="200" w:lineRule="exact"/>
              <w:ind w:left="-129" w:right="-86"/>
              <w:rPr>
                <w:sz w:val="18"/>
                <w:szCs w:val="18"/>
              </w:rPr>
            </w:pPr>
          </w:p>
        </w:tc>
        <w:tc>
          <w:tcPr>
            <w:tcW w:w="85" w:type="pct"/>
            <w:shd w:val="clear" w:color="auto" w:fill="auto"/>
          </w:tcPr>
          <w:p w14:paraId="782DC980" w14:textId="77777777" w:rsidR="008C12CA" w:rsidRPr="004F0992" w:rsidRDefault="008C12CA" w:rsidP="008C12CA">
            <w:pPr>
              <w:spacing w:line="200" w:lineRule="exact"/>
              <w:jc w:val="center"/>
              <w:rPr>
                <w:sz w:val="18"/>
                <w:szCs w:val="18"/>
              </w:rPr>
            </w:pPr>
          </w:p>
        </w:tc>
        <w:tc>
          <w:tcPr>
            <w:tcW w:w="313" w:type="pct"/>
            <w:shd w:val="clear" w:color="auto" w:fill="auto"/>
            <w:vAlign w:val="bottom"/>
          </w:tcPr>
          <w:p w14:paraId="0F983AC0" w14:textId="048EF2E2" w:rsidR="008C12CA" w:rsidRPr="004F0992" w:rsidRDefault="008C12CA" w:rsidP="008C12CA">
            <w:pPr>
              <w:tabs>
                <w:tab w:val="decimal" w:pos="675"/>
              </w:tabs>
              <w:spacing w:line="200" w:lineRule="exact"/>
              <w:ind w:left="-115" w:right="-115"/>
              <w:rPr>
                <w:sz w:val="18"/>
                <w:szCs w:val="18"/>
              </w:rPr>
            </w:pPr>
          </w:p>
        </w:tc>
        <w:tc>
          <w:tcPr>
            <w:tcW w:w="84" w:type="pct"/>
            <w:shd w:val="clear" w:color="auto" w:fill="auto"/>
          </w:tcPr>
          <w:p w14:paraId="5E1285FB" w14:textId="77777777" w:rsidR="008C12CA" w:rsidRPr="004F0992" w:rsidRDefault="008C12CA" w:rsidP="008C12CA">
            <w:pPr>
              <w:spacing w:line="200" w:lineRule="exact"/>
              <w:jc w:val="center"/>
              <w:rPr>
                <w:sz w:val="18"/>
                <w:szCs w:val="18"/>
              </w:rPr>
            </w:pPr>
          </w:p>
        </w:tc>
        <w:tc>
          <w:tcPr>
            <w:tcW w:w="310" w:type="pct"/>
            <w:shd w:val="clear" w:color="auto" w:fill="auto"/>
            <w:vAlign w:val="bottom"/>
          </w:tcPr>
          <w:p w14:paraId="07AACACC" w14:textId="03A00C57" w:rsidR="008C12CA" w:rsidRPr="004F0992" w:rsidRDefault="008C12CA" w:rsidP="008C12CA">
            <w:pPr>
              <w:tabs>
                <w:tab w:val="decimal" w:pos="703"/>
              </w:tabs>
              <w:spacing w:line="200" w:lineRule="exact"/>
              <w:ind w:left="-101" w:right="-115"/>
              <w:rPr>
                <w:sz w:val="18"/>
                <w:szCs w:val="22"/>
                <w:lang w:val="en-US" w:bidi="th-TH"/>
              </w:rPr>
            </w:pPr>
          </w:p>
        </w:tc>
        <w:tc>
          <w:tcPr>
            <w:tcW w:w="84" w:type="pct"/>
            <w:shd w:val="clear" w:color="auto" w:fill="auto"/>
            <w:vAlign w:val="bottom"/>
          </w:tcPr>
          <w:p w14:paraId="3E32BB11" w14:textId="77777777" w:rsidR="008C12CA" w:rsidRPr="004F0992" w:rsidRDefault="008C12CA" w:rsidP="008C12CA">
            <w:pPr>
              <w:spacing w:line="200" w:lineRule="exact"/>
              <w:jc w:val="center"/>
              <w:rPr>
                <w:sz w:val="18"/>
                <w:szCs w:val="18"/>
              </w:rPr>
            </w:pPr>
          </w:p>
        </w:tc>
        <w:tc>
          <w:tcPr>
            <w:tcW w:w="333" w:type="pct"/>
            <w:shd w:val="clear" w:color="auto" w:fill="auto"/>
            <w:vAlign w:val="bottom"/>
          </w:tcPr>
          <w:p w14:paraId="3B3F558A" w14:textId="3F824B49" w:rsidR="008C12CA" w:rsidRPr="004F0992" w:rsidRDefault="008C12CA" w:rsidP="008C12CA">
            <w:pPr>
              <w:tabs>
                <w:tab w:val="decimal" w:pos="735"/>
              </w:tabs>
              <w:spacing w:line="200" w:lineRule="exact"/>
              <w:ind w:left="-95" w:right="-115"/>
              <w:rPr>
                <w:sz w:val="18"/>
                <w:szCs w:val="18"/>
              </w:rPr>
            </w:pPr>
          </w:p>
        </w:tc>
        <w:tc>
          <w:tcPr>
            <w:tcW w:w="84" w:type="pct"/>
            <w:shd w:val="clear" w:color="auto" w:fill="auto"/>
            <w:vAlign w:val="bottom"/>
          </w:tcPr>
          <w:p w14:paraId="07C16B39" w14:textId="77777777" w:rsidR="008C12CA" w:rsidRPr="004F0992" w:rsidRDefault="008C12CA" w:rsidP="008C12CA">
            <w:pPr>
              <w:spacing w:line="200" w:lineRule="exact"/>
              <w:jc w:val="center"/>
              <w:rPr>
                <w:sz w:val="18"/>
                <w:szCs w:val="18"/>
              </w:rPr>
            </w:pPr>
          </w:p>
        </w:tc>
        <w:tc>
          <w:tcPr>
            <w:tcW w:w="300" w:type="pct"/>
            <w:shd w:val="clear" w:color="auto" w:fill="auto"/>
            <w:vAlign w:val="bottom"/>
          </w:tcPr>
          <w:p w14:paraId="223B2640" w14:textId="36174BE5" w:rsidR="008C12CA" w:rsidRPr="004F0992" w:rsidRDefault="008C12CA" w:rsidP="008C12CA">
            <w:pPr>
              <w:tabs>
                <w:tab w:val="decimal" w:pos="600"/>
              </w:tabs>
              <w:spacing w:line="200" w:lineRule="exact"/>
              <w:ind w:left="-101" w:right="-115"/>
              <w:rPr>
                <w:sz w:val="18"/>
                <w:szCs w:val="18"/>
              </w:rPr>
            </w:pPr>
          </w:p>
        </w:tc>
        <w:tc>
          <w:tcPr>
            <w:tcW w:w="84" w:type="pct"/>
            <w:shd w:val="clear" w:color="auto" w:fill="auto"/>
            <w:vAlign w:val="bottom"/>
          </w:tcPr>
          <w:p w14:paraId="52373619" w14:textId="77777777" w:rsidR="008C12CA" w:rsidRPr="004F0992" w:rsidRDefault="008C12CA" w:rsidP="008C12CA">
            <w:pPr>
              <w:spacing w:line="200" w:lineRule="exact"/>
              <w:jc w:val="center"/>
              <w:rPr>
                <w:sz w:val="18"/>
                <w:szCs w:val="18"/>
              </w:rPr>
            </w:pPr>
          </w:p>
        </w:tc>
        <w:tc>
          <w:tcPr>
            <w:tcW w:w="294" w:type="pct"/>
            <w:shd w:val="clear" w:color="auto" w:fill="auto"/>
            <w:vAlign w:val="bottom"/>
          </w:tcPr>
          <w:p w14:paraId="2B23368C" w14:textId="6FE857EE" w:rsidR="008C12CA" w:rsidRPr="004F0992" w:rsidRDefault="008C12CA" w:rsidP="008C12CA">
            <w:pPr>
              <w:tabs>
                <w:tab w:val="decimal" w:pos="668"/>
              </w:tabs>
              <w:spacing w:line="200" w:lineRule="exact"/>
              <w:ind w:left="-115" w:right="-115"/>
              <w:rPr>
                <w:sz w:val="18"/>
                <w:szCs w:val="18"/>
              </w:rPr>
            </w:pPr>
          </w:p>
        </w:tc>
        <w:tc>
          <w:tcPr>
            <w:tcW w:w="84" w:type="pct"/>
            <w:shd w:val="clear" w:color="auto" w:fill="auto"/>
            <w:vAlign w:val="bottom"/>
          </w:tcPr>
          <w:p w14:paraId="00F06E0F" w14:textId="77777777" w:rsidR="008C12CA" w:rsidRPr="004F0992" w:rsidRDefault="008C12CA" w:rsidP="008C12CA">
            <w:pPr>
              <w:spacing w:line="200" w:lineRule="exact"/>
              <w:jc w:val="center"/>
              <w:rPr>
                <w:sz w:val="18"/>
                <w:szCs w:val="18"/>
              </w:rPr>
            </w:pPr>
          </w:p>
        </w:tc>
        <w:tc>
          <w:tcPr>
            <w:tcW w:w="332" w:type="pct"/>
            <w:shd w:val="clear" w:color="auto" w:fill="auto"/>
            <w:vAlign w:val="bottom"/>
          </w:tcPr>
          <w:p w14:paraId="22BAD6B8" w14:textId="77CF5818" w:rsidR="008C12CA" w:rsidRPr="004F0992" w:rsidRDefault="008C12CA" w:rsidP="008C12CA">
            <w:pPr>
              <w:tabs>
                <w:tab w:val="decimal" w:pos="788"/>
              </w:tabs>
              <w:spacing w:line="200" w:lineRule="exact"/>
              <w:ind w:left="-101" w:right="-115"/>
              <w:rPr>
                <w:sz w:val="18"/>
                <w:szCs w:val="18"/>
              </w:rPr>
            </w:pPr>
          </w:p>
        </w:tc>
        <w:tc>
          <w:tcPr>
            <w:tcW w:w="84" w:type="pct"/>
            <w:shd w:val="clear" w:color="auto" w:fill="auto"/>
            <w:vAlign w:val="bottom"/>
          </w:tcPr>
          <w:p w14:paraId="74CC1D32" w14:textId="77777777" w:rsidR="008C12CA" w:rsidRPr="004F0992" w:rsidRDefault="008C12CA" w:rsidP="008C12CA">
            <w:pPr>
              <w:spacing w:line="200" w:lineRule="exact"/>
              <w:jc w:val="center"/>
              <w:rPr>
                <w:sz w:val="18"/>
                <w:szCs w:val="18"/>
              </w:rPr>
            </w:pPr>
          </w:p>
        </w:tc>
        <w:tc>
          <w:tcPr>
            <w:tcW w:w="342" w:type="pct"/>
            <w:shd w:val="clear" w:color="auto" w:fill="auto"/>
            <w:vAlign w:val="bottom"/>
          </w:tcPr>
          <w:p w14:paraId="5588F006" w14:textId="132790BD" w:rsidR="008C12CA" w:rsidRPr="004F0992" w:rsidRDefault="008C12CA" w:rsidP="008C12CA">
            <w:pPr>
              <w:tabs>
                <w:tab w:val="decimal" w:pos="765"/>
              </w:tabs>
              <w:spacing w:line="200" w:lineRule="exact"/>
              <w:ind w:left="-115" w:right="-108"/>
              <w:rPr>
                <w:sz w:val="18"/>
                <w:szCs w:val="18"/>
              </w:rPr>
            </w:pPr>
          </w:p>
        </w:tc>
      </w:tr>
      <w:tr w:rsidR="008C12CA" w:rsidRPr="004F0992" w14:paraId="1862D9BB" w14:textId="77777777" w:rsidTr="00ED4D6C">
        <w:trPr>
          <w:trHeight w:val="144"/>
          <w:tblHeader/>
        </w:trPr>
        <w:tc>
          <w:tcPr>
            <w:tcW w:w="1043" w:type="pct"/>
            <w:shd w:val="clear" w:color="auto" w:fill="auto"/>
          </w:tcPr>
          <w:p w14:paraId="4F5152AC" w14:textId="2730EB4F" w:rsidR="008C12CA" w:rsidRPr="004F0992" w:rsidRDefault="008C12CA" w:rsidP="008C12CA">
            <w:pPr>
              <w:spacing w:line="200" w:lineRule="exact"/>
              <w:ind w:left="166"/>
              <w:rPr>
                <w:b/>
                <w:bCs/>
                <w:sz w:val="18"/>
                <w:szCs w:val="18"/>
              </w:rPr>
            </w:pPr>
            <w:r w:rsidRPr="004F0992">
              <w:rPr>
                <w:sz w:val="18"/>
                <w:szCs w:val="18"/>
                <w:lang w:val="en-US" w:bidi="th-TH"/>
              </w:rPr>
              <w:t>of</w:t>
            </w:r>
            <w:r w:rsidRPr="004F0992">
              <w:rPr>
                <w:sz w:val="18"/>
                <w:szCs w:val="18"/>
              </w:rPr>
              <w:t xml:space="preserve"> financial assets measured </w:t>
            </w:r>
          </w:p>
        </w:tc>
        <w:tc>
          <w:tcPr>
            <w:tcW w:w="322" w:type="pct"/>
            <w:shd w:val="clear" w:color="auto" w:fill="auto"/>
            <w:vAlign w:val="bottom"/>
          </w:tcPr>
          <w:p w14:paraId="7DDD6E38" w14:textId="7D061C4A" w:rsidR="008C12CA" w:rsidRPr="004F0992" w:rsidRDefault="008C12CA" w:rsidP="008C12CA">
            <w:pPr>
              <w:tabs>
                <w:tab w:val="decimal" w:pos="734"/>
              </w:tabs>
              <w:spacing w:line="200" w:lineRule="exact"/>
              <w:ind w:left="-108" w:right="-108"/>
              <w:rPr>
                <w:sz w:val="18"/>
                <w:szCs w:val="18"/>
              </w:rPr>
            </w:pPr>
          </w:p>
        </w:tc>
        <w:tc>
          <w:tcPr>
            <w:tcW w:w="85" w:type="pct"/>
            <w:shd w:val="clear" w:color="auto" w:fill="auto"/>
          </w:tcPr>
          <w:p w14:paraId="32DA4890" w14:textId="77777777" w:rsidR="008C12CA" w:rsidRPr="004F0992" w:rsidRDefault="008C12CA" w:rsidP="008C12CA">
            <w:pPr>
              <w:spacing w:line="200" w:lineRule="exact"/>
              <w:rPr>
                <w:sz w:val="18"/>
                <w:szCs w:val="18"/>
              </w:rPr>
            </w:pPr>
          </w:p>
        </w:tc>
        <w:tc>
          <w:tcPr>
            <w:tcW w:w="321" w:type="pct"/>
            <w:shd w:val="clear" w:color="auto" w:fill="auto"/>
            <w:vAlign w:val="bottom"/>
          </w:tcPr>
          <w:p w14:paraId="7B1E9DA4" w14:textId="492CD418" w:rsidR="008C12CA" w:rsidRPr="004F0992" w:rsidRDefault="008C12CA" w:rsidP="008C12CA">
            <w:pPr>
              <w:tabs>
                <w:tab w:val="decimal" w:pos="733"/>
              </w:tabs>
              <w:spacing w:line="200" w:lineRule="exact"/>
              <w:ind w:left="-115" w:right="-115"/>
              <w:rPr>
                <w:sz w:val="18"/>
                <w:szCs w:val="18"/>
              </w:rPr>
            </w:pPr>
          </w:p>
        </w:tc>
        <w:tc>
          <w:tcPr>
            <w:tcW w:w="84" w:type="pct"/>
            <w:shd w:val="clear" w:color="auto" w:fill="auto"/>
          </w:tcPr>
          <w:p w14:paraId="60929AE8" w14:textId="77777777" w:rsidR="008C12CA" w:rsidRPr="004F0992" w:rsidRDefault="008C12CA" w:rsidP="008C12CA">
            <w:pPr>
              <w:spacing w:line="200" w:lineRule="exact"/>
              <w:rPr>
                <w:sz w:val="18"/>
                <w:szCs w:val="18"/>
              </w:rPr>
            </w:pPr>
          </w:p>
        </w:tc>
        <w:tc>
          <w:tcPr>
            <w:tcW w:w="332" w:type="pct"/>
            <w:shd w:val="clear" w:color="auto" w:fill="auto"/>
            <w:vAlign w:val="bottom"/>
          </w:tcPr>
          <w:p w14:paraId="734D99B5" w14:textId="7EE52164" w:rsidR="008C12CA" w:rsidRPr="004F0992" w:rsidRDefault="008C12CA" w:rsidP="008C12CA">
            <w:pPr>
              <w:tabs>
                <w:tab w:val="decimal" w:pos="743"/>
              </w:tabs>
              <w:spacing w:line="200" w:lineRule="exact"/>
              <w:ind w:left="-129" w:right="-86"/>
              <w:rPr>
                <w:sz w:val="18"/>
                <w:szCs w:val="18"/>
              </w:rPr>
            </w:pPr>
          </w:p>
        </w:tc>
        <w:tc>
          <w:tcPr>
            <w:tcW w:w="85" w:type="pct"/>
            <w:shd w:val="clear" w:color="auto" w:fill="auto"/>
          </w:tcPr>
          <w:p w14:paraId="030EB662" w14:textId="77777777" w:rsidR="008C12CA" w:rsidRPr="004F0992" w:rsidRDefault="008C12CA" w:rsidP="008C12CA">
            <w:pPr>
              <w:spacing w:line="200" w:lineRule="exact"/>
              <w:rPr>
                <w:sz w:val="18"/>
                <w:szCs w:val="18"/>
              </w:rPr>
            </w:pPr>
          </w:p>
        </w:tc>
        <w:tc>
          <w:tcPr>
            <w:tcW w:w="313" w:type="pct"/>
            <w:shd w:val="clear" w:color="auto" w:fill="auto"/>
            <w:vAlign w:val="bottom"/>
          </w:tcPr>
          <w:p w14:paraId="66778A5E" w14:textId="6F9F3122" w:rsidR="008C12CA" w:rsidRPr="004F0992" w:rsidRDefault="008C12CA" w:rsidP="008C12CA">
            <w:pPr>
              <w:tabs>
                <w:tab w:val="decimal" w:pos="675"/>
              </w:tabs>
              <w:spacing w:line="200" w:lineRule="exact"/>
              <w:ind w:left="-115" w:right="-115"/>
              <w:rPr>
                <w:sz w:val="18"/>
                <w:szCs w:val="18"/>
              </w:rPr>
            </w:pPr>
          </w:p>
        </w:tc>
        <w:tc>
          <w:tcPr>
            <w:tcW w:w="84" w:type="pct"/>
            <w:shd w:val="clear" w:color="auto" w:fill="auto"/>
          </w:tcPr>
          <w:p w14:paraId="13041DE8" w14:textId="77777777" w:rsidR="008C12CA" w:rsidRPr="004F0992" w:rsidRDefault="008C12CA" w:rsidP="008C12CA">
            <w:pPr>
              <w:spacing w:line="200" w:lineRule="exact"/>
              <w:rPr>
                <w:sz w:val="18"/>
                <w:szCs w:val="18"/>
              </w:rPr>
            </w:pPr>
          </w:p>
        </w:tc>
        <w:tc>
          <w:tcPr>
            <w:tcW w:w="310" w:type="pct"/>
            <w:shd w:val="clear" w:color="auto" w:fill="auto"/>
            <w:vAlign w:val="bottom"/>
          </w:tcPr>
          <w:p w14:paraId="1FFC0B06" w14:textId="2E061FD4" w:rsidR="008C12CA" w:rsidRPr="004F0992" w:rsidRDefault="008C12CA" w:rsidP="008C12CA">
            <w:pPr>
              <w:tabs>
                <w:tab w:val="decimal" w:pos="703"/>
              </w:tabs>
              <w:spacing w:line="200" w:lineRule="exact"/>
              <w:ind w:left="-101" w:right="-115"/>
              <w:rPr>
                <w:sz w:val="18"/>
                <w:szCs w:val="22"/>
                <w:lang w:val="en-US" w:bidi="th-TH"/>
              </w:rPr>
            </w:pPr>
          </w:p>
        </w:tc>
        <w:tc>
          <w:tcPr>
            <w:tcW w:w="84" w:type="pct"/>
            <w:shd w:val="clear" w:color="auto" w:fill="auto"/>
          </w:tcPr>
          <w:p w14:paraId="233FB26F" w14:textId="77777777" w:rsidR="008C12CA" w:rsidRPr="004F0992" w:rsidRDefault="008C12CA" w:rsidP="008C12CA">
            <w:pPr>
              <w:spacing w:line="200" w:lineRule="exact"/>
              <w:rPr>
                <w:sz w:val="18"/>
                <w:szCs w:val="18"/>
              </w:rPr>
            </w:pPr>
          </w:p>
        </w:tc>
        <w:tc>
          <w:tcPr>
            <w:tcW w:w="333" w:type="pct"/>
            <w:shd w:val="clear" w:color="auto" w:fill="auto"/>
            <w:vAlign w:val="bottom"/>
          </w:tcPr>
          <w:p w14:paraId="5DAD0A37" w14:textId="1AE573FB" w:rsidR="008C12CA" w:rsidRPr="004F0992" w:rsidRDefault="008C12CA" w:rsidP="008C12CA">
            <w:pPr>
              <w:tabs>
                <w:tab w:val="decimal" w:pos="735"/>
              </w:tabs>
              <w:spacing w:line="200" w:lineRule="exact"/>
              <w:ind w:left="-95" w:right="-115"/>
              <w:rPr>
                <w:sz w:val="18"/>
                <w:szCs w:val="18"/>
                <w:lang w:bidi="th-TH"/>
              </w:rPr>
            </w:pPr>
          </w:p>
        </w:tc>
        <w:tc>
          <w:tcPr>
            <w:tcW w:w="84" w:type="pct"/>
            <w:shd w:val="clear" w:color="auto" w:fill="auto"/>
          </w:tcPr>
          <w:p w14:paraId="526DBB2B" w14:textId="77777777" w:rsidR="008C12CA" w:rsidRPr="004F0992" w:rsidRDefault="008C12CA" w:rsidP="008C12CA">
            <w:pPr>
              <w:spacing w:line="200" w:lineRule="exact"/>
              <w:rPr>
                <w:sz w:val="18"/>
                <w:szCs w:val="18"/>
              </w:rPr>
            </w:pPr>
          </w:p>
        </w:tc>
        <w:tc>
          <w:tcPr>
            <w:tcW w:w="300" w:type="pct"/>
            <w:shd w:val="clear" w:color="auto" w:fill="auto"/>
            <w:vAlign w:val="bottom"/>
          </w:tcPr>
          <w:p w14:paraId="56B23CA2" w14:textId="36C77186" w:rsidR="008C12CA" w:rsidRPr="004F0992" w:rsidRDefault="008C12CA" w:rsidP="008C12CA">
            <w:pPr>
              <w:tabs>
                <w:tab w:val="decimal" w:pos="600"/>
              </w:tabs>
              <w:spacing w:line="200" w:lineRule="exact"/>
              <w:ind w:left="-101" w:right="-115"/>
              <w:rPr>
                <w:sz w:val="18"/>
                <w:szCs w:val="18"/>
              </w:rPr>
            </w:pPr>
          </w:p>
        </w:tc>
        <w:tc>
          <w:tcPr>
            <w:tcW w:w="84" w:type="pct"/>
            <w:shd w:val="clear" w:color="auto" w:fill="auto"/>
          </w:tcPr>
          <w:p w14:paraId="0ECCEECB" w14:textId="77777777" w:rsidR="008C12CA" w:rsidRPr="004F0992" w:rsidRDefault="008C12CA" w:rsidP="008C12CA">
            <w:pPr>
              <w:spacing w:line="200" w:lineRule="exact"/>
              <w:rPr>
                <w:sz w:val="18"/>
                <w:szCs w:val="18"/>
              </w:rPr>
            </w:pPr>
          </w:p>
        </w:tc>
        <w:tc>
          <w:tcPr>
            <w:tcW w:w="294" w:type="pct"/>
            <w:shd w:val="clear" w:color="auto" w:fill="auto"/>
            <w:vAlign w:val="bottom"/>
          </w:tcPr>
          <w:p w14:paraId="66F19059" w14:textId="55AE4DA4" w:rsidR="008C12CA" w:rsidRPr="004F0992" w:rsidRDefault="008C12CA" w:rsidP="008C12CA">
            <w:pPr>
              <w:tabs>
                <w:tab w:val="decimal" w:pos="668"/>
              </w:tabs>
              <w:spacing w:line="200" w:lineRule="exact"/>
              <w:ind w:left="-101" w:right="-115"/>
              <w:rPr>
                <w:sz w:val="18"/>
                <w:szCs w:val="18"/>
              </w:rPr>
            </w:pPr>
          </w:p>
        </w:tc>
        <w:tc>
          <w:tcPr>
            <w:tcW w:w="84" w:type="pct"/>
            <w:shd w:val="clear" w:color="auto" w:fill="auto"/>
          </w:tcPr>
          <w:p w14:paraId="5C3BA5C9" w14:textId="77777777" w:rsidR="008C12CA" w:rsidRPr="004F0992" w:rsidRDefault="008C12CA" w:rsidP="008C12CA">
            <w:pPr>
              <w:spacing w:line="200" w:lineRule="exact"/>
              <w:rPr>
                <w:sz w:val="18"/>
                <w:szCs w:val="18"/>
              </w:rPr>
            </w:pPr>
          </w:p>
        </w:tc>
        <w:tc>
          <w:tcPr>
            <w:tcW w:w="332" w:type="pct"/>
            <w:shd w:val="clear" w:color="auto" w:fill="auto"/>
            <w:vAlign w:val="bottom"/>
          </w:tcPr>
          <w:p w14:paraId="7753E8BB" w14:textId="68738A40" w:rsidR="008C12CA" w:rsidRPr="004F0992" w:rsidRDefault="008C12CA" w:rsidP="008C12CA">
            <w:pPr>
              <w:tabs>
                <w:tab w:val="decimal" w:pos="788"/>
              </w:tabs>
              <w:spacing w:line="200" w:lineRule="exact"/>
              <w:ind w:left="-101" w:right="-115"/>
              <w:rPr>
                <w:sz w:val="18"/>
                <w:szCs w:val="18"/>
              </w:rPr>
            </w:pPr>
          </w:p>
        </w:tc>
        <w:tc>
          <w:tcPr>
            <w:tcW w:w="84" w:type="pct"/>
            <w:shd w:val="clear" w:color="auto" w:fill="auto"/>
          </w:tcPr>
          <w:p w14:paraId="69145088" w14:textId="77777777" w:rsidR="008C12CA" w:rsidRPr="004F0992" w:rsidRDefault="008C12CA" w:rsidP="008C12CA">
            <w:pPr>
              <w:spacing w:line="200" w:lineRule="exact"/>
              <w:rPr>
                <w:sz w:val="18"/>
                <w:szCs w:val="18"/>
              </w:rPr>
            </w:pPr>
          </w:p>
        </w:tc>
        <w:tc>
          <w:tcPr>
            <w:tcW w:w="342" w:type="pct"/>
            <w:shd w:val="clear" w:color="auto" w:fill="auto"/>
            <w:vAlign w:val="bottom"/>
          </w:tcPr>
          <w:p w14:paraId="4B626253" w14:textId="112BBAEA" w:rsidR="008C12CA" w:rsidRPr="004F0992" w:rsidRDefault="008C12CA" w:rsidP="008C12CA">
            <w:pPr>
              <w:tabs>
                <w:tab w:val="decimal" w:pos="765"/>
              </w:tabs>
              <w:spacing w:line="200" w:lineRule="exact"/>
              <w:ind w:left="-115" w:right="-108"/>
              <w:rPr>
                <w:sz w:val="18"/>
                <w:szCs w:val="18"/>
              </w:rPr>
            </w:pPr>
          </w:p>
        </w:tc>
      </w:tr>
      <w:tr w:rsidR="008C12CA" w:rsidRPr="004F0992" w14:paraId="5ECBE3BD" w14:textId="77777777" w:rsidTr="00ED4D6C">
        <w:trPr>
          <w:trHeight w:val="144"/>
          <w:tblHeader/>
        </w:trPr>
        <w:tc>
          <w:tcPr>
            <w:tcW w:w="1043" w:type="pct"/>
            <w:shd w:val="clear" w:color="auto" w:fill="auto"/>
          </w:tcPr>
          <w:p w14:paraId="23478AAA" w14:textId="1ABFFF82" w:rsidR="008C12CA" w:rsidRPr="004F0992" w:rsidRDefault="008C12CA" w:rsidP="008C12CA">
            <w:pPr>
              <w:spacing w:line="200" w:lineRule="exact"/>
              <w:ind w:left="166"/>
              <w:rPr>
                <w:b/>
                <w:bCs/>
                <w:sz w:val="18"/>
                <w:szCs w:val="18"/>
              </w:rPr>
            </w:pPr>
            <w:r w:rsidRPr="004F0992">
              <w:rPr>
                <w:sz w:val="18"/>
                <w:szCs w:val="18"/>
              </w:rPr>
              <w:t>at amortised cost</w:t>
            </w:r>
          </w:p>
        </w:tc>
        <w:tc>
          <w:tcPr>
            <w:tcW w:w="322" w:type="pct"/>
            <w:shd w:val="clear" w:color="auto" w:fill="auto"/>
            <w:vAlign w:val="bottom"/>
          </w:tcPr>
          <w:p w14:paraId="0A9F6A49" w14:textId="66181584" w:rsidR="008C12CA" w:rsidRPr="004F0992" w:rsidRDefault="00502A1D" w:rsidP="008C12CA">
            <w:pPr>
              <w:tabs>
                <w:tab w:val="decimal" w:pos="734"/>
              </w:tabs>
              <w:spacing w:line="200" w:lineRule="exact"/>
              <w:ind w:left="-108" w:right="-108"/>
              <w:rPr>
                <w:sz w:val="18"/>
                <w:szCs w:val="18"/>
              </w:rPr>
            </w:pPr>
            <w:r w:rsidRPr="004F0992">
              <w:rPr>
                <w:sz w:val="18"/>
                <w:szCs w:val="18"/>
              </w:rPr>
              <w:t>10,816</w:t>
            </w:r>
          </w:p>
        </w:tc>
        <w:tc>
          <w:tcPr>
            <w:tcW w:w="85" w:type="pct"/>
            <w:shd w:val="clear" w:color="auto" w:fill="auto"/>
          </w:tcPr>
          <w:p w14:paraId="20BD33C9" w14:textId="77777777" w:rsidR="008C12CA" w:rsidRPr="004F0992" w:rsidRDefault="008C12CA" w:rsidP="008C12CA">
            <w:pPr>
              <w:spacing w:line="200" w:lineRule="exact"/>
              <w:rPr>
                <w:sz w:val="18"/>
                <w:szCs w:val="18"/>
              </w:rPr>
            </w:pPr>
          </w:p>
        </w:tc>
        <w:tc>
          <w:tcPr>
            <w:tcW w:w="321" w:type="pct"/>
            <w:shd w:val="clear" w:color="auto" w:fill="auto"/>
            <w:vAlign w:val="bottom"/>
          </w:tcPr>
          <w:p w14:paraId="15786184" w14:textId="5057896C" w:rsidR="008C12CA" w:rsidRPr="004F0992" w:rsidRDefault="008C12CA" w:rsidP="008C12CA">
            <w:pPr>
              <w:tabs>
                <w:tab w:val="decimal" w:pos="733"/>
              </w:tabs>
              <w:spacing w:line="200" w:lineRule="exact"/>
              <w:ind w:left="-115" w:right="-115"/>
              <w:rPr>
                <w:sz w:val="18"/>
                <w:szCs w:val="18"/>
              </w:rPr>
            </w:pPr>
            <w:r w:rsidRPr="004F0992">
              <w:rPr>
                <w:sz w:val="18"/>
                <w:szCs w:val="18"/>
              </w:rPr>
              <w:t>17,353</w:t>
            </w:r>
          </w:p>
        </w:tc>
        <w:tc>
          <w:tcPr>
            <w:tcW w:w="84" w:type="pct"/>
            <w:shd w:val="clear" w:color="auto" w:fill="auto"/>
          </w:tcPr>
          <w:p w14:paraId="4641C0F8" w14:textId="77777777" w:rsidR="008C12CA" w:rsidRPr="004F0992" w:rsidRDefault="008C12CA" w:rsidP="008C12CA">
            <w:pPr>
              <w:spacing w:line="200" w:lineRule="exact"/>
              <w:rPr>
                <w:sz w:val="18"/>
                <w:szCs w:val="18"/>
              </w:rPr>
            </w:pPr>
          </w:p>
        </w:tc>
        <w:tc>
          <w:tcPr>
            <w:tcW w:w="332" w:type="pct"/>
            <w:shd w:val="clear" w:color="auto" w:fill="auto"/>
            <w:vAlign w:val="bottom"/>
          </w:tcPr>
          <w:p w14:paraId="6394D6E3" w14:textId="373EEC7E" w:rsidR="008C12CA" w:rsidRPr="004F0992" w:rsidRDefault="008C12CA" w:rsidP="008C12CA">
            <w:pPr>
              <w:tabs>
                <w:tab w:val="decimal" w:pos="743"/>
              </w:tabs>
              <w:spacing w:line="200" w:lineRule="exact"/>
              <w:ind w:left="-129" w:right="-86"/>
              <w:rPr>
                <w:sz w:val="18"/>
                <w:szCs w:val="18"/>
              </w:rPr>
            </w:pPr>
          </w:p>
        </w:tc>
        <w:tc>
          <w:tcPr>
            <w:tcW w:w="85" w:type="pct"/>
            <w:shd w:val="clear" w:color="auto" w:fill="auto"/>
          </w:tcPr>
          <w:p w14:paraId="6004B8C6" w14:textId="2A19791E" w:rsidR="008C12CA" w:rsidRPr="004F0992" w:rsidRDefault="00502A1D" w:rsidP="008C12CA">
            <w:pPr>
              <w:spacing w:line="200" w:lineRule="exact"/>
              <w:rPr>
                <w:sz w:val="18"/>
                <w:szCs w:val="18"/>
              </w:rPr>
            </w:pPr>
            <w:r w:rsidRPr="00AE277C">
              <w:rPr>
                <w:sz w:val="18"/>
                <w:szCs w:val="18"/>
                <w:cs/>
                <w:lang w:bidi="th-TH"/>
              </w:rPr>
              <w:t>-</w:t>
            </w:r>
          </w:p>
        </w:tc>
        <w:tc>
          <w:tcPr>
            <w:tcW w:w="313" w:type="pct"/>
            <w:shd w:val="clear" w:color="auto" w:fill="auto"/>
            <w:vAlign w:val="bottom"/>
          </w:tcPr>
          <w:p w14:paraId="30317CDE" w14:textId="1C791003" w:rsidR="008C12CA" w:rsidRPr="004F0992" w:rsidRDefault="008C12CA" w:rsidP="008C12CA">
            <w:pPr>
              <w:tabs>
                <w:tab w:val="decimal" w:pos="675"/>
              </w:tabs>
              <w:spacing w:line="200" w:lineRule="exact"/>
              <w:ind w:left="-115" w:right="-115"/>
              <w:rPr>
                <w:sz w:val="18"/>
                <w:szCs w:val="18"/>
              </w:rPr>
            </w:pPr>
            <w:r w:rsidRPr="00AE277C">
              <w:rPr>
                <w:sz w:val="18"/>
                <w:szCs w:val="18"/>
                <w:cs/>
                <w:lang w:bidi="th-TH"/>
              </w:rPr>
              <w:t>-</w:t>
            </w:r>
          </w:p>
        </w:tc>
        <w:tc>
          <w:tcPr>
            <w:tcW w:w="84" w:type="pct"/>
            <w:shd w:val="clear" w:color="auto" w:fill="auto"/>
          </w:tcPr>
          <w:p w14:paraId="75900A91" w14:textId="77777777" w:rsidR="008C12CA" w:rsidRPr="004F0992" w:rsidRDefault="008C12CA" w:rsidP="008C12CA">
            <w:pPr>
              <w:spacing w:line="200" w:lineRule="exact"/>
              <w:rPr>
                <w:sz w:val="18"/>
                <w:szCs w:val="18"/>
              </w:rPr>
            </w:pPr>
          </w:p>
        </w:tc>
        <w:tc>
          <w:tcPr>
            <w:tcW w:w="310" w:type="pct"/>
            <w:shd w:val="clear" w:color="auto" w:fill="auto"/>
            <w:vAlign w:val="bottom"/>
          </w:tcPr>
          <w:p w14:paraId="31F2462D" w14:textId="2E483D41" w:rsidR="008C12CA" w:rsidRPr="004F0992" w:rsidRDefault="00502A1D" w:rsidP="008C12CA">
            <w:pPr>
              <w:tabs>
                <w:tab w:val="decimal" w:pos="703"/>
              </w:tabs>
              <w:spacing w:line="200" w:lineRule="exact"/>
              <w:ind w:left="-101" w:right="-115"/>
              <w:rPr>
                <w:sz w:val="18"/>
                <w:szCs w:val="22"/>
                <w:lang w:val="en-US" w:bidi="th-TH"/>
              </w:rPr>
            </w:pPr>
            <w:r w:rsidRPr="00AE277C">
              <w:rPr>
                <w:sz w:val="18"/>
                <w:szCs w:val="18"/>
                <w:cs/>
                <w:lang w:bidi="th-TH"/>
              </w:rPr>
              <w:t>-</w:t>
            </w:r>
          </w:p>
        </w:tc>
        <w:tc>
          <w:tcPr>
            <w:tcW w:w="84" w:type="pct"/>
            <w:shd w:val="clear" w:color="auto" w:fill="auto"/>
            <w:vAlign w:val="bottom"/>
          </w:tcPr>
          <w:p w14:paraId="367AFC99" w14:textId="77777777" w:rsidR="008C12CA" w:rsidRPr="004F0992" w:rsidRDefault="008C12CA" w:rsidP="008C12CA">
            <w:pPr>
              <w:spacing w:line="200" w:lineRule="exact"/>
              <w:rPr>
                <w:sz w:val="18"/>
                <w:szCs w:val="18"/>
              </w:rPr>
            </w:pPr>
          </w:p>
        </w:tc>
        <w:tc>
          <w:tcPr>
            <w:tcW w:w="333" w:type="pct"/>
            <w:shd w:val="clear" w:color="auto" w:fill="auto"/>
            <w:vAlign w:val="bottom"/>
          </w:tcPr>
          <w:p w14:paraId="273941AA" w14:textId="3FB3F2E7" w:rsidR="008C12CA" w:rsidRPr="004F0992" w:rsidRDefault="008C12CA" w:rsidP="008C12CA">
            <w:pPr>
              <w:tabs>
                <w:tab w:val="decimal" w:pos="735"/>
              </w:tabs>
              <w:spacing w:line="200" w:lineRule="exact"/>
              <w:ind w:left="-95" w:right="-115"/>
              <w:rPr>
                <w:sz w:val="18"/>
                <w:szCs w:val="18"/>
                <w:lang w:bidi="th-TH"/>
              </w:rPr>
            </w:pPr>
            <w:r w:rsidRPr="00AE277C">
              <w:rPr>
                <w:sz w:val="18"/>
                <w:szCs w:val="18"/>
                <w:cs/>
                <w:lang w:bidi="th-TH"/>
              </w:rPr>
              <w:t>-</w:t>
            </w:r>
          </w:p>
        </w:tc>
        <w:tc>
          <w:tcPr>
            <w:tcW w:w="84" w:type="pct"/>
            <w:shd w:val="clear" w:color="auto" w:fill="auto"/>
            <w:vAlign w:val="bottom"/>
          </w:tcPr>
          <w:p w14:paraId="5A98E68E" w14:textId="77777777" w:rsidR="008C12CA" w:rsidRPr="004F0992" w:rsidRDefault="008C12CA" w:rsidP="008C12CA">
            <w:pPr>
              <w:spacing w:line="200" w:lineRule="exact"/>
              <w:rPr>
                <w:sz w:val="18"/>
                <w:szCs w:val="18"/>
              </w:rPr>
            </w:pPr>
          </w:p>
        </w:tc>
        <w:tc>
          <w:tcPr>
            <w:tcW w:w="300" w:type="pct"/>
            <w:shd w:val="clear" w:color="auto" w:fill="auto"/>
            <w:vAlign w:val="bottom"/>
          </w:tcPr>
          <w:p w14:paraId="36D1C096" w14:textId="2462B9C9" w:rsidR="008C12CA" w:rsidRPr="004F0992" w:rsidRDefault="00502A1D" w:rsidP="008C12CA">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vAlign w:val="bottom"/>
          </w:tcPr>
          <w:p w14:paraId="27D5FCA8" w14:textId="77777777" w:rsidR="008C12CA" w:rsidRPr="004F0992" w:rsidRDefault="008C12CA" w:rsidP="008C12CA">
            <w:pPr>
              <w:spacing w:line="200" w:lineRule="exact"/>
              <w:rPr>
                <w:sz w:val="18"/>
                <w:szCs w:val="18"/>
              </w:rPr>
            </w:pPr>
          </w:p>
        </w:tc>
        <w:tc>
          <w:tcPr>
            <w:tcW w:w="294" w:type="pct"/>
            <w:shd w:val="clear" w:color="auto" w:fill="auto"/>
            <w:vAlign w:val="bottom"/>
          </w:tcPr>
          <w:p w14:paraId="574A7B6B" w14:textId="6FA01719" w:rsidR="008C12CA" w:rsidRPr="004F0992" w:rsidRDefault="008C12CA" w:rsidP="008C12CA">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vAlign w:val="bottom"/>
          </w:tcPr>
          <w:p w14:paraId="5F6D8F29" w14:textId="77777777" w:rsidR="008C12CA" w:rsidRPr="004F0992" w:rsidRDefault="008C12CA" w:rsidP="008C12CA">
            <w:pPr>
              <w:spacing w:line="200" w:lineRule="exact"/>
              <w:rPr>
                <w:sz w:val="18"/>
                <w:szCs w:val="18"/>
              </w:rPr>
            </w:pPr>
          </w:p>
        </w:tc>
        <w:tc>
          <w:tcPr>
            <w:tcW w:w="332" w:type="pct"/>
            <w:shd w:val="clear" w:color="auto" w:fill="auto"/>
            <w:vAlign w:val="bottom"/>
          </w:tcPr>
          <w:p w14:paraId="091A0931" w14:textId="0BE64B1D" w:rsidR="008C12CA" w:rsidRPr="004F0992" w:rsidRDefault="006941EF" w:rsidP="008C12CA">
            <w:pPr>
              <w:tabs>
                <w:tab w:val="decimal" w:pos="788"/>
              </w:tabs>
              <w:spacing w:line="200" w:lineRule="exact"/>
              <w:ind w:left="-101" w:right="-115"/>
              <w:rPr>
                <w:sz w:val="18"/>
                <w:szCs w:val="18"/>
              </w:rPr>
            </w:pPr>
            <w:r w:rsidRPr="004F0992">
              <w:rPr>
                <w:sz w:val="18"/>
                <w:szCs w:val="18"/>
              </w:rPr>
              <w:t>10,816</w:t>
            </w:r>
          </w:p>
        </w:tc>
        <w:tc>
          <w:tcPr>
            <w:tcW w:w="84" w:type="pct"/>
            <w:shd w:val="clear" w:color="auto" w:fill="auto"/>
            <w:vAlign w:val="bottom"/>
          </w:tcPr>
          <w:p w14:paraId="46DF427D" w14:textId="77777777" w:rsidR="008C12CA" w:rsidRPr="004F0992" w:rsidRDefault="008C12CA" w:rsidP="008C12CA">
            <w:pPr>
              <w:spacing w:line="200" w:lineRule="exact"/>
              <w:rPr>
                <w:sz w:val="18"/>
                <w:szCs w:val="18"/>
              </w:rPr>
            </w:pPr>
          </w:p>
        </w:tc>
        <w:tc>
          <w:tcPr>
            <w:tcW w:w="342" w:type="pct"/>
            <w:shd w:val="clear" w:color="auto" w:fill="auto"/>
            <w:vAlign w:val="bottom"/>
          </w:tcPr>
          <w:p w14:paraId="7E069D42" w14:textId="154524BD" w:rsidR="008C12CA" w:rsidRPr="004F0992" w:rsidRDefault="008C12CA" w:rsidP="008C12CA">
            <w:pPr>
              <w:tabs>
                <w:tab w:val="decimal" w:pos="765"/>
              </w:tabs>
              <w:spacing w:line="200" w:lineRule="exact"/>
              <w:ind w:left="-115" w:right="-108"/>
              <w:rPr>
                <w:sz w:val="18"/>
                <w:szCs w:val="18"/>
              </w:rPr>
            </w:pPr>
            <w:r w:rsidRPr="004F0992">
              <w:rPr>
                <w:sz w:val="18"/>
                <w:szCs w:val="18"/>
              </w:rPr>
              <w:t>17,353</w:t>
            </w:r>
          </w:p>
        </w:tc>
      </w:tr>
      <w:tr w:rsidR="008C12CA" w:rsidRPr="004F0992" w14:paraId="3FA034E7" w14:textId="77777777" w:rsidTr="00E012AE">
        <w:trPr>
          <w:trHeight w:val="144"/>
          <w:tblHeader/>
        </w:trPr>
        <w:tc>
          <w:tcPr>
            <w:tcW w:w="1043" w:type="pct"/>
            <w:shd w:val="clear" w:color="auto" w:fill="auto"/>
            <w:vAlign w:val="bottom"/>
          </w:tcPr>
          <w:p w14:paraId="4EEC9FC1" w14:textId="5BA4859A" w:rsidR="008C12CA" w:rsidRPr="004F0992" w:rsidRDefault="008C12CA" w:rsidP="008C12CA">
            <w:pPr>
              <w:spacing w:line="200" w:lineRule="exact"/>
              <w:rPr>
                <w:b/>
                <w:bCs/>
                <w:sz w:val="18"/>
                <w:szCs w:val="18"/>
              </w:rPr>
            </w:pPr>
            <w:r w:rsidRPr="004F0992">
              <w:rPr>
                <w:sz w:val="18"/>
                <w:szCs w:val="18"/>
              </w:rPr>
              <w:t xml:space="preserve">Reversal of expected credit </w:t>
            </w:r>
            <w:r w:rsidRPr="00AE277C">
              <w:rPr>
                <w:sz w:val="18"/>
                <w:szCs w:val="18"/>
                <w:cs/>
                <w:lang w:bidi="th-TH"/>
              </w:rPr>
              <w:t>(</w:t>
            </w:r>
            <w:r w:rsidRPr="004F0992">
              <w:rPr>
                <w:sz w:val="18"/>
                <w:szCs w:val="18"/>
              </w:rPr>
              <w:t>loss</w:t>
            </w:r>
            <w:r w:rsidRPr="00AE277C">
              <w:rPr>
                <w:sz w:val="18"/>
                <w:szCs w:val="18"/>
                <w:cs/>
                <w:lang w:bidi="th-TH"/>
              </w:rPr>
              <w:t xml:space="preserve">) </w:t>
            </w:r>
          </w:p>
        </w:tc>
        <w:tc>
          <w:tcPr>
            <w:tcW w:w="322" w:type="pct"/>
            <w:shd w:val="clear" w:color="auto" w:fill="auto"/>
            <w:vAlign w:val="bottom"/>
          </w:tcPr>
          <w:p w14:paraId="66B97DA3" w14:textId="3AF7FEAB" w:rsidR="008C12CA" w:rsidRPr="004F0992" w:rsidRDefault="00315F62" w:rsidP="008C12CA">
            <w:pPr>
              <w:tabs>
                <w:tab w:val="decimal" w:pos="734"/>
              </w:tabs>
              <w:spacing w:line="200" w:lineRule="exact"/>
              <w:ind w:left="-108" w:right="-108"/>
              <w:rPr>
                <w:sz w:val="18"/>
                <w:szCs w:val="18"/>
              </w:rPr>
            </w:pPr>
            <w:r w:rsidRPr="00AE277C">
              <w:rPr>
                <w:sz w:val="18"/>
                <w:szCs w:val="18"/>
                <w:cs/>
                <w:lang w:bidi="th-TH"/>
              </w:rPr>
              <w:t>(</w:t>
            </w:r>
            <w:r w:rsidRPr="004F0992">
              <w:rPr>
                <w:sz w:val="18"/>
                <w:szCs w:val="18"/>
              </w:rPr>
              <w:t>278,908</w:t>
            </w:r>
            <w:r w:rsidRPr="00AE277C">
              <w:rPr>
                <w:sz w:val="18"/>
                <w:szCs w:val="18"/>
                <w:cs/>
                <w:lang w:bidi="th-TH"/>
              </w:rPr>
              <w:t>)</w:t>
            </w:r>
          </w:p>
        </w:tc>
        <w:tc>
          <w:tcPr>
            <w:tcW w:w="85" w:type="pct"/>
            <w:shd w:val="clear" w:color="auto" w:fill="auto"/>
          </w:tcPr>
          <w:p w14:paraId="7515BDD6" w14:textId="77777777" w:rsidR="008C12CA" w:rsidRPr="004F0992" w:rsidRDefault="008C12CA" w:rsidP="008C12CA">
            <w:pPr>
              <w:spacing w:line="200" w:lineRule="exact"/>
              <w:rPr>
                <w:sz w:val="18"/>
                <w:szCs w:val="18"/>
              </w:rPr>
            </w:pPr>
          </w:p>
        </w:tc>
        <w:tc>
          <w:tcPr>
            <w:tcW w:w="321" w:type="pct"/>
            <w:shd w:val="clear" w:color="auto" w:fill="auto"/>
            <w:vAlign w:val="bottom"/>
          </w:tcPr>
          <w:p w14:paraId="5E20C2F6" w14:textId="28312257" w:rsidR="008C12CA" w:rsidRPr="004F0992" w:rsidRDefault="00F879A2" w:rsidP="008C12CA">
            <w:pPr>
              <w:tabs>
                <w:tab w:val="decimal" w:pos="733"/>
              </w:tabs>
              <w:spacing w:line="200" w:lineRule="exact"/>
              <w:ind w:left="-115" w:right="-115"/>
              <w:rPr>
                <w:sz w:val="18"/>
                <w:szCs w:val="18"/>
              </w:rPr>
            </w:pPr>
            <w:r w:rsidRPr="00AE277C">
              <w:rPr>
                <w:sz w:val="18"/>
                <w:szCs w:val="18"/>
                <w:cs/>
                <w:lang w:bidi="th-TH"/>
              </w:rPr>
              <w:t>(</w:t>
            </w:r>
            <w:r w:rsidRPr="004F0992">
              <w:rPr>
                <w:sz w:val="18"/>
                <w:szCs w:val="18"/>
              </w:rPr>
              <w:t>104,382</w:t>
            </w:r>
            <w:r w:rsidRPr="00AE277C">
              <w:rPr>
                <w:sz w:val="18"/>
                <w:szCs w:val="18"/>
                <w:cs/>
                <w:lang w:bidi="th-TH"/>
              </w:rPr>
              <w:t>)</w:t>
            </w:r>
          </w:p>
        </w:tc>
        <w:tc>
          <w:tcPr>
            <w:tcW w:w="84" w:type="pct"/>
            <w:shd w:val="clear" w:color="auto" w:fill="auto"/>
          </w:tcPr>
          <w:p w14:paraId="29E439E6" w14:textId="77777777" w:rsidR="008C12CA" w:rsidRPr="004F0992" w:rsidRDefault="008C12CA" w:rsidP="008C12CA">
            <w:pPr>
              <w:spacing w:line="200" w:lineRule="exact"/>
              <w:rPr>
                <w:sz w:val="18"/>
                <w:szCs w:val="18"/>
              </w:rPr>
            </w:pPr>
          </w:p>
        </w:tc>
        <w:tc>
          <w:tcPr>
            <w:tcW w:w="332" w:type="pct"/>
            <w:shd w:val="clear" w:color="auto" w:fill="auto"/>
            <w:vAlign w:val="bottom"/>
          </w:tcPr>
          <w:p w14:paraId="338E00ED" w14:textId="04037EA9" w:rsidR="008C12CA" w:rsidRPr="004F0992" w:rsidRDefault="008C12CA" w:rsidP="008C12CA">
            <w:pPr>
              <w:tabs>
                <w:tab w:val="decimal" w:pos="743"/>
              </w:tabs>
              <w:spacing w:line="200" w:lineRule="exact"/>
              <w:ind w:left="-129" w:right="-86"/>
              <w:rPr>
                <w:sz w:val="18"/>
                <w:szCs w:val="18"/>
              </w:rPr>
            </w:pPr>
          </w:p>
        </w:tc>
        <w:tc>
          <w:tcPr>
            <w:tcW w:w="85" w:type="pct"/>
            <w:shd w:val="clear" w:color="auto" w:fill="auto"/>
          </w:tcPr>
          <w:p w14:paraId="69C64BCD" w14:textId="53293C99" w:rsidR="008C12CA" w:rsidRPr="004F0992" w:rsidRDefault="002F6E60" w:rsidP="008C12CA">
            <w:pPr>
              <w:spacing w:line="200" w:lineRule="exact"/>
              <w:rPr>
                <w:sz w:val="18"/>
                <w:szCs w:val="18"/>
              </w:rPr>
            </w:pPr>
            <w:r w:rsidRPr="00AE277C">
              <w:rPr>
                <w:sz w:val="18"/>
                <w:szCs w:val="18"/>
                <w:cs/>
                <w:lang w:bidi="th-TH"/>
              </w:rPr>
              <w:t>-</w:t>
            </w:r>
          </w:p>
        </w:tc>
        <w:tc>
          <w:tcPr>
            <w:tcW w:w="313" w:type="pct"/>
            <w:shd w:val="clear" w:color="auto" w:fill="auto"/>
            <w:vAlign w:val="bottom"/>
          </w:tcPr>
          <w:p w14:paraId="7756F127" w14:textId="6B67F1EB" w:rsidR="008C12CA" w:rsidRPr="004F0992" w:rsidRDefault="008C12CA" w:rsidP="008C12CA">
            <w:pPr>
              <w:tabs>
                <w:tab w:val="decimal" w:pos="675"/>
              </w:tabs>
              <w:spacing w:line="200" w:lineRule="exact"/>
              <w:ind w:left="-115" w:right="-115"/>
              <w:rPr>
                <w:sz w:val="18"/>
                <w:szCs w:val="18"/>
              </w:rPr>
            </w:pPr>
            <w:r w:rsidRPr="00AE277C">
              <w:rPr>
                <w:sz w:val="18"/>
                <w:szCs w:val="18"/>
                <w:cs/>
                <w:lang w:bidi="th-TH"/>
              </w:rPr>
              <w:t>-</w:t>
            </w:r>
          </w:p>
        </w:tc>
        <w:tc>
          <w:tcPr>
            <w:tcW w:w="84" w:type="pct"/>
            <w:shd w:val="clear" w:color="auto" w:fill="auto"/>
          </w:tcPr>
          <w:p w14:paraId="5D6E64C5" w14:textId="77777777" w:rsidR="008C12CA" w:rsidRPr="004F0992" w:rsidRDefault="008C12CA" w:rsidP="008C12CA">
            <w:pPr>
              <w:spacing w:line="200" w:lineRule="exact"/>
              <w:rPr>
                <w:sz w:val="18"/>
                <w:szCs w:val="18"/>
              </w:rPr>
            </w:pPr>
          </w:p>
        </w:tc>
        <w:tc>
          <w:tcPr>
            <w:tcW w:w="310" w:type="pct"/>
            <w:shd w:val="clear" w:color="auto" w:fill="auto"/>
            <w:vAlign w:val="bottom"/>
          </w:tcPr>
          <w:p w14:paraId="6F1CC04A" w14:textId="3D3EB4E5" w:rsidR="008C12CA" w:rsidRPr="004F0992" w:rsidRDefault="00C3596E" w:rsidP="008C12CA">
            <w:pPr>
              <w:tabs>
                <w:tab w:val="decimal" w:pos="703"/>
              </w:tabs>
              <w:spacing w:line="200" w:lineRule="exact"/>
              <w:ind w:left="-101" w:right="-115"/>
              <w:rPr>
                <w:sz w:val="18"/>
                <w:szCs w:val="18"/>
                <w:lang w:val="en-US" w:bidi="th-TH"/>
              </w:rPr>
            </w:pPr>
            <w:r w:rsidRPr="00AE277C">
              <w:rPr>
                <w:sz w:val="18"/>
                <w:szCs w:val="18"/>
                <w:cs/>
                <w:lang w:val="en-US" w:bidi="th-TH"/>
              </w:rPr>
              <w:t>(</w:t>
            </w:r>
            <w:r w:rsidRPr="004F0992">
              <w:rPr>
                <w:sz w:val="18"/>
                <w:szCs w:val="18"/>
                <w:cs/>
                <w:lang w:val="en-US" w:bidi="th-TH"/>
              </w:rPr>
              <w:t>14</w:t>
            </w:r>
            <w:r w:rsidRPr="004F0992">
              <w:rPr>
                <w:sz w:val="18"/>
                <w:szCs w:val="18"/>
                <w:lang w:val="en-US" w:bidi="th-TH"/>
              </w:rPr>
              <w:t>,</w:t>
            </w:r>
            <w:r w:rsidRPr="004F0992">
              <w:rPr>
                <w:sz w:val="18"/>
                <w:szCs w:val="18"/>
                <w:cs/>
                <w:lang w:val="en-US" w:bidi="th-TH"/>
              </w:rPr>
              <w:t>669</w:t>
            </w:r>
            <w:r w:rsidRPr="00AE277C">
              <w:rPr>
                <w:sz w:val="18"/>
                <w:szCs w:val="18"/>
                <w:cs/>
                <w:lang w:val="en-US" w:bidi="th-TH"/>
              </w:rPr>
              <w:t>)</w:t>
            </w:r>
          </w:p>
        </w:tc>
        <w:tc>
          <w:tcPr>
            <w:tcW w:w="84" w:type="pct"/>
            <w:shd w:val="clear" w:color="auto" w:fill="auto"/>
          </w:tcPr>
          <w:p w14:paraId="3D09D836" w14:textId="77777777" w:rsidR="008C12CA" w:rsidRPr="004F0992" w:rsidRDefault="008C12CA" w:rsidP="008C12CA">
            <w:pPr>
              <w:spacing w:line="200" w:lineRule="exact"/>
              <w:rPr>
                <w:sz w:val="18"/>
                <w:szCs w:val="18"/>
              </w:rPr>
            </w:pPr>
          </w:p>
        </w:tc>
        <w:tc>
          <w:tcPr>
            <w:tcW w:w="333" w:type="pct"/>
            <w:shd w:val="clear" w:color="auto" w:fill="auto"/>
            <w:vAlign w:val="bottom"/>
          </w:tcPr>
          <w:p w14:paraId="3DB856E0" w14:textId="3B653E7B" w:rsidR="008C12CA" w:rsidRPr="004F0992" w:rsidRDefault="008C12CA" w:rsidP="008C12CA">
            <w:pPr>
              <w:tabs>
                <w:tab w:val="decimal" w:pos="735"/>
              </w:tabs>
              <w:spacing w:line="200" w:lineRule="exact"/>
              <w:ind w:left="-95" w:right="-115"/>
              <w:rPr>
                <w:sz w:val="18"/>
                <w:szCs w:val="18"/>
                <w:lang w:bidi="th-TH"/>
              </w:rPr>
            </w:pPr>
            <w:r w:rsidRPr="004F0992">
              <w:rPr>
                <w:sz w:val="18"/>
                <w:szCs w:val="18"/>
              </w:rPr>
              <w:t>47</w:t>
            </w:r>
          </w:p>
        </w:tc>
        <w:tc>
          <w:tcPr>
            <w:tcW w:w="84" w:type="pct"/>
            <w:shd w:val="clear" w:color="auto" w:fill="auto"/>
          </w:tcPr>
          <w:p w14:paraId="63E99F3F" w14:textId="77777777" w:rsidR="008C12CA" w:rsidRPr="004F0992" w:rsidRDefault="008C12CA" w:rsidP="008C12CA">
            <w:pPr>
              <w:spacing w:line="200" w:lineRule="exact"/>
              <w:rPr>
                <w:sz w:val="18"/>
                <w:szCs w:val="18"/>
              </w:rPr>
            </w:pPr>
          </w:p>
        </w:tc>
        <w:tc>
          <w:tcPr>
            <w:tcW w:w="300" w:type="pct"/>
            <w:shd w:val="clear" w:color="auto" w:fill="auto"/>
            <w:vAlign w:val="bottom"/>
          </w:tcPr>
          <w:p w14:paraId="148F25DB" w14:textId="1F973D8E" w:rsidR="008C12CA" w:rsidRPr="004F0992" w:rsidRDefault="00C3596E" w:rsidP="008C12CA">
            <w:pPr>
              <w:tabs>
                <w:tab w:val="decimal" w:pos="600"/>
              </w:tabs>
              <w:spacing w:line="200" w:lineRule="exact"/>
              <w:ind w:left="-101" w:right="-115"/>
              <w:rPr>
                <w:sz w:val="18"/>
                <w:szCs w:val="18"/>
              </w:rPr>
            </w:pPr>
            <w:r w:rsidRPr="00AE277C">
              <w:rPr>
                <w:sz w:val="18"/>
                <w:szCs w:val="18"/>
                <w:cs/>
                <w:lang w:bidi="th-TH"/>
              </w:rPr>
              <w:t>-</w:t>
            </w:r>
          </w:p>
        </w:tc>
        <w:tc>
          <w:tcPr>
            <w:tcW w:w="84" w:type="pct"/>
            <w:shd w:val="clear" w:color="auto" w:fill="auto"/>
          </w:tcPr>
          <w:p w14:paraId="52AC0099" w14:textId="77777777" w:rsidR="008C12CA" w:rsidRPr="004F0992" w:rsidRDefault="008C12CA" w:rsidP="008C12CA">
            <w:pPr>
              <w:spacing w:line="200" w:lineRule="exact"/>
              <w:rPr>
                <w:sz w:val="18"/>
                <w:szCs w:val="18"/>
              </w:rPr>
            </w:pPr>
          </w:p>
        </w:tc>
        <w:tc>
          <w:tcPr>
            <w:tcW w:w="294" w:type="pct"/>
            <w:shd w:val="clear" w:color="auto" w:fill="auto"/>
            <w:vAlign w:val="bottom"/>
          </w:tcPr>
          <w:p w14:paraId="2B9FD6B5" w14:textId="6BA2FDA9" w:rsidR="008C12CA" w:rsidRPr="004F0992" w:rsidRDefault="008C12CA" w:rsidP="008C12CA">
            <w:pPr>
              <w:tabs>
                <w:tab w:val="decimal" w:pos="668"/>
              </w:tabs>
              <w:spacing w:line="200" w:lineRule="exact"/>
              <w:ind w:left="-101" w:right="-115"/>
              <w:rPr>
                <w:sz w:val="18"/>
                <w:szCs w:val="18"/>
              </w:rPr>
            </w:pPr>
            <w:r w:rsidRPr="00AE277C">
              <w:rPr>
                <w:sz w:val="18"/>
                <w:szCs w:val="18"/>
                <w:cs/>
                <w:lang w:bidi="th-TH"/>
              </w:rPr>
              <w:t>-</w:t>
            </w:r>
          </w:p>
        </w:tc>
        <w:tc>
          <w:tcPr>
            <w:tcW w:w="84" w:type="pct"/>
            <w:shd w:val="clear" w:color="auto" w:fill="auto"/>
          </w:tcPr>
          <w:p w14:paraId="2DFCB186" w14:textId="77777777" w:rsidR="008C12CA" w:rsidRPr="004F0992" w:rsidRDefault="008C12CA" w:rsidP="008C12CA">
            <w:pPr>
              <w:spacing w:line="200" w:lineRule="exact"/>
              <w:rPr>
                <w:sz w:val="18"/>
                <w:szCs w:val="18"/>
              </w:rPr>
            </w:pPr>
          </w:p>
        </w:tc>
        <w:tc>
          <w:tcPr>
            <w:tcW w:w="332" w:type="pct"/>
            <w:shd w:val="clear" w:color="auto" w:fill="auto"/>
            <w:vAlign w:val="bottom"/>
          </w:tcPr>
          <w:p w14:paraId="52333E5D" w14:textId="7720EF18" w:rsidR="008C12CA" w:rsidRPr="004F0992" w:rsidRDefault="00C700ED" w:rsidP="008C12CA">
            <w:pPr>
              <w:tabs>
                <w:tab w:val="decimal" w:pos="788"/>
              </w:tabs>
              <w:spacing w:line="200" w:lineRule="exact"/>
              <w:ind w:left="-101" w:right="-115"/>
              <w:rPr>
                <w:sz w:val="18"/>
                <w:szCs w:val="18"/>
              </w:rPr>
            </w:pPr>
            <w:r w:rsidRPr="00AE277C">
              <w:rPr>
                <w:sz w:val="18"/>
                <w:szCs w:val="18"/>
                <w:cs/>
                <w:lang w:bidi="th-TH"/>
              </w:rPr>
              <w:t>(</w:t>
            </w:r>
            <w:r w:rsidRPr="004F0992">
              <w:rPr>
                <w:sz w:val="18"/>
                <w:szCs w:val="18"/>
              </w:rPr>
              <w:t>293,577</w:t>
            </w:r>
            <w:r w:rsidRPr="00AE277C">
              <w:rPr>
                <w:sz w:val="18"/>
                <w:szCs w:val="18"/>
                <w:cs/>
                <w:lang w:bidi="th-TH"/>
              </w:rPr>
              <w:t>)</w:t>
            </w:r>
          </w:p>
        </w:tc>
        <w:tc>
          <w:tcPr>
            <w:tcW w:w="84" w:type="pct"/>
            <w:shd w:val="clear" w:color="auto" w:fill="auto"/>
          </w:tcPr>
          <w:p w14:paraId="12EC6A14" w14:textId="77777777" w:rsidR="008C12CA" w:rsidRPr="004F0992" w:rsidRDefault="008C12CA" w:rsidP="008C12CA">
            <w:pPr>
              <w:spacing w:line="200" w:lineRule="exact"/>
              <w:rPr>
                <w:sz w:val="18"/>
                <w:szCs w:val="18"/>
              </w:rPr>
            </w:pPr>
          </w:p>
        </w:tc>
        <w:tc>
          <w:tcPr>
            <w:tcW w:w="342" w:type="pct"/>
            <w:shd w:val="clear" w:color="auto" w:fill="auto"/>
            <w:vAlign w:val="bottom"/>
          </w:tcPr>
          <w:p w14:paraId="12AE3126" w14:textId="59A21B04" w:rsidR="008C12CA" w:rsidRPr="004F0992" w:rsidRDefault="00F879A2" w:rsidP="008C12CA">
            <w:pPr>
              <w:tabs>
                <w:tab w:val="decimal" w:pos="765"/>
              </w:tabs>
              <w:spacing w:line="200" w:lineRule="exact"/>
              <w:ind w:left="-115" w:right="-108"/>
              <w:rPr>
                <w:sz w:val="18"/>
                <w:szCs w:val="18"/>
              </w:rPr>
            </w:pPr>
            <w:r w:rsidRPr="00AE277C">
              <w:rPr>
                <w:sz w:val="18"/>
                <w:szCs w:val="18"/>
                <w:cs/>
                <w:lang w:bidi="th-TH"/>
              </w:rPr>
              <w:t>(</w:t>
            </w:r>
            <w:r w:rsidRPr="004F0992">
              <w:rPr>
                <w:sz w:val="18"/>
                <w:szCs w:val="18"/>
              </w:rPr>
              <w:t>104,335</w:t>
            </w:r>
            <w:r w:rsidRPr="00AE277C">
              <w:rPr>
                <w:sz w:val="18"/>
                <w:szCs w:val="18"/>
                <w:cs/>
                <w:lang w:bidi="th-TH"/>
              </w:rPr>
              <w:t>)</w:t>
            </w:r>
          </w:p>
        </w:tc>
      </w:tr>
    </w:tbl>
    <w:p w14:paraId="79F81359" w14:textId="77777777" w:rsidR="00BC323A" w:rsidRPr="004F0992" w:rsidRDefault="00BC323A">
      <w:pPr>
        <w:rPr>
          <w:sz w:val="20"/>
          <w:szCs w:val="18"/>
        </w:rPr>
      </w:pPr>
    </w:p>
    <w:tbl>
      <w:tblPr>
        <w:tblStyle w:val="TableGrid"/>
        <w:tblW w:w="4981" w:type="pct"/>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75"/>
        <w:gridCol w:w="987"/>
        <w:gridCol w:w="271"/>
        <w:gridCol w:w="1030"/>
        <w:gridCol w:w="236"/>
        <w:gridCol w:w="998"/>
        <w:gridCol w:w="236"/>
        <w:gridCol w:w="897"/>
        <w:gridCol w:w="236"/>
        <w:gridCol w:w="877"/>
        <w:gridCol w:w="236"/>
        <w:gridCol w:w="926"/>
        <w:gridCol w:w="236"/>
        <w:gridCol w:w="932"/>
        <w:gridCol w:w="236"/>
        <w:gridCol w:w="885"/>
        <w:gridCol w:w="236"/>
        <w:gridCol w:w="973"/>
        <w:gridCol w:w="240"/>
        <w:gridCol w:w="938"/>
      </w:tblGrid>
      <w:tr w:rsidR="00F704B5" w:rsidRPr="004F0992" w14:paraId="7600D349" w14:textId="77777777" w:rsidTr="00CC6155">
        <w:trPr>
          <w:trHeight w:val="144"/>
          <w:tblHeader/>
        </w:trPr>
        <w:tc>
          <w:tcPr>
            <w:tcW w:w="993" w:type="pct"/>
            <w:shd w:val="clear" w:color="auto" w:fill="auto"/>
          </w:tcPr>
          <w:p w14:paraId="74240D10" w14:textId="77777777" w:rsidR="00F704B5" w:rsidRPr="004F0992" w:rsidRDefault="00F704B5" w:rsidP="00B80671">
            <w:pPr>
              <w:spacing w:line="240" w:lineRule="auto"/>
              <w:rPr>
                <w:b/>
                <w:bCs/>
                <w:sz w:val="18"/>
                <w:szCs w:val="18"/>
                <w:rtl/>
                <w:cs/>
              </w:rPr>
            </w:pPr>
          </w:p>
        </w:tc>
        <w:tc>
          <w:tcPr>
            <w:tcW w:w="4007" w:type="pct"/>
            <w:gridSpan w:val="19"/>
            <w:shd w:val="clear" w:color="auto" w:fill="auto"/>
            <w:vAlign w:val="bottom"/>
          </w:tcPr>
          <w:p w14:paraId="2FBCB88D" w14:textId="74E913F2" w:rsidR="00F704B5" w:rsidRPr="004F0992" w:rsidRDefault="00F704B5" w:rsidP="00F704B5">
            <w:pPr>
              <w:tabs>
                <w:tab w:val="decimal" w:pos="710"/>
              </w:tabs>
              <w:spacing w:line="240" w:lineRule="auto"/>
              <w:ind w:left="-108" w:right="-108"/>
              <w:jc w:val="center"/>
              <w:rPr>
                <w:b/>
                <w:bCs/>
                <w:sz w:val="18"/>
                <w:szCs w:val="18"/>
              </w:rPr>
            </w:pPr>
            <w:r w:rsidRPr="004F0992">
              <w:rPr>
                <w:b/>
                <w:bCs/>
                <w:sz w:val="18"/>
                <w:szCs w:val="18"/>
              </w:rPr>
              <w:t>Consolidated financial statements</w:t>
            </w:r>
          </w:p>
        </w:tc>
      </w:tr>
      <w:tr w:rsidR="00F704B5" w:rsidRPr="004F0992" w14:paraId="707C46CB" w14:textId="77777777" w:rsidTr="00CC6155">
        <w:trPr>
          <w:trHeight w:val="144"/>
          <w:tblHeader/>
        </w:trPr>
        <w:tc>
          <w:tcPr>
            <w:tcW w:w="993" w:type="pct"/>
            <w:shd w:val="clear" w:color="auto" w:fill="auto"/>
          </w:tcPr>
          <w:p w14:paraId="4CAC72EA" w14:textId="77777777" w:rsidR="00F704B5" w:rsidRPr="004F0992" w:rsidRDefault="00F704B5" w:rsidP="00B80671">
            <w:pPr>
              <w:spacing w:line="240" w:lineRule="auto"/>
              <w:rPr>
                <w:b/>
                <w:bCs/>
                <w:sz w:val="18"/>
                <w:szCs w:val="18"/>
                <w:rtl/>
                <w:cs/>
              </w:rPr>
            </w:pPr>
          </w:p>
        </w:tc>
        <w:tc>
          <w:tcPr>
            <w:tcW w:w="790" w:type="pct"/>
            <w:gridSpan w:val="3"/>
            <w:shd w:val="clear" w:color="auto" w:fill="auto"/>
            <w:vAlign w:val="bottom"/>
          </w:tcPr>
          <w:p w14:paraId="481015CF" w14:textId="409A5D4D" w:rsidR="00F704B5" w:rsidRPr="004F0992" w:rsidRDefault="00F704B5" w:rsidP="00F704B5">
            <w:pPr>
              <w:autoSpaceDE w:val="0"/>
              <w:autoSpaceDN w:val="0"/>
              <w:adjustRightInd w:val="0"/>
              <w:spacing w:line="240" w:lineRule="auto"/>
              <w:jc w:val="center"/>
              <w:rPr>
                <w:sz w:val="18"/>
                <w:szCs w:val="18"/>
              </w:rPr>
            </w:pPr>
            <w:r w:rsidRPr="004F0992">
              <w:rPr>
                <w:sz w:val="18"/>
                <w:szCs w:val="18"/>
              </w:rPr>
              <w:t>Lending business</w:t>
            </w:r>
          </w:p>
        </w:tc>
        <w:tc>
          <w:tcPr>
            <w:tcW w:w="81" w:type="pct"/>
            <w:shd w:val="clear" w:color="auto" w:fill="auto"/>
          </w:tcPr>
          <w:p w14:paraId="2C2192B2" w14:textId="77777777" w:rsidR="00F704B5" w:rsidRPr="004F0992" w:rsidRDefault="00F704B5" w:rsidP="00B80671">
            <w:pPr>
              <w:tabs>
                <w:tab w:val="decimal" w:pos="496"/>
              </w:tabs>
              <w:spacing w:line="240" w:lineRule="auto"/>
              <w:rPr>
                <w:b/>
                <w:bCs/>
                <w:sz w:val="18"/>
                <w:szCs w:val="18"/>
              </w:rPr>
            </w:pPr>
          </w:p>
        </w:tc>
        <w:tc>
          <w:tcPr>
            <w:tcW w:w="736" w:type="pct"/>
            <w:gridSpan w:val="3"/>
            <w:shd w:val="clear" w:color="auto" w:fill="auto"/>
            <w:vAlign w:val="bottom"/>
          </w:tcPr>
          <w:p w14:paraId="14548E4A" w14:textId="6FCF5A99" w:rsidR="00F704B5" w:rsidRPr="004F0992" w:rsidRDefault="00E96797" w:rsidP="00F704B5">
            <w:pPr>
              <w:tabs>
                <w:tab w:val="decimal" w:pos="639"/>
              </w:tabs>
              <w:autoSpaceDE w:val="0"/>
              <w:autoSpaceDN w:val="0"/>
              <w:adjustRightInd w:val="0"/>
              <w:spacing w:line="240" w:lineRule="auto"/>
              <w:jc w:val="center"/>
              <w:rPr>
                <w:sz w:val="18"/>
                <w:szCs w:val="18"/>
              </w:rPr>
            </w:pPr>
            <w:r w:rsidRPr="004F0992">
              <w:rPr>
                <w:sz w:val="18"/>
                <w:szCs w:val="18"/>
              </w:rPr>
              <w:t>Insurance broker</w:t>
            </w:r>
          </w:p>
        </w:tc>
        <w:tc>
          <w:tcPr>
            <w:tcW w:w="81" w:type="pct"/>
            <w:shd w:val="clear" w:color="auto" w:fill="auto"/>
          </w:tcPr>
          <w:p w14:paraId="0AE357BF" w14:textId="77777777" w:rsidR="00F704B5" w:rsidRPr="004F0992" w:rsidRDefault="00F704B5" w:rsidP="00B80671">
            <w:pPr>
              <w:tabs>
                <w:tab w:val="decimal" w:pos="496"/>
              </w:tabs>
              <w:spacing w:line="240" w:lineRule="auto"/>
              <w:rPr>
                <w:b/>
                <w:bCs/>
                <w:sz w:val="18"/>
                <w:szCs w:val="18"/>
              </w:rPr>
            </w:pPr>
          </w:p>
        </w:tc>
        <w:tc>
          <w:tcPr>
            <w:tcW w:w="704" w:type="pct"/>
            <w:gridSpan w:val="3"/>
            <w:shd w:val="clear" w:color="auto" w:fill="auto"/>
            <w:vAlign w:val="bottom"/>
          </w:tcPr>
          <w:p w14:paraId="7071F614" w14:textId="0D35F129" w:rsidR="00F704B5" w:rsidRPr="004F0992" w:rsidRDefault="00E96797" w:rsidP="00F704B5">
            <w:pPr>
              <w:tabs>
                <w:tab w:val="decimal" w:pos="716"/>
              </w:tabs>
              <w:autoSpaceDE w:val="0"/>
              <w:autoSpaceDN w:val="0"/>
              <w:adjustRightInd w:val="0"/>
              <w:spacing w:line="240" w:lineRule="auto"/>
              <w:jc w:val="center"/>
              <w:rPr>
                <w:sz w:val="18"/>
                <w:szCs w:val="18"/>
              </w:rPr>
            </w:pPr>
            <w:r w:rsidRPr="004F0992">
              <w:rPr>
                <w:sz w:val="18"/>
                <w:szCs w:val="18"/>
              </w:rPr>
              <w:t>Hire</w:t>
            </w:r>
            <w:r w:rsidRPr="00AE277C">
              <w:rPr>
                <w:sz w:val="18"/>
                <w:szCs w:val="18"/>
                <w:cs/>
                <w:lang w:bidi="th-TH"/>
              </w:rPr>
              <w:t xml:space="preserve"> </w:t>
            </w:r>
            <w:r w:rsidRPr="004F0992">
              <w:rPr>
                <w:sz w:val="18"/>
                <w:szCs w:val="18"/>
              </w:rPr>
              <w:t>purchase</w:t>
            </w:r>
          </w:p>
        </w:tc>
        <w:tc>
          <w:tcPr>
            <w:tcW w:w="81" w:type="pct"/>
            <w:shd w:val="clear" w:color="auto" w:fill="auto"/>
          </w:tcPr>
          <w:p w14:paraId="5EFA3E5F" w14:textId="77777777" w:rsidR="00F704B5" w:rsidRPr="004F0992" w:rsidRDefault="00F704B5" w:rsidP="00B80671">
            <w:pPr>
              <w:tabs>
                <w:tab w:val="decimal" w:pos="496"/>
              </w:tabs>
              <w:spacing w:line="240" w:lineRule="auto"/>
              <w:rPr>
                <w:b/>
                <w:bCs/>
                <w:sz w:val="18"/>
                <w:szCs w:val="18"/>
              </w:rPr>
            </w:pPr>
          </w:p>
        </w:tc>
        <w:tc>
          <w:tcPr>
            <w:tcW w:w="709" w:type="pct"/>
            <w:gridSpan w:val="3"/>
            <w:shd w:val="clear" w:color="auto" w:fill="auto"/>
          </w:tcPr>
          <w:p w14:paraId="1B48CACC" w14:textId="4C5E25AC" w:rsidR="00F704B5" w:rsidRPr="004F0992" w:rsidRDefault="00E96797" w:rsidP="00E96797">
            <w:pPr>
              <w:spacing w:line="240" w:lineRule="auto"/>
              <w:ind w:left="-95" w:right="-120"/>
              <w:jc w:val="center"/>
              <w:rPr>
                <w:sz w:val="18"/>
                <w:szCs w:val="18"/>
              </w:rPr>
            </w:pPr>
            <w:r w:rsidRPr="004F0992">
              <w:rPr>
                <w:sz w:val="18"/>
                <w:szCs w:val="18"/>
              </w:rPr>
              <w:t>Elimination</w:t>
            </w:r>
          </w:p>
        </w:tc>
        <w:tc>
          <w:tcPr>
            <w:tcW w:w="81" w:type="pct"/>
            <w:shd w:val="clear" w:color="auto" w:fill="auto"/>
          </w:tcPr>
          <w:p w14:paraId="5298C388" w14:textId="77777777" w:rsidR="00F704B5" w:rsidRPr="004F0992" w:rsidRDefault="00F704B5" w:rsidP="00E96797">
            <w:pPr>
              <w:tabs>
                <w:tab w:val="decimal" w:pos="496"/>
              </w:tabs>
              <w:spacing w:line="240" w:lineRule="auto"/>
              <w:jc w:val="center"/>
              <w:rPr>
                <w:sz w:val="18"/>
                <w:szCs w:val="18"/>
              </w:rPr>
            </w:pPr>
          </w:p>
        </w:tc>
        <w:tc>
          <w:tcPr>
            <w:tcW w:w="742" w:type="pct"/>
            <w:gridSpan w:val="3"/>
            <w:shd w:val="clear" w:color="auto" w:fill="auto"/>
            <w:vAlign w:val="bottom"/>
          </w:tcPr>
          <w:p w14:paraId="2CE88D2A" w14:textId="77A7E004" w:rsidR="00F704B5" w:rsidRPr="004F0992" w:rsidRDefault="00E96797" w:rsidP="00E96797">
            <w:pPr>
              <w:spacing w:line="240" w:lineRule="auto"/>
              <w:ind w:left="-95" w:right="-120"/>
              <w:jc w:val="center"/>
              <w:rPr>
                <w:sz w:val="18"/>
                <w:szCs w:val="18"/>
              </w:rPr>
            </w:pPr>
            <w:r w:rsidRPr="004F0992">
              <w:rPr>
                <w:sz w:val="18"/>
                <w:szCs w:val="18"/>
              </w:rPr>
              <w:t>Total</w:t>
            </w:r>
          </w:p>
        </w:tc>
      </w:tr>
      <w:tr w:rsidR="00BC323A" w:rsidRPr="004F0992" w14:paraId="5A30AF06" w14:textId="77777777" w:rsidTr="00CC6155">
        <w:trPr>
          <w:trHeight w:val="144"/>
          <w:tblHeader/>
        </w:trPr>
        <w:tc>
          <w:tcPr>
            <w:tcW w:w="993" w:type="pct"/>
            <w:shd w:val="clear" w:color="auto" w:fill="auto"/>
          </w:tcPr>
          <w:p w14:paraId="56F275A6" w14:textId="77777777" w:rsidR="00BC323A" w:rsidRPr="004F0992" w:rsidRDefault="00BC323A" w:rsidP="00BC323A">
            <w:pPr>
              <w:spacing w:line="240" w:lineRule="auto"/>
              <w:rPr>
                <w:b/>
                <w:bCs/>
                <w:sz w:val="18"/>
                <w:szCs w:val="18"/>
                <w:rtl/>
                <w:cs/>
              </w:rPr>
            </w:pPr>
          </w:p>
        </w:tc>
        <w:tc>
          <w:tcPr>
            <w:tcW w:w="341" w:type="pct"/>
            <w:shd w:val="clear" w:color="auto" w:fill="auto"/>
            <w:vAlign w:val="bottom"/>
          </w:tcPr>
          <w:p w14:paraId="2A0110CB" w14:textId="0C9457BA" w:rsidR="00BC323A" w:rsidRPr="004F0992" w:rsidRDefault="00BC323A" w:rsidP="00BC323A">
            <w:pPr>
              <w:spacing w:line="240" w:lineRule="auto"/>
              <w:ind w:left="-95" w:right="-120"/>
              <w:jc w:val="center"/>
              <w:rPr>
                <w:sz w:val="18"/>
                <w:szCs w:val="18"/>
              </w:rPr>
            </w:pPr>
            <w:r w:rsidRPr="004F0992">
              <w:rPr>
                <w:sz w:val="18"/>
                <w:szCs w:val="18"/>
              </w:rPr>
              <w:t>30</w:t>
            </w:r>
          </w:p>
          <w:p w14:paraId="31F6402E" w14:textId="226251CB" w:rsidR="00BC323A" w:rsidRPr="004F0992" w:rsidRDefault="00BC323A" w:rsidP="00BC323A">
            <w:pPr>
              <w:spacing w:line="240" w:lineRule="auto"/>
              <w:ind w:left="-95" w:right="-120"/>
              <w:jc w:val="center"/>
              <w:rPr>
                <w:sz w:val="18"/>
                <w:szCs w:val="18"/>
              </w:rPr>
            </w:pPr>
            <w:r w:rsidRPr="004F0992">
              <w:rPr>
                <w:sz w:val="18"/>
                <w:szCs w:val="18"/>
              </w:rPr>
              <w:t>June</w:t>
            </w:r>
          </w:p>
          <w:p w14:paraId="2E983AB2" w14:textId="05EE0A46" w:rsidR="00BC323A" w:rsidRPr="004F0992" w:rsidRDefault="00BC323A" w:rsidP="00BC323A">
            <w:pPr>
              <w:tabs>
                <w:tab w:val="decimal" w:pos="259"/>
              </w:tabs>
              <w:spacing w:line="240" w:lineRule="auto"/>
              <w:ind w:left="-115" w:right="-115"/>
              <w:jc w:val="center"/>
              <w:rPr>
                <w:sz w:val="18"/>
                <w:szCs w:val="18"/>
              </w:rPr>
            </w:pPr>
            <w:r w:rsidRPr="004F0992">
              <w:rPr>
                <w:sz w:val="18"/>
                <w:szCs w:val="18"/>
              </w:rPr>
              <w:t>2021</w:t>
            </w:r>
          </w:p>
        </w:tc>
        <w:tc>
          <w:tcPr>
            <w:tcW w:w="94" w:type="pct"/>
            <w:shd w:val="clear" w:color="auto" w:fill="auto"/>
          </w:tcPr>
          <w:p w14:paraId="21108CE4" w14:textId="77777777" w:rsidR="00BC323A" w:rsidRPr="004F0992" w:rsidRDefault="00BC323A" w:rsidP="00BC323A">
            <w:pPr>
              <w:tabs>
                <w:tab w:val="decimal" w:pos="496"/>
              </w:tabs>
              <w:spacing w:line="240" w:lineRule="auto"/>
              <w:rPr>
                <w:b/>
                <w:bCs/>
                <w:sz w:val="18"/>
                <w:szCs w:val="18"/>
              </w:rPr>
            </w:pPr>
          </w:p>
        </w:tc>
        <w:tc>
          <w:tcPr>
            <w:tcW w:w="356" w:type="pct"/>
            <w:shd w:val="clear" w:color="auto" w:fill="auto"/>
            <w:vAlign w:val="bottom"/>
          </w:tcPr>
          <w:p w14:paraId="12F9D295" w14:textId="18FF5CC8"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15106A1C" w14:textId="77777777" w:rsidR="00BC323A" w:rsidRPr="004F0992" w:rsidRDefault="00BC323A" w:rsidP="00BC323A">
            <w:pPr>
              <w:tabs>
                <w:tab w:val="decimal" w:pos="496"/>
              </w:tabs>
              <w:spacing w:line="240" w:lineRule="auto"/>
              <w:rPr>
                <w:b/>
                <w:bCs/>
                <w:sz w:val="18"/>
                <w:szCs w:val="18"/>
              </w:rPr>
            </w:pPr>
          </w:p>
        </w:tc>
        <w:tc>
          <w:tcPr>
            <w:tcW w:w="345" w:type="pct"/>
            <w:shd w:val="clear" w:color="auto" w:fill="auto"/>
            <w:vAlign w:val="bottom"/>
          </w:tcPr>
          <w:p w14:paraId="3B58EB85"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5D50165F" w14:textId="77777777" w:rsidR="00BC323A" w:rsidRPr="004F0992" w:rsidRDefault="00BC323A" w:rsidP="00BC323A">
            <w:pPr>
              <w:spacing w:line="240" w:lineRule="auto"/>
              <w:ind w:left="-95" w:right="-120"/>
              <w:jc w:val="center"/>
              <w:rPr>
                <w:sz w:val="18"/>
                <w:szCs w:val="18"/>
              </w:rPr>
            </w:pPr>
            <w:r w:rsidRPr="004F0992">
              <w:rPr>
                <w:sz w:val="18"/>
                <w:szCs w:val="18"/>
              </w:rPr>
              <w:t>June</w:t>
            </w:r>
          </w:p>
          <w:p w14:paraId="31C36EB1" w14:textId="6477182C" w:rsidR="00BC323A" w:rsidRPr="004F0992" w:rsidRDefault="00BC323A" w:rsidP="00BC323A">
            <w:pPr>
              <w:tabs>
                <w:tab w:val="decimal" w:pos="609"/>
              </w:tabs>
              <w:spacing w:line="240" w:lineRule="auto"/>
              <w:ind w:left="-129" w:right="-86"/>
              <w:rPr>
                <w:sz w:val="18"/>
                <w:szCs w:val="18"/>
              </w:rPr>
            </w:pPr>
            <w:r w:rsidRPr="004F0992">
              <w:rPr>
                <w:sz w:val="18"/>
                <w:szCs w:val="18"/>
              </w:rPr>
              <w:t>2021</w:t>
            </w:r>
          </w:p>
        </w:tc>
        <w:tc>
          <w:tcPr>
            <w:tcW w:w="81" w:type="pct"/>
            <w:shd w:val="clear" w:color="auto" w:fill="auto"/>
          </w:tcPr>
          <w:p w14:paraId="317A50D2" w14:textId="77777777" w:rsidR="00BC323A" w:rsidRPr="004F0992" w:rsidRDefault="00BC323A" w:rsidP="00BC323A">
            <w:pPr>
              <w:tabs>
                <w:tab w:val="decimal" w:pos="639"/>
              </w:tabs>
              <w:spacing w:line="240" w:lineRule="auto"/>
              <w:rPr>
                <w:b/>
                <w:bCs/>
                <w:sz w:val="18"/>
                <w:szCs w:val="18"/>
              </w:rPr>
            </w:pPr>
          </w:p>
        </w:tc>
        <w:tc>
          <w:tcPr>
            <w:tcW w:w="310" w:type="pct"/>
            <w:shd w:val="clear" w:color="auto" w:fill="auto"/>
            <w:vAlign w:val="bottom"/>
          </w:tcPr>
          <w:p w14:paraId="3C7B5DEF" w14:textId="7899E40A"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63CF64E7" w14:textId="77777777" w:rsidR="00BC323A" w:rsidRPr="004F0992" w:rsidRDefault="00BC323A" w:rsidP="00BC323A">
            <w:pPr>
              <w:tabs>
                <w:tab w:val="decimal" w:pos="496"/>
              </w:tabs>
              <w:spacing w:line="240" w:lineRule="auto"/>
              <w:ind w:left="-95" w:right="-120"/>
              <w:jc w:val="center"/>
              <w:rPr>
                <w:sz w:val="18"/>
                <w:szCs w:val="18"/>
              </w:rPr>
            </w:pPr>
          </w:p>
        </w:tc>
        <w:tc>
          <w:tcPr>
            <w:tcW w:w="303" w:type="pct"/>
            <w:shd w:val="clear" w:color="auto" w:fill="auto"/>
            <w:vAlign w:val="bottom"/>
          </w:tcPr>
          <w:p w14:paraId="465D945F"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0F11DBC7" w14:textId="77777777" w:rsidR="00BC323A" w:rsidRPr="004F0992" w:rsidRDefault="00BC323A" w:rsidP="00BC323A">
            <w:pPr>
              <w:spacing w:line="240" w:lineRule="auto"/>
              <w:ind w:left="-95" w:right="-120"/>
              <w:jc w:val="center"/>
              <w:rPr>
                <w:sz w:val="18"/>
                <w:szCs w:val="18"/>
              </w:rPr>
            </w:pPr>
            <w:r w:rsidRPr="004F0992">
              <w:rPr>
                <w:sz w:val="18"/>
                <w:szCs w:val="18"/>
              </w:rPr>
              <w:t>June</w:t>
            </w:r>
          </w:p>
          <w:p w14:paraId="265ECBE9" w14:textId="3B291DE9" w:rsidR="00BC323A" w:rsidRPr="004F0992" w:rsidRDefault="00BC323A" w:rsidP="00BC323A">
            <w:pPr>
              <w:spacing w:line="240" w:lineRule="auto"/>
              <w:ind w:left="-95" w:right="-120"/>
              <w:jc w:val="center"/>
              <w:rPr>
                <w:sz w:val="18"/>
                <w:szCs w:val="18"/>
              </w:rPr>
            </w:pPr>
            <w:r w:rsidRPr="004F0992">
              <w:rPr>
                <w:sz w:val="18"/>
                <w:szCs w:val="18"/>
              </w:rPr>
              <w:t>2021</w:t>
            </w:r>
          </w:p>
        </w:tc>
        <w:tc>
          <w:tcPr>
            <w:tcW w:w="81" w:type="pct"/>
            <w:shd w:val="clear" w:color="auto" w:fill="auto"/>
          </w:tcPr>
          <w:p w14:paraId="1DC162E4" w14:textId="77777777" w:rsidR="00BC323A" w:rsidRPr="004F0992" w:rsidRDefault="00BC323A" w:rsidP="00BC323A">
            <w:pPr>
              <w:spacing w:line="240" w:lineRule="auto"/>
              <w:ind w:left="-95" w:right="-120"/>
              <w:jc w:val="center"/>
              <w:rPr>
                <w:sz w:val="18"/>
                <w:szCs w:val="18"/>
              </w:rPr>
            </w:pPr>
          </w:p>
        </w:tc>
        <w:tc>
          <w:tcPr>
            <w:tcW w:w="319" w:type="pct"/>
            <w:shd w:val="clear" w:color="auto" w:fill="auto"/>
            <w:vAlign w:val="bottom"/>
          </w:tcPr>
          <w:p w14:paraId="1EFB95FA" w14:textId="17A3E649"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34B566CC" w14:textId="77777777" w:rsidR="00BC323A" w:rsidRPr="004F0992" w:rsidRDefault="00BC323A" w:rsidP="00BC323A">
            <w:pPr>
              <w:tabs>
                <w:tab w:val="decimal" w:pos="496"/>
              </w:tabs>
              <w:spacing w:line="240" w:lineRule="auto"/>
              <w:ind w:left="-95" w:right="-120"/>
              <w:jc w:val="center"/>
              <w:rPr>
                <w:sz w:val="18"/>
                <w:szCs w:val="18"/>
              </w:rPr>
            </w:pPr>
          </w:p>
        </w:tc>
        <w:tc>
          <w:tcPr>
            <w:tcW w:w="322" w:type="pct"/>
            <w:shd w:val="clear" w:color="auto" w:fill="auto"/>
            <w:vAlign w:val="bottom"/>
          </w:tcPr>
          <w:p w14:paraId="0F5F876A"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5EDAB01E" w14:textId="77777777" w:rsidR="00BC323A" w:rsidRPr="004F0992" w:rsidRDefault="00BC323A" w:rsidP="00BC323A">
            <w:pPr>
              <w:spacing w:line="240" w:lineRule="auto"/>
              <w:ind w:left="-95" w:right="-120"/>
              <w:jc w:val="center"/>
              <w:rPr>
                <w:sz w:val="18"/>
                <w:szCs w:val="18"/>
              </w:rPr>
            </w:pPr>
            <w:r w:rsidRPr="004F0992">
              <w:rPr>
                <w:sz w:val="18"/>
                <w:szCs w:val="18"/>
              </w:rPr>
              <w:t>June</w:t>
            </w:r>
          </w:p>
          <w:p w14:paraId="2E3564D2" w14:textId="06A35B19" w:rsidR="00BC323A" w:rsidRPr="004F0992" w:rsidRDefault="00BC323A" w:rsidP="00BC323A">
            <w:pPr>
              <w:tabs>
                <w:tab w:val="decimal" w:pos="221"/>
              </w:tabs>
              <w:spacing w:line="240" w:lineRule="auto"/>
              <w:ind w:left="-95" w:right="-120"/>
              <w:jc w:val="center"/>
              <w:rPr>
                <w:sz w:val="18"/>
                <w:szCs w:val="18"/>
              </w:rPr>
            </w:pPr>
            <w:r w:rsidRPr="004F0992">
              <w:rPr>
                <w:sz w:val="18"/>
                <w:szCs w:val="18"/>
              </w:rPr>
              <w:t>2021</w:t>
            </w:r>
          </w:p>
        </w:tc>
        <w:tc>
          <w:tcPr>
            <w:tcW w:w="81" w:type="pct"/>
            <w:shd w:val="clear" w:color="auto" w:fill="auto"/>
          </w:tcPr>
          <w:p w14:paraId="5169956B" w14:textId="77777777" w:rsidR="00BC323A" w:rsidRPr="004F0992" w:rsidRDefault="00BC323A" w:rsidP="00BC323A">
            <w:pPr>
              <w:tabs>
                <w:tab w:val="decimal" w:pos="566"/>
              </w:tabs>
              <w:spacing w:line="240" w:lineRule="auto"/>
              <w:ind w:left="-95" w:right="-120"/>
              <w:jc w:val="center"/>
              <w:rPr>
                <w:sz w:val="18"/>
                <w:szCs w:val="18"/>
              </w:rPr>
            </w:pPr>
          </w:p>
        </w:tc>
        <w:tc>
          <w:tcPr>
            <w:tcW w:w="305" w:type="pct"/>
            <w:shd w:val="clear" w:color="auto" w:fill="auto"/>
          </w:tcPr>
          <w:p w14:paraId="5A960E80" w14:textId="45F65977"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c>
          <w:tcPr>
            <w:tcW w:w="81" w:type="pct"/>
            <w:shd w:val="clear" w:color="auto" w:fill="auto"/>
          </w:tcPr>
          <w:p w14:paraId="49B71C2A" w14:textId="77777777" w:rsidR="00BC323A" w:rsidRPr="004F0992" w:rsidRDefault="00BC323A" w:rsidP="00BC323A">
            <w:pPr>
              <w:tabs>
                <w:tab w:val="decimal" w:pos="496"/>
              </w:tabs>
              <w:spacing w:line="240" w:lineRule="auto"/>
              <w:ind w:left="-95" w:right="-120"/>
              <w:jc w:val="center"/>
              <w:rPr>
                <w:sz w:val="18"/>
                <w:szCs w:val="18"/>
              </w:rPr>
            </w:pPr>
          </w:p>
        </w:tc>
        <w:tc>
          <w:tcPr>
            <w:tcW w:w="336" w:type="pct"/>
            <w:shd w:val="clear" w:color="auto" w:fill="auto"/>
            <w:vAlign w:val="bottom"/>
          </w:tcPr>
          <w:p w14:paraId="0E9A6D88" w14:textId="77777777" w:rsidR="00BC323A" w:rsidRPr="004F0992" w:rsidRDefault="00BC323A" w:rsidP="00BC323A">
            <w:pPr>
              <w:spacing w:line="240" w:lineRule="auto"/>
              <w:ind w:left="-95" w:right="-120"/>
              <w:jc w:val="center"/>
              <w:rPr>
                <w:sz w:val="18"/>
                <w:szCs w:val="18"/>
              </w:rPr>
            </w:pPr>
            <w:r w:rsidRPr="004F0992">
              <w:rPr>
                <w:sz w:val="18"/>
                <w:szCs w:val="18"/>
              </w:rPr>
              <w:t>30</w:t>
            </w:r>
          </w:p>
          <w:p w14:paraId="5568B6F3" w14:textId="77777777" w:rsidR="00BC323A" w:rsidRPr="004F0992" w:rsidRDefault="00BC323A" w:rsidP="00BC323A">
            <w:pPr>
              <w:spacing w:line="240" w:lineRule="auto"/>
              <w:ind w:left="-95" w:right="-120"/>
              <w:jc w:val="center"/>
              <w:rPr>
                <w:sz w:val="18"/>
                <w:szCs w:val="18"/>
              </w:rPr>
            </w:pPr>
            <w:r w:rsidRPr="004F0992">
              <w:rPr>
                <w:sz w:val="18"/>
                <w:szCs w:val="18"/>
              </w:rPr>
              <w:t>June</w:t>
            </w:r>
          </w:p>
          <w:p w14:paraId="10C06508" w14:textId="2D3F5920" w:rsidR="00BC323A" w:rsidRPr="004F0992" w:rsidRDefault="00BC323A" w:rsidP="00BC323A">
            <w:pPr>
              <w:tabs>
                <w:tab w:val="decimal" w:pos="215"/>
              </w:tabs>
              <w:spacing w:line="240" w:lineRule="auto"/>
              <w:ind w:left="-95" w:right="-120"/>
              <w:jc w:val="center"/>
              <w:rPr>
                <w:sz w:val="18"/>
                <w:szCs w:val="18"/>
              </w:rPr>
            </w:pPr>
            <w:r w:rsidRPr="004F0992">
              <w:rPr>
                <w:sz w:val="18"/>
                <w:szCs w:val="18"/>
              </w:rPr>
              <w:t>2021</w:t>
            </w:r>
          </w:p>
        </w:tc>
        <w:tc>
          <w:tcPr>
            <w:tcW w:w="83" w:type="pct"/>
            <w:shd w:val="clear" w:color="auto" w:fill="auto"/>
          </w:tcPr>
          <w:p w14:paraId="3FF09B5B" w14:textId="77777777" w:rsidR="00BC323A" w:rsidRPr="004F0992" w:rsidRDefault="00BC323A" w:rsidP="00BC323A">
            <w:pPr>
              <w:tabs>
                <w:tab w:val="decimal" w:pos="675"/>
              </w:tabs>
              <w:spacing w:line="240" w:lineRule="auto"/>
              <w:ind w:left="-95" w:right="-120"/>
              <w:jc w:val="center"/>
              <w:rPr>
                <w:sz w:val="18"/>
                <w:szCs w:val="18"/>
              </w:rPr>
            </w:pPr>
          </w:p>
        </w:tc>
        <w:tc>
          <w:tcPr>
            <w:tcW w:w="324" w:type="pct"/>
            <w:shd w:val="clear" w:color="auto" w:fill="auto"/>
          </w:tcPr>
          <w:p w14:paraId="0C84B56C" w14:textId="0ED0C0CC" w:rsidR="00BC323A" w:rsidRPr="004F0992" w:rsidRDefault="00BC323A" w:rsidP="00BC323A">
            <w:pPr>
              <w:spacing w:line="240" w:lineRule="auto"/>
              <w:ind w:left="-95" w:right="-120"/>
              <w:jc w:val="center"/>
              <w:rPr>
                <w:sz w:val="18"/>
                <w:szCs w:val="18"/>
              </w:rPr>
            </w:pPr>
            <w:r w:rsidRPr="004F0992">
              <w:rPr>
                <w:sz w:val="18"/>
                <w:szCs w:val="18"/>
              </w:rPr>
              <w:t>31</w:t>
            </w:r>
            <w:r w:rsidRPr="004F0992">
              <w:rPr>
                <w:sz w:val="18"/>
                <w:szCs w:val="18"/>
              </w:rPr>
              <w:br/>
              <w:t>December 2020</w:t>
            </w:r>
          </w:p>
        </w:tc>
      </w:tr>
      <w:tr w:rsidR="00BC323A" w:rsidRPr="004F0992" w14:paraId="22C1B3D7" w14:textId="77777777" w:rsidTr="00CC6155">
        <w:trPr>
          <w:trHeight w:val="144"/>
          <w:tblHeader/>
        </w:trPr>
        <w:tc>
          <w:tcPr>
            <w:tcW w:w="993" w:type="pct"/>
            <w:shd w:val="clear" w:color="auto" w:fill="auto"/>
          </w:tcPr>
          <w:p w14:paraId="6989C936" w14:textId="77777777" w:rsidR="00BC323A" w:rsidRPr="004F0992" w:rsidRDefault="00BC323A" w:rsidP="00BC323A">
            <w:pPr>
              <w:spacing w:line="240" w:lineRule="auto"/>
              <w:jc w:val="center"/>
              <w:rPr>
                <w:b/>
                <w:bCs/>
                <w:sz w:val="18"/>
                <w:szCs w:val="18"/>
                <w:rtl/>
                <w:cs/>
              </w:rPr>
            </w:pPr>
          </w:p>
        </w:tc>
        <w:tc>
          <w:tcPr>
            <w:tcW w:w="4007" w:type="pct"/>
            <w:gridSpan w:val="19"/>
            <w:shd w:val="clear" w:color="auto" w:fill="auto"/>
            <w:vAlign w:val="bottom"/>
          </w:tcPr>
          <w:p w14:paraId="56EED080" w14:textId="3D32FE75" w:rsidR="00BC323A" w:rsidRPr="004F0992" w:rsidRDefault="00BC323A" w:rsidP="00BC323A">
            <w:pPr>
              <w:tabs>
                <w:tab w:val="decimal" w:pos="710"/>
              </w:tabs>
              <w:spacing w:line="240" w:lineRule="auto"/>
              <w:ind w:left="-108" w:right="-108"/>
              <w:jc w:val="center"/>
              <w:rPr>
                <w:b/>
                <w:bCs/>
                <w:sz w:val="18"/>
                <w:szCs w:val="18"/>
              </w:rPr>
            </w:pPr>
            <w:r w:rsidRPr="00AE277C">
              <w:rPr>
                <w:i/>
                <w:iCs/>
                <w:sz w:val="18"/>
                <w:szCs w:val="18"/>
                <w:cs/>
                <w:lang w:bidi="th-TH"/>
              </w:rPr>
              <w:t>(</w:t>
            </w:r>
            <w:r w:rsidRPr="004F0992">
              <w:rPr>
                <w:i/>
                <w:iCs/>
                <w:sz w:val="18"/>
                <w:szCs w:val="18"/>
              </w:rPr>
              <w:t>in thousand Baht</w:t>
            </w:r>
            <w:r w:rsidRPr="00AE277C">
              <w:rPr>
                <w:i/>
                <w:iCs/>
                <w:sz w:val="18"/>
                <w:szCs w:val="18"/>
                <w:cs/>
                <w:lang w:bidi="th-TH"/>
              </w:rPr>
              <w:t>)</w:t>
            </w:r>
          </w:p>
        </w:tc>
      </w:tr>
      <w:tr w:rsidR="00BC323A" w:rsidRPr="004F0992" w14:paraId="6447B3F2" w14:textId="77777777" w:rsidTr="00CC6155">
        <w:trPr>
          <w:trHeight w:val="144"/>
          <w:tblHeader/>
        </w:trPr>
        <w:tc>
          <w:tcPr>
            <w:tcW w:w="993" w:type="pct"/>
            <w:shd w:val="clear" w:color="auto" w:fill="auto"/>
          </w:tcPr>
          <w:p w14:paraId="687A53F7" w14:textId="649251CF" w:rsidR="00BC323A" w:rsidRPr="004F0992" w:rsidRDefault="00BC323A" w:rsidP="00BC323A">
            <w:pPr>
              <w:spacing w:line="240" w:lineRule="auto"/>
              <w:rPr>
                <w:b/>
                <w:bCs/>
                <w:sz w:val="18"/>
                <w:szCs w:val="18"/>
                <w:rtl/>
                <w:cs/>
              </w:rPr>
            </w:pPr>
            <w:r w:rsidRPr="004F0992">
              <w:rPr>
                <w:b/>
                <w:bCs/>
                <w:sz w:val="18"/>
                <w:szCs w:val="18"/>
              </w:rPr>
              <w:t>Total assets</w:t>
            </w:r>
          </w:p>
        </w:tc>
        <w:tc>
          <w:tcPr>
            <w:tcW w:w="341" w:type="pct"/>
            <w:tcBorders>
              <w:bottom w:val="double" w:sz="4" w:space="0" w:color="auto"/>
            </w:tcBorders>
            <w:shd w:val="clear" w:color="auto" w:fill="auto"/>
            <w:vAlign w:val="bottom"/>
          </w:tcPr>
          <w:p w14:paraId="37F42A2F" w14:textId="2C0288D7" w:rsidR="00BC323A" w:rsidRPr="004F0992" w:rsidRDefault="007B0485" w:rsidP="00BC323A">
            <w:pPr>
              <w:tabs>
                <w:tab w:val="decimal" w:pos="794"/>
              </w:tabs>
              <w:spacing w:line="240" w:lineRule="auto"/>
              <w:ind w:left="-115" w:right="-115"/>
              <w:rPr>
                <w:b/>
                <w:bCs/>
                <w:sz w:val="18"/>
                <w:szCs w:val="18"/>
              </w:rPr>
            </w:pPr>
            <w:r w:rsidRPr="00AE277C">
              <w:rPr>
                <w:b/>
                <w:bCs/>
                <w:sz w:val="18"/>
                <w:szCs w:val="18"/>
              </w:rPr>
              <w:t>86,6</w:t>
            </w:r>
            <w:r w:rsidR="00704770">
              <w:rPr>
                <w:b/>
                <w:bCs/>
                <w:sz w:val="18"/>
                <w:szCs w:val="18"/>
                <w:lang w:val="en-US"/>
              </w:rPr>
              <w:t>20</w:t>
            </w:r>
            <w:r w:rsidRPr="00AE277C">
              <w:rPr>
                <w:b/>
                <w:bCs/>
                <w:sz w:val="18"/>
                <w:szCs w:val="18"/>
              </w:rPr>
              <w:t>,</w:t>
            </w:r>
            <w:r w:rsidR="00704770">
              <w:rPr>
                <w:b/>
                <w:bCs/>
                <w:sz w:val="18"/>
                <w:szCs w:val="18"/>
              </w:rPr>
              <w:t>873</w:t>
            </w:r>
          </w:p>
        </w:tc>
        <w:tc>
          <w:tcPr>
            <w:tcW w:w="94" w:type="pct"/>
            <w:shd w:val="clear" w:color="auto" w:fill="auto"/>
          </w:tcPr>
          <w:p w14:paraId="2D0325CA" w14:textId="77777777" w:rsidR="00BC323A" w:rsidRPr="004F0992" w:rsidRDefault="00BC323A" w:rsidP="00BC323A">
            <w:pPr>
              <w:tabs>
                <w:tab w:val="decimal" w:pos="496"/>
              </w:tabs>
              <w:spacing w:line="240" w:lineRule="auto"/>
              <w:rPr>
                <w:b/>
                <w:bCs/>
                <w:sz w:val="18"/>
                <w:szCs w:val="18"/>
              </w:rPr>
            </w:pPr>
          </w:p>
        </w:tc>
        <w:tc>
          <w:tcPr>
            <w:tcW w:w="356" w:type="pct"/>
            <w:tcBorders>
              <w:bottom w:val="double" w:sz="4" w:space="0" w:color="auto"/>
            </w:tcBorders>
            <w:shd w:val="clear" w:color="auto" w:fill="auto"/>
            <w:vAlign w:val="bottom"/>
          </w:tcPr>
          <w:p w14:paraId="6CCD929E" w14:textId="5F8D19D2" w:rsidR="00BC323A" w:rsidRPr="004F0992" w:rsidRDefault="00FA1AB4" w:rsidP="00BC323A">
            <w:pPr>
              <w:tabs>
                <w:tab w:val="decimal" w:pos="812"/>
              </w:tabs>
              <w:spacing w:line="240" w:lineRule="auto"/>
              <w:ind w:left="-108" w:right="-108"/>
              <w:rPr>
                <w:b/>
                <w:bCs/>
                <w:sz w:val="18"/>
                <w:szCs w:val="18"/>
              </w:rPr>
            </w:pPr>
            <w:r w:rsidRPr="004F0992">
              <w:rPr>
                <w:b/>
                <w:bCs/>
                <w:sz w:val="18"/>
                <w:szCs w:val="18"/>
              </w:rPr>
              <w:t>77,210,195</w:t>
            </w:r>
          </w:p>
        </w:tc>
        <w:tc>
          <w:tcPr>
            <w:tcW w:w="81" w:type="pct"/>
            <w:shd w:val="clear" w:color="auto" w:fill="auto"/>
          </w:tcPr>
          <w:p w14:paraId="257EA83E" w14:textId="77777777" w:rsidR="00BC323A" w:rsidRPr="004F0992" w:rsidRDefault="00BC323A" w:rsidP="00BC323A">
            <w:pPr>
              <w:tabs>
                <w:tab w:val="decimal" w:pos="496"/>
              </w:tabs>
              <w:spacing w:line="240" w:lineRule="auto"/>
              <w:rPr>
                <w:b/>
                <w:bCs/>
                <w:sz w:val="18"/>
                <w:szCs w:val="18"/>
              </w:rPr>
            </w:pPr>
          </w:p>
        </w:tc>
        <w:tc>
          <w:tcPr>
            <w:tcW w:w="345" w:type="pct"/>
            <w:tcBorders>
              <w:bottom w:val="double" w:sz="4" w:space="0" w:color="auto"/>
            </w:tcBorders>
            <w:shd w:val="clear" w:color="auto" w:fill="auto"/>
            <w:vAlign w:val="bottom"/>
          </w:tcPr>
          <w:p w14:paraId="07091B48" w14:textId="244B7B59" w:rsidR="00BC323A" w:rsidRPr="004F0992" w:rsidRDefault="007B0485" w:rsidP="00BC323A">
            <w:pPr>
              <w:tabs>
                <w:tab w:val="decimal" w:pos="785"/>
              </w:tabs>
              <w:spacing w:line="240" w:lineRule="auto"/>
              <w:ind w:left="-129" w:right="-86"/>
              <w:rPr>
                <w:b/>
                <w:bCs/>
                <w:sz w:val="18"/>
                <w:szCs w:val="18"/>
              </w:rPr>
            </w:pPr>
            <w:r w:rsidRPr="004F0992">
              <w:rPr>
                <w:b/>
                <w:bCs/>
                <w:sz w:val="18"/>
                <w:szCs w:val="18"/>
              </w:rPr>
              <w:t>63,</w:t>
            </w:r>
            <w:r w:rsidRPr="00AE277C">
              <w:rPr>
                <w:b/>
                <w:bCs/>
                <w:sz w:val="18"/>
                <w:szCs w:val="18"/>
              </w:rPr>
              <w:t>93</w:t>
            </w:r>
            <w:r w:rsidR="00ED6066">
              <w:rPr>
                <w:b/>
                <w:bCs/>
                <w:sz w:val="18"/>
                <w:szCs w:val="18"/>
              </w:rPr>
              <w:t>6</w:t>
            </w:r>
          </w:p>
        </w:tc>
        <w:tc>
          <w:tcPr>
            <w:tcW w:w="81" w:type="pct"/>
            <w:shd w:val="clear" w:color="auto" w:fill="auto"/>
          </w:tcPr>
          <w:p w14:paraId="03685AF3" w14:textId="77777777" w:rsidR="00BC323A" w:rsidRPr="004F0992" w:rsidRDefault="00BC323A" w:rsidP="00BC323A">
            <w:pPr>
              <w:tabs>
                <w:tab w:val="decimal" w:pos="639"/>
              </w:tabs>
              <w:spacing w:line="240" w:lineRule="auto"/>
              <w:rPr>
                <w:b/>
                <w:bCs/>
                <w:sz w:val="18"/>
                <w:szCs w:val="18"/>
              </w:rPr>
            </w:pPr>
          </w:p>
        </w:tc>
        <w:tc>
          <w:tcPr>
            <w:tcW w:w="310" w:type="pct"/>
            <w:tcBorders>
              <w:bottom w:val="double" w:sz="4" w:space="0" w:color="auto"/>
            </w:tcBorders>
            <w:shd w:val="clear" w:color="auto" w:fill="auto"/>
          </w:tcPr>
          <w:p w14:paraId="5575BBD2" w14:textId="0D6CEDD2" w:rsidR="00BC323A" w:rsidRPr="004F0992" w:rsidRDefault="006542EB" w:rsidP="00BC323A">
            <w:pPr>
              <w:tabs>
                <w:tab w:val="decimal" w:pos="684"/>
              </w:tabs>
              <w:spacing w:line="240" w:lineRule="auto"/>
              <w:ind w:left="-108" w:right="-108"/>
              <w:rPr>
                <w:b/>
                <w:bCs/>
                <w:sz w:val="18"/>
                <w:szCs w:val="18"/>
              </w:rPr>
            </w:pPr>
            <w:r w:rsidRPr="004F0992">
              <w:rPr>
                <w:b/>
                <w:bCs/>
                <w:sz w:val="18"/>
                <w:szCs w:val="18"/>
              </w:rPr>
              <w:t>49,453</w:t>
            </w:r>
          </w:p>
        </w:tc>
        <w:tc>
          <w:tcPr>
            <w:tcW w:w="81" w:type="pct"/>
            <w:shd w:val="clear" w:color="auto" w:fill="auto"/>
          </w:tcPr>
          <w:p w14:paraId="20B35330" w14:textId="77777777" w:rsidR="00BC323A" w:rsidRPr="004F0992" w:rsidRDefault="00BC323A" w:rsidP="00BC323A">
            <w:pPr>
              <w:tabs>
                <w:tab w:val="decimal" w:pos="496"/>
              </w:tabs>
              <w:spacing w:line="240" w:lineRule="auto"/>
              <w:rPr>
                <w:b/>
                <w:bCs/>
                <w:sz w:val="18"/>
                <w:szCs w:val="18"/>
              </w:rPr>
            </w:pPr>
          </w:p>
        </w:tc>
        <w:tc>
          <w:tcPr>
            <w:tcW w:w="303" w:type="pct"/>
            <w:tcBorders>
              <w:bottom w:val="double" w:sz="4" w:space="0" w:color="auto"/>
            </w:tcBorders>
            <w:shd w:val="clear" w:color="auto" w:fill="auto"/>
            <w:vAlign w:val="bottom"/>
          </w:tcPr>
          <w:p w14:paraId="1A8B217F" w14:textId="530DE467" w:rsidR="00BC323A" w:rsidRPr="004F0992" w:rsidRDefault="007B0485" w:rsidP="00BC323A">
            <w:pPr>
              <w:tabs>
                <w:tab w:val="decimal" w:pos="670"/>
              </w:tabs>
              <w:spacing w:line="240" w:lineRule="auto"/>
              <w:ind w:left="-95" w:right="-120"/>
              <w:rPr>
                <w:b/>
                <w:bCs/>
                <w:sz w:val="18"/>
                <w:szCs w:val="18"/>
                <w:lang w:val="en-US" w:bidi="th-TH"/>
              </w:rPr>
            </w:pPr>
            <w:r w:rsidRPr="004F0992">
              <w:rPr>
                <w:b/>
                <w:bCs/>
                <w:sz w:val="18"/>
                <w:szCs w:val="18"/>
                <w:cs/>
                <w:lang w:val="en-US" w:bidi="th-TH"/>
              </w:rPr>
              <w:t>3</w:t>
            </w:r>
            <w:r w:rsidRPr="004F0992">
              <w:rPr>
                <w:b/>
                <w:bCs/>
                <w:sz w:val="18"/>
                <w:szCs w:val="18"/>
                <w:lang w:val="en-US" w:bidi="th-TH"/>
              </w:rPr>
              <w:t>,</w:t>
            </w:r>
            <w:r w:rsidRPr="004F0992">
              <w:rPr>
                <w:b/>
                <w:bCs/>
                <w:sz w:val="18"/>
                <w:szCs w:val="18"/>
                <w:cs/>
                <w:lang w:val="en-US" w:bidi="th-TH"/>
              </w:rPr>
              <w:t>227</w:t>
            </w:r>
            <w:r w:rsidRPr="004F0992">
              <w:rPr>
                <w:b/>
                <w:bCs/>
                <w:sz w:val="18"/>
                <w:szCs w:val="18"/>
                <w:lang w:val="en-US" w:bidi="th-TH"/>
              </w:rPr>
              <w:t>,</w:t>
            </w:r>
            <w:r w:rsidRPr="004F0992">
              <w:rPr>
                <w:b/>
                <w:bCs/>
                <w:sz w:val="18"/>
                <w:szCs w:val="18"/>
                <w:cs/>
                <w:lang w:val="en-US" w:bidi="th-TH"/>
              </w:rPr>
              <w:t>716</w:t>
            </w:r>
          </w:p>
        </w:tc>
        <w:tc>
          <w:tcPr>
            <w:tcW w:w="81" w:type="pct"/>
            <w:shd w:val="clear" w:color="auto" w:fill="auto"/>
          </w:tcPr>
          <w:p w14:paraId="6690BC6F" w14:textId="77777777" w:rsidR="00BC323A" w:rsidRPr="004F0992" w:rsidRDefault="00BC323A" w:rsidP="00BC323A">
            <w:pPr>
              <w:tabs>
                <w:tab w:val="decimal" w:pos="620"/>
              </w:tabs>
              <w:spacing w:line="240" w:lineRule="auto"/>
              <w:rPr>
                <w:b/>
                <w:bCs/>
                <w:sz w:val="18"/>
                <w:szCs w:val="18"/>
              </w:rPr>
            </w:pPr>
          </w:p>
        </w:tc>
        <w:tc>
          <w:tcPr>
            <w:tcW w:w="319" w:type="pct"/>
            <w:tcBorders>
              <w:bottom w:val="double" w:sz="4" w:space="0" w:color="auto"/>
            </w:tcBorders>
            <w:shd w:val="clear" w:color="auto" w:fill="auto"/>
            <w:vAlign w:val="bottom"/>
          </w:tcPr>
          <w:p w14:paraId="5999CA1C" w14:textId="648226C3" w:rsidR="00BC323A" w:rsidRPr="004F0992" w:rsidRDefault="006542EB" w:rsidP="00BC323A">
            <w:pPr>
              <w:tabs>
                <w:tab w:val="decimal" w:pos="728"/>
              </w:tabs>
              <w:spacing w:line="240" w:lineRule="auto"/>
              <w:ind w:left="-95" w:right="-120"/>
              <w:rPr>
                <w:b/>
                <w:bCs/>
                <w:sz w:val="18"/>
                <w:szCs w:val="18"/>
                <w:lang w:bidi="th-TH"/>
              </w:rPr>
            </w:pPr>
            <w:r w:rsidRPr="004F0992">
              <w:rPr>
                <w:b/>
                <w:bCs/>
                <w:sz w:val="18"/>
                <w:szCs w:val="18"/>
                <w:lang w:bidi="th-TH"/>
              </w:rPr>
              <w:t>678,713</w:t>
            </w:r>
          </w:p>
        </w:tc>
        <w:tc>
          <w:tcPr>
            <w:tcW w:w="81" w:type="pct"/>
            <w:shd w:val="clear" w:color="auto" w:fill="auto"/>
          </w:tcPr>
          <w:p w14:paraId="7BEB8190" w14:textId="77777777" w:rsidR="00BC323A" w:rsidRPr="004F0992" w:rsidRDefault="00BC323A" w:rsidP="00BC323A">
            <w:pPr>
              <w:tabs>
                <w:tab w:val="decimal" w:pos="496"/>
              </w:tabs>
              <w:spacing w:line="240" w:lineRule="auto"/>
              <w:rPr>
                <w:b/>
                <w:bCs/>
                <w:sz w:val="18"/>
                <w:szCs w:val="18"/>
              </w:rPr>
            </w:pPr>
          </w:p>
        </w:tc>
        <w:tc>
          <w:tcPr>
            <w:tcW w:w="322" w:type="pct"/>
            <w:tcBorders>
              <w:bottom w:val="double" w:sz="4" w:space="0" w:color="auto"/>
            </w:tcBorders>
            <w:shd w:val="clear" w:color="auto" w:fill="auto"/>
            <w:vAlign w:val="bottom"/>
          </w:tcPr>
          <w:p w14:paraId="14D67903" w14:textId="1246CC2A" w:rsidR="00BC323A" w:rsidRPr="004F0992" w:rsidRDefault="00A05DB8" w:rsidP="00BC323A">
            <w:pPr>
              <w:tabs>
                <w:tab w:val="decimal" w:pos="720"/>
              </w:tabs>
              <w:spacing w:line="240" w:lineRule="auto"/>
              <w:ind w:left="-95" w:right="-120"/>
              <w:rPr>
                <w:b/>
                <w:bCs/>
                <w:sz w:val="18"/>
                <w:szCs w:val="18"/>
                <w:lang w:bidi="th-TH"/>
              </w:rPr>
            </w:pPr>
            <w:r w:rsidRPr="00AE277C">
              <w:rPr>
                <w:b/>
                <w:bCs/>
                <w:sz w:val="18"/>
                <w:szCs w:val="18"/>
                <w:cs/>
                <w:lang w:bidi="th-TH"/>
              </w:rPr>
              <w:t>(</w:t>
            </w:r>
            <w:r w:rsidRPr="004F0992">
              <w:rPr>
                <w:b/>
                <w:bCs/>
                <w:sz w:val="18"/>
                <w:szCs w:val="18"/>
                <w:cs/>
                <w:lang w:bidi="th-TH"/>
              </w:rPr>
              <w:t>3</w:t>
            </w:r>
            <w:r w:rsidRPr="004F0992">
              <w:rPr>
                <w:b/>
                <w:bCs/>
                <w:sz w:val="18"/>
                <w:szCs w:val="18"/>
                <w:lang w:bidi="th-TH"/>
              </w:rPr>
              <w:t>,</w:t>
            </w:r>
            <w:r w:rsidRPr="004F0992">
              <w:rPr>
                <w:b/>
                <w:bCs/>
                <w:sz w:val="18"/>
                <w:szCs w:val="18"/>
                <w:cs/>
                <w:lang w:bidi="th-TH"/>
              </w:rPr>
              <w:t>342</w:t>
            </w:r>
            <w:r w:rsidRPr="004F0992">
              <w:rPr>
                <w:b/>
                <w:bCs/>
                <w:sz w:val="18"/>
                <w:szCs w:val="18"/>
                <w:lang w:bidi="th-TH"/>
              </w:rPr>
              <w:t>,</w:t>
            </w:r>
            <w:r w:rsidRPr="004F0992">
              <w:rPr>
                <w:b/>
                <w:bCs/>
                <w:sz w:val="18"/>
                <w:szCs w:val="18"/>
                <w:cs/>
                <w:lang w:bidi="th-TH"/>
              </w:rPr>
              <w:t>044</w:t>
            </w:r>
            <w:r w:rsidRPr="00AE277C">
              <w:rPr>
                <w:b/>
                <w:bCs/>
                <w:sz w:val="18"/>
                <w:szCs w:val="18"/>
                <w:cs/>
                <w:lang w:bidi="th-TH"/>
              </w:rPr>
              <w:t>)</w:t>
            </w:r>
          </w:p>
        </w:tc>
        <w:tc>
          <w:tcPr>
            <w:tcW w:w="81" w:type="pct"/>
            <w:shd w:val="clear" w:color="auto" w:fill="auto"/>
          </w:tcPr>
          <w:p w14:paraId="02ED19C5" w14:textId="77777777" w:rsidR="00BC323A" w:rsidRPr="004F0992" w:rsidRDefault="00BC323A" w:rsidP="00BC323A">
            <w:pPr>
              <w:tabs>
                <w:tab w:val="decimal" w:pos="566"/>
              </w:tabs>
              <w:spacing w:line="240" w:lineRule="auto"/>
              <w:rPr>
                <w:b/>
                <w:bCs/>
                <w:sz w:val="18"/>
                <w:szCs w:val="18"/>
              </w:rPr>
            </w:pPr>
          </w:p>
        </w:tc>
        <w:tc>
          <w:tcPr>
            <w:tcW w:w="305" w:type="pct"/>
            <w:tcBorders>
              <w:bottom w:val="double" w:sz="4" w:space="0" w:color="auto"/>
            </w:tcBorders>
            <w:shd w:val="clear" w:color="auto" w:fill="auto"/>
            <w:vAlign w:val="bottom"/>
          </w:tcPr>
          <w:p w14:paraId="5D025E73" w14:textId="3D5C7EC3" w:rsidR="00BC323A" w:rsidRPr="004F0992" w:rsidRDefault="006542EB" w:rsidP="00BC323A">
            <w:pPr>
              <w:tabs>
                <w:tab w:val="decimal" w:pos="663"/>
              </w:tabs>
              <w:spacing w:line="240" w:lineRule="auto"/>
              <w:ind w:left="-95" w:right="-120"/>
              <w:rPr>
                <w:b/>
                <w:bCs/>
                <w:sz w:val="18"/>
                <w:szCs w:val="18"/>
              </w:rPr>
            </w:pPr>
            <w:r w:rsidRPr="00AE277C">
              <w:rPr>
                <w:b/>
                <w:bCs/>
                <w:sz w:val="18"/>
                <w:szCs w:val="18"/>
                <w:cs/>
                <w:lang w:bidi="th-TH"/>
              </w:rPr>
              <w:t>(</w:t>
            </w:r>
            <w:r w:rsidRPr="004F0992">
              <w:rPr>
                <w:b/>
                <w:bCs/>
                <w:sz w:val="18"/>
                <w:szCs w:val="18"/>
              </w:rPr>
              <w:t>716,483</w:t>
            </w:r>
            <w:r w:rsidRPr="00AE277C">
              <w:rPr>
                <w:b/>
                <w:bCs/>
                <w:sz w:val="18"/>
                <w:szCs w:val="18"/>
                <w:cs/>
                <w:lang w:bidi="th-TH"/>
              </w:rPr>
              <w:t>)</w:t>
            </w:r>
          </w:p>
        </w:tc>
        <w:tc>
          <w:tcPr>
            <w:tcW w:w="81" w:type="pct"/>
            <w:shd w:val="clear" w:color="auto" w:fill="auto"/>
          </w:tcPr>
          <w:p w14:paraId="3EEE5159" w14:textId="77777777" w:rsidR="00BC323A" w:rsidRPr="004F0992" w:rsidRDefault="00BC323A" w:rsidP="00BC323A">
            <w:pPr>
              <w:tabs>
                <w:tab w:val="decimal" w:pos="496"/>
              </w:tabs>
              <w:spacing w:line="240" w:lineRule="auto"/>
              <w:rPr>
                <w:b/>
                <w:bCs/>
                <w:sz w:val="18"/>
                <w:szCs w:val="18"/>
              </w:rPr>
            </w:pPr>
          </w:p>
        </w:tc>
        <w:tc>
          <w:tcPr>
            <w:tcW w:w="336" w:type="pct"/>
            <w:tcBorders>
              <w:bottom w:val="double" w:sz="4" w:space="0" w:color="auto"/>
            </w:tcBorders>
            <w:shd w:val="clear" w:color="auto" w:fill="auto"/>
            <w:vAlign w:val="bottom"/>
          </w:tcPr>
          <w:p w14:paraId="57B39F91" w14:textId="5AD84E2D" w:rsidR="00BC323A" w:rsidRPr="004F0992" w:rsidRDefault="001019C9" w:rsidP="00BC323A">
            <w:pPr>
              <w:tabs>
                <w:tab w:val="decimal" w:pos="790"/>
              </w:tabs>
              <w:spacing w:line="240" w:lineRule="auto"/>
              <w:ind w:left="-95" w:right="-120"/>
              <w:rPr>
                <w:b/>
                <w:bCs/>
                <w:sz w:val="18"/>
                <w:szCs w:val="18"/>
              </w:rPr>
            </w:pPr>
            <w:r w:rsidRPr="00AE277C">
              <w:rPr>
                <w:b/>
                <w:bCs/>
                <w:sz w:val="18"/>
                <w:szCs w:val="18"/>
              </w:rPr>
              <w:t>86,</w:t>
            </w:r>
            <w:r w:rsidR="00BF6A69">
              <w:rPr>
                <w:b/>
                <w:bCs/>
                <w:sz w:val="18"/>
                <w:szCs w:val="18"/>
              </w:rPr>
              <w:t>570</w:t>
            </w:r>
            <w:r w:rsidRPr="00AE277C">
              <w:rPr>
                <w:b/>
                <w:bCs/>
                <w:sz w:val="18"/>
                <w:szCs w:val="18"/>
              </w:rPr>
              <w:t>,</w:t>
            </w:r>
            <w:r w:rsidR="00BF6A69">
              <w:rPr>
                <w:b/>
                <w:bCs/>
                <w:sz w:val="18"/>
                <w:szCs w:val="18"/>
              </w:rPr>
              <w:t>481</w:t>
            </w:r>
          </w:p>
        </w:tc>
        <w:tc>
          <w:tcPr>
            <w:tcW w:w="83" w:type="pct"/>
            <w:shd w:val="clear" w:color="auto" w:fill="auto"/>
          </w:tcPr>
          <w:p w14:paraId="20FD6E85" w14:textId="77777777" w:rsidR="00BC323A" w:rsidRPr="004F0992" w:rsidRDefault="00BC323A" w:rsidP="00BC323A">
            <w:pPr>
              <w:tabs>
                <w:tab w:val="decimal" w:pos="675"/>
              </w:tabs>
              <w:spacing w:line="240" w:lineRule="auto"/>
              <w:rPr>
                <w:b/>
                <w:bCs/>
                <w:sz w:val="18"/>
                <w:szCs w:val="18"/>
                <w:lang w:val="en-US"/>
              </w:rPr>
            </w:pPr>
          </w:p>
        </w:tc>
        <w:tc>
          <w:tcPr>
            <w:tcW w:w="324" w:type="pct"/>
            <w:tcBorders>
              <w:bottom w:val="double" w:sz="4" w:space="0" w:color="auto"/>
            </w:tcBorders>
            <w:shd w:val="clear" w:color="auto" w:fill="auto"/>
          </w:tcPr>
          <w:p w14:paraId="3585ACEC" w14:textId="3719C74A" w:rsidR="00BC323A" w:rsidRPr="004F0992" w:rsidRDefault="006542EB" w:rsidP="00BC323A">
            <w:pPr>
              <w:tabs>
                <w:tab w:val="decimal" w:pos="750"/>
              </w:tabs>
              <w:spacing w:line="240" w:lineRule="auto"/>
              <w:ind w:left="-108" w:right="-108"/>
              <w:rPr>
                <w:b/>
                <w:bCs/>
                <w:sz w:val="18"/>
                <w:szCs w:val="18"/>
              </w:rPr>
            </w:pPr>
            <w:r w:rsidRPr="004F0992">
              <w:rPr>
                <w:b/>
                <w:bCs/>
                <w:sz w:val="18"/>
                <w:szCs w:val="18"/>
              </w:rPr>
              <w:t>77,221,878</w:t>
            </w:r>
          </w:p>
        </w:tc>
      </w:tr>
      <w:tr w:rsidR="00BC323A" w:rsidRPr="004F0992" w14:paraId="4A6C5199" w14:textId="77777777" w:rsidTr="00CC6155">
        <w:trPr>
          <w:trHeight w:val="144"/>
          <w:tblHeader/>
        </w:trPr>
        <w:tc>
          <w:tcPr>
            <w:tcW w:w="993" w:type="pct"/>
            <w:shd w:val="clear" w:color="auto" w:fill="auto"/>
          </w:tcPr>
          <w:p w14:paraId="609D5FA7" w14:textId="5C596A75" w:rsidR="00BC323A" w:rsidRPr="004F0992" w:rsidRDefault="00BC323A" w:rsidP="00BC323A">
            <w:pPr>
              <w:spacing w:line="240" w:lineRule="auto"/>
              <w:rPr>
                <w:b/>
                <w:bCs/>
                <w:sz w:val="18"/>
                <w:szCs w:val="18"/>
                <w:rtl/>
                <w:cs/>
              </w:rPr>
            </w:pPr>
            <w:r w:rsidRPr="004F0992">
              <w:rPr>
                <w:b/>
                <w:bCs/>
                <w:sz w:val="18"/>
                <w:szCs w:val="18"/>
              </w:rPr>
              <w:t>Total liabilities</w:t>
            </w:r>
          </w:p>
        </w:tc>
        <w:tc>
          <w:tcPr>
            <w:tcW w:w="341" w:type="pct"/>
            <w:tcBorders>
              <w:top w:val="double" w:sz="4" w:space="0" w:color="auto"/>
              <w:bottom w:val="double" w:sz="4" w:space="0" w:color="auto"/>
            </w:tcBorders>
            <w:shd w:val="clear" w:color="auto" w:fill="auto"/>
            <w:vAlign w:val="bottom"/>
          </w:tcPr>
          <w:p w14:paraId="106B7558" w14:textId="2F2F7439" w:rsidR="00BC323A" w:rsidRPr="004F0992" w:rsidRDefault="00A8787D" w:rsidP="00BC323A">
            <w:pPr>
              <w:tabs>
                <w:tab w:val="decimal" w:pos="794"/>
              </w:tabs>
              <w:spacing w:line="240" w:lineRule="auto"/>
              <w:ind w:left="-115" w:right="-115"/>
              <w:rPr>
                <w:b/>
                <w:bCs/>
                <w:sz w:val="18"/>
                <w:szCs w:val="18"/>
              </w:rPr>
            </w:pPr>
            <w:r w:rsidRPr="00AE277C">
              <w:rPr>
                <w:b/>
                <w:bCs/>
                <w:sz w:val="18"/>
                <w:szCs w:val="18"/>
              </w:rPr>
              <w:t>64,17</w:t>
            </w:r>
            <w:r w:rsidR="008B3548">
              <w:rPr>
                <w:b/>
                <w:bCs/>
                <w:sz w:val="18"/>
                <w:szCs w:val="18"/>
              </w:rPr>
              <w:t>7</w:t>
            </w:r>
            <w:r w:rsidRPr="00AE277C">
              <w:rPr>
                <w:b/>
                <w:bCs/>
                <w:sz w:val="18"/>
                <w:szCs w:val="18"/>
              </w:rPr>
              <w:t>,</w:t>
            </w:r>
            <w:r w:rsidR="008B3548">
              <w:rPr>
                <w:b/>
                <w:bCs/>
                <w:sz w:val="18"/>
                <w:szCs w:val="18"/>
              </w:rPr>
              <w:t>043</w:t>
            </w:r>
          </w:p>
        </w:tc>
        <w:tc>
          <w:tcPr>
            <w:tcW w:w="94" w:type="pct"/>
            <w:shd w:val="clear" w:color="auto" w:fill="auto"/>
          </w:tcPr>
          <w:p w14:paraId="0581651F" w14:textId="77777777" w:rsidR="00BC323A" w:rsidRPr="004F0992" w:rsidRDefault="00BC323A" w:rsidP="00BC323A">
            <w:pPr>
              <w:tabs>
                <w:tab w:val="decimal" w:pos="496"/>
              </w:tabs>
              <w:spacing w:line="240" w:lineRule="auto"/>
              <w:rPr>
                <w:b/>
                <w:bCs/>
                <w:sz w:val="18"/>
                <w:szCs w:val="18"/>
              </w:rPr>
            </w:pPr>
          </w:p>
        </w:tc>
        <w:tc>
          <w:tcPr>
            <w:tcW w:w="356" w:type="pct"/>
            <w:tcBorders>
              <w:bottom w:val="double" w:sz="4" w:space="0" w:color="auto"/>
            </w:tcBorders>
            <w:shd w:val="clear" w:color="auto" w:fill="auto"/>
            <w:vAlign w:val="bottom"/>
          </w:tcPr>
          <w:p w14:paraId="501119EC" w14:textId="431BF766" w:rsidR="00BC323A" w:rsidRPr="004F0992" w:rsidRDefault="00FA1AB4" w:rsidP="00BC323A">
            <w:pPr>
              <w:tabs>
                <w:tab w:val="decimal" w:pos="812"/>
              </w:tabs>
              <w:spacing w:line="240" w:lineRule="auto"/>
              <w:ind w:left="-108" w:right="-108"/>
              <w:rPr>
                <w:b/>
                <w:bCs/>
                <w:sz w:val="18"/>
                <w:szCs w:val="18"/>
              </w:rPr>
            </w:pPr>
            <w:r w:rsidRPr="004F0992">
              <w:rPr>
                <w:b/>
                <w:bCs/>
                <w:sz w:val="18"/>
                <w:szCs w:val="18"/>
              </w:rPr>
              <w:t>56,558,893</w:t>
            </w:r>
          </w:p>
        </w:tc>
        <w:tc>
          <w:tcPr>
            <w:tcW w:w="81" w:type="pct"/>
            <w:shd w:val="clear" w:color="auto" w:fill="auto"/>
          </w:tcPr>
          <w:p w14:paraId="3B1C4D66" w14:textId="77777777" w:rsidR="00BC323A" w:rsidRPr="004F0992" w:rsidRDefault="00BC323A" w:rsidP="00BC323A">
            <w:pPr>
              <w:tabs>
                <w:tab w:val="decimal" w:pos="496"/>
              </w:tabs>
              <w:spacing w:line="240" w:lineRule="auto"/>
              <w:rPr>
                <w:b/>
                <w:bCs/>
                <w:sz w:val="18"/>
                <w:szCs w:val="18"/>
              </w:rPr>
            </w:pPr>
          </w:p>
        </w:tc>
        <w:tc>
          <w:tcPr>
            <w:tcW w:w="345" w:type="pct"/>
            <w:tcBorders>
              <w:bottom w:val="double" w:sz="4" w:space="0" w:color="auto"/>
            </w:tcBorders>
            <w:shd w:val="clear" w:color="auto" w:fill="auto"/>
            <w:vAlign w:val="bottom"/>
          </w:tcPr>
          <w:p w14:paraId="47D213A7" w14:textId="62137CBD" w:rsidR="00BC323A" w:rsidRPr="004F0992" w:rsidRDefault="007B0485" w:rsidP="00BC323A">
            <w:pPr>
              <w:tabs>
                <w:tab w:val="decimal" w:pos="785"/>
              </w:tabs>
              <w:spacing w:line="240" w:lineRule="auto"/>
              <w:ind w:left="-129" w:right="-86"/>
              <w:rPr>
                <w:b/>
                <w:bCs/>
                <w:sz w:val="18"/>
                <w:szCs w:val="18"/>
              </w:rPr>
            </w:pPr>
            <w:r w:rsidRPr="004F0992">
              <w:rPr>
                <w:b/>
                <w:bCs/>
                <w:sz w:val="18"/>
                <w:szCs w:val="18"/>
              </w:rPr>
              <w:t>43,</w:t>
            </w:r>
            <w:r w:rsidRPr="00AE277C">
              <w:rPr>
                <w:b/>
                <w:bCs/>
                <w:sz w:val="18"/>
                <w:szCs w:val="18"/>
              </w:rPr>
              <w:t>05</w:t>
            </w:r>
            <w:r w:rsidR="005960EB">
              <w:rPr>
                <w:b/>
                <w:bCs/>
                <w:sz w:val="18"/>
                <w:szCs w:val="18"/>
              </w:rPr>
              <w:t>2</w:t>
            </w:r>
          </w:p>
        </w:tc>
        <w:tc>
          <w:tcPr>
            <w:tcW w:w="81" w:type="pct"/>
            <w:shd w:val="clear" w:color="auto" w:fill="auto"/>
          </w:tcPr>
          <w:p w14:paraId="6148C016" w14:textId="77777777" w:rsidR="00BC323A" w:rsidRPr="004F0992" w:rsidRDefault="00BC323A" w:rsidP="00BC323A">
            <w:pPr>
              <w:tabs>
                <w:tab w:val="decimal" w:pos="639"/>
              </w:tabs>
              <w:spacing w:line="240" w:lineRule="auto"/>
              <w:rPr>
                <w:b/>
                <w:bCs/>
                <w:sz w:val="18"/>
                <w:szCs w:val="18"/>
              </w:rPr>
            </w:pPr>
          </w:p>
        </w:tc>
        <w:tc>
          <w:tcPr>
            <w:tcW w:w="310" w:type="pct"/>
            <w:tcBorders>
              <w:bottom w:val="double" w:sz="4" w:space="0" w:color="auto"/>
            </w:tcBorders>
            <w:shd w:val="clear" w:color="auto" w:fill="auto"/>
          </w:tcPr>
          <w:p w14:paraId="3EFE04B4" w14:textId="402E3138" w:rsidR="00BC323A" w:rsidRPr="004F0992" w:rsidRDefault="006542EB" w:rsidP="00BC323A">
            <w:pPr>
              <w:tabs>
                <w:tab w:val="decimal" w:pos="684"/>
              </w:tabs>
              <w:spacing w:line="240" w:lineRule="auto"/>
              <w:ind w:left="-108" w:right="-108"/>
              <w:rPr>
                <w:b/>
                <w:bCs/>
                <w:sz w:val="18"/>
                <w:szCs w:val="18"/>
              </w:rPr>
            </w:pPr>
            <w:r w:rsidRPr="004F0992">
              <w:rPr>
                <w:b/>
                <w:bCs/>
                <w:sz w:val="18"/>
                <w:szCs w:val="18"/>
              </w:rPr>
              <w:t>32,722</w:t>
            </w:r>
          </w:p>
        </w:tc>
        <w:tc>
          <w:tcPr>
            <w:tcW w:w="81" w:type="pct"/>
            <w:shd w:val="clear" w:color="auto" w:fill="auto"/>
          </w:tcPr>
          <w:p w14:paraId="320738C5" w14:textId="77777777" w:rsidR="00BC323A" w:rsidRPr="004F0992" w:rsidRDefault="00BC323A" w:rsidP="00BC323A">
            <w:pPr>
              <w:tabs>
                <w:tab w:val="decimal" w:pos="496"/>
              </w:tabs>
              <w:spacing w:line="240" w:lineRule="auto"/>
              <w:rPr>
                <w:b/>
                <w:bCs/>
                <w:sz w:val="18"/>
                <w:szCs w:val="18"/>
              </w:rPr>
            </w:pPr>
          </w:p>
        </w:tc>
        <w:tc>
          <w:tcPr>
            <w:tcW w:w="303" w:type="pct"/>
            <w:tcBorders>
              <w:bottom w:val="double" w:sz="4" w:space="0" w:color="auto"/>
            </w:tcBorders>
            <w:shd w:val="clear" w:color="auto" w:fill="auto"/>
            <w:vAlign w:val="bottom"/>
          </w:tcPr>
          <w:p w14:paraId="5A19AD10" w14:textId="7CC40AF9" w:rsidR="00BC323A" w:rsidRPr="004F0992" w:rsidRDefault="003A73BE" w:rsidP="00BC323A">
            <w:pPr>
              <w:tabs>
                <w:tab w:val="decimal" w:pos="670"/>
              </w:tabs>
              <w:spacing w:line="240" w:lineRule="auto"/>
              <w:ind w:left="-95" w:right="-120"/>
              <w:rPr>
                <w:b/>
                <w:bCs/>
                <w:sz w:val="18"/>
                <w:szCs w:val="18"/>
                <w:lang w:val="en-US" w:bidi="th-TH"/>
              </w:rPr>
            </w:pPr>
            <w:r w:rsidRPr="004F0992">
              <w:rPr>
                <w:b/>
                <w:bCs/>
                <w:sz w:val="18"/>
                <w:szCs w:val="18"/>
                <w:cs/>
                <w:lang w:val="en-US" w:bidi="th-TH"/>
              </w:rPr>
              <w:t>2</w:t>
            </w:r>
            <w:r w:rsidRPr="004F0992">
              <w:rPr>
                <w:b/>
                <w:bCs/>
                <w:sz w:val="18"/>
                <w:szCs w:val="18"/>
                <w:lang w:val="en-US" w:bidi="th-TH"/>
              </w:rPr>
              <w:t>,</w:t>
            </w:r>
            <w:r w:rsidRPr="004F0992">
              <w:rPr>
                <w:b/>
                <w:bCs/>
                <w:sz w:val="18"/>
                <w:szCs w:val="18"/>
                <w:cs/>
                <w:lang w:val="en-US" w:bidi="th-TH"/>
              </w:rPr>
              <w:t>145</w:t>
            </w:r>
            <w:r w:rsidRPr="004F0992">
              <w:rPr>
                <w:b/>
                <w:bCs/>
                <w:sz w:val="18"/>
                <w:szCs w:val="18"/>
                <w:lang w:val="en-US" w:bidi="th-TH"/>
              </w:rPr>
              <w:t>,</w:t>
            </w:r>
            <w:r w:rsidRPr="004F0992">
              <w:rPr>
                <w:b/>
                <w:bCs/>
                <w:sz w:val="18"/>
                <w:szCs w:val="18"/>
                <w:cs/>
                <w:lang w:val="en-US" w:bidi="th-TH"/>
              </w:rPr>
              <w:t>343</w:t>
            </w:r>
          </w:p>
        </w:tc>
        <w:tc>
          <w:tcPr>
            <w:tcW w:w="81" w:type="pct"/>
            <w:shd w:val="clear" w:color="auto" w:fill="auto"/>
          </w:tcPr>
          <w:p w14:paraId="2611344D" w14:textId="77777777" w:rsidR="00BC323A" w:rsidRPr="004F0992" w:rsidRDefault="00BC323A" w:rsidP="00BC323A">
            <w:pPr>
              <w:tabs>
                <w:tab w:val="decimal" w:pos="620"/>
              </w:tabs>
              <w:spacing w:line="240" w:lineRule="auto"/>
              <w:rPr>
                <w:b/>
                <w:bCs/>
                <w:sz w:val="18"/>
                <w:szCs w:val="18"/>
              </w:rPr>
            </w:pPr>
          </w:p>
        </w:tc>
        <w:tc>
          <w:tcPr>
            <w:tcW w:w="319" w:type="pct"/>
            <w:tcBorders>
              <w:bottom w:val="double" w:sz="4" w:space="0" w:color="auto"/>
            </w:tcBorders>
            <w:shd w:val="clear" w:color="auto" w:fill="auto"/>
            <w:vAlign w:val="bottom"/>
          </w:tcPr>
          <w:p w14:paraId="7D10409D" w14:textId="36FA14F3" w:rsidR="00BC323A" w:rsidRPr="004F0992" w:rsidRDefault="006542EB" w:rsidP="00BC323A">
            <w:pPr>
              <w:tabs>
                <w:tab w:val="decimal" w:pos="728"/>
              </w:tabs>
              <w:spacing w:line="240" w:lineRule="auto"/>
              <w:ind w:left="-95" w:right="-120"/>
              <w:rPr>
                <w:b/>
                <w:bCs/>
                <w:sz w:val="18"/>
                <w:szCs w:val="18"/>
                <w:lang w:bidi="th-TH"/>
              </w:rPr>
            </w:pPr>
            <w:r w:rsidRPr="004F0992">
              <w:rPr>
                <w:b/>
                <w:bCs/>
                <w:sz w:val="18"/>
                <w:szCs w:val="18"/>
                <w:lang w:bidi="th-TH"/>
              </w:rPr>
              <w:t>162,612</w:t>
            </w:r>
          </w:p>
        </w:tc>
        <w:tc>
          <w:tcPr>
            <w:tcW w:w="81" w:type="pct"/>
            <w:shd w:val="clear" w:color="auto" w:fill="auto"/>
          </w:tcPr>
          <w:p w14:paraId="738BD4A6" w14:textId="77777777" w:rsidR="00BC323A" w:rsidRPr="004F0992" w:rsidRDefault="00BC323A" w:rsidP="00BC323A">
            <w:pPr>
              <w:tabs>
                <w:tab w:val="decimal" w:pos="496"/>
              </w:tabs>
              <w:spacing w:line="240" w:lineRule="auto"/>
              <w:rPr>
                <w:b/>
                <w:bCs/>
                <w:sz w:val="18"/>
                <w:szCs w:val="18"/>
              </w:rPr>
            </w:pPr>
          </w:p>
        </w:tc>
        <w:tc>
          <w:tcPr>
            <w:tcW w:w="322" w:type="pct"/>
            <w:tcBorders>
              <w:bottom w:val="double" w:sz="4" w:space="0" w:color="auto"/>
            </w:tcBorders>
            <w:shd w:val="clear" w:color="auto" w:fill="auto"/>
            <w:vAlign w:val="bottom"/>
          </w:tcPr>
          <w:p w14:paraId="5669C9D5" w14:textId="53228A64" w:rsidR="00BC323A" w:rsidRPr="004F0992" w:rsidRDefault="00A05DB8" w:rsidP="00BC323A">
            <w:pPr>
              <w:tabs>
                <w:tab w:val="decimal" w:pos="720"/>
              </w:tabs>
              <w:spacing w:line="240" w:lineRule="auto"/>
              <w:ind w:left="-95" w:right="-120"/>
              <w:rPr>
                <w:b/>
                <w:bCs/>
                <w:sz w:val="18"/>
                <w:szCs w:val="18"/>
                <w:lang w:bidi="th-TH"/>
              </w:rPr>
            </w:pPr>
            <w:r w:rsidRPr="00AE277C">
              <w:rPr>
                <w:b/>
                <w:bCs/>
                <w:sz w:val="18"/>
                <w:szCs w:val="18"/>
                <w:cs/>
                <w:lang w:bidi="th-TH"/>
              </w:rPr>
              <w:t>(</w:t>
            </w:r>
            <w:r w:rsidRPr="004F0992">
              <w:rPr>
                <w:b/>
                <w:bCs/>
                <w:sz w:val="18"/>
                <w:szCs w:val="18"/>
                <w:cs/>
                <w:lang w:bidi="th-TH"/>
              </w:rPr>
              <w:t>2</w:t>
            </w:r>
            <w:r w:rsidRPr="004F0992">
              <w:rPr>
                <w:b/>
                <w:bCs/>
                <w:sz w:val="18"/>
                <w:szCs w:val="18"/>
                <w:lang w:bidi="th-TH"/>
              </w:rPr>
              <w:t>,</w:t>
            </w:r>
            <w:r w:rsidRPr="004F0992">
              <w:rPr>
                <w:b/>
                <w:bCs/>
                <w:sz w:val="18"/>
                <w:szCs w:val="18"/>
                <w:cs/>
                <w:lang w:bidi="th-TH"/>
              </w:rPr>
              <w:t>340</w:t>
            </w:r>
            <w:r w:rsidRPr="004F0992">
              <w:rPr>
                <w:b/>
                <w:bCs/>
                <w:sz w:val="18"/>
                <w:szCs w:val="18"/>
                <w:lang w:bidi="th-TH"/>
              </w:rPr>
              <w:t>,</w:t>
            </w:r>
            <w:r w:rsidRPr="004F0992">
              <w:rPr>
                <w:b/>
                <w:bCs/>
                <w:sz w:val="18"/>
                <w:szCs w:val="18"/>
                <w:cs/>
                <w:lang w:bidi="th-TH"/>
              </w:rPr>
              <w:t>044</w:t>
            </w:r>
            <w:r w:rsidRPr="00AE277C">
              <w:rPr>
                <w:b/>
                <w:bCs/>
                <w:sz w:val="18"/>
                <w:szCs w:val="18"/>
                <w:cs/>
                <w:lang w:bidi="th-TH"/>
              </w:rPr>
              <w:t>)</w:t>
            </w:r>
          </w:p>
        </w:tc>
        <w:tc>
          <w:tcPr>
            <w:tcW w:w="81" w:type="pct"/>
            <w:shd w:val="clear" w:color="auto" w:fill="auto"/>
          </w:tcPr>
          <w:p w14:paraId="3370CF04" w14:textId="77777777" w:rsidR="00BC323A" w:rsidRPr="004F0992" w:rsidRDefault="00BC323A" w:rsidP="00BC323A">
            <w:pPr>
              <w:tabs>
                <w:tab w:val="decimal" w:pos="566"/>
              </w:tabs>
              <w:spacing w:line="240" w:lineRule="auto"/>
              <w:rPr>
                <w:b/>
                <w:bCs/>
                <w:sz w:val="18"/>
                <w:szCs w:val="18"/>
              </w:rPr>
            </w:pPr>
          </w:p>
        </w:tc>
        <w:tc>
          <w:tcPr>
            <w:tcW w:w="305" w:type="pct"/>
            <w:tcBorders>
              <w:bottom w:val="double" w:sz="4" w:space="0" w:color="auto"/>
            </w:tcBorders>
            <w:shd w:val="clear" w:color="auto" w:fill="auto"/>
            <w:vAlign w:val="bottom"/>
          </w:tcPr>
          <w:p w14:paraId="09C28FBE" w14:textId="39A4E2BB" w:rsidR="00BC323A" w:rsidRPr="004F0992" w:rsidRDefault="006542EB" w:rsidP="00BC323A">
            <w:pPr>
              <w:tabs>
                <w:tab w:val="decimal" w:pos="663"/>
              </w:tabs>
              <w:spacing w:line="240" w:lineRule="auto"/>
              <w:ind w:left="-95" w:right="-120"/>
              <w:rPr>
                <w:b/>
                <w:bCs/>
                <w:sz w:val="18"/>
                <w:szCs w:val="18"/>
              </w:rPr>
            </w:pPr>
            <w:r w:rsidRPr="00AE277C">
              <w:rPr>
                <w:b/>
                <w:bCs/>
                <w:sz w:val="18"/>
                <w:szCs w:val="18"/>
                <w:cs/>
                <w:lang w:bidi="th-TH"/>
              </w:rPr>
              <w:t>(</w:t>
            </w:r>
            <w:r w:rsidRPr="004F0992">
              <w:rPr>
                <w:b/>
                <w:bCs/>
                <w:sz w:val="18"/>
                <w:szCs w:val="18"/>
              </w:rPr>
              <w:t>214,483</w:t>
            </w:r>
            <w:r w:rsidRPr="00AE277C">
              <w:rPr>
                <w:b/>
                <w:bCs/>
                <w:sz w:val="18"/>
                <w:szCs w:val="18"/>
                <w:cs/>
                <w:lang w:bidi="th-TH"/>
              </w:rPr>
              <w:t>)</w:t>
            </w:r>
          </w:p>
        </w:tc>
        <w:tc>
          <w:tcPr>
            <w:tcW w:w="81" w:type="pct"/>
            <w:shd w:val="clear" w:color="auto" w:fill="auto"/>
          </w:tcPr>
          <w:p w14:paraId="081123D9" w14:textId="77777777" w:rsidR="00BC323A" w:rsidRPr="004F0992" w:rsidRDefault="00BC323A" w:rsidP="00BC323A">
            <w:pPr>
              <w:tabs>
                <w:tab w:val="decimal" w:pos="496"/>
              </w:tabs>
              <w:spacing w:line="240" w:lineRule="auto"/>
              <w:rPr>
                <w:b/>
                <w:bCs/>
                <w:sz w:val="18"/>
                <w:szCs w:val="18"/>
              </w:rPr>
            </w:pPr>
          </w:p>
        </w:tc>
        <w:tc>
          <w:tcPr>
            <w:tcW w:w="336" w:type="pct"/>
            <w:tcBorders>
              <w:bottom w:val="double" w:sz="4" w:space="0" w:color="auto"/>
            </w:tcBorders>
            <w:shd w:val="clear" w:color="auto" w:fill="auto"/>
            <w:vAlign w:val="bottom"/>
          </w:tcPr>
          <w:p w14:paraId="1498FBAD" w14:textId="2C73A90D" w:rsidR="00BC323A" w:rsidRPr="00CB0F20" w:rsidRDefault="00A8787D" w:rsidP="00BC323A">
            <w:pPr>
              <w:tabs>
                <w:tab w:val="decimal" w:pos="790"/>
              </w:tabs>
              <w:spacing w:line="240" w:lineRule="auto"/>
              <w:ind w:left="-95" w:right="-120"/>
              <w:rPr>
                <w:rFonts w:cstheme="minorBidi"/>
                <w:b/>
                <w:bCs/>
                <w:sz w:val="18"/>
                <w:szCs w:val="22"/>
                <w:lang w:bidi="th-TH"/>
              </w:rPr>
            </w:pPr>
            <w:r w:rsidRPr="00AE277C">
              <w:rPr>
                <w:b/>
                <w:bCs/>
                <w:sz w:val="18"/>
                <w:szCs w:val="18"/>
              </w:rPr>
              <w:t>64,02</w:t>
            </w:r>
            <w:r w:rsidR="00B719DD">
              <w:rPr>
                <w:b/>
                <w:bCs/>
                <w:sz w:val="18"/>
                <w:szCs w:val="18"/>
              </w:rPr>
              <w:t>5</w:t>
            </w:r>
            <w:r w:rsidRPr="00AE277C">
              <w:rPr>
                <w:b/>
                <w:bCs/>
                <w:sz w:val="18"/>
                <w:szCs w:val="18"/>
              </w:rPr>
              <w:t>,</w:t>
            </w:r>
            <w:r w:rsidR="0050059A">
              <w:rPr>
                <w:b/>
                <w:bCs/>
                <w:sz w:val="18"/>
                <w:szCs w:val="18"/>
              </w:rPr>
              <w:t>3</w:t>
            </w:r>
            <w:r w:rsidR="00233602">
              <w:rPr>
                <w:b/>
                <w:bCs/>
                <w:sz w:val="18"/>
                <w:szCs w:val="18"/>
              </w:rPr>
              <w:t>94</w:t>
            </w:r>
          </w:p>
        </w:tc>
        <w:tc>
          <w:tcPr>
            <w:tcW w:w="83" w:type="pct"/>
            <w:shd w:val="clear" w:color="auto" w:fill="auto"/>
          </w:tcPr>
          <w:p w14:paraId="4BFBC608" w14:textId="77777777" w:rsidR="00BC323A" w:rsidRPr="004F0992" w:rsidRDefault="00BC323A" w:rsidP="00BC323A">
            <w:pPr>
              <w:tabs>
                <w:tab w:val="decimal" w:pos="675"/>
              </w:tabs>
              <w:spacing w:line="240" w:lineRule="auto"/>
              <w:rPr>
                <w:b/>
                <w:bCs/>
                <w:sz w:val="18"/>
                <w:szCs w:val="18"/>
                <w:lang w:val="en-US"/>
              </w:rPr>
            </w:pPr>
          </w:p>
        </w:tc>
        <w:tc>
          <w:tcPr>
            <w:tcW w:w="324" w:type="pct"/>
            <w:tcBorders>
              <w:bottom w:val="double" w:sz="4" w:space="0" w:color="auto"/>
            </w:tcBorders>
            <w:shd w:val="clear" w:color="auto" w:fill="auto"/>
          </w:tcPr>
          <w:p w14:paraId="14E904DD" w14:textId="7122416C" w:rsidR="00BC323A" w:rsidRPr="004F0992" w:rsidRDefault="006542EB" w:rsidP="00BC323A">
            <w:pPr>
              <w:tabs>
                <w:tab w:val="decimal" w:pos="750"/>
              </w:tabs>
              <w:spacing w:line="240" w:lineRule="auto"/>
              <w:ind w:left="-108" w:right="-108"/>
              <w:rPr>
                <w:b/>
                <w:bCs/>
                <w:sz w:val="18"/>
                <w:szCs w:val="18"/>
              </w:rPr>
            </w:pPr>
            <w:r w:rsidRPr="004F0992">
              <w:rPr>
                <w:b/>
                <w:bCs/>
                <w:sz w:val="18"/>
                <w:szCs w:val="18"/>
              </w:rPr>
              <w:t>56,539,744</w:t>
            </w:r>
          </w:p>
        </w:tc>
      </w:tr>
    </w:tbl>
    <w:p w14:paraId="2D7FD6F2" w14:textId="77777777" w:rsidR="003E114A" w:rsidRPr="004F0992" w:rsidRDefault="003E114A" w:rsidP="008C63F6">
      <w:pPr>
        <w:spacing w:line="240" w:lineRule="auto"/>
        <w:rPr>
          <w:sz w:val="20"/>
          <w:lang w:bidi="th-TH"/>
        </w:rPr>
      </w:pPr>
      <w:r w:rsidRPr="00AE277C">
        <w:rPr>
          <w:szCs w:val="22"/>
          <w:cs/>
          <w:lang w:bidi="th-TH"/>
        </w:rPr>
        <w:t xml:space="preserve"> </w:t>
      </w:r>
    </w:p>
    <w:p w14:paraId="6EA0E244" w14:textId="36BA204E" w:rsidR="00F23E78" w:rsidRPr="00AE277C" w:rsidRDefault="00F23E78" w:rsidP="00006358">
      <w:pPr>
        <w:spacing w:line="240" w:lineRule="auto"/>
        <w:rPr>
          <w:rFonts w:cs="Angsana New"/>
          <w:sz w:val="2"/>
          <w:szCs w:val="2"/>
          <w:cs/>
          <w:lang w:bidi="th-TH"/>
        </w:rPr>
        <w:sectPr w:rsidR="00F23E78" w:rsidRPr="00AE277C" w:rsidSect="00760FC0">
          <w:headerReference w:type="default" r:id="rId18"/>
          <w:footerReference w:type="default" r:id="rId19"/>
          <w:pgSz w:w="16840" w:h="11907" w:orient="landscape" w:code="9"/>
          <w:pgMar w:top="691" w:right="1152" w:bottom="576" w:left="1152" w:header="720" w:footer="720" w:gutter="0"/>
          <w:cols w:space="720"/>
          <w:docGrid w:linePitch="360"/>
        </w:sectPr>
      </w:pPr>
    </w:p>
    <w:p w14:paraId="7176F3B4" w14:textId="36531DC0" w:rsidR="00970C7C" w:rsidRPr="004F0992" w:rsidRDefault="00970C7C" w:rsidP="00970C7C">
      <w:pPr>
        <w:keepNext/>
        <w:keepLines/>
        <w:tabs>
          <w:tab w:val="left" w:pos="540"/>
        </w:tabs>
        <w:outlineLvl w:val="0"/>
        <w:rPr>
          <w:b/>
          <w:sz w:val="24"/>
          <w:szCs w:val="24"/>
        </w:rPr>
      </w:pPr>
      <w:r w:rsidRPr="004F0992">
        <w:rPr>
          <w:b/>
          <w:sz w:val="24"/>
          <w:szCs w:val="24"/>
        </w:rPr>
        <w:lastRenderedPageBreak/>
        <w:t>1</w:t>
      </w:r>
      <w:r w:rsidR="00954888" w:rsidRPr="004F0992">
        <w:rPr>
          <w:b/>
          <w:sz w:val="24"/>
          <w:szCs w:val="24"/>
        </w:rPr>
        <w:t>1</w:t>
      </w:r>
      <w:r w:rsidRPr="00AE277C">
        <w:rPr>
          <w:b/>
          <w:bCs/>
          <w:sz w:val="24"/>
          <w:szCs w:val="24"/>
          <w:cs/>
          <w:lang w:bidi="th-TH"/>
        </w:rPr>
        <w:t xml:space="preserve"> </w:t>
      </w:r>
      <w:r w:rsidRPr="004F0992">
        <w:rPr>
          <w:b/>
          <w:sz w:val="24"/>
          <w:szCs w:val="24"/>
        </w:rPr>
        <w:tab/>
        <w:t>Dividends</w:t>
      </w:r>
    </w:p>
    <w:p w14:paraId="7B703D25" w14:textId="77777777" w:rsidR="00970C7C" w:rsidRPr="004F0992" w:rsidRDefault="00970C7C" w:rsidP="00970C7C">
      <w:pPr>
        <w:spacing w:line="240" w:lineRule="auto"/>
        <w:ind w:left="547"/>
        <w:jc w:val="both"/>
        <w:rPr>
          <w:sz w:val="20"/>
        </w:rPr>
      </w:pPr>
    </w:p>
    <w:p w14:paraId="1BE69EEB" w14:textId="77777777" w:rsidR="00970C7C" w:rsidRPr="004F0992" w:rsidRDefault="00970C7C" w:rsidP="00970C7C">
      <w:pPr>
        <w:ind w:left="547"/>
        <w:jc w:val="both"/>
        <w:rPr>
          <w:sz w:val="20"/>
        </w:rPr>
      </w:pPr>
      <w:r w:rsidRPr="004F0992">
        <w:rPr>
          <w:sz w:val="20"/>
        </w:rPr>
        <w:t>The shareholders of the Company have approved dividends as follows</w:t>
      </w:r>
      <w:r w:rsidRPr="00AE277C">
        <w:rPr>
          <w:sz w:val="20"/>
          <w:cs/>
          <w:lang w:bidi="th-TH"/>
        </w:rPr>
        <w:t>:</w:t>
      </w:r>
    </w:p>
    <w:p w14:paraId="796B5531" w14:textId="77777777" w:rsidR="00970C7C" w:rsidRPr="004F0992" w:rsidRDefault="00970C7C" w:rsidP="00970C7C">
      <w:pPr>
        <w:spacing w:line="240" w:lineRule="auto"/>
        <w:ind w:left="547"/>
        <w:jc w:val="both"/>
        <w:rPr>
          <w:sz w:val="20"/>
        </w:rPr>
      </w:pPr>
    </w:p>
    <w:tbl>
      <w:tblPr>
        <w:tblW w:w="9270" w:type="dxa"/>
        <w:tblInd w:w="450" w:type="dxa"/>
        <w:tblLayout w:type="fixed"/>
        <w:tblCellMar>
          <w:left w:w="79" w:type="dxa"/>
          <w:right w:w="79" w:type="dxa"/>
        </w:tblCellMar>
        <w:tblLook w:val="0000" w:firstRow="0" w:lastRow="0" w:firstColumn="0" w:lastColumn="0" w:noHBand="0" w:noVBand="0"/>
      </w:tblPr>
      <w:tblGrid>
        <w:gridCol w:w="2610"/>
        <w:gridCol w:w="1620"/>
        <w:gridCol w:w="1710"/>
        <w:gridCol w:w="1620"/>
        <w:gridCol w:w="1710"/>
      </w:tblGrid>
      <w:tr w:rsidR="00970C7C" w:rsidRPr="004F0992" w14:paraId="64FB9A2D" w14:textId="77777777" w:rsidTr="00E51F73">
        <w:trPr>
          <w:cantSplit/>
        </w:trPr>
        <w:tc>
          <w:tcPr>
            <w:tcW w:w="2610" w:type="dxa"/>
            <w:shd w:val="clear" w:color="auto" w:fill="auto"/>
          </w:tcPr>
          <w:p w14:paraId="25B01F01" w14:textId="77777777" w:rsidR="00970C7C" w:rsidRPr="004F0992" w:rsidRDefault="00970C7C" w:rsidP="00E51F73">
            <w:pPr>
              <w:spacing w:line="240" w:lineRule="auto"/>
              <w:ind w:left="180" w:hanging="180"/>
              <w:rPr>
                <w:b/>
                <w:bCs/>
                <w:sz w:val="20"/>
              </w:rPr>
            </w:pPr>
          </w:p>
        </w:tc>
        <w:tc>
          <w:tcPr>
            <w:tcW w:w="1620" w:type="dxa"/>
            <w:shd w:val="clear" w:color="auto" w:fill="auto"/>
          </w:tcPr>
          <w:p w14:paraId="70A239E9" w14:textId="77777777" w:rsidR="00970C7C" w:rsidRPr="004F0992" w:rsidRDefault="00970C7C" w:rsidP="00E51F73">
            <w:pPr>
              <w:spacing w:line="240" w:lineRule="auto"/>
              <w:ind w:left="-80" w:right="-77"/>
              <w:jc w:val="center"/>
              <w:rPr>
                <w:sz w:val="20"/>
              </w:rPr>
            </w:pPr>
          </w:p>
        </w:tc>
        <w:tc>
          <w:tcPr>
            <w:tcW w:w="1710" w:type="dxa"/>
            <w:shd w:val="clear" w:color="auto" w:fill="auto"/>
          </w:tcPr>
          <w:p w14:paraId="1A94839A" w14:textId="77777777" w:rsidR="00970C7C" w:rsidRPr="004F0992" w:rsidRDefault="00970C7C" w:rsidP="00E51F73">
            <w:pPr>
              <w:spacing w:line="240" w:lineRule="auto"/>
              <w:ind w:left="-80" w:right="-77"/>
              <w:jc w:val="center"/>
              <w:rPr>
                <w:sz w:val="20"/>
              </w:rPr>
            </w:pPr>
          </w:p>
        </w:tc>
        <w:tc>
          <w:tcPr>
            <w:tcW w:w="1620" w:type="dxa"/>
            <w:shd w:val="clear" w:color="auto" w:fill="auto"/>
          </w:tcPr>
          <w:p w14:paraId="4E896A69" w14:textId="77777777" w:rsidR="00970C7C" w:rsidRPr="004F0992" w:rsidRDefault="00970C7C" w:rsidP="00E51F73">
            <w:pPr>
              <w:spacing w:line="240" w:lineRule="auto"/>
              <w:ind w:left="-80" w:right="-77"/>
              <w:jc w:val="center"/>
              <w:rPr>
                <w:sz w:val="20"/>
              </w:rPr>
            </w:pPr>
            <w:r w:rsidRPr="004F0992">
              <w:rPr>
                <w:sz w:val="20"/>
              </w:rPr>
              <w:t>Dividend rate</w:t>
            </w:r>
          </w:p>
        </w:tc>
        <w:tc>
          <w:tcPr>
            <w:tcW w:w="1710" w:type="dxa"/>
            <w:shd w:val="clear" w:color="auto" w:fill="auto"/>
          </w:tcPr>
          <w:p w14:paraId="08C41238" w14:textId="77777777" w:rsidR="00970C7C" w:rsidRPr="004F0992" w:rsidRDefault="00970C7C" w:rsidP="00E51F73">
            <w:pPr>
              <w:spacing w:line="240" w:lineRule="auto"/>
              <w:ind w:left="-80" w:right="-77"/>
              <w:jc w:val="center"/>
              <w:rPr>
                <w:sz w:val="20"/>
              </w:rPr>
            </w:pPr>
          </w:p>
        </w:tc>
      </w:tr>
      <w:tr w:rsidR="00970C7C" w:rsidRPr="004F0992" w14:paraId="5BB5E5FF" w14:textId="77777777" w:rsidTr="00E51F73">
        <w:trPr>
          <w:cantSplit/>
        </w:trPr>
        <w:tc>
          <w:tcPr>
            <w:tcW w:w="2610" w:type="dxa"/>
            <w:shd w:val="clear" w:color="auto" w:fill="auto"/>
          </w:tcPr>
          <w:p w14:paraId="23569427" w14:textId="77777777" w:rsidR="00970C7C" w:rsidRPr="004F0992" w:rsidRDefault="00970C7C" w:rsidP="00E51F73">
            <w:pPr>
              <w:spacing w:line="240" w:lineRule="auto"/>
              <w:ind w:left="180" w:hanging="180"/>
              <w:rPr>
                <w:b/>
                <w:bCs/>
                <w:sz w:val="20"/>
              </w:rPr>
            </w:pPr>
          </w:p>
        </w:tc>
        <w:tc>
          <w:tcPr>
            <w:tcW w:w="1620" w:type="dxa"/>
            <w:shd w:val="clear" w:color="auto" w:fill="auto"/>
          </w:tcPr>
          <w:p w14:paraId="4B7E73E9" w14:textId="77777777" w:rsidR="00970C7C" w:rsidRPr="004F0992" w:rsidRDefault="00970C7C" w:rsidP="00E51F73">
            <w:pPr>
              <w:spacing w:line="240" w:lineRule="auto"/>
              <w:ind w:left="-80" w:right="-77"/>
              <w:jc w:val="center"/>
              <w:rPr>
                <w:sz w:val="20"/>
              </w:rPr>
            </w:pPr>
            <w:r w:rsidRPr="004F0992">
              <w:rPr>
                <w:sz w:val="20"/>
              </w:rPr>
              <w:t>Approval date</w:t>
            </w:r>
          </w:p>
        </w:tc>
        <w:tc>
          <w:tcPr>
            <w:tcW w:w="1710" w:type="dxa"/>
            <w:shd w:val="clear" w:color="auto" w:fill="auto"/>
          </w:tcPr>
          <w:p w14:paraId="4D318005" w14:textId="77777777" w:rsidR="00970C7C" w:rsidRPr="004F0992" w:rsidRDefault="00970C7C" w:rsidP="00E51F73">
            <w:pPr>
              <w:spacing w:line="240" w:lineRule="auto"/>
              <w:ind w:left="-80" w:right="-77"/>
              <w:jc w:val="center"/>
              <w:rPr>
                <w:sz w:val="20"/>
              </w:rPr>
            </w:pPr>
            <w:r w:rsidRPr="004F0992">
              <w:rPr>
                <w:sz w:val="20"/>
              </w:rPr>
              <w:t>Payment schedule</w:t>
            </w:r>
          </w:p>
        </w:tc>
        <w:tc>
          <w:tcPr>
            <w:tcW w:w="1620" w:type="dxa"/>
            <w:shd w:val="clear" w:color="auto" w:fill="auto"/>
          </w:tcPr>
          <w:p w14:paraId="7F091981" w14:textId="77777777" w:rsidR="00970C7C" w:rsidRPr="004F0992" w:rsidRDefault="00970C7C" w:rsidP="00E51F73">
            <w:pPr>
              <w:spacing w:line="240" w:lineRule="auto"/>
              <w:ind w:left="-80" w:right="-77"/>
              <w:jc w:val="center"/>
              <w:rPr>
                <w:sz w:val="20"/>
              </w:rPr>
            </w:pPr>
            <w:r w:rsidRPr="004F0992">
              <w:rPr>
                <w:sz w:val="20"/>
              </w:rPr>
              <w:t>per share</w:t>
            </w:r>
          </w:p>
        </w:tc>
        <w:tc>
          <w:tcPr>
            <w:tcW w:w="1710" w:type="dxa"/>
            <w:shd w:val="clear" w:color="auto" w:fill="auto"/>
          </w:tcPr>
          <w:p w14:paraId="1B2453F7" w14:textId="77777777" w:rsidR="00970C7C" w:rsidRPr="004F0992" w:rsidRDefault="00970C7C" w:rsidP="00E51F73">
            <w:pPr>
              <w:spacing w:line="240" w:lineRule="auto"/>
              <w:ind w:left="-80" w:right="-77"/>
              <w:jc w:val="center"/>
              <w:rPr>
                <w:sz w:val="20"/>
              </w:rPr>
            </w:pPr>
            <w:r w:rsidRPr="004F0992">
              <w:rPr>
                <w:sz w:val="20"/>
              </w:rPr>
              <w:t>Amount</w:t>
            </w:r>
          </w:p>
        </w:tc>
      </w:tr>
      <w:tr w:rsidR="00970C7C" w:rsidRPr="004F0992" w14:paraId="16642BB1" w14:textId="77777777" w:rsidTr="00E51F73">
        <w:trPr>
          <w:cantSplit/>
        </w:trPr>
        <w:tc>
          <w:tcPr>
            <w:tcW w:w="2610" w:type="dxa"/>
            <w:shd w:val="clear" w:color="auto" w:fill="auto"/>
          </w:tcPr>
          <w:p w14:paraId="6C455B79" w14:textId="77777777" w:rsidR="00970C7C" w:rsidRPr="004F0992" w:rsidRDefault="00970C7C" w:rsidP="00E51F73">
            <w:pPr>
              <w:spacing w:line="240" w:lineRule="auto"/>
              <w:ind w:left="180" w:hanging="180"/>
              <w:rPr>
                <w:b/>
                <w:bCs/>
                <w:sz w:val="20"/>
              </w:rPr>
            </w:pPr>
          </w:p>
        </w:tc>
        <w:tc>
          <w:tcPr>
            <w:tcW w:w="1620" w:type="dxa"/>
            <w:shd w:val="clear" w:color="auto" w:fill="auto"/>
          </w:tcPr>
          <w:p w14:paraId="3BD32A1E" w14:textId="77777777" w:rsidR="00970C7C" w:rsidRPr="004F0992" w:rsidRDefault="00970C7C" w:rsidP="00E51F73">
            <w:pPr>
              <w:tabs>
                <w:tab w:val="decimal" w:pos="731"/>
              </w:tabs>
              <w:spacing w:line="240" w:lineRule="auto"/>
              <w:ind w:right="11"/>
              <w:rPr>
                <w:i/>
                <w:iCs/>
                <w:sz w:val="20"/>
              </w:rPr>
            </w:pPr>
          </w:p>
        </w:tc>
        <w:tc>
          <w:tcPr>
            <w:tcW w:w="1710" w:type="dxa"/>
            <w:shd w:val="clear" w:color="auto" w:fill="auto"/>
          </w:tcPr>
          <w:p w14:paraId="2F038FCD" w14:textId="77777777" w:rsidR="00970C7C" w:rsidRPr="004F0992" w:rsidRDefault="00970C7C" w:rsidP="00E51F73">
            <w:pPr>
              <w:tabs>
                <w:tab w:val="decimal" w:pos="821"/>
              </w:tabs>
              <w:spacing w:line="240" w:lineRule="auto"/>
              <w:ind w:right="11"/>
              <w:rPr>
                <w:i/>
                <w:iCs/>
                <w:sz w:val="20"/>
              </w:rPr>
            </w:pPr>
          </w:p>
        </w:tc>
        <w:tc>
          <w:tcPr>
            <w:tcW w:w="1620" w:type="dxa"/>
            <w:shd w:val="clear" w:color="auto" w:fill="auto"/>
          </w:tcPr>
          <w:p w14:paraId="36B06937" w14:textId="77777777" w:rsidR="00970C7C" w:rsidRPr="004F0992" w:rsidRDefault="00970C7C" w:rsidP="00E51F73">
            <w:pPr>
              <w:spacing w:line="240" w:lineRule="auto"/>
              <w:ind w:right="11"/>
              <w:jc w:val="center"/>
              <w:rPr>
                <w:i/>
                <w:iCs/>
                <w:sz w:val="20"/>
              </w:rPr>
            </w:pPr>
            <w:r w:rsidRPr="00AE277C">
              <w:rPr>
                <w:i/>
                <w:iCs/>
                <w:sz w:val="20"/>
                <w:cs/>
                <w:lang w:bidi="th-TH"/>
              </w:rPr>
              <w:t>(</w:t>
            </w:r>
            <w:r w:rsidRPr="004F0992">
              <w:rPr>
                <w:i/>
                <w:iCs/>
                <w:sz w:val="20"/>
              </w:rPr>
              <w:t>in Baht</w:t>
            </w:r>
            <w:r w:rsidRPr="00AE277C">
              <w:rPr>
                <w:i/>
                <w:iCs/>
                <w:sz w:val="20"/>
                <w:cs/>
                <w:lang w:bidi="th-TH"/>
              </w:rPr>
              <w:t>)</w:t>
            </w:r>
          </w:p>
        </w:tc>
        <w:tc>
          <w:tcPr>
            <w:tcW w:w="1710" w:type="dxa"/>
            <w:shd w:val="clear" w:color="auto" w:fill="auto"/>
          </w:tcPr>
          <w:p w14:paraId="28C1303C" w14:textId="77777777" w:rsidR="00970C7C" w:rsidRPr="004F0992" w:rsidRDefault="00970C7C" w:rsidP="00E51F73">
            <w:pPr>
              <w:spacing w:line="240" w:lineRule="auto"/>
              <w:ind w:right="11"/>
              <w:rPr>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970C7C" w:rsidRPr="004F0992" w14:paraId="1C4B3D4B" w14:textId="77777777" w:rsidTr="00E51F73">
        <w:trPr>
          <w:cantSplit/>
        </w:trPr>
        <w:tc>
          <w:tcPr>
            <w:tcW w:w="2610" w:type="dxa"/>
            <w:shd w:val="clear" w:color="auto" w:fill="auto"/>
          </w:tcPr>
          <w:p w14:paraId="1BECDA21" w14:textId="77777777" w:rsidR="00970C7C" w:rsidRPr="004F0992" w:rsidRDefault="00970C7C" w:rsidP="00E51F73">
            <w:pPr>
              <w:spacing w:line="240" w:lineRule="auto"/>
              <w:ind w:left="180" w:hanging="180"/>
              <w:rPr>
                <w:b/>
                <w:bCs/>
                <w:i/>
                <w:iCs/>
                <w:sz w:val="20"/>
              </w:rPr>
            </w:pPr>
            <w:r w:rsidRPr="004F0992">
              <w:rPr>
                <w:b/>
                <w:bCs/>
                <w:i/>
                <w:iCs/>
                <w:sz w:val="20"/>
              </w:rPr>
              <w:t>2021</w:t>
            </w:r>
          </w:p>
        </w:tc>
        <w:tc>
          <w:tcPr>
            <w:tcW w:w="1620" w:type="dxa"/>
            <w:shd w:val="clear" w:color="auto" w:fill="auto"/>
          </w:tcPr>
          <w:p w14:paraId="6878D9A3" w14:textId="77777777" w:rsidR="00970C7C" w:rsidRPr="004F0992" w:rsidRDefault="00970C7C" w:rsidP="00E51F73">
            <w:pPr>
              <w:tabs>
                <w:tab w:val="decimal" w:pos="731"/>
              </w:tabs>
              <w:spacing w:line="240" w:lineRule="auto"/>
              <w:ind w:right="11"/>
              <w:rPr>
                <w:i/>
                <w:iCs/>
                <w:sz w:val="20"/>
              </w:rPr>
            </w:pPr>
          </w:p>
        </w:tc>
        <w:tc>
          <w:tcPr>
            <w:tcW w:w="1710" w:type="dxa"/>
            <w:shd w:val="clear" w:color="auto" w:fill="auto"/>
          </w:tcPr>
          <w:p w14:paraId="7F421E26" w14:textId="77777777" w:rsidR="00970C7C" w:rsidRPr="004F0992" w:rsidRDefault="00970C7C" w:rsidP="00E51F73">
            <w:pPr>
              <w:tabs>
                <w:tab w:val="decimal" w:pos="821"/>
              </w:tabs>
              <w:spacing w:line="240" w:lineRule="auto"/>
              <w:ind w:right="11"/>
              <w:rPr>
                <w:i/>
                <w:iCs/>
                <w:sz w:val="20"/>
              </w:rPr>
            </w:pPr>
          </w:p>
        </w:tc>
        <w:tc>
          <w:tcPr>
            <w:tcW w:w="1620" w:type="dxa"/>
            <w:shd w:val="clear" w:color="auto" w:fill="auto"/>
          </w:tcPr>
          <w:p w14:paraId="268B9323" w14:textId="77777777" w:rsidR="00970C7C" w:rsidRPr="004F0992" w:rsidRDefault="00970C7C" w:rsidP="00E51F73">
            <w:pPr>
              <w:tabs>
                <w:tab w:val="decimal" w:pos="731"/>
              </w:tabs>
              <w:spacing w:line="240" w:lineRule="auto"/>
              <w:ind w:right="11"/>
              <w:rPr>
                <w:i/>
                <w:iCs/>
                <w:sz w:val="20"/>
              </w:rPr>
            </w:pPr>
          </w:p>
        </w:tc>
        <w:tc>
          <w:tcPr>
            <w:tcW w:w="1710" w:type="dxa"/>
            <w:shd w:val="clear" w:color="auto" w:fill="auto"/>
          </w:tcPr>
          <w:p w14:paraId="53987EF4" w14:textId="77777777" w:rsidR="00970C7C" w:rsidRPr="004F0992" w:rsidRDefault="00970C7C" w:rsidP="00E51F73">
            <w:pPr>
              <w:tabs>
                <w:tab w:val="decimal" w:pos="731"/>
              </w:tabs>
              <w:spacing w:line="240" w:lineRule="auto"/>
              <w:ind w:right="11"/>
              <w:rPr>
                <w:i/>
                <w:iCs/>
                <w:sz w:val="20"/>
              </w:rPr>
            </w:pPr>
          </w:p>
        </w:tc>
      </w:tr>
      <w:tr w:rsidR="00970C7C" w:rsidRPr="004F0992" w14:paraId="71520EAB" w14:textId="77777777" w:rsidTr="00E51F73">
        <w:trPr>
          <w:cantSplit/>
        </w:trPr>
        <w:tc>
          <w:tcPr>
            <w:tcW w:w="2610" w:type="dxa"/>
            <w:shd w:val="clear" w:color="auto" w:fill="auto"/>
          </w:tcPr>
          <w:p w14:paraId="0D7B3A3E" w14:textId="77777777" w:rsidR="00970C7C" w:rsidRPr="004F0992" w:rsidRDefault="00970C7C" w:rsidP="00E51F73">
            <w:pPr>
              <w:spacing w:line="240" w:lineRule="auto"/>
              <w:ind w:left="180" w:hanging="180"/>
              <w:rPr>
                <w:sz w:val="20"/>
              </w:rPr>
            </w:pPr>
            <w:r w:rsidRPr="004F0992">
              <w:rPr>
                <w:sz w:val="20"/>
              </w:rPr>
              <w:t>Annual dividend 2020</w:t>
            </w:r>
          </w:p>
        </w:tc>
        <w:tc>
          <w:tcPr>
            <w:tcW w:w="1620" w:type="dxa"/>
            <w:shd w:val="clear" w:color="auto" w:fill="auto"/>
          </w:tcPr>
          <w:p w14:paraId="4B7627C0" w14:textId="77777777" w:rsidR="00970C7C" w:rsidRPr="004F0992" w:rsidRDefault="00970C7C" w:rsidP="00E51F73">
            <w:pPr>
              <w:spacing w:line="240" w:lineRule="auto"/>
              <w:ind w:right="11"/>
              <w:jc w:val="center"/>
              <w:rPr>
                <w:sz w:val="20"/>
              </w:rPr>
            </w:pPr>
            <w:r w:rsidRPr="004F0992">
              <w:rPr>
                <w:sz w:val="20"/>
              </w:rPr>
              <w:t>20 April 2021</w:t>
            </w:r>
          </w:p>
        </w:tc>
        <w:tc>
          <w:tcPr>
            <w:tcW w:w="1710" w:type="dxa"/>
            <w:shd w:val="clear" w:color="auto" w:fill="auto"/>
          </w:tcPr>
          <w:p w14:paraId="0EDFD8AE" w14:textId="77777777" w:rsidR="00970C7C" w:rsidRPr="004F0992" w:rsidRDefault="00970C7C" w:rsidP="00E51F73">
            <w:pPr>
              <w:spacing w:line="240" w:lineRule="auto"/>
              <w:ind w:right="11"/>
              <w:jc w:val="center"/>
              <w:rPr>
                <w:sz w:val="20"/>
              </w:rPr>
            </w:pPr>
            <w:r w:rsidRPr="004F0992">
              <w:rPr>
                <w:sz w:val="20"/>
              </w:rPr>
              <w:t>May 2021</w:t>
            </w:r>
          </w:p>
        </w:tc>
        <w:tc>
          <w:tcPr>
            <w:tcW w:w="1620" w:type="dxa"/>
            <w:shd w:val="clear" w:color="auto" w:fill="auto"/>
          </w:tcPr>
          <w:p w14:paraId="3C883C37" w14:textId="77777777" w:rsidR="00970C7C" w:rsidRPr="004F0992" w:rsidRDefault="00970C7C" w:rsidP="00E51F73">
            <w:pPr>
              <w:spacing w:line="240" w:lineRule="auto"/>
              <w:ind w:right="11"/>
              <w:jc w:val="center"/>
              <w:rPr>
                <w:sz w:val="20"/>
              </w:rPr>
            </w:pPr>
            <w:r w:rsidRPr="004F0992">
              <w:rPr>
                <w:sz w:val="20"/>
              </w:rPr>
              <w:t>0</w:t>
            </w:r>
            <w:r w:rsidRPr="00AE277C">
              <w:rPr>
                <w:sz w:val="20"/>
                <w:cs/>
                <w:lang w:bidi="th-TH"/>
              </w:rPr>
              <w:t>.</w:t>
            </w:r>
            <w:r w:rsidRPr="004F0992">
              <w:rPr>
                <w:sz w:val="20"/>
              </w:rPr>
              <w:t>37</w:t>
            </w:r>
          </w:p>
        </w:tc>
        <w:tc>
          <w:tcPr>
            <w:tcW w:w="1710" w:type="dxa"/>
            <w:shd w:val="clear" w:color="auto" w:fill="auto"/>
          </w:tcPr>
          <w:p w14:paraId="517ADBE0" w14:textId="77777777" w:rsidR="00970C7C" w:rsidRPr="004F0992" w:rsidRDefault="00970C7C" w:rsidP="00E51F73">
            <w:pPr>
              <w:spacing w:line="240" w:lineRule="auto"/>
              <w:ind w:right="11"/>
              <w:jc w:val="center"/>
              <w:rPr>
                <w:sz w:val="20"/>
              </w:rPr>
            </w:pPr>
            <w:r w:rsidRPr="004F0992">
              <w:rPr>
                <w:sz w:val="20"/>
              </w:rPr>
              <w:t>784,400</w:t>
            </w:r>
          </w:p>
        </w:tc>
      </w:tr>
      <w:tr w:rsidR="00970C7C" w:rsidRPr="004F0992" w14:paraId="75C7F918" w14:textId="77777777" w:rsidTr="00E51F73">
        <w:trPr>
          <w:cantSplit/>
        </w:trPr>
        <w:tc>
          <w:tcPr>
            <w:tcW w:w="2610" w:type="dxa"/>
            <w:shd w:val="clear" w:color="auto" w:fill="auto"/>
          </w:tcPr>
          <w:p w14:paraId="74099E58" w14:textId="77777777" w:rsidR="00970C7C" w:rsidRPr="004F0992" w:rsidRDefault="00970C7C" w:rsidP="00E51F73">
            <w:pPr>
              <w:spacing w:line="240" w:lineRule="auto"/>
              <w:ind w:left="180" w:hanging="180"/>
              <w:rPr>
                <w:sz w:val="20"/>
              </w:rPr>
            </w:pPr>
          </w:p>
        </w:tc>
        <w:tc>
          <w:tcPr>
            <w:tcW w:w="1620" w:type="dxa"/>
            <w:shd w:val="clear" w:color="auto" w:fill="auto"/>
          </w:tcPr>
          <w:p w14:paraId="300C8949" w14:textId="77777777" w:rsidR="00970C7C" w:rsidRPr="004F0992" w:rsidRDefault="00970C7C" w:rsidP="00E51F73">
            <w:pPr>
              <w:spacing w:line="240" w:lineRule="auto"/>
              <w:ind w:right="11"/>
              <w:jc w:val="center"/>
              <w:rPr>
                <w:sz w:val="20"/>
              </w:rPr>
            </w:pPr>
          </w:p>
        </w:tc>
        <w:tc>
          <w:tcPr>
            <w:tcW w:w="1710" w:type="dxa"/>
            <w:shd w:val="clear" w:color="auto" w:fill="auto"/>
          </w:tcPr>
          <w:p w14:paraId="6BFB7DF9" w14:textId="77777777" w:rsidR="00970C7C" w:rsidRPr="004F0992" w:rsidRDefault="00970C7C" w:rsidP="00E51F73">
            <w:pPr>
              <w:spacing w:line="240" w:lineRule="auto"/>
              <w:ind w:right="11"/>
              <w:jc w:val="center"/>
              <w:rPr>
                <w:sz w:val="20"/>
              </w:rPr>
            </w:pPr>
          </w:p>
        </w:tc>
        <w:tc>
          <w:tcPr>
            <w:tcW w:w="1620" w:type="dxa"/>
            <w:shd w:val="clear" w:color="auto" w:fill="auto"/>
          </w:tcPr>
          <w:p w14:paraId="2A1CAC19" w14:textId="77777777" w:rsidR="00970C7C" w:rsidRPr="004F0992" w:rsidRDefault="00970C7C" w:rsidP="00E51F73">
            <w:pPr>
              <w:spacing w:line="240" w:lineRule="auto"/>
              <w:ind w:right="11"/>
              <w:jc w:val="center"/>
              <w:rPr>
                <w:sz w:val="20"/>
              </w:rPr>
            </w:pPr>
          </w:p>
        </w:tc>
        <w:tc>
          <w:tcPr>
            <w:tcW w:w="1710" w:type="dxa"/>
            <w:shd w:val="clear" w:color="auto" w:fill="auto"/>
          </w:tcPr>
          <w:p w14:paraId="290311A0" w14:textId="77777777" w:rsidR="00970C7C" w:rsidRPr="004F0992" w:rsidRDefault="00970C7C" w:rsidP="00E51F73">
            <w:pPr>
              <w:spacing w:line="240" w:lineRule="auto"/>
              <w:ind w:right="11"/>
              <w:jc w:val="center"/>
              <w:rPr>
                <w:sz w:val="20"/>
              </w:rPr>
            </w:pPr>
          </w:p>
        </w:tc>
      </w:tr>
      <w:tr w:rsidR="00970C7C" w:rsidRPr="004F0992" w14:paraId="0C94D785" w14:textId="77777777" w:rsidTr="00E51F73">
        <w:trPr>
          <w:cantSplit/>
        </w:trPr>
        <w:tc>
          <w:tcPr>
            <w:tcW w:w="2610" w:type="dxa"/>
            <w:shd w:val="clear" w:color="auto" w:fill="auto"/>
          </w:tcPr>
          <w:p w14:paraId="13AC02FC" w14:textId="77777777" w:rsidR="00970C7C" w:rsidRPr="004F0992" w:rsidRDefault="00970C7C" w:rsidP="00E51F73">
            <w:pPr>
              <w:spacing w:line="240" w:lineRule="auto"/>
              <w:ind w:left="180" w:hanging="180"/>
              <w:rPr>
                <w:sz w:val="20"/>
              </w:rPr>
            </w:pPr>
            <w:r w:rsidRPr="004F0992">
              <w:rPr>
                <w:b/>
                <w:bCs/>
                <w:i/>
                <w:iCs/>
                <w:sz w:val="20"/>
              </w:rPr>
              <w:t>2020</w:t>
            </w:r>
          </w:p>
        </w:tc>
        <w:tc>
          <w:tcPr>
            <w:tcW w:w="1620" w:type="dxa"/>
            <w:shd w:val="clear" w:color="auto" w:fill="auto"/>
          </w:tcPr>
          <w:p w14:paraId="48FB3B5D" w14:textId="77777777" w:rsidR="00970C7C" w:rsidRPr="004F0992" w:rsidRDefault="00970C7C" w:rsidP="00E51F73">
            <w:pPr>
              <w:spacing w:line="240" w:lineRule="auto"/>
              <w:ind w:right="11"/>
              <w:jc w:val="center"/>
              <w:rPr>
                <w:sz w:val="20"/>
              </w:rPr>
            </w:pPr>
          </w:p>
        </w:tc>
        <w:tc>
          <w:tcPr>
            <w:tcW w:w="1710" w:type="dxa"/>
            <w:shd w:val="clear" w:color="auto" w:fill="auto"/>
          </w:tcPr>
          <w:p w14:paraId="69213301" w14:textId="77777777" w:rsidR="00970C7C" w:rsidRPr="004F0992" w:rsidRDefault="00970C7C" w:rsidP="00E51F73">
            <w:pPr>
              <w:spacing w:line="240" w:lineRule="auto"/>
              <w:ind w:right="11"/>
              <w:jc w:val="center"/>
              <w:rPr>
                <w:sz w:val="20"/>
              </w:rPr>
            </w:pPr>
          </w:p>
        </w:tc>
        <w:tc>
          <w:tcPr>
            <w:tcW w:w="1620" w:type="dxa"/>
            <w:shd w:val="clear" w:color="auto" w:fill="auto"/>
          </w:tcPr>
          <w:p w14:paraId="39AE8D7F" w14:textId="77777777" w:rsidR="00970C7C" w:rsidRPr="004F0992" w:rsidRDefault="00970C7C" w:rsidP="00E51F73">
            <w:pPr>
              <w:spacing w:line="240" w:lineRule="auto"/>
              <w:ind w:right="11"/>
              <w:jc w:val="center"/>
              <w:rPr>
                <w:sz w:val="20"/>
              </w:rPr>
            </w:pPr>
          </w:p>
        </w:tc>
        <w:tc>
          <w:tcPr>
            <w:tcW w:w="1710" w:type="dxa"/>
            <w:shd w:val="clear" w:color="auto" w:fill="auto"/>
          </w:tcPr>
          <w:p w14:paraId="78771CB2" w14:textId="77777777" w:rsidR="00970C7C" w:rsidRPr="004F0992" w:rsidRDefault="00970C7C" w:rsidP="00E51F73">
            <w:pPr>
              <w:spacing w:line="240" w:lineRule="auto"/>
              <w:ind w:right="11"/>
              <w:jc w:val="center"/>
              <w:rPr>
                <w:sz w:val="20"/>
              </w:rPr>
            </w:pPr>
          </w:p>
        </w:tc>
      </w:tr>
      <w:tr w:rsidR="00970C7C" w:rsidRPr="004F0992" w14:paraId="791DBFF0" w14:textId="77777777" w:rsidTr="00E51F73">
        <w:trPr>
          <w:cantSplit/>
        </w:trPr>
        <w:tc>
          <w:tcPr>
            <w:tcW w:w="2610" w:type="dxa"/>
            <w:shd w:val="clear" w:color="auto" w:fill="auto"/>
          </w:tcPr>
          <w:p w14:paraId="451CD0B9" w14:textId="77777777" w:rsidR="00970C7C" w:rsidRPr="004F0992" w:rsidRDefault="00970C7C" w:rsidP="00E51F73">
            <w:pPr>
              <w:spacing w:line="240" w:lineRule="auto"/>
              <w:ind w:left="180" w:hanging="180"/>
              <w:rPr>
                <w:sz w:val="20"/>
              </w:rPr>
            </w:pPr>
            <w:r w:rsidRPr="004F0992">
              <w:rPr>
                <w:sz w:val="20"/>
              </w:rPr>
              <w:t>Interim dividend 2019</w:t>
            </w:r>
          </w:p>
        </w:tc>
        <w:tc>
          <w:tcPr>
            <w:tcW w:w="1620" w:type="dxa"/>
            <w:shd w:val="clear" w:color="auto" w:fill="auto"/>
          </w:tcPr>
          <w:p w14:paraId="7D802704" w14:textId="77777777" w:rsidR="00970C7C" w:rsidRPr="004F0992" w:rsidRDefault="00970C7C" w:rsidP="00E51F73">
            <w:pPr>
              <w:spacing w:line="240" w:lineRule="auto"/>
              <w:ind w:right="11"/>
              <w:jc w:val="center"/>
              <w:rPr>
                <w:sz w:val="20"/>
              </w:rPr>
            </w:pPr>
            <w:r w:rsidRPr="004F0992">
              <w:rPr>
                <w:sz w:val="20"/>
              </w:rPr>
              <w:t>8 April 2020</w:t>
            </w:r>
          </w:p>
        </w:tc>
        <w:tc>
          <w:tcPr>
            <w:tcW w:w="1710" w:type="dxa"/>
            <w:shd w:val="clear" w:color="auto" w:fill="auto"/>
          </w:tcPr>
          <w:p w14:paraId="3865AE2E" w14:textId="77777777" w:rsidR="00970C7C" w:rsidRPr="004F0992" w:rsidRDefault="00970C7C" w:rsidP="00E51F73">
            <w:pPr>
              <w:spacing w:line="240" w:lineRule="auto"/>
              <w:ind w:right="11"/>
              <w:jc w:val="center"/>
              <w:rPr>
                <w:sz w:val="20"/>
              </w:rPr>
            </w:pPr>
            <w:r w:rsidRPr="004F0992">
              <w:rPr>
                <w:sz w:val="20"/>
              </w:rPr>
              <w:t>May 2020</w:t>
            </w:r>
          </w:p>
        </w:tc>
        <w:tc>
          <w:tcPr>
            <w:tcW w:w="1620" w:type="dxa"/>
            <w:shd w:val="clear" w:color="auto" w:fill="auto"/>
          </w:tcPr>
          <w:p w14:paraId="2FD7D994" w14:textId="77777777" w:rsidR="00970C7C" w:rsidRPr="004F0992" w:rsidRDefault="00970C7C" w:rsidP="00E51F73">
            <w:pPr>
              <w:spacing w:line="240" w:lineRule="auto"/>
              <w:ind w:right="11"/>
              <w:jc w:val="center"/>
              <w:rPr>
                <w:sz w:val="20"/>
              </w:rPr>
            </w:pPr>
            <w:r w:rsidRPr="004F0992">
              <w:rPr>
                <w:sz w:val="20"/>
              </w:rPr>
              <w:t>0</w:t>
            </w:r>
            <w:r w:rsidRPr="00AE277C">
              <w:rPr>
                <w:sz w:val="20"/>
                <w:cs/>
                <w:lang w:bidi="th-TH"/>
              </w:rPr>
              <w:t>.</w:t>
            </w:r>
            <w:r w:rsidRPr="004F0992">
              <w:rPr>
                <w:sz w:val="20"/>
              </w:rPr>
              <w:t>30</w:t>
            </w:r>
          </w:p>
        </w:tc>
        <w:tc>
          <w:tcPr>
            <w:tcW w:w="1710" w:type="dxa"/>
            <w:shd w:val="clear" w:color="auto" w:fill="auto"/>
          </w:tcPr>
          <w:p w14:paraId="06C2C575" w14:textId="77777777" w:rsidR="00970C7C" w:rsidRPr="004F0992" w:rsidRDefault="00970C7C" w:rsidP="00E51F73">
            <w:pPr>
              <w:spacing w:line="240" w:lineRule="auto"/>
              <w:ind w:right="11"/>
              <w:jc w:val="center"/>
              <w:rPr>
                <w:sz w:val="20"/>
              </w:rPr>
            </w:pPr>
            <w:r w:rsidRPr="004F0992">
              <w:rPr>
                <w:sz w:val="20"/>
              </w:rPr>
              <w:t>636,000</w:t>
            </w:r>
          </w:p>
        </w:tc>
      </w:tr>
    </w:tbl>
    <w:p w14:paraId="34781D63" w14:textId="77777777" w:rsidR="00970C7C" w:rsidRPr="004F0992" w:rsidRDefault="00970C7C" w:rsidP="00970C7C">
      <w:pPr>
        <w:pStyle w:val="BodyText"/>
        <w:rPr>
          <w:lang w:bidi="th-TH"/>
        </w:rPr>
      </w:pPr>
    </w:p>
    <w:p w14:paraId="11CC9572" w14:textId="77777777" w:rsidR="00970C7C" w:rsidRPr="004F0992" w:rsidRDefault="00970C7C" w:rsidP="00970C7C">
      <w:pPr>
        <w:pStyle w:val="BodyText"/>
        <w:rPr>
          <w:lang w:bidi="th-TH"/>
        </w:rPr>
      </w:pPr>
    </w:p>
    <w:p w14:paraId="7F33CE53" w14:textId="7F0C314F" w:rsidR="00970C7C" w:rsidRPr="00AE277C" w:rsidRDefault="00970C7C" w:rsidP="00970C7C">
      <w:pPr>
        <w:pStyle w:val="BodyText"/>
        <w:rPr>
          <w:rFonts w:cs="Angsana New"/>
          <w:szCs w:val="22"/>
          <w:cs/>
          <w:lang w:bidi="th-TH"/>
        </w:rPr>
        <w:sectPr w:rsidR="00970C7C" w:rsidRPr="00AE277C" w:rsidSect="00970C7C">
          <w:headerReference w:type="default" r:id="rId20"/>
          <w:pgSz w:w="11907" w:h="16840" w:code="9"/>
          <w:pgMar w:top="691" w:right="1152" w:bottom="576" w:left="1152" w:header="720" w:footer="720" w:gutter="0"/>
          <w:cols w:space="720"/>
          <w:docGrid w:linePitch="360"/>
        </w:sectPr>
      </w:pPr>
    </w:p>
    <w:p w14:paraId="46167DCD" w14:textId="2DA92E96" w:rsidR="00C93DCB" w:rsidRPr="004F0992" w:rsidRDefault="00C66D7D" w:rsidP="002052E6">
      <w:pPr>
        <w:pStyle w:val="Heading1"/>
        <w:ind w:firstLine="0"/>
      </w:pPr>
      <w:r w:rsidRPr="00AE277C">
        <w:lastRenderedPageBreak/>
        <w:t>1</w:t>
      </w:r>
      <w:r w:rsidR="00954888" w:rsidRPr="00AE277C">
        <w:t>2</w:t>
      </w:r>
      <w:r w:rsidR="00E457B3" w:rsidRPr="00AE277C">
        <w:tab/>
      </w:r>
      <w:r w:rsidR="005E45B2" w:rsidRPr="004F0992">
        <w:t>Financial instruments</w:t>
      </w:r>
    </w:p>
    <w:p w14:paraId="48FA20D3" w14:textId="6F724C05" w:rsidR="005E45B2" w:rsidRPr="004F0992" w:rsidRDefault="00222CDD" w:rsidP="00C93DCB">
      <w:pPr>
        <w:rPr>
          <w:b/>
          <w:bCs/>
          <w:sz w:val="20"/>
        </w:rPr>
      </w:pPr>
      <w:r w:rsidRPr="004F0992">
        <w:rPr>
          <w:b/>
          <w:bCs/>
          <w:sz w:val="24"/>
          <w:szCs w:val="24"/>
        </w:rPr>
        <w:tab/>
      </w:r>
    </w:p>
    <w:p w14:paraId="1D279DA6" w14:textId="67E4EB0D" w:rsidR="00F84E6A" w:rsidRPr="004F0992" w:rsidRDefault="00F84E6A" w:rsidP="00480E54">
      <w:pPr>
        <w:ind w:left="562" w:firstLine="562"/>
        <w:rPr>
          <w:i/>
          <w:iCs/>
          <w:sz w:val="20"/>
          <w:cs/>
          <w:lang w:val="en-US" w:bidi="th-TH"/>
        </w:rPr>
      </w:pPr>
      <w:r w:rsidRPr="004F0992">
        <w:rPr>
          <w:i/>
          <w:iCs/>
          <w:sz w:val="20"/>
        </w:rPr>
        <w:t>Carrying amounts and fair value</w:t>
      </w:r>
    </w:p>
    <w:p w14:paraId="541A39CC" w14:textId="77777777" w:rsidR="00C93DCB" w:rsidRPr="004F0992" w:rsidRDefault="00C93DCB" w:rsidP="00C93DCB">
      <w:pPr>
        <w:ind w:firstLine="540"/>
        <w:rPr>
          <w:i/>
          <w:iCs/>
          <w:sz w:val="20"/>
        </w:rPr>
      </w:pPr>
    </w:p>
    <w:p w14:paraId="2E14AA9C" w14:textId="01B433A4" w:rsidR="00F84E6A" w:rsidRPr="004F0992" w:rsidRDefault="00F84E6A" w:rsidP="00480E54">
      <w:pPr>
        <w:autoSpaceDE w:val="0"/>
        <w:autoSpaceDN w:val="0"/>
        <w:adjustRightInd w:val="0"/>
        <w:spacing w:line="240" w:lineRule="auto"/>
        <w:ind w:left="1124" w:right="813"/>
        <w:jc w:val="both"/>
        <w:rPr>
          <w:sz w:val="20"/>
          <w:lang w:bidi="th-TH"/>
        </w:rPr>
      </w:pPr>
      <w:r w:rsidRPr="004F0992">
        <w:rPr>
          <w:sz w:val="20"/>
          <w:lang w:bidi="th-TH"/>
        </w:rPr>
        <w:t>The following table shows the carrying amounts and fair values of financial assets and financial liabilities, including their levels in the fair value hierarchy</w:t>
      </w:r>
      <w:r w:rsidRPr="00AE277C">
        <w:rPr>
          <w:sz w:val="20"/>
          <w:cs/>
          <w:lang w:bidi="th-TH"/>
        </w:rPr>
        <w:t xml:space="preserve">. </w:t>
      </w:r>
      <w:r w:rsidRPr="004F0992">
        <w:rPr>
          <w:sz w:val="20"/>
          <w:lang w:bidi="th-TH"/>
        </w:rPr>
        <w:t>It does not include fair value information for financial assets and financial liabilities measured at amortised cost if the carrying amount is a reasonable approximation of fair value</w:t>
      </w:r>
      <w:r w:rsidRPr="00AE277C">
        <w:rPr>
          <w:sz w:val="20"/>
          <w:cs/>
          <w:lang w:bidi="th-TH"/>
        </w:rPr>
        <w:t>.</w:t>
      </w:r>
    </w:p>
    <w:p w14:paraId="792DBF84" w14:textId="77777777" w:rsidR="0046236A" w:rsidRPr="004F0992" w:rsidRDefault="0046236A" w:rsidP="0046236A">
      <w:pPr>
        <w:autoSpaceDE w:val="0"/>
        <w:autoSpaceDN w:val="0"/>
        <w:adjustRightInd w:val="0"/>
        <w:spacing w:line="240" w:lineRule="auto"/>
        <w:ind w:left="1686"/>
        <w:jc w:val="both"/>
        <w:rPr>
          <w:sz w:val="20"/>
          <w:lang w:bidi="th-TH"/>
        </w:rPr>
      </w:pPr>
    </w:p>
    <w:tbl>
      <w:tblPr>
        <w:tblW w:w="13950" w:type="dxa"/>
        <w:tblInd w:w="1080" w:type="dxa"/>
        <w:tblLayout w:type="fixed"/>
        <w:tblCellMar>
          <w:left w:w="79" w:type="dxa"/>
          <w:right w:w="79" w:type="dxa"/>
        </w:tblCellMar>
        <w:tblLook w:val="0000" w:firstRow="0" w:lastRow="0" w:firstColumn="0" w:lastColumn="0" w:noHBand="0" w:noVBand="0"/>
      </w:tblPr>
      <w:tblGrid>
        <w:gridCol w:w="4410"/>
        <w:gridCol w:w="720"/>
        <w:gridCol w:w="1170"/>
        <w:gridCol w:w="178"/>
        <w:gridCol w:w="1082"/>
        <w:gridCol w:w="179"/>
        <w:gridCol w:w="1081"/>
        <w:gridCol w:w="182"/>
        <w:gridCol w:w="1078"/>
        <w:gridCol w:w="178"/>
        <w:gridCol w:w="1082"/>
        <w:gridCol w:w="178"/>
        <w:gridCol w:w="1082"/>
        <w:gridCol w:w="178"/>
        <w:gridCol w:w="1172"/>
      </w:tblGrid>
      <w:tr w:rsidR="007C70B4" w:rsidRPr="004F0992" w14:paraId="21C18133" w14:textId="77777777" w:rsidTr="005F4830">
        <w:trPr>
          <w:cantSplit/>
          <w:trHeight w:val="74"/>
          <w:tblHeader/>
        </w:trPr>
        <w:tc>
          <w:tcPr>
            <w:tcW w:w="4410" w:type="dxa"/>
            <w:shd w:val="clear" w:color="auto" w:fill="auto"/>
            <w:vAlign w:val="bottom"/>
          </w:tcPr>
          <w:p w14:paraId="29F156F7" w14:textId="77777777" w:rsidR="007C70B4" w:rsidRPr="004F0992" w:rsidDel="00A71EB6" w:rsidRDefault="007C70B4" w:rsidP="00EE3DB9">
            <w:pPr>
              <w:tabs>
                <w:tab w:val="left" w:pos="100"/>
              </w:tabs>
              <w:spacing w:line="240" w:lineRule="auto"/>
              <w:ind w:left="100" w:hanging="100"/>
              <w:rPr>
                <w:b/>
                <w:bCs/>
                <w:i/>
                <w:iCs/>
                <w:sz w:val="20"/>
              </w:rPr>
            </w:pPr>
          </w:p>
        </w:tc>
        <w:tc>
          <w:tcPr>
            <w:tcW w:w="720" w:type="dxa"/>
            <w:vAlign w:val="bottom"/>
          </w:tcPr>
          <w:p w14:paraId="2AA1FECC" w14:textId="77777777" w:rsidR="007C70B4" w:rsidRPr="004F0992" w:rsidDel="00A71EB6" w:rsidRDefault="007C70B4" w:rsidP="00EE3DB9">
            <w:pPr>
              <w:pStyle w:val="acctcolumnheading"/>
              <w:spacing w:after="0" w:line="240" w:lineRule="auto"/>
              <w:ind w:left="-79" w:right="-79"/>
              <w:rPr>
                <w:i/>
                <w:iCs/>
                <w:sz w:val="20"/>
                <w:lang w:bidi="th-TH"/>
              </w:rPr>
            </w:pPr>
          </w:p>
        </w:tc>
        <w:tc>
          <w:tcPr>
            <w:tcW w:w="8820" w:type="dxa"/>
            <w:gridSpan w:val="13"/>
            <w:vAlign w:val="bottom"/>
          </w:tcPr>
          <w:p w14:paraId="6FBF8796" w14:textId="1AF99837" w:rsidR="007C70B4" w:rsidRPr="004F0992" w:rsidRDefault="007C70B4" w:rsidP="00EE3DB9">
            <w:pPr>
              <w:pStyle w:val="acctcolumnheading"/>
              <w:spacing w:after="0" w:line="240" w:lineRule="auto"/>
              <w:ind w:right="-79"/>
              <w:rPr>
                <w:b/>
                <w:bCs/>
                <w:sz w:val="20"/>
              </w:rPr>
            </w:pPr>
            <w:r w:rsidRPr="00AE277C" w:rsidDel="00A71EB6">
              <w:rPr>
                <w:sz w:val="20"/>
                <w:cs/>
                <w:lang w:bidi="th-TH"/>
              </w:rPr>
              <w:t xml:space="preserve"> </w:t>
            </w:r>
            <w:r w:rsidRPr="004F0992">
              <w:rPr>
                <w:b/>
                <w:bCs/>
                <w:sz w:val="20"/>
              </w:rPr>
              <w:t>Consolidated and Separate financial statements</w:t>
            </w:r>
          </w:p>
        </w:tc>
      </w:tr>
      <w:tr w:rsidR="009D172E" w:rsidRPr="004F0992" w14:paraId="3A03437E" w14:textId="77777777" w:rsidTr="009D172E">
        <w:trPr>
          <w:cantSplit/>
          <w:trHeight w:val="60"/>
          <w:tblHeader/>
        </w:trPr>
        <w:tc>
          <w:tcPr>
            <w:tcW w:w="4410" w:type="dxa"/>
            <w:shd w:val="clear" w:color="auto" w:fill="auto"/>
            <w:vAlign w:val="bottom"/>
          </w:tcPr>
          <w:p w14:paraId="1786572C" w14:textId="77777777" w:rsidR="009D172E" w:rsidRPr="004F0992" w:rsidRDefault="009D172E" w:rsidP="009D172E">
            <w:pPr>
              <w:tabs>
                <w:tab w:val="left" w:pos="100"/>
              </w:tabs>
              <w:spacing w:line="240" w:lineRule="auto"/>
              <w:ind w:left="100" w:hanging="100"/>
              <w:rPr>
                <w:b/>
                <w:bCs/>
                <w:i/>
                <w:iCs/>
                <w:sz w:val="20"/>
              </w:rPr>
            </w:pPr>
          </w:p>
        </w:tc>
        <w:tc>
          <w:tcPr>
            <w:tcW w:w="720" w:type="dxa"/>
            <w:vAlign w:val="bottom"/>
          </w:tcPr>
          <w:p w14:paraId="17CAFE11" w14:textId="5F4C839D" w:rsidR="009D172E" w:rsidRPr="004F0992" w:rsidRDefault="009D172E" w:rsidP="009D172E">
            <w:pPr>
              <w:pStyle w:val="acctcolumnheading"/>
              <w:spacing w:after="0" w:line="240" w:lineRule="auto"/>
              <w:ind w:left="-79" w:right="-79"/>
              <w:rPr>
                <w:i/>
                <w:iCs/>
                <w:sz w:val="20"/>
                <w:lang w:bidi="th-TH"/>
              </w:rPr>
            </w:pPr>
          </w:p>
        </w:tc>
        <w:tc>
          <w:tcPr>
            <w:tcW w:w="3690" w:type="dxa"/>
            <w:gridSpan w:val="5"/>
            <w:vAlign w:val="bottom"/>
          </w:tcPr>
          <w:p w14:paraId="6D59D63F" w14:textId="6699343E" w:rsidR="009D172E" w:rsidRPr="004F0992" w:rsidRDefault="009D172E" w:rsidP="009D172E">
            <w:pPr>
              <w:pStyle w:val="acctcolumnheading"/>
              <w:spacing w:after="0" w:line="240" w:lineRule="auto"/>
              <w:ind w:left="-79" w:right="-79"/>
              <w:rPr>
                <w:sz w:val="20"/>
              </w:rPr>
            </w:pPr>
            <w:r w:rsidRPr="004F0992">
              <w:rPr>
                <w:b/>
                <w:bCs/>
                <w:sz w:val="20"/>
              </w:rPr>
              <w:t>Carrying amount</w:t>
            </w:r>
          </w:p>
        </w:tc>
        <w:tc>
          <w:tcPr>
            <w:tcW w:w="182" w:type="dxa"/>
            <w:vAlign w:val="bottom"/>
          </w:tcPr>
          <w:p w14:paraId="2A7D2F8A" w14:textId="77777777" w:rsidR="009D172E" w:rsidRPr="004F0992" w:rsidRDefault="009D172E" w:rsidP="009D172E">
            <w:pPr>
              <w:pStyle w:val="acctcolumnheading"/>
              <w:spacing w:after="0" w:line="240" w:lineRule="auto"/>
              <w:rPr>
                <w:sz w:val="20"/>
              </w:rPr>
            </w:pPr>
          </w:p>
        </w:tc>
        <w:tc>
          <w:tcPr>
            <w:tcW w:w="4948" w:type="dxa"/>
            <w:gridSpan w:val="7"/>
            <w:tcBorders>
              <w:bottom w:val="single" w:sz="4" w:space="0" w:color="auto"/>
            </w:tcBorders>
            <w:vAlign w:val="bottom"/>
          </w:tcPr>
          <w:p w14:paraId="6FB2D0DB" w14:textId="56D7FB28" w:rsidR="009D172E" w:rsidRPr="004F0992" w:rsidRDefault="009D172E" w:rsidP="009D172E">
            <w:pPr>
              <w:pStyle w:val="acctcolumnheading"/>
              <w:spacing w:after="0" w:line="240" w:lineRule="auto"/>
              <w:ind w:left="-79" w:right="-80"/>
              <w:rPr>
                <w:sz w:val="20"/>
              </w:rPr>
            </w:pPr>
            <w:r w:rsidRPr="004F0992">
              <w:rPr>
                <w:b/>
                <w:bCs/>
                <w:sz w:val="20"/>
              </w:rPr>
              <w:t>Fair value</w:t>
            </w:r>
          </w:p>
        </w:tc>
      </w:tr>
      <w:tr w:rsidR="009D172E" w:rsidRPr="004F0992" w14:paraId="3877B8BD" w14:textId="77777777" w:rsidTr="009D172E">
        <w:trPr>
          <w:cantSplit/>
          <w:trHeight w:val="60"/>
          <w:tblHeader/>
        </w:trPr>
        <w:tc>
          <w:tcPr>
            <w:tcW w:w="4410" w:type="dxa"/>
            <w:shd w:val="clear" w:color="auto" w:fill="auto"/>
            <w:vAlign w:val="bottom"/>
          </w:tcPr>
          <w:p w14:paraId="7833AE05" w14:textId="77777777" w:rsidR="009D172E" w:rsidRPr="004F0992" w:rsidRDefault="009D172E" w:rsidP="009D172E">
            <w:pPr>
              <w:tabs>
                <w:tab w:val="left" w:pos="100"/>
              </w:tabs>
              <w:spacing w:line="240" w:lineRule="auto"/>
              <w:ind w:left="100" w:hanging="100"/>
              <w:rPr>
                <w:b/>
                <w:bCs/>
                <w:i/>
                <w:iCs/>
                <w:sz w:val="20"/>
              </w:rPr>
            </w:pPr>
          </w:p>
        </w:tc>
        <w:tc>
          <w:tcPr>
            <w:tcW w:w="720" w:type="dxa"/>
            <w:vAlign w:val="bottom"/>
          </w:tcPr>
          <w:p w14:paraId="71A7E635" w14:textId="77777777" w:rsidR="009D172E" w:rsidRPr="004F0992" w:rsidRDefault="009D172E" w:rsidP="009D172E">
            <w:pPr>
              <w:pStyle w:val="acctcolumnheading"/>
              <w:spacing w:after="0" w:line="240" w:lineRule="auto"/>
              <w:ind w:left="-79" w:right="-79"/>
              <w:rPr>
                <w:i/>
                <w:iCs/>
                <w:sz w:val="20"/>
                <w:lang w:bidi="th-TH"/>
              </w:rPr>
            </w:pPr>
          </w:p>
        </w:tc>
        <w:tc>
          <w:tcPr>
            <w:tcW w:w="1170" w:type="dxa"/>
            <w:tcBorders>
              <w:top w:val="single" w:sz="4" w:space="0" w:color="auto"/>
            </w:tcBorders>
            <w:vAlign w:val="bottom"/>
          </w:tcPr>
          <w:p w14:paraId="51376AC6" w14:textId="76370B08" w:rsidR="009D172E" w:rsidRPr="004F0992" w:rsidRDefault="009D172E" w:rsidP="009D172E">
            <w:pPr>
              <w:pStyle w:val="acctcolumnheading"/>
              <w:spacing w:after="0" w:line="240" w:lineRule="auto"/>
              <w:ind w:left="-79" w:right="-79"/>
              <w:rPr>
                <w:sz w:val="20"/>
                <w:lang w:bidi="th-TH"/>
              </w:rPr>
            </w:pPr>
            <w:r w:rsidRPr="004F0992">
              <w:rPr>
                <w:sz w:val="20"/>
                <w:lang w:bidi="th-TH"/>
              </w:rPr>
              <w:t xml:space="preserve">Fair value </w:t>
            </w:r>
            <w:r w:rsidRPr="00AE277C">
              <w:rPr>
                <w:sz w:val="20"/>
                <w:cs/>
                <w:lang w:bidi="th-TH"/>
              </w:rPr>
              <w:t xml:space="preserve">- </w:t>
            </w:r>
            <w:r w:rsidRPr="004F0992">
              <w:rPr>
                <w:sz w:val="20"/>
                <w:lang w:bidi="th-TH"/>
              </w:rPr>
              <w:t>hedging instruments</w:t>
            </w:r>
          </w:p>
        </w:tc>
        <w:tc>
          <w:tcPr>
            <w:tcW w:w="178" w:type="dxa"/>
            <w:tcBorders>
              <w:top w:val="single" w:sz="4" w:space="0" w:color="auto"/>
            </w:tcBorders>
            <w:vAlign w:val="bottom"/>
          </w:tcPr>
          <w:p w14:paraId="560820F2" w14:textId="77777777" w:rsidR="009D172E" w:rsidRPr="004F0992" w:rsidRDefault="009D172E" w:rsidP="009D172E">
            <w:pPr>
              <w:pStyle w:val="acctcolumnheading"/>
              <w:spacing w:after="0" w:line="240" w:lineRule="auto"/>
              <w:rPr>
                <w:sz w:val="20"/>
              </w:rPr>
            </w:pPr>
          </w:p>
        </w:tc>
        <w:tc>
          <w:tcPr>
            <w:tcW w:w="1082" w:type="dxa"/>
            <w:tcBorders>
              <w:top w:val="single" w:sz="4" w:space="0" w:color="auto"/>
            </w:tcBorders>
            <w:vAlign w:val="bottom"/>
          </w:tcPr>
          <w:p w14:paraId="10E4B6CA" w14:textId="38AF39FA" w:rsidR="009D172E" w:rsidRPr="004F0992" w:rsidRDefault="009D172E" w:rsidP="009D172E">
            <w:pPr>
              <w:pStyle w:val="acctcolumnheading"/>
              <w:spacing w:after="0" w:line="240" w:lineRule="auto"/>
              <w:ind w:left="-70" w:right="-80"/>
              <w:rPr>
                <w:sz w:val="20"/>
                <w:lang w:bidi="th-TH"/>
              </w:rPr>
            </w:pPr>
            <w:r w:rsidRPr="004F0992">
              <w:rPr>
                <w:sz w:val="20"/>
                <w:lang w:bidi="th-TH"/>
              </w:rPr>
              <w:t>Financial instruments measured at a</w:t>
            </w:r>
            <w:r w:rsidRPr="004F0992">
              <w:rPr>
                <w:sz w:val="20"/>
              </w:rPr>
              <w:t>mortised cost</w:t>
            </w:r>
          </w:p>
        </w:tc>
        <w:tc>
          <w:tcPr>
            <w:tcW w:w="179" w:type="dxa"/>
            <w:tcBorders>
              <w:top w:val="single" w:sz="4" w:space="0" w:color="auto"/>
            </w:tcBorders>
            <w:vAlign w:val="bottom"/>
          </w:tcPr>
          <w:p w14:paraId="314512D0" w14:textId="77777777" w:rsidR="009D172E" w:rsidRPr="004F0992" w:rsidRDefault="009D172E" w:rsidP="009D172E">
            <w:pPr>
              <w:pStyle w:val="acctcolumnheading"/>
              <w:spacing w:after="0" w:line="240" w:lineRule="auto"/>
              <w:rPr>
                <w:sz w:val="20"/>
              </w:rPr>
            </w:pPr>
          </w:p>
        </w:tc>
        <w:tc>
          <w:tcPr>
            <w:tcW w:w="1081" w:type="dxa"/>
            <w:tcBorders>
              <w:top w:val="single" w:sz="4" w:space="0" w:color="auto"/>
            </w:tcBorders>
            <w:vAlign w:val="bottom"/>
          </w:tcPr>
          <w:p w14:paraId="41EF8E94" w14:textId="35500044" w:rsidR="009D172E" w:rsidRPr="004F0992" w:rsidRDefault="009D172E" w:rsidP="009D172E">
            <w:pPr>
              <w:pStyle w:val="acctcolumnheading"/>
              <w:spacing w:after="0" w:line="240" w:lineRule="auto"/>
              <w:ind w:left="-79" w:right="-79"/>
              <w:rPr>
                <w:sz w:val="20"/>
              </w:rPr>
            </w:pPr>
            <w:r w:rsidRPr="004F0992">
              <w:rPr>
                <w:sz w:val="20"/>
              </w:rPr>
              <w:t>Total</w:t>
            </w:r>
          </w:p>
        </w:tc>
        <w:tc>
          <w:tcPr>
            <w:tcW w:w="182" w:type="dxa"/>
            <w:vAlign w:val="bottom"/>
          </w:tcPr>
          <w:p w14:paraId="1E3D9584" w14:textId="77777777" w:rsidR="009D172E" w:rsidRPr="004F0992" w:rsidRDefault="009D172E" w:rsidP="009D172E">
            <w:pPr>
              <w:pStyle w:val="acctcolumnheading"/>
              <w:spacing w:after="0" w:line="240" w:lineRule="auto"/>
              <w:rPr>
                <w:sz w:val="20"/>
              </w:rPr>
            </w:pPr>
          </w:p>
        </w:tc>
        <w:tc>
          <w:tcPr>
            <w:tcW w:w="1078" w:type="dxa"/>
            <w:vAlign w:val="bottom"/>
          </w:tcPr>
          <w:p w14:paraId="3B9DA2F3" w14:textId="18C99389" w:rsidR="009D172E" w:rsidRPr="004F0992" w:rsidRDefault="009D172E" w:rsidP="009D172E">
            <w:pPr>
              <w:pStyle w:val="acctcolumnheading"/>
              <w:spacing w:after="0" w:line="240" w:lineRule="auto"/>
              <w:ind w:left="-79" w:right="-79"/>
              <w:rPr>
                <w:sz w:val="20"/>
              </w:rPr>
            </w:pPr>
            <w:r w:rsidRPr="004F0992">
              <w:rPr>
                <w:sz w:val="20"/>
              </w:rPr>
              <w:t>Level 1</w:t>
            </w:r>
          </w:p>
        </w:tc>
        <w:tc>
          <w:tcPr>
            <w:tcW w:w="178" w:type="dxa"/>
            <w:vAlign w:val="bottom"/>
          </w:tcPr>
          <w:p w14:paraId="29810E62" w14:textId="77777777" w:rsidR="009D172E" w:rsidRPr="004F0992" w:rsidRDefault="009D172E" w:rsidP="009D172E">
            <w:pPr>
              <w:pStyle w:val="acctcolumnheading"/>
              <w:spacing w:after="0" w:line="240" w:lineRule="auto"/>
              <w:rPr>
                <w:sz w:val="20"/>
              </w:rPr>
            </w:pPr>
          </w:p>
        </w:tc>
        <w:tc>
          <w:tcPr>
            <w:tcW w:w="1082" w:type="dxa"/>
            <w:vAlign w:val="bottom"/>
          </w:tcPr>
          <w:p w14:paraId="571191BA" w14:textId="082DA2A0" w:rsidR="009D172E" w:rsidRPr="004F0992" w:rsidRDefault="009D172E" w:rsidP="009D172E">
            <w:pPr>
              <w:pStyle w:val="acctcolumnheading"/>
              <w:spacing w:after="0" w:line="240" w:lineRule="auto"/>
              <w:ind w:left="-79" w:right="-79"/>
              <w:rPr>
                <w:sz w:val="20"/>
              </w:rPr>
            </w:pPr>
            <w:r w:rsidRPr="004F0992">
              <w:rPr>
                <w:sz w:val="20"/>
              </w:rPr>
              <w:t>Level 2</w:t>
            </w:r>
          </w:p>
        </w:tc>
        <w:tc>
          <w:tcPr>
            <w:tcW w:w="178" w:type="dxa"/>
            <w:vAlign w:val="bottom"/>
          </w:tcPr>
          <w:p w14:paraId="58107B63" w14:textId="77777777" w:rsidR="009D172E" w:rsidRPr="004F0992" w:rsidRDefault="009D172E" w:rsidP="009D172E">
            <w:pPr>
              <w:pStyle w:val="acctcolumnheading"/>
              <w:spacing w:after="0" w:line="240" w:lineRule="auto"/>
              <w:rPr>
                <w:sz w:val="20"/>
              </w:rPr>
            </w:pPr>
          </w:p>
        </w:tc>
        <w:tc>
          <w:tcPr>
            <w:tcW w:w="1082" w:type="dxa"/>
            <w:vAlign w:val="bottom"/>
          </w:tcPr>
          <w:p w14:paraId="0B5A779C" w14:textId="59C492EA" w:rsidR="009D172E" w:rsidRPr="004F0992" w:rsidRDefault="009D172E" w:rsidP="009D172E">
            <w:pPr>
              <w:pStyle w:val="acctcolumnheading"/>
              <w:spacing w:after="0" w:line="240" w:lineRule="auto"/>
              <w:ind w:left="-79" w:right="-79"/>
              <w:rPr>
                <w:sz w:val="20"/>
              </w:rPr>
            </w:pPr>
            <w:r w:rsidRPr="004F0992">
              <w:rPr>
                <w:sz w:val="20"/>
              </w:rPr>
              <w:t>Level 3</w:t>
            </w:r>
          </w:p>
        </w:tc>
        <w:tc>
          <w:tcPr>
            <w:tcW w:w="178" w:type="dxa"/>
            <w:vAlign w:val="bottom"/>
          </w:tcPr>
          <w:p w14:paraId="28AB4BB4" w14:textId="77777777" w:rsidR="009D172E" w:rsidRPr="004F0992" w:rsidRDefault="009D172E" w:rsidP="009D172E">
            <w:pPr>
              <w:pStyle w:val="acctcolumnheading"/>
              <w:spacing w:after="0" w:line="240" w:lineRule="auto"/>
              <w:ind w:left="-79" w:right="-79"/>
              <w:rPr>
                <w:sz w:val="20"/>
              </w:rPr>
            </w:pPr>
          </w:p>
        </w:tc>
        <w:tc>
          <w:tcPr>
            <w:tcW w:w="1172" w:type="dxa"/>
            <w:vAlign w:val="bottom"/>
          </w:tcPr>
          <w:p w14:paraId="4E83FC6D" w14:textId="6544FD16" w:rsidR="009D172E" w:rsidRPr="004F0992" w:rsidRDefault="009D172E" w:rsidP="009D172E">
            <w:pPr>
              <w:pStyle w:val="acctcolumnheading"/>
              <w:spacing w:after="0" w:line="240" w:lineRule="auto"/>
              <w:ind w:left="-79" w:right="-80"/>
              <w:rPr>
                <w:sz w:val="20"/>
              </w:rPr>
            </w:pPr>
            <w:r w:rsidRPr="004F0992">
              <w:rPr>
                <w:sz w:val="20"/>
              </w:rPr>
              <w:t>Total</w:t>
            </w:r>
          </w:p>
        </w:tc>
      </w:tr>
      <w:tr w:rsidR="009D172E" w:rsidRPr="004F0992" w14:paraId="48C50306" w14:textId="1A9610F1" w:rsidTr="005F4830">
        <w:trPr>
          <w:cantSplit/>
          <w:trHeight w:val="56"/>
          <w:tblHeader/>
        </w:trPr>
        <w:tc>
          <w:tcPr>
            <w:tcW w:w="4410" w:type="dxa"/>
            <w:shd w:val="clear" w:color="auto" w:fill="auto"/>
            <w:vAlign w:val="bottom"/>
          </w:tcPr>
          <w:p w14:paraId="2A40FBD6" w14:textId="77777777" w:rsidR="009D172E" w:rsidRPr="004F0992" w:rsidRDefault="009D172E" w:rsidP="009D172E">
            <w:pPr>
              <w:tabs>
                <w:tab w:val="left" w:pos="100"/>
              </w:tabs>
              <w:spacing w:line="240" w:lineRule="auto"/>
              <w:ind w:left="100" w:hanging="100"/>
              <w:rPr>
                <w:b/>
                <w:bCs/>
                <w:i/>
                <w:iCs/>
                <w:sz w:val="20"/>
              </w:rPr>
            </w:pPr>
          </w:p>
        </w:tc>
        <w:tc>
          <w:tcPr>
            <w:tcW w:w="720" w:type="dxa"/>
            <w:vAlign w:val="bottom"/>
          </w:tcPr>
          <w:p w14:paraId="1A0A0A06" w14:textId="77777777" w:rsidR="009D172E" w:rsidRPr="004F0992" w:rsidRDefault="009D172E" w:rsidP="009D172E">
            <w:pPr>
              <w:pStyle w:val="acctcolumnheading"/>
              <w:spacing w:after="0" w:line="240" w:lineRule="auto"/>
              <w:ind w:left="-79" w:right="-79"/>
              <w:rPr>
                <w:i/>
                <w:iCs/>
                <w:sz w:val="20"/>
                <w:lang w:bidi="th-TH"/>
              </w:rPr>
            </w:pPr>
          </w:p>
        </w:tc>
        <w:tc>
          <w:tcPr>
            <w:tcW w:w="8820" w:type="dxa"/>
            <w:gridSpan w:val="13"/>
            <w:vAlign w:val="bottom"/>
          </w:tcPr>
          <w:p w14:paraId="0A14C06D" w14:textId="195FA818" w:rsidR="009D172E" w:rsidRPr="004F0992" w:rsidRDefault="009D172E" w:rsidP="009D172E">
            <w:pPr>
              <w:spacing w:line="240" w:lineRule="auto"/>
              <w:jc w:val="center"/>
              <w:rPr>
                <w:b/>
                <w:i/>
                <w:iCs/>
                <w:sz w:val="20"/>
              </w:rPr>
            </w:pPr>
            <w:r w:rsidRPr="00AE277C">
              <w:rPr>
                <w:i/>
                <w:iCs/>
                <w:sz w:val="20"/>
                <w:cs/>
                <w:lang w:bidi="th-TH"/>
              </w:rPr>
              <w:t>(</w:t>
            </w:r>
            <w:r w:rsidRPr="004F0992">
              <w:rPr>
                <w:i/>
                <w:iCs/>
                <w:sz w:val="20"/>
              </w:rPr>
              <w:t>in thousand Baht</w:t>
            </w:r>
            <w:r w:rsidRPr="00AE277C">
              <w:rPr>
                <w:i/>
                <w:iCs/>
                <w:sz w:val="20"/>
                <w:cs/>
                <w:lang w:bidi="th-TH"/>
              </w:rPr>
              <w:t>)</w:t>
            </w:r>
          </w:p>
        </w:tc>
      </w:tr>
      <w:tr w:rsidR="009D172E" w:rsidRPr="004F0992" w14:paraId="36E7CEAA" w14:textId="11E4CA62" w:rsidTr="005F4830">
        <w:trPr>
          <w:cantSplit/>
          <w:trHeight w:val="60"/>
        </w:trPr>
        <w:tc>
          <w:tcPr>
            <w:tcW w:w="4410" w:type="dxa"/>
            <w:shd w:val="clear" w:color="auto" w:fill="auto"/>
            <w:vAlign w:val="bottom"/>
          </w:tcPr>
          <w:p w14:paraId="4911EBB3" w14:textId="7A0CF852" w:rsidR="009D172E" w:rsidRPr="004F0992" w:rsidRDefault="009D172E" w:rsidP="009D172E">
            <w:pPr>
              <w:tabs>
                <w:tab w:val="left" w:pos="100"/>
              </w:tabs>
              <w:spacing w:line="240" w:lineRule="auto"/>
              <w:ind w:left="100" w:hanging="100"/>
              <w:rPr>
                <w:b/>
                <w:bCs/>
                <w:i/>
                <w:iCs/>
                <w:sz w:val="20"/>
              </w:rPr>
            </w:pPr>
            <w:r w:rsidRPr="004F0992">
              <w:rPr>
                <w:b/>
                <w:bCs/>
                <w:i/>
                <w:iCs/>
                <w:sz w:val="20"/>
              </w:rPr>
              <w:t>At 30 June 2021</w:t>
            </w:r>
          </w:p>
        </w:tc>
        <w:tc>
          <w:tcPr>
            <w:tcW w:w="720" w:type="dxa"/>
            <w:vAlign w:val="bottom"/>
          </w:tcPr>
          <w:p w14:paraId="4F8C08CB" w14:textId="77777777" w:rsidR="009D172E" w:rsidRPr="004F0992" w:rsidRDefault="009D172E" w:rsidP="009D172E">
            <w:pPr>
              <w:pStyle w:val="acctcolumnheading"/>
              <w:spacing w:after="0" w:line="240" w:lineRule="auto"/>
              <w:ind w:left="-79" w:right="-79"/>
              <w:rPr>
                <w:i/>
                <w:iCs/>
                <w:sz w:val="20"/>
                <w:lang w:bidi="th-TH"/>
              </w:rPr>
            </w:pPr>
          </w:p>
        </w:tc>
        <w:tc>
          <w:tcPr>
            <w:tcW w:w="8820" w:type="dxa"/>
            <w:gridSpan w:val="13"/>
            <w:vAlign w:val="bottom"/>
          </w:tcPr>
          <w:p w14:paraId="1134C4DB" w14:textId="77777777" w:rsidR="009D172E" w:rsidRPr="004F0992" w:rsidRDefault="009D172E" w:rsidP="009D172E">
            <w:pPr>
              <w:spacing w:line="240" w:lineRule="auto"/>
              <w:rPr>
                <w:b/>
                <w:sz w:val="20"/>
              </w:rPr>
            </w:pPr>
          </w:p>
        </w:tc>
      </w:tr>
      <w:tr w:rsidR="009D172E" w:rsidRPr="004F0992" w14:paraId="12385B37" w14:textId="77777777" w:rsidTr="005F4830">
        <w:trPr>
          <w:cantSplit/>
        </w:trPr>
        <w:tc>
          <w:tcPr>
            <w:tcW w:w="4410" w:type="dxa"/>
          </w:tcPr>
          <w:p w14:paraId="75F00E9F" w14:textId="77777777" w:rsidR="009D172E" w:rsidRPr="004F0992" w:rsidRDefault="009D172E" w:rsidP="009D172E">
            <w:pPr>
              <w:tabs>
                <w:tab w:val="left" w:pos="100"/>
              </w:tabs>
              <w:spacing w:line="240" w:lineRule="auto"/>
              <w:ind w:left="100" w:hanging="100"/>
              <w:rPr>
                <w:b/>
                <w:bCs/>
                <w:i/>
                <w:iCs/>
                <w:sz w:val="20"/>
              </w:rPr>
            </w:pPr>
            <w:r w:rsidRPr="004F0992">
              <w:rPr>
                <w:b/>
                <w:bCs/>
                <w:i/>
                <w:iCs/>
                <w:sz w:val="20"/>
              </w:rPr>
              <w:t>Financial assets</w:t>
            </w:r>
          </w:p>
        </w:tc>
        <w:tc>
          <w:tcPr>
            <w:tcW w:w="720" w:type="dxa"/>
          </w:tcPr>
          <w:p w14:paraId="156DD2D0" w14:textId="77777777" w:rsidR="009D172E" w:rsidRPr="004F0992" w:rsidRDefault="009D172E" w:rsidP="009D172E">
            <w:pPr>
              <w:pStyle w:val="acctfourfigures"/>
              <w:spacing w:line="240" w:lineRule="auto"/>
              <w:jc w:val="center"/>
              <w:rPr>
                <w:sz w:val="20"/>
              </w:rPr>
            </w:pPr>
          </w:p>
        </w:tc>
        <w:tc>
          <w:tcPr>
            <w:tcW w:w="1170" w:type="dxa"/>
            <w:vAlign w:val="bottom"/>
          </w:tcPr>
          <w:p w14:paraId="313D4284" w14:textId="77777777" w:rsidR="009D172E" w:rsidRPr="004F0992" w:rsidRDefault="009D172E" w:rsidP="009D172E">
            <w:pPr>
              <w:pStyle w:val="acctfourfigures"/>
              <w:tabs>
                <w:tab w:val="clear" w:pos="765"/>
                <w:tab w:val="decimal" w:pos="907"/>
              </w:tabs>
              <w:spacing w:line="240" w:lineRule="auto"/>
              <w:jc w:val="center"/>
              <w:rPr>
                <w:sz w:val="20"/>
              </w:rPr>
            </w:pPr>
          </w:p>
        </w:tc>
        <w:tc>
          <w:tcPr>
            <w:tcW w:w="178" w:type="dxa"/>
          </w:tcPr>
          <w:p w14:paraId="162D8A56" w14:textId="77777777" w:rsidR="009D172E" w:rsidRPr="004F0992" w:rsidRDefault="009D172E" w:rsidP="009D172E">
            <w:pPr>
              <w:pStyle w:val="acctfourfigures"/>
              <w:spacing w:line="240" w:lineRule="auto"/>
              <w:jc w:val="center"/>
              <w:rPr>
                <w:sz w:val="20"/>
              </w:rPr>
            </w:pPr>
          </w:p>
        </w:tc>
        <w:tc>
          <w:tcPr>
            <w:tcW w:w="1082" w:type="dxa"/>
            <w:vAlign w:val="bottom"/>
          </w:tcPr>
          <w:p w14:paraId="6DE55EBC" w14:textId="77777777" w:rsidR="009D172E" w:rsidRPr="004F0992" w:rsidRDefault="009D172E" w:rsidP="009D172E">
            <w:pPr>
              <w:pStyle w:val="acctfourfigures"/>
              <w:tabs>
                <w:tab w:val="clear" w:pos="765"/>
                <w:tab w:val="decimal" w:pos="821"/>
              </w:tabs>
              <w:spacing w:line="240" w:lineRule="auto"/>
              <w:jc w:val="center"/>
              <w:rPr>
                <w:sz w:val="20"/>
              </w:rPr>
            </w:pPr>
          </w:p>
        </w:tc>
        <w:tc>
          <w:tcPr>
            <w:tcW w:w="179" w:type="dxa"/>
            <w:vAlign w:val="bottom"/>
          </w:tcPr>
          <w:p w14:paraId="13704B29" w14:textId="77777777" w:rsidR="009D172E" w:rsidRPr="004F0992" w:rsidRDefault="009D172E" w:rsidP="009D172E">
            <w:pPr>
              <w:pStyle w:val="acctfourfigures"/>
              <w:spacing w:line="240" w:lineRule="auto"/>
              <w:jc w:val="center"/>
              <w:rPr>
                <w:sz w:val="20"/>
              </w:rPr>
            </w:pPr>
          </w:p>
        </w:tc>
        <w:tc>
          <w:tcPr>
            <w:tcW w:w="1081" w:type="dxa"/>
            <w:vAlign w:val="bottom"/>
          </w:tcPr>
          <w:p w14:paraId="560016EB" w14:textId="77777777" w:rsidR="009D172E" w:rsidRPr="004F0992" w:rsidRDefault="009D172E" w:rsidP="009D172E">
            <w:pPr>
              <w:pStyle w:val="acctfourfigures"/>
              <w:tabs>
                <w:tab w:val="clear" w:pos="765"/>
                <w:tab w:val="decimal" w:pos="822"/>
              </w:tabs>
              <w:spacing w:line="240" w:lineRule="auto"/>
              <w:jc w:val="center"/>
              <w:rPr>
                <w:sz w:val="20"/>
              </w:rPr>
            </w:pPr>
          </w:p>
        </w:tc>
        <w:tc>
          <w:tcPr>
            <w:tcW w:w="182" w:type="dxa"/>
            <w:vAlign w:val="bottom"/>
          </w:tcPr>
          <w:p w14:paraId="5C7C29F5" w14:textId="77777777" w:rsidR="009D172E" w:rsidRPr="004F0992" w:rsidRDefault="009D172E" w:rsidP="009D172E">
            <w:pPr>
              <w:pStyle w:val="acctfourfigures"/>
              <w:spacing w:line="240" w:lineRule="auto"/>
              <w:jc w:val="center"/>
              <w:rPr>
                <w:sz w:val="20"/>
              </w:rPr>
            </w:pPr>
          </w:p>
        </w:tc>
        <w:tc>
          <w:tcPr>
            <w:tcW w:w="1078" w:type="dxa"/>
            <w:vAlign w:val="bottom"/>
          </w:tcPr>
          <w:p w14:paraId="22628E1F" w14:textId="77777777" w:rsidR="009D172E" w:rsidRPr="004F0992" w:rsidRDefault="009D172E" w:rsidP="009D172E">
            <w:pPr>
              <w:pStyle w:val="acctfourfigures"/>
              <w:spacing w:line="240" w:lineRule="auto"/>
              <w:jc w:val="center"/>
              <w:rPr>
                <w:sz w:val="20"/>
              </w:rPr>
            </w:pPr>
          </w:p>
        </w:tc>
        <w:tc>
          <w:tcPr>
            <w:tcW w:w="178" w:type="dxa"/>
            <w:vAlign w:val="bottom"/>
          </w:tcPr>
          <w:p w14:paraId="39F3073D" w14:textId="77777777" w:rsidR="009D172E" w:rsidRPr="004F0992" w:rsidRDefault="009D172E" w:rsidP="009D172E">
            <w:pPr>
              <w:pStyle w:val="acctfourfigures"/>
              <w:spacing w:line="240" w:lineRule="auto"/>
              <w:jc w:val="center"/>
              <w:rPr>
                <w:sz w:val="20"/>
              </w:rPr>
            </w:pPr>
          </w:p>
        </w:tc>
        <w:tc>
          <w:tcPr>
            <w:tcW w:w="1082" w:type="dxa"/>
            <w:vAlign w:val="bottom"/>
          </w:tcPr>
          <w:p w14:paraId="3B69900B" w14:textId="77777777" w:rsidR="009D172E" w:rsidRPr="004F0992" w:rsidRDefault="009D172E" w:rsidP="009D172E">
            <w:pPr>
              <w:pStyle w:val="acctfourfigures"/>
              <w:tabs>
                <w:tab w:val="clear" w:pos="765"/>
                <w:tab w:val="decimal" w:pos="915"/>
              </w:tabs>
              <w:spacing w:line="240" w:lineRule="auto"/>
              <w:ind w:right="12"/>
              <w:jc w:val="center"/>
              <w:rPr>
                <w:sz w:val="20"/>
                <w:lang w:bidi="th-TH"/>
              </w:rPr>
            </w:pPr>
          </w:p>
        </w:tc>
        <w:tc>
          <w:tcPr>
            <w:tcW w:w="178" w:type="dxa"/>
            <w:vAlign w:val="bottom"/>
          </w:tcPr>
          <w:p w14:paraId="5BC7CA84" w14:textId="77777777" w:rsidR="009D172E" w:rsidRPr="004F0992" w:rsidRDefault="009D172E" w:rsidP="009D172E">
            <w:pPr>
              <w:pStyle w:val="acctfourfigures"/>
              <w:spacing w:line="240" w:lineRule="auto"/>
              <w:jc w:val="center"/>
              <w:rPr>
                <w:sz w:val="20"/>
              </w:rPr>
            </w:pPr>
          </w:p>
        </w:tc>
        <w:tc>
          <w:tcPr>
            <w:tcW w:w="1082" w:type="dxa"/>
            <w:vAlign w:val="bottom"/>
          </w:tcPr>
          <w:p w14:paraId="1AB0FF99" w14:textId="77777777" w:rsidR="009D172E" w:rsidRPr="004F0992" w:rsidRDefault="009D172E" w:rsidP="009D172E">
            <w:pPr>
              <w:pStyle w:val="acctfourfigures"/>
              <w:tabs>
                <w:tab w:val="clear" w:pos="765"/>
                <w:tab w:val="decimal" w:pos="915"/>
              </w:tabs>
              <w:spacing w:line="240" w:lineRule="auto"/>
              <w:ind w:right="12"/>
              <w:jc w:val="center"/>
              <w:rPr>
                <w:sz w:val="20"/>
                <w:lang w:bidi="th-TH"/>
              </w:rPr>
            </w:pPr>
          </w:p>
        </w:tc>
        <w:tc>
          <w:tcPr>
            <w:tcW w:w="178" w:type="dxa"/>
          </w:tcPr>
          <w:p w14:paraId="134A5BAA" w14:textId="77777777" w:rsidR="009D172E" w:rsidRPr="004F0992" w:rsidRDefault="009D172E" w:rsidP="009D172E">
            <w:pPr>
              <w:pStyle w:val="acctfourfigures"/>
              <w:spacing w:line="240" w:lineRule="auto"/>
              <w:jc w:val="center"/>
              <w:rPr>
                <w:sz w:val="20"/>
              </w:rPr>
            </w:pPr>
          </w:p>
        </w:tc>
        <w:tc>
          <w:tcPr>
            <w:tcW w:w="1172" w:type="dxa"/>
          </w:tcPr>
          <w:p w14:paraId="26AB3C63" w14:textId="77777777" w:rsidR="009D172E" w:rsidRPr="004F0992" w:rsidRDefault="009D172E" w:rsidP="009D172E">
            <w:pPr>
              <w:pStyle w:val="acctfourfigures"/>
              <w:spacing w:line="240" w:lineRule="auto"/>
              <w:jc w:val="center"/>
              <w:rPr>
                <w:sz w:val="20"/>
              </w:rPr>
            </w:pPr>
          </w:p>
        </w:tc>
      </w:tr>
      <w:tr w:rsidR="00034573" w:rsidRPr="004F0992" w14:paraId="016A07AD" w14:textId="77777777" w:rsidTr="007E14FA">
        <w:trPr>
          <w:cantSplit/>
        </w:trPr>
        <w:tc>
          <w:tcPr>
            <w:tcW w:w="4410" w:type="dxa"/>
          </w:tcPr>
          <w:p w14:paraId="170FF7C4" w14:textId="60FC3487" w:rsidR="00034573" w:rsidRPr="004F0992" w:rsidRDefault="00034573" w:rsidP="00034573">
            <w:pPr>
              <w:tabs>
                <w:tab w:val="left" w:pos="100"/>
              </w:tabs>
              <w:spacing w:line="240" w:lineRule="auto"/>
              <w:ind w:left="100" w:hanging="100"/>
              <w:rPr>
                <w:sz w:val="20"/>
              </w:rPr>
            </w:pPr>
            <w:r w:rsidRPr="004F0992">
              <w:rPr>
                <w:sz w:val="20"/>
              </w:rPr>
              <w:t>Loan receivables</w:t>
            </w:r>
          </w:p>
        </w:tc>
        <w:tc>
          <w:tcPr>
            <w:tcW w:w="720" w:type="dxa"/>
          </w:tcPr>
          <w:p w14:paraId="5AA0E92D" w14:textId="7009DC1C" w:rsidR="00034573" w:rsidRPr="004F0992" w:rsidRDefault="00034573" w:rsidP="00034573">
            <w:pPr>
              <w:pStyle w:val="acctfourfigures"/>
              <w:tabs>
                <w:tab w:val="clear" w:pos="765"/>
              </w:tabs>
              <w:spacing w:line="240" w:lineRule="auto"/>
              <w:ind w:left="-84" w:right="-73"/>
              <w:jc w:val="center"/>
              <w:rPr>
                <w:i/>
                <w:iCs/>
                <w:sz w:val="20"/>
              </w:rPr>
            </w:pPr>
          </w:p>
        </w:tc>
        <w:tc>
          <w:tcPr>
            <w:tcW w:w="1170" w:type="dxa"/>
            <w:vAlign w:val="bottom"/>
          </w:tcPr>
          <w:p w14:paraId="6A1E4E6B" w14:textId="7DF5E8F1" w:rsidR="00034573" w:rsidRPr="004F0992" w:rsidRDefault="00034573" w:rsidP="00034573">
            <w:pPr>
              <w:pStyle w:val="acctfourfigures"/>
              <w:tabs>
                <w:tab w:val="clear" w:pos="765"/>
                <w:tab w:val="decimal" w:pos="907"/>
              </w:tabs>
              <w:spacing w:line="240" w:lineRule="auto"/>
              <w:jc w:val="center"/>
              <w:rPr>
                <w:sz w:val="20"/>
              </w:rPr>
            </w:pPr>
            <w:r w:rsidRPr="00AE277C">
              <w:rPr>
                <w:sz w:val="20"/>
                <w:cs/>
                <w:lang w:bidi="th-TH"/>
              </w:rPr>
              <w:t>-</w:t>
            </w:r>
          </w:p>
        </w:tc>
        <w:tc>
          <w:tcPr>
            <w:tcW w:w="178" w:type="dxa"/>
            <w:vAlign w:val="bottom"/>
          </w:tcPr>
          <w:p w14:paraId="27B34E5E" w14:textId="77777777" w:rsidR="00034573" w:rsidRPr="004F0992" w:rsidRDefault="00034573" w:rsidP="00034573">
            <w:pPr>
              <w:pStyle w:val="acctfourfigures"/>
              <w:spacing w:line="240" w:lineRule="auto"/>
              <w:jc w:val="center"/>
              <w:rPr>
                <w:sz w:val="20"/>
              </w:rPr>
            </w:pPr>
          </w:p>
        </w:tc>
        <w:tc>
          <w:tcPr>
            <w:tcW w:w="1082" w:type="dxa"/>
            <w:vAlign w:val="bottom"/>
          </w:tcPr>
          <w:p w14:paraId="3912A575" w14:textId="5D635FB3" w:rsidR="00034573" w:rsidRPr="00AE277C" w:rsidRDefault="00034573" w:rsidP="00034573">
            <w:pPr>
              <w:pStyle w:val="acctfourfigures"/>
              <w:tabs>
                <w:tab w:val="clear" w:pos="765"/>
                <w:tab w:val="decimal" w:pos="918"/>
              </w:tabs>
              <w:spacing w:line="240" w:lineRule="auto"/>
              <w:ind w:right="12"/>
              <w:jc w:val="center"/>
              <w:rPr>
                <w:sz w:val="20"/>
                <w:szCs w:val="25"/>
                <w:lang w:val="en-US" w:bidi="th-TH"/>
              </w:rPr>
            </w:pPr>
            <w:r w:rsidRPr="00034573">
              <w:rPr>
                <w:sz w:val="20"/>
              </w:rPr>
              <w:t>75,889,10</w:t>
            </w:r>
            <w:r w:rsidR="0005434F" w:rsidRPr="00AE277C">
              <w:rPr>
                <w:sz w:val="20"/>
                <w:szCs w:val="25"/>
                <w:lang w:val="en-US" w:bidi="th-TH"/>
              </w:rPr>
              <w:t>8</w:t>
            </w:r>
          </w:p>
        </w:tc>
        <w:tc>
          <w:tcPr>
            <w:tcW w:w="179" w:type="dxa"/>
            <w:vAlign w:val="bottom"/>
          </w:tcPr>
          <w:p w14:paraId="1B625EA9" w14:textId="77777777" w:rsidR="00034573" w:rsidRPr="004F0992" w:rsidRDefault="00034573" w:rsidP="00034573">
            <w:pPr>
              <w:pStyle w:val="acctfourfigures"/>
              <w:spacing w:line="240" w:lineRule="auto"/>
              <w:jc w:val="center"/>
              <w:rPr>
                <w:sz w:val="20"/>
              </w:rPr>
            </w:pPr>
          </w:p>
        </w:tc>
        <w:tc>
          <w:tcPr>
            <w:tcW w:w="1081" w:type="dxa"/>
            <w:vAlign w:val="bottom"/>
          </w:tcPr>
          <w:p w14:paraId="27D6351D" w14:textId="6F72F05C" w:rsidR="00034573" w:rsidRPr="004F0992" w:rsidRDefault="00034573" w:rsidP="00034573">
            <w:pPr>
              <w:pStyle w:val="acctfourfigures"/>
              <w:tabs>
                <w:tab w:val="clear" w:pos="765"/>
                <w:tab w:val="decimal" w:pos="915"/>
              </w:tabs>
              <w:spacing w:line="240" w:lineRule="auto"/>
              <w:ind w:right="12"/>
              <w:jc w:val="center"/>
              <w:rPr>
                <w:sz w:val="20"/>
                <w:lang w:bidi="th-TH"/>
              </w:rPr>
            </w:pPr>
            <w:r w:rsidRPr="00034573">
              <w:rPr>
                <w:sz w:val="20"/>
              </w:rPr>
              <w:t>75,889,10</w:t>
            </w:r>
            <w:r w:rsidR="0005434F">
              <w:rPr>
                <w:sz w:val="20"/>
              </w:rPr>
              <w:t>8</w:t>
            </w:r>
          </w:p>
        </w:tc>
        <w:tc>
          <w:tcPr>
            <w:tcW w:w="182" w:type="dxa"/>
            <w:vAlign w:val="bottom"/>
          </w:tcPr>
          <w:p w14:paraId="5FC06A75" w14:textId="77777777" w:rsidR="00034573" w:rsidRPr="004F0992" w:rsidRDefault="00034573" w:rsidP="00034573">
            <w:pPr>
              <w:pStyle w:val="acctfourfigures"/>
              <w:spacing w:line="240" w:lineRule="auto"/>
              <w:jc w:val="center"/>
              <w:rPr>
                <w:sz w:val="20"/>
              </w:rPr>
            </w:pPr>
          </w:p>
        </w:tc>
        <w:tc>
          <w:tcPr>
            <w:tcW w:w="1078" w:type="dxa"/>
            <w:vAlign w:val="bottom"/>
          </w:tcPr>
          <w:p w14:paraId="73C0EAEF" w14:textId="40B4947F" w:rsidR="00034573" w:rsidRPr="00CB0F20" w:rsidRDefault="00034573" w:rsidP="00034573">
            <w:pPr>
              <w:pStyle w:val="acctfourfigures"/>
              <w:spacing w:line="240" w:lineRule="auto"/>
              <w:jc w:val="center"/>
              <w:rPr>
                <w:sz w:val="20"/>
              </w:rPr>
            </w:pPr>
            <w:r w:rsidRPr="00CB0F20">
              <w:rPr>
                <w:sz w:val="20"/>
                <w:cs/>
                <w:lang w:bidi="th-TH"/>
              </w:rPr>
              <w:t>-</w:t>
            </w:r>
          </w:p>
        </w:tc>
        <w:tc>
          <w:tcPr>
            <w:tcW w:w="178" w:type="dxa"/>
            <w:vAlign w:val="bottom"/>
          </w:tcPr>
          <w:p w14:paraId="4B01CA42" w14:textId="77777777" w:rsidR="00034573" w:rsidRPr="00CB0F20" w:rsidRDefault="00034573" w:rsidP="00034573">
            <w:pPr>
              <w:pStyle w:val="acctfourfigures"/>
              <w:spacing w:line="240" w:lineRule="auto"/>
              <w:jc w:val="center"/>
              <w:rPr>
                <w:sz w:val="20"/>
              </w:rPr>
            </w:pPr>
          </w:p>
        </w:tc>
        <w:tc>
          <w:tcPr>
            <w:tcW w:w="1082" w:type="dxa"/>
            <w:vAlign w:val="bottom"/>
          </w:tcPr>
          <w:p w14:paraId="1EB93480" w14:textId="6AB1A7FF" w:rsidR="00034573" w:rsidRPr="004F0992" w:rsidRDefault="00034573" w:rsidP="00034573">
            <w:pPr>
              <w:pStyle w:val="acctfourfigures"/>
              <w:tabs>
                <w:tab w:val="clear" w:pos="765"/>
                <w:tab w:val="decimal" w:pos="906"/>
              </w:tabs>
              <w:spacing w:line="240" w:lineRule="auto"/>
              <w:ind w:right="12"/>
              <w:jc w:val="center"/>
              <w:rPr>
                <w:sz w:val="20"/>
                <w:lang w:bidi="th-TH"/>
              </w:rPr>
            </w:pPr>
            <w:r w:rsidRPr="00AE277C">
              <w:rPr>
                <w:sz w:val="20"/>
                <w:cs/>
                <w:lang w:bidi="th-TH"/>
              </w:rPr>
              <w:t>-</w:t>
            </w:r>
          </w:p>
        </w:tc>
        <w:tc>
          <w:tcPr>
            <w:tcW w:w="178" w:type="dxa"/>
            <w:vAlign w:val="bottom"/>
          </w:tcPr>
          <w:p w14:paraId="421FC2E7" w14:textId="77777777" w:rsidR="00034573" w:rsidRPr="004F0992" w:rsidRDefault="00034573" w:rsidP="00034573">
            <w:pPr>
              <w:pStyle w:val="acctfourfigures"/>
              <w:spacing w:line="240" w:lineRule="auto"/>
              <w:rPr>
                <w:sz w:val="20"/>
              </w:rPr>
            </w:pPr>
          </w:p>
        </w:tc>
        <w:tc>
          <w:tcPr>
            <w:tcW w:w="1082" w:type="dxa"/>
            <w:vAlign w:val="bottom"/>
          </w:tcPr>
          <w:p w14:paraId="5784FECB" w14:textId="4ED9169A" w:rsidR="00034573" w:rsidRPr="004F0992" w:rsidRDefault="00034573" w:rsidP="00034573">
            <w:pPr>
              <w:pStyle w:val="acctfourfigures"/>
              <w:tabs>
                <w:tab w:val="clear" w:pos="765"/>
                <w:tab w:val="decimal" w:pos="909"/>
              </w:tabs>
              <w:spacing w:line="240" w:lineRule="auto"/>
              <w:ind w:right="12"/>
              <w:jc w:val="center"/>
              <w:rPr>
                <w:sz w:val="20"/>
                <w:lang w:bidi="th-TH"/>
              </w:rPr>
            </w:pPr>
            <w:r w:rsidRPr="004F0992">
              <w:rPr>
                <w:sz w:val="20"/>
                <w:lang w:bidi="th-TH"/>
              </w:rPr>
              <w:t>75,</w:t>
            </w:r>
            <w:r w:rsidR="0005434F">
              <w:rPr>
                <w:sz w:val="20"/>
                <w:lang w:bidi="th-TH"/>
              </w:rPr>
              <w:t>7</w:t>
            </w:r>
            <w:r w:rsidR="00C941D7">
              <w:rPr>
                <w:sz w:val="20"/>
                <w:lang w:bidi="th-TH"/>
              </w:rPr>
              <w:t>18,584</w:t>
            </w:r>
          </w:p>
        </w:tc>
        <w:tc>
          <w:tcPr>
            <w:tcW w:w="178" w:type="dxa"/>
          </w:tcPr>
          <w:p w14:paraId="242F9AA6" w14:textId="77777777" w:rsidR="00034573" w:rsidRPr="004F0992" w:rsidRDefault="00034573" w:rsidP="00034573">
            <w:pPr>
              <w:pStyle w:val="acctfourfigures"/>
              <w:spacing w:line="240" w:lineRule="auto"/>
              <w:jc w:val="center"/>
              <w:rPr>
                <w:sz w:val="20"/>
              </w:rPr>
            </w:pPr>
          </w:p>
        </w:tc>
        <w:tc>
          <w:tcPr>
            <w:tcW w:w="1172" w:type="dxa"/>
            <w:vAlign w:val="bottom"/>
          </w:tcPr>
          <w:p w14:paraId="514C912B" w14:textId="3A6EFE26" w:rsidR="00034573" w:rsidRPr="00AE277C" w:rsidRDefault="00034573" w:rsidP="00034573">
            <w:pPr>
              <w:pStyle w:val="acctfourfigures"/>
              <w:tabs>
                <w:tab w:val="clear" w:pos="765"/>
                <w:tab w:val="decimal" w:pos="912"/>
              </w:tabs>
              <w:spacing w:line="240" w:lineRule="auto"/>
              <w:jc w:val="center"/>
              <w:rPr>
                <w:sz w:val="20"/>
                <w:cs/>
              </w:rPr>
            </w:pPr>
            <w:r w:rsidRPr="004F0992">
              <w:rPr>
                <w:sz w:val="20"/>
                <w:lang w:bidi="th-TH"/>
              </w:rPr>
              <w:t>75,</w:t>
            </w:r>
            <w:r w:rsidR="0005434F">
              <w:rPr>
                <w:sz w:val="20"/>
                <w:lang w:bidi="th-TH"/>
              </w:rPr>
              <w:t>7</w:t>
            </w:r>
            <w:r w:rsidR="00C941D7">
              <w:rPr>
                <w:sz w:val="20"/>
                <w:lang w:bidi="th-TH"/>
              </w:rPr>
              <w:t>18,584</w:t>
            </w:r>
          </w:p>
        </w:tc>
      </w:tr>
      <w:tr w:rsidR="00034573" w:rsidRPr="004F0992" w14:paraId="79F130B6" w14:textId="77777777" w:rsidTr="005F4830">
        <w:trPr>
          <w:cantSplit/>
        </w:trPr>
        <w:tc>
          <w:tcPr>
            <w:tcW w:w="4410" w:type="dxa"/>
          </w:tcPr>
          <w:p w14:paraId="5BB51E49" w14:textId="5F972A24" w:rsidR="00034573" w:rsidRPr="004F0992" w:rsidRDefault="00034573" w:rsidP="00034573">
            <w:pPr>
              <w:tabs>
                <w:tab w:val="left" w:pos="100"/>
              </w:tabs>
              <w:spacing w:line="240" w:lineRule="auto"/>
              <w:ind w:left="100" w:hanging="100"/>
              <w:rPr>
                <w:sz w:val="20"/>
              </w:rPr>
            </w:pPr>
          </w:p>
        </w:tc>
        <w:tc>
          <w:tcPr>
            <w:tcW w:w="720" w:type="dxa"/>
          </w:tcPr>
          <w:p w14:paraId="4E57B754" w14:textId="77777777" w:rsidR="00034573" w:rsidRPr="004F0992" w:rsidRDefault="00034573" w:rsidP="00034573">
            <w:pPr>
              <w:pStyle w:val="acctfourfigures"/>
              <w:spacing w:line="240" w:lineRule="auto"/>
              <w:jc w:val="center"/>
              <w:rPr>
                <w:sz w:val="20"/>
              </w:rPr>
            </w:pPr>
          </w:p>
        </w:tc>
        <w:tc>
          <w:tcPr>
            <w:tcW w:w="1170" w:type="dxa"/>
            <w:vAlign w:val="bottom"/>
          </w:tcPr>
          <w:p w14:paraId="1620EA89"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07D23528" w14:textId="77777777" w:rsidR="00034573" w:rsidRPr="004F0992" w:rsidRDefault="00034573" w:rsidP="00034573">
            <w:pPr>
              <w:pStyle w:val="acctfourfigures"/>
              <w:spacing w:line="240" w:lineRule="auto"/>
              <w:jc w:val="center"/>
              <w:rPr>
                <w:sz w:val="20"/>
              </w:rPr>
            </w:pPr>
          </w:p>
        </w:tc>
        <w:tc>
          <w:tcPr>
            <w:tcW w:w="1082" w:type="dxa"/>
            <w:vAlign w:val="bottom"/>
          </w:tcPr>
          <w:p w14:paraId="14A6B270" w14:textId="77777777" w:rsidR="00034573" w:rsidRPr="004F0992" w:rsidRDefault="00034573" w:rsidP="00034573">
            <w:pPr>
              <w:pStyle w:val="acctfourfigures"/>
              <w:tabs>
                <w:tab w:val="clear" w:pos="765"/>
                <w:tab w:val="decimal" w:pos="918"/>
              </w:tabs>
              <w:spacing w:line="240" w:lineRule="auto"/>
              <w:ind w:right="12"/>
              <w:jc w:val="center"/>
              <w:rPr>
                <w:sz w:val="20"/>
              </w:rPr>
            </w:pPr>
          </w:p>
        </w:tc>
        <w:tc>
          <w:tcPr>
            <w:tcW w:w="179" w:type="dxa"/>
            <w:vAlign w:val="bottom"/>
          </w:tcPr>
          <w:p w14:paraId="5A1822DD" w14:textId="77777777" w:rsidR="00034573" w:rsidRPr="004F0992" w:rsidRDefault="00034573" w:rsidP="00034573">
            <w:pPr>
              <w:pStyle w:val="acctfourfigures"/>
              <w:spacing w:line="240" w:lineRule="auto"/>
              <w:jc w:val="center"/>
              <w:rPr>
                <w:sz w:val="20"/>
              </w:rPr>
            </w:pPr>
          </w:p>
        </w:tc>
        <w:tc>
          <w:tcPr>
            <w:tcW w:w="1081" w:type="dxa"/>
            <w:vAlign w:val="bottom"/>
          </w:tcPr>
          <w:p w14:paraId="6AFE709E"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3E3352A9" w14:textId="77777777" w:rsidR="00034573" w:rsidRPr="004F0992" w:rsidRDefault="00034573" w:rsidP="00034573">
            <w:pPr>
              <w:pStyle w:val="acctfourfigures"/>
              <w:spacing w:line="240" w:lineRule="auto"/>
              <w:jc w:val="center"/>
              <w:rPr>
                <w:sz w:val="20"/>
              </w:rPr>
            </w:pPr>
          </w:p>
        </w:tc>
        <w:tc>
          <w:tcPr>
            <w:tcW w:w="1078" w:type="dxa"/>
            <w:vAlign w:val="bottom"/>
          </w:tcPr>
          <w:p w14:paraId="51F70193" w14:textId="77777777" w:rsidR="00034573" w:rsidRPr="004F0992" w:rsidRDefault="00034573" w:rsidP="00034573">
            <w:pPr>
              <w:pStyle w:val="acctfourfigures"/>
              <w:spacing w:line="240" w:lineRule="auto"/>
              <w:jc w:val="center"/>
              <w:rPr>
                <w:sz w:val="20"/>
              </w:rPr>
            </w:pPr>
          </w:p>
        </w:tc>
        <w:tc>
          <w:tcPr>
            <w:tcW w:w="178" w:type="dxa"/>
            <w:vAlign w:val="bottom"/>
          </w:tcPr>
          <w:p w14:paraId="0C0438A0" w14:textId="77777777" w:rsidR="00034573" w:rsidRPr="004F0992" w:rsidRDefault="00034573" w:rsidP="00034573">
            <w:pPr>
              <w:pStyle w:val="acctfourfigures"/>
              <w:spacing w:line="240" w:lineRule="auto"/>
              <w:jc w:val="center"/>
              <w:rPr>
                <w:sz w:val="20"/>
              </w:rPr>
            </w:pPr>
          </w:p>
        </w:tc>
        <w:tc>
          <w:tcPr>
            <w:tcW w:w="1082" w:type="dxa"/>
            <w:vAlign w:val="bottom"/>
          </w:tcPr>
          <w:p w14:paraId="18FD0BE6"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3EBE2BC1" w14:textId="77777777" w:rsidR="00034573" w:rsidRPr="004F0992" w:rsidRDefault="00034573" w:rsidP="00034573">
            <w:pPr>
              <w:pStyle w:val="acctfourfigures"/>
              <w:spacing w:line="240" w:lineRule="auto"/>
              <w:jc w:val="center"/>
              <w:rPr>
                <w:sz w:val="20"/>
              </w:rPr>
            </w:pPr>
          </w:p>
        </w:tc>
        <w:tc>
          <w:tcPr>
            <w:tcW w:w="1082" w:type="dxa"/>
            <w:vAlign w:val="bottom"/>
          </w:tcPr>
          <w:p w14:paraId="20A1639B"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6A76F8A3" w14:textId="77777777" w:rsidR="00034573" w:rsidRPr="004F0992" w:rsidRDefault="00034573" w:rsidP="00034573">
            <w:pPr>
              <w:pStyle w:val="acctfourfigures"/>
              <w:spacing w:line="240" w:lineRule="auto"/>
              <w:jc w:val="center"/>
              <w:rPr>
                <w:sz w:val="20"/>
              </w:rPr>
            </w:pPr>
          </w:p>
        </w:tc>
        <w:tc>
          <w:tcPr>
            <w:tcW w:w="1172" w:type="dxa"/>
          </w:tcPr>
          <w:p w14:paraId="712D826B"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4C2BBBD1" w14:textId="77777777" w:rsidTr="005F4830">
        <w:trPr>
          <w:cantSplit/>
        </w:trPr>
        <w:tc>
          <w:tcPr>
            <w:tcW w:w="4410" w:type="dxa"/>
          </w:tcPr>
          <w:p w14:paraId="32D3B713" w14:textId="0E48FF5A" w:rsidR="00034573" w:rsidRPr="004F0992" w:rsidRDefault="00034573" w:rsidP="00034573">
            <w:pPr>
              <w:tabs>
                <w:tab w:val="left" w:pos="100"/>
              </w:tabs>
              <w:spacing w:line="240" w:lineRule="auto"/>
              <w:ind w:left="100" w:hanging="100"/>
              <w:rPr>
                <w:sz w:val="20"/>
              </w:rPr>
            </w:pPr>
            <w:r w:rsidRPr="004F0992">
              <w:rPr>
                <w:b/>
                <w:bCs/>
                <w:i/>
                <w:iCs/>
                <w:sz w:val="20"/>
              </w:rPr>
              <w:t>Financial liabilities</w:t>
            </w:r>
          </w:p>
        </w:tc>
        <w:tc>
          <w:tcPr>
            <w:tcW w:w="720" w:type="dxa"/>
          </w:tcPr>
          <w:p w14:paraId="7F232891" w14:textId="77777777" w:rsidR="00034573" w:rsidRPr="004F0992" w:rsidRDefault="00034573" w:rsidP="00034573">
            <w:pPr>
              <w:pStyle w:val="acctfourfigures"/>
              <w:spacing w:line="240" w:lineRule="auto"/>
              <w:jc w:val="center"/>
              <w:rPr>
                <w:sz w:val="20"/>
              </w:rPr>
            </w:pPr>
          </w:p>
        </w:tc>
        <w:tc>
          <w:tcPr>
            <w:tcW w:w="1170" w:type="dxa"/>
            <w:vAlign w:val="bottom"/>
          </w:tcPr>
          <w:p w14:paraId="02D84C9F"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3F0032AC" w14:textId="77777777" w:rsidR="00034573" w:rsidRPr="004F0992" w:rsidRDefault="00034573" w:rsidP="00034573">
            <w:pPr>
              <w:pStyle w:val="acctfourfigures"/>
              <w:spacing w:line="240" w:lineRule="auto"/>
              <w:jc w:val="center"/>
              <w:rPr>
                <w:sz w:val="20"/>
              </w:rPr>
            </w:pPr>
          </w:p>
        </w:tc>
        <w:tc>
          <w:tcPr>
            <w:tcW w:w="1082" w:type="dxa"/>
            <w:vAlign w:val="bottom"/>
          </w:tcPr>
          <w:p w14:paraId="71A16573" w14:textId="77777777" w:rsidR="00034573" w:rsidRPr="004F0992" w:rsidRDefault="00034573" w:rsidP="00034573">
            <w:pPr>
              <w:pStyle w:val="acctfourfigures"/>
              <w:tabs>
                <w:tab w:val="clear" w:pos="765"/>
                <w:tab w:val="decimal" w:pos="918"/>
              </w:tabs>
              <w:spacing w:line="240" w:lineRule="auto"/>
              <w:ind w:right="12"/>
              <w:jc w:val="center"/>
              <w:rPr>
                <w:sz w:val="20"/>
              </w:rPr>
            </w:pPr>
          </w:p>
        </w:tc>
        <w:tc>
          <w:tcPr>
            <w:tcW w:w="179" w:type="dxa"/>
            <w:vAlign w:val="bottom"/>
          </w:tcPr>
          <w:p w14:paraId="57BDEF60" w14:textId="77777777" w:rsidR="00034573" w:rsidRPr="004F0992" w:rsidRDefault="00034573" w:rsidP="00034573">
            <w:pPr>
              <w:pStyle w:val="acctfourfigures"/>
              <w:spacing w:line="240" w:lineRule="auto"/>
              <w:jc w:val="center"/>
              <w:rPr>
                <w:sz w:val="20"/>
              </w:rPr>
            </w:pPr>
          </w:p>
        </w:tc>
        <w:tc>
          <w:tcPr>
            <w:tcW w:w="1081" w:type="dxa"/>
            <w:vAlign w:val="bottom"/>
          </w:tcPr>
          <w:p w14:paraId="2C9526CB"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70FE0951" w14:textId="77777777" w:rsidR="00034573" w:rsidRPr="004F0992" w:rsidRDefault="00034573" w:rsidP="00034573">
            <w:pPr>
              <w:pStyle w:val="acctfourfigures"/>
              <w:spacing w:line="240" w:lineRule="auto"/>
              <w:jc w:val="center"/>
              <w:rPr>
                <w:sz w:val="20"/>
              </w:rPr>
            </w:pPr>
          </w:p>
        </w:tc>
        <w:tc>
          <w:tcPr>
            <w:tcW w:w="1078" w:type="dxa"/>
            <w:vAlign w:val="bottom"/>
          </w:tcPr>
          <w:p w14:paraId="5CB864E1" w14:textId="77777777" w:rsidR="00034573" w:rsidRPr="004F0992" w:rsidRDefault="00034573" w:rsidP="00034573">
            <w:pPr>
              <w:pStyle w:val="acctfourfigures"/>
              <w:spacing w:line="240" w:lineRule="auto"/>
              <w:jc w:val="center"/>
              <w:rPr>
                <w:sz w:val="20"/>
              </w:rPr>
            </w:pPr>
          </w:p>
        </w:tc>
        <w:tc>
          <w:tcPr>
            <w:tcW w:w="178" w:type="dxa"/>
            <w:vAlign w:val="bottom"/>
          </w:tcPr>
          <w:p w14:paraId="290300B4" w14:textId="77777777" w:rsidR="00034573" w:rsidRPr="004F0992" w:rsidRDefault="00034573" w:rsidP="00034573">
            <w:pPr>
              <w:pStyle w:val="acctfourfigures"/>
              <w:spacing w:line="240" w:lineRule="auto"/>
              <w:jc w:val="center"/>
              <w:rPr>
                <w:sz w:val="20"/>
              </w:rPr>
            </w:pPr>
          </w:p>
        </w:tc>
        <w:tc>
          <w:tcPr>
            <w:tcW w:w="1082" w:type="dxa"/>
            <w:vAlign w:val="bottom"/>
          </w:tcPr>
          <w:p w14:paraId="733EC19E"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4996CE7F" w14:textId="77777777" w:rsidR="00034573" w:rsidRPr="004F0992" w:rsidRDefault="00034573" w:rsidP="00034573">
            <w:pPr>
              <w:pStyle w:val="acctfourfigures"/>
              <w:spacing w:line="240" w:lineRule="auto"/>
              <w:jc w:val="center"/>
              <w:rPr>
                <w:sz w:val="20"/>
              </w:rPr>
            </w:pPr>
          </w:p>
        </w:tc>
        <w:tc>
          <w:tcPr>
            <w:tcW w:w="1082" w:type="dxa"/>
            <w:vAlign w:val="bottom"/>
          </w:tcPr>
          <w:p w14:paraId="397CC0F8"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0203B3FA" w14:textId="77777777" w:rsidR="00034573" w:rsidRPr="004F0992" w:rsidRDefault="00034573" w:rsidP="00034573">
            <w:pPr>
              <w:pStyle w:val="acctfourfigures"/>
              <w:spacing w:line="240" w:lineRule="auto"/>
              <w:jc w:val="center"/>
              <w:rPr>
                <w:sz w:val="20"/>
              </w:rPr>
            </w:pPr>
          </w:p>
        </w:tc>
        <w:tc>
          <w:tcPr>
            <w:tcW w:w="1172" w:type="dxa"/>
          </w:tcPr>
          <w:p w14:paraId="631C350A"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0BC7CED0" w14:textId="77777777" w:rsidTr="00C56791">
        <w:trPr>
          <w:cantSplit/>
        </w:trPr>
        <w:tc>
          <w:tcPr>
            <w:tcW w:w="4410" w:type="dxa"/>
          </w:tcPr>
          <w:p w14:paraId="5FC9B79D" w14:textId="61C4FC83" w:rsidR="00034573" w:rsidRPr="004F0992" w:rsidRDefault="00034573" w:rsidP="00034573">
            <w:pPr>
              <w:tabs>
                <w:tab w:val="left" w:pos="100"/>
              </w:tabs>
              <w:spacing w:line="240" w:lineRule="auto"/>
              <w:ind w:left="100" w:hanging="100"/>
              <w:rPr>
                <w:sz w:val="20"/>
              </w:rPr>
            </w:pPr>
            <w:r w:rsidRPr="004F0992">
              <w:rPr>
                <w:sz w:val="20"/>
              </w:rPr>
              <w:t xml:space="preserve">Derivative liabilities </w:t>
            </w:r>
            <w:r w:rsidRPr="00AE277C">
              <w:rPr>
                <w:sz w:val="20"/>
                <w:cs/>
                <w:lang w:bidi="th-TH"/>
              </w:rPr>
              <w:t xml:space="preserve">- </w:t>
            </w:r>
            <w:r w:rsidRPr="004F0992">
              <w:rPr>
                <w:sz w:val="20"/>
              </w:rPr>
              <w:t>interest rate swap</w:t>
            </w:r>
          </w:p>
        </w:tc>
        <w:tc>
          <w:tcPr>
            <w:tcW w:w="720" w:type="dxa"/>
          </w:tcPr>
          <w:p w14:paraId="5895E8D6" w14:textId="77777777" w:rsidR="00034573" w:rsidRPr="004F0992" w:rsidRDefault="00034573" w:rsidP="00034573">
            <w:pPr>
              <w:pStyle w:val="acctfourfigures"/>
              <w:spacing w:line="240" w:lineRule="auto"/>
              <w:jc w:val="center"/>
              <w:rPr>
                <w:sz w:val="20"/>
              </w:rPr>
            </w:pPr>
          </w:p>
        </w:tc>
        <w:tc>
          <w:tcPr>
            <w:tcW w:w="1170" w:type="dxa"/>
            <w:vAlign w:val="bottom"/>
          </w:tcPr>
          <w:p w14:paraId="0A123BAD" w14:textId="20A411FD" w:rsidR="00034573" w:rsidRPr="004F0992" w:rsidRDefault="00034573" w:rsidP="00034573">
            <w:pPr>
              <w:pStyle w:val="acctfourfigures"/>
              <w:tabs>
                <w:tab w:val="clear" w:pos="765"/>
                <w:tab w:val="decimal" w:pos="907"/>
              </w:tabs>
              <w:spacing w:line="240" w:lineRule="auto"/>
              <w:jc w:val="center"/>
              <w:rPr>
                <w:sz w:val="20"/>
              </w:rPr>
            </w:pPr>
            <w:r w:rsidRPr="004F0992">
              <w:rPr>
                <w:sz w:val="20"/>
              </w:rPr>
              <w:t>1,942</w:t>
            </w:r>
          </w:p>
        </w:tc>
        <w:tc>
          <w:tcPr>
            <w:tcW w:w="178" w:type="dxa"/>
            <w:vAlign w:val="bottom"/>
          </w:tcPr>
          <w:p w14:paraId="78881ED5" w14:textId="77777777" w:rsidR="00034573" w:rsidRPr="004F0992" w:rsidRDefault="00034573" w:rsidP="00034573">
            <w:pPr>
              <w:pStyle w:val="acctfourfigures"/>
              <w:spacing w:line="240" w:lineRule="auto"/>
              <w:jc w:val="center"/>
              <w:rPr>
                <w:sz w:val="20"/>
              </w:rPr>
            </w:pPr>
          </w:p>
        </w:tc>
        <w:tc>
          <w:tcPr>
            <w:tcW w:w="1082" w:type="dxa"/>
            <w:vAlign w:val="bottom"/>
          </w:tcPr>
          <w:p w14:paraId="69F982AE" w14:textId="392EF501" w:rsidR="00034573" w:rsidRPr="004F0992" w:rsidRDefault="00034573" w:rsidP="00034573">
            <w:pPr>
              <w:pStyle w:val="acctfourfigures"/>
              <w:tabs>
                <w:tab w:val="clear" w:pos="765"/>
                <w:tab w:val="decimal" w:pos="918"/>
              </w:tabs>
              <w:spacing w:line="240" w:lineRule="auto"/>
              <w:ind w:right="12"/>
              <w:jc w:val="center"/>
              <w:rPr>
                <w:sz w:val="20"/>
              </w:rPr>
            </w:pPr>
            <w:r w:rsidRPr="00AE277C">
              <w:rPr>
                <w:sz w:val="20"/>
                <w:cs/>
                <w:lang w:bidi="th-TH"/>
              </w:rPr>
              <w:t>-</w:t>
            </w:r>
          </w:p>
        </w:tc>
        <w:tc>
          <w:tcPr>
            <w:tcW w:w="179" w:type="dxa"/>
            <w:vAlign w:val="bottom"/>
          </w:tcPr>
          <w:p w14:paraId="24172ED8" w14:textId="77777777" w:rsidR="00034573" w:rsidRPr="004F0992" w:rsidRDefault="00034573" w:rsidP="00034573">
            <w:pPr>
              <w:pStyle w:val="acctfourfigures"/>
              <w:spacing w:line="240" w:lineRule="auto"/>
              <w:jc w:val="center"/>
              <w:rPr>
                <w:sz w:val="20"/>
              </w:rPr>
            </w:pPr>
          </w:p>
        </w:tc>
        <w:tc>
          <w:tcPr>
            <w:tcW w:w="1081" w:type="dxa"/>
            <w:vAlign w:val="bottom"/>
          </w:tcPr>
          <w:p w14:paraId="286CE1F2" w14:textId="5979FB35"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rPr>
              <w:t>1,942</w:t>
            </w:r>
          </w:p>
        </w:tc>
        <w:tc>
          <w:tcPr>
            <w:tcW w:w="182" w:type="dxa"/>
            <w:vAlign w:val="bottom"/>
          </w:tcPr>
          <w:p w14:paraId="7424D3B5" w14:textId="77777777" w:rsidR="00034573" w:rsidRPr="004F0992" w:rsidRDefault="00034573" w:rsidP="00034573">
            <w:pPr>
              <w:pStyle w:val="acctfourfigures"/>
              <w:spacing w:line="240" w:lineRule="auto"/>
              <w:jc w:val="center"/>
              <w:rPr>
                <w:sz w:val="20"/>
              </w:rPr>
            </w:pPr>
          </w:p>
        </w:tc>
        <w:tc>
          <w:tcPr>
            <w:tcW w:w="1078" w:type="dxa"/>
            <w:vAlign w:val="bottom"/>
          </w:tcPr>
          <w:p w14:paraId="43DABBF1" w14:textId="37A703E9"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3968E9B0" w14:textId="77777777" w:rsidR="00034573" w:rsidRPr="004F0992" w:rsidRDefault="00034573" w:rsidP="00034573">
            <w:pPr>
              <w:pStyle w:val="acctfourfigures"/>
              <w:spacing w:line="240" w:lineRule="auto"/>
              <w:jc w:val="center"/>
              <w:rPr>
                <w:sz w:val="20"/>
              </w:rPr>
            </w:pPr>
          </w:p>
        </w:tc>
        <w:tc>
          <w:tcPr>
            <w:tcW w:w="1082" w:type="dxa"/>
          </w:tcPr>
          <w:p w14:paraId="08D9D650" w14:textId="57027CD6" w:rsidR="00034573" w:rsidRPr="004F0992" w:rsidRDefault="00034573" w:rsidP="00034573">
            <w:pPr>
              <w:pStyle w:val="acctfourfigures"/>
              <w:tabs>
                <w:tab w:val="clear" w:pos="765"/>
                <w:tab w:val="decimal" w:pos="906"/>
              </w:tabs>
              <w:spacing w:line="240" w:lineRule="auto"/>
              <w:ind w:right="12"/>
              <w:jc w:val="center"/>
              <w:rPr>
                <w:sz w:val="20"/>
                <w:lang w:bidi="th-TH"/>
              </w:rPr>
            </w:pPr>
            <w:r w:rsidRPr="004F0992">
              <w:rPr>
                <w:sz w:val="20"/>
              </w:rPr>
              <w:t>1,942</w:t>
            </w:r>
          </w:p>
        </w:tc>
        <w:tc>
          <w:tcPr>
            <w:tcW w:w="178" w:type="dxa"/>
            <w:vAlign w:val="bottom"/>
          </w:tcPr>
          <w:p w14:paraId="27FF7895" w14:textId="77777777" w:rsidR="00034573" w:rsidRPr="004F0992" w:rsidRDefault="00034573" w:rsidP="00034573">
            <w:pPr>
              <w:pStyle w:val="acctfourfigures"/>
              <w:spacing w:line="240" w:lineRule="auto"/>
              <w:jc w:val="center"/>
              <w:rPr>
                <w:sz w:val="20"/>
              </w:rPr>
            </w:pPr>
          </w:p>
        </w:tc>
        <w:tc>
          <w:tcPr>
            <w:tcW w:w="1082" w:type="dxa"/>
            <w:vAlign w:val="bottom"/>
          </w:tcPr>
          <w:p w14:paraId="0EC1A47A" w14:textId="4C82D165"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35CFA693" w14:textId="77777777" w:rsidR="00034573" w:rsidRPr="004F0992" w:rsidRDefault="00034573" w:rsidP="00034573">
            <w:pPr>
              <w:pStyle w:val="acctfourfigures"/>
              <w:spacing w:line="240" w:lineRule="auto"/>
              <w:jc w:val="center"/>
              <w:rPr>
                <w:sz w:val="20"/>
              </w:rPr>
            </w:pPr>
          </w:p>
        </w:tc>
        <w:tc>
          <w:tcPr>
            <w:tcW w:w="1172" w:type="dxa"/>
          </w:tcPr>
          <w:p w14:paraId="7A362F77" w14:textId="50787C23" w:rsidR="00034573" w:rsidRPr="004F0992" w:rsidRDefault="00034573" w:rsidP="00034573">
            <w:pPr>
              <w:pStyle w:val="acctfourfigures"/>
              <w:tabs>
                <w:tab w:val="clear" w:pos="765"/>
                <w:tab w:val="decimal" w:pos="912"/>
              </w:tabs>
              <w:spacing w:line="240" w:lineRule="auto"/>
              <w:jc w:val="center"/>
              <w:rPr>
                <w:sz w:val="20"/>
              </w:rPr>
            </w:pPr>
            <w:r w:rsidRPr="004F0992">
              <w:rPr>
                <w:sz w:val="20"/>
              </w:rPr>
              <w:t>1,942</w:t>
            </w:r>
          </w:p>
        </w:tc>
      </w:tr>
      <w:tr w:rsidR="00034573" w:rsidRPr="004F0992" w14:paraId="463429A2" w14:textId="77777777" w:rsidTr="00C56791">
        <w:trPr>
          <w:cantSplit/>
        </w:trPr>
        <w:tc>
          <w:tcPr>
            <w:tcW w:w="4410" w:type="dxa"/>
          </w:tcPr>
          <w:p w14:paraId="1BF50DF8" w14:textId="51E7C784" w:rsidR="00034573" w:rsidRPr="004F0992" w:rsidRDefault="00034573" w:rsidP="00034573">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20" w:type="dxa"/>
          </w:tcPr>
          <w:p w14:paraId="2325B0F2" w14:textId="77777777" w:rsidR="00034573" w:rsidRPr="004F0992" w:rsidRDefault="00034573" w:rsidP="00034573">
            <w:pPr>
              <w:pStyle w:val="acctfourfigures"/>
              <w:spacing w:line="240" w:lineRule="auto"/>
              <w:jc w:val="center"/>
              <w:rPr>
                <w:sz w:val="20"/>
              </w:rPr>
            </w:pPr>
          </w:p>
        </w:tc>
        <w:tc>
          <w:tcPr>
            <w:tcW w:w="1170" w:type="dxa"/>
            <w:vAlign w:val="bottom"/>
          </w:tcPr>
          <w:p w14:paraId="7802032F" w14:textId="5152D3C0" w:rsidR="00034573" w:rsidRPr="004F0992" w:rsidRDefault="00034573" w:rsidP="00034573">
            <w:pPr>
              <w:pStyle w:val="acctfourfigures"/>
              <w:tabs>
                <w:tab w:val="clear" w:pos="765"/>
                <w:tab w:val="decimal" w:pos="907"/>
              </w:tabs>
              <w:spacing w:line="240" w:lineRule="auto"/>
              <w:jc w:val="center"/>
              <w:rPr>
                <w:sz w:val="20"/>
              </w:rPr>
            </w:pPr>
            <w:r w:rsidRPr="00AE277C">
              <w:rPr>
                <w:sz w:val="20"/>
                <w:cs/>
                <w:lang w:bidi="th-TH"/>
              </w:rPr>
              <w:t>-</w:t>
            </w:r>
          </w:p>
        </w:tc>
        <w:tc>
          <w:tcPr>
            <w:tcW w:w="178" w:type="dxa"/>
            <w:vAlign w:val="bottom"/>
          </w:tcPr>
          <w:p w14:paraId="00412906" w14:textId="77777777" w:rsidR="00034573" w:rsidRPr="004F0992" w:rsidRDefault="00034573" w:rsidP="00034573">
            <w:pPr>
              <w:pStyle w:val="acctfourfigures"/>
              <w:spacing w:line="240" w:lineRule="auto"/>
              <w:jc w:val="center"/>
              <w:rPr>
                <w:sz w:val="20"/>
              </w:rPr>
            </w:pPr>
          </w:p>
        </w:tc>
        <w:tc>
          <w:tcPr>
            <w:tcW w:w="1082" w:type="dxa"/>
            <w:vAlign w:val="bottom"/>
          </w:tcPr>
          <w:p w14:paraId="717A9CB0" w14:textId="32132B10" w:rsidR="00034573" w:rsidRPr="00AE277C" w:rsidRDefault="00034573" w:rsidP="00034573">
            <w:pPr>
              <w:pStyle w:val="acctfourfigures"/>
              <w:tabs>
                <w:tab w:val="clear" w:pos="765"/>
                <w:tab w:val="decimal" w:pos="909"/>
              </w:tabs>
              <w:spacing w:line="240" w:lineRule="auto"/>
              <w:ind w:right="12"/>
              <w:jc w:val="center"/>
              <w:rPr>
                <w:sz w:val="20"/>
                <w:szCs w:val="25"/>
                <w:lang w:val="en-US" w:bidi="th-TH"/>
              </w:rPr>
            </w:pPr>
            <w:r w:rsidRPr="004F0992">
              <w:rPr>
                <w:sz w:val="20"/>
              </w:rPr>
              <w:t>10,719,31</w:t>
            </w:r>
            <w:r w:rsidR="00B43A92" w:rsidRPr="00AE277C">
              <w:rPr>
                <w:sz w:val="20"/>
                <w:szCs w:val="25"/>
                <w:lang w:val="en-US" w:bidi="th-TH"/>
              </w:rPr>
              <w:t>5</w:t>
            </w:r>
          </w:p>
        </w:tc>
        <w:tc>
          <w:tcPr>
            <w:tcW w:w="179" w:type="dxa"/>
            <w:vAlign w:val="bottom"/>
          </w:tcPr>
          <w:p w14:paraId="07DA08FF" w14:textId="77777777" w:rsidR="00034573" w:rsidRPr="004F0992" w:rsidRDefault="00034573" w:rsidP="00034573">
            <w:pPr>
              <w:pStyle w:val="acctfourfigures"/>
              <w:spacing w:line="240" w:lineRule="auto"/>
              <w:jc w:val="center"/>
              <w:rPr>
                <w:sz w:val="20"/>
              </w:rPr>
            </w:pPr>
          </w:p>
        </w:tc>
        <w:tc>
          <w:tcPr>
            <w:tcW w:w="1081" w:type="dxa"/>
            <w:vAlign w:val="bottom"/>
          </w:tcPr>
          <w:p w14:paraId="5297D841" w14:textId="191E4DD3"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rPr>
              <w:t>10,719,31</w:t>
            </w:r>
            <w:r w:rsidR="00B43A92">
              <w:rPr>
                <w:sz w:val="20"/>
              </w:rPr>
              <w:t>5</w:t>
            </w:r>
          </w:p>
        </w:tc>
        <w:tc>
          <w:tcPr>
            <w:tcW w:w="182" w:type="dxa"/>
            <w:vAlign w:val="bottom"/>
          </w:tcPr>
          <w:p w14:paraId="2650299B" w14:textId="77777777" w:rsidR="00034573" w:rsidRPr="004F0992" w:rsidRDefault="00034573" w:rsidP="00034573">
            <w:pPr>
              <w:pStyle w:val="acctfourfigures"/>
              <w:spacing w:line="240" w:lineRule="auto"/>
              <w:jc w:val="center"/>
              <w:rPr>
                <w:sz w:val="20"/>
              </w:rPr>
            </w:pPr>
          </w:p>
        </w:tc>
        <w:tc>
          <w:tcPr>
            <w:tcW w:w="1078" w:type="dxa"/>
            <w:vAlign w:val="bottom"/>
          </w:tcPr>
          <w:p w14:paraId="6C58D9AD" w14:textId="506B48D3"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27A3AECC" w14:textId="77777777" w:rsidR="00034573" w:rsidRPr="004F0992" w:rsidRDefault="00034573" w:rsidP="00034573">
            <w:pPr>
              <w:pStyle w:val="acctfourfigures"/>
              <w:spacing w:line="240" w:lineRule="auto"/>
              <w:jc w:val="center"/>
              <w:rPr>
                <w:sz w:val="20"/>
              </w:rPr>
            </w:pPr>
          </w:p>
        </w:tc>
        <w:tc>
          <w:tcPr>
            <w:tcW w:w="1082" w:type="dxa"/>
          </w:tcPr>
          <w:p w14:paraId="4D757FC8" w14:textId="51CFCA0A" w:rsidR="00034573" w:rsidRPr="004F0992" w:rsidRDefault="00034573" w:rsidP="00034573">
            <w:pPr>
              <w:pStyle w:val="acctfourfigures"/>
              <w:tabs>
                <w:tab w:val="clear" w:pos="765"/>
                <w:tab w:val="decimal" w:pos="915"/>
              </w:tabs>
              <w:spacing w:line="240" w:lineRule="auto"/>
              <w:ind w:right="12"/>
              <w:jc w:val="center"/>
              <w:rPr>
                <w:sz w:val="20"/>
                <w:lang w:bidi="th-TH"/>
              </w:rPr>
            </w:pPr>
            <w:r w:rsidRPr="004F0992">
              <w:rPr>
                <w:sz w:val="20"/>
              </w:rPr>
              <w:t>10,735,232</w:t>
            </w:r>
          </w:p>
        </w:tc>
        <w:tc>
          <w:tcPr>
            <w:tcW w:w="178" w:type="dxa"/>
            <w:vAlign w:val="bottom"/>
          </w:tcPr>
          <w:p w14:paraId="2FB3F3EC" w14:textId="77777777" w:rsidR="00034573" w:rsidRPr="004F0992" w:rsidRDefault="00034573" w:rsidP="00034573">
            <w:pPr>
              <w:pStyle w:val="acctfourfigures"/>
              <w:spacing w:line="240" w:lineRule="auto"/>
              <w:jc w:val="center"/>
              <w:rPr>
                <w:sz w:val="20"/>
              </w:rPr>
            </w:pPr>
          </w:p>
        </w:tc>
        <w:tc>
          <w:tcPr>
            <w:tcW w:w="1082" w:type="dxa"/>
            <w:vAlign w:val="bottom"/>
          </w:tcPr>
          <w:p w14:paraId="25A17D87" w14:textId="22F3E509"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3F5960E3" w14:textId="77777777" w:rsidR="00034573" w:rsidRPr="004F0992" w:rsidRDefault="00034573" w:rsidP="00034573">
            <w:pPr>
              <w:pStyle w:val="acctfourfigures"/>
              <w:spacing w:line="240" w:lineRule="auto"/>
              <w:jc w:val="center"/>
              <w:rPr>
                <w:sz w:val="20"/>
              </w:rPr>
            </w:pPr>
          </w:p>
        </w:tc>
        <w:tc>
          <w:tcPr>
            <w:tcW w:w="1172" w:type="dxa"/>
          </w:tcPr>
          <w:p w14:paraId="62E6AAD2" w14:textId="49B1877F" w:rsidR="00034573" w:rsidRPr="004F0992" w:rsidRDefault="00034573" w:rsidP="00034573">
            <w:pPr>
              <w:pStyle w:val="acctfourfigures"/>
              <w:tabs>
                <w:tab w:val="clear" w:pos="765"/>
                <w:tab w:val="decimal" w:pos="912"/>
              </w:tabs>
              <w:spacing w:line="240" w:lineRule="auto"/>
              <w:jc w:val="center"/>
              <w:rPr>
                <w:sz w:val="20"/>
              </w:rPr>
            </w:pPr>
            <w:r w:rsidRPr="004F0992">
              <w:rPr>
                <w:sz w:val="20"/>
              </w:rPr>
              <w:t>10,735,232</w:t>
            </w:r>
          </w:p>
        </w:tc>
      </w:tr>
      <w:tr w:rsidR="00034573" w:rsidRPr="004F0992" w14:paraId="14FFB342" w14:textId="77777777" w:rsidTr="00C56791">
        <w:trPr>
          <w:cantSplit/>
        </w:trPr>
        <w:tc>
          <w:tcPr>
            <w:tcW w:w="4410" w:type="dxa"/>
          </w:tcPr>
          <w:p w14:paraId="0209F73C" w14:textId="5E5DD3B5" w:rsidR="00034573" w:rsidRPr="004F0992" w:rsidRDefault="00034573" w:rsidP="00034573">
            <w:pPr>
              <w:tabs>
                <w:tab w:val="left" w:pos="100"/>
              </w:tabs>
              <w:spacing w:line="240" w:lineRule="auto"/>
              <w:ind w:left="100" w:hanging="100"/>
              <w:rPr>
                <w:sz w:val="20"/>
              </w:rPr>
            </w:pPr>
            <w:r w:rsidRPr="004F0992">
              <w:rPr>
                <w:sz w:val="20"/>
              </w:rPr>
              <w:t>Debentures</w:t>
            </w:r>
          </w:p>
        </w:tc>
        <w:tc>
          <w:tcPr>
            <w:tcW w:w="720" w:type="dxa"/>
          </w:tcPr>
          <w:p w14:paraId="535E606F" w14:textId="77777777" w:rsidR="00034573" w:rsidRPr="004F0992" w:rsidRDefault="00034573" w:rsidP="00034573">
            <w:pPr>
              <w:pStyle w:val="acctfourfigures"/>
              <w:spacing w:line="240" w:lineRule="auto"/>
              <w:jc w:val="center"/>
              <w:rPr>
                <w:sz w:val="20"/>
              </w:rPr>
            </w:pPr>
          </w:p>
        </w:tc>
        <w:tc>
          <w:tcPr>
            <w:tcW w:w="1170" w:type="dxa"/>
            <w:vAlign w:val="bottom"/>
          </w:tcPr>
          <w:p w14:paraId="66A65F89" w14:textId="71925978" w:rsidR="00034573" w:rsidRPr="004F0992" w:rsidRDefault="00034573" w:rsidP="00034573">
            <w:pPr>
              <w:pStyle w:val="acctfourfigures"/>
              <w:tabs>
                <w:tab w:val="clear" w:pos="765"/>
                <w:tab w:val="decimal" w:pos="907"/>
              </w:tabs>
              <w:spacing w:line="240" w:lineRule="auto"/>
              <w:jc w:val="center"/>
              <w:rPr>
                <w:sz w:val="20"/>
              </w:rPr>
            </w:pPr>
            <w:r w:rsidRPr="00AE277C">
              <w:rPr>
                <w:sz w:val="20"/>
                <w:cs/>
                <w:lang w:bidi="th-TH"/>
              </w:rPr>
              <w:t>-</w:t>
            </w:r>
          </w:p>
        </w:tc>
        <w:tc>
          <w:tcPr>
            <w:tcW w:w="178" w:type="dxa"/>
            <w:vAlign w:val="bottom"/>
          </w:tcPr>
          <w:p w14:paraId="17ABFA1E" w14:textId="77777777" w:rsidR="00034573" w:rsidRPr="004F0992" w:rsidRDefault="00034573" w:rsidP="00034573">
            <w:pPr>
              <w:pStyle w:val="acctfourfigures"/>
              <w:spacing w:line="240" w:lineRule="auto"/>
              <w:jc w:val="center"/>
              <w:rPr>
                <w:sz w:val="20"/>
              </w:rPr>
            </w:pPr>
          </w:p>
        </w:tc>
        <w:tc>
          <w:tcPr>
            <w:tcW w:w="1082" w:type="dxa"/>
            <w:vAlign w:val="bottom"/>
          </w:tcPr>
          <w:p w14:paraId="2C0E2B94" w14:textId="650B327C" w:rsidR="00034573" w:rsidRPr="004F0992" w:rsidRDefault="00034573" w:rsidP="00034573">
            <w:pPr>
              <w:pStyle w:val="acctfourfigures"/>
              <w:tabs>
                <w:tab w:val="clear" w:pos="765"/>
                <w:tab w:val="decimal" w:pos="821"/>
              </w:tabs>
              <w:spacing w:line="240" w:lineRule="auto"/>
              <w:ind w:right="12"/>
              <w:jc w:val="center"/>
              <w:rPr>
                <w:sz w:val="20"/>
              </w:rPr>
            </w:pPr>
            <w:r w:rsidRPr="004F0992">
              <w:rPr>
                <w:sz w:val="20"/>
              </w:rPr>
              <w:t>43,623,340</w:t>
            </w:r>
          </w:p>
        </w:tc>
        <w:tc>
          <w:tcPr>
            <w:tcW w:w="179" w:type="dxa"/>
            <w:vAlign w:val="bottom"/>
          </w:tcPr>
          <w:p w14:paraId="36AA87CF" w14:textId="77777777" w:rsidR="00034573" w:rsidRPr="004F0992" w:rsidRDefault="00034573" w:rsidP="00034573">
            <w:pPr>
              <w:pStyle w:val="acctfourfigures"/>
              <w:spacing w:line="240" w:lineRule="auto"/>
              <w:jc w:val="center"/>
              <w:rPr>
                <w:sz w:val="20"/>
              </w:rPr>
            </w:pPr>
          </w:p>
        </w:tc>
        <w:tc>
          <w:tcPr>
            <w:tcW w:w="1081" w:type="dxa"/>
            <w:vAlign w:val="bottom"/>
          </w:tcPr>
          <w:p w14:paraId="4728EF22" w14:textId="799C9D61"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rPr>
              <w:t>43,623,340</w:t>
            </w:r>
          </w:p>
        </w:tc>
        <w:tc>
          <w:tcPr>
            <w:tcW w:w="182" w:type="dxa"/>
            <w:vAlign w:val="bottom"/>
          </w:tcPr>
          <w:p w14:paraId="086ACA84" w14:textId="77777777" w:rsidR="00034573" w:rsidRPr="004F0992" w:rsidRDefault="00034573" w:rsidP="00034573">
            <w:pPr>
              <w:pStyle w:val="acctfourfigures"/>
              <w:spacing w:line="240" w:lineRule="auto"/>
              <w:jc w:val="center"/>
              <w:rPr>
                <w:sz w:val="20"/>
              </w:rPr>
            </w:pPr>
          </w:p>
        </w:tc>
        <w:tc>
          <w:tcPr>
            <w:tcW w:w="1078" w:type="dxa"/>
            <w:vAlign w:val="bottom"/>
          </w:tcPr>
          <w:p w14:paraId="03E7D14B" w14:textId="084E91D8"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6F54EB95" w14:textId="77777777" w:rsidR="00034573" w:rsidRPr="004F0992" w:rsidRDefault="00034573" w:rsidP="00034573">
            <w:pPr>
              <w:pStyle w:val="acctfourfigures"/>
              <w:spacing w:line="240" w:lineRule="auto"/>
              <w:jc w:val="center"/>
              <w:rPr>
                <w:sz w:val="20"/>
              </w:rPr>
            </w:pPr>
          </w:p>
        </w:tc>
        <w:tc>
          <w:tcPr>
            <w:tcW w:w="1082" w:type="dxa"/>
          </w:tcPr>
          <w:p w14:paraId="27DE9BF5" w14:textId="6B4B9D32" w:rsidR="00034573" w:rsidRPr="004F0992" w:rsidRDefault="00034573" w:rsidP="00034573">
            <w:pPr>
              <w:pStyle w:val="acctfourfigures"/>
              <w:tabs>
                <w:tab w:val="clear" w:pos="765"/>
                <w:tab w:val="decimal" w:pos="915"/>
              </w:tabs>
              <w:spacing w:line="240" w:lineRule="auto"/>
              <w:ind w:right="12"/>
              <w:jc w:val="center"/>
              <w:rPr>
                <w:sz w:val="20"/>
                <w:lang w:bidi="th-TH"/>
              </w:rPr>
            </w:pPr>
            <w:r w:rsidRPr="004F0992">
              <w:rPr>
                <w:sz w:val="20"/>
              </w:rPr>
              <w:t>44,057,829</w:t>
            </w:r>
          </w:p>
        </w:tc>
        <w:tc>
          <w:tcPr>
            <w:tcW w:w="178" w:type="dxa"/>
            <w:vAlign w:val="bottom"/>
          </w:tcPr>
          <w:p w14:paraId="2211BDFA" w14:textId="77777777" w:rsidR="00034573" w:rsidRPr="004F0992" w:rsidRDefault="00034573" w:rsidP="00034573">
            <w:pPr>
              <w:pStyle w:val="acctfourfigures"/>
              <w:spacing w:line="240" w:lineRule="auto"/>
              <w:jc w:val="center"/>
              <w:rPr>
                <w:sz w:val="20"/>
              </w:rPr>
            </w:pPr>
          </w:p>
        </w:tc>
        <w:tc>
          <w:tcPr>
            <w:tcW w:w="1082" w:type="dxa"/>
            <w:vAlign w:val="bottom"/>
          </w:tcPr>
          <w:p w14:paraId="1DB1ED99" w14:textId="62C18557"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4DF4CEE3" w14:textId="77777777" w:rsidR="00034573" w:rsidRPr="004F0992" w:rsidRDefault="00034573" w:rsidP="00034573">
            <w:pPr>
              <w:pStyle w:val="acctfourfigures"/>
              <w:spacing w:line="240" w:lineRule="auto"/>
              <w:jc w:val="center"/>
              <w:rPr>
                <w:sz w:val="20"/>
              </w:rPr>
            </w:pPr>
          </w:p>
        </w:tc>
        <w:tc>
          <w:tcPr>
            <w:tcW w:w="1172" w:type="dxa"/>
          </w:tcPr>
          <w:p w14:paraId="43B1BF2B" w14:textId="550D5D95" w:rsidR="00034573" w:rsidRPr="004F0992" w:rsidRDefault="00034573" w:rsidP="00034573">
            <w:pPr>
              <w:pStyle w:val="acctfourfigures"/>
              <w:tabs>
                <w:tab w:val="clear" w:pos="765"/>
                <w:tab w:val="decimal" w:pos="912"/>
              </w:tabs>
              <w:spacing w:line="240" w:lineRule="auto"/>
              <w:jc w:val="center"/>
              <w:rPr>
                <w:sz w:val="20"/>
              </w:rPr>
            </w:pPr>
            <w:r w:rsidRPr="004F0992">
              <w:rPr>
                <w:sz w:val="20"/>
              </w:rPr>
              <w:t>44,057,829</w:t>
            </w:r>
          </w:p>
        </w:tc>
      </w:tr>
      <w:tr w:rsidR="00034573" w:rsidRPr="004F0992" w14:paraId="681799DC" w14:textId="77777777" w:rsidTr="005F4830">
        <w:trPr>
          <w:cantSplit/>
        </w:trPr>
        <w:tc>
          <w:tcPr>
            <w:tcW w:w="4410" w:type="dxa"/>
          </w:tcPr>
          <w:p w14:paraId="2B152A0F" w14:textId="77777777" w:rsidR="00034573" w:rsidRPr="004F0992" w:rsidRDefault="00034573" w:rsidP="00034573">
            <w:pPr>
              <w:tabs>
                <w:tab w:val="left" w:pos="100"/>
              </w:tabs>
              <w:spacing w:line="240" w:lineRule="auto"/>
              <w:ind w:left="100" w:hanging="100"/>
              <w:rPr>
                <w:b/>
                <w:bCs/>
                <w:sz w:val="20"/>
              </w:rPr>
            </w:pPr>
          </w:p>
        </w:tc>
        <w:tc>
          <w:tcPr>
            <w:tcW w:w="720" w:type="dxa"/>
          </w:tcPr>
          <w:p w14:paraId="65FB40C3" w14:textId="77777777" w:rsidR="00034573" w:rsidRPr="004F0992" w:rsidRDefault="00034573" w:rsidP="00034573">
            <w:pPr>
              <w:pStyle w:val="acctfourfigures"/>
              <w:spacing w:line="240" w:lineRule="auto"/>
              <w:jc w:val="center"/>
              <w:rPr>
                <w:sz w:val="20"/>
              </w:rPr>
            </w:pPr>
          </w:p>
        </w:tc>
        <w:tc>
          <w:tcPr>
            <w:tcW w:w="1170" w:type="dxa"/>
            <w:vAlign w:val="bottom"/>
          </w:tcPr>
          <w:p w14:paraId="72F06555"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0B6C6EAF" w14:textId="77777777" w:rsidR="00034573" w:rsidRPr="004F0992" w:rsidRDefault="00034573" w:rsidP="00034573">
            <w:pPr>
              <w:pStyle w:val="acctfourfigures"/>
              <w:spacing w:line="240" w:lineRule="auto"/>
              <w:jc w:val="center"/>
              <w:rPr>
                <w:sz w:val="20"/>
              </w:rPr>
            </w:pPr>
          </w:p>
        </w:tc>
        <w:tc>
          <w:tcPr>
            <w:tcW w:w="1082" w:type="dxa"/>
            <w:vAlign w:val="bottom"/>
          </w:tcPr>
          <w:p w14:paraId="581DAB5B" w14:textId="77777777" w:rsidR="00034573" w:rsidRPr="004F0992" w:rsidRDefault="00034573" w:rsidP="00034573">
            <w:pPr>
              <w:pStyle w:val="acctfourfigures"/>
              <w:tabs>
                <w:tab w:val="clear" w:pos="765"/>
                <w:tab w:val="decimal" w:pos="821"/>
              </w:tabs>
              <w:spacing w:line="240" w:lineRule="auto"/>
              <w:ind w:right="12"/>
              <w:jc w:val="center"/>
              <w:rPr>
                <w:sz w:val="20"/>
              </w:rPr>
            </w:pPr>
          </w:p>
        </w:tc>
        <w:tc>
          <w:tcPr>
            <w:tcW w:w="179" w:type="dxa"/>
            <w:vAlign w:val="bottom"/>
          </w:tcPr>
          <w:p w14:paraId="0543B587" w14:textId="77777777" w:rsidR="00034573" w:rsidRPr="004F0992" w:rsidRDefault="00034573" w:rsidP="00034573">
            <w:pPr>
              <w:pStyle w:val="acctfourfigures"/>
              <w:spacing w:line="240" w:lineRule="auto"/>
              <w:jc w:val="center"/>
              <w:rPr>
                <w:sz w:val="20"/>
              </w:rPr>
            </w:pPr>
          </w:p>
        </w:tc>
        <w:tc>
          <w:tcPr>
            <w:tcW w:w="1081" w:type="dxa"/>
            <w:vAlign w:val="bottom"/>
          </w:tcPr>
          <w:p w14:paraId="1197AC00"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02AE3912" w14:textId="77777777" w:rsidR="00034573" w:rsidRPr="004F0992" w:rsidRDefault="00034573" w:rsidP="00034573">
            <w:pPr>
              <w:pStyle w:val="acctfourfigures"/>
              <w:spacing w:line="240" w:lineRule="auto"/>
              <w:jc w:val="center"/>
              <w:rPr>
                <w:sz w:val="20"/>
              </w:rPr>
            </w:pPr>
          </w:p>
        </w:tc>
        <w:tc>
          <w:tcPr>
            <w:tcW w:w="1078" w:type="dxa"/>
            <w:vAlign w:val="bottom"/>
          </w:tcPr>
          <w:p w14:paraId="70D01C70" w14:textId="77777777" w:rsidR="00034573" w:rsidRPr="004F0992" w:rsidRDefault="00034573" w:rsidP="00034573">
            <w:pPr>
              <w:pStyle w:val="acctfourfigures"/>
              <w:spacing w:line="240" w:lineRule="auto"/>
              <w:jc w:val="center"/>
              <w:rPr>
                <w:sz w:val="20"/>
              </w:rPr>
            </w:pPr>
          </w:p>
        </w:tc>
        <w:tc>
          <w:tcPr>
            <w:tcW w:w="178" w:type="dxa"/>
            <w:vAlign w:val="bottom"/>
          </w:tcPr>
          <w:p w14:paraId="7ADFD7AB" w14:textId="77777777" w:rsidR="00034573" w:rsidRPr="004F0992" w:rsidRDefault="00034573" w:rsidP="00034573">
            <w:pPr>
              <w:pStyle w:val="acctfourfigures"/>
              <w:spacing w:line="240" w:lineRule="auto"/>
              <w:jc w:val="center"/>
              <w:rPr>
                <w:sz w:val="20"/>
              </w:rPr>
            </w:pPr>
          </w:p>
        </w:tc>
        <w:tc>
          <w:tcPr>
            <w:tcW w:w="1082" w:type="dxa"/>
            <w:vAlign w:val="bottom"/>
          </w:tcPr>
          <w:p w14:paraId="7861A9F0"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55C14EE7" w14:textId="77777777" w:rsidR="00034573" w:rsidRPr="004F0992" w:rsidRDefault="00034573" w:rsidP="00034573">
            <w:pPr>
              <w:pStyle w:val="acctfourfigures"/>
              <w:spacing w:line="240" w:lineRule="auto"/>
              <w:jc w:val="center"/>
              <w:rPr>
                <w:sz w:val="20"/>
              </w:rPr>
            </w:pPr>
          </w:p>
        </w:tc>
        <w:tc>
          <w:tcPr>
            <w:tcW w:w="1082" w:type="dxa"/>
            <w:vAlign w:val="bottom"/>
          </w:tcPr>
          <w:p w14:paraId="73FCD15A"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44F856F1" w14:textId="77777777" w:rsidR="00034573" w:rsidRPr="004F0992" w:rsidRDefault="00034573" w:rsidP="00034573">
            <w:pPr>
              <w:pStyle w:val="acctfourfigures"/>
              <w:spacing w:line="240" w:lineRule="auto"/>
              <w:jc w:val="center"/>
              <w:rPr>
                <w:sz w:val="20"/>
              </w:rPr>
            </w:pPr>
          </w:p>
        </w:tc>
        <w:tc>
          <w:tcPr>
            <w:tcW w:w="1172" w:type="dxa"/>
          </w:tcPr>
          <w:p w14:paraId="062C2F1A"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771ED69B" w14:textId="77777777" w:rsidTr="005F4830">
        <w:trPr>
          <w:cantSplit/>
        </w:trPr>
        <w:tc>
          <w:tcPr>
            <w:tcW w:w="4410" w:type="dxa"/>
            <w:vAlign w:val="bottom"/>
          </w:tcPr>
          <w:p w14:paraId="01B65D77" w14:textId="1666AC28" w:rsidR="00034573" w:rsidRPr="004F0992" w:rsidRDefault="00034573" w:rsidP="00034573">
            <w:pPr>
              <w:tabs>
                <w:tab w:val="left" w:pos="100"/>
              </w:tabs>
              <w:spacing w:line="240" w:lineRule="auto"/>
              <w:ind w:left="100" w:hanging="100"/>
              <w:rPr>
                <w:sz w:val="20"/>
              </w:rPr>
            </w:pPr>
            <w:r w:rsidRPr="004F0992">
              <w:rPr>
                <w:b/>
                <w:bCs/>
                <w:i/>
                <w:iCs/>
                <w:sz w:val="20"/>
              </w:rPr>
              <w:t>At 31 December 2020</w:t>
            </w:r>
          </w:p>
        </w:tc>
        <w:tc>
          <w:tcPr>
            <w:tcW w:w="720" w:type="dxa"/>
          </w:tcPr>
          <w:p w14:paraId="4C2C6137" w14:textId="77777777" w:rsidR="00034573" w:rsidRPr="004F0992" w:rsidRDefault="00034573" w:rsidP="00034573">
            <w:pPr>
              <w:pStyle w:val="acctfourfigures"/>
              <w:spacing w:line="240" w:lineRule="auto"/>
              <w:jc w:val="center"/>
              <w:rPr>
                <w:sz w:val="20"/>
              </w:rPr>
            </w:pPr>
          </w:p>
        </w:tc>
        <w:tc>
          <w:tcPr>
            <w:tcW w:w="1170" w:type="dxa"/>
            <w:vAlign w:val="bottom"/>
          </w:tcPr>
          <w:p w14:paraId="5D9A63A8"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06EE0B5C" w14:textId="77777777" w:rsidR="00034573" w:rsidRPr="004F0992" w:rsidRDefault="00034573" w:rsidP="00034573">
            <w:pPr>
              <w:pStyle w:val="acctfourfigures"/>
              <w:spacing w:line="240" w:lineRule="auto"/>
              <w:jc w:val="center"/>
              <w:rPr>
                <w:sz w:val="20"/>
              </w:rPr>
            </w:pPr>
          </w:p>
        </w:tc>
        <w:tc>
          <w:tcPr>
            <w:tcW w:w="1082" w:type="dxa"/>
            <w:vAlign w:val="bottom"/>
          </w:tcPr>
          <w:p w14:paraId="10DF3582" w14:textId="77777777" w:rsidR="00034573" w:rsidRPr="004F0992" w:rsidRDefault="00034573" w:rsidP="00034573">
            <w:pPr>
              <w:pStyle w:val="acctfourfigures"/>
              <w:tabs>
                <w:tab w:val="clear" w:pos="765"/>
                <w:tab w:val="decimal" w:pos="821"/>
              </w:tabs>
              <w:spacing w:line="240" w:lineRule="auto"/>
              <w:ind w:right="12"/>
              <w:jc w:val="center"/>
              <w:rPr>
                <w:sz w:val="20"/>
              </w:rPr>
            </w:pPr>
          </w:p>
        </w:tc>
        <w:tc>
          <w:tcPr>
            <w:tcW w:w="179" w:type="dxa"/>
            <w:vAlign w:val="bottom"/>
          </w:tcPr>
          <w:p w14:paraId="5E146F07" w14:textId="77777777" w:rsidR="00034573" w:rsidRPr="004F0992" w:rsidRDefault="00034573" w:rsidP="00034573">
            <w:pPr>
              <w:pStyle w:val="acctfourfigures"/>
              <w:spacing w:line="240" w:lineRule="auto"/>
              <w:jc w:val="center"/>
              <w:rPr>
                <w:sz w:val="20"/>
              </w:rPr>
            </w:pPr>
          </w:p>
        </w:tc>
        <w:tc>
          <w:tcPr>
            <w:tcW w:w="1081" w:type="dxa"/>
            <w:vAlign w:val="bottom"/>
          </w:tcPr>
          <w:p w14:paraId="50F43F3A"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452A6C30" w14:textId="77777777" w:rsidR="00034573" w:rsidRPr="004F0992" w:rsidRDefault="00034573" w:rsidP="00034573">
            <w:pPr>
              <w:pStyle w:val="acctfourfigures"/>
              <w:spacing w:line="240" w:lineRule="auto"/>
              <w:jc w:val="center"/>
              <w:rPr>
                <w:sz w:val="20"/>
              </w:rPr>
            </w:pPr>
          </w:p>
        </w:tc>
        <w:tc>
          <w:tcPr>
            <w:tcW w:w="1078" w:type="dxa"/>
            <w:vAlign w:val="bottom"/>
          </w:tcPr>
          <w:p w14:paraId="0785384B" w14:textId="77777777" w:rsidR="00034573" w:rsidRPr="004F0992" w:rsidRDefault="00034573" w:rsidP="00034573">
            <w:pPr>
              <w:pStyle w:val="acctfourfigures"/>
              <w:spacing w:line="240" w:lineRule="auto"/>
              <w:jc w:val="center"/>
              <w:rPr>
                <w:sz w:val="20"/>
              </w:rPr>
            </w:pPr>
          </w:p>
        </w:tc>
        <w:tc>
          <w:tcPr>
            <w:tcW w:w="178" w:type="dxa"/>
            <w:vAlign w:val="bottom"/>
          </w:tcPr>
          <w:p w14:paraId="1CCD5A55" w14:textId="77777777" w:rsidR="00034573" w:rsidRPr="004F0992" w:rsidRDefault="00034573" w:rsidP="00034573">
            <w:pPr>
              <w:pStyle w:val="acctfourfigures"/>
              <w:spacing w:line="240" w:lineRule="auto"/>
              <w:jc w:val="center"/>
              <w:rPr>
                <w:sz w:val="20"/>
              </w:rPr>
            </w:pPr>
          </w:p>
        </w:tc>
        <w:tc>
          <w:tcPr>
            <w:tcW w:w="1082" w:type="dxa"/>
            <w:vAlign w:val="bottom"/>
          </w:tcPr>
          <w:p w14:paraId="0D0F347E"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1B5D6F70" w14:textId="77777777" w:rsidR="00034573" w:rsidRPr="004F0992" w:rsidRDefault="00034573" w:rsidP="00034573">
            <w:pPr>
              <w:pStyle w:val="acctfourfigures"/>
              <w:spacing w:line="240" w:lineRule="auto"/>
              <w:jc w:val="center"/>
              <w:rPr>
                <w:sz w:val="20"/>
              </w:rPr>
            </w:pPr>
          </w:p>
        </w:tc>
        <w:tc>
          <w:tcPr>
            <w:tcW w:w="1082" w:type="dxa"/>
            <w:vAlign w:val="bottom"/>
          </w:tcPr>
          <w:p w14:paraId="6A88CEDC"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1D74D073" w14:textId="77777777" w:rsidR="00034573" w:rsidRPr="004F0992" w:rsidRDefault="00034573" w:rsidP="00034573">
            <w:pPr>
              <w:pStyle w:val="acctfourfigures"/>
              <w:spacing w:line="240" w:lineRule="auto"/>
              <w:jc w:val="center"/>
              <w:rPr>
                <w:sz w:val="20"/>
              </w:rPr>
            </w:pPr>
          </w:p>
        </w:tc>
        <w:tc>
          <w:tcPr>
            <w:tcW w:w="1172" w:type="dxa"/>
          </w:tcPr>
          <w:p w14:paraId="256D8F4A"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2C869D1C" w14:textId="77777777" w:rsidTr="005F4830">
        <w:trPr>
          <w:cantSplit/>
        </w:trPr>
        <w:tc>
          <w:tcPr>
            <w:tcW w:w="4410" w:type="dxa"/>
          </w:tcPr>
          <w:p w14:paraId="6C80A783" w14:textId="4A0EF96D" w:rsidR="00034573" w:rsidRPr="004F0992" w:rsidRDefault="00034573" w:rsidP="00034573">
            <w:pPr>
              <w:tabs>
                <w:tab w:val="left" w:pos="100"/>
              </w:tabs>
              <w:spacing w:line="240" w:lineRule="auto"/>
              <w:ind w:left="100" w:hanging="100"/>
              <w:rPr>
                <w:sz w:val="20"/>
              </w:rPr>
            </w:pPr>
            <w:r w:rsidRPr="004F0992">
              <w:rPr>
                <w:b/>
                <w:bCs/>
                <w:i/>
                <w:iCs/>
                <w:sz w:val="20"/>
              </w:rPr>
              <w:t>Financial assets</w:t>
            </w:r>
          </w:p>
        </w:tc>
        <w:tc>
          <w:tcPr>
            <w:tcW w:w="720" w:type="dxa"/>
          </w:tcPr>
          <w:p w14:paraId="1EA72C5A" w14:textId="77777777" w:rsidR="00034573" w:rsidRPr="004F0992" w:rsidRDefault="00034573" w:rsidP="00034573">
            <w:pPr>
              <w:pStyle w:val="acctfourfigures"/>
              <w:spacing w:line="240" w:lineRule="auto"/>
              <w:jc w:val="center"/>
              <w:rPr>
                <w:sz w:val="20"/>
              </w:rPr>
            </w:pPr>
          </w:p>
        </w:tc>
        <w:tc>
          <w:tcPr>
            <w:tcW w:w="1170" w:type="dxa"/>
            <w:vAlign w:val="bottom"/>
          </w:tcPr>
          <w:p w14:paraId="0E5D3192"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28435C59" w14:textId="77777777" w:rsidR="00034573" w:rsidRPr="004F0992" w:rsidRDefault="00034573" w:rsidP="00034573">
            <w:pPr>
              <w:pStyle w:val="acctfourfigures"/>
              <w:spacing w:line="240" w:lineRule="auto"/>
              <w:jc w:val="center"/>
              <w:rPr>
                <w:sz w:val="20"/>
              </w:rPr>
            </w:pPr>
          </w:p>
        </w:tc>
        <w:tc>
          <w:tcPr>
            <w:tcW w:w="1082" w:type="dxa"/>
            <w:vAlign w:val="bottom"/>
          </w:tcPr>
          <w:p w14:paraId="678223D0" w14:textId="77777777" w:rsidR="00034573" w:rsidRPr="004F0992" w:rsidRDefault="00034573" w:rsidP="00034573">
            <w:pPr>
              <w:pStyle w:val="acctfourfigures"/>
              <w:tabs>
                <w:tab w:val="clear" w:pos="765"/>
                <w:tab w:val="decimal" w:pos="821"/>
              </w:tabs>
              <w:spacing w:line="240" w:lineRule="auto"/>
              <w:ind w:right="12"/>
              <w:jc w:val="center"/>
              <w:rPr>
                <w:sz w:val="20"/>
              </w:rPr>
            </w:pPr>
          </w:p>
        </w:tc>
        <w:tc>
          <w:tcPr>
            <w:tcW w:w="179" w:type="dxa"/>
            <w:vAlign w:val="bottom"/>
          </w:tcPr>
          <w:p w14:paraId="06A4C339" w14:textId="77777777" w:rsidR="00034573" w:rsidRPr="004F0992" w:rsidRDefault="00034573" w:rsidP="00034573">
            <w:pPr>
              <w:pStyle w:val="acctfourfigures"/>
              <w:spacing w:line="240" w:lineRule="auto"/>
              <w:jc w:val="center"/>
              <w:rPr>
                <w:sz w:val="20"/>
              </w:rPr>
            </w:pPr>
          </w:p>
        </w:tc>
        <w:tc>
          <w:tcPr>
            <w:tcW w:w="1081" w:type="dxa"/>
            <w:vAlign w:val="bottom"/>
          </w:tcPr>
          <w:p w14:paraId="79E22151"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732528CB" w14:textId="77777777" w:rsidR="00034573" w:rsidRPr="004F0992" w:rsidRDefault="00034573" w:rsidP="00034573">
            <w:pPr>
              <w:pStyle w:val="acctfourfigures"/>
              <w:spacing w:line="240" w:lineRule="auto"/>
              <w:jc w:val="center"/>
              <w:rPr>
                <w:sz w:val="20"/>
              </w:rPr>
            </w:pPr>
          </w:p>
        </w:tc>
        <w:tc>
          <w:tcPr>
            <w:tcW w:w="1078" w:type="dxa"/>
            <w:vAlign w:val="bottom"/>
          </w:tcPr>
          <w:p w14:paraId="739AE410" w14:textId="77777777" w:rsidR="00034573" w:rsidRPr="004F0992" w:rsidRDefault="00034573" w:rsidP="00034573">
            <w:pPr>
              <w:pStyle w:val="acctfourfigures"/>
              <w:spacing w:line="240" w:lineRule="auto"/>
              <w:jc w:val="center"/>
              <w:rPr>
                <w:sz w:val="20"/>
              </w:rPr>
            </w:pPr>
          </w:p>
        </w:tc>
        <w:tc>
          <w:tcPr>
            <w:tcW w:w="178" w:type="dxa"/>
            <w:vAlign w:val="bottom"/>
          </w:tcPr>
          <w:p w14:paraId="182C1E72" w14:textId="77777777" w:rsidR="00034573" w:rsidRPr="004F0992" w:rsidRDefault="00034573" w:rsidP="00034573">
            <w:pPr>
              <w:pStyle w:val="acctfourfigures"/>
              <w:spacing w:line="240" w:lineRule="auto"/>
              <w:jc w:val="center"/>
              <w:rPr>
                <w:sz w:val="20"/>
              </w:rPr>
            </w:pPr>
          </w:p>
        </w:tc>
        <w:tc>
          <w:tcPr>
            <w:tcW w:w="1082" w:type="dxa"/>
            <w:vAlign w:val="bottom"/>
          </w:tcPr>
          <w:p w14:paraId="6F98ACCA"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4F29B61F" w14:textId="77777777" w:rsidR="00034573" w:rsidRPr="004F0992" w:rsidRDefault="00034573" w:rsidP="00034573">
            <w:pPr>
              <w:pStyle w:val="acctfourfigures"/>
              <w:spacing w:line="240" w:lineRule="auto"/>
              <w:jc w:val="center"/>
              <w:rPr>
                <w:sz w:val="20"/>
              </w:rPr>
            </w:pPr>
          </w:p>
        </w:tc>
        <w:tc>
          <w:tcPr>
            <w:tcW w:w="1082" w:type="dxa"/>
            <w:vAlign w:val="bottom"/>
          </w:tcPr>
          <w:p w14:paraId="0E3C9D1B"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4663C01E" w14:textId="77777777" w:rsidR="00034573" w:rsidRPr="004F0992" w:rsidRDefault="00034573" w:rsidP="00034573">
            <w:pPr>
              <w:pStyle w:val="acctfourfigures"/>
              <w:spacing w:line="240" w:lineRule="auto"/>
              <w:jc w:val="center"/>
              <w:rPr>
                <w:sz w:val="20"/>
              </w:rPr>
            </w:pPr>
          </w:p>
        </w:tc>
        <w:tc>
          <w:tcPr>
            <w:tcW w:w="1172" w:type="dxa"/>
          </w:tcPr>
          <w:p w14:paraId="7BCE1849"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576E83B3" w14:textId="77777777" w:rsidTr="005F4830">
        <w:trPr>
          <w:cantSplit/>
        </w:trPr>
        <w:tc>
          <w:tcPr>
            <w:tcW w:w="4410" w:type="dxa"/>
          </w:tcPr>
          <w:p w14:paraId="563E5E5E" w14:textId="3B83A64F" w:rsidR="00034573" w:rsidRPr="004F0992" w:rsidRDefault="00034573" w:rsidP="00034573">
            <w:pPr>
              <w:tabs>
                <w:tab w:val="left" w:pos="100"/>
              </w:tabs>
              <w:spacing w:line="240" w:lineRule="auto"/>
              <w:ind w:left="100" w:hanging="100"/>
              <w:rPr>
                <w:sz w:val="20"/>
              </w:rPr>
            </w:pPr>
            <w:r w:rsidRPr="004F0992">
              <w:rPr>
                <w:sz w:val="20"/>
              </w:rPr>
              <w:t>Loan receivables</w:t>
            </w:r>
          </w:p>
        </w:tc>
        <w:tc>
          <w:tcPr>
            <w:tcW w:w="720" w:type="dxa"/>
          </w:tcPr>
          <w:p w14:paraId="31B71610" w14:textId="77777777" w:rsidR="00034573" w:rsidRPr="004F0992" w:rsidRDefault="00034573" w:rsidP="00034573">
            <w:pPr>
              <w:pStyle w:val="acctfourfigures"/>
              <w:spacing w:line="240" w:lineRule="auto"/>
              <w:jc w:val="center"/>
              <w:rPr>
                <w:sz w:val="20"/>
              </w:rPr>
            </w:pPr>
          </w:p>
        </w:tc>
        <w:tc>
          <w:tcPr>
            <w:tcW w:w="1170" w:type="dxa"/>
            <w:vAlign w:val="bottom"/>
          </w:tcPr>
          <w:p w14:paraId="57D63C74" w14:textId="7BE73F63" w:rsidR="00034573" w:rsidRPr="004F0992" w:rsidRDefault="00034573" w:rsidP="00034573">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50DA0369" w14:textId="77777777" w:rsidR="00034573" w:rsidRPr="004F0992" w:rsidRDefault="00034573" w:rsidP="00034573">
            <w:pPr>
              <w:pStyle w:val="acctfourfigures"/>
              <w:spacing w:line="240" w:lineRule="auto"/>
              <w:jc w:val="center"/>
              <w:rPr>
                <w:sz w:val="20"/>
              </w:rPr>
            </w:pPr>
          </w:p>
        </w:tc>
        <w:tc>
          <w:tcPr>
            <w:tcW w:w="1082" w:type="dxa"/>
            <w:vAlign w:val="bottom"/>
          </w:tcPr>
          <w:p w14:paraId="3C4DBB15" w14:textId="235FDF14" w:rsidR="00034573" w:rsidRPr="004F0992" w:rsidRDefault="00034573" w:rsidP="00034573">
            <w:pPr>
              <w:pStyle w:val="acctfourfigures"/>
              <w:tabs>
                <w:tab w:val="clear" w:pos="765"/>
                <w:tab w:val="decimal" w:pos="821"/>
              </w:tabs>
              <w:spacing w:line="240" w:lineRule="auto"/>
              <w:ind w:right="12"/>
              <w:jc w:val="center"/>
              <w:rPr>
                <w:sz w:val="20"/>
              </w:rPr>
            </w:pPr>
            <w:r w:rsidRPr="004F0992">
              <w:rPr>
                <w:sz w:val="20"/>
              </w:rPr>
              <w:t>69,281,386</w:t>
            </w:r>
          </w:p>
        </w:tc>
        <w:tc>
          <w:tcPr>
            <w:tcW w:w="179" w:type="dxa"/>
            <w:vAlign w:val="bottom"/>
          </w:tcPr>
          <w:p w14:paraId="0D0EF657" w14:textId="77777777" w:rsidR="00034573" w:rsidRPr="004F0992" w:rsidRDefault="00034573" w:rsidP="00034573">
            <w:pPr>
              <w:pStyle w:val="acctfourfigures"/>
              <w:spacing w:line="240" w:lineRule="auto"/>
              <w:jc w:val="center"/>
              <w:rPr>
                <w:sz w:val="20"/>
              </w:rPr>
            </w:pPr>
          </w:p>
        </w:tc>
        <w:tc>
          <w:tcPr>
            <w:tcW w:w="1081" w:type="dxa"/>
            <w:vAlign w:val="bottom"/>
          </w:tcPr>
          <w:p w14:paraId="120D15B1" w14:textId="231090DF"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lang w:bidi="th-TH"/>
              </w:rPr>
              <w:t>69,281,386</w:t>
            </w:r>
          </w:p>
        </w:tc>
        <w:tc>
          <w:tcPr>
            <w:tcW w:w="182" w:type="dxa"/>
            <w:vAlign w:val="bottom"/>
          </w:tcPr>
          <w:p w14:paraId="1B05CF9D" w14:textId="77777777" w:rsidR="00034573" w:rsidRPr="004F0992" w:rsidRDefault="00034573" w:rsidP="00034573">
            <w:pPr>
              <w:pStyle w:val="acctfourfigures"/>
              <w:spacing w:line="240" w:lineRule="auto"/>
              <w:jc w:val="center"/>
              <w:rPr>
                <w:sz w:val="20"/>
              </w:rPr>
            </w:pPr>
          </w:p>
        </w:tc>
        <w:tc>
          <w:tcPr>
            <w:tcW w:w="1078" w:type="dxa"/>
            <w:vAlign w:val="bottom"/>
          </w:tcPr>
          <w:p w14:paraId="48FA893C" w14:textId="176239CB"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4E6F9C69" w14:textId="77777777" w:rsidR="00034573" w:rsidRPr="004F0992" w:rsidRDefault="00034573" w:rsidP="00034573">
            <w:pPr>
              <w:pStyle w:val="acctfourfigures"/>
              <w:spacing w:line="240" w:lineRule="auto"/>
              <w:jc w:val="center"/>
              <w:rPr>
                <w:sz w:val="20"/>
              </w:rPr>
            </w:pPr>
          </w:p>
        </w:tc>
        <w:tc>
          <w:tcPr>
            <w:tcW w:w="1082" w:type="dxa"/>
            <w:vAlign w:val="bottom"/>
          </w:tcPr>
          <w:p w14:paraId="2AD04B47" w14:textId="2E4FE17C"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vAlign w:val="bottom"/>
          </w:tcPr>
          <w:p w14:paraId="13E4A22F" w14:textId="77777777" w:rsidR="00034573" w:rsidRPr="004F0992" w:rsidRDefault="00034573" w:rsidP="00034573">
            <w:pPr>
              <w:pStyle w:val="acctfourfigures"/>
              <w:spacing w:line="240" w:lineRule="auto"/>
              <w:jc w:val="center"/>
              <w:rPr>
                <w:sz w:val="20"/>
              </w:rPr>
            </w:pPr>
          </w:p>
        </w:tc>
        <w:tc>
          <w:tcPr>
            <w:tcW w:w="1082" w:type="dxa"/>
            <w:vAlign w:val="bottom"/>
          </w:tcPr>
          <w:p w14:paraId="452EB22D" w14:textId="2E119823" w:rsidR="00034573" w:rsidRPr="004F0992" w:rsidRDefault="00034573" w:rsidP="00034573">
            <w:pPr>
              <w:pStyle w:val="acctfourfigures"/>
              <w:tabs>
                <w:tab w:val="clear" w:pos="765"/>
                <w:tab w:val="decimal" w:pos="915"/>
              </w:tabs>
              <w:spacing w:line="240" w:lineRule="auto"/>
              <w:ind w:right="12"/>
              <w:jc w:val="center"/>
              <w:rPr>
                <w:sz w:val="20"/>
                <w:lang w:bidi="th-TH"/>
              </w:rPr>
            </w:pPr>
            <w:r w:rsidRPr="004F0992">
              <w:rPr>
                <w:sz w:val="20"/>
                <w:lang w:bidi="th-TH"/>
              </w:rPr>
              <w:t>69,241,805</w:t>
            </w:r>
          </w:p>
        </w:tc>
        <w:tc>
          <w:tcPr>
            <w:tcW w:w="178" w:type="dxa"/>
          </w:tcPr>
          <w:p w14:paraId="2B763EAB" w14:textId="77777777" w:rsidR="00034573" w:rsidRPr="004F0992" w:rsidRDefault="00034573" w:rsidP="00034573">
            <w:pPr>
              <w:pStyle w:val="acctfourfigures"/>
              <w:spacing w:line="240" w:lineRule="auto"/>
              <w:jc w:val="center"/>
              <w:rPr>
                <w:sz w:val="20"/>
              </w:rPr>
            </w:pPr>
          </w:p>
        </w:tc>
        <w:tc>
          <w:tcPr>
            <w:tcW w:w="1172" w:type="dxa"/>
          </w:tcPr>
          <w:p w14:paraId="724EE32F" w14:textId="42FEF1E0" w:rsidR="00034573" w:rsidRPr="004F0992" w:rsidRDefault="00034573" w:rsidP="00034573">
            <w:pPr>
              <w:pStyle w:val="acctfourfigures"/>
              <w:tabs>
                <w:tab w:val="clear" w:pos="765"/>
                <w:tab w:val="decimal" w:pos="912"/>
              </w:tabs>
              <w:spacing w:line="240" w:lineRule="auto"/>
              <w:jc w:val="center"/>
              <w:rPr>
                <w:sz w:val="20"/>
              </w:rPr>
            </w:pPr>
            <w:r w:rsidRPr="004F0992">
              <w:rPr>
                <w:sz w:val="20"/>
              </w:rPr>
              <w:t>69,241,805</w:t>
            </w:r>
          </w:p>
        </w:tc>
      </w:tr>
      <w:tr w:rsidR="00034573" w:rsidRPr="004F0992" w14:paraId="1B7223B0" w14:textId="77777777" w:rsidTr="005F4830">
        <w:trPr>
          <w:cantSplit/>
        </w:trPr>
        <w:tc>
          <w:tcPr>
            <w:tcW w:w="4410" w:type="dxa"/>
          </w:tcPr>
          <w:p w14:paraId="354E162A" w14:textId="77777777" w:rsidR="00034573" w:rsidRPr="004F0992" w:rsidRDefault="00034573" w:rsidP="00034573">
            <w:pPr>
              <w:tabs>
                <w:tab w:val="left" w:pos="100"/>
              </w:tabs>
              <w:spacing w:line="240" w:lineRule="auto"/>
              <w:ind w:left="100" w:hanging="100"/>
              <w:rPr>
                <w:sz w:val="20"/>
              </w:rPr>
            </w:pPr>
          </w:p>
        </w:tc>
        <w:tc>
          <w:tcPr>
            <w:tcW w:w="720" w:type="dxa"/>
          </w:tcPr>
          <w:p w14:paraId="0FB5068E" w14:textId="77777777" w:rsidR="00034573" w:rsidRPr="004F0992" w:rsidRDefault="00034573" w:rsidP="00034573">
            <w:pPr>
              <w:pStyle w:val="acctfourfigures"/>
              <w:spacing w:line="240" w:lineRule="auto"/>
              <w:jc w:val="center"/>
              <w:rPr>
                <w:sz w:val="20"/>
              </w:rPr>
            </w:pPr>
          </w:p>
        </w:tc>
        <w:tc>
          <w:tcPr>
            <w:tcW w:w="1170" w:type="dxa"/>
            <w:vAlign w:val="bottom"/>
          </w:tcPr>
          <w:p w14:paraId="2EC93008"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77447074" w14:textId="77777777" w:rsidR="00034573" w:rsidRPr="004F0992" w:rsidRDefault="00034573" w:rsidP="00034573">
            <w:pPr>
              <w:pStyle w:val="acctfourfigures"/>
              <w:spacing w:line="240" w:lineRule="auto"/>
              <w:jc w:val="center"/>
              <w:rPr>
                <w:sz w:val="20"/>
              </w:rPr>
            </w:pPr>
          </w:p>
        </w:tc>
        <w:tc>
          <w:tcPr>
            <w:tcW w:w="1082" w:type="dxa"/>
            <w:vAlign w:val="bottom"/>
          </w:tcPr>
          <w:p w14:paraId="01477995" w14:textId="77777777" w:rsidR="00034573" w:rsidRPr="004F0992" w:rsidRDefault="00034573" w:rsidP="00034573">
            <w:pPr>
              <w:pStyle w:val="acctfourfigures"/>
              <w:tabs>
                <w:tab w:val="clear" w:pos="765"/>
                <w:tab w:val="decimal" w:pos="821"/>
              </w:tabs>
              <w:spacing w:line="240" w:lineRule="auto"/>
              <w:ind w:right="12"/>
              <w:jc w:val="center"/>
              <w:rPr>
                <w:sz w:val="20"/>
              </w:rPr>
            </w:pPr>
          </w:p>
        </w:tc>
        <w:tc>
          <w:tcPr>
            <w:tcW w:w="179" w:type="dxa"/>
            <w:vAlign w:val="bottom"/>
          </w:tcPr>
          <w:p w14:paraId="2E0FFC4E" w14:textId="77777777" w:rsidR="00034573" w:rsidRPr="004F0992" w:rsidRDefault="00034573" w:rsidP="00034573">
            <w:pPr>
              <w:pStyle w:val="acctfourfigures"/>
              <w:spacing w:line="240" w:lineRule="auto"/>
              <w:jc w:val="center"/>
              <w:rPr>
                <w:sz w:val="20"/>
              </w:rPr>
            </w:pPr>
          </w:p>
        </w:tc>
        <w:tc>
          <w:tcPr>
            <w:tcW w:w="1081" w:type="dxa"/>
            <w:vAlign w:val="bottom"/>
          </w:tcPr>
          <w:p w14:paraId="364F1880"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136BB584" w14:textId="77777777" w:rsidR="00034573" w:rsidRPr="004F0992" w:rsidRDefault="00034573" w:rsidP="00034573">
            <w:pPr>
              <w:pStyle w:val="acctfourfigures"/>
              <w:spacing w:line="240" w:lineRule="auto"/>
              <w:jc w:val="center"/>
              <w:rPr>
                <w:sz w:val="20"/>
              </w:rPr>
            </w:pPr>
          </w:p>
        </w:tc>
        <w:tc>
          <w:tcPr>
            <w:tcW w:w="1078" w:type="dxa"/>
            <w:vAlign w:val="bottom"/>
          </w:tcPr>
          <w:p w14:paraId="261F3E01" w14:textId="77777777" w:rsidR="00034573" w:rsidRPr="004F0992" w:rsidRDefault="00034573" w:rsidP="00034573">
            <w:pPr>
              <w:pStyle w:val="acctfourfigures"/>
              <w:spacing w:line="240" w:lineRule="auto"/>
              <w:jc w:val="center"/>
              <w:rPr>
                <w:sz w:val="20"/>
              </w:rPr>
            </w:pPr>
          </w:p>
        </w:tc>
        <w:tc>
          <w:tcPr>
            <w:tcW w:w="178" w:type="dxa"/>
            <w:vAlign w:val="bottom"/>
          </w:tcPr>
          <w:p w14:paraId="179A76EB" w14:textId="77777777" w:rsidR="00034573" w:rsidRPr="004F0992" w:rsidRDefault="00034573" w:rsidP="00034573">
            <w:pPr>
              <w:pStyle w:val="acctfourfigures"/>
              <w:spacing w:line="240" w:lineRule="auto"/>
              <w:jc w:val="center"/>
              <w:rPr>
                <w:sz w:val="20"/>
              </w:rPr>
            </w:pPr>
          </w:p>
        </w:tc>
        <w:tc>
          <w:tcPr>
            <w:tcW w:w="1082" w:type="dxa"/>
            <w:vAlign w:val="bottom"/>
          </w:tcPr>
          <w:p w14:paraId="1BD0E4F3"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37EBEE02" w14:textId="77777777" w:rsidR="00034573" w:rsidRPr="004F0992" w:rsidRDefault="00034573" w:rsidP="00034573">
            <w:pPr>
              <w:pStyle w:val="acctfourfigures"/>
              <w:spacing w:line="240" w:lineRule="auto"/>
              <w:jc w:val="center"/>
              <w:rPr>
                <w:sz w:val="20"/>
              </w:rPr>
            </w:pPr>
          </w:p>
        </w:tc>
        <w:tc>
          <w:tcPr>
            <w:tcW w:w="1082" w:type="dxa"/>
            <w:vAlign w:val="bottom"/>
          </w:tcPr>
          <w:p w14:paraId="71169140"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09CF2BE1" w14:textId="77777777" w:rsidR="00034573" w:rsidRPr="004F0992" w:rsidRDefault="00034573" w:rsidP="00034573">
            <w:pPr>
              <w:pStyle w:val="acctfourfigures"/>
              <w:spacing w:line="240" w:lineRule="auto"/>
              <w:jc w:val="center"/>
              <w:rPr>
                <w:sz w:val="20"/>
              </w:rPr>
            </w:pPr>
          </w:p>
        </w:tc>
        <w:tc>
          <w:tcPr>
            <w:tcW w:w="1172" w:type="dxa"/>
          </w:tcPr>
          <w:p w14:paraId="6BD3124E"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7CF17F19" w14:textId="77777777" w:rsidTr="005F4830">
        <w:trPr>
          <w:cantSplit/>
        </w:trPr>
        <w:tc>
          <w:tcPr>
            <w:tcW w:w="4410" w:type="dxa"/>
          </w:tcPr>
          <w:p w14:paraId="43768918" w14:textId="6507B013" w:rsidR="00034573" w:rsidRPr="004F0992" w:rsidRDefault="00034573" w:rsidP="00034573">
            <w:pPr>
              <w:tabs>
                <w:tab w:val="left" w:pos="100"/>
              </w:tabs>
              <w:spacing w:line="240" w:lineRule="auto"/>
              <w:ind w:left="100" w:hanging="100"/>
              <w:rPr>
                <w:sz w:val="20"/>
              </w:rPr>
            </w:pPr>
            <w:r w:rsidRPr="004F0992">
              <w:rPr>
                <w:b/>
                <w:bCs/>
                <w:i/>
                <w:iCs/>
                <w:sz w:val="20"/>
              </w:rPr>
              <w:t>Financial liabilities</w:t>
            </w:r>
          </w:p>
        </w:tc>
        <w:tc>
          <w:tcPr>
            <w:tcW w:w="720" w:type="dxa"/>
          </w:tcPr>
          <w:p w14:paraId="35764964" w14:textId="77777777" w:rsidR="00034573" w:rsidRPr="004F0992" w:rsidRDefault="00034573" w:rsidP="00034573">
            <w:pPr>
              <w:pStyle w:val="acctfourfigures"/>
              <w:spacing w:line="240" w:lineRule="auto"/>
              <w:jc w:val="center"/>
              <w:rPr>
                <w:sz w:val="20"/>
              </w:rPr>
            </w:pPr>
          </w:p>
        </w:tc>
        <w:tc>
          <w:tcPr>
            <w:tcW w:w="1170" w:type="dxa"/>
            <w:vAlign w:val="bottom"/>
          </w:tcPr>
          <w:p w14:paraId="15EA5BD8" w14:textId="77777777" w:rsidR="00034573" w:rsidRPr="004F0992" w:rsidRDefault="00034573" w:rsidP="00034573">
            <w:pPr>
              <w:pStyle w:val="acctfourfigures"/>
              <w:tabs>
                <w:tab w:val="clear" w:pos="765"/>
                <w:tab w:val="decimal" w:pos="907"/>
              </w:tabs>
              <w:spacing w:line="240" w:lineRule="auto"/>
              <w:jc w:val="center"/>
              <w:rPr>
                <w:sz w:val="20"/>
              </w:rPr>
            </w:pPr>
          </w:p>
        </w:tc>
        <w:tc>
          <w:tcPr>
            <w:tcW w:w="178" w:type="dxa"/>
          </w:tcPr>
          <w:p w14:paraId="5AD23121" w14:textId="77777777" w:rsidR="00034573" w:rsidRPr="004F0992" w:rsidRDefault="00034573" w:rsidP="00034573">
            <w:pPr>
              <w:pStyle w:val="acctfourfigures"/>
              <w:spacing w:line="240" w:lineRule="auto"/>
              <w:jc w:val="center"/>
              <w:rPr>
                <w:sz w:val="20"/>
              </w:rPr>
            </w:pPr>
          </w:p>
        </w:tc>
        <w:tc>
          <w:tcPr>
            <w:tcW w:w="1082" w:type="dxa"/>
            <w:vAlign w:val="bottom"/>
          </w:tcPr>
          <w:p w14:paraId="2EDAA0D6" w14:textId="77777777" w:rsidR="00034573" w:rsidRPr="004F0992" w:rsidRDefault="00034573" w:rsidP="00034573">
            <w:pPr>
              <w:pStyle w:val="acctfourfigures"/>
              <w:tabs>
                <w:tab w:val="clear" w:pos="765"/>
                <w:tab w:val="decimal" w:pos="821"/>
              </w:tabs>
              <w:spacing w:line="240" w:lineRule="auto"/>
              <w:ind w:right="12"/>
              <w:jc w:val="center"/>
              <w:rPr>
                <w:sz w:val="20"/>
              </w:rPr>
            </w:pPr>
          </w:p>
        </w:tc>
        <w:tc>
          <w:tcPr>
            <w:tcW w:w="179" w:type="dxa"/>
            <w:vAlign w:val="bottom"/>
          </w:tcPr>
          <w:p w14:paraId="1459013E" w14:textId="77777777" w:rsidR="00034573" w:rsidRPr="004F0992" w:rsidRDefault="00034573" w:rsidP="00034573">
            <w:pPr>
              <w:pStyle w:val="acctfourfigures"/>
              <w:spacing w:line="240" w:lineRule="auto"/>
              <w:jc w:val="center"/>
              <w:rPr>
                <w:sz w:val="20"/>
              </w:rPr>
            </w:pPr>
          </w:p>
        </w:tc>
        <w:tc>
          <w:tcPr>
            <w:tcW w:w="1081" w:type="dxa"/>
            <w:vAlign w:val="bottom"/>
          </w:tcPr>
          <w:p w14:paraId="359176A6" w14:textId="77777777" w:rsidR="00034573" w:rsidRPr="004F0992" w:rsidRDefault="00034573" w:rsidP="00034573">
            <w:pPr>
              <w:pStyle w:val="acctfourfigures"/>
              <w:tabs>
                <w:tab w:val="clear" w:pos="765"/>
                <w:tab w:val="decimal" w:pos="918"/>
              </w:tabs>
              <w:spacing w:line="240" w:lineRule="auto"/>
              <w:ind w:right="12"/>
              <w:jc w:val="center"/>
              <w:rPr>
                <w:sz w:val="20"/>
                <w:lang w:bidi="th-TH"/>
              </w:rPr>
            </w:pPr>
          </w:p>
        </w:tc>
        <w:tc>
          <w:tcPr>
            <w:tcW w:w="182" w:type="dxa"/>
            <w:vAlign w:val="bottom"/>
          </w:tcPr>
          <w:p w14:paraId="288190F4" w14:textId="77777777" w:rsidR="00034573" w:rsidRPr="004F0992" w:rsidRDefault="00034573" w:rsidP="00034573">
            <w:pPr>
              <w:pStyle w:val="acctfourfigures"/>
              <w:spacing w:line="240" w:lineRule="auto"/>
              <w:jc w:val="center"/>
              <w:rPr>
                <w:sz w:val="20"/>
              </w:rPr>
            </w:pPr>
          </w:p>
        </w:tc>
        <w:tc>
          <w:tcPr>
            <w:tcW w:w="1078" w:type="dxa"/>
            <w:vAlign w:val="bottom"/>
          </w:tcPr>
          <w:p w14:paraId="0DA2A188" w14:textId="77777777" w:rsidR="00034573" w:rsidRPr="004F0992" w:rsidRDefault="00034573" w:rsidP="00034573">
            <w:pPr>
              <w:pStyle w:val="acctfourfigures"/>
              <w:spacing w:line="240" w:lineRule="auto"/>
              <w:jc w:val="center"/>
              <w:rPr>
                <w:sz w:val="20"/>
              </w:rPr>
            </w:pPr>
          </w:p>
        </w:tc>
        <w:tc>
          <w:tcPr>
            <w:tcW w:w="178" w:type="dxa"/>
            <w:vAlign w:val="bottom"/>
          </w:tcPr>
          <w:p w14:paraId="331B9D6C" w14:textId="77777777" w:rsidR="00034573" w:rsidRPr="004F0992" w:rsidRDefault="00034573" w:rsidP="00034573">
            <w:pPr>
              <w:pStyle w:val="acctfourfigures"/>
              <w:spacing w:line="240" w:lineRule="auto"/>
              <w:jc w:val="center"/>
              <w:rPr>
                <w:sz w:val="20"/>
              </w:rPr>
            </w:pPr>
          </w:p>
        </w:tc>
        <w:tc>
          <w:tcPr>
            <w:tcW w:w="1082" w:type="dxa"/>
            <w:vAlign w:val="bottom"/>
          </w:tcPr>
          <w:p w14:paraId="457308DB"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vAlign w:val="bottom"/>
          </w:tcPr>
          <w:p w14:paraId="6927A47B" w14:textId="77777777" w:rsidR="00034573" w:rsidRPr="004F0992" w:rsidRDefault="00034573" w:rsidP="00034573">
            <w:pPr>
              <w:pStyle w:val="acctfourfigures"/>
              <w:spacing w:line="240" w:lineRule="auto"/>
              <w:jc w:val="center"/>
              <w:rPr>
                <w:sz w:val="20"/>
              </w:rPr>
            </w:pPr>
          </w:p>
        </w:tc>
        <w:tc>
          <w:tcPr>
            <w:tcW w:w="1082" w:type="dxa"/>
            <w:vAlign w:val="bottom"/>
          </w:tcPr>
          <w:p w14:paraId="30DDE43E" w14:textId="77777777" w:rsidR="00034573" w:rsidRPr="004F0992" w:rsidRDefault="00034573" w:rsidP="00034573">
            <w:pPr>
              <w:pStyle w:val="acctfourfigures"/>
              <w:tabs>
                <w:tab w:val="clear" w:pos="765"/>
                <w:tab w:val="decimal" w:pos="915"/>
              </w:tabs>
              <w:spacing w:line="240" w:lineRule="auto"/>
              <w:ind w:right="12"/>
              <w:jc w:val="center"/>
              <w:rPr>
                <w:sz w:val="20"/>
                <w:lang w:bidi="th-TH"/>
              </w:rPr>
            </w:pPr>
          </w:p>
        </w:tc>
        <w:tc>
          <w:tcPr>
            <w:tcW w:w="178" w:type="dxa"/>
          </w:tcPr>
          <w:p w14:paraId="4B89E508" w14:textId="77777777" w:rsidR="00034573" w:rsidRPr="004F0992" w:rsidRDefault="00034573" w:rsidP="00034573">
            <w:pPr>
              <w:pStyle w:val="acctfourfigures"/>
              <w:spacing w:line="240" w:lineRule="auto"/>
              <w:jc w:val="center"/>
              <w:rPr>
                <w:sz w:val="20"/>
              </w:rPr>
            </w:pPr>
          </w:p>
        </w:tc>
        <w:tc>
          <w:tcPr>
            <w:tcW w:w="1172" w:type="dxa"/>
          </w:tcPr>
          <w:p w14:paraId="04243AD4" w14:textId="77777777" w:rsidR="00034573" w:rsidRPr="004F0992" w:rsidRDefault="00034573" w:rsidP="00034573">
            <w:pPr>
              <w:pStyle w:val="acctfourfigures"/>
              <w:tabs>
                <w:tab w:val="clear" w:pos="765"/>
                <w:tab w:val="decimal" w:pos="912"/>
              </w:tabs>
              <w:spacing w:line="240" w:lineRule="auto"/>
              <w:jc w:val="center"/>
              <w:rPr>
                <w:sz w:val="20"/>
              </w:rPr>
            </w:pPr>
          </w:p>
        </w:tc>
      </w:tr>
      <w:tr w:rsidR="00034573" w:rsidRPr="004F0992" w14:paraId="493F1025" w14:textId="77777777" w:rsidTr="005F4830">
        <w:trPr>
          <w:cantSplit/>
        </w:trPr>
        <w:tc>
          <w:tcPr>
            <w:tcW w:w="4410" w:type="dxa"/>
          </w:tcPr>
          <w:p w14:paraId="05CECA96" w14:textId="71CAE112" w:rsidR="00034573" w:rsidRPr="004F0992" w:rsidRDefault="00034573" w:rsidP="00034573">
            <w:pPr>
              <w:tabs>
                <w:tab w:val="left" w:pos="100"/>
              </w:tabs>
              <w:spacing w:line="240" w:lineRule="auto"/>
              <w:ind w:left="100" w:hanging="100"/>
              <w:rPr>
                <w:sz w:val="20"/>
              </w:rPr>
            </w:pPr>
            <w:r w:rsidRPr="004F0992">
              <w:rPr>
                <w:sz w:val="20"/>
              </w:rPr>
              <w:t xml:space="preserve">Derivative liabilities </w:t>
            </w:r>
            <w:r w:rsidRPr="00AE277C">
              <w:rPr>
                <w:sz w:val="20"/>
                <w:cs/>
                <w:lang w:bidi="th-TH"/>
              </w:rPr>
              <w:t xml:space="preserve">- </w:t>
            </w:r>
            <w:r w:rsidRPr="004F0992">
              <w:rPr>
                <w:sz w:val="20"/>
              </w:rPr>
              <w:t>interest rate swap</w:t>
            </w:r>
          </w:p>
        </w:tc>
        <w:tc>
          <w:tcPr>
            <w:tcW w:w="720" w:type="dxa"/>
          </w:tcPr>
          <w:p w14:paraId="693E8A92" w14:textId="77777777" w:rsidR="00034573" w:rsidRPr="004F0992" w:rsidRDefault="00034573" w:rsidP="00034573">
            <w:pPr>
              <w:pStyle w:val="acctfourfigures"/>
              <w:spacing w:line="240" w:lineRule="auto"/>
              <w:jc w:val="center"/>
              <w:rPr>
                <w:sz w:val="20"/>
              </w:rPr>
            </w:pPr>
          </w:p>
        </w:tc>
        <w:tc>
          <w:tcPr>
            <w:tcW w:w="1170" w:type="dxa"/>
            <w:vAlign w:val="bottom"/>
          </w:tcPr>
          <w:p w14:paraId="1F56F814" w14:textId="15E05AC8" w:rsidR="00034573" w:rsidRPr="004F0992" w:rsidRDefault="00034573" w:rsidP="00034573">
            <w:pPr>
              <w:pStyle w:val="acctfourfigures"/>
              <w:tabs>
                <w:tab w:val="clear" w:pos="765"/>
                <w:tab w:val="decimal" w:pos="907"/>
              </w:tabs>
              <w:spacing w:line="240" w:lineRule="auto"/>
              <w:jc w:val="center"/>
              <w:rPr>
                <w:sz w:val="20"/>
              </w:rPr>
            </w:pPr>
            <w:r w:rsidRPr="004F0992">
              <w:rPr>
                <w:sz w:val="20"/>
              </w:rPr>
              <w:t>6,474</w:t>
            </w:r>
          </w:p>
        </w:tc>
        <w:tc>
          <w:tcPr>
            <w:tcW w:w="178" w:type="dxa"/>
          </w:tcPr>
          <w:p w14:paraId="6677E676" w14:textId="77777777" w:rsidR="00034573" w:rsidRPr="004F0992" w:rsidRDefault="00034573" w:rsidP="00034573">
            <w:pPr>
              <w:pStyle w:val="acctfourfigures"/>
              <w:spacing w:line="240" w:lineRule="auto"/>
              <w:jc w:val="center"/>
              <w:rPr>
                <w:sz w:val="20"/>
              </w:rPr>
            </w:pPr>
          </w:p>
        </w:tc>
        <w:tc>
          <w:tcPr>
            <w:tcW w:w="1082" w:type="dxa"/>
            <w:vAlign w:val="bottom"/>
          </w:tcPr>
          <w:p w14:paraId="6216E249" w14:textId="5B0754EA" w:rsidR="00034573" w:rsidRPr="004F0992" w:rsidRDefault="00034573" w:rsidP="00034573">
            <w:pPr>
              <w:pStyle w:val="acctfourfigures"/>
              <w:tabs>
                <w:tab w:val="clear" w:pos="765"/>
                <w:tab w:val="decimal" w:pos="821"/>
              </w:tabs>
              <w:spacing w:line="240" w:lineRule="auto"/>
              <w:ind w:right="12"/>
              <w:jc w:val="center"/>
              <w:rPr>
                <w:sz w:val="20"/>
              </w:rPr>
            </w:pPr>
            <w:r w:rsidRPr="00AE277C">
              <w:rPr>
                <w:sz w:val="20"/>
                <w:cs/>
                <w:lang w:bidi="th-TH"/>
              </w:rPr>
              <w:t>-</w:t>
            </w:r>
          </w:p>
        </w:tc>
        <w:tc>
          <w:tcPr>
            <w:tcW w:w="179" w:type="dxa"/>
            <w:vAlign w:val="bottom"/>
          </w:tcPr>
          <w:p w14:paraId="22F3EDF4" w14:textId="77777777" w:rsidR="00034573" w:rsidRPr="004F0992" w:rsidRDefault="00034573" w:rsidP="00034573">
            <w:pPr>
              <w:pStyle w:val="acctfourfigures"/>
              <w:spacing w:line="240" w:lineRule="auto"/>
              <w:jc w:val="center"/>
              <w:rPr>
                <w:sz w:val="20"/>
              </w:rPr>
            </w:pPr>
          </w:p>
        </w:tc>
        <w:tc>
          <w:tcPr>
            <w:tcW w:w="1081" w:type="dxa"/>
            <w:vAlign w:val="bottom"/>
          </w:tcPr>
          <w:p w14:paraId="02FC5E8B" w14:textId="43517FEE"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lang w:bidi="th-TH"/>
              </w:rPr>
              <w:t>6,474</w:t>
            </w:r>
          </w:p>
        </w:tc>
        <w:tc>
          <w:tcPr>
            <w:tcW w:w="182" w:type="dxa"/>
            <w:vAlign w:val="bottom"/>
          </w:tcPr>
          <w:p w14:paraId="26C3B71D" w14:textId="77777777" w:rsidR="00034573" w:rsidRPr="004F0992" w:rsidRDefault="00034573" w:rsidP="00034573">
            <w:pPr>
              <w:pStyle w:val="acctfourfigures"/>
              <w:spacing w:line="240" w:lineRule="auto"/>
              <w:jc w:val="center"/>
              <w:rPr>
                <w:sz w:val="20"/>
              </w:rPr>
            </w:pPr>
          </w:p>
        </w:tc>
        <w:tc>
          <w:tcPr>
            <w:tcW w:w="1078" w:type="dxa"/>
            <w:vAlign w:val="bottom"/>
          </w:tcPr>
          <w:p w14:paraId="3D54AB5B" w14:textId="28A5AF05"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743E880A" w14:textId="77777777" w:rsidR="00034573" w:rsidRPr="004F0992" w:rsidRDefault="00034573" w:rsidP="00034573">
            <w:pPr>
              <w:pStyle w:val="acctfourfigures"/>
              <w:spacing w:line="240" w:lineRule="auto"/>
              <w:jc w:val="center"/>
              <w:rPr>
                <w:sz w:val="20"/>
              </w:rPr>
            </w:pPr>
          </w:p>
        </w:tc>
        <w:tc>
          <w:tcPr>
            <w:tcW w:w="1082" w:type="dxa"/>
            <w:vAlign w:val="bottom"/>
          </w:tcPr>
          <w:p w14:paraId="1DF5DA80" w14:textId="77381952" w:rsidR="00034573" w:rsidRPr="004F0992" w:rsidRDefault="00034573" w:rsidP="00034573">
            <w:pPr>
              <w:pStyle w:val="acctfourfigures"/>
              <w:tabs>
                <w:tab w:val="clear" w:pos="765"/>
                <w:tab w:val="decimal" w:pos="915"/>
              </w:tabs>
              <w:spacing w:line="240" w:lineRule="auto"/>
              <w:ind w:right="12"/>
              <w:jc w:val="center"/>
              <w:rPr>
                <w:sz w:val="20"/>
                <w:lang w:bidi="th-TH"/>
              </w:rPr>
            </w:pPr>
            <w:r w:rsidRPr="004F0992">
              <w:rPr>
                <w:sz w:val="20"/>
                <w:lang w:bidi="th-TH"/>
              </w:rPr>
              <w:t>6,474</w:t>
            </w:r>
          </w:p>
        </w:tc>
        <w:tc>
          <w:tcPr>
            <w:tcW w:w="178" w:type="dxa"/>
            <w:vAlign w:val="bottom"/>
          </w:tcPr>
          <w:p w14:paraId="7BCC2581" w14:textId="77777777" w:rsidR="00034573" w:rsidRPr="004F0992" w:rsidRDefault="00034573" w:rsidP="00034573">
            <w:pPr>
              <w:pStyle w:val="acctfourfigures"/>
              <w:spacing w:line="240" w:lineRule="auto"/>
              <w:jc w:val="center"/>
              <w:rPr>
                <w:sz w:val="20"/>
              </w:rPr>
            </w:pPr>
          </w:p>
        </w:tc>
        <w:tc>
          <w:tcPr>
            <w:tcW w:w="1082" w:type="dxa"/>
            <w:vAlign w:val="bottom"/>
          </w:tcPr>
          <w:p w14:paraId="61C7D13A" w14:textId="3E305C12"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49B29894" w14:textId="77777777" w:rsidR="00034573" w:rsidRPr="004F0992" w:rsidRDefault="00034573" w:rsidP="00034573">
            <w:pPr>
              <w:pStyle w:val="acctfourfigures"/>
              <w:spacing w:line="240" w:lineRule="auto"/>
              <w:jc w:val="center"/>
              <w:rPr>
                <w:sz w:val="20"/>
              </w:rPr>
            </w:pPr>
          </w:p>
        </w:tc>
        <w:tc>
          <w:tcPr>
            <w:tcW w:w="1172" w:type="dxa"/>
          </w:tcPr>
          <w:p w14:paraId="63943EEE" w14:textId="6048ECFD" w:rsidR="00034573" w:rsidRPr="004F0992" w:rsidRDefault="00034573" w:rsidP="00034573">
            <w:pPr>
              <w:pStyle w:val="acctfourfigures"/>
              <w:tabs>
                <w:tab w:val="clear" w:pos="765"/>
                <w:tab w:val="decimal" w:pos="912"/>
              </w:tabs>
              <w:spacing w:line="240" w:lineRule="auto"/>
              <w:jc w:val="center"/>
              <w:rPr>
                <w:sz w:val="20"/>
              </w:rPr>
            </w:pPr>
            <w:r w:rsidRPr="004F0992">
              <w:rPr>
                <w:sz w:val="20"/>
              </w:rPr>
              <w:t>6,474</w:t>
            </w:r>
          </w:p>
        </w:tc>
      </w:tr>
      <w:tr w:rsidR="00034573" w:rsidRPr="004F0992" w14:paraId="693385BC" w14:textId="77777777" w:rsidTr="005F4830">
        <w:trPr>
          <w:cantSplit/>
          <w:trHeight w:val="189"/>
        </w:trPr>
        <w:tc>
          <w:tcPr>
            <w:tcW w:w="4410" w:type="dxa"/>
          </w:tcPr>
          <w:p w14:paraId="4FBAD823" w14:textId="34CDD1D4" w:rsidR="00034573" w:rsidRPr="004F0992" w:rsidRDefault="00034573" w:rsidP="00034573">
            <w:pPr>
              <w:tabs>
                <w:tab w:val="left" w:pos="100"/>
              </w:tabs>
              <w:spacing w:line="240" w:lineRule="auto"/>
              <w:ind w:left="100" w:hanging="100"/>
              <w:rPr>
                <w:sz w:val="20"/>
              </w:rPr>
            </w:pPr>
            <w:r w:rsidRPr="004F0992">
              <w:rPr>
                <w:sz w:val="20"/>
              </w:rPr>
              <w:t>Long</w:t>
            </w:r>
            <w:r w:rsidRPr="00AE277C">
              <w:rPr>
                <w:sz w:val="20"/>
                <w:cs/>
                <w:lang w:bidi="th-TH"/>
              </w:rPr>
              <w:t>-</w:t>
            </w:r>
            <w:r w:rsidRPr="004F0992">
              <w:rPr>
                <w:sz w:val="20"/>
              </w:rPr>
              <w:t>term borrowings from financial institutions</w:t>
            </w:r>
          </w:p>
        </w:tc>
        <w:tc>
          <w:tcPr>
            <w:tcW w:w="720" w:type="dxa"/>
          </w:tcPr>
          <w:p w14:paraId="4E02A6CF" w14:textId="77777777" w:rsidR="00034573" w:rsidRPr="004F0992" w:rsidRDefault="00034573" w:rsidP="00034573">
            <w:pPr>
              <w:pStyle w:val="acctfourfigures"/>
              <w:spacing w:line="240" w:lineRule="auto"/>
              <w:jc w:val="center"/>
              <w:rPr>
                <w:sz w:val="20"/>
              </w:rPr>
            </w:pPr>
          </w:p>
        </w:tc>
        <w:tc>
          <w:tcPr>
            <w:tcW w:w="1170" w:type="dxa"/>
            <w:vAlign w:val="bottom"/>
          </w:tcPr>
          <w:p w14:paraId="56C622D9" w14:textId="65B8B364" w:rsidR="00034573" w:rsidRPr="004F0992" w:rsidRDefault="00034573" w:rsidP="00034573">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0A33BBE6" w14:textId="77777777" w:rsidR="00034573" w:rsidRPr="004F0992" w:rsidRDefault="00034573" w:rsidP="00034573">
            <w:pPr>
              <w:pStyle w:val="acctfourfigures"/>
              <w:spacing w:line="240" w:lineRule="auto"/>
              <w:jc w:val="center"/>
              <w:rPr>
                <w:sz w:val="20"/>
              </w:rPr>
            </w:pPr>
          </w:p>
        </w:tc>
        <w:tc>
          <w:tcPr>
            <w:tcW w:w="1082" w:type="dxa"/>
            <w:vAlign w:val="bottom"/>
          </w:tcPr>
          <w:p w14:paraId="24F17938" w14:textId="79C6F0A5" w:rsidR="00034573" w:rsidRPr="004F0992" w:rsidRDefault="00034573" w:rsidP="00034573">
            <w:pPr>
              <w:pStyle w:val="acctfourfigures"/>
              <w:tabs>
                <w:tab w:val="clear" w:pos="765"/>
                <w:tab w:val="decimal" w:pos="821"/>
              </w:tabs>
              <w:spacing w:line="240" w:lineRule="auto"/>
              <w:ind w:right="12"/>
              <w:jc w:val="center"/>
              <w:rPr>
                <w:sz w:val="20"/>
              </w:rPr>
            </w:pPr>
            <w:r w:rsidRPr="004F0992">
              <w:rPr>
                <w:sz w:val="20"/>
              </w:rPr>
              <w:t>10,125,381</w:t>
            </w:r>
          </w:p>
        </w:tc>
        <w:tc>
          <w:tcPr>
            <w:tcW w:w="179" w:type="dxa"/>
            <w:vAlign w:val="bottom"/>
          </w:tcPr>
          <w:p w14:paraId="5EC417C2" w14:textId="77777777" w:rsidR="00034573" w:rsidRPr="004F0992" w:rsidRDefault="00034573" w:rsidP="00034573">
            <w:pPr>
              <w:pStyle w:val="acctfourfigures"/>
              <w:spacing w:line="240" w:lineRule="auto"/>
              <w:jc w:val="center"/>
              <w:rPr>
                <w:sz w:val="20"/>
              </w:rPr>
            </w:pPr>
          </w:p>
        </w:tc>
        <w:tc>
          <w:tcPr>
            <w:tcW w:w="1081" w:type="dxa"/>
            <w:vAlign w:val="bottom"/>
          </w:tcPr>
          <w:p w14:paraId="23D05315" w14:textId="600AEAAB"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lang w:bidi="th-TH"/>
              </w:rPr>
              <w:t>10,125,381</w:t>
            </w:r>
          </w:p>
        </w:tc>
        <w:tc>
          <w:tcPr>
            <w:tcW w:w="182" w:type="dxa"/>
            <w:vAlign w:val="bottom"/>
          </w:tcPr>
          <w:p w14:paraId="0A100BCC" w14:textId="77777777" w:rsidR="00034573" w:rsidRPr="004F0992" w:rsidRDefault="00034573" w:rsidP="00034573">
            <w:pPr>
              <w:pStyle w:val="acctfourfigures"/>
              <w:spacing w:line="240" w:lineRule="auto"/>
              <w:jc w:val="center"/>
              <w:rPr>
                <w:sz w:val="20"/>
              </w:rPr>
            </w:pPr>
          </w:p>
        </w:tc>
        <w:tc>
          <w:tcPr>
            <w:tcW w:w="1078" w:type="dxa"/>
            <w:vAlign w:val="bottom"/>
          </w:tcPr>
          <w:p w14:paraId="24A1494F" w14:textId="1DD97E5C"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5A861804" w14:textId="77777777" w:rsidR="00034573" w:rsidRPr="004F0992" w:rsidRDefault="00034573" w:rsidP="00034573">
            <w:pPr>
              <w:pStyle w:val="acctfourfigures"/>
              <w:spacing w:line="240" w:lineRule="auto"/>
              <w:jc w:val="center"/>
              <w:rPr>
                <w:sz w:val="20"/>
              </w:rPr>
            </w:pPr>
          </w:p>
        </w:tc>
        <w:tc>
          <w:tcPr>
            <w:tcW w:w="1082" w:type="dxa"/>
            <w:vAlign w:val="bottom"/>
          </w:tcPr>
          <w:p w14:paraId="655433C2" w14:textId="3BD159E7" w:rsidR="00034573" w:rsidRPr="004F0992" w:rsidRDefault="00034573" w:rsidP="00034573">
            <w:pPr>
              <w:pStyle w:val="acctfourfigures"/>
              <w:tabs>
                <w:tab w:val="clear" w:pos="765"/>
                <w:tab w:val="decimal" w:pos="915"/>
              </w:tabs>
              <w:spacing w:line="240" w:lineRule="auto"/>
              <w:ind w:right="12"/>
              <w:jc w:val="center"/>
              <w:rPr>
                <w:sz w:val="20"/>
                <w:lang w:bidi="th-TH"/>
              </w:rPr>
            </w:pPr>
            <w:r w:rsidRPr="004F0992">
              <w:rPr>
                <w:sz w:val="20"/>
                <w:lang w:bidi="th-TH"/>
              </w:rPr>
              <w:t>10,102,333</w:t>
            </w:r>
          </w:p>
        </w:tc>
        <w:tc>
          <w:tcPr>
            <w:tcW w:w="178" w:type="dxa"/>
            <w:vAlign w:val="bottom"/>
          </w:tcPr>
          <w:p w14:paraId="6A527F4D" w14:textId="77777777" w:rsidR="00034573" w:rsidRPr="004F0992" w:rsidRDefault="00034573" w:rsidP="00034573">
            <w:pPr>
              <w:pStyle w:val="acctfourfigures"/>
              <w:spacing w:line="240" w:lineRule="auto"/>
              <w:jc w:val="center"/>
              <w:rPr>
                <w:sz w:val="20"/>
              </w:rPr>
            </w:pPr>
          </w:p>
        </w:tc>
        <w:tc>
          <w:tcPr>
            <w:tcW w:w="1082" w:type="dxa"/>
            <w:vAlign w:val="bottom"/>
          </w:tcPr>
          <w:p w14:paraId="79EAA767" w14:textId="6972BB85"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3A2512FA" w14:textId="77777777" w:rsidR="00034573" w:rsidRPr="004F0992" w:rsidRDefault="00034573" w:rsidP="00034573">
            <w:pPr>
              <w:pStyle w:val="acctfourfigures"/>
              <w:spacing w:line="240" w:lineRule="auto"/>
              <w:jc w:val="center"/>
              <w:rPr>
                <w:sz w:val="20"/>
              </w:rPr>
            </w:pPr>
          </w:p>
        </w:tc>
        <w:tc>
          <w:tcPr>
            <w:tcW w:w="1172" w:type="dxa"/>
          </w:tcPr>
          <w:p w14:paraId="3B55E4B3" w14:textId="7190DDE4" w:rsidR="00034573" w:rsidRPr="004F0992" w:rsidRDefault="00034573" w:rsidP="00034573">
            <w:pPr>
              <w:pStyle w:val="acctfourfigures"/>
              <w:tabs>
                <w:tab w:val="clear" w:pos="765"/>
                <w:tab w:val="decimal" w:pos="912"/>
              </w:tabs>
              <w:spacing w:line="240" w:lineRule="auto"/>
              <w:jc w:val="center"/>
              <w:rPr>
                <w:sz w:val="20"/>
              </w:rPr>
            </w:pPr>
            <w:r w:rsidRPr="004F0992">
              <w:rPr>
                <w:sz w:val="20"/>
              </w:rPr>
              <w:t>10,102,333</w:t>
            </w:r>
          </w:p>
        </w:tc>
      </w:tr>
      <w:tr w:rsidR="00034573" w:rsidRPr="004F0992" w14:paraId="63E57998" w14:textId="77777777" w:rsidTr="005F4830">
        <w:trPr>
          <w:cantSplit/>
          <w:trHeight w:val="60"/>
        </w:trPr>
        <w:tc>
          <w:tcPr>
            <w:tcW w:w="4410" w:type="dxa"/>
          </w:tcPr>
          <w:p w14:paraId="469FB827" w14:textId="58031DAB" w:rsidR="00034573" w:rsidRPr="004F0992" w:rsidRDefault="00034573" w:rsidP="00034573">
            <w:pPr>
              <w:tabs>
                <w:tab w:val="left" w:pos="100"/>
              </w:tabs>
              <w:spacing w:line="240" w:lineRule="auto"/>
              <w:ind w:left="100" w:hanging="100"/>
              <w:rPr>
                <w:sz w:val="20"/>
              </w:rPr>
            </w:pPr>
            <w:r w:rsidRPr="004F0992">
              <w:rPr>
                <w:sz w:val="20"/>
              </w:rPr>
              <w:t>Debentures</w:t>
            </w:r>
          </w:p>
        </w:tc>
        <w:tc>
          <w:tcPr>
            <w:tcW w:w="720" w:type="dxa"/>
          </w:tcPr>
          <w:p w14:paraId="78688A27" w14:textId="77777777" w:rsidR="00034573" w:rsidRPr="004F0992" w:rsidRDefault="00034573" w:rsidP="00034573">
            <w:pPr>
              <w:pStyle w:val="acctfourfigures"/>
              <w:spacing w:line="240" w:lineRule="auto"/>
              <w:rPr>
                <w:sz w:val="20"/>
              </w:rPr>
            </w:pPr>
          </w:p>
        </w:tc>
        <w:tc>
          <w:tcPr>
            <w:tcW w:w="1170" w:type="dxa"/>
            <w:vAlign w:val="bottom"/>
          </w:tcPr>
          <w:p w14:paraId="5D890023" w14:textId="3A948C48" w:rsidR="00034573" w:rsidRPr="004F0992" w:rsidRDefault="00034573" w:rsidP="00034573">
            <w:pPr>
              <w:pStyle w:val="acctfourfigures"/>
              <w:tabs>
                <w:tab w:val="clear" w:pos="765"/>
                <w:tab w:val="decimal" w:pos="907"/>
              </w:tabs>
              <w:spacing w:line="240" w:lineRule="auto"/>
              <w:jc w:val="center"/>
              <w:rPr>
                <w:sz w:val="20"/>
              </w:rPr>
            </w:pPr>
            <w:r w:rsidRPr="00AE277C">
              <w:rPr>
                <w:sz w:val="20"/>
                <w:cs/>
                <w:lang w:bidi="th-TH"/>
              </w:rPr>
              <w:t>-</w:t>
            </w:r>
          </w:p>
        </w:tc>
        <w:tc>
          <w:tcPr>
            <w:tcW w:w="178" w:type="dxa"/>
          </w:tcPr>
          <w:p w14:paraId="6BD73639" w14:textId="77777777" w:rsidR="00034573" w:rsidRPr="004F0992" w:rsidRDefault="00034573" w:rsidP="00034573">
            <w:pPr>
              <w:pStyle w:val="acctfourfigures"/>
              <w:spacing w:line="240" w:lineRule="auto"/>
              <w:jc w:val="center"/>
              <w:rPr>
                <w:sz w:val="20"/>
              </w:rPr>
            </w:pPr>
          </w:p>
        </w:tc>
        <w:tc>
          <w:tcPr>
            <w:tcW w:w="1082" w:type="dxa"/>
            <w:vAlign w:val="bottom"/>
          </w:tcPr>
          <w:p w14:paraId="6CD7D7A3" w14:textId="6B41B536" w:rsidR="00034573" w:rsidRPr="004F0992" w:rsidRDefault="00034573" w:rsidP="00034573">
            <w:pPr>
              <w:pStyle w:val="acctfourfigures"/>
              <w:tabs>
                <w:tab w:val="clear" w:pos="765"/>
                <w:tab w:val="decimal" w:pos="821"/>
              </w:tabs>
              <w:spacing w:line="240" w:lineRule="auto"/>
              <w:ind w:right="12"/>
              <w:jc w:val="center"/>
              <w:rPr>
                <w:sz w:val="20"/>
              </w:rPr>
            </w:pPr>
            <w:r w:rsidRPr="004F0992">
              <w:rPr>
                <w:sz w:val="20"/>
              </w:rPr>
              <w:t>38,452,841</w:t>
            </w:r>
          </w:p>
        </w:tc>
        <w:tc>
          <w:tcPr>
            <w:tcW w:w="179" w:type="dxa"/>
            <w:vAlign w:val="bottom"/>
          </w:tcPr>
          <w:p w14:paraId="2F786DBE" w14:textId="77777777" w:rsidR="00034573" w:rsidRPr="004F0992" w:rsidRDefault="00034573" w:rsidP="00034573">
            <w:pPr>
              <w:pStyle w:val="acctfourfigures"/>
              <w:spacing w:line="240" w:lineRule="auto"/>
              <w:jc w:val="center"/>
              <w:rPr>
                <w:sz w:val="20"/>
              </w:rPr>
            </w:pPr>
          </w:p>
        </w:tc>
        <w:tc>
          <w:tcPr>
            <w:tcW w:w="1081" w:type="dxa"/>
            <w:vAlign w:val="bottom"/>
          </w:tcPr>
          <w:p w14:paraId="3A16F0A9" w14:textId="0E8A751F" w:rsidR="00034573" w:rsidRPr="004F0992" w:rsidRDefault="00034573" w:rsidP="00034573">
            <w:pPr>
              <w:pStyle w:val="acctfourfigures"/>
              <w:tabs>
                <w:tab w:val="clear" w:pos="765"/>
                <w:tab w:val="decimal" w:pos="918"/>
              </w:tabs>
              <w:spacing w:line="240" w:lineRule="auto"/>
              <w:ind w:right="12"/>
              <w:jc w:val="center"/>
              <w:rPr>
                <w:sz w:val="20"/>
                <w:lang w:bidi="th-TH"/>
              </w:rPr>
            </w:pPr>
            <w:r w:rsidRPr="004F0992">
              <w:rPr>
                <w:sz w:val="20"/>
                <w:lang w:bidi="th-TH"/>
              </w:rPr>
              <w:t>38,452,841</w:t>
            </w:r>
          </w:p>
        </w:tc>
        <w:tc>
          <w:tcPr>
            <w:tcW w:w="182" w:type="dxa"/>
            <w:vAlign w:val="bottom"/>
          </w:tcPr>
          <w:p w14:paraId="1D1B46AF" w14:textId="77777777" w:rsidR="00034573" w:rsidRPr="004F0992" w:rsidRDefault="00034573" w:rsidP="00034573">
            <w:pPr>
              <w:pStyle w:val="acctfourfigures"/>
              <w:spacing w:line="240" w:lineRule="auto"/>
              <w:jc w:val="center"/>
              <w:rPr>
                <w:sz w:val="20"/>
              </w:rPr>
            </w:pPr>
          </w:p>
        </w:tc>
        <w:tc>
          <w:tcPr>
            <w:tcW w:w="1078" w:type="dxa"/>
            <w:vAlign w:val="bottom"/>
          </w:tcPr>
          <w:p w14:paraId="3A735F65" w14:textId="6A43570C" w:rsidR="00034573" w:rsidRPr="004F0992" w:rsidRDefault="00034573" w:rsidP="00034573">
            <w:pPr>
              <w:pStyle w:val="acctfourfigures"/>
              <w:spacing w:line="240" w:lineRule="auto"/>
              <w:jc w:val="center"/>
              <w:rPr>
                <w:sz w:val="20"/>
              </w:rPr>
            </w:pPr>
            <w:r w:rsidRPr="00AE277C">
              <w:rPr>
                <w:sz w:val="20"/>
                <w:cs/>
                <w:lang w:bidi="th-TH"/>
              </w:rPr>
              <w:t>-</w:t>
            </w:r>
          </w:p>
        </w:tc>
        <w:tc>
          <w:tcPr>
            <w:tcW w:w="178" w:type="dxa"/>
            <w:vAlign w:val="bottom"/>
          </w:tcPr>
          <w:p w14:paraId="771F8BE4" w14:textId="77777777" w:rsidR="00034573" w:rsidRPr="004F0992" w:rsidRDefault="00034573" w:rsidP="00034573">
            <w:pPr>
              <w:pStyle w:val="acctfourfigures"/>
              <w:spacing w:line="240" w:lineRule="auto"/>
              <w:jc w:val="center"/>
              <w:rPr>
                <w:sz w:val="20"/>
              </w:rPr>
            </w:pPr>
          </w:p>
        </w:tc>
        <w:tc>
          <w:tcPr>
            <w:tcW w:w="1082" w:type="dxa"/>
            <w:vAlign w:val="bottom"/>
          </w:tcPr>
          <w:p w14:paraId="1046A0BE" w14:textId="55FB8C8F" w:rsidR="00034573" w:rsidRPr="004F0992" w:rsidRDefault="00034573" w:rsidP="00034573">
            <w:pPr>
              <w:pStyle w:val="acctfourfigures"/>
              <w:tabs>
                <w:tab w:val="clear" w:pos="765"/>
                <w:tab w:val="decimal" w:pos="915"/>
              </w:tabs>
              <w:spacing w:line="240" w:lineRule="auto"/>
              <w:ind w:right="12"/>
              <w:jc w:val="center"/>
              <w:rPr>
                <w:sz w:val="20"/>
                <w:lang w:bidi="th-TH"/>
              </w:rPr>
            </w:pPr>
            <w:r w:rsidRPr="004F0992">
              <w:rPr>
                <w:sz w:val="20"/>
                <w:lang w:bidi="th-TH"/>
              </w:rPr>
              <w:t>33,881,710</w:t>
            </w:r>
          </w:p>
        </w:tc>
        <w:tc>
          <w:tcPr>
            <w:tcW w:w="178" w:type="dxa"/>
            <w:vAlign w:val="bottom"/>
          </w:tcPr>
          <w:p w14:paraId="009156B2" w14:textId="77777777" w:rsidR="00034573" w:rsidRPr="004F0992" w:rsidRDefault="00034573" w:rsidP="00034573">
            <w:pPr>
              <w:pStyle w:val="acctfourfigures"/>
              <w:spacing w:line="240" w:lineRule="auto"/>
              <w:jc w:val="center"/>
              <w:rPr>
                <w:sz w:val="20"/>
              </w:rPr>
            </w:pPr>
          </w:p>
        </w:tc>
        <w:tc>
          <w:tcPr>
            <w:tcW w:w="1082" w:type="dxa"/>
            <w:vAlign w:val="bottom"/>
          </w:tcPr>
          <w:p w14:paraId="62B78A95" w14:textId="30BF72AB" w:rsidR="00034573" w:rsidRPr="004F0992" w:rsidRDefault="00034573" w:rsidP="00034573">
            <w:pPr>
              <w:pStyle w:val="acctfourfigures"/>
              <w:tabs>
                <w:tab w:val="clear" w:pos="765"/>
                <w:tab w:val="decimal" w:pos="915"/>
              </w:tabs>
              <w:spacing w:line="240" w:lineRule="auto"/>
              <w:ind w:right="12"/>
              <w:jc w:val="center"/>
              <w:rPr>
                <w:sz w:val="20"/>
                <w:lang w:bidi="th-TH"/>
              </w:rPr>
            </w:pPr>
            <w:r w:rsidRPr="00AE277C">
              <w:rPr>
                <w:sz w:val="20"/>
                <w:cs/>
                <w:lang w:bidi="th-TH"/>
              </w:rPr>
              <w:t>-</w:t>
            </w:r>
          </w:p>
        </w:tc>
        <w:tc>
          <w:tcPr>
            <w:tcW w:w="178" w:type="dxa"/>
          </w:tcPr>
          <w:p w14:paraId="364C5E82" w14:textId="77777777" w:rsidR="00034573" w:rsidRPr="004F0992" w:rsidRDefault="00034573" w:rsidP="00034573">
            <w:pPr>
              <w:pStyle w:val="acctfourfigures"/>
              <w:spacing w:line="240" w:lineRule="auto"/>
              <w:jc w:val="center"/>
              <w:rPr>
                <w:sz w:val="20"/>
              </w:rPr>
            </w:pPr>
          </w:p>
        </w:tc>
        <w:tc>
          <w:tcPr>
            <w:tcW w:w="1172" w:type="dxa"/>
          </w:tcPr>
          <w:p w14:paraId="2AD26124" w14:textId="6EA90CDB" w:rsidR="00034573" w:rsidRPr="004F0992" w:rsidRDefault="00034573" w:rsidP="00034573">
            <w:pPr>
              <w:pStyle w:val="acctfourfigures"/>
              <w:tabs>
                <w:tab w:val="clear" w:pos="765"/>
                <w:tab w:val="decimal" w:pos="912"/>
              </w:tabs>
              <w:spacing w:line="240" w:lineRule="auto"/>
              <w:jc w:val="center"/>
              <w:rPr>
                <w:sz w:val="20"/>
              </w:rPr>
            </w:pPr>
            <w:r w:rsidRPr="004F0992">
              <w:rPr>
                <w:sz w:val="20"/>
              </w:rPr>
              <w:t>33,881,710</w:t>
            </w:r>
          </w:p>
        </w:tc>
      </w:tr>
    </w:tbl>
    <w:p w14:paraId="411BF1ED" w14:textId="20B5E1C5" w:rsidR="007C70B4" w:rsidRPr="00AE277C" w:rsidRDefault="007C70B4" w:rsidP="00D31F9C">
      <w:pPr>
        <w:pStyle w:val="block"/>
        <w:spacing w:after="0" w:line="240" w:lineRule="auto"/>
        <w:ind w:left="0" w:right="-7"/>
        <w:jc w:val="both"/>
        <w:rPr>
          <w:rFonts w:cs="Angsana New"/>
          <w:sz w:val="20"/>
          <w:cs/>
          <w:lang w:bidi="th-TH"/>
        </w:rPr>
        <w:sectPr w:rsidR="007C70B4" w:rsidRPr="00AE277C" w:rsidSect="007C70B4">
          <w:headerReference w:type="default" r:id="rId21"/>
          <w:pgSz w:w="16840" w:h="11907" w:orient="landscape" w:code="9"/>
          <w:pgMar w:top="1152" w:right="691" w:bottom="1152" w:left="576" w:header="720" w:footer="720" w:gutter="0"/>
          <w:cols w:space="720"/>
          <w:docGrid w:linePitch="360"/>
        </w:sectPr>
      </w:pPr>
    </w:p>
    <w:p w14:paraId="2D64CECD" w14:textId="77777777" w:rsidR="00123E8E" w:rsidRPr="004F0992" w:rsidRDefault="00123E8E" w:rsidP="00123E8E">
      <w:pPr>
        <w:spacing w:line="240" w:lineRule="atLeast"/>
        <w:ind w:left="547"/>
        <w:jc w:val="both"/>
        <w:rPr>
          <w:sz w:val="20"/>
        </w:rPr>
      </w:pPr>
      <w:r w:rsidRPr="004F0992">
        <w:rPr>
          <w:sz w:val="20"/>
        </w:rPr>
        <w:lastRenderedPageBreak/>
        <w:t>Financial assets and liabilities which have short</w:t>
      </w:r>
      <w:r w:rsidRPr="00AE277C">
        <w:rPr>
          <w:sz w:val="20"/>
          <w:rtl/>
          <w:cs/>
          <w:lang w:bidi="th-TH"/>
        </w:rPr>
        <w:t>-</w:t>
      </w:r>
      <w:r w:rsidRPr="004F0992">
        <w:rPr>
          <w:sz w:val="20"/>
        </w:rPr>
        <w:t>term maturity, including cash and cash equivalents, other receivables, short</w:t>
      </w:r>
      <w:r w:rsidRPr="00AE277C">
        <w:rPr>
          <w:sz w:val="20"/>
          <w:rtl/>
          <w:cs/>
          <w:lang w:bidi="th-TH"/>
        </w:rPr>
        <w:t>-</w:t>
      </w:r>
      <w:r w:rsidRPr="004F0992">
        <w:rPr>
          <w:sz w:val="20"/>
        </w:rPr>
        <w:t xml:space="preserve">term </w:t>
      </w:r>
      <w:proofErr w:type="gramStart"/>
      <w:r w:rsidRPr="004F0992">
        <w:rPr>
          <w:sz w:val="20"/>
        </w:rPr>
        <w:t>loans</w:t>
      </w:r>
      <w:proofErr w:type="gramEnd"/>
      <w:r w:rsidRPr="004F0992">
        <w:rPr>
          <w:sz w:val="20"/>
        </w:rPr>
        <w:t xml:space="preserve"> and short</w:t>
      </w:r>
      <w:r w:rsidRPr="00AE277C">
        <w:rPr>
          <w:sz w:val="20"/>
          <w:rtl/>
          <w:cs/>
          <w:lang w:bidi="th-TH"/>
        </w:rPr>
        <w:t>-</w:t>
      </w:r>
      <w:r w:rsidRPr="004F0992">
        <w:rPr>
          <w:sz w:val="20"/>
        </w:rPr>
        <w:t>term borrowings from financial institutions, their carrying amounts in the statement of financial position approximate their fair value</w:t>
      </w:r>
      <w:r w:rsidRPr="00AE277C">
        <w:rPr>
          <w:sz w:val="20"/>
          <w:rtl/>
          <w:cs/>
          <w:lang w:bidi="th-TH"/>
        </w:rPr>
        <w:t>.</w:t>
      </w:r>
    </w:p>
    <w:p w14:paraId="0F5E4A58" w14:textId="77777777" w:rsidR="00123E8E" w:rsidRPr="00A505FA" w:rsidRDefault="00123E8E" w:rsidP="00123E8E">
      <w:pPr>
        <w:spacing w:line="240" w:lineRule="atLeast"/>
        <w:ind w:left="547"/>
        <w:jc w:val="both"/>
        <w:rPr>
          <w:sz w:val="18"/>
          <w:szCs w:val="18"/>
        </w:rPr>
      </w:pPr>
    </w:p>
    <w:p w14:paraId="2F56CA77" w14:textId="77777777" w:rsidR="00123E8E" w:rsidRPr="004F0992" w:rsidRDefault="00123E8E" w:rsidP="00123E8E">
      <w:pPr>
        <w:spacing w:line="240" w:lineRule="atLeast"/>
        <w:ind w:left="547"/>
        <w:jc w:val="both"/>
        <w:rPr>
          <w:sz w:val="20"/>
          <w:rtl/>
        </w:rPr>
      </w:pPr>
      <w:r w:rsidRPr="004F0992">
        <w:rPr>
          <w:sz w:val="20"/>
        </w:rPr>
        <w:t>Fair value of loan receivables is estimated by discounting expected future cash flow by the current market interest rates of the loans with similar terms and conditions</w:t>
      </w:r>
      <w:r w:rsidRPr="00AE277C">
        <w:rPr>
          <w:sz w:val="20"/>
          <w:rtl/>
          <w:cs/>
          <w:lang w:bidi="th-TH"/>
        </w:rPr>
        <w:t>.</w:t>
      </w:r>
    </w:p>
    <w:p w14:paraId="2FA20F6C" w14:textId="77777777" w:rsidR="00123E8E" w:rsidRPr="00A505FA" w:rsidRDefault="00123E8E" w:rsidP="00123E8E">
      <w:pPr>
        <w:spacing w:line="240" w:lineRule="atLeast"/>
        <w:ind w:left="547"/>
        <w:jc w:val="both"/>
        <w:rPr>
          <w:sz w:val="18"/>
          <w:szCs w:val="18"/>
          <w:rtl/>
        </w:rPr>
      </w:pPr>
    </w:p>
    <w:p w14:paraId="7736740E" w14:textId="77777777" w:rsidR="00123E8E" w:rsidRPr="004F0992" w:rsidRDefault="00123E8E" w:rsidP="00123E8E">
      <w:pPr>
        <w:autoSpaceDE w:val="0"/>
        <w:autoSpaceDN w:val="0"/>
        <w:adjustRightInd w:val="0"/>
        <w:spacing w:line="240" w:lineRule="auto"/>
        <w:ind w:left="540"/>
        <w:jc w:val="both"/>
        <w:rPr>
          <w:b/>
          <w:bCs/>
          <w:sz w:val="20"/>
        </w:rPr>
      </w:pPr>
      <w:r w:rsidRPr="004F0992">
        <w:rPr>
          <w:sz w:val="20"/>
          <w:szCs w:val="25"/>
        </w:rPr>
        <w:t>The fair value of derivative liabilities has been determined using a discounted future cash flow model, applying current market yield rates</w:t>
      </w:r>
      <w:r w:rsidRPr="00AE277C">
        <w:rPr>
          <w:sz w:val="20"/>
          <w:rtl/>
          <w:cs/>
          <w:lang w:bidi="th-TH"/>
        </w:rPr>
        <w:t>.</w:t>
      </w:r>
    </w:p>
    <w:p w14:paraId="7F0F2469" w14:textId="77777777" w:rsidR="00123E8E" w:rsidRPr="00A505FA" w:rsidRDefault="00123E8E" w:rsidP="00123E8E">
      <w:pPr>
        <w:spacing w:line="240" w:lineRule="atLeast"/>
        <w:ind w:left="547"/>
        <w:jc w:val="both"/>
        <w:rPr>
          <w:sz w:val="18"/>
          <w:szCs w:val="18"/>
        </w:rPr>
      </w:pPr>
    </w:p>
    <w:p w14:paraId="02F4BC92" w14:textId="77777777" w:rsidR="00123E8E" w:rsidRPr="004F0992" w:rsidRDefault="00123E8E" w:rsidP="00123E8E">
      <w:pPr>
        <w:spacing w:line="240" w:lineRule="atLeast"/>
        <w:ind w:left="547"/>
        <w:jc w:val="both"/>
        <w:rPr>
          <w:sz w:val="20"/>
        </w:rPr>
      </w:pPr>
      <w:r w:rsidRPr="004F0992">
        <w:rPr>
          <w:sz w:val="20"/>
        </w:rPr>
        <w:t>Long</w:t>
      </w:r>
      <w:r w:rsidRPr="00AE277C">
        <w:rPr>
          <w:sz w:val="20"/>
          <w:rtl/>
          <w:cs/>
          <w:lang w:bidi="th-TH"/>
        </w:rPr>
        <w:t>-</w:t>
      </w:r>
      <w:r w:rsidRPr="004F0992">
        <w:rPr>
          <w:sz w:val="20"/>
        </w:rPr>
        <w:t>term borrowings from financial institutions</w:t>
      </w:r>
      <w:r w:rsidRPr="00AE277C">
        <w:rPr>
          <w:sz w:val="20"/>
          <w:rtl/>
          <w:cs/>
          <w:lang w:bidi="th-TH"/>
        </w:rPr>
        <w:t xml:space="preserve"> </w:t>
      </w:r>
      <w:r w:rsidRPr="004F0992">
        <w:rPr>
          <w:sz w:val="20"/>
        </w:rPr>
        <w:t>bearing interest at floating rates,</w:t>
      </w:r>
      <w:r w:rsidRPr="00AE277C">
        <w:rPr>
          <w:sz w:val="20"/>
          <w:rtl/>
          <w:cs/>
          <w:lang w:bidi="th-TH"/>
        </w:rPr>
        <w:t xml:space="preserve"> </w:t>
      </w:r>
      <w:r w:rsidRPr="004F0992">
        <w:rPr>
          <w:sz w:val="20"/>
        </w:rPr>
        <w:t>their carrying amounts approximate their fair value</w:t>
      </w:r>
      <w:r w:rsidRPr="00AE277C">
        <w:rPr>
          <w:sz w:val="20"/>
          <w:rtl/>
          <w:cs/>
          <w:lang w:bidi="th-TH"/>
        </w:rPr>
        <w:t>.</w:t>
      </w:r>
    </w:p>
    <w:p w14:paraId="01F2DA3A" w14:textId="77777777" w:rsidR="00123E8E" w:rsidRPr="00A505FA" w:rsidRDefault="00123E8E" w:rsidP="00123E8E">
      <w:pPr>
        <w:spacing w:line="240" w:lineRule="atLeast"/>
        <w:jc w:val="both"/>
        <w:rPr>
          <w:sz w:val="18"/>
          <w:szCs w:val="18"/>
        </w:rPr>
      </w:pPr>
    </w:p>
    <w:p w14:paraId="6D95FCF0" w14:textId="50A4CBCA" w:rsidR="00C332C2" w:rsidRPr="00AE277C" w:rsidRDefault="00123E8E" w:rsidP="00123E8E">
      <w:pPr>
        <w:spacing w:line="240" w:lineRule="atLeast"/>
        <w:ind w:left="547"/>
        <w:jc w:val="both"/>
        <w:rPr>
          <w:sz w:val="20"/>
          <w:lang w:bidi="th-TH"/>
        </w:rPr>
      </w:pPr>
      <w:r w:rsidRPr="00AE277C">
        <w:rPr>
          <w:sz w:val="20"/>
          <w:lang w:bidi="th-TH"/>
        </w:rPr>
        <w:t>Fixed rate</w:t>
      </w:r>
      <w:r w:rsidRPr="00AE277C">
        <w:rPr>
          <w:sz w:val="20"/>
          <w:rtl/>
          <w:cs/>
          <w:lang w:bidi="th-TH"/>
        </w:rPr>
        <w:t xml:space="preserve"> </w:t>
      </w:r>
      <w:r w:rsidRPr="00AE277C">
        <w:rPr>
          <w:sz w:val="20"/>
          <w:lang w:bidi="th-TH"/>
        </w:rPr>
        <w:t>l</w:t>
      </w:r>
      <w:r w:rsidRPr="004F0992">
        <w:rPr>
          <w:sz w:val="20"/>
        </w:rPr>
        <w:t>ong</w:t>
      </w:r>
      <w:r w:rsidRPr="00AE277C">
        <w:rPr>
          <w:sz w:val="20"/>
          <w:rtl/>
          <w:cs/>
          <w:lang w:bidi="th-TH"/>
        </w:rPr>
        <w:t>-</w:t>
      </w:r>
      <w:r w:rsidRPr="004F0992">
        <w:rPr>
          <w:sz w:val="20"/>
        </w:rPr>
        <w:t>term borrowings from financial institutions, their fair value is estimated by discounting expected future cash flow by the current market interest rate of the instrument</w:t>
      </w:r>
      <w:r w:rsidRPr="00AE277C">
        <w:rPr>
          <w:sz w:val="20"/>
          <w:rtl/>
          <w:cs/>
          <w:lang w:bidi="th-TH"/>
        </w:rPr>
        <w:t xml:space="preserve"> </w:t>
      </w:r>
      <w:r w:rsidRPr="004F0992">
        <w:rPr>
          <w:sz w:val="20"/>
        </w:rPr>
        <w:t>with similar terms and conditions</w:t>
      </w:r>
      <w:r w:rsidRPr="00AE277C">
        <w:rPr>
          <w:sz w:val="20"/>
          <w:rtl/>
          <w:cs/>
          <w:lang w:bidi="th-TH"/>
        </w:rPr>
        <w:t>.</w:t>
      </w:r>
    </w:p>
    <w:p w14:paraId="6E16BE06" w14:textId="7984E70F" w:rsidR="00CC49E4" w:rsidRPr="00A505FA" w:rsidRDefault="00CC49E4" w:rsidP="00123E8E">
      <w:pPr>
        <w:spacing w:line="240" w:lineRule="atLeast"/>
        <w:ind w:left="547"/>
        <w:jc w:val="both"/>
        <w:rPr>
          <w:sz w:val="18"/>
          <w:szCs w:val="18"/>
          <w:lang w:bidi="th-TH"/>
        </w:rPr>
      </w:pPr>
    </w:p>
    <w:p w14:paraId="7AA12674" w14:textId="6C09BE05" w:rsidR="00CC49E4" w:rsidRPr="00AE277C" w:rsidRDefault="007F589C" w:rsidP="00123E8E">
      <w:pPr>
        <w:spacing w:line="240" w:lineRule="atLeast"/>
        <w:ind w:left="547"/>
        <w:jc w:val="both"/>
        <w:rPr>
          <w:sz w:val="20"/>
          <w:rtl/>
          <w:cs/>
          <w:lang w:val="en-US"/>
        </w:rPr>
      </w:pPr>
      <w:r w:rsidRPr="00AE277C">
        <w:rPr>
          <w:sz w:val="20"/>
          <w:lang w:val="en-US"/>
        </w:rPr>
        <w:t xml:space="preserve">Fair values of debentures are referenced by the price of debentures at the Thai Bond Market Association </w:t>
      </w:r>
      <w:r w:rsidRPr="00AE277C">
        <w:rPr>
          <w:sz w:val="20"/>
          <w:cs/>
          <w:lang w:val="en-US" w:bidi="th-TH"/>
        </w:rPr>
        <w:t>(“</w:t>
      </w:r>
      <w:proofErr w:type="spellStart"/>
      <w:r w:rsidRPr="00AE277C">
        <w:rPr>
          <w:sz w:val="20"/>
          <w:lang w:val="en-US"/>
        </w:rPr>
        <w:t>ThaiBMA</w:t>
      </w:r>
      <w:proofErr w:type="spellEnd"/>
      <w:r w:rsidRPr="00AE277C">
        <w:rPr>
          <w:sz w:val="20"/>
          <w:cs/>
          <w:lang w:val="en-US" w:bidi="th-TH"/>
        </w:rPr>
        <w:t>”).</w:t>
      </w:r>
    </w:p>
    <w:p w14:paraId="6F04FCD8" w14:textId="77777777" w:rsidR="00123E8E" w:rsidRPr="00A505FA" w:rsidRDefault="00123E8E" w:rsidP="00D31F9C">
      <w:pPr>
        <w:pStyle w:val="block"/>
        <w:spacing w:after="0" w:line="240" w:lineRule="auto"/>
        <w:ind w:left="0" w:right="-7"/>
        <w:jc w:val="both"/>
        <w:rPr>
          <w:b/>
          <w:sz w:val="18"/>
          <w:szCs w:val="18"/>
          <w:lang w:bidi="th-TH"/>
        </w:rPr>
      </w:pPr>
    </w:p>
    <w:p w14:paraId="03683368" w14:textId="4E6CF02E" w:rsidR="00A06FA1" w:rsidRPr="004F0992" w:rsidRDefault="00C66D7D" w:rsidP="00E457B3">
      <w:pPr>
        <w:pStyle w:val="Heading1"/>
        <w:tabs>
          <w:tab w:val="clear" w:pos="450"/>
        </w:tabs>
      </w:pPr>
      <w:r w:rsidRPr="004F0992">
        <w:t>1</w:t>
      </w:r>
      <w:r w:rsidR="00954888" w:rsidRPr="004F0992">
        <w:t>3</w:t>
      </w:r>
      <w:r w:rsidR="00992CA5" w:rsidRPr="00AE277C">
        <w:tab/>
      </w:r>
      <w:r w:rsidR="00F16F47" w:rsidRPr="004F0992">
        <w:t>Commi</w:t>
      </w:r>
      <w:r w:rsidR="00B44891" w:rsidRPr="004F0992">
        <w:t>tments with non</w:t>
      </w:r>
      <w:r w:rsidR="00B44891" w:rsidRPr="00AE277C">
        <w:rPr>
          <w:bCs/>
          <w:cs/>
        </w:rPr>
        <w:t>-</w:t>
      </w:r>
      <w:r w:rsidR="00B44891" w:rsidRPr="004F0992">
        <w:t>related parties</w:t>
      </w:r>
      <w:r w:rsidR="006D1773" w:rsidRPr="00AE277C">
        <w:rPr>
          <w:bCs/>
          <w:cs/>
        </w:rPr>
        <w:t xml:space="preserve"> </w:t>
      </w:r>
    </w:p>
    <w:p w14:paraId="32AA407C" w14:textId="77777777" w:rsidR="007D381C" w:rsidRPr="00A505FA" w:rsidRDefault="007D381C" w:rsidP="001C49A7">
      <w:pPr>
        <w:spacing w:line="240" w:lineRule="atLeast"/>
        <w:ind w:left="540"/>
        <w:rPr>
          <w:sz w:val="20"/>
        </w:rPr>
      </w:pPr>
    </w:p>
    <w:tbl>
      <w:tblPr>
        <w:tblW w:w="9090" w:type="dxa"/>
        <w:tblInd w:w="450" w:type="dxa"/>
        <w:tblLayout w:type="fixed"/>
        <w:tblCellMar>
          <w:left w:w="79" w:type="dxa"/>
          <w:right w:w="79" w:type="dxa"/>
        </w:tblCellMar>
        <w:tblLook w:val="0000" w:firstRow="0" w:lastRow="0" w:firstColumn="0" w:lastColumn="0" w:noHBand="0" w:noVBand="0"/>
      </w:tblPr>
      <w:tblGrid>
        <w:gridCol w:w="6480"/>
        <w:gridCol w:w="1170"/>
        <w:gridCol w:w="180"/>
        <w:gridCol w:w="1260"/>
      </w:tblGrid>
      <w:tr w:rsidR="00434AFF" w:rsidRPr="004F0992" w14:paraId="5FF08C2D" w14:textId="77777777" w:rsidTr="00434AFF">
        <w:trPr>
          <w:cantSplit/>
          <w:tblHeader/>
        </w:trPr>
        <w:tc>
          <w:tcPr>
            <w:tcW w:w="6480" w:type="dxa"/>
          </w:tcPr>
          <w:p w14:paraId="2A753B80"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p w14:paraId="6E7858D7" w14:textId="77777777" w:rsidR="00434AFF" w:rsidRPr="004F0992" w:rsidRDefault="00434AFF" w:rsidP="001C49A7">
            <w:pPr>
              <w:pStyle w:val="acctfourfigures"/>
              <w:tabs>
                <w:tab w:val="clear" w:pos="765"/>
                <w:tab w:val="decimal" w:pos="0"/>
              </w:tabs>
              <w:spacing w:line="240" w:lineRule="atLeast"/>
              <w:rPr>
                <w:b/>
                <w:bCs/>
                <w:i/>
                <w:iCs/>
                <w:sz w:val="20"/>
                <w:lang w:val="en-US" w:bidi="th-TH"/>
              </w:rPr>
            </w:pPr>
          </w:p>
        </w:tc>
        <w:tc>
          <w:tcPr>
            <w:tcW w:w="2610" w:type="dxa"/>
            <w:gridSpan w:val="3"/>
          </w:tcPr>
          <w:p w14:paraId="6D7C21C1" w14:textId="541B719A" w:rsidR="00434AFF" w:rsidRPr="004F0992" w:rsidRDefault="00434AFF" w:rsidP="00123E8E">
            <w:pPr>
              <w:pStyle w:val="acctmergecolhdg"/>
              <w:spacing w:line="240" w:lineRule="atLeast"/>
              <w:ind w:left="-74" w:right="-73"/>
              <w:rPr>
                <w:sz w:val="20"/>
              </w:rPr>
            </w:pPr>
            <w:r w:rsidRPr="004F0992">
              <w:rPr>
                <w:sz w:val="20"/>
              </w:rPr>
              <w:t xml:space="preserve">Consolidated </w:t>
            </w:r>
            <w:r w:rsidRPr="004F0992">
              <w:rPr>
                <w:bCs/>
                <w:sz w:val="20"/>
              </w:rPr>
              <w:t xml:space="preserve">and </w:t>
            </w:r>
            <w:r w:rsidR="00123E8E" w:rsidRPr="004F0992">
              <w:rPr>
                <w:bCs/>
                <w:sz w:val="20"/>
              </w:rPr>
              <w:br/>
            </w:r>
            <w:r w:rsidRPr="004F0992">
              <w:rPr>
                <w:bCs/>
                <w:sz w:val="20"/>
              </w:rPr>
              <w:t>Separate financial statements</w:t>
            </w:r>
          </w:p>
        </w:tc>
      </w:tr>
      <w:tr w:rsidR="00434AFF" w:rsidRPr="004F0992" w14:paraId="0C78A14D" w14:textId="77777777" w:rsidTr="00434AFF">
        <w:trPr>
          <w:cantSplit/>
          <w:tblHeader/>
        </w:trPr>
        <w:tc>
          <w:tcPr>
            <w:tcW w:w="6480" w:type="dxa"/>
          </w:tcPr>
          <w:p w14:paraId="3BF02519" w14:textId="083D6241" w:rsidR="00434AFF" w:rsidRPr="004F0992" w:rsidRDefault="00434AFF" w:rsidP="001C49A7">
            <w:pPr>
              <w:spacing w:line="240" w:lineRule="atLeast"/>
              <w:ind w:left="180" w:hanging="180"/>
              <w:rPr>
                <w:b/>
                <w:bCs/>
                <w:i/>
                <w:iCs/>
                <w:sz w:val="20"/>
                <w:lang w:val="en-US" w:bidi="th-TH"/>
              </w:rPr>
            </w:pPr>
          </w:p>
        </w:tc>
        <w:tc>
          <w:tcPr>
            <w:tcW w:w="1170" w:type="dxa"/>
          </w:tcPr>
          <w:p w14:paraId="5AC58F43" w14:textId="77777777" w:rsidR="00BC323A" w:rsidRPr="004F0992" w:rsidRDefault="00BC323A" w:rsidP="001C49A7">
            <w:pPr>
              <w:pStyle w:val="acctmergecolhdg"/>
              <w:spacing w:line="240" w:lineRule="atLeast"/>
              <w:ind w:left="-80" w:right="-80"/>
              <w:rPr>
                <w:b w:val="0"/>
                <w:bCs/>
                <w:sz w:val="20"/>
              </w:rPr>
            </w:pPr>
            <w:r w:rsidRPr="004F0992">
              <w:rPr>
                <w:b w:val="0"/>
                <w:bCs/>
                <w:sz w:val="20"/>
              </w:rPr>
              <w:t>30 June</w:t>
            </w:r>
          </w:p>
          <w:p w14:paraId="06CBFFCF" w14:textId="17F2DAEE" w:rsidR="00434AFF" w:rsidRPr="004F0992" w:rsidRDefault="00434AFF" w:rsidP="001C49A7">
            <w:pPr>
              <w:pStyle w:val="acctmergecolhdg"/>
              <w:spacing w:line="240" w:lineRule="atLeast"/>
              <w:ind w:left="-80" w:right="-80"/>
              <w:rPr>
                <w:b w:val="0"/>
                <w:bCs/>
                <w:sz w:val="20"/>
              </w:rPr>
            </w:pPr>
            <w:r w:rsidRPr="004F0992">
              <w:rPr>
                <w:b w:val="0"/>
                <w:bCs/>
                <w:sz w:val="20"/>
              </w:rPr>
              <w:t xml:space="preserve"> 2021</w:t>
            </w:r>
          </w:p>
        </w:tc>
        <w:tc>
          <w:tcPr>
            <w:tcW w:w="180" w:type="dxa"/>
          </w:tcPr>
          <w:p w14:paraId="5B2165DD" w14:textId="77777777" w:rsidR="00434AFF" w:rsidRPr="004F0992" w:rsidRDefault="00434AFF" w:rsidP="001C49A7">
            <w:pPr>
              <w:pStyle w:val="acctmergecolhdg"/>
              <w:spacing w:line="240" w:lineRule="atLeast"/>
              <w:rPr>
                <w:b w:val="0"/>
                <w:bCs/>
                <w:sz w:val="20"/>
              </w:rPr>
            </w:pPr>
          </w:p>
        </w:tc>
        <w:tc>
          <w:tcPr>
            <w:tcW w:w="1260" w:type="dxa"/>
          </w:tcPr>
          <w:p w14:paraId="2B4DBBEF" w14:textId="437D1C68" w:rsidR="00434AFF" w:rsidRPr="004F0992" w:rsidRDefault="00434AFF" w:rsidP="001C49A7">
            <w:pPr>
              <w:pStyle w:val="acctmergecolhdg"/>
              <w:spacing w:line="240" w:lineRule="atLeast"/>
              <w:ind w:left="-80" w:right="-80"/>
              <w:rPr>
                <w:b w:val="0"/>
                <w:bCs/>
                <w:sz w:val="20"/>
              </w:rPr>
            </w:pPr>
            <w:r w:rsidRPr="004F0992">
              <w:rPr>
                <w:b w:val="0"/>
                <w:bCs/>
                <w:sz w:val="20"/>
              </w:rPr>
              <w:t>31 December 2020</w:t>
            </w:r>
          </w:p>
        </w:tc>
      </w:tr>
      <w:tr w:rsidR="00434AFF" w:rsidRPr="004F0992" w14:paraId="34A97B1A" w14:textId="77777777" w:rsidTr="00434AFF">
        <w:trPr>
          <w:cantSplit/>
          <w:trHeight w:val="200"/>
        </w:trPr>
        <w:tc>
          <w:tcPr>
            <w:tcW w:w="6480" w:type="dxa"/>
          </w:tcPr>
          <w:p w14:paraId="0AD0B2F6" w14:textId="74166C33" w:rsidR="00434AFF" w:rsidRPr="004F0992" w:rsidRDefault="00434AFF" w:rsidP="001C49A7">
            <w:pPr>
              <w:spacing w:line="240" w:lineRule="atLeast"/>
              <w:rPr>
                <w:b/>
                <w:bCs/>
                <w:sz w:val="20"/>
              </w:rPr>
            </w:pPr>
          </w:p>
        </w:tc>
        <w:tc>
          <w:tcPr>
            <w:tcW w:w="2610" w:type="dxa"/>
            <w:gridSpan w:val="3"/>
            <w:vAlign w:val="bottom"/>
          </w:tcPr>
          <w:p w14:paraId="73EC4A9E" w14:textId="77777777" w:rsidR="00434AFF" w:rsidRPr="004F0992" w:rsidRDefault="00434AFF" w:rsidP="001C49A7">
            <w:pPr>
              <w:pStyle w:val="acctfourfigures"/>
              <w:tabs>
                <w:tab w:val="clear" w:pos="765"/>
                <w:tab w:val="decimal" w:pos="731"/>
              </w:tabs>
              <w:spacing w:line="240" w:lineRule="atLeast"/>
              <w:ind w:right="11"/>
              <w:jc w:val="center"/>
              <w:rPr>
                <w:sz w:val="20"/>
              </w:rPr>
            </w:pPr>
            <w:r w:rsidRPr="00AE277C">
              <w:rPr>
                <w:i/>
                <w:iCs/>
                <w:sz w:val="20"/>
                <w:cs/>
                <w:lang w:bidi="th-TH"/>
              </w:rPr>
              <w:t>(</w:t>
            </w:r>
            <w:r w:rsidRPr="004F0992">
              <w:rPr>
                <w:i/>
                <w:iCs/>
                <w:sz w:val="20"/>
              </w:rPr>
              <w:t>in thousand Baht</w:t>
            </w:r>
            <w:r w:rsidRPr="00AE277C">
              <w:rPr>
                <w:i/>
                <w:iCs/>
                <w:sz w:val="20"/>
                <w:cs/>
                <w:lang w:bidi="th-TH"/>
              </w:rPr>
              <w:t>)</w:t>
            </w:r>
          </w:p>
        </w:tc>
      </w:tr>
      <w:tr w:rsidR="00434AFF" w:rsidRPr="004F0992" w14:paraId="7ED62493" w14:textId="77777777" w:rsidTr="00123E8E">
        <w:trPr>
          <w:cantSplit/>
          <w:trHeight w:val="64"/>
        </w:trPr>
        <w:tc>
          <w:tcPr>
            <w:tcW w:w="6480" w:type="dxa"/>
          </w:tcPr>
          <w:p w14:paraId="18BF6034" w14:textId="5608C623" w:rsidR="00434AFF" w:rsidRPr="004F0992" w:rsidRDefault="00434AFF" w:rsidP="001C49A7">
            <w:pPr>
              <w:spacing w:line="240" w:lineRule="atLeast"/>
              <w:ind w:left="180" w:hanging="180"/>
              <w:rPr>
                <w:b/>
                <w:bCs/>
                <w:sz w:val="20"/>
              </w:rPr>
            </w:pPr>
            <w:r w:rsidRPr="004F0992">
              <w:rPr>
                <w:b/>
                <w:bCs/>
                <w:i/>
                <w:iCs/>
                <w:sz w:val="20"/>
              </w:rPr>
              <w:t xml:space="preserve">Capital commitments </w:t>
            </w:r>
          </w:p>
        </w:tc>
        <w:tc>
          <w:tcPr>
            <w:tcW w:w="1170" w:type="dxa"/>
            <w:vAlign w:val="bottom"/>
          </w:tcPr>
          <w:p w14:paraId="00DA6DF5" w14:textId="77777777" w:rsidR="00434AFF" w:rsidRPr="004F0992" w:rsidRDefault="00434AFF" w:rsidP="001C49A7">
            <w:pPr>
              <w:pStyle w:val="acctfourfigures"/>
              <w:tabs>
                <w:tab w:val="clear" w:pos="765"/>
                <w:tab w:val="decimal" w:pos="641"/>
              </w:tabs>
              <w:spacing w:line="240" w:lineRule="atLeast"/>
              <w:ind w:right="11"/>
              <w:jc w:val="right"/>
              <w:rPr>
                <w:b/>
                <w:bCs/>
                <w:sz w:val="20"/>
                <w:lang w:val="en-US"/>
              </w:rPr>
            </w:pPr>
          </w:p>
        </w:tc>
        <w:tc>
          <w:tcPr>
            <w:tcW w:w="180" w:type="dxa"/>
            <w:vAlign w:val="bottom"/>
          </w:tcPr>
          <w:p w14:paraId="56B8F2EB" w14:textId="77777777" w:rsidR="00434AFF" w:rsidRPr="004F0992" w:rsidRDefault="00434AFF" w:rsidP="001C49A7">
            <w:pPr>
              <w:pStyle w:val="acctfourfigures"/>
              <w:tabs>
                <w:tab w:val="clear" w:pos="765"/>
                <w:tab w:val="decimal" w:pos="461"/>
              </w:tabs>
              <w:spacing w:line="240" w:lineRule="atLeast"/>
              <w:ind w:right="11"/>
              <w:jc w:val="right"/>
              <w:rPr>
                <w:sz w:val="20"/>
              </w:rPr>
            </w:pPr>
          </w:p>
        </w:tc>
        <w:tc>
          <w:tcPr>
            <w:tcW w:w="1260" w:type="dxa"/>
            <w:vAlign w:val="bottom"/>
          </w:tcPr>
          <w:p w14:paraId="104C13F1" w14:textId="77777777" w:rsidR="00434AFF" w:rsidRPr="004F0992" w:rsidRDefault="00434AFF" w:rsidP="001C49A7">
            <w:pPr>
              <w:pStyle w:val="acctfourfigures"/>
              <w:tabs>
                <w:tab w:val="clear" w:pos="765"/>
                <w:tab w:val="decimal" w:pos="639"/>
              </w:tabs>
              <w:spacing w:line="240" w:lineRule="atLeast"/>
              <w:ind w:right="11"/>
              <w:jc w:val="right"/>
              <w:rPr>
                <w:b/>
                <w:bCs/>
                <w:sz w:val="20"/>
              </w:rPr>
            </w:pPr>
          </w:p>
        </w:tc>
      </w:tr>
      <w:tr w:rsidR="00B119B8" w:rsidRPr="004F0992" w14:paraId="0955F40B" w14:textId="77777777" w:rsidTr="00123E8E">
        <w:trPr>
          <w:cantSplit/>
        </w:trPr>
        <w:tc>
          <w:tcPr>
            <w:tcW w:w="6480" w:type="dxa"/>
          </w:tcPr>
          <w:p w14:paraId="17CB1B36" w14:textId="1BCD951D" w:rsidR="00B119B8" w:rsidRPr="004F0992" w:rsidRDefault="00B119B8" w:rsidP="00B119B8">
            <w:pPr>
              <w:spacing w:line="240" w:lineRule="atLeast"/>
              <w:ind w:left="180" w:hanging="180"/>
              <w:rPr>
                <w:sz w:val="20"/>
              </w:rPr>
            </w:pPr>
            <w:r w:rsidRPr="004F0992">
              <w:rPr>
                <w:sz w:val="20"/>
              </w:rPr>
              <w:t>Buildings and other constructions</w:t>
            </w:r>
          </w:p>
        </w:tc>
        <w:tc>
          <w:tcPr>
            <w:tcW w:w="1170" w:type="dxa"/>
            <w:vAlign w:val="bottom"/>
          </w:tcPr>
          <w:p w14:paraId="65DFA076" w14:textId="21542D16" w:rsidR="00B119B8" w:rsidRPr="00AC510A" w:rsidRDefault="00B119B8" w:rsidP="00AC510A">
            <w:pPr>
              <w:pStyle w:val="acctfourfigures"/>
              <w:tabs>
                <w:tab w:val="clear" w:pos="765"/>
                <w:tab w:val="decimal" w:pos="908"/>
              </w:tabs>
              <w:spacing w:line="240" w:lineRule="auto"/>
              <w:ind w:right="12"/>
              <w:jc w:val="center"/>
              <w:rPr>
                <w:sz w:val="20"/>
              </w:rPr>
            </w:pPr>
            <w:r w:rsidRPr="004F0992">
              <w:rPr>
                <w:sz w:val="20"/>
                <w:rtl/>
                <w:cs/>
              </w:rPr>
              <w:t>15</w:t>
            </w:r>
            <w:r w:rsidRPr="004F0992">
              <w:rPr>
                <w:sz w:val="20"/>
              </w:rPr>
              <w:t>,521</w:t>
            </w:r>
          </w:p>
        </w:tc>
        <w:tc>
          <w:tcPr>
            <w:tcW w:w="180" w:type="dxa"/>
            <w:vAlign w:val="bottom"/>
          </w:tcPr>
          <w:p w14:paraId="4F1BB166"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74716A6C" w14:textId="47EAEFCB" w:rsidR="00B119B8" w:rsidRPr="004F0992" w:rsidRDefault="00B119B8" w:rsidP="00AC510A">
            <w:pPr>
              <w:pStyle w:val="acctfourfigures"/>
              <w:tabs>
                <w:tab w:val="clear" w:pos="765"/>
                <w:tab w:val="decimal" w:pos="906"/>
              </w:tabs>
              <w:spacing w:line="240" w:lineRule="auto"/>
              <w:ind w:right="12"/>
              <w:jc w:val="center"/>
              <w:rPr>
                <w:sz w:val="20"/>
              </w:rPr>
            </w:pPr>
            <w:r w:rsidRPr="004F0992">
              <w:rPr>
                <w:sz w:val="20"/>
              </w:rPr>
              <w:t>66,282</w:t>
            </w:r>
          </w:p>
        </w:tc>
      </w:tr>
      <w:tr w:rsidR="00B119B8" w:rsidRPr="004F0992" w14:paraId="6DC710A2" w14:textId="77777777" w:rsidTr="00123E8E">
        <w:trPr>
          <w:cantSplit/>
        </w:trPr>
        <w:tc>
          <w:tcPr>
            <w:tcW w:w="6480" w:type="dxa"/>
          </w:tcPr>
          <w:p w14:paraId="5FCAB813" w14:textId="77777777" w:rsidR="00B119B8" w:rsidRPr="004F0992" w:rsidRDefault="00B119B8" w:rsidP="00B119B8">
            <w:pPr>
              <w:spacing w:line="240" w:lineRule="atLeast"/>
              <w:ind w:left="180" w:hanging="180"/>
              <w:rPr>
                <w:sz w:val="20"/>
              </w:rPr>
            </w:pPr>
          </w:p>
        </w:tc>
        <w:tc>
          <w:tcPr>
            <w:tcW w:w="1170" w:type="dxa"/>
            <w:vAlign w:val="bottom"/>
          </w:tcPr>
          <w:p w14:paraId="7F048C3D"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6C84EA1B"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42160804"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34ED165C" w14:textId="77777777" w:rsidTr="00123E8E">
        <w:trPr>
          <w:cantSplit/>
        </w:trPr>
        <w:tc>
          <w:tcPr>
            <w:tcW w:w="6480" w:type="dxa"/>
          </w:tcPr>
          <w:p w14:paraId="6241AC44" w14:textId="0036545B" w:rsidR="00B119B8" w:rsidRPr="004F0992" w:rsidRDefault="00B119B8" w:rsidP="00B119B8">
            <w:pPr>
              <w:spacing w:line="240" w:lineRule="atLeast"/>
              <w:ind w:left="180" w:hanging="180"/>
              <w:rPr>
                <w:sz w:val="20"/>
              </w:rPr>
            </w:pPr>
            <w:r w:rsidRPr="004F0992">
              <w:rPr>
                <w:b/>
                <w:bCs/>
                <w:i/>
                <w:iCs/>
                <w:sz w:val="20"/>
              </w:rPr>
              <w:t>Other commitments</w:t>
            </w:r>
          </w:p>
        </w:tc>
        <w:tc>
          <w:tcPr>
            <w:tcW w:w="1170" w:type="dxa"/>
            <w:vAlign w:val="bottom"/>
          </w:tcPr>
          <w:p w14:paraId="0C7A8AAB" w14:textId="77777777" w:rsidR="00B119B8" w:rsidRPr="00AC510A" w:rsidRDefault="00B119B8" w:rsidP="00AC510A">
            <w:pPr>
              <w:pStyle w:val="acctfourfigures"/>
              <w:tabs>
                <w:tab w:val="clear" w:pos="765"/>
                <w:tab w:val="decimal" w:pos="907"/>
              </w:tabs>
              <w:spacing w:line="240" w:lineRule="auto"/>
              <w:ind w:right="12"/>
              <w:jc w:val="center"/>
              <w:rPr>
                <w:sz w:val="20"/>
              </w:rPr>
            </w:pPr>
          </w:p>
        </w:tc>
        <w:tc>
          <w:tcPr>
            <w:tcW w:w="180" w:type="dxa"/>
            <w:vAlign w:val="bottom"/>
          </w:tcPr>
          <w:p w14:paraId="54266D0E"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61328EFF" w14:textId="77777777" w:rsidR="00B119B8" w:rsidRPr="004F0992" w:rsidRDefault="00B119B8" w:rsidP="00AC510A">
            <w:pPr>
              <w:pStyle w:val="acctfourfigures"/>
              <w:tabs>
                <w:tab w:val="clear" w:pos="765"/>
                <w:tab w:val="decimal" w:pos="907"/>
              </w:tabs>
              <w:spacing w:line="240" w:lineRule="auto"/>
              <w:ind w:right="12"/>
              <w:jc w:val="center"/>
              <w:rPr>
                <w:sz w:val="20"/>
              </w:rPr>
            </w:pPr>
          </w:p>
        </w:tc>
      </w:tr>
      <w:tr w:rsidR="00B119B8" w:rsidRPr="004F0992" w14:paraId="0FE9BB34" w14:textId="77777777" w:rsidTr="00123E8E">
        <w:trPr>
          <w:cantSplit/>
        </w:trPr>
        <w:tc>
          <w:tcPr>
            <w:tcW w:w="6480" w:type="dxa"/>
          </w:tcPr>
          <w:p w14:paraId="752CA4BB" w14:textId="0AE86020" w:rsidR="00B119B8" w:rsidRPr="004F0992" w:rsidRDefault="00B119B8" w:rsidP="00B119B8">
            <w:pPr>
              <w:spacing w:line="240" w:lineRule="atLeast"/>
              <w:jc w:val="thaiDistribute"/>
              <w:rPr>
                <w:b/>
                <w:bCs/>
                <w:sz w:val="20"/>
              </w:rPr>
            </w:pPr>
            <w:r w:rsidRPr="00AE277C">
              <w:rPr>
                <w:sz w:val="20"/>
                <w:szCs w:val="25"/>
                <w:lang w:bidi="th-TH"/>
              </w:rPr>
              <w:t>Service</w:t>
            </w:r>
            <w:r w:rsidRPr="004F0992">
              <w:rPr>
                <w:sz w:val="20"/>
              </w:rPr>
              <w:t xml:space="preserve"> agreements</w:t>
            </w:r>
          </w:p>
        </w:tc>
        <w:tc>
          <w:tcPr>
            <w:tcW w:w="1170" w:type="dxa"/>
            <w:vAlign w:val="bottom"/>
          </w:tcPr>
          <w:p w14:paraId="4CB88515" w14:textId="3552710C" w:rsidR="00B119B8" w:rsidRPr="00AC510A" w:rsidRDefault="00B119B8" w:rsidP="00AC510A">
            <w:pPr>
              <w:pStyle w:val="acctfourfigures"/>
              <w:tabs>
                <w:tab w:val="clear" w:pos="765"/>
                <w:tab w:val="decimal" w:pos="907"/>
              </w:tabs>
              <w:spacing w:line="240" w:lineRule="auto"/>
              <w:ind w:right="12"/>
              <w:jc w:val="center"/>
              <w:rPr>
                <w:sz w:val="20"/>
              </w:rPr>
            </w:pPr>
            <w:r w:rsidRPr="00AC510A">
              <w:rPr>
                <w:sz w:val="20"/>
              </w:rPr>
              <w:t>25</w:t>
            </w:r>
          </w:p>
        </w:tc>
        <w:tc>
          <w:tcPr>
            <w:tcW w:w="180" w:type="dxa"/>
            <w:vAlign w:val="bottom"/>
          </w:tcPr>
          <w:p w14:paraId="5DD646E0" w14:textId="77777777" w:rsidR="00B119B8" w:rsidRPr="004F0992" w:rsidRDefault="00B119B8" w:rsidP="00AC510A">
            <w:pPr>
              <w:pStyle w:val="acctfourfigures"/>
              <w:tabs>
                <w:tab w:val="clear" w:pos="765"/>
                <w:tab w:val="decimal" w:pos="461"/>
                <w:tab w:val="decimal" w:pos="907"/>
              </w:tabs>
              <w:spacing w:line="240" w:lineRule="auto"/>
              <w:ind w:right="12"/>
              <w:jc w:val="center"/>
              <w:rPr>
                <w:sz w:val="20"/>
              </w:rPr>
            </w:pPr>
          </w:p>
        </w:tc>
        <w:tc>
          <w:tcPr>
            <w:tcW w:w="1260" w:type="dxa"/>
            <w:vAlign w:val="bottom"/>
          </w:tcPr>
          <w:p w14:paraId="0069EDD3" w14:textId="1F6CB667" w:rsidR="00B119B8" w:rsidRPr="004F0992" w:rsidRDefault="00B119B8" w:rsidP="00AC510A">
            <w:pPr>
              <w:pStyle w:val="acctfourfigures"/>
              <w:tabs>
                <w:tab w:val="clear" w:pos="765"/>
                <w:tab w:val="decimal" w:pos="906"/>
              </w:tabs>
              <w:spacing w:line="240" w:lineRule="auto"/>
              <w:ind w:right="12"/>
              <w:jc w:val="center"/>
              <w:rPr>
                <w:sz w:val="20"/>
              </w:rPr>
            </w:pPr>
            <w:r w:rsidRPr="004F0992">
              <w:rPr>
                <w:sz w:val="20"/>
              </w:rPr>
              <w:t>46</w:t>
            </w:r>
          </w:p>
        </w:tc>
      </w:tr>
    </w:tbl>
    <w:p w14:paraId="5E2D98D9" w14:textId="77777777" w:rsidR="00C332C2" w:rsidRPr="004F0992" w:rsidRDefault="00C332C2" w:rsidP="001C49A7">
      <w:pPr>
        <w:spacing w:line="240" w:lineRule="atLeast"/>
        <w:ind w:left="547"/>
        <w:jc w:val="thaiDistribute"/>
        <w:rPr>
          <w:sz w:val="20"/>
        </w:rPr>
      </w:pPr>
    </w:p>
    <w:p w14:paraId="0D90B27E" w14:textId="5DF7FB70" w:rsidR="0093220E" w:rsidRPr="004F0992" w:rsidRDefault="0093220E" w:rsidP="0093220E">
      <w:pPr>
        <w:spacing w:line="240" w:lineRule="atLeast"/>
        <w:ind w:left="547"/>
        <w:jc w:val="both"/>
        <w:rPr>
          <w:sz w:val="20"/>
        </w:rPr>
      </w:pPr>
      <w:r w:rsidRPr="004F0992">
        <w:rPr>
          <w:sz w:val="20"/>
        </w:rPr>
        <w:t xml:space="preserve">As at </w:t>
      </w:r>
      <w:r w:rsidR="00BC323A" w:rsidRPr="004F0992">
        <w:rPr>
          <w:sz w:val="20"/>
        </w:rPr>
        <w:t>30 June</w:t>
      </w:r>
      <w:r w:rsidR="007C2DC4" w:rsidRPr="004F0992">
        <w:rPr>
          <w:sz w:val="20"/>
        </w:rPr>
        <w:t xml:space="preserve"> 2021</w:t>
      </w:r>
      <w:r w:rsidRPr="004F0992">
        <w:rPr>
          <w:sz w:val="20"/>
        </w:rPr>
        <w:t xml:space="preserve">, the Group and the Company </w:t>
      </w:r>
      <w:r w:rsidR="003853C1">
        <w:rPr>
          <w:sz w:val="20"/>
        </w:rPr>
        <w:t>have</w:t>
      </w:r>
      <w:r w:rsidRPr="004F0992">
        <w:rPr>
          <w:sz w:val="20"/>
        </w:rPr>
        <w:t xml:space="preserve"> a service agreement for </w:t>
      </w:r>
      <w:r w:rsidRPr="004F0992">
        <w:rPr>
          <w:sz w:val="20"/>
          <w:szCs w:val="25"/>
          <w:lang w:val="en-US" w:bidi="th-TH"/>
        </w:rPr>
        <w:t>office equipment</w:t>
      </w:r>
      <w:r w:rsidRPr="00AE277C">
        <w:rPr>
          <w:sz w:val="20"/>
          <w:cs/>
          <w:lang w:bidi="th-TH"/>
        </w:rPr>
        <w:t>.</w:t>
      </w:r>
      <w:r w:rsidRPr="00AE277C" w:rsidDel="0081299E">
        <w:rPr>
          <w:sz w:val="20"/>
          <w:cs/>
          <w:lang w:bidi="th-TH"/>
        </w:rPr>
        <w:t xml:space="preserve"> </w:t>
      </w:r>
      <w:r w:rsidRPr="004F0992">
        <w:rPr>
          <w:sz w:val="20"/>
        </w:rPr>
        <w:t>The service period was</w:t>
      </w:r>
      <w:r w:rsidRPr="00AE277C">
        <w:rPr>
          <w:sz w:val="20"/>
          <w:cs/>
          <w:lang w:bidi="th-TH"/>
        </w:rPr>
        <w:t xml:space="preserve"> </w:t>
      </w:r>
      <w:r w:rsidR="004321F4" w:rsidRPr="004F0992">
        <w:rPr>
          <w:sz w:val="20"/>
        </w:rPr>
        <w:t>4</w:t>
      </w:r>
      <w:r w:rsidRPr="004F0992">
        <w:rPr>
          <w:sz w:val="20"/>
        </w:rPr>
        <w:t xml:space="preserve"> years commencing from January 2018 and ending in January 2022</w:t>
      </w:r>
      <w:r w:rsidR="00970C7C" w:rsidRPr="00AE277C">
        <w:rPr>
          <w:sz w:val="20"/>
          <w:cs/>
          <w:lang w:bidi="th-TH"/>
        </w:rPr>
        <w:t xml:space="preserve"> </w:t>
      </w:r>
      <w:r w:rsidR="00970C7C" w:rsidRPr="00AE277C">
        <w:rPr>
          <w:i/>
          <w:iCs/>
          <w:sz w:val="20"/>
          <w:cs/>
          <w:lang w:bidi="th-TH"/>
        </w:rPr>
        <w:t>(</w:t>
      </w:r>
      <w:r w:rsidR="00970C7C" w:rsidRPr="004F0992">
        <w:rPr>
          <w:i/>
          <w:iCs/>
          <w:sz w:val="20"/>
          <w:lang w:bidi="th-TH"/>
        </w:rPr>
        <w:t>31 December</w:t>
      </w:r>
      <w:r w:rsidR="00C80F66" w:rsidRPr="004F0992">
        <w:rPr>
          <w:i/>
          <w:iCs/>
          <w:sz w:val="20"/>
          <w:lang w:bidi="th-TH"/>
        </w:rPr>
        <w:t xml:space="preserve"> 2020</w:t>
      </w:r>
      <w:r w:rsidR="00970C7C" w:rsidRPr="00AE277C">
        <w:rPr>
          <w:i/>
          <w:iCs/>
          <w:sz w:val="20"/>
          <w:cs/>
          <w:lang w:bidi="th-TH"/>
        </w:rPr>
        <w:t xml:space="preserve">: </w:t>
      </w:r>
      <w:r w:rsidR="00C80F66" w:rsidRPr="004F0992">
        <w:rPr>
          <w:i/>
          <w:iCs/>
          <w:sz w:val="20"/>
          <w:lang w:bidi="th-TH"/>
        </w:rPr>
        <w:br/>
      </w:r>
      <w:r w:rsidR="00970C7C" w:rsidRPr="004F0992">
        <w:rPr>
          <w:i/>
          <w:iCs/>
          <w:sz w:val="20"/>
          <w:lang w:bidi="th-TH"/>
        </w:rPr>
        <w:t>4 years commencing from January 2018 and ending in January 2022</w:t>
      </w:r>
      <w:r w:rsidR="00970C7C" w:rsidRPr="00AE277C">
        <w:rPr>
          <w:i/>
          <w:iCs/>
          <w:sz w:val="20"/>
          <w:cs/>
          <w:lang w:bidi="th-TH"/>
        </w:rPr>
        <w:t>)</w:t>
      </w:r>
    </w:p>
    <w:p w14:paraId="18883414" w14:textId="70BD5AFF" w:rsidR="0081299E" w:rsidRPr="004F0992" w:rsidRDefault="0081299E" w:rsidP="004D5302">
      <w:pPr>
        <w:spacing w:line="240" w:lineRule="atLeast"/>
        <w:ind w:hanging="180"/>
        <w:rPr>
          <w:sz w:val="20"/>
          <w:lang w:bidi="th-TH"/>
        </w:rPr>
      </w:pPr>
    </w:p>
    <w:p w14:paraId="6944D7C9" w14:textId="2E6B6289" w:rsidR="00E662E6" w:rsidRPr="004F0992" w:rsidRDefault="003C3AFC" w:rsidP="00E457B3">
      <w:pPr>
        <w:pStyle w:val="Heading1"/>
        <w:tabs>
          <w:tab w:val="clear" w:pos="450"/>
        </w:tabs>
      </w:pPr>
      <w:r w:rsidRPr="00AE277C">
        <w:t>1</w:t>
      </w:r>
      <w:r w:rsidR="00DD415E">
        <w:t>4</w:t>
      </w:r>
      <w:r w:rsidRPr="004F0992">
        <w:tab/>
      </w:r>
      <w:r w:rsidR="00E662E6" w:rsidRPr="004F0992">
        <w:t>Reclassification of accounts</w:t>
      </w:r>
    </w:p>
    <w:p w14:paraId="11172D43" w14:textId="77777777" w:rsidR="00E662E6" w:rsidRPr="00A505FA" w:rsidRDefault="00E662E6" w:rsidP="00E662E6">
      <w:pPr>
        <w:rPr>
          <w:sz w:val="20"/>
        </w:rPr>
      </w:pPr>
    </w:p>
    <w:p w14:paraId="1BB2F718" w14:textId="0BBB4056" w:rsidR="006D3874" w:rsidRPr="006D3874" w:rsidRDefault="007D5F6C" w:rsidP="006D3874">
      <w:pPr>
        <w:spacing w:line="240" w:lineRule="auto"/>
        <w:ind w:left="540"/>
        <w:jc w:val="both"/>
        <w:rPr>
          <w:sz w:val="20"/>
          <w:cs/>
          <w:lang w:bidi="th-TH"/>
        </w:rPr>
      </w:pPr>
      <w:r w:rsidRPr="004F0992">
        <w:rPr>
          <w:sz w:val="20"/>
        </w:rPr>
        <w:t>Certain accounts in the consolidated and separate statements of comprehensive income for the three</w:t>
      </w:r>
      <w:r w:rsidRPr="00AE277C">
        <w:rPr>
          <w:sz w:val="20"/>
          <w:cs/>
          <w:lang w:bidi="th-TH"/>
        </w:rPr>
        <w:t>-</w:t>
      </w:r>
      <w:r w:rsidRPr="004F0992">
        <w:rPr>
          <w:sz w:val="20"/>
        </w:rPr>
        <w:t>month</w:t>
      </w:r>
      <w:r w:rsidR="00815880" w:rsidRPr="004F0992">
        <w:rPr>
          <w:sz w:val="20"/>
        </w:rPr>
        <w:t xml:space="preserve"> and six</w:t>
      </w:r>
      <w:r w:rsidR="00815880" w:rsidRPr="00AE277C">
        <w:rPr>
          <w:sz w:val="20"/>
          <w:cs/>
          <w:lang w:bidi="th-TH"/>
        </w:rPr>
        <w:t>-</w:t>
      </w:r>
      <w:r w:rsidR="00815880" w:rsidRPr="004F0992">
        <w:rPr>
          <w:sz w:val="20"/>
        </w:rPr>
        <w:t>month</w:t>
      </w:r>
      <w:r w:rsidRPr="004F0992">
        <w:rPr>
          <w:sz w:val="20"/>
        </w:rPr>
        <w:t xml:space="preserve"> period</w:t>
      </w:r>
      <w:r w:rsidR="00815880" w:rsidRPr="004F0992">
        <w:rPr>
          <w:sz w:val="20"/>
        </w:rPr>
        <w:t>s</w:t>
      </w:r>
      <w:r w:rsidRPr="004F0992">
        <w:rPr>
          <w:sz w:val="20"/>
        </w:rPr>
        <w:t xml:space="preserve"> ended </w:t>
      </w:r>
      <w:r w:rsidR="00BC323A" w:rsidRPr="004F0992">
        <w:rPr>
          <w:sz w:val="20"/>
        </w:rPr>
        <w:t>30 June</w:t>
      </w:r>
      <w:r w:rsidRPr="004F0992">
        <w:rPr>
          <w:sz w:val="20"/>
        </w:rPr>
        <w:t xml:space="preserve"> 2020, which are included for comparative purposes, have been reclassified to conform to the presentation in the </w:t>
      </w:r>
      <w:r w:rsidR="00515805" w:rsidRPr="004F0992">
        <w:rPr>
          <w:sz w:val="20"/>
          <w:lang w:val="en-US"/>
        </w:rPr>
        <w:t xml:space="preserve">interim </w:t>
      </w:r>
      <w:r w:rsidRPr="004F0992">
        <w:rPr>
          <w:sz w:val="20"/>
        </w:rPr>
        <w:t>financial statements for the three</w:t>
      </w:r>
      <w:r w:rsidRPr="00AE277C">
        <w:rPr>
          <w:sz w:val="20"/>
          <w:cs/>
          <w:lang w:bidi="th-TH"/>
        </w:rPr>
        <w:t>-</w:t>
      </w:r>
      <w:r w:rsidRPr="004F0992">
        <w:rPr>
          <w:sz w:val="20"/>
        </w:rPr>
        <w:t>month</w:t>
      </w:r>
      <w:r w:rsidR="00D8167C" w:rsidRPr="00AE277C">
        <w:rPr>
          <w:sz w:val="20"/>
          <w:cs/>
          <w:lang w:bidi="th-TH"/>
        </w:rPr>
        <w:t xml:space="preserve"> </w:t>
      </w:r>
      <w:r w:rsidR="00815880" w:rsidRPr="004F0992">
        <w:rPr>
          <w:sz w:val="20"/>
        </w:rPr>
        <w:t>and six</w:t>
      </w:r>
      <w:r w:rsidR="00815880" w:rsidRPr="00AE277C">
        <w:rPr>
          <w:sz w:val="20"/>
          <w:cs/>
          <w:lang w:bidi="th-TH"/>
        </w:rPr>
        <w:t>-</w:t>
      </w:r>
      <w:r w:rsidR="00815880" w:rsidRPr="004F0992">
        <w:rPr>
          <w:sz w:val="20"/>
        </w:rPr>
        <w:t>month periods</w:t>
      </w:r>
      <w:r w:rsidRPr="004F0992">
        <w:rPr>
          <w:sz w:val="20"/>
        </w:rPr>
        <w:t xml:space="preserve"> ended </w:t>
      </w:r>
      <w:r w:rsidR="00BC323A" w:rsidRPr="004F0992">
        <w:rPr>
          <w:sz w:val="20"/>
        </w:rPr>
        <w:t>30 June</w:t>
      </w:r>
      <w:r w:rsidRPr="004F0992">
        <w:rPr>
          <w:sz w:val="20"/>
        </w:rPr>
        <w:t xml:space="preserve"> 2021</w:t>
      </w:r>
      <w:r w:rsidRPr="00AE277C">
        <w:rPr>
          <w:sz w:val="20"/>
          <w:cs/>
          <w:lang w:bidi="th-TH"/>
        </w:rPr>
        <w:t>.</w:t>
      </w:r>
    </w:p>
    <w:p w14:paraId="3D05E027" w14:textId="77777777" w:rsidR="00A505FA" w:rsidRPr="00B80107" w:rsidRDefault="00A505FA" w:rsidP="007D5F6C">
      <w:pPr>
        <w:spacing w:line="240" w:lineRule="auto"/>
        <w:ind w:left="540"/>
        <w:jc w:val="both"/>
        <w:rPr>
          <w:rFonts w:cstheme="minorBidi"/>
          <w:sz w:val="20"/>
          <w:szCs w:val="25"/>
          <w:lang w:val="en-US"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841530" w:rsidRPr="004F0992" w14:paraId="62CB36F2" w14:textId="77777777" w:rsidTr="0002090B">
        <w:trPr>
          <w:trHeight w:val="190"/>
          <w:tblHeader/>
        </w:trPr>
        <w:tc>
          <w:tcPr>
            <w:tcW w:w="4140" w:type="dxa"/>
          </w:tcPr>
          <w:p w14:paraId="7840CF3B" w14:textId="77777777" w:rsidR="00841530" w:rsidRPr="004F0992" w:rsidRDefault="00841530" w:rsidP="00241A2A">
            <w:pPr>
              <w:pStyle w:val="BodyText"/>
              <w:spacing w:after="0"/>
              <w:ind w:right="-108"/>
              <w:jc w:val="both"/>
              <w:rPr>
                <w:i/>
                <w:iCs/>
                <w:color w:val="0000FF"/>
                <w:sz w:val="20"/>
                <w:lang w:eastAsia="en-GB"/>
              </w:rPr>
            </w:pPr>
          </w:p>
        </w:tc>
        <w:tc>
          <w:tcPr>
            <w:tcW w:w="4950" w:type="dxa"/>
            <w:gridSpan w:val="5"/>
          </w:tcPr>
          <w:p w14:paraId="695AFDE5" w14:textId="77777777" w:rsidR="00841530" w:rsidRPr="004F0992" w:rsidRDefault="00841530" w:rsidP="00241A2A">
            <w:pPr>
              <w:pStyle w:val="BodyText"/>
              <w:spacing w:after="0"/>
              <w:ind w:left="-104" w:right="-112"/>
              <w:jc w:val="center"/>
              <w:rPr>
                <w:b/>
                <w:bCs/>
                <w:sz w:val="20"/>
                <w:lang w:eastAsia="en-GB"/>
              </w:rPr>
            </w:pPr>
            <w:r w:rsidRPr="004F0992">
              <w:rPr>
                <w:b/>
                <w:bCs/>
                <w:sz w:val="20"/>
                <w:lang w:eastAsia="en-GB"/>
              </w:rPr>
              <w:t>Consolidated financial statements</w:t>
            </w:r>
          </w:p>
        </w:tc>
      </w:tr>
      <w:tr w:rsidR="00841530" w:rsidRPr="004F0992" w14:paraId="1E2A1EFB" w14:textId="77777777" w:rsidTr="0002090B">
        <w:trPr>
          <w:trHeight w:val="190"/>
          <w:tblHeader/>
        </w:trPr>
        <w:tc>
          <w:tcPr>
            <w:tcW w:w="4140" w:type="dxa"/>
          </w:tcPr>
          <w:p w14:paraId="2907CC50" w14:textId="77777777" w:rsidR="00841530" w:rsidRPr="004F0992" w:rsidRDefault="00841530" w:rsidP="00241A2A">
            <w:pPr>
              <w:pStyle w:val="BodyText"/>
              <w:spacing w:after="0"/>
              <w:ind w:right="-108"/>
              <w:jc w:val="both"/>
              <w:rPr>
                <w:i/>
                <w:iCs/>
                <w:color w:val="0000FF"/>
                <w:sz w:val="20"/>
                <w:lang w:eastAsia="en-GB"/>
              </w:rPr>
            </w:pPr>
          </w:p>
        </w:tc>
        <w:tc>
          <w:tcPr>
            <w:tcW w:w="1530" w:type="dxa"/>
            <w:hideMark/>
          </w:tcPr>
          <w:p w14:paraId="2B35F035" w14:textId="77777777" w:rsidR="00841530" w:rsidRPr="004F0992" w:rsidRDefault="00841530" w:rsidP="00241A2A">
            <w:pPr>
              <w:pStyle w:val="BodyText"/>
              <w:spacing w:after="0"/>
              <w:ind w:left="-114" w:right="-108"/>
              <w:jc w:val="center"/>
              <w:rPr>
                <w:sz w:val="20"/>
                <w:lang w:eastAsia="en-GB"/>
              </w:rPr>
            </w:pPr>
            <w:r w:rsidRPr="004F0992">
              <w:rPr>
                <w:sz w:val="20"/>
                <w:lang w:eastAsia="en-GB"/>
              </w:rPr>
              <w:t>Before</w:t>
            </w:r>
          </w:p>
          <w:p w14:paraId="4F4CDE3F" w14:textId="77777777" w:rsidR="00841530" w:rsidRPr="004F0992" w:rsidRDefault="00841530" w:rsidP="00241A2A">
            <w:pPr>
              <w:pStyle w:val="BodyText"/>
              <w:spacing w:after="0"/>
              <w:ind w:left="-108" w:right="-108"/>
              <w:jc w:val="center"/>
              <w:rPr>
                <w:sz w:val="20"/>
                <w:lang w:eastAsia="en-GB"/>
              </w:rPr>
            </w:pPr>
            <w:r w:rsidRPr="004F0992">
              <w:rPr>
                <w:sz w:val="20"/>
                <w:lang w:eastAsia="en-GB"/>
              </w:rPr>
              <w:t>Reclassification</w:t>
            </w:r>
          </w:p>
        </w:tc>
        <w:tc>
          <w:tcPr>
            <w:tcW w:w="236" w:type="dxa"/>
          </w:tcPr>
          <w:p w14:paraId="52F6EB2E" w14:textId="77777777" w:rsidR="00841530" w:rsidRPr="004F0992" w:rsidRDefault="00841530" w:rsidP="00241A2A">
            <w:pPr>
              <w:pStyle w:val="BodyText"/>
              <w:spacing w:after="0"/>
              <w:ind w:right="-405"/>
              <w:jc w:val="center"/>
              <w:rPr>
                <w:sz w:val="20"/>
                <w:lang w:eastAsia="en-GB"/>
              </w:rPr>
            </w:pPr>
          </w:p>
        </w:tc>
        <w:tc>
          <w:tcPr>
            <w:tcW w:w="1474" w:type="dxa"/>
          </w:tcPr>
          <w:p w14:paraId="65A92ACF" w14:textId="77777777" w:rsidR="00841530" w:rsidRPr="004F0992" w:rsidRDefault="00841530" w:rsidP="00241A2A">
            <w:pPr>
              <w:pStyle w:val="BodyText"/>
              <w:spacing w:after="0"/>
              <w:ind w:left="-108" w:right="-108"/>
              <w:jc w:val="center"/>
              <w:rPr>
                <w:sz w:val="20"/>
                <w:lang w:eastAsia="en-GB"/>
              </w:rPr>
            </w:pPr>
          </w:p>
          <w:p w14:paraId="25DC4501" w14:textId="77777777" w:rsidR="00841530" w:rsidRPr="004F0992" w:rsidRDefault="00841530" w:rsidP="00241A2A">
            <w:pPr>
              <w:pStyle w:val="BodyText"/>
              <w:spacing w:after="0"/>
              <w:ind w:left="-108" w:right="-108"/>
              <w:jc w:val="center"/>
              <w:rPr>
                <w:sz w:val="20"/>
                <w:lang w:eastAsia="en-GB"/>
              </w:rPr>
            </w:pPr>
            <w:r w:rsidRPr="004F0992">
              <w:rPr>
                <w:sz w:val="20"/>
                <w:lang w:eastAsia="en-GB"/>
              </w:rPr>
              <w:t>Reclassification</w:t>
            </w:r>
          </w:p>
        </w:tc>
        <w:tc>
          <w:tcPr>
            <w:tcW w:w="284" w:type="dxa"/>
          </w:tcPr>
          <w:p w14:paraId="0E50103B" w14:textId="77777777" w:rsidR="00841530" w:rsidRPr="004F0992" w:rsidRDefault="00841530" w:rsidP="00241A2A">
            <w:pPr>
              <w:pStyle w:val="BodyText"/>
              <w:spacing w:after="0"/>
              <w:ind w:right="-405"/>
              <w:jc w:val="center"/>
              <w:rPr>
                <w:sz w:val="20"/>
                <w:lang w:eastAsia="en-GB"/>
              </w:rPr>
            </w:pPr>
          </w:p>
        </w:tc>
        <w:tc>
          <w:tcPr>
            <w:tcW w:w="1426" w:type="dxa"/>
            <w:hideMark/>
          </w:tcPr>
          <w:p w14:paraId="308B6B3F" w14:textId="77777777" w:rsidR="00841530" w:rsidRPr="004F0992" w:rsidRDefault="00841530" w:rsidP="00241A2A">
            <w:pPr>
              <w:pStyle w:val="BodyText"/>
              <w:spacing w:after="0"/>
              <w:ind w:left="-104" w:right="-112"/>
              <w:jc w:val="center"/>
              <w:rPr>
                <w:sz w:val="20"/>
                <w:lang w:eastAsia="en-GB"/>
              </w:rPr>
            </w:pPr>
            <w:r w:rsidRPr="004F0992">
              <w:rPr>
                <w:sz w:val="20"/>
                <w:lang w:eastAsia="en-GB"/>
              </w:rPr>
              <w:t>After</w:t>
            </w:r>
          </w:p>
          <w:p w14:paraId="6F9E121F" w14:textId="77777777" w:rsidR="00841530" w:rsidRPr="004F0992" w:rsidRDefault="00841530" w:rsidP="00241A2A">
            <w:pPr>
              <w:pStyle w:val="BodyText"/>
              <w:spacing w:after="0"/>
              <w:ind w:left="-104" w:right="-112"/>
              <w:jc w:val="center"/>
              <w:rPr>
                <w:sz w:val="20"/>
                <w:lang w:eastAsia="en-GB"/>
              </w:rPr>
            </w:pPr>
            <w:r w:rsidRPr="004F0992">
              <w:rPr>
                <w:sz w:val="20"/>
                <w:lang w:eastAsia="en-GB"/>
              </w:rPr>
              <w:t>Reclassification</w:t>
            </w:r>
          </w:p>
        </w:tc>
      </w:tr>
      <w:tr w:rsidR="00841530" w:rsidRPr="004F0992" w14:paraId="2DDB9E35" w14:textId="77777777" w:rsidTr="0002090B">
        <w:trPr>
          <w:trHeight w:val="248"/>
          <w:tblHeader/>
        </w:trPr>
        <w:tc>
          <w:tcPr>
            <w:tcW w:w="4140" w:type="dxa"/>
          </w:tcPr>
          <w:p w14:paraId="50F3566E" w14:textId="77777777" w:rsidR="00841530" w:rsidRPr="004F0992" w:rsidRDefault="00841530" w:rsidP="00241A2A">
            <w:pPr>
              <w:pStyle w:val="BodyText"/>
              <w:spacing w:after="0"/>
              <w:ind w:right="-108"/>
              <w:jc w:val="both"/>
              <w:rPr>
                <w:sz w:val="20"/>
                <w:lang w:eastAsia="en-GB"/>
              </w:rPr>
            </w:pPr>
          </w:p>
        </w:tc>
        <w:tc>
          <w:tcPr>
            <w:tcW w:w="4950" w:type="dxa"/>
            <w:gridSpan w:val="5"/>
            <w:hideMark/>
          </w:tcPr>
          <w:p w14:paraId="22478C3C" w14:textId="77777777" w:rsidR="00841530" w:rsidRPr="004F0992" w:rsidRDefault="00841530" w:rsidP="00241A2A">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841530" w:rsidRPr="004F0992" w14:paraId="7A6206C4" w14:textId="77777777" w:rsidTr="0002090B">
        <w:trPr>
          <w:trHeight w:val="74"/>
        </w:trPr>
        <w:tc>
          <w:tcPr>
            <w:tcW w:w="4140" w:type="dxa"/>
            <w:hideMark/>
          </w:tcPr>
          <w:p w14:paraId="5D512ADF" w14:textId="613C1711" w:rsidR="00841530" w:rsidRPr="004F0992" w:rsidRDefault="00841530" w:rsidP="00241A2A">
            <w:pPr>
              <w:pStyle w:val="BodyText"/>
              <w:spacing w:after="0"/>
              <w:ind w:left="144" w:right="-108" w:hanging="144"/>
              <w:rPr>
                <w:sz w:val="20"/>
                <w:lang w:eastAsia="en-GB"/>
              </w:rPr>
            </w:pPr>
            <w:r w:rsidRPr="004F0992">
              <w:rPr>
                <w:b/>
                <w:bCs/>
                <w:i/>
                <w:iCs/>
                <w:sz w:val="20"/>
                <w:lang w:eastAsia="en-GB"/>
              </w:rPr>
              <w:t>Statement of comprehensive income for</w:t>
            </w:r>
            <w:r w:rsidR="00661403" w:rsidRPr="004F0992">
              <w:rPr>
                <w:b/>
                <w:bCs/>
                <w:i/>
                <w:iCs/>
                <w:sz w:val="20"/>
                <w:lang w:eastAsia="en-GB"/>
              </w:rPr>
              <w:br/>
            </w:r>
            <w:r w:rsidRPr="004F0992">
              <w:rPr>
                <w:b/>
                <w:bCs/>
                <w:i/>
                <w:iCs/>
                <w:sz w:val="20"/>
                <w:lang w:eastAsia="en-GB"/>
              </w:rPr>
              <w:t xml:space="preserve"> the three</w:t>
            </w:r>
            <w:r w:rsidRPr="00AE277C">
              <w:rPr>
                <w:b/>
                <w:bCs/>
                <w:i/>
                <w:iCs/>
                <w:sz w:val="20"/>
                <w:cs/>
                <w:lang w:eastAsia="en-GB" w:bidi="th-TH"/>
              </w:rPr>
              <w:t>-</w:t>
            </w:r>
            <w:r w:rsidRPr="004F0992">
              <w:rPr>
                <w:b/>
                <w:bCs/>
                <w:i/>
                <w:iCs/>
                <w:sz w:val="20"/>
                <w:lang w:eastAsia="en-GB"/>
              </w:rPr>
              <w:t xml:space="preserve">month period ended </w:t>
            </w:r>
            <w:r w:rsidR="00BC323A" w:rsidRPr="004F0992">
              <w:rPr>
                <w:b/>
                <w:bCs/>
                <w:i/>
                <w:iCs/>
                <w:sz w:val="20"/>
                <w:lang w:eastAsia="en-GB"/>
              </w:rPr>
              <w:t>30 June</w:t>
            </w:r>
            <w:r w:rsidRPr="004F0992">
              <w:rPr>
                <w:b/>
                <w:bCs/>
                <w:i/>
                <w:iCs/>
                <w:sz w:val="20"/>
                <w:lang w:eastAsia="en-GB"/>
              </w:rPr>
              <w:t xml:space="preserve"> 2020</w:t>
            </w:r>
          </w:p>
        </w:tc>
        <w:tc>
          <w:tcPr>
            <w:tcW w:w="1530" w:type="dxa"/>
          </w:tcPr>
          <w:p w14:paraId="0DE6A221" w14:textId="044A6123" w:rsidR="00841530" w:rsidRPr="00AE277C" w:rsidRDefault="00841530" w:rsidP="00241A2A">
            <w:pPr>
              <w:pStyle w:val="BodyText"/>
              <w:tabs>
                <w:tab w:val="decimal" w:pos="990"/>
              </w:tabs>
              <w:spacing w:after="0"/>
              <w:ind w:right="-156"/>
              <w:rPr>
                <w:sz w:val="20"/>
                <w:lang w:eastAsia="en-GB"/>
              </w:rPr>
            </w:pPr>
          </w:p>
        </w:tc>
        <w:tc>
          <w:tcPr>
            <w:tcW w:w="236" w:type="dxa"/>
          </w:tcPr>
          <w:p w14:paraId="63E67BCA" w14:textId="77777777" w:rsidR="00841530" w:rsidRPr="004F0992" w:rsidRDefault="00841530" w:rsidP="00241A2A">
            <w:pPr>
              <w:pStyle w:val="BodyText"/>
              <w:spacing w:after="0"/>
              <w:ind w:right="-405"/>
              <w:jc w:val="both"/>
              <w:rPr>
                <w:sz w:val="20"/>
                <w:lang w:eastAsia="en-GB"/>
              </w:rPr>
            </w:pPr>
          </w:p>
        </w:tc>
        <w:tc>
          <w:tcPr>
            <w:tcW w:w="1474" w:type="dxa"/>
          </w:tcPr>
          <w:p w14:paraId="1C27F03E" w14:textId="77777777" w:rsidR="00841530" w:rsidRPr="004F0992" w:rsidRDefault="00841530" w:rsidP="0002090B">
            <w:pPr>
              <w:pStyle w:val="BodyText"/>
              <w:tabs>
                <w:tab w:val="decimal" w:pos="1268"/>
              </w:tabs>
              <w:spacing w:after="0"/>
              <w:ind w:right="-156"/>
              <w:rPr>
                <w:sz w:val="20"/>
                <w:lang w:eastAsia="en-GB"/>
              </w:rPr>
            </w:pPr>
          </w:p>
        </w:tc>
        <w:tc>
          <w:tcPr>
            <w:tcW w:w="284" w:type="dxa"/>
          </w:tcPr>
          <w:p w14:paraId="433837AA" w14:textId="77777777" w:rsidR="00841530" w:rsidRPr="004F0992" w:rsidRDefault="00841530" w:rsidP="00241A2A">
            <w:pPr>
              <w:pStyle w:val="BodyText"/>
              <w:spacing w:after="0"/>
              <w:ind w:right="-405"/>
              <w:jc w:val="both"/>
              <w:rPr>
                <w:sz w:val="20"/>
                <w:lang w:eastAsia="en-GB"/>
              </w:rPr>
            </w:pPr>
          </w:p>
        </w:tc>
        <w:tc>
          <w:tcPr>
            <w:tcW w:w="1426" w:type="dxa"/>
          </w:tcPr>
          <w:p w14:paraId="5EBC56FD" w14:textId="77777777" w:rsidR="00841530" w:rsidRPr="004F0992" w:rsidRDefault="00841530" w:rsidP="00241A2A">
            <w:pPr>
              <w:pStyle w:val="BodyText"/>
              <w:tabs>
                <w:tab w:val="decimal" w:pos="1140"/>
              </w:tabs>
              <w:spacing w:after="0"/>
              <w:ind w:right="-156"/>
              <w:rPr>
                <w:sz w:val="20"/>
              </w:rPr>
            </w:pPr>
          </w:p>
        </w:tc>
      </w:tr>
      <w:tr w:rsidR="00841530" w:rsidRPr="004F0992" w14:paraId="300516E9" w14:textId="77777777" w:rsidTr="0002090B">
        <w:trPr>
          <w:trHeight w:val="74"/>
        </w:trPr>
        <w:tc>
          <w:tcPr>
            <w:tcW w:w="4140" w:type="dxa"/>
          </w:tcPr>
          <w:p w14:paraId="1DAA8BC2" w14:textId="77777777" w:rsidR="00841530" w:rsidRPr="004F0992" w:rsidRDefault="00841530" w:rsidP="00241A2A">
            <w:pPr>
              <w:pStyle w:val="BodyText"/>
              <w:tabs>
                <w:tab w:val="num" w:pos="3760"/>
              </w:tabs>
              <w:spacing w:after="0"/>
              <w:ind w:right="-108"/>
              <w:rPr>
                <w:b/>
                <w:bCs/>
                <w:i/>
                <w:iCs/>
                <w:sz w:val="20"/>
                <w:lang w:eastAsia="en-GB"/>
              </w:rPr>
            </w:pPr>
            <w:r w:rsidRPr="004F0992">
              <w:rPr>
                <w:sz w:val="20"/>
              </w:rPr>
              <w:t>Other income</w:t>
            </w:r>
          </w:p>
        </w:tc>
        <w:tc>
          <w:tcPr>
            <w:tcW w:w="1530" w:type="dxa"/>
          </w:tcPr>
          <w:p w14:paraId="32C06360" w14:textId="417C4AE7" w:rsidR="00841530" w:rsidRPr="00AE277C" w:rsidRDefault="000956B6" w:rsidP="00BA168B">
            <w:pPr>
              <w:pStyle w:val="BodyText"/>
              <w:tabs>
                <w:tab w:val="decimal" w:pos="1235"/>
              </w:tabs>
              <w:spacing w:after="0"/>
              <w:ind w:right="-156"/>
              <w:rPr>
                <w:sz w:val="20"/>
                <w:lang w:eastAsia="en-GB"/>
              </w:rPr>
            </w:pPr>
            <w:r w:rsidRPr="00AE277C">
              <w:rPr>
                <w:sz w:val="20"/>
                <w:lang w:eastAsia="en-GB"/>
              </w:rPr>
              <w:t>5,678</w:t>
            </w:r>
          </w:p>
        </w:tc>
        <w:tc>
          <w:tcPr>
            <w:tcW w:w="236" w:type="dxa"/>
          </w:tcPr>
          <w:p w14:paraId="19B121CF" w14:textId="77777777" w:rsidR="00841530" w:rsidRPr="004F0992" w:rsidRDefault="00841530" w:rsidP="00241A2A">
            <w:pPr>
              <w:pStyle w:val="BodyText"/>
              <w:spacing w:after="0"/>
              <w:ind w:right="-405"/>
              <w:jc w:val="both"/>
              <w:rPr>
                <w:sz w:val="20"/>
                <w:lang w:eastAsia="en-GB"/>
              </w:rPr>
            </w:pPr>
          </w:p>
        </w:tc>
        <w:tc>
          <w:tcPr>
            <w:tcW w:w="1474" w:type="dxa"/>
          </w:tcPr>
          <w:p w14:paraId="3B6AC410" w14:textId="75E14A75" w:rsidR="00841530" w:rsidRPr="00AE277C" w:rsidRDefault="00CE59CB" w:rsidP="0002090B">
            <w:pPr>
              <w:pStyle w:val="BodyText"/>
              <w:tabs>
                <w:tab w:val="decimal" w:pos="1268"/>
              </w:tabs>
              <w:spacing w:after="0"/>
              <w:ind w:right="-156"/>
              <w:rPr>
                <w:sz w:val="20"/>
                <w:szCs w:val="25"/>
                <w:lang w:val="en-US" w:eastAsia="en-GB" w:bidi="th-TH"/>
              </w:rPr>
            </w:pPr>
            <w:r w:rsidRPr="004F0992">
              <w:rPr>
                <w:sz w:val="20"/>
                <w:lang w:eastAsia="en-GB"/>
              </w:rPr>
              <w:t>7,24</w:t>
            </w:r>
            <w:r w:rsidR="001700A5" w:rsidRPr="004F0992">
              <w:rPr>
                <w:sz w:val="20"/>
                <w:lang w:eastAsia="en-GB"/>
              </w:rPr>
              <w:t>5</w:t>
            </w:r>
          </w:p>
        </w:tc>
        <w:tc>
          <w:tcPr>
            <w:tcW w:w="284" w:type="dxa"/>
          </w:tcPr>
          <w:p w14:paraId="09F066B1" w14:textId="77777777" w:rsidR="00841530" w:rsidRPr="004F0992" w:rsidRDefault="00841530" w:rsidP="00241A2A">
            <w:pPr>
              <w:pStyle w:val="BodyText"/>
              <w:spacing w:after="0"/>
              <w:ind w:right="-405"/>
              <w:jc w:val="both"/>
              <w:rPr>
                <w:sz w:val="20"/>
                <w:lang w:eastAsia="en-GB"/>
              </w:rPr>
            </w:pPr>
          </w:p>
        </w:tc>
        <w:tc>
          <w:tcPr>
            <w:tcW w:w="1426" w:type="dxa"/>
          </w:tcPr>
          <w:p w14:paraId="66A055B6" w14:textId="04BCEB67" w:rsidR="00841530" w:rsidRPr="004F0992" w:rsidRDefault="00727836" w:rsidP="00BA168B">
            <w:pPr>
              <w:pStyle w:val="BodyText"/>
              <w:tabs>
                <w:tab w:val="decimal" w:pos="1140"/>
              </w:tabs>
              <w:spacing w:after="0"/>
              <w:ind w:right="-156"/>
              <w:rPr>
                <w:sz w:val="20"/>
                <w:lang w:bidi="th-TH"/>
              </w:rPr>
            </w:pPr>
            <w:r w:rsidRPr="004F0992">
              <w:rPr>
                <w:sz w:val="20"/>
                <w:lang w:bidi="th-TH"/>
              </w:rPr>
              <w:t>12,92</w:t>
            </w:r>
            <w:r w:rsidR="00B43A92">
              <w:rPr>
                <w:sz w:val="20"/>
                <w:lang w:bidi="th-TH"/>
              </w:rPr>
              <w:t>3</w:t>
            </w:r>
          </w:p>
        </w:tc>
      </w:tr>
      <w:tr w:rsidR="00841530" w:rsidRPr="004F0992" w14:paraId="7962172C" w14:textId="77777777" w:rsidTr="0002090B">
        <w:trPr>
          <w:trHeight w:val="74"/>
        </w:trPr>
        <w:tc>
          <w:tcPr>
            <w:tcW w:w="4140" w:type="dxa"/>
          </w:tcPr>
          <w:p w14:paraId="4E4CC2C8" w14:textId="0D5D680C" w:rsidR="00841530" w:rsidRPr="004F0992" w:rsidRDefault="00B3664B" w:rsidP="00241A2A">
            <w:pPr>
              <w:pStyle w:val="BodyText"/>
              <w:tabs>
                <w:tab w:val="num" w:pos="3760"/>
              </w:tabs>
              <w:spacing w:after="0"/>
              <w:ind w:left="144" w:right="-108" w:hanging="144"/>
              <w:rPr>
                <w:sz w:val="20"/>
              </w:rPr>
            </w:pPr>
            <w:r w:rsidRPr="00AE277C">
              <w:rPr>
                <w:rFonts w:hint="cs"/>
                <w:sz w:val="20"/>
                <w:cs/>
                <w:lang w:bidi="th-TH"/>
              </w:rPr>
              <w:t>(</w:t>
            </w:r>
            <w:r w:rsidR="00841530" w:rsidRPr="004F0992">
              <w:rPr>
                <w:sz w:val="20"/>
              </w:rPr>
              <w:t>Loss</w:t>
            </w:r>
            <w:r w:rsidRPr="00AE277C">
              <w:rPr>
                <w:rFonts w:hint="cs"/>
                <w:sz w:val="20"/>
                <w:cs/>
                <w:lang w:bidi="th-TH"/>
              </w:rPr>
              <w:t>)</w:t>
            </w:r>
            <w:r w:rsidRPr="00AE277C">
              <w:rPr>
                <w:sz w:val="20"/>
                <w:cs/>
                <w:lang w:bidi="th-TH"/>
              </w:rPr>
              <w:t xml:space="preserve"> </w:t>
            </w:r>
            <w:r w:rsidR="00841530" w:rsidRPr="004F0992">
              <w:rPr>
                <w:sz w:val="20"/>
              </w:rPr>
              <w:t>gain arising from derecognition of financial assets measured at amortised cost</w:t>
            </w:r>
          </w:p>
        </w:tc>
        <w:tc>
          <w:tcPr>
            <w:tcW w:w="1530" w:type="dxa"/>
            <w:vAlign w:val="bottom"/>
          </w:tcPr>
          <w:p w14:paraId="71D96033" w14:textId="17D29428" w:rsidR="00841530" w:rsidRPr="00AE277C" w:rsidRDefault="000956B6" w:rsidP="00BA168B">
            <w:pPr>
              <w:pStyle w:val="BodyText"/>
              <w:tabs>
                <w:tab w:val="decimal" w:pos="1235"/>
              </w:tabs>
              <w:spacing w:after="0"/>
              <w:ind w:right="-156"/>
              <w:rPr>
                <w:sz w:val="20"/>
                <w:lang w:eastAsia="en-GB"/>
              </w:rPr>
            </w:pPr>
            <w:r w:rsidRPr="00AE277C">
              <w:rPr>
                <w:sz w:val="20"/>
                <w:cs/>
                <w:lang w:eastAsia="en-GB" w:bidi="th-TH"/>
              </w:rPr>
              <w:t>(</w:t>
            </w:r>
            <w:r w:rsidRPr="00AE277C">
              <w:rPr>
                <w:sz w:val="20"/>
                <w:lang w:eastAsia="en-GB"/>
              </w:rPr>
              <w:t>109,877</w:t>
            </w:r>
            <w:r w:rsidRPr="00AE277C">
              <w:rPr>
                <w:sz w:val="20"/>
                <w:cs/>
                <w:lang w:eastAsia="en-GB" w:bidi="th-TH"/>
              </w:rPr>
              <w:t>)</w:t>
            </w:r>
          </w:p>
        </w:tc>
        <w:tc>
          <w:tcPr>
            <w:tcW w:w="236" w:type="dxa"/>
            <w:vAlign w:val="bottom"/>
          </w:tcPr>
          <w:p w14:paraId="3B4C73CC" w14:textId="77777777" w:rsidR="00841530" w:rsidRPr="004F0992" w:rsidRDefault="00841530" w:rsidP="00241A2A">
            <w:pPr>
              <w:pStyle w:val="BodyText"/>
              <w:spacing w:after="0"/>
              <w:ind w:right="-405"/>
              <w:rPr>
                <w:sz w:val="20"/>
                <w:lang w:eastAsia="en-GB"/>
              </w:rPr>
            </w:pPr>
          </w:p>
        </w:tc>
        <w:tc>
          <w:tcPr>
            <w:tcW w:w="1474" w:type="dxa"/>
            <w:vAlign w:val="bottom"/>
          </w:tcPr>
          <w:p w14:paraId="7F0328E8" w14:textId="14E806BF" w:rsidR="00841530" w:rsidRPr="004F0992" w:rsidRDefault="000956B6" w:rsidP="00BA168B">
            <w:pPr>
              <w:pStyle w:val="BodyText"/>
              <w:tabs>
                <w:tab w:val="decimal" w:pos="1268"/>
              </w:tabs>
              <w:spacing w:after="0"/>
              <w:ind w:right="-156"/>
              <w:rPr>
                <w:sz w:val="20"/>
                <w:lang w:eastAsia="en-GB"/>
              </w:rPr>
            </w:pPr>
            <w:r w:rsidRPr="004F0992">
              <w:rPr>
                <w:sz w:val="20"/>
                <w:lang w:eastAsia="en-GB"/>
              </w:rPr>
              <w:t>119,985</w:t>
            </w:r>
          </w:p>
        </w:tc>
        <w:tc>
          <w:tcPr>
            <w:tcW w:w="284" w:type="dxa"/>
            <w:vAlign w:val="bottom"/>
          </w:tcPr>
          <w:p w14:paraId="37453748" w14:textId="77777777" w:rsidR="00841530" w:rsidRPr="004F0992" w:rsidRDefault="00841530" w:rsidP="00241A2A">
            <w:pPr>
              <w:pStyle w:val="BodyText"/>
              <w:spacing w:after="0"/>
              <w:ind w:right="-405"/>
              <w:rPr>
                <w:sz w:val="20"/>
                <w:lang w:eastAsia="en-GB"/>
              </w:rPr>
            </w:pPr>
          </w:p>
        </w:tc>
        <w:tc>
          <w:tcPr>
            <w:tcW w:w="1426" w:type="dxa"/>
            <w:vAlign w:val="bottom"/>
          </w:tcPr>
          <w:p w14:paraId="75668751" w14:textId="6955ED39" w:rsidR="00841530" w:rsidRPr="004F0992" w:rsidRDefault="000956B6" w:rsidP="0002090B">
            <w:pPr>
              <w:pStyle w:val="BodyText"/>
              <w:tabs>
                <w:tab w:val="decimal" w:pos="1140"/>
              </w:tabs>
              <w:spacing w:after="0"/>
              <w:ind w:right="-156"/>
              <w:rPr>
                <w:sz w:val="20"/>
              </w:rPr>
            </w:pPr>
            <w:r w:rsidRPr="004F0992">
              <w:rPr>
                <w:sz w:val="20"/>
              </w:rPr>
              <w:t>10,108</w:t>
            </w:r>
          </w:p>
        </w:tc>
      </w:tr>
      <w:tr w:rsidR="00841530" w:rsidRPr="004F0992" w14:paraId="2D4705F9" w14:textId="77777777" w:rsidTr="0002090B">
        <w:trPr>
          <w:trHeight w:val="248"/>
        </w:trPr>
        <w:tc>
          <w:tcPr>
            <w:tcW w:w="4140" w:type="dxa"/>
          </w:tcPr>
          <w:p w14:paraId="431FF0CA" w14:textId="7F0E87F0" w:rsidR="00841530" w:rsidRPr="004F0992" w:rsidRDefault="00CE0E16" w:rsidP="00241A2A">
            <w:pPr>
              <w:pStyle w:val="BodyText"/>
              <w:spacing w:after="0"/>
              <w:ind w:left="156" w:right="-108" w:hanging="156"/>
              <w:jc w:val="both"/>
              <w:rPr>
                <w:sz w:val="20"/>
              </w:rPr>
            </w:pPr>
            <w:r w:rsidRPr="004F0992">
              <w:rPr>
                <w:sz w:val="20"/>
              </w:rPr>
              <w:t>R</w:t>
            </w:r>
            <w:r w:rsidR="00841530" w:rsidRPr="004F0992">
              <w:rPr>
                <w:sz w:val="20"/>
              </w:rPr>
              <w:t xml:space="preserve">eversal of expected credit </w:t>
            </w:r>
            <w:r w:rsidR="00841530" w:rsidRPr="00AE277C">
              <w:rPr>
                <w:sz w:val="20"/>
                <w:cs/>
                <w:lang w:bidi="th-TH"/>
              </w:rPr>
              <w:t>(</w:t>
            </w:r>
            <w:r w:rsidR="00841530" w:rsidRPr="004F0992">
              <w:rPr>
                <w:sz w:val="20"/>
              </w:rPr>
              <w:t>loss</w:t>
            </w:r>
            <w:r w:rsidR="00841530" w:rsidRPr="00AE277C">
              <w:rPr>
                <w:sz w:val="20"/>
                <w:cs/>
                <w:lang w:bidi="th-TH"/>
              </w:rPr>
              <w:t>)</w:t>
            </w:r>
          </w:p>
        </w:tc>
        <w:tc>
          <w:tcPr>
            <w:tcW w:w="1530" w:type="dxa"/>
          </w:tcPr>
          <w:p w14:paraId="3B654E53" w14:textId="6D68AB95" w:rsidR="00841530" w:rsidRPr="00AE277C" w:rsidRDefault="000956B6" w:rsidP="00BA168B">
            <w:pPr>
              <w:pStyle w:val="BodyText"/>
              <w:tabs>
                <w:tab w:val="decimal" w:pos="1235"/>
              </w:tabs>
              <w:spacing w:after="0"/>
              <w:ind w:right="-156"/>
              <w:rPr>
                <w:sz w:val="20"/>
                <w:lang w:val="en-US" w:eastAsia="en-GB" w:bidi="th-TH"/>
              </w:rPr>
            </w:pPr>
            <w:r w:rsidRPr="00AE277C">
              <w:rPr>
                <w:sz w:val="20"/>
                <w:lang w:val="en-US" w:eastAsia="en-GB" w:bidi="th-TH"/>
              </w:rPr>
              <w:t>85,206</w:t>
            </w:r>
          </w:p>
        </w:tc>
        <w:tc>
          <w:tcPr>
            <w:tcW w:w="236" w:type="dxa"/>
          </w:tcPr>
          <w:p w14:paraId="387A90EE" w14:textId="77777777" w:rsidR="00841530" w:rsidRPr="004F0992" w:rsidRDefault="00841530" w:rsidP="00241A2A">
            <w:pPr>
              <w:ind w:left="-105" w:right="-108"/>
              <w:jc w:val="right"/>
              <w:rPr>
                <w:sz w:val="20"/>
              </w:rPr>
            </w:pPr>
          </w:p>
        </w:tc>
        <w:tc>
          <w:tcPr>
            <w:tcW w:w="1474" w:type="dxa"/>
            <w:tcBorders>
              <w:bottom w:val="single" w:sz="4" w:space="0" w:color="auto"/>
            </w:tcBorders>
          </w:tcPr>
          <w:p w14:paraId="5116DEF0" w14:textId="6BF4FD9F" w:rsidR="00841530" w:rsidRPr="004F0992" w:rsidRDefault="00727836" w:rsidP="0002090B">
            <w:pPr>
              <w:pStyle w:val="BodyText"/>
              <w:tabs>
                <w:tab w:val="decimal" w:pos="1268"/>
              </w:tabs>
              <w:spacing w:after="0"/>
              <w:ind w:right="-156"/>
              <w:rPr>
                <w:sz w:val="20"/>
                <w:lang w:eastAsia="en-GB"/>
              </w:rPr>
            </w:pPr>
            <w:r w:rsidRPr="00AE277C">
              <w:rPr>
                <w:sz w:val="20"/>
                <w:cs/>
                <w:lang w:eastAsia="en-GB" w:bidi="th-TH"/>
              </w:rPr>
              <w:t>(</w:t>
            </w:r>
            <w:r w:rsidRPr="004F0992">
              <w:rPr>
                <w:sz w:val="20"/>
                <w:lang w:eastAsia="en-GB"/>
              </w:rPr>
              <w:t>127,230</w:t>
            </w:r>
            <w:r w:rsidRPr="00AE277C">
              <w:rPr>
                <w:sz w:val="20"/>
                <w:cs/>
                <w:lang w:eastAsia="en-GB" w:bidi="th-TH"/>
              </w:rPr>
              <w:t>)</w:t>
            </w:r>
          </w:p>
        </w:tc>
        <w:tc>
          <w:tcPr>
            <w:tcW w:w="284" w:type="dxa"/>
          </w:tcPr>
          <w:p w14:paraId="75738D47" w14:textId="77777777" w:rsidR="00841530" w:rsidRPr="004F0992" w:rsidRDefault="00841530" w:rsidP="00241A2A">
            <w:pPr>
              <w:ind w:left="-105" w:right="-108"/>
              <w:jc w:val="right"/>
              <w:rPr>
                <w:sz w:val="20"/>
              </w:rPr>
            </w:pPr>
          </w:p>
        </w:tc>
        <w:tc>
          <w:tcPr>
            <w:tcW w:w="1426" w:type="dxa"/>
          </w:tcPr>
          <w:p w14:paraId="6CFFD2CD" w14:textId="2E961222" w:rsidR="00841530" w:rsidRPr="004F0992" w:rsidRDefault="00727836" w:rsidP="0002090B">
            <w:pPr>
              <w:pStyle w:val="BodyText"/>
              <w:tabs>
                <w:tab w:val="decimal" w:pos="1140"/>
              </w:tabs>
              <w:spacing w:after="0"/>
              <w:ind w:right="-156"/>
              <w:rPr>
                <w:sz w:val="20"/>
              </w:rPr>
            </w:pPr>
            <w:r w:rsidRPr="00AE277C">
              <w:rPr>
                <w:sz w:val="20"/>
                <w:cs/>
                <w:lang w:bidi="th-TH"/>
              </w:rPr>
              <w:t>(</w:t>
            </w:r>
            <w:r w:rsidRPr="004F0992">
              <w:rPr>
                <w:sz w:val="20"/>
              </w:rPr>
              <w:t>42,024</w:t>
            </w:r>
            <w:r w:rsidRPr="00AE277C">
              <w:rPr>
                <w:sz w:val="20"/>
                <w:cs/>
                <w:lang w:bidi="th-TH"/>
              </w:rPr>
              <w:t>)</w:t>
            </w:r>
          </w:p>
        </w:tc>
      </w:tr>
      <w:tr w:rsidR="00841530" w:rsidRPr="004F0992" w14:paraId="6B4FB9AA" w14:textId="77777777" w:rsidTr="00BC323A">
        <w:trPr>
          <w:trHeight w:val="70"/>
        </w:trPr>
        <w:tc>
          <w:tcPr>
            <w:tcW w:w="4140" w:type="dxa"/>
          </w:tcPr>
          <w:p w14:paraId="18BCF2E8" w14:textId="77777777" w:rsidR="00841530" w:rsidRPr="004F0992" w:rsidRDefault="00841530" w:rsidP="00241A2A">
            <w:pPr>
              <w:pStyle w:val="BodyText"/>
              <w:spacing w:after="0"/>
              <w:ind w:right="-108"/>
              <w:jc w:val="both"/>
              <w:rPr>
                <w:sz w:val="20"/>
                <w:lang w:eastAsia="en-GB"/>
              </w:rPr>
            </w:pPr>
          </w:p>
        </w:tc>
        <w:tc>
          <w:tcPr>
            <w:tcW w:w="1530" w:type="dxa"/>
          </w:tcPr>
          <w:p w14:paraId="23BF72C5" w14:textId="77777777" w:rsidR="00841530" w:rsidRPr="004F0992" w:rsidRDefault="00841530" w:rsidP="00241A2A">
            <w:pPr>
              <w:pStyle w:val="BodyText"/>
              <w:tabs>
                <w:tab w:val="decimal" w:pos="695"/>
              </w:tabs>
              <w:spacing w:after="0"/>
              <w:ind w:right="-156"/>
              <w:rPr>
                <w:sz w:val="20"/>
                <w:lang w:eastAsia="en-GB"/>
              </w:rPr>
            </w:pPr>
          </w:p>
        </w:tc>
        <w:tc>
          <w:tcPr>
            <w:tcW w:w="236" w:type="dxa"/>
          </w:tcPr>
          <w:p w14:paraId="02A2A3CC" w14:textId="77777777" w:rsidR="00841530" w:rsidRPr="004F0992" w:rsidRDefault="00841530" w:rsidP="00241A2A">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34726D60" w14:textId="207A83FE" w:rsidR="00841530" w:rsidRPr="004F0992" w:rsidRDefault="000956B6" w:rsidP="0002090B">
            <w:pPr>
              <w:pStyle w:val="BodyText"/>
              <w:tabs>
                <w:tab w:val="decimal" w:pos="1268"/>
              </w:tabs>
              <w:spacing w:after="0"/>
              <w:ind w:right="-156"/>
              <w:rPr>
                <w:b/>
                <w:bCs/>
                <w:sz w:val="20"/>
                <w:lang w:eastAsia="en-GB"/>
              </w:rPr>
            </w:pPr>
            <w:r w:rsidRPr="00AE277C">
              <w:rPr>
                <w:b/>
                <w:bCs/>
                <w:sz w:val="20"/>
                <w:cs/>
                <w:lang w:eastAsia="en-GB" w:bidi="th-TH"/>
              </w:rPr>
              <w:t>-</w:t>
            </w:r>
          </w:p>
        </w:tc>
        <w:tc>
          <w:tcPr>
            <w:tcW w:w="284" w:type="dxa"/>
          </w:tcPr>
          <w:p w14:paraId="24DAD26C" w14:textId="77777777" w:rsidR="00841530" w:rsidRPr="004F0992" w:rsidRDefault="00841530" w:rsidP="00241A2A">
            <w:pPr>
              <w:pStyle w:val="BodyText"/>
              <w:spacing w:after="0"/>
              <w:ind w:right="-405"/>
              <w:jc w:val="both"/>
              <w:rPr>
                <w:sz w:val="20"/>
                <w:lang w:eastAsia="en-GB"/>
              </w:rPr>
            </w:pPr>
          </w:p>
        </w:tc>
        <w:tc>
          <w:tcPr>
            <w:tcW w:w="1426" w:type="dxa"/>
          </w:tcPr>
          <w:p w14:paraId="79C73BD8" w14:textId="77777777" w:rsidR="00841530" w:rsidRPr="004F0992" w:rsidRDefault="00841530" w:rsidP="0002090B">
            <w:pPr>
              <w:pStyle w:val="BodyText"/>
              <w:tabs>
                <w:tab w:val="decimal" w:pos="695"/>
                <w:tab w:val="decimal" w:pos="1140"/>
              </w:tabs>
              <w:spacing w:after="0"/>
              <w:ind w:right="-156"/>
              <w:rPr>
                <w:sz w:val="20"/>
                <w:lang w:eastAsia="en-GB"/>
              </w:rPr>
            </w:pPr>
          </w:p>
        </w:tc>
      </w:tr>
    </w:tbl>
    <w:p w14:paraId="762EB0C8" w14:textId="04407022" w:rsidR="00841530" w:rsidRPr="004F0992" w:rsidRDefault="00841530" w:rsidP="001C49A7">
      <w:pPr>
        <w:spacing w:line="240" w:lineRule="atLeast"/>
        <w:rPr>
          <w:sz w:val="18"/>
          <w:szCs w:val="18"/>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8B7C49" w:rsidRPr="004F0992" w14:paraId="09827D11" w14:textId="77777777" w:rsidTr="0002090B">
        <w:trPr>
          <w:trHeight w:val="190"/>
          <w:tblHeader/>
        </w:trPr>
        <w:tc>
          <w:tcPr>
            <w:tcW w:w="4140" w:type="dxa"/>
          </w:tcPr>
          <w:p w14:paraId="102C8D40" w14:textId="77777777" w:rsidR="008B7C49" w:rsidRPr="004F0992" w:rsidRDefault="008B7C49" w:rsidP="00241A2A">
            <w:pPr>
              <w:pStyle w:val="BodyText"/>
              <w:spacing w:after="0"/>
              <w:ind w:right="-108"/>
              <w:jc w:val="both"/>
              <w:rPr>
                <w:i/>
                <w:iCs/>
                <w:color w:val="0000FF"/>
                <w:sz w:val="20"/>
                <w:lang w:eastAsia="en-GB"/>
              </w:rPr>
            </w:pPr>
          </w:p>
        </w:tc>
        <w:tc>
          <w:tcPr>
            <w:tcW w:w="4950" w:type="dxa"/>
            <w:gridSpan w:val="5"/>
          </w:tcPr>
          <w:p w14:paraId="183377AA" w14:textId="77777777" w:rsidR="008B7C49" w:rsidRPr="004F0992" w:rsidRDefault="008B7C49" w:rsidP="00241A2A">
            <w:pPr>
              <w:pStyle w:val="BodyText"/>
              <w:spacing w:after="0"/>
              <w:ind w:left="-104" w:right="-112"/>
              <w:jc w:val="center"/>
              <w:rPr>
                <w:b/>
                <w:bCs/>
                <w:sz w:val="20"/>
                <w:lang w:eastAsia="en-GB"/>
              </w:rPr>
            </w:pPr>
            <w:r w:rsidRPr="004F0992">
              <w:rPr>
                <w:b/>
                <w:bCs/>
                <w:sz w:val="20"/>
                <w:lang w:eastAsia="en-GB"/>
              </w:rPr>
              <w:t>Separate financial statements</w:t>
            </w:r>
          </w:p>
        </w:tc>
      </w:tr>
      <w:tr w:rsidR="008B7C49" w:rsidRPr="004F0992" w14:paraId="30835414" w14:textId="77777777" w:rsidTr="0002090B">
        <w:trPr>
          <w:trHeight w:val="190"/>
          <w:tblHeader/>
        </w:trPr>
        <w:tc>
          <w:tcPr>
            <w:tcW w:w="4140" w:type="dxa"/>
          </w:tcPr>
          <w:p w14:paraId="6E04B383" w14:textId="77777777" w:rsidR="008B7C49" w:rsidRPr="004F0992" w:rsidRDefault="008B7C49" w:rsidP="00241A2A">
            <w:pPr>
              <w:pStyle w:val="BodyText"/>
              <w:spacing w:after="0"/>
              <w:ind w:right="-108"/>
              <w:jc w:val="both"/>
              <w:rPr>
                <w:i/>
                <w:iCs/>
                <w:color w:val="0000FF"/>
                <w:sz w:val="20"/>
                <w:lang w:eastAsia="en-GB"/>
              </w:rPr>
            </w:pPr>
          </w:p>
        </w:tc>
        <w:tc>
          <w:tcPr>
            <w:tcW w:w="1530" w:type="dxa"/>
            <w:hideMark/>
          </w:tcPr>
          <w:p w14:paraId="4567AD96" w14:textId="77777777" w:rsidR="008B7C49" w:rsidRPr="004F0992" w:rsidRDefault="008B7C49" w:rsidP="00241A2A">
            <w:pPr>
              <w:pStyle w:val="BodyText"/>
              <w:spacing w:after="0"/>
              <w:ind w:left="-114" w:right="-108"/>
              <w:jc w:val="center"/>
              <w:rPr>
                <w:sz w:val="20"/>
                <w:lang w:eastAsia="en-GB"/>
              </w:rPr>
            </w:pPr>
            <w:r w:rsidRPr="004F0992">
              <w:rPr>
                <w:sz w:val="20"/>
                <w:lang w:eastAsia="en-GB"/>
              </w:rPr>
              <w:t>Before</w:t>
            </w:r>
          </w:p>
          <w:p w14:paraId="357B3D38" w14:textId="77777777" w:rsidR="008B7C49" w:rsidRPr="004F0992" w:rsidRDefault="008B7C49" w:rsidP="00241A2A">
            <w:pPr>
              <w:pStyle w:val="BodyText"/>
              <w:spacing w:after="0"/>
              <w:ind w:left="-108" w:right="-108"/>
              <w:jc w:val="center"/>
              <w:rPr>
                <w:sz w:val="20"/>
                <w:lang w:eastAsia="en-GB"/>
              </w:rPr>
            </w:pPr>
            <w:r w:rsidRPr="004F0992">
              <w:rPr>
                <w:sz w:val="20"/>
                <w:lang w:eastAsia="en-GB"/>
              </w:rPr>
              <w:t>Reclassification</w:t>
            </w:r>
          </w:p>
        </w:tc>
        <w:tc>
          <w:tcPr>
            <w:tcW w:w="236" w:type="dxa"/>
          </w:tcPr>
          <w:p w14:paraId="53E84C22" w14:textId="77777777" w:rsidR="008B7C49" w:rsidRPr="004F0992" w:rsidRDefault="008B7C49" w:rsidP="00241A2A">
            <w:pPr>
              <w:pStyle w:val="BodyText"/>
              <w:spacing w:after="0"/>
              <w:ind w:right="-405"/>
              <w:jc w:val="center"/>
              <w:rPr>
                <w:sz w:val="20"/>
                <w:lang w:eastAsia="en-GB"/>
              </w:rPr>
            </w:pPr>
          </w:p>
        </w:tc>
        <w:tc>
          <w:tcPr>
            <w:tcW w:w="1474" w:type="dxa"/>
          </w:tcPr>
          <w:p w14:paraId="11BD9670" w14:textId="77777777" w:rsidR="008B7C49" w:rsidRPr="004F0992" w:rsidRDefault="008B7C49" w:rsidP="00241A2A">
            <w:pPr>
              <w:pStyle w:val="BodyText"/>
              <w:spacing w:after="0"/>
              <w:ind w:left="-108" w:right="-108"/>
              <w:jc w:val="center"/>
              <w:rPr>
                <w:sz w:val="20"/>
                <w:lang w:eastAsia="en-GB"/>
              </w:rPr>
            </w:pPr>
          </w:p>
          <w:p w14:paraId="3140F13F" w14:textId="77777777" w:rsidR="008B7C49" w:rsidRPr="004F0992" w:rsidRDefault="008B7C49" w:rsidP="00241A2A">
            <w:pPr>
              <w:pStyle w:val="BodyText"/>
              <w:spacing w:after="0"/>
              <w:ind w:left="-108" w:right="-108"/>
              <w:jc w:val="center"/>
              <w:rPr>
                <w:sz w:val="20"/>
                <w:lang w:eastAsia="en-GB"/>
              </w:rPr>
            </w:pPr>
            <w:r w:rsidRPr="004F0992">
              <w:rPr>
                <w:sz w:val="20"/>
                <w:lang w:eastAsia="en-GB"/>
              </w:rPr>
              <w:t>Reclassification</w:t>
            </w:r>
          </w:p>
        </w:tc>
        <w:tc>
          <w:tcPr>
            <w:tcW w:w="284" w:type="dxa"/>
          </w:tcPr>
          <w:p w14:paraId="2373DE52" w14:textId="77777777" w:rsidR="008B7C49" w:rsidRPr="004F0992" w:rsidRDefault="008B7C49" w:rsidP="00241A2A">
            <w:pPr>
              <w:pStyle w:val="BodyText"/>
              <w:spacing w:after="0"/>
              <w:ind w:right="-405"/>
              <w:jc w:val="center"/>
              <w:rPr>
                <w:sz w:val="20"/>
                <w:lang w:eastAsia="en-GB"/>
              </w:rPr>
            </w:pPr>
          </w:p>
        </w:tc>
        <w:tc>
          <w:tcPr>
            <w:tcW w:w="1426" w:type="dxa"/>
            <w:hideMark/>
          </w:tcPr>
          <w:p w14:paraId="2F24C0DD" w14:textId="77777777" w:rsidR="008B7C49" w:rsidRPr="004F0992" w:rsidRDefault="008B7C49" w:rsidP="00241A2A">
            <w:pPr>
              <w:pStyle w:val="BodyText"/>
              <w:spacing w:after="0"/>
              <w:ind w:left="-104" w:right="-112"/>
              <w:jc w:val="center"/>
              <w:rPr>
                <w:sz w:val="20"/>
                <w:lang w:eastAsia="en-GB"/>
              </w:rPr>
            </w:pPr>
            <w:r w:rsidRPr="004F0992">
              <w:rPr>
                <w:sz w:val="20"/>
                <w:lang w:eastAsia="en-GB"/>
              </w:rPr>
              <w:t>After</w:t>
            </w:r>
          </w:p>
          <w:p w14:paraId="3007A64B" w14:textId="77777777" w:rsidR="008B7C49" w:rsidRPr="004F0992" w:rsidRDefault="008B7C49" w:rsidP="00241A2A">
            <w:pPr>
              <w:pStyle w:val="BodyText"/>
              <w:spacing w:after="0"/>
              <w:ind w:left="-104" w:right="-112"/>
              <w:jc w:val="center"/>
              <w:rPr>
                <w:sz w:val="20"/>
                <w:lang w:eastAsia="en-GB"/>
              </w:rPr>
            </w:pPr>
            <w:r w:rsidRPr="004F0992">
              <w:rPr>
                <w:sz w:val="20"/>
                <w:lang w:eastAsia="en-GB"/>
              </w:rPr>
              <w:t>Reclassification</w:t>
            </w:r>
          </w:p>
        </w:tc>
      </w:tr>
      <w:tr w:rsidR="008B7C49" w:rsidRPr="004F0992" w14:paraId="5C2E4700" w14:textId="77777777" w:rsidTr="0002090B">
        <w:trPr>
          <w:trHeight w:val="248"/>
          <w:tblHeader/>
        </w:trPr>
        <w:tc>
          <w:tcPr>
            <w:tcW w:w="4140" w:type="dxa"/>
          </w:tcPr>
          <w:p w14:paraId="393D4C06" w14:textId="77777777" w:rsidR="008B7C49" w:rsidRPr="004F0992" w:rsidRDefault="008B7C49" w:rsidP="00241A2A">
            <w:pPr>
              <w:pStyle w:val="BodyText"/>
              <w:spacing w:after="0"/>
              <w:ind w:right="-108"/>
              <w:jc w:val="both"/>
              <w:rPr>
                <w:sz w:val="20"/>
                <w:lang w:eastAsia="en-GB"/>
              </w:rPr>
            </w:pPr>
          </w:p>
        </w:tc>
        <w:tc>
          <w:tcPr>
            <w:tcW w:w="4950" w:type="dxa"/>
            <w:gridSpan w:val="5"/>
            <w:hideMark/>
          </w:tcPr>
          <w:p w14:paraId="7F9A43F7" w14:textId="77777777" w:rsidR="008B7C49" w:rsidRPr="004F0992" w:rsidRDefault="008B7C49" w:rsidP="00241A2A">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8B7C49" w:rsidRPr="004F0992" w14:paraId="768AEEEA" w14:textId="77777777" w:rsidTr="0002090B">
        <w:trPr>
          <w:trHeight w:val="74"/>
        </w:trPr>
        <w:tc>
          <w:tcPr>
            <w:tcW w:w="4140" w:type="dxa"/>
            <w:hideMark/>
          </w:tcPr>
          <w:p w14:paraId="7666B6F8" w14:textId="594DD4CB" w:rsidR="008B7C49" w:rsidRPr="004F0992" w:rsidRDefault="008B7C49" w:rsidP="00241A2A">
            <w:pPr>
              <w:pStyle w:val="BodyText"/>
              <w:spacing w:after="0"/>
              <w:ind w:left="144" w:right="-108" w:hanging="144"/>
              <w:rPr>
                <w:sz w:val="20"/>
                <w:lang w:eastAsia="en-GB"/>
              </w:rPr>
            </w:pPr>
            <w:r w:rsidRPr="004F0992">
              <w:rPr>
                <w:b/>
                <w:bCs/>
                <w:i/>
                <w:iCs/>
                <w:sz w:val="20"/>
                <w:lang w:eastAsia="en-GB"/>
              </w:rPr>
              <w:t xml:space="preserve">Statement of comprehensive income for </w:t>
            </w:r>
            <w:r w:rsidR="003D55FD" w:rsidRPr="004F0992">
              <w:rPr>
                <w:b/>
                <w:bCs/>
                <w:i/>
                <w:iCs/>
                <w:sz w:val="20"/>
                <w:lang w:eastAsia="en-GB"/>
              </w:rPr>
              <w:br/>
            </w:r>
            <w:r w:rsidRPr="004F0992">
              <w:rPr>
                <w:b/>
                <w:bCs/>
                <w:i/>
                <w:iCs/>
                <w:sz w:val="20"/>
                <w:lang w:eastAsia="en-GB"/>
              </w:rPr>
              <w:t>the three</w:t>
            </w:r>
            <w:r w:rsidRPr="00AE277C">
              <w:rPr>
                <w:b/>
                <w:bCs/>
                <w:i/>
                <w:iCs/>
                <w:sz w:val="20"/>
                <w:cs/>
                <w:lang w:eastAsia="en-GB" w:bidi="th-TH"/>
              </w:rPr>
              <w:t>-</w:t>
            </w:r>
            <w:r w:rsidRPr="004F0992">
              <w:rPr>
                <w:b/>
                <w:bCs/>
                <w:i/>
                <w:iCs/>
                <w:sz w:val="20"/>
                <w:lang w:eastAsia="en-GB"/>
              </w:rPr>
              <w:t xml:space="preserve">month period ended </w:t>
            </w:r>
            <w:r w:rsidR="00BC323A" w:rsidRPr="004F0992">
              <w:rPr>
                <w:b/>
                <w:bCs/>
                <w:i/>
                <w:iCs/>
                <w:sz w:val="20"/>
                <w:lang w:eastAsia="en-GB"/>
              </w:rPr>
              <w:t>30 June</w:t>
            </w:r>
            <w:r w:rsidRPr="004F0992">
              <w:rPr>
                <w:b/>
                <w:bCs/>
                <w:i/>
                <w:iCs/>
                <w:sz w:val="20"/>
                <w:lang w:eastAsia="en-GB"/>
              </w:rPr>
              <w:t xml:space="preserve"> 2020</w:t>
            </w:r>
          </w:p>
        </w:tc>
        <w:tc>
          <w:tcPr>
            <w:tcW w:w="1530" w:type="dxa"/>
          </w:tcPr>
          <w:p w14:paraId="5D863E7B" w14:textId="77777777" w:rsidR="008B7C49" w:rsidRPr="00AE277C" w:rsidRDefault="008B7C49" w:rsidP="00241A2A">
            <w:pPr>
              <w:pStyle w:val="BodyText"/>
              <w:tabs>
                <w:tab w:val="decimal" w:pos="990"/>
              </w:tabs>
              <w:spacing w:after="0"/>
              <w:ind w:right="-156"/>
              <w:rPr>
                <w:sz w:val="20"/>
                <w:lang w:eastAsia="en-GB"/>
              </w:rPr>
            </w:pPr>
          </w:p>
        </w:tc>
        <w:tc>
          <w:tcPr>
            <w:tcW w:w="236" w:type="dxa"/>
          </w:tcPr>
          <w:p w14:paraId="0217CE3A" w14:textId="77777777" w:rsidR="008B7C49" w:rsidRPr="004F0992" w:rsidRDefault="008B7C49" w:rsidP="00241A2A">
            <w:pPr>
              <w:pStyle w:val="BodyText"/>
              <w:spacing w:after="0"/>
              <w:ind w:right="-405"/>
              <w:jc w:val="both"/>
              <w:rPr>
                <w:sz w:val="20"/>
                <w:lang w:eastAsia="en-GB"/>
              </w:rPr>
            </w:pPr>
          </w:p>
        </w:tc>
        <w:tc>
          <w:tcPr>
            <w:tcW w:w="1474" w:type="dxa"/>
          </w:tcPr>
          <w:p w14:paraId="664F3CDE" w14:textId="77777777" w:rsidR="008B7C49" w:rsidRPr="004F0992" w:rsidRDefault="008B7C49" w:rsidP="00241A2A">
            <w:pPr>
              <w:pStyle w:val="BodyText"/>
              <w:tabs>
                <w:tab w:val="decimal" w:pos="1098"/>
              </w:tabs>
              <w:spacing w:after="0"/>
              <w:ind w:right="-156"/>
              <w:rPr>
                <w:sz w:val="20"/>
                <w:lang w:eastAsia="en-GB"/>
              </w:rPr>
            </w:pPr>
          </w:p>
        </w:tc>
        <w:tc>
          <w:tcPr>
            <w:tcW w:w="284" w:type="dxa"/>
          </w:tcPr>
          <w:p w14:paraId="08DEFA87" w14:textId="77777777" w:rsidR="008B7C49" w:rsidRPr="004F0992" w:rsidRDefault="008B7C49" w:rsidP="00241A2A">
            <w:pPr>
              <w:pStyle w:val="BodyText"/>
              <w:spacing w:after="0"/>
              <w:ind w:right="-405"/>
              <w:jc w:val="both"/>
              <w:rPr>
                <w:sz w:val="20"/>
                <w:lang w:eastAsia="en-GB"/>
              </w:rPr>
            </w:pPr>
          </w:p>
        </w:tc>
        <w:tc>
          <w:tcPr>
            <w:tcW w:w="1426" w:type="dxa"/>
          </w:tcPr>
          <w:p w14:paraId="6D3DCA68" w14:textId="77777777" w:rsidR="008B7C49" w:rsidRPr="004F0992" w:rsidRDefault="008B7C49" w:rsidP="00241A2A">
            <w:pPr>
              <w:pStyle w:val="BodyText"/>
              <w:tabs>
                <w:tab w:val="decimal" w:pos="1140"/>
              </w:tabs>
              <w:spacing w:after="0"/>
              <w:ind w:right="-156"/>
              <w:rPr>
                <w:sz w:val="20"/>
              </w:rPr>
            </w:pPr>
          </w:p>
        </w:tc>
      </w:tr>
      <w:tr w:rsidR="000956B6" w:rsidRPr="004F0992" w14:paraId="1404509A" w14:textId="77777777" w:rsidTr="0002090B">
        <w:trPr>
          <w:trHeight w:val="74"/>
        </w:trPr>
        <w:tc>
          <w:tcPr>
            <w:tcW w:w="4140" w:type="dxa"/>
          </w:tcPr>
          <w:p w14:paraId="4AFC8004" w14:textId="77777777" w:rsidR="000956B6" w:rsidRPr="004F0992" w:rsidRDefault="000956B6" w:rsidP="000956B6">
            <w:pPr>
              <w:pStyle w:val="BodyText"/>
              <w:tabs>
                <w:tab w:val="num" w:pos="3760"/>
              </w:tabs>
              <w:spacing w:after="0"/>
              <w:ind w:right="-108"/>
              <w:rPr>
                <w:b/>
                <w:bCs/>
                <w:i/>
                <w:iCs/>
                <w:sz w:val="20"/>
                <w:lang w:eastAsia="en-GB"/>
              </w:rPr>
            </w:pPr>
            <w:r w:rsidRPr="004F0992">
              <w:rPr>
                <w:sz w:val="20"/>
              </w:rPr>
              <w:t>Other income</w:t>
            </w:r>
          </w:p>
        </w:tc>
        <w:tc>
          <w:tcPr>
            <w:tcW w:w="1530" w:type="dxa"/>
          </w:tcPr>
          <w:p w14:paraId="53C800C7" w14:textId="19AF3D08" w:rsidR="000956B6" w:rsidRPr="00AE277C" w:rsidRDefault="00B74048" w:rsidP="000956B6">
            <w:pPr>
              <w:pStyle w:val="BodyText"/>
              <w:tabs>
                <w:tab w:val="decimal" w:pos="1235"/>
              </w:tabs>
              <w:spacing w:after="0"/>
              <w:ind w:right="-156"/>
              <w:rPr>
                <w:sz w:val="20"/>
                <w:lang w:eastAsia="en-GB"/>
              </w:rPr>
            </w:pPr>
            <w:r w:rsidRPr="00AE277C">
              <w:rPr>
                <w:sz w:val="20"/>
                <w:lang w:eastAsia="en-GB"/>
              </w:rPr>
              <w:t>14,901</w:t>
            </w:r>
          </w:p>
        </w:tc>
        <w:tc>
          <w:tcPr>
            <w:tcW w:w="236" w:type="dxa"/>
          </w:tcPr>
          <w:p w14:paraId="3AD2BEA4" w14:textId="77777777" w:rsidR="000956B6" w:rsidRPr="004F0992" w:rsidRDefault="000956B6" w:rsidP="000956B6">
            <w:pPr>
              <w:pStyle w:val="BodyText"/>
              <w:spacing w:after="0"/>
              <w:ind w:right="-405"/>
              <w:jc w:val="both"/>
              <w:rPr>
                <w:sz w:val="20"/>
                <w:lang w:eastAsia="en-GB"/>
              </w:rPr>
            </w:pPr>
          </w:p>
        </w:tc>
        <w:tc>
          <w:tcPr>
            <w:tcW w:w="1474" w:type="dxa"/>
          </w:tcPr>
          <w:p w14:paraId="41E86615" w14:textId="621F2674" w:rsidR="000956B6" w:rsidRPr="004F0992" w:rsidRDefault="006F2168" w:rsidP="000956B6">
            <w:pPr>
              <w:pStyle w:val="BodyText"/>
              <w:tabs>
                <w:tab w:val="decimal" w:pos="1268"/>
              </w:tabs>
              <w:spacing w:after="0"/>
              <w:ind w:right="-156"/>
              <w:rPr>
                <w:sz w:val="20"/>
                <w:lang w:eastAsia="en-GB"/>
              </w:rPr>
            </w:pPr>
            <w:r w:rsidRPr="004F0992">
              <w:rPr>
                <w:sz w:val="20"/>
                <w:lang w:eastAsia="en-GB"/>
              </w:rPr>
              <w:t>7,245</w:t>
            </w:r>
          </w:p>
        </w:tc>
        <w:tc>
          <w:tcPr>
            <w:tcW w:w="284" w:type="dxa"/>
          </w:tcPr>
          <w:p w14:paraId="0BA0F891" w14:textId="77777777" w:rsidR="000956B6" w:rsidRPr="004F0992" w:rsidRDefault="000956B6" w:rsidP="000956B6">
            <w:pPr>
              <w:pStyle w:val="BodyText"/>
              <w:spacing w:after="0"/>
              <w:ind w:right="-405"/>
              <w:jc w:val="both"/>
              <w:rPr>
                <w:sz w:val="20"/>
                <w:lang w:eastAsia="en-GB"/>
              </w:rPr>
            </w:pPr>
          </w:p>
        </w:tc>
        <w:tc>
          <w:tcPr>
            <w:tcW w:w="1426" w:type="dxa"/>
          </w:tcPr>
          <w:p w14:paraId="396C8A59" w14:textId="2B51ACD0" w:rsidR="000956B6" w:rsidRPr="004F0992" w:rsidRDefault="006F2168" w:rsidP="000956B6">
            <w:pPr>
              <w:pStyle w:val="BodyText"/>
              <w:tabs>
                <w:tab w:val="decimal" w:pos="1140"/>
              </w:tabs>
              <w:spacing w:after="0"/>
              <w:ind w:right="-156"/>
              <w:rPr>
                <w:sz w:val="20"/>
              </w:rPr>
            </w:pPr>
            <w:r w:rsidRPr="004F0992">
              <w:rPr>
                <w:sz w:val="20"/>
              </w:rPr>
              <w:t>22,146</w:t>
            </w:r>
          </w:p>
        </w:tc>
      </w:tr>
      <w:tr w:rsidR="000956B6" w:rsidRPr="004F0992" w14:paraId="4D5D4FA1" w14:textId="77777777" w:rsidTr="0002090B">
        <w:trPr>
          <w:trHeight w:val="74"/>
        </w:trPr>
        <w:tc>
          <w:tcPr>
            <w:tcW w:w="4140" w:type="dxa"/>
          </w:tcPr>
          <w:p w14:paraId="0494D660" w14:textId="232D259F" w:rsidR="000956B6" w:rsidRPr="004F0992" w:rsidRDefault="000956B6" w:rsidP="000956B6">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4F0992">
              <w:rPr>
                <w:sz w:val="20"/>
              </w:rPr>
              <w:t xml:space="preserve"> gain arising from derecognition of financial assets measured at amortised cost</w:t>
            </w:r>
          </w:p>
        </w:tc>
        <w:tc>
          <w:tcPr>
            <w:tcW w:w="1530" w:type="dxa"/>
            <w:vAlign w:val="bottom"/>
          </w:tcPr>
          <w:p w14:paraId="5CF0DDB7" w14:textId="67A02A51" w:rsidR="000956B6" w:rsidRPr="00AE277C" w:rsidRDefault="00B74048" w:rsidP="000956B6">
            <w:pPr>
              <w:pStyle w:val="BodyText"/>
              <w:tabs>
                <w:tab w:val="decimal" w:pos="1235"/>
              </w:tabs>
              <w:spacing w:after="0"/>
              <w:ind w:right="-156"/>
              <w:rPr>
                <w:sz w:val="20"/>
                <w:lang w:eastAsia="en-GB"/>
              </w:rPr>
            </w:pPr>
            <w:r w:rsidRPr="00AE277C">
              <w:rPr>
                <w:sz w:val="20"/>
                <w:cs/>
                <w:lang w:eastAsia="en-GB" w:bidi="th-TH"/>
              </w:rPr>
              <w:t>(</w:t>
            </w:r>
            <w:r w:rsidRPr="00AE277C">
              <w:rPr>
                <w:sz w:val="20"/>
                <w:lang w:eastAsia="en-GB"/>
              </w:rPr>
              <w:t>109,877</w:t>
            </w:r>
            <w:r w:rsidRPr="00AE277C">
              <w:rPr>
                <w:sz w:val="20"/>
                <w:cs/>
                <w:lang w:eastAsia="en-GB" w:bidi="th-TH"/>
              </w:rPr>
              <w:t>)</w:t>
            </w:r>
          </w:p>
        </w:tc>
        <w:tc>
          <w:tcPr>
            <w:tcW w:w="236" w:type="dxa"/>
            <w:vAlign w:val="bottom"/>
          </w:tcPr>
          <w:p w14:paraId="1F76A234" w14:textId="77777777" w:rsidR="000956B6" w:rsidRPr="004F0992" w:rsidRDefault="000956B6" w:rsidP="000956B6">
            <w:pPr>
              <w:pStyle w:val="BodyText"/>
              <w:spacing w:after="0"/>
              <w:ind w:right="-405"/>
              <w:rPr>
                <w:sz w:val="20"/>
                <w:lang w:eastAsia="en-GB"/>
              </w:rPr>
            </w:pPr>
          </w:p>
        </w:tc>
        <w:tc>
          <w:tcPr>
            <w:tcW w:w="1474" w:type="dxa"/>
            <w:vAlign w:val="bottom"/>
          </w:tcPr>
          <w:p w14:paraId="25396DDF" w14:textId="3A86859B" w:rsidR="000956B6" w:rsidRPr="004F0992" w:rsidRDefault="000956B6" w:rsidP="000956B6">
            <w:pPr>
              <w:pStyle w:val="BodyText"/>
              <w:tabs>
                <w:tab w:val="decimal" w:pos="1268"/>
              </w:tabs>
              <w:spacing w:after="0"/>
              <w:ind w:right="-156"/>
              <w:rPr>
                <w:sz w:val="20"/>
                <w:lang w:eastAsia="en-GB"/>
              </w:rPr>
            </w:pPr>
            <w:r w:rsidRPr="004F0992">
              <w:rPr>
                <w:sz w:val="20"/>
                <w:lang w:eastAsia="en-GB"/>
              </w:rPr>
              <w:t>119,985</w:t>
            </w:r>
          </w:p>
        </w:tc>
        <w:tc>
          <w:tcPr>
            <w:tcW w:w="284" w:type="dxa"/>
            <w:vAlign w:val="bottom"/>
          </w:tcPr>
          <w:p w14:paraId="2738DAB5" w14:textId="77777777" w:rsidR="000956B6" w:rsidRPr="004F0992" w:rsidRDefault="000956B6" w:rsidP="000956B6">
            <w:pPr>
              <w:pStyle w:val="BodyText"/>
              <w:spacing w:after="0"/>
              <w:ind w:right="-405"/>
              <w:rPr>
                <w:sz w:val="20"/>
                <w:lang w:eastAsia="en-GB"/>
              </w:rPr>
            </w:pPr>
          </w:p>
        </w:tc>
        <w:tc>
          <w:tcPr>
            <w:tcW w:w="1426" w:type="dxa"/>
            <w:vAlign w:val="bottom"/>
          </w:tcPr>
          <w:p w14:paraId="4B2B0B4C" w14:textId="6E43A4A8" w:rsidR="000956B6" w:rsidRPr="004F0992" w:rsidRDefault="00B74048" w:rsidP="000956B6">
            <w:pPr>
              <w:pStyle w:val="BodyText"/>
              <w:tabs>
                <w:tab w:val="decimal" w:pos="1140"/>
              </w:tabs>
              <w:spacing w:after="0"/>
              <w:ind w:right="-156"/>
              <w:rPr>
                <w:sz w:val="20"/>
              </w:rPr>
            </w:pPr>
            <w:r w:rsidRPr="004F0992">
              <w:rPr>
                <w:sz w:val="20"/>
              </w:rPr>
              <w:t>10,108</w:t>
            </w:r>
          </w:p>
        </w:tc>
      </w:tr>
      <w:tr w:rsidR="000956B6" w:rsidRPr="004F0992" w14:paraId="2C704BE6" w14:textId="77777777" w:rsidTr="0002090B">
        <w:trPr>
          <w:trHeight w:val="248"/>
        </w:trPr>
        <w:tc>
          <w:tcPr>
            <w:tcW w:w="4140" w:type="dxa"/>
          </w:tcPr>
          <w:p w14:paraId="0FC4B858" w14:textId="6C1C060A" w:rsidR="000956B6" w:rsidRPr="004F0992" w:rsidRDefault="000956B6" w:rsidP="000956B6">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tcPr>
          <w:p w14:paraId="08E0CE2E" w14:textId="5E050829" w:rsidR="000956B6" w:rsidRPr="00AE277C" w:rsidRDefault="00B74048" w:rsidP="000956B6">
            <w:pPr>
              <w:pStyle w:val="BodyText"/>
              <w:tabs>
                <w:tab w:val="decimal" w:pos="1235"/>
              </w:tabs>
              <w:spacing w:after="0"/>
              <w:ind w:right="-156"/>
              <w:rPr>
                <w:sz w:val="20"/>
                <w:lang w:eastAsia="en-GB"/>
              </w:rPr>
            </w:pPr>
            <w:r w:rsidRPr="00AE277C">
              <w:rPr>
                <w:sz w:val="20"/>
                <w:lang w:eastAsia="en-GB"/>
              </w:rPr>
              <w:t>85,341</w:t>
            </w:r>
          </w:p>
        </w:tc>
        <w:tc>
          <w:tcPr>
            <w:tcW w:w="236" w:type="dxa"/>
          </w:tcPr>
          <w:p w14:paraId="335275C1" w14:textId="77777777" w:rsidR="000956B6" w:rsidRPr="004F0992" w:rsidRDefault="000956B6" w:rsidP="000956B6">
            <w:pPr>
              <w:ind w:left="-105" w:right="-108"/>
              <w:jc w:val="right"/>
              <w:rPr>
                <w:sz w:val="20"/>
              </w:rPr>
            </w:pPr>
          </w:p>
        </w:tc>
        <w:tc>
          <w:tcPr>
            <w:tcW w:w="1474" w:type="dxa"/>
            <w:tcBorders>
              <w:bottom w:val="single" w:sz="4" w:space="0" w:color="auto"/>
            </w:tcBorders>
          </w:tcPr>
          <w:p w14:paraId="7D7C4C0B" w14:textId="592B3099" w:rsidR="000956B6" w:rsidRPr="004F0992" w:rsidRDefault="0050436B" w:rsidP="000956B6">
            <w:pPr>
              <w:pStyle w:val="BodyText"/>
              <w:tabs>
                <w:tab w:val="decimal" w:pos="1268"/>
              </w:tabs>
              <w:spacing w:after="0"/>
              <w:ind w:right="-156"/>
              <w:rPr>
                <w:sz w:val="20"/>
                <w:lang w:eastAsia="en-GB"/>
              </w:rPr>
            </w:pPr>
            <w:r w:rsidRPr="00AE277C">
              <w:rPr>
                <w:sz w:val="20"/>
                <w:cs/>
                <w:lang w:eastAsia="en-GB" w:bidi="th-TH"/>
              </w:rPr>
              <w:t>(</w:t>
            </w:r>
            <w:r w:rsidRPr="004F0992">
              <w:rPr>
                <w:sz w:val="20"/>
                <w:lang w:eastAsia="en-GB"/>
              </w:rPr>
              <w:t>127,230</w:t>
            </w:r>
            <w:r w:rsidRPr="00AE277C">
              <w:rPr>
                <w:sz w:val="20"/>
                <w:cs/>
                <w:lang w:eastAsia="en-GB" w:bidi="th-TH"/>
              </w:rPr>
              <w:t>)</w:t>
            </w:r>
          </w:p>
        </w:tc>
        <w:tc>
          <w:tcPr>
            <w:tcW w:w="284" w:type="dxa"/>
          </w:tcPr>
          <w:p w14:paraId="247E4785" w14:textId="77777777" w:rsidR="000956B6" w:rsidRPr="004F0992" w:rsidRDefault="000956B6" w:rsidP="000956B6">
            <w:pPr>
              <w:ind w:left="-105" w:right="-108"/>
              <w:jc w:val="right"/>
              <w:rPr>
                <w:sz w:val="20"/>
              </w:rPr>
            </w:pPr>
          </w:p>
        </w:tc>
        <w:tc>
          <w:tcPr>
            <w:tcW w:w="1426" w:type="dxa"/>
          </w:tcPr>
          <w:p w14:paraId="1B8A872B" w14:textId="0206B13F" w:rsidR="000956B6" w:rsidRPr="004F0992" w:rsidRDefault="0050436B" w:rsidP="000956B6">
            <w:pPr>
              <w:pStyle w:val="BodyText"/>
              <w:tabs>
                <w:tab w:val="decimal" w:pos="1140"/>
              </w:tabs>
              <w:spacing w:after="0"/>
              <w:ind w:right="-156"/>
              <w:rPr>
                <w:sz w:val="20"/>
              </w:rPr>
            </w:pPr>
            <w:r w:rsidRPr="00AE277C">
              <w:rPr>
                <w:sz w:val="20"/>
                <w:cs/>
                <w:lang w:bidi="th-TH"/>
              </w:rPr>
              <w:t>(</w:t>
            </w:r>
            <w:r w:rsidRPr="004F0992">
              <w:rPr>
                <w:sz w:val="20"/>
              </w:rPr>
              <w:t>41,889</w:t>
            </w:r>
            <w:r w:rsidRPr="00AE277C">
              <w:rPr>
                <w:sz w:val="20"/>
                <w:cs/>
                <w:lang w:bidi="th-TH"/>
              </w:rPr>
              <w:t>)</w:t>
            </w:r>
          </w:p>
        </w:tc>
      </w:tr>
      <w:tr w:rsidR="000956B6" w:rsidRPr="004F0992" w14:paraId="4FC044B5" w14:textId="77777777" w:rsidTr="00BC323A">
        <w:trPr>
          <w:trHeight w:val="70"/>
        </w:trPr>
        <w:tc>
          <w:tcPr>
            <w:tcW w:w="4140" w:type="dxa"/>
          </w:tcPr>
          <w:p w14:paraId="6B1C70C6" w14:textId="77777777" w:rsidR="000956B6" w:rsidRPr="004F0992" w:rsidRDefault="000956B6" w:rsidP="000956B6">
            <w:pPr>
              <w:pStyle w:val="BodyText"/>
              <w:spacing w:after="0"/>
              <w:ind w:right="-108"/>
              <w:jc w:val="both"/>
              <w:rPr>
                <w:sz w:val="20"/>
                <w:lang w:eastAsia="en-GB"/>
              </w:rPr>
            </w:pPr>
          </w:p>
        </w:tc>
        <w:tc>
          <w:tcPr>
            <w:tcW w:w="1530" w:type="dxa"/>
          </w:tcPr>
          <w:p w14:paraId="3D1F3AF0" w14:textId="77777777" w:rsidR="000956B6" w:rsidRPr="004F0992" w:rsidRDefault="000956B6" w:rsidP="000956B6">
            <w:pPr>
              <w:pStyle w:val="BodyText"/>
              <w:tabs>
                <w:tab w:val="decimal" w:pos="695"/>
                <w:tab w:val="decimal" w:pos="1235"/>
              </w:tabs>
              <w:spacing w:after="0"/>
              <w:ind w:right="-156"/>
              <w:rPr>
                <w:sz w:val="20"/>
                <w:lang w:eastAsia="en-GB"/>
              </w:rPr>
            </w:pPr>
          </w:p>
        </w:tc>
        <w:tc>
          <w:tcPr>
            <w:tcW w:w="236" w:type="dxa"/>
          </w:tcPr>
          <w:p w14:paraId="7224EF50" w14:textId="77777777" w:rsidR="000956B6" w:rsidRPr="004F0992" w:rsidRDefault="000956B6" w:rsidP="000956B6">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0DFDC002" w14:textId="02F74687" w:rsidR="000956B6" w:rsidRPr="004F0992" w:rsidRDefault="000956B6" w:rsidP="000956B6">
            <w:pPr>
              <w:pStyle w:val="BodyText"/>
              <w:tabs>
                <w:tab w:val="decimal" w:pos="1268"/>
              </w:tabs>
              <w:spacing w:after="0"/>
              <w:ind w:right="-156"/>
              <w:rPr>
                <w:b/>
                <w:bCs/>
                <w:sz w:val="20"/>
                <w:lang w:eastAsia="en-GB"/>
              </w:rPr>
            </w:pPr>
            <w:r w:rsidRPr="00AE277C">
              <w:rPr>
                <w:b/>
                <w:bCs/>
                <w:sz w:val="20"/>
                <w:cs/>
                <w:lang w:eastAsia="en-GB" w:bidi="th-TH"/>
              </w:rPr>
              <w:t>-</w:t>
            </w:r>
          </w:p>
        </w:tc>
        <w:tc>
          <w:tcPr>
            <w:tcW w:w="284" w:type="dxa"/>
          </w:tcPr>
          <w:p w14:paraId="5ABBCE96" w14:textId="77777777" w:rsidR="000956B6" w:rsidRPr="004F0992" w:rsidRDefault="000956B6" w:rsidP="000956B6">
            <w:pPr>
              <w:pStyle w:val="BodyText"/>
              <w:spacing w:after="0"/>
              <w:ind w:right="-405"/>
              <w:jc w:val="both"/>
              <w:rPr>
                <w:sz w:val="20"/>
                <w:lang w:eastAsia="en-GB"/>
              </w:rPr>
            </w:pPr>
          </w:p>
        </w:tc>
        <w:tc>
          <w:tcPr>
            <w:tcW w:w="1426" w:type="dxa"/>
          </w:tcPr>
          <w:p w14:paraId="71F143BB" w14:textId="77777777" w:rsidR="000956B6" w:rsidRPr="004F0992" w:rsidRDefault="000956B6" w:rsidP="000956B6">
            <w:pPr>
              <w:pStyle w:val="BodyText"/>
              <w:tabs>
                <w:tab w:val="decimal" w:pos="695"/>
              </w:tabs>
              <w:spacing w:after="0"/>
              <w:ind w:right="-156"/>
              <w:rPr>
                <w:sz w:val="20"/>
                <w:lang w:eastAsia="en-GB"/>
              </w:rPr>
            </w:pPr>
          </w:p>
        </w:tc>
      </w:tr>
    </w:tbl>
    <w:p w14:paraId="3B7F12A8" w14:textId="77777777" w:rsidR="00C76390" w:rsidRPr="004F0992" w:rsidRDefault="00C76390" w:rsidP="001C49A7">
      <w:pPr>
        <w:spacing w:line="240" w:lineRule="atLeast"/>
        <w:rPr>
          <w:sz w:val="18"/>
          <w:szCs w:val="18"/>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C76390" w:rsidRPr="004F0992" w14:paraId="759DEA34" w14:textId="77777777" w:rsidTr="00201179">
        <w:trPr>
          <w:trHeight w:val="190"/>
          <w:tblHeader/>
        </w:trPr>
        <w:tc>
          <w:tcPr>
            <w:tcW w:w="4140" w:type="dxa"/>
          </w:tcPr>
          <w:p w14:paraId="0CCAA5F0" w14:textId="77777777" w:rsidR="00C76390" w:rsidRPr="004F0992" w:rsidRDefault="00C76390" w:rsidP="00201179">
            <w:pPr>
              <w:pStyle w:val="BodyText"/>
              <w:spacing w:after="0"/>
              <w:ind w:right="-108"/>
              <w:jc w:val="both"/>
              <w:rPr>
                <w:i/>
                <w:iCs/>
                <w:color w:val="0000FF"/>
                <w:sz w:val="20"/>
                <w:lang w:eastAsia="en-GB"/>
              </w:rPr>
            </w:pPr>
          </w:p>
        </w:tc>
        <w:tc>
          <w:tcPr>
            <w:tcW w:w="4950" w:type="dxa"/>
            <w:gridSpan w:val="5"/>
          </w:tcPr>
          <w:p w14:paraId="554C9285" w14:textId="77777777" w:rsidR="00C76390" w:rsidRPr="004F0992" w:rsidRDefault="00C76390" w:rsidP="00201179">
            <w:pPr>
              <w:pStyle w:val="BodyText"/>
              <w:spacing w:after="0"/>
              <w:ind w:left="-104" w:right="-112"/>
              <w:jc w:val="center"/>
              <w:rPr>
                <w:b/>
                <w:bCs/>
                <w:sz w:val="20"/>
                <w:lang w:eastAsia="en-GB"/>
              </w:rPr>
            </w:pPr>
            <w:r w:rsidRPr="004F0992">
              <w:rPr>
                <w:b/>
                <w:bCs/>
                <w:sz w:val="20"/>
                <w:lang w:eastAsia="en-GB"/>
              </w:rPr>
              <w:t>Consolidated financial statements</w:t>
            </w:r>
          </w:p>
        </w:tc>
      </w:tr>
      <w:tr w:rsidR="00C76390" w:rsidRPr="004F0992" w14:paraId="0BA6464B" w14:textId="77777777" w:rsidTr="00201179">
        <w:trPr>
          <w:trHeight w:val="190"/>
          <w:tblHeader/>
        </w:trPr>
        <w:tc>
          <w:tcPr>
            <w:tcW w:w="4140" w:type="dxa"/>
          </w:tcPr>
          <w:p w14:paraId="462ED0B0" w14:textId="77777777" w:rsidR="00C76390" w:rsidRPr="004F0992" w:rsidRDefault="00C76390" w:rsidP="00201179">
            <w:pPr>
              <w:pStyle w:val="BodyText"/>
              <w:spacing w:after="0"/>
              <w:ind w:right="-108"/>
              <w:jc w:val="both"/>
              <w:rPr>
                <w:i/>
                <w:iCs/>
                <w:color w:val="0000FF"/>
                <w:sz w:val="20"/>
                <w:lang w:eastAsia="en-GB"/>
              </w:rPr>
            </w:pPr>
          </w:p>
        </w:tc>
        <w:tc>
          <w:tcPr>
            <w:tcW w:w="1530" w:type="dxa"/>
            <w:hideMark/>
          </w:tcPr>
          <w:p w14:paraId="0D08DD43" w14:textId="77777777" w:rsidR="00C76390" w:rsidRPr="004F0992" w:rsidRDefault="00C76390" w:rsidP="00201179">
            <w:pPr>
              <w:pStyle w:val="BodyText"/>
              <w:spacing w:after="0"/>
              <w:ind w:left="-114" w:right="-108"/>
              <w:jc w:val="center"/>
              <w:rPr>
                <w:sz w:val="20"/>
                <w:lang w:eastAsia="en-GB"/>
              </w:rPr>
            </w:pPr>
            <w:r w:rsidRPr="004F0992">
              <w:rPr>
                <w:sz w:val="20"/>
                <w:lang w:eastAsia="en-GB"/>
              </w:rPr>
              <w:t>Before</w:t>
            </w:r>
          </w:p>
          <w:p w14:paraId="281D0758" w14:textId="77777777" w:rsidR="00C76390" w:rsidRPr="004F0992" w:rsidRDefault="00C76390" w:rsidP="00201179">
            <w:pPr>
              <w:pStyle w:val="BodyText"/>
              <w:spacing w:after="0"/>
              <w:ind w:left="-108" w:right="-108"/>
              <w:jc w:val="center"/>
              <w:rPr>
                <w:sz w:val="20"/>
                <w:lang w:eastAsia="en-GB"/>
              </w:rPr>
            </w:pPr>
            <w:r w:rsidRPr="004F0992">
              <w:rPr>
                <w:sz w:val="20"/>
                <w:lang w:eastAsia="en-GB"/>
              </w:rPr>
              <w:t>Reclassification</w:t>
            </w:r>
          </w:p>
        </w:tc>
        <w:tc>
          <w:tcPr>
            <w:tcW w:w="236" w:type="dxa"/>
          </w:tcPr>
          <w:p w14:paraId="7CAF70B0" w14:textId="77777777" w:rsidR="00C76390" w:rsidRPr="004F0992" w:rsidRDefault="00C76390" w:rsidP="00201179">
            <w:pPr>
              <w:pStyle w:val="BodyText"/>
              <w:spacing w:after="0"/>
              <w:ind w:right="-405"/>
              <w:jc w:val="center"/>
              <w:rPr>
                <w:sz w:val="20"/>
                <w:lang w:eastAsia="en-GB"/>
              </w:rPr>
            </w:pPr>
          </w:p>
        </w:tc>
        <w:tc>
          <w:tcPr>
            <w:tcW w:w="1474" w:type="dxa"/>
          </w:tcPr>
          <w:p w14:paraId="71831934" w14:textId="77777777" w:rsidR="00C76390" w:rsidRPr="004F0992" w:rsidRDefault="00C76390" w:rsidP="00201179">
            <w:pPr>
              <w:pStyle w:val="BodyText"/>
              <w:spacing w:after="0"/>
              <w:ind w:left="-108" w:right="-108"/>
              <w:jc w:val="center"/>
              <w:rPr>
                <w:sz w:val="20"/>
                <w:lang w:eastAsia="en-GB"/>
              </w:rPr>
            </w:pPr>
          </w:p>
          <w:p w14:paraId="4D6AD71A" w14:textId="77777777" w:rsidR="00C76390" w:rsidRPr="004F0992" w:rsidRDefault="00C76390" w:rsidP="00201179">
            <w:pPr>
              <w:pStyle w:val="BodyText"/>
              <w:spacing w:after="0"/>
              <w:ind w:left="-108" w:right="-108"/>
              <w:jc w:val="center"/>
              <w:rPr>
                <w:sz w:val="20"/>
                <w:lang w:eastAsia="en-GB"/>
              </w:rPr>
            </w:pPr>
            <w:r w:rsidRPr="004F0992">
              <w:rPr>
                <w:sz w:val="20"/>
                <w:lang w:eastAsia="en-GB"/>
              </w:rPr>
              <w:t>Reclassification</w:t>
            </w:r>
          </w:p>
        </w:tc>
        <w:tc>
          <w:tcPr>
            <w:tcW w:w="284" w:type="dxa"/>
          </w:tcPr>
          <w:p w14:paraId="16CAD9FD" w14:textId="77777777" w:rsidR="00C76390" w:rsidRPr="004F0992" w:rsidRDefault="00C76390" w:rsidP="00201179">
            <w:pPr>
              <w:pStyle w:val="BodyText"/>
              <w:spacing w:after="0"/>
              <w:ind w:right="-405"/>
              <w:jc w:val="center"/>
              <w:rPr>
                <w:sz w:val="20"/>
                <w:lang w:eastAsia="en-GB"/>
              </w:rPr>
            </w:pPr>
          </w:p>
        </w:tc>
        <w:tc>
          <w:tcPr>
            <w:tcW w:w="1426" w:type="dxa"/>
            <w:hideMark/>
          </w:tcPr>
          <w:p w14:paraId="7F1974B5" w14:textId="77777777" w:rsidR="00C76390" w:rsidRPr="004F0992" w:rsidRDefault="00C76390" w:rsidP="00201179">
            <w:pPr>
              <w:pStyle w:val="BodyText"/>
              <w:spacing w:after="0"/>
              <w:ind w:left="-104" w:right="-112"/>
              <w:jc w:val="center"/>
              <w:rPr>
                <w:sz w:val="20"/>
                <w:lang w:eastAsia="en-GB"/>
              </w:rPr>
            </w:pPr>
            <w:r w:rsidRPr="004F0992">
              <w:rPr>
                <w:sz w:val="20"/>
                <w:lang w:eastAsia="en-GB"/>
              </w:rPr>
              <w:t>After</w:t>
            </w:r>
          </w:p>
          <w:p w14:paraId="0E9F2DA2" w14:textId="77777777" w:rsidR="00C76390" w:rsidRPr="004F0992" w:rsidRDefault="00C76390" w:rsidP="00201179">
            <w:pPr>
              <w:pStyle w:val="BodyText"/>
              <w:spacing w:after="0"/>
              <w:ind w:left="-104" w:right="-112"/>
              <w:jc w:val="center"/>
              <w:rPr>
                <w:sz w:val="20"/>
                <w:lang w:eastAsia="en-GB"/>
              </w:rPr>
            </w:pPr>
            <w:r w:rsidRPr="004F0992">
              <w:rPr>
                <w:sz w:val="20"/>
                <w:lang w:eastAsia="en-GB"/>
              </w:rPr>
              <w:t>Reclassification</w:t>
            </w:r>
          </w:p>
        </w:tc>
      </w:tr>
      <w:tr w:rsidR="00C76390" w:rsidRPr="004F0992" w14:paraId="61E3F8F5" w14:textId="77777777" w:rsidTr="00201179">
        <w:trPr>
          <w:trHeight w:val="248"/>
          <w:tblHeader/>
        </w:trPr>
        <w:tc>
          <w:tcPr>
            <w:tcW w:w="4140" w:type="dxa"/>
          </w:tcPr>
          <w:p w14:paraId="04E365B2" w14:textId="77777777" w:rsidR="00C76390" w:rsidRPr="004F0992" w:rsidRDefault="00C76390" w:rsidP="00201179">
            <w:pPr>
              <w:pStyle w:val="BodyText"/>
              <w:spacing w:after="0"/>
              <w:ind w:right="-108"/>
              <w:jc w:val="both"/>
              <w:rPr>
                <w:sz w:val="20"/>
                <w:lang w:eastAsia="en-GB"/>
              </w:rPr>
            </w:pPr>
          </w:p>
        </w:tc>
        <w:tc>
          <w:tcPr>
            <w:tcW w:w="4950" w:type="dxa"/>
            <w:gridSpan w:val="5"/>
            <w:hideMark/>
          </w:tcPr>
          <w:p w14:paraId="22C104DB" w14:textId="77777777" w:rsidR="00C76390" w:rsidRPr="004F0992" w:rsidRDefault="00C76390" w:rsidP="00201179">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C76390" w:rsidRPr="004F0992" w14:paraId="0A08B56F" w14:textId="77777777" w:rsidTr="00201179">
        <w:trPr>
          <w:trHeight w:val="74"/>
        </w:trPr>
        <w:tc>
          <w:tcPr>
            <w:tcW w:w="4140" w:type="dxa"/>
            <w:hideMark/>
          </w:tcPr>
          <w:p w14:paraId="01D2C013" w14:textId="19E965FC" w:rsidR="00C76390" w:rsidRPr="004F0992" w:rsidRDefault="00C76390" w:rsidP="00201179">
            <w:pPr>
              <w:pStyle w:val="BodyText"/>
              <w:spacing w:after="0"/>
              <w:ind w:left="144" w:right="-108" w:hanging="144"/>
              <w:rPr>
                <w:sz w:val="20"/>
                <w:lang w:eastAsia="en-GB"/>
              </w:rPr>
            </w:pPr>
            <w:r w:rsidRPr="004F0992">
              <w:rPr>
                <w:b/>
                <w:bCs/>
                <w:i/>
                <w:iCs/>
                <w:sz w:val="20"/>
                <w:lang w:eastAsia="en-GB"/>
              </w:rPr>
              <w:t>Statement of comprehensive income for</w:t>
            </w:r>
            <w:r w:rsidRPr="004F0992">
              <w:rPr>
                <w:b/>
                <w:bCs/>
                <w:i/>
                <w:iCs/>
                <w:sz w:val="20"/>
                <w:lang w:eastAsia="en-GB"/>
              </w:rPr>
              <w:br/>
            </w:r>
            <w:r w:rsidRPr="00AE277C">
              <w:rPr>
                <w:b/>
                <w:bCs/>
                <w:i/>
                <w:iCs/>
                <w:sz w:val="20"/>
                <w:cs/>
                <w:lang w:eastAsia="en-GB" w:bidi="th-TH"/>
              </w:rPr>
              <w:t xml:space="preserve"> </w:t>
            </w:r>
            <w:r w:rsidRPr="004F0992">
              <w:rPr>
                <w:b/>
                <w:bCs/>
                <w:i/>
                <w:iCs/>
                <w:sz w:val="20"/>
                <w:lang w:eastAsia="en-GB"/>
              </w:rPr>
              <w:t>the six</w:t>
            </w:r>
            <w:r w:rsidRPr="00AE277C">
              <w:rPr>
                <w:b/>
                <w:bCs/>
                <w:i/>
                <w:iCs/>
                <w:sz w:val="20"/>
                <w:cs/>
                <w:lang w:eastAsia="en-GB" w:bidi="th-TH"/>
              </w:rPr>
              <w:t>-</w:t>
            </w:r>
            <w:r w:rsidRPr="004F0992">
              <w:rPr>
                <w:b/>
                <w:bCs/>
                <w:i/>
                <w:iCs/>
                <w:sz w:val="20"/>
                <w:lang w:eastAsia="en-GB"/>
              </w:rPr>
              <w:t>month period ended 30 June 2020</w:t>
            </w:r>
          </w:p>
        </w:tc>
        <w:tc>
          <w:tcPr>
            <w:tcW w:w="1530" w:type="dxa"/>
          </w:tcPr>
          <w:p w14:paraId="0D1F500E" w14:textId="77777777" w:rsidR="00C76390" w:rsidRPr="00AE277C" w:rsidRDefault="00C76390" w:rsidP="00201179">
            <w:pPr>
              <w:pStyle w:val="BodyText"/>
              <w:tabs>
                <w:tab w:val="decimal" w:pos="990"/>
              </w:tabs>
              <w:spacing w:after="0"/>
              <w:ind w:right="-156"/>
              <w:rPr>
                <w:sz w:val="20"/>
                <w:lang w:eastAsia="en-GB"/>
              </w:rPr>
            </w:pPr>
          </w:p>
        </w:tc>
        <w:tc>
          <w:tcPr>
            <w:tcW w:w="236" w:type="dxa"/>
          </w:tcPr>
          <w:p w14:paraId="054ED094" w14:textId="77777777" w:rsidR="00C76390" w:rsidRPr="004F0992" w:rsidRDefault="00C76390" w:rsidP="00201179">
            <w:pPr>
              <w:pStyle w:val="BodyText"/>
              <w:spacing w:after="0"/>
              <w:ind w:right="-405"/>
              <w:jc w:val="both"/>
              <w:rPr>
                <w:sz w:val="20"/>
                <w:lang w:eastAsia="en-GB"/>
              </w:rPr>
            </w:pPr>
          </w:p>
        </w:tc>
        <w:tc>
          <w:tcPr>
            <w:tcW w:w="1474" w:type="dxa"/>
          </w:tcPr>
          <w:p w14:paraId="3BA47DAC" w14:textId="77777777" w:rsidR="00C76390" w:rsidRPr="004F0992" w:rsidRDefault="00C76390" w:rsidP="00201179">
            <w:pPr>
              <w:pStyle w:val="BodyText"/>
              <w:tabs>
                <w:tab w:val="decimal" w:pos="1268"/>
              </w:tabs>
              <w:spacing w:after="0"/>
              <w:ind w:right="-156"/>
              <w:rPr>
                <w:sz w:val="20"/>
                <w:lang w:eastAsia="en-GB"/>
              </w:rPr>
            </w:pPr>
          </w:p>
        </w:tc>
        <w:tc>
          <w:tcPr>
            <w:tcW w:w="284" w:type="dxa"/>
          </w:tcPr>
          <w:p w14:paraId="3075F7BF" w14:textId="77777777" w:rsidR="00C76390" w:rsidRPr="004F0992" w:rsidRDefault="00C76390" w:rsidP="00201179">
            <w:pPr>
              <w:pStyle w:val="BodyText"/>
              <w:spacing w:after="0"/>
              <w:ind w:right="-405"/>
              <w:jc w:val="both"/>
              <w:rPr>
                <w:sz w:val="20"/>
                <w:lang w:eastAsia="en-GB"/>
              </w:rPr>
            </w:pPr>
          </w:p>
        </w:tc>
        <w:tc>
          <w:tcPr>
            <w:tcW w:w="1426" w:type="dxa"/>
          </w:tcPr>
          <w:p w14:paraId="38AE192D" w14:textId="77777777" w:rsidR="00C76390" w:rsidRPr="004F0992" w:rsidRDefault="00C76390" w:rsidP="00201179">
            <w:pPr>
              <w:pStyle w:val="BodyText"/>
              <w:tabs>
                <w:tab w:val="decimal" w:pos="1140"/>
              </w:tabs>
              <w:spacing w:after="0"/>
              <w:ind w:right="-156"/>
              <w:rPr>
                <w:sz w:val="20"/>
              </w:rPr>
            </w:pPr>
          </w:p>
        </w:tc>
      </w:tr>
      <w:tr w:rsidR="00C76390" w:rsidRPr="004F0992" w14:paraId="599EBFA6" w14:textId="77777777" w:rsidTr="00201179">
        <w:trPr>
          <w:trHeight w:val="74"/>
        </w:trPr>
        <w:tc>
          <w:tcPr>
            <w:tcW w:w="4140" w:type="dxa"/>
          </w:tcPr>
          <w:p w14:paraId="0D3AED60" w14:textId="77777777" w:rsidR="00C76390" w:rsidRPr="004F0992" w:rsidRDefault="00C76390" w:rsidP="00201179">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4F0992">
              <w:rPr>
                <w:sz w:val="20"/>
              </w:rPr>
              <w:t xml:space="preserve"> gain arising from derecognition of financial assets measured at amortised cost</w:t>
            </w:r>
          </w:p>
        </w:tc>
        <w:tc>
          <w:tcPr>
            <w:tcW w:w="1530" w:type="dxa"/>
            <w:vAlign w:val="bottom"/>
          </w:tcPr>
          <w:p w14:paraId="28B14169" w14:textId="61C99224" w:rsidR="00C76390" w:rsidRPr="00AE277C" w:rsidRDefault="00201179" w:rsidP="00201179">
            <w:pPr>
              <w:pStyle w:val="BodyText"/>
              <w:tabs>
                <w:tab w:val="decimal" w:pos="1235"/>
              </w:tabs>
              <w:spacing w:after="0"/>
              <w:ind w:right="-156"/>
              <w:rPr>
                <w:sz w:val="20"/>
                <w:lang w:eastAsia="en-GB"/>
              </w:rPr>
            </w:pPr>
            <w:r w:rsidRPr="00AE277C">
              <w:rPr>
                <w:sz w:val="20"/>
                <w:cs/>
                <w:lang w:eastAsia="en-GB" w:bidi="th-TH"/>
              </w:rPr>
              <w:t>(</w:t>
            </w:r>
            <w:r w:rsidRPr="00AE277C">
              <w:rPr>
                <w:sz w:val="20"/>
                <w:lang w:eastAsia="en-GB"/>
              </w:rPr>
              <w:t>240,846</w:t>
            </w:r>
            <w:r w:rsidRPr="00AE277C">
              <w:rPr>
                <w:sz w:val="20"/>
                <w:cs/>
                <w:lang w:eastAsia="en-GB" w:bidi="th-TH"/>
              </w:rPr>
              <w:t>)</w:t>
            </w:r>
          </w:p>
        </w:tc>
        <w:tc>
          <w:tcPr>
            <w:tcW w:w="236" w:type="dxa"/>
            <w:vAlign w:val="bottom"/>
          </w:tcPr>
          <w:p w14:paraId="33272233" w14:textId="77777777" w:rsidR="00C76390" w:rsidRPr="004F0992" w:rsidRDefault="00C76390" w:rsidP="00201179">
            <w:pPr>
              <w:pStyle w:val="BodyText"/>
              <w:spacing w:after="0"/>
              <w:ind w:right="-405"/>
              <w:rPr>
                <w:sz w:val="20"/>
                <w:lang w:eastAsia="en-GB"/>
              </w:rPr>
            </w:pPr>
          </w:p>
        </w:tc>
        <w:tc>
          <w:tcPr>
            <w:tcW w:w="1474" w:type="dxa"/>
            <w:vAlign w:val="bottom"/>
          </w:tcPr>
          <w:p w14:paraId="7F57DC2F" w14:textId="631B85BF" w:rsidR="00C76390" w:rsidRPr="004F0992" w:rsidRDefault="00201179" w:rsidP="00201179">
            <w:pPr>
              <w:pStyle w:val="BodyText"/>
              <w:tabs>
                <w:tab w:val="decimal" w:pos="1268"/>
              </w:tabs>
              <w:spacing w:after="0"/>
              <w:ind w:right="-156"/>
              <w:rPr>
                <w:sz w:val="20"/>
                <w:lang w:eastAsia="en-GB"/>
              </w:rPr>
            </w:pPr>
            <w:r w:rsidRPr="004F0992">
              <w:rPr>
                <w:sz w:val="20"/>
                <w:lang w:eastAsia="en-GB"/>
              </w:rPr>
              <w:t>258,199</w:t>
            </w:r>
          </w:p>
        </w:tc>
        <w:tc>
          <w:tcPr>
            <w:tcW w:w="284" w:type="dxa"/>
            <w:vAlign w:val="bottom"/>
          </w:tcPr>
          <w:p w14:paraId="68A6F939" w14:textId="77777777" w:rsidR="00C76390" w:rsidRPr="004F0992" w:rsidRDefault="00C76390" w:rsidP="00201179">
            <w:pPr>
              <w:pStyle w:val="BodyText"/>
              <w:spacing w:after="0"/>
              <w:ind w:right="-405"/>
              <w:rPr>
                <w:sz w:val="20"/>
                <w:lang w:eastAsia="en-GB"/>
              </w:rPr>
            </w:pPr>
          </w:p>
        </w:tc>
        <w:tc>
          <w:tcPr>
            <w:tcW w:w="1426" w:type="dxa"/>
            <w:vAlign w:val="bottom"/>
          </w:tcPr>
          <w:p w14:paraId="68B3ED2D" w14:textId="0058AA30" w:rsidR="00C76390" w:rsidRPr="004F0992" w:rsidRDefault="00201179" w:rsidP="00201179">
            <w:pPr>
              <w:pStyle w:val="BodyText"/>
              <w:tabs>
                <w:tab w:val="decimal" w:pos="1140"/>
              </w:tabs>
              <w:spacing w:after="0"/>
              <w:ind w:right="-156"/>
              <w:rPr>
                <w:sz w:val="20"/>
              </w:rPr>
            </w:pPr>
            <w:r w:rsidRPr="004F0992">
              <w:rPr>
                <w:sz w:val="20"/>
              </w:rPr>
              <w:t>17,353</w:t>
            </w:r>
          </w:p>
        </w:tc>
      </w:tr>
      <w:tr w:rsidR="00C76390" w:rsidRPr="004F0992" w14:paraId="0B73E481" w14:textId="77777777" w:rsidTr="00201179">
        <w:trPr>
          <w:trHeight w:val="248"/>
        </w:trPr>
        <w:tc>
          <w:tcPr>
            <w:tcW w:w="4140" w:type="dxa"/>
          </w:tcPr>
          <w:p w14:paraId="3A2B1726" w14:textId="77777777" w:rsidR="00C76390" w:rsidRPr="004F0992" w:rsidRDefault="00C76390" w:rsidP="00201179">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tcPr>
          <w:p w14:paraId="2223F076" w14:textId="1977435E" w:rsidR="00C76390" w:rsidRPr="00AE277C" w:rsidRDefault="00201179" w:rsidP="00201179">
            <w:pPr>
              <w:pStyle w:val="BodyText"/>
              <w:tabs>
                <w:tab w:val="decimal" w:pos="1235"/>
              </w:tabs>
              <w:spacing w:after="0"/>
              <w:ind w:right="-156"/>
              <w:rPr>
                <w:sz w:val="20"/>
                <w:lang w:val="en-US" w:eastAsia="en-GB" w:bidi="th-TH"/>
              </w:rPr>
            </w:pPr>
            <w:r w:rsidRPr="00AE277C">
              <w:rPr>
                <w:sz w:val="20"/>
                <w:lang w:val="en-US" w:eastAsia="en-GB" w:bidi="th-TH"/>
              </w:rPr>
              <w:t>153,864</w:t>
            </w:r>
          </w:p>
        </w:tc>
        <w:tc>
          <w:tcPr>
            <w:tcW w:w="236" w:type="dxa"/>
          </w:tcPr>
          <w:p w14:paraId="57CCA8AC" w14:textId="77777777" w:rsidR="00C76390" w:rsidRPr="004F0992" w:rsidRDefault="00C76390" w:rsidP="00201179">
            <w:pPr>
              <w:ind w:left="-105" w:right="-108"/>
              <w:jc w:val="right"/>
              <w:rPr>
                <w:sz w:val="20"/>
              </w:rPr>
            </w:pPr>
          </w:p>
        </w:tc>
        <w:tc>
          <w:tcPr>
            <w:tcW w:w="1474" w:type="dxa"/>
            <w:tcBorders>
              <w:bottom w:val="single" w:sz="4" w:space="0" w:color="auto"/>
            </w:tcBorders>
          </w:tcPr>
          <w:p w14:paraId="616FA51A" w14:textId="4194AEA3" w:rsidR="00C76390" w:rsidRPr="004F0992" w:rsidRDefault="00647AE1" w:rsidP="00201179">
            <w:pPr>
              <w:pStyle w:val="BodyText"/>
              <w:tabs>
                <w:tab w:val="decimal" w:pos="1268"/>
              </w:tabs>
              <w:spacing w:after="0"/>
              <w:ind w:right="-156"/>
              <w:rPr>
                <w:sz w:val="20"/>
                <w:lang w:eastAsia="en-GB"/>
              </w:rPr>
            </w:pPr>
            <w:r w:rsidRPr="00AE277C">
              <w:rPr>
                <w:sz w:val="20"/>
                <w:cs/>
                <w:lang w:eastAsia="en-GB" w:bidi="th-TH"/>
              </w:rPr>
              <w:t>(</w:t>
            </w:r>
            <w:r w:rsidRPr="004F0992">
              <w:rPr>
                <w:sz w:val="20"/>
                <w:lang w:eastAsia="en-GB"/>
              </w:rPr>
              <w:t>258,199</w:t>
            </w:r>
            <w:r w:rsidRPr="00AE277C">
              <w:rPr>
                <w:sz w:val="20"/>
                <w:cs/>
                <w:lang w:eastAsia="en-GB" w:bidi="th-TH"/>
              </w:rPr>
              <w:t>)</w:t>
            </w:r>
          </w:p>
        </w:tc>
        <w:tc>
          <w:tcPr>
            <w:tcW w:w="284" w:type="dxa"/>
          </w:tcPr>
          <w:p w14:paraId="131DAF63" w14:textId="77777777" w:rsidR="00C76390" w:rsidRPr="004F0992" w:rsidRDefault="00C76390" w:rsidP="00201179">
            <w:pPr>
              <w:ind w:left="-105" w:right="-108"/>
              <w:jc w:val="right"/>
              <w:rPr>
                <w:sz w:val="20"/>
              </w:rPr>
            </w:pPr>
          </w:p>
        </w:tc>
        <w:tc>
          <w:tcPr>
            <w:tcW w:w="1426" w:type="dxa"/>
          </w:tcPr>
          <w:p w14:paraId="74DE33BE" w14:textId="364222FF" w:rsidR="00C76390" w:rsidRPr="004F0992" w:rsidRDefault="00647AE1" w:rsidP="00201179">
            <w:pPr>
              <w:pStyle w:val="BodyText"/>
              <w:tabs>
                <w:tab w:val="decimal" w:pos="1140"/>
              </w:tabs>
              <w:spacing w:after="0"/>
              <w:ind w:right="-156"/>
              <w:rPr>
                <w:sz w:val="20"/>
              </w:rPr>
            </w:pPr>
            <w:r w:rsidRPr="00AE277C">
              <w:rPr>
                <w:sz w:val="20"/>
                <w:cs/>
                <w:lang w:bidi="th-TH"/>
              </w:rPr>
              <w:t>(</w:t>
            </w:r>
            <w:r w:rsidRPr="004F0992">
              <w:rPr>
                <w:sz w:val="20"/>
              </w:rPr>
              <w:t>104,335</w:t>
            </w:r>
            <w:r w:rsidRPr="00AE277C">
              <w:rPr>
                <w:sz w:val="20"/>
                <w:cs/>
                <w:lang w:bidi="th-TH"/>
              </w:rPr>
              <w:t>)</w:t>
            </w:r>
          </w:p>
        </w:tc>
      </w:tr>
      <w:tr w:rsidR="00C76390" w:rsidRPr="004F0992" w14:paraId="7BF2EAC4" w14:textId="77777777" w:rsidTr="00201179">
        <w:trPr>
          <w:trHeight w:val="70"/>
        </w:trPr>
        <w:tc>
          <w:tcPr>
            <w:tcW w:w="4140" w:type="dxa"/>
          </w:tcPr>
          <w:p w14:paraId="7811F2AA" w14:textId="77777777" w:rsidR="00C76390" w:rsidRPr="004F0992" w:rsidRDefault="00C76390" w:rsidP="00201179">
            <w:pPr>
              <w:pStyle w:val="BodyText"/>
              <w:spacing w:after="0"/>
              <w:ind w:right="-108"/>
              <w:jc w:val="both"/>
              <w:rPr>
                <w:sz w:val="20"/>
                <w:lang w:eastAsia="en-GB"/>
              </w:rPr>
            </w:pPr>
          </w:p>
        </w:tc>
        <w:tc>
          <w:tcPr>
            <w:tcW w:w="1530" w:type="dxa"/>
          </w:tcPr>
          <w:p w14:paraId="639760BD" w14:textId="77777777" w:rsidR="00C76390" w:rsidRPr="004F0992" w:rsidRDefault="00C76390" w:rsidP="00201179">
            <w:pPr>
              <w:pStyle w:val="BodyText"/>
              <w:tabs>
                <w:tab w:val="decimal" w:pos="695"/>
              </w:tabs>
              <w:spacing w:after="0"/>
              <w:ind w:right="-156"/>
              <w:rPr>
                <w:sz w:val="20"/>
                <w:lang w:eastAsia="en-GB"/>
              </w:rPr>
            </w:pPr>
          </w:p>
        </w:tc>
        <w:tc>
          <w:tcPr>
            <w:tcW w:w="236" w:type="dxa"/>
          </w:tcPr>
          <w:p w14:paraId="41670B9A" w14:textId="77777777" w:rsidR="00C76390" w:rsidRPr="004F0992" w:rsidRDefault="00C76390" w:rsidP="00201179">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2934DDBA" w14:textId="77777777" w:rsidR="00C76390" w:rsidRPr="004F0992" w:rsidRDefault="00C76390" w:rsidP="00201179">
            <w:pPr>
              <w:pStyle w:val="BodyText"/>
              <w:tabs>
                <w:tab w:val="decimal" w:pos="1268"/>
              </w:tabs>
              <w:spacing w:after="0"/>
              <w:ind w:right="-156"/>
              <w:rPr>
                <w:b/>
                <w:bCs/>
                <w:sz w:val="20"/>
                <w:lang w:eastAsia="en-GB"/>
              </w:rPr>
            </w:pPr>
            <w:r w:rsidRPr="00AE277C">
              <w:rPr>
                <w:b/>
                <w:bCs/>
                <w:sz w:val="20"/>
                <w:cs/>
                <w:lang w:eastAsia="en-GB" w:bidi="th-TH"/>
              </w:rPr>
              <w:t>-</w:t>
            </w:r>
          </w:p>
        </w:tc>
        <w:tc>
          <w:tcPr>
            <w:tcW w:w="284" w:type="dxa"/>
          </w:tcPr>
          <w:p w14:paraId="6C2AE6AF" w14:textId="77777777" w:rsidR="00C76390" w:rsidRPr="004F0992" w:rsidRDefault="00C76390" w:rsidP="00201179">
            <w:pPr>
              <w:pStyle w:val="BodyText"/>
              <w:spacing w:after="0"/>
              <w:ind w:right="-405"/>
              <w:jc w:val="both"/>
              <w:rPr>
                <w:sz w:val="20"/>
                <w:lang w:eastAsia="en-GB"/>
              </w:rPr>
            </w:pPr>
          </w:p>
        </w:tc>
        <w:tc>
          <w:tcPr>
            <w:tcW w:w="1426" w:type="dxa"/>
          </w:tcPr>
          <w:p w14:paraId="44E0B7AB" w14:textId="77777777" w:rsidR="00C76390" w:rsidRPr="004F0992" w:rsidRDefault="00C76390" w:rsidP="00201179">
            <w:pPr>
              <w:pStyle w:val="BodyText"/>
              <w:tabs>
                <w:tab w:val="decimal" w:pos="695"/>
                <w:tab w:val="decimal" w:pos="1140"/>
              </w:tabs>
              <w:spacing w:after="0"/>
              <w:ind w:right="-156"/>
              <w:rPr>
                <w:sz w:val="20"/>
                <w:lang w:eastAsia="en-GB"/>
              </w:rPr>
            </w:pPr>
          </w:p>
        </w:tc>
      </w:tr>
    </w:tbl>
    <w:p w14:paraId="312564A1" w14:textId="14FB85EF" w:rsidR="00C76390" w:rsidRPr="004F0992" w:rsidRDefault="00C76390" w:rsidP="00C76390">
      <w:pPr>
        <w:spacing w:line="240" w:lineRule="atLeast"/>
        <w:rPr>
          <w:sz w:val="18"/>
          <w:szCs w:val="18"/>
          <w:lang w:bidi="th-TH"/>
        </w:rPr>
      </w:pPr>
    </w:p>
    <w:tbl>
      <w:tblPr>
        <w:tblW w:w="9090" w:type="dxa"/>
        <w:tblInd w:w="450" w:type="dxa"/>
        <w:tblLayout w:type="fixed"/>
        <w:tblLook w:val="01E0" w:firstRow="1" w:lastRow="1" w:firstColumn="1" w:lastColumn="1" w:noHBand="0" w:noVBand="0"/>
      </w:tblPr>
      <w:tblGrid>
        <w:gridCol w:w="4140"/>
        <w:gridCol w:w="1530"/>
        <w:gridCol w:w="236"/>
        <w:gridCol w:w="1474"/>
        <w:gridCol w:w="284"/>
        <w:gridCol w:w="1426"/>
      </w:tblGrid>
      <w:tr w:rsidR="0005074A" w:rsidRPr="004F0992" w14:paraId="08BB5CC6" w14:textId="77777777" w:rsidTr="00922CD8">
        <w:trPr>
          <w:trHeight w:val="190"/>
          <w:tblHeader/>
        </w:trPr>
        <w:tc>
          <w:tcPr>
            <w:tcW w:w="4140" w:type="dxa"/>
          </w:tcPr>
          <w:p w14:paraId="2A1CEFF3" w14:textId="77777777" w:rsidR="0005074A" w:rsidRPr="004F0992" w:rsidRDefault="0005074A" w:rsidP="00922CD8">
            <w:pPr>
              <w:pStyle w:val="BodyText"/>
              <w:spacing w:after="0"/>
              <w:ind w:right="-108"/>
              <w:jc w:val="both"/>
              <w:rPr>
                <w:i/>
                <w:iCs/>
                <w:color w:val="0000FF"/>
                <w:sz w:val="20"/>
                <w:lang w:eastAsia="en-GB"/>
              </w:rPr>
            </w:pPr>
          </w:p>
        </w:tc>
        <w:tc>
          <w:tcPr>
            <w:tcW w:w="4950" w:type="dxa"/>
            <w:gridSpan w:val="5"/>
          </w:tcPr>
          <w:p w14:paraId="332E0D27" w14:textId="77777777" w:rsidR="0005074A" w:rsidRPr="004F0992" w:rsidRDefault="0005074A" w:rsidP="00922CD8">
            <w:pPr>
              <w:pStyle w:val="BodyText"/>
              <w:spacing w:after="0"/>
              <w:ind w:left="-104" w:right="-112"/>
              <w:jc w:val="center"/>
              <w:rPr>
                <w:b/>
                <w:bCs/>
                <w:sz w:val="20"/>
                <w:lang w:eastAsia="en-GB"/>
              </w:rPr>
            </w:pPr>
            <w:r w:rsidRPr="004F0992">
              <w:rPr>
                <w:b/>
                <w:bCs/>
                <w:sz w:val="20"/>
                <w:lang w:eastAsia="en-GB"/>
              </w:rPr>
              <w:t>Separate financial statements</w:t>
            </w:r>
          </w:p>
        </w:tc>
      </w:tr>
      <w:tr w:rsidR="0005074A" w:rsidRPr="004F0992" w14:paraId="3729057E" w14:textId="77777777" w:rsidTr="00922CD8">
        <w:trPr>
          <w:trHeight w:val="190"/>
          <w:tblHeader/>
        </w:trPr>
        <w:tc>
          <w:tcPr>
            <w:tcW w:w="4140" w:type="dxa"/>
          </w:tcPr>
          <w:p w14:paraId="16E2D5F9" w14:textId="77777777" w:rsidR="0005074A" w:rsidRPr="004F0992" w:rsidRDefault="0005074A" w:rsidP="00922CD8">
            <w:pPr>
              <w:pStyle w:val="BodyText"/>
              <w:spacing w:after="0"/>
              <w:ind w:right="-108"/>
              <w:jc w:val="both"/>
              <w:rPr>
                <w:i/>
                <w:iCs/>
                <w:color w:val="0000FF"/>
                <w:sz w:val="20"/>
                <w:lang w:eastAsia="en-GB"/>
              </w:rPr>
            </w:pPr>
          </w:p>
        </w:tc>
        <w:tc>
          <w:tcPr>
            <w:tcW w:w="1530" w:type="dxa"/>
            <w:hideMark/>
          </w:tcPr>
          <w:p w14:paraId="17377439" w14:textId="77777777" w:rsidR="0005074A" w:rsidRPr="004F0992" w:rsidRDefault="0005074A" w:rsidP="00922CD8">
            <w:pPr>
              <w:pStyle w:val="BodyText"/>
              <w:spacing w:after="0"/>
              <w:ind w:left="-114" w:right="-108"/>
              <w:jc w:val="center"/>
              <w:rPr>
                <w:sz w:val="20"/>
                <w:lang w:eastAsia="en-GB"/>
              </w:rPr>
            </w:pPr>
            <w:r w:rsidRPr="004F0992">
              <w:rPr>
                <w:sz w:val="20"/>
                <w:lang w:eastAsia="en-GB"/>
              </w:rPr>
              <w:t>Before</w:t>
            </w:r>
          </w:p>
          <w:p w14:paraId="45725C1D" w14:textId="77777777" w:rsidR="0005074A" w:rsidRPr="004F0992" w:rsidRDefault="0005074A" w:rsidP="00922CD8">
            <w:pPr>
              <w:pStyle w:val="BodyText"/>
              <w:spacing w:after="0"/>
              <w:ind w:left="-108" w:right="-108"/>
              <w:jc w:val="center"/>
              <w:rPr>
                <w:sz w:val="20"/>
                <w:lang w:eastAsia="en-GB"/>
              </w:rPr>
            </w:pPr>
            <w:r w:rsidRPr="004F0992">
              <w:rPr>
                <w:sz w:val="20"/>
                <w:lang w:eastAsia="en-GB"/>
              </w:rPr>
              <w:t>Reclassification</w:t>
            </w:r>
          </w:p>
        </w:tc>
        <w:tc>
          <w:tcPr>
            <w:tcW w:w="236" w:type="dxa"/>
          </w:tcPr>
          <w:p w14:paraId="4F44A139" w14:textId="77777777" w:rsidR="0005074A" w:rsidRPr="004F0992" w:rsidRDefault="0005074A" w:rsidP="00922CD8">
            <w:pPr>
              <w:pStyle w:val="BodyText"/>
              <w:spacing w:after="0"/>
              <w:ind w:right="-405"/>
              <w:jc w:val="center"/>
              <w:rPr>
                <w:sz w:val="20"/>
                <w:lang w:eastAsia="en-GB"/>
              </w:rPr>
            </w:pPr>
          </w:p>
        </w:tc>
        <w:tc>
          <w:tcPr>
            <w:tcW w:w="1474" w:type="dxa"/>
          </w:tcPr>
          <w:p w14:paraId="16E9D5A3" w14:textId="77777777" w:rsidR="0005074A" w:rsidRPr="004F0992" w:rsidRDefault="0005074A" w:rsidP="00922CD8">
            <w:pPr>
              <w:pStyle w:val="BodyText"/>
              <w:spacing w:after="0"/>
              <w:ind w:left="-108" w:right="-108"/>
              <w:jc w:val="center"/>
              <w:rPr>
                <w:sz w:val="20"/>
                <w:lang w:eastAsia="en-GB"/>
              </w:rPr>
            </w:pPr>
          </w:p>
          <w:p w14:paraId="23B57E19" w14:textId="77777777" w:rsidR="0005074A" w:rsidRPr="004F0992" w:rsidRDefault="0005074A" w:rsidP="00922CD8">
            <w:pPr>
              <w:pStyle w:val="BodyText"/>
              <w:spacing w:after="0"/>
              <w:ind w:left="-108" w:right="-108"/>
              <w:jc w:val="center"/>
              <w:rPr>
                <w:sz w:val="20"/>
                <w:lang w:eastAsia="en-GB"/>
              </w:rPr>
            </w:pPr>
            <w:r w:rsidRPr="004F0992">
              <w:rPr>
                <w:sz w:val="20"/>
                <w:lang w:eastAsia="en-GB"/>
              </w:rPr>
              <w:t>Reclassification</w:t>
            </w:r>
          </w:p>
        </w:tc>
        <w:tc>
          <w:tcPr>
            <w:tcW w:w="284" w:type="dxa"/>
          </w:tcPr>
          <w:p w14:paraId="04B33B2F" w14:textId="77777777" w:rsidR="0005074A" w:rsidRPr="004F0992" w:rsidRDefault="0005074A" w:rsidP="00922CD8">
            <w:pPr>
              <w:pStyle w:val="BodyText"/>
              <w:spacing w:after="0"/>
              <w:ind w:right="-405"/>
              <w:jc w:val="center"/>
              <w:rPr>
                <w:sz w:val="20"/>
                <w:lang w:eastAsia="en-GB"/>
              </w:rPr>
            </w:pPr>
          </w:p>
        </w:tc>
        <w:tc>
          <w:tcPr>
            <w:tcW w:w="1426" w:type="dxa"/>
            <w:hideMark/>
          </w:tcPr>
          <w:p w14:paraId="6AF23318" w14:textId="77777777" w:rsidR="0005074A" w:rsidRPr="004F0992" w:rsidRDefault="0005074A" w:rsidP="00922CD8">
            <w:pPr>
              <w:pStyle w:val="BodyText"/>
              <w:spacing w:after="0"/>
              <w:ind w:left="-104" w:right="-112"/>
              <w:jc w:val="center"/>
              <w:rPr>
                <w:sz w:val="20"/>
                <w:lang w:eastAsia="en-GB"/>
              </w:rPr>
            </w:pPr>
            <w:r w:rsidRPr="004F0992">
              <w:rPr>
                <w:sz w:val="20"/>
                <w:lang w:eastAsia="en-GB"/>
              </w:rPr>
              <w:t>After</w:t>
            </w:r>
          </w:p>
          <w:p w14:paraId="689F0252" w14:textId="77777777" w:rsidR="0005074A" w:rsidRPr="004F0992" w:rsidRDefault="0005074A" w:rsidP="00922CD8">
            <w:pPr>
              <w:pStyle w:val="BodyText"/>
              <w:spacing w:after="0"/>
              <w:ind w:left="-104" w:right="-112"/>
              <w:jc w:val="center"/>
              <w:rPr>
                <w:sz w:val="20"/>
                <w:lang w:eastAsia="en-GB"/>
              </w:rPr>
            </w:pPr>
            <w:r w:rsidRPr="004F0992">
              <w:rPr>
                <w:sz w:val="20"/>
                <w:lang w:eastAsia="en-GB"/>
              </w:rPr>
              <w:t>Reclassification</w:t>
            </w:r>
          </w:p>
        </w:tc>
      </w:tr>
      <w:tr w:rsidR="0005074A" w:rsidRPr="004F0992" w14:paraId="6969039D" w14:textId="77777777" w:rsidTr="00922CD8">
        <w:trPr>
          <w:trHeight w:val="248"/>
          <w:tblHeader/>
        </w:trPr>
        <w:tc>
          <w:tcPr>
            <w:tcW w:w="4140" w:type="dxa"/>
          </w:tcPr>
          <w:p w14:paraId="3BC4765C" w14:textId="77777777" w:rsidR="0005074A" w:rsidRPr="004F0992" w:rsidRDefault="0005074A" w:rsidP="00922CD8">
            <w:pPr>
              <w:pStyle w:val="BodyText"/>
              <w:spacing w:after="0"/>
              <w:ind w:right="-108"/>
              <w:jc w:val="both"/>
              <w:rPr>
                <w:sz w:val="20"/>
                <w:lang w:eastAsia="en-GB"/>
              </w:rPr>
            </w:pPr>
          </w:p>
        </w:tc>
        <w:tc>
          <w:tcPr>
            <w:tcW w:w="4950" w:type="dxa"/>
            <w:gridSpan w:val="5"/>
            <w:hideMark/>
          </w:tcPr>
          <w:p w14:paraId="7AFD7B1D" w14:textId="77777777" w:rsidR="0005074A" w:rsidRPr="004F0992" w:rsidRDefault="0005074A" w:rsidP="00922CD8">
            <w:pPr>
              <w:pStyle w:val="BodyText"/>
              <w:spacing w:after="0"/>
              <w:ind w:left="-115" w:right="-108"/>
              <w:jc w:val="center"/>
              <w:rPr>
                <w:i/>
                <w:iCs/>
                <w:sz w:val="20"/>
                <w:lang w:eastAsia="en-GB"/>
              </w:rPr>
            </w:pPr>
            <w:r w:rsidRPr="00AE277C">
              <w:rPr>
                <w:i/>
                <w:iCs/>
                <w:sz w:val="20"/>
                <w:cs/>
                <w:lang w:eastAsia="en-GB" w:bidi="th-TH"/>
              </w:rPr>
              <w:t>(</w:t>
            </w:r>
            <w:r w:rsidRPr="004F0992">
              <w:rPr>
                <w:i/>
                <w:iCs/>
                <w:sz w:val="20"/>
                <w:lang w:eastAsia="en-GB"/>
              </w:rPr>
              <w:t>in thousand Baht</w:t>
            </w:r>
            <w:r w:rsidRPr="00AE277C">
              <w:rPr>
                <w:i/>
                <w:iCs/>
                <w:sz w:val="20"/>
                <w:cs/>
                <w:lang w:eastAsia="en-GB" w:bidi="th-TH"/>
              </w:rPr>
              <w:t>)</w:t>
            </w:r>
          </w:p>
        </w:tc>
      </w:tr>
      <w:tr w:rsidR="0005074A" w:rsidRPr="004F0992" w14:paraId="55E17EA8" w14:textId="77777777" w:rsidTr="00922CD8">
        <w:trPr>
          <w:trHeight w:val="74"/>
        </w:trPr>
        <w:tc>
          <w:tcPr>
            <w:tcW w:w="4140" w:type="dxa"/>
            <w:hideMark/>
          </w:tcPr>
          <w:p w14:paraId="7CBC9671" w14:textId="77777777" w:rsidR="0005074A" w:rsidRPr="004F0992" w:rsidRDefault="0005074A" w:rsidP="00922CD8">
            <w:pPr>
              <w:pStyle w:val="BodyText"/>
              <w:spacing w:after="0"/>
              <w:ind w:left="144" w:right="-108" w:hanging="144"/>
              <w:rPr>
                <w:sz w:val="20"/>
                <w:lang w:eastAsia="en-GB"/>
              </w:rPr>
            </w:pPr>
            <w:r w:rsidRPr="004F0992">
              <w:rPr>
                <w:b/>
                <w:bCs/>
                <w:i/>
                <w:iCs/>
                <w:sz w:val="20"/>
                <w:lang w:eastAsia="en-GB"/>
              </w:rPr>
              <w:t xml:space="preserve">Statement of comprehensive income for </w:t>
            </w:r>
            <w:r w:rsidRPr="004F0992">
              <w:rPr>
                <w:b/>
                <w:bCs/>
                <w:i/>
                <w:iCs/>
                <w:sz w:val="20"/>
                <w:lang w:eastAsia="en-GB"/>
              </w:rPr>
              <w:br/>
              <w:t>the six</w:t>
            </w:r>
            <w:r w:rsidRPr="00AE277C">
              <w:rPr>
                <w:b/>
                <w:bCs/>
                <w:i/>
                <w:iCs/>
                <w:sz w:val="20"/>
                <w:cs/>
                <w:lang w:eastAsia="en-GB" w:bidi="th-TH"/>
              </w:rPr>
              <w:t>-</w:t>
            </w:r>
            <w:r w:rsidRPr="004F0992">
              <w:rPr>
                <w:b/>
                <w:bCs/>
                <w:i/>
                <w:iCs/>
                <w:sz w:val="20"/>
                <w:lang w:eastAsia="en-GB"/>
              </w:rPr>
              <w:t>month period ended 30 June 2020</w:t>
            </w:r>
          </w:p>
        </w:tc>
        <w:tc>
          <w:tcPr>
            <w:tcW w:w="1530" w:type="dxa"/>
          </w:tcPr>
          <w:p w14:paraId="69E46948" w14:textId="77777777" w:rsidR="0005074A" w:rsidRPr="00AE277C" w:rsidRDefault="0005074A" w:rsidP="00922CD8">
            <w:pPr>
              <w:pStyle w:val="BodyText"/>
              <w:tabs>
                <w:tab w:val="decimal" w:pos="990"/>
              </w:tabs>
              <w:spacing w:after="0"/>
              <w:ind w:right="-156"/>
              <w:rPr>
                <w:sz w:val="20"/>
                <w:lang w:eastAsia="en-GB"/>
              </w:rPr>
            </w:pPr>
          </w:p>
        </w:tc>
        <w:tc>
          <w:tcPr>
            <w:tcW w:w="236" w:type="dxa"/>
          </w:tcPr>
          <w:p w14:paraId="7AA7CF49" w14:textId="77777777" w:rsidR="0005074A" w:rsidRPr="004F0992" w:rsidRDefault="0005074A" w:rsidP="00922CD8">
            <w:pPr>
              <w:pStyle w:val="BodyText"/>
              <w:spacing w:after="0"/>
              <w:ind w:right="-405"/>
              <w:jc w:val="both"/>
              <w:rPr>
                <w:sz w:val="20"/>
                <w:lang w:eastAsia="en-GB"/>
              </w:rPr>
            </w:pPr>
          </w:p>
        </w:tc>
        <w:tc>
          <w:tcPr>
            <w:tcW w:w="1474" w:type="dxa"/>
          </w:tcPr>
          <w:p w14:paraId="12C82573" w14:textId="77777777" w:rsidR="0005074A" w:rsidRPr="004F0992" w:rsidRDefault="0005074A" w:rsidP="00922CD8">
            <w:pPr>
              <w:pStyle w:val="BodyText"/>
              <w:tabs>
                <w:tab w:val="decimal" w:pos="1098"/>
              </w:tabs>
              <w:spacing w:after="0"/>
              <w:ind w:right="-156"/>
              <w:rPr>
                <w:sz w:val="20"/>
                <w:lang w:eastAsia="en-GB"/>
              </w:rPr>
            </w:pPr>
          </w:p>
        </w:tc>
        <w:tc>
          <w:tcPr>
            <w:tcW w:w="284" w:type="dxa"/>
          </w:tcPr>
          <w:p w14:paraId="23515F0E" w14:textId="77777777" w:rsidR="0005074A" w:rsidRPr="004F0992" w:rsidRDefault="0005074A" w:rsidP="00922CD8">
            <w:pPr>
              <w:pStyle w:val="BodyText"/>
              <w:spacing w:after="0"/>
              <w:ind w:right="-405"/>
              <w:jc w:val="both"/>
              <w:rPr>
                <w:sz w:val="20"/>
                <w:lang w:eastAsia="en-GB"/>
              </w:rPr>
            </w:pPr>
          </w:p>
        </w:tc>
        <w:tc>
          <w:tcPr>
            <w:tcW w:w="1426" w:type="dxa"/>
          </w:tcPr>
          <w:p w14:paraId="03B8715C" w14:textId="77777777" w:rsidR="0005074A" w:rsidRPr="004F0992" w:rsidRDefault="0005074A" w:rsidP="00922CD8">
            <w:pPr>
              <w:pStyle w:val="BodyText"/>
              <w:tabs>
                <w:tab w:val="decimal" w:pos="1140"/>
              </w:tabs>
              <w:spacing w:after="0"/>
              <w:ind w:right="-156"/>
              <w:rPr>
                <w:sz w:val="20"/>
              </w:rPr>
            </w:pPr>
          </w:p>
        </w:tc>
      </w:tr>
      <w:tr w:rsidR="0005074A" w:rsidRPr="004F0992" w14:paraId="20AA2213" w14:textId="77777777" w:rsidTr="00922CD8">
        <w:trPr>
          <w:trHeight w:val="74"/>
        </w:trPr>
        <w:tc>
          <w:tcPr>
            <w:tcW w:w="4140" w:type="dxa"/>
          </w:tcPr>
          <w:p w14:paraId="41C3E866" w14:textId="77777777" w:rsidR="0005074A" w:rsidRPr="004F0992" w:rsidRDefault="0005074A" w:rsidP="00922CD8">
            <w:pPr>
              <w:pStyle w:val="BodyText"/>
              <w:tabs>
                <w:tab w:val="num" w:pos="3760"/>
              </w:tabs>
              <w:spacing w:after="0"/>
              <w:ind w:left="144" w:right="-108" w:hanging="144"/>
              <w:rPr>
                <w:sz w:val="20"/>
              </w:rPr>
            </w:pPr>
            <w:r w:rsidRPr="00AE277C">
              <w:rPr>
                <w:rFonts w:hint="cs"/>
                <w:sz w:val="20"/>
                <w:cs/>
                <w:lang w:bidi="th-TH"/>
              </w:rPr>
              <w:t>(</w:t>
            </w:r>
            <w:r w:rsidRPr="004F0992">
              <w:rPr>
                <w:sz w:val="20"/>
              </w:rPr>
              <w:t>Loss</w:t>
            </w:r>
            <w:r w:rsidRPr="00AE277C">
              <w:rPr>
                <w:rFonts w:hint="cs"/>
                <w:sz w:val="20"/>
                <w:cs/>
                <w:lang w:bidi="th-TH"/>
              </w:rPr>
              <w:t>)</w:t>
            </w:r>
            <w:r w:rsidRPr="004F0992">
              <w:rPr>
                <w:sz w:val="20"/>
              </w:rPr>
              <w:t xml:space="preserve"> gain arising from derecognition of financial assets measured at amortised cost</w:t>
            </w:r>
          </w:p>
        </w:tc>
        <w:tc>
          <w:tcPr>
            <w:tcW w:w="1530" w:type="dxa"/>
            <w:vAlign w:val="bottom"/>
          </w:tcPr>
          <w:p w14:paraId="13B76AAC" w14:textId="77777777" w:rsidR="0005074A" w:rsidRPr="00AE277C" w:rsidRDefault="0005074A" w:rsidP="00922CD8">
            <w:pPr>
              <w:pStyle w:val="BodyText"/>
              <w:tabs>
                <w:tab w:val="decimal" w:pos="1235"/>
              </w:tabs>
              <w:spacing w:after="0"/>
              <w:ind w:right="-156"/>
              <w:rPr>
                <w:sz w:val="20"/>
                <w:lang w:eastAsia="en-GB"/>
              </w:rPr>
            </w:pPr>
            <w:r w:rsidRPr="00AE277C">
              <w:rPr>
                <w:sz w:val="20"/>
                <w:cs/>
                <w:lang w:eastAsia="en-GB" w:bidi="th-TH"/>
              </w:rPr>
              <w:t>(</w:t>
            </w:r>
            <w:r w:rsidRPr="00AE277C">
              <w:rPr>
                <w:sz w:val="20"/>
                <w:lang w:eastAsia="en-GB"/>
              </w:rPr>
              <w:t>240,846</w:t>
            </w:r>
            <w:r w:rsidRPr="00AE277C">
              <w:rPr>
                <w:sz w:val="20"/>
                <w:cs/>
                <w:lang w:eastAsia="en-GB" w:bidi="th-TH"/>
              </w:rPr>
              <w:t>)</w:t>
            </w:r>
          </w:p>
        </w:tc>
        <w:tc>
          <w:tcPr>
            <w:tcW w:w="236" w:type="dxa"/>
            <w:vAlign w:val="bottom"/>
          </w:tcPr>
          <w:p w14:paraId="7E84053F" w14:textId="77777777" w:rsidR="0005074A" w:rsidRPr="004F0992" w:rsidRDefault="0005074A" w:rsidP="00922CD8">
            <w:pPr>
              <w:pStyle w:val="BodyText"/>
              <w:spacing w:after="0"/>
              <w:ind w:right="-405"/>
              <w:rPr>
                <w:sz w:val="20"/>
                <w:lang w:eastAsia="en-GB"/>
              </w:rPr>
            </w:pPr>
          </w:p>
        </w:tc>
        <w:tc>
          <w:tcPr>
            <w:tcW w:w="1474" w:type="dxa"/>
            <w:vAlign w:val="bottom"/>
          </w:tcPr>
          <w:p w14:paraId="29CA4E01" w14:textId="77777777" w:rsidR="0005074A" w:rsidRPr="004F0992" w:rsidRDefault="0005074A" w:rsidP="00922CD8">
            <w:pPr>
              <w:pStyle w:val="BodyText"/>
              <w:tabs>
                <w:tab w:val="decimal" w:pos="1268"/>
              </w:tabs>
              <w:spacing w:after="0"/>
              <w:ind w:right="-156"/>
              <w:rPr>
                <w:sz w:val="20"/>
                <w:lang w:eastAsia="en-GB"/>
              </w:rPr>
            </w:pPr>
            <w:r w:rsidRPr="004F0992">
              <w:rPr>
                <w:sz w:val="20"/>
                <w:lang w:eastAsia="en-GB"/>
              </w:rPr>
              <w:t>258,199</w:t>
            </w:r>
          </w:p>
        </w:tc>
        <w:tc>
          <w:tcPr>
            <w:tcW w:w="284" w:type="dxa"/>
            <w:vAlign w:val="bottom"/>
          </w:tcPr>
          <w:p w14:paraId="511F499D" w14:textId="77777777" w:rsidR="0005074A" w:rsidRPr="004F0992" w:rsidRDefault="0005074A" w:rsidP="00922CD8">
            <w:pPr>
              <w:pStyle w:val="BodyText"/>
              <w:spacing w:after="0"/>
              <w:ind w:right="-405"/>
              <w:rPr>
                <w:sz w:val="20"/>
                <w:lang w:eastAsia="en-GB"/>
              </w:rPr>
            </w:pPr>
          </w:p>
        </w:tc>
        <w:tc>
          <w:tcPr>
            <w:tcW w:w="1426" w:type="dxa"/>
            <w:vAlign w:val="bottom"/>
          </w:tcPr>
          <w:p w14:paraId="3857F04A" w14:textId="77777777" w:rsidR="0005074A" w:rsidRPr="004F0992" w:rsidRDefault="0005074A" w:rsidP="00922CD8">
            <w:pPr>
              <w:pStyle w:val="BodyText"/>
              <w:tabs>
                <w:tab w:val="decimal" w:pos="1140"/>
              </w:tabs>
              <w:spacing w:after="0"/>
              <w:ind w:right="-156"/>
              <w:rPr>
                <w:sz w:val="20"/>
              </w:rPr>
            </w:pPr>
            <w:r w:rsidRPr="004F0992">
              <w:rPr>
                <w:sz w:val="20"/>
              </w:rPr>
              <w:t>17,353</w:t>
            </w:r>
          </w:p>
        </w:tc>
      </w:tr>
      <w:tr w:rsidR="0005074A" w:rsidRPr="004F0992" w14:paraId="4C9827A9" w14:textId="77777777" w:rsidTr="00922CD8">
        <w:trPr>
          <w:trHeight w:val="248"/>
        </w:trPr>
        <w:tc>
          <w:tcPr>
            <w:tcW w:w="4140" w:type="dxa"/>
          </w:tcPr>
          <w:p w14:paraId="39E9E88D" w14:textId="77777777" w:rsidR="0005074A" w:rsidRPr="004F0992" w:rsidRDefault="0005074A" w:rsidP="00922CD8">
            <w:pPr>
              <w:pStyle w:val="BodyText"/>
              <w:spacing w:after="0"/>
              <w:ind w:left="156" w:right="-108" w:hanging="156"/>
              <w:jc w:val="both"/>
              <w:rPr>
                <w:sz w:val="20"/>
              </w:rPr>
            </w:pPr>
            <w:r w:rsidRPr="004F0992">
              <w:rPr>
                <w:sz w:val="20"/>
              </w:rPr>
              <w:t xml:space="preserve">Reversal of expected credit </w:t>
            </w:r>
            <w:r w:rsidRPr="00AE277C">
              <w:rPr>
                <w:sz w:val="20"/>
                <w:cs/>
                <w:lang w:bidi="th-TH"/>
              </w:rPr>
              <w:t>(</w:t>
            </w:r>
            <w:r w:rsidRPr="004F0992">
              <w:rPr>
                <w:sz w:val="20"/>
              </w:rPr>
              <w:t>loss</w:t>
            </w:r>
            <w:r w:rsidRPr="00AE277C">
              <w:rPr>
                <w:sz w:val="20"/>
                <w:cs/>
                <w:lang w:bidi="th-TH"/>
              </w:rPr>
              <w:t>)</w:t>
            </w:r>
          </w:p>
        </w:tc>
        <w:tc>
          <w:tcPr>
            <w:tcW w:w="1530" w:type="dxa"/>
          </w:tcPr>
          <w:p w14:paraId="5D8B4528" w14:textId="77777777" w:rsidR="0005074A" w:rsidRPr="00AE277C" w:rsidRDefault="0005074A" w:rsidP="00922CD8">
            <w:pPr>
              <w:pStyle w:val="BodyText"/>
              <w:tabs>
                <w:tab w:val="decimal" w:pos="1235"/>
              </w:tabs>
              <w:spacing w:after="0"/>
              <w:ind w:right="-156"/>
              <w:rPr>
                <w:sz w:val="20"/>
                <w:lang w:eastAsia="en-GB"/>
              </w:rPr>
            </w:pPr>
            <w:r w:rsidRPr="00AE277C">
              <w:rPr>
                <w:sz w:val="20"/>
                <w:lang w:eastAsia="en-GB"/>
              </w:rPr>
              <w:t>153,817</w:t>
            </w:r>
          </w:p>
        </w:tc>
        <w:tc>
          <w:tcPr>
            <w:tcW w:w="236" w:type="dxa"/>
          </w:tcPr>
          <w:p w14:paraId="42E90ADD" w14:textId="77777777" w:rsidR="0005074A" w:rsidRPr="004F0992" w:rsidRDefault="0005074A" w:rsidP="00922CD8">
            <w:pPr>
              <w:ind w:left="-105" w:right="-108"/>
              <w:jc w:val="right"/>
              <w:rPr>
                <w:sz w:val="20"/>
              </w:rPr>
            </w:pPr>
          </w:p>
        </w:tc>
        <w:tc>
          <w:tcPr>
            <w:tcW w:w="1474" w:type="dxa"/>
            <w:tcBorders>
              <w:bottom w:val="single" w:sz="4" w:space="0" w:color="auto"/>
            </w:tcBorders>
          </w:tcPr>
          <w:p w14:paraId="01529961" w14:textId="60AD4AE2" w:rsidR="0005074A" w:rsidRPr="004F0992" w:rsidRDefault="00FE1CD6" w:rsidP="00922CD8">
            <w:pPr>
              <w:pStyle w:val="BodyText"/>
              <w:tabs>
                <w:tab w:val="decimal" w:pos="1268"/>
              </w:tabs>
              <w:spacing w:after="0"/>
              <w:ind w:right="-156"/>
              <w:rPr>
                <w:sz w:val="20"/>
                <w:lang w:eastAsia="en-GB"/>
              </w:rPr>
            </w:pPr>
            <w:r w:rsidRPr="00AE277C">
              <w:rPr>
                <w:sz w:val="20"/>
                <w:cs/>
                <w:lang w:eastAsia="en-GB" w:bidi="th-TH"/>
              </w:rPr>
              <w:t>(</w:t>
            </w:r>
            <w:r w:rsidRPr="004F0992">
              <w:rPr>
                <w:sz w:val="20"/>
                <w:lang w:eastAsia="en-GB"/>
              </w:rPr>
              <w:t>258,199</w:t>
            </w:r>
            <w:r w:rsidRPr="00AE277C">
              <w:rPr>
                <w:sz w:val="20"/>
                <w:cs/>
                <w:lang w:eastAsia="en-GB" w:bidi="th-TH"/>
              </w:rPr>
              <w:t>)</w:t>
            </w:r>
          </w:p>
        </w:tc>
        <w:tc>
          <w:tcPr>
            <w:tcW w:w="284" w:type="dxa"/>
          </w:tcPr>
          <w:p w14:paraId="58D2D097" w14:textId="77777777" w:rsidR="0005074A" w:rsidRPr="004F0992" w:rsidRDefault="0005074A" w:rsidP="00922CD8">
            <w:pPr>
              <w:ind w:left="-105" w:right="-108"/>
              <w:jc w:val="right"/>
              <w:rPr>
                <w:sz w:val="20"/>
              </w:rPr>
            </w:pPr>
          </w:p>
        </w:tc>
        <w:tc>
          <w:tcPr>
            <w:tcW w:w="1426" w:type="dxa"/>
          </w:tcPr>
          <w:p w14:paraId="2A990D18" w14:textId="51CE9906" w:rsidR="0005074A" w:rsidRPr="004F0992" w:rsidRDefault="00756DF2" w:rsidP="00922CD8">
            <w:pPr>
              <w:pStyle w:val="BodyText"/>
              <w:tabs>
                <w:tab w:val="decimal" w:pos="1140"/>
              </w:tabs>
              <w:spacing w:after="0"/>
              <w:ind w:right="-156"/>
              <w:rPr>
                <w:sz w:val="20"/>
              </w:rPr>
            </w:pPr>
            <w:r w:rsidRPr="00AE277C">
              <w:rPr>
                <w:sz w:val="20"/>
                <w:cs/>
                <w:lang w:bidi="th-TH"/>
              </w:rPr>
              <w:t>(</w:t>
            </w:r>
            <w:r w:rsidRPr="004F0992">
              <w:rPr>
                <w:sz w:val="20"/>
              </w:rPr>
              <w:t>104,382</w:t>
            </w:r>
            <w:r w:rsidRPr="00AE277C">
              <w:rPr>
                <w:sz w:val="20"/>
                <w:cs/>
                <w:lang w:bidi="th-TH"/>
              </w:rPr>
              <w:t>)</w:t>
            </w:r>
          </w:p>
        </w:tc>
      </w:tr>
      <w:tr w:rsidR="0005074A" w:rsidRPr="00191482" w14:paraId="072DC124" w14:textId="77777777" w:rsidTr="00731374">
        <w:trPr>
          <w:trHeight w:val="154"/>
        </w:trPr>
        <w:tc>
          <w:tcPr>
            <w:tcW w:w="4140" w:type="dxa"/>
          </w:tcPr>
          <w:p w14:paraId="0436655A" w14:textId="77777777" w:rsidR="0005074A" w:rsidRPr="004F0992" w:rsidRDefault="0005074A" w:rsidP="00922CD8">
            <w:pPr>
              <w:pStyle w:val="BodyText"/>
              <w:spacing w:after="0"/>
              <w:ind w:right="-108"/>
              <w:jc w:val="both"/>
              <w:rPr>
                <w:sz w:val="20"/>
                <w:lang w:eastAsia="en-GB"/>
              </w:rPr>
            </w:pPr>
          </w:p>
        </w:tc>
        <w:tc>
          <w:tcPr>
            <w:tcW w:w="1530" w:type="dxa"/>
          </w:tcPr>
          <w:p w14:paraId="35DAD0D6" w14:textId="77777777" w:rsidR="0005074A" w:rsidRPr="004F0992" w:rsidRDefault="0005074A" w:rsidP="00922CD8">
            <w:pPr>
              <w:pStyle w:val="BodyText"/>
              <w:tabs>
                <w:tab w:val="decimal" w:pos="695"/>
                <w:tab w:val="decimal" w:pos="1235"/>
              </w:tabs>
              <w:spacing w:after="0"/>
              <w:ind w:right="-156"/>
              <w:rPr>
                <w:sz w:val="20"/>
                <w:lang w:eastAsia="en-GB"/>
              </w:rPr>
            </w:pPr>
          </w:p>
        </w:tc>
        <w:tc>
          <w:tcPr>
            <w:tcW w:w="236" w:type="dxa"/>
          </w:tcPr>
          <w:p w14:paraId="268A82DA" w14:textId="77777777" w:rsidR="0005074A" w:rsidRPr="004F0992" w:rsidRDefault="0005074A" w:rsidP="00922CD8">
            <w:pPr>
              <w:pStyle w:val="BodyText"/>
              <w:spacing w:after="0"/>
              <w:ind w:right="-405"/>
              <w:jc w:val="both"/>
              <w:rPr>
                <w:sz w:val="20"/>
                <w:lang w:eastAsia="en-GB"/>
              </w:rPr>
            </w:pPr>
          </w:p>
        </w:tc>
        <w:tc>
          <w:tcPr>
            <w:tcW w:w="1474" w:type="dxa"/>
            <w:tcBorders>
              <w:top w:val="single" w:sz="4" w:space="0" w:color="auto"/>
              <w:left w:val="nil"/>
              <w:bottom w:val="double" w:sz="4" w:space="0" w:color="auto"/>
              <w:right w:val="nil"/>
            </w:tcBorders>
          </w:tcPr>
          <w:p w14:paraId="2ACAA842" w14:textId="77777777" w:rsidR="0005074A" w:rsidRPr="004F0992" w:rsidRDefault="0005074A" w:rsidP="00922CD8">
            <w:pPr>
              <w:pStyle w:val="BodyText"/>
              <w:tabs>
                <w:tab w:val="decimal" w:pos="1268"/>
              </w:tabs>
              <w:spacing w:after="0"/>
              <w:ind w:right="-156"/>
              <w:rPr>
                <w:b/>
                <w:bCs/>
                <w:sz w:val="20"/>
                <w:lang w:eastAsia="en-GB"/>
              </w:rPr>
            </w:pPr>
            <w:r w:rsidRPr="00AE277C">
              <w:rPr>
                <w:b/>
                <w:bCs/>
                <w:sz w:val="20"/>
                <w:cs/>
                <w:lang w:eastAsia="en-GB" w:bidi="th-TH"/>
              </w:rPr>
              <w:t>-</w:t>
            </w:r>
          </w:p>
        </w:tc>
        <w:tc>
          <w:tcPr>
            <w:tcW w:w="284" w:type="dxa"/>
          </w:tcPr>
          <w:p w14:paraId="3BA5B542" w14:textId="77777777" w:rsidR="0005074A" w:rsidRPr="004F0992" w:rsidRDefault="0005074A" w:rsidP="00922CD8">
            <w:pPr>
              <w:pStyle w:val="BodyText"/>
              <w:spacing w:after="0"/>
              <w:ind w:right="-405"/>
              <w:jc w:val="both"/>
              <w:rPr>
                <w:sz w:val="20"/>
                <w:lang w:eastAsia="en-GB"/>
              </w:rPr>
            </w:pPr>
          </w:p>
        </w:tc>
        <w:tc>
          <w:tcPr>
            <w:tcW w:w="1426" w:type="dxa"/>
          </w:tcPr>
          <w:p w14:paraId="5F27712D" w14:textId="4B9E43C4" w:rsidR="0005074A" w:rsidRPr="00191482" w:rsidRDefault="0005074A" w:rsidP="00922CD8">
            <w:pPr>
              <w:pStyle w:val="BodyText"/>
              <w:tabs>
                <w:tab w:val="decimal" w:pos="695"/>
              </w:tabs>
              <w:spacing w:after="0"/>
              <w:ind w:right="-156"/>
              <w:rPr>
                <w:sz w:val="20"/>
                <w:lang w:eastAsia="en-GB"/>
              </w:rPr>
            </w:pPr>
          </w:p>
        </w:tc>
      </w:tr>
    </w:tbl>
    <w:p w14:paraId="428C8A5A" w14:textId="24A479E3" w:rsidR="00C76390" w:rsidRDefault="00C76390" w:rsidP="00E10467">
      <w:pPr>
        <w:spacing w:line="240" w:lineRule="atLeast"/>
        <w:rPr>
          <w:sz w:val="20"/>
          <w:lang w:bidi="th-TH"/>
        </w:rPr>
      </w:pPr>
    </w:p>
    <w:sectPr w:rsidR="00C76390" w:rsidSect="007C70B4">
      <w:headerReference w:type="default" r:id="rId22"/>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3CBA7A" w14:textId="77777777" w:rsidR="002D4979" w:rsidRDefault="002D4979">
      <w:r>
        <w:separator/>
      </w:r>
    </w:p>
  </w:endnote>
  <w:endnote w:type="continuationSeparator" w:id="0">
    <w:p w14:paraId="30C46B2E" w14:textId="77777777" w:rsidR="002D4979" w:rsidRDefault="002D4979">
      <w:r>
        <w:continuationSeparator/>
      </w:r>
    </w:p>
  </w:endnote>
  <w:endnote w:type="continuationNotice" w:id="1">
    <w:p w14:paraId="7D271087" w14:textId="77777777" w:rsidR="002D4979" w:rsidRDefault="002D497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Univers 45 Light">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DE"/>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UPC">
    <w:panose1 w:val="020B0604020202020204"/>
    <w:charset w:val="DE"/>
    <w:family w:val="swiss"/>
    <w:pitch w:val="variable"/>
    <w:sig w:usb0="81000003" w:usb1="00000000" w:usb2="00000000" w:usb3="00000000" w:csb0="00010001"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6EF87F" w14:textId="5ED69C40" w:rsidR="001D243C" w:rsidRPr="00CE4479" w:rsidRDefault="001D243C" w:rsidP="00634995">
    <w:pPr>
      <w:pStyle w:val="Footer"/>
      <w:tabs>
        <w:tab w:val="clear" w:pos="9639"/>
        <w:tab w:val="left" w:pos="4950"/>
        <w:tab w:val="left" w:pos="7290"/>
        <w:tab w:val="right" w:pos="7560"/>
      </w:tabs>
      <w:rPr>
        <w:sz w:val="20"/>
      </w:rPr>
    </w:pPr>
    <w:r w:rsidRPr="00054841">
      <w:rPr>
        <w:i/>
        <w:iCs/>
        <w:color w:val="0000FF"/>
        <w:sz w:val="22"/>
        <w:szCs w:val="22"/>
      </w:rPr>
      <w:tab/>
    </w:r>
    <w:r w:rsidRPr="00CE4479">
      <w:rPr>
        <w:sz w:val="20"/>
      </w:rPr>
      <w:fldChar w:fldCharType="begin"/>
    </w:r>
    <w:r w:rsidRPr="00CE4479">
      <w:rPr>
        <w:sz w:val="20"/>
      </w:rPr>
      <w:instrText xml:space="preserve"> PAGE   \</w:instrText>
    </w:r>
    <w:r w:rsidRPr="00CE4479">
      <w:rPr>
        <w:rFonts w:cs="Angsana New"/>
        <w:sz w:val="20"/>
        <w:cs/>
        <w:lang w:bidi="th-TH"/>
      </w:rPr>
      <w:instrText xml:space="preserve">* </w:instrText>
    </w:r>
    <w:r w:rsidRPr="00CE4479">
      <w:rPr>
        <w:sz w:val="20"/>
      </w:rPr>
      <w:instrText xml:space="preserve">MERGEFORMAT </w:instrText>
    </w:r>
    <w:r w:rsidRPr="00CE4479">
      <w:rPr>
        <w:sz w:val="20"/>
      </w:rPr>
      <w:fldChar w:fldCharType="separate"/>
    </w:r>
    <w:r>
      <w:rPr>
        <w:noProof/>
        <w:sz w:val="20"/>
      </w:rPr>
      <w:t>12</w:t>
    </w:r>
    <w:r w:rsidRPr="00CE4479">
      <w:rPr>
        <w:noProof/>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CF9458" w14:textId="77777777" w:rsidR="001D243C" w:rsidRPr="00D54B18" w:rsidRDefault="001D243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 xml:space="preserve">plate </w:t>
    </w:r>
    <w:r>
      <w:rPr>
        <w:rFonts w:cs="Angsana New"/>
        <w:i/>
        <w:iCs/>
        <w:color w:val="0000FF"/>
        <w:szCs w:val="18"/>
        <w:cs/>
        <w:lang w:bidi="th-TH"/>
      </w:rPr>
      <w:t>(</w:t>
    </w:r>
    <w:proofErr w:type="spellStart"/>
    <w:r>
      <w:rPr>
        <w:i/>
        <w:iCs/>
        <w:color w:val="0000FF"/>
      </w:rPr>
      <w:t>Eng</w:t>
    </w:r>
    <w:proofErr w:type="spellEnd"/>
    <w:r>
      <w:rPr>
        <w:i/>
        <w:iCs/>
        <w:color w:val="0000FF"/>
      </w:rPr>
      <w:t xml:space="preserve"> Version</w:t>
    </w:r>
    <w:r>
      <w:rPr>
        <w:rFonts w:cs="Angsana New"/>
        <w:i/>
        <w:iCs/>
        <w:color w:val="0000FF"/>
        <w:szCs w:val="18"/>
        <w:cs/>
        <w:lang w:bidi="th-TH"/>
      </w:rPr>
      <w:t xml:space="preserve">) </w:t>
    </w:r>
    <w:r>
      <w:rPr>
        <w:i/>
        <w:iCs/>
        <w:color w:val="0000FF"/>
      </w:rPr>
      <w:t>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DCDE76" w14:textId="101958A1" w:rsidR="001D243C" w:rsidRPr="009E18FA" w:rsidRDefault="001D243C" w:rsidP="00265986">
    <w:pPr>
      <w:pStyle w:val="Footer"/>
      <w:tabs>
        <w:tab w:val="center" w:pos="5130"/>
      </w:tabs>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25</w:t>
    </w:r>
    <w:r w:rsidRPr="009E18FA">
      <w:rPr>
        <w:noProof/>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71215917"/>
      <w:docPartObj>
        <w:docPartGallery w:val="Page Numbers (Bottom of Page)"/>
        <w:docPartUnique/>
      </w:docPartObj>
    </w:sdtPr>
    <w:sdtEndPr>
      <w:rPr>
        <w:noProof/>
        <w:sz w:val="20"/>
      </w:rPr>
    </w:sdtEndPr>
    <w:sdtContent>
      <w:p w14:paraId="05D490A6" w14:textId="11468F5C" w:rsidR="001D243C" w:rsidRPr="009E18FA" w:rsidRDefault="001D243C" w:rsidP="00760FC0">
        <w:pPr>
          <w:pStyle w:val="Footer"/>
          <w:jc w:val="center"/>
          <w:rPr>
            <w:sz w:val="20"/>
          </w:rPr>
        </w:pPr>
        <w:r w:rsidRPr="009E18FA">
          <w:rPr>
            <w:sz w:val="20"/>
          </w:rPr>
          <w:fldChar w:fldCharType="begin"/>
        </w:r>
        <w:r w:rsidRPr="009E18FA">
          <w:rPr>
            <w:sz w:val="20"/>
          </w:rPr>
          <w:instrText xml:space="preserve"> PAGE   \</w:instrText>
        </w:r>
        <w:r w:rsidRPr="009E18FA">
          <w:rPr>
            <w:rFonts w:cs="Angsana New"/>
            <w:sz w:val="20"/>
            <w:cs/>
            <w:lang w:bidi="th-TH"/>
          </w:rPr>
          <w:instrText xml:space="preserve">* </w:instrText>
        </w:r>
        <w:r w:rsidRPr="009E18FA">
          <w:rPr>
            <w:sz w:val="20"/>
          </w:rPr>
          <w:instrText xml:space="preserve">MERGEFORMAT </w:instrText>
        </w:r>
        <w:r w:rsidRPr="009E18FA">
          <w:rPr>
            <w:sz w:val="20"/>
          </w:rPr>
          <w:fldChar w:fldCharType="separate"/>
        </w:r>
        <w:r>
          <w:rPr>
            <w:noProof/>
            <w:sz w:val="20"/>
          </w:rPr>
          <w:t>31</w:t>
        </w:r>
        <w:r w:rsidRPr="009E18FA">
          <w:rPr>
            <w:noProof/>
            <w:sz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06711D" w14:textId="77777777" w:rsidR="002D4979" w:rsidRDefault="002D4979">
      <w:r>
        <w:separator/>
      </w:r>
    </w:p>
  </w:footnote>
  <w:footnote w:type="continuationSeparator" w:id="0">
    <w:p w14:paraId="755B9F5C" w14:textId="77777777" w:rsidR="002D4979" w:rsidRDefault="002D4979">
      <w:r>
        <w:continuationSeparator/>
      </w:r>
    </w:p>
  </w:footnote>
  <w:footnote w:type="continuationNotice" w:id="1">
    <w:p w14:paraId="5778EE56" w14:textId="77777777" w:rsidR="002D4979" w:rsidRDefault="002D497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BF3927" w14:textId="77777777" w:rsidR="001D243C" w:rsidRDefault="001D243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AF7763" w14:textId="77777777" w:rsidR="001D243C" w:rsidRPr="00DD5C27" w:rsidRDefault="001D243C"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B83F359" w14:textId="77777777" w:rsidR="001D243C" w:rsidRPr="00DD5C27" w:rsidRDefault="001D243C" w:rsidP="00E012AE">
    <w:pPr>
      <w:rPr>
        <w:bCs/>
        <w:szCs w:val="22"/>
      </w:rPr>
    </w:pPr>
    <w:r w:rsidRPr="00DD5C27">
      <w:rPr>
        <w:b/>
        <w:bCs/>
        <w:szCs w:val="22"/>
      </w:rPr>
      <w:t>Notes to the condensed interim financial statements</w:t>
    </w:r>
  </w:p>
  <w:p w14:paraId="501B63C4" w14:textId="7965141F" w:rsidR="001D243C" w:rsidRPr="00DD5C27" w:rsidRDefault="001D243C"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1</w:t>
    </w:r>
    <w:r w:rsidRPr="00DD5C27">
      <w:rPr>
        <w:rFonts w:cs="Angsana New"/>
        <w:b/>
        <w:bCs/>
        <w:szCs w:val="22"/>
        <w:cs/>
        <w:lang w:bidi="th-TH"/>
      </w:rPr>
      <w:t xml:space="preserve"> </w:t>
    </w:r>
    <w:r w:rsidR="00EE30A7">
      <w:rPr>
        <w:rFonts w:cs="Angsana New"/>
        <w:b/>
        <w:bCs/>
        <w:szCs w:val="22"/>
        <w:lang w:bidi="th-TH"/>
      </w:rPr>
      <w:t>(</w:t>
    </w:r>
    <w:r w:rsidRPr="00DD5C27">
      <w:rPr>
        <w:b/>
        <w:bCs/>
        <w:szCs w:val="22"/>
      </w:rPr>
      <w:t>Unaudited</w:t>
    </w:r>
    <w:r w:rsidR="00EE30A7">
      <w:rPr>
        <w:rFonts w:cs="Angsana New"/>
        <w:b/>
        <w:bCs/>
        <w:szCs w:val="22"/>
        <w:lang w:bidi="th-TH"/>
      </w:rPr>
      <w:t>)</w:t>
    </w:r>
  </w:p>
  <w:p w14:paraId="7FDA1512" w14:textId="77777777" w:rsidR="001D243C" w:rsidRPr="008C63F6" w:rsidRDefault="001D243C" w:rsidP="008C63F6">
    <w:pPr>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014D87" w14:textId="77777777" w:rsidR="001D243C" w:rsidRDefault="001D24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33039D" w14:textId="77777777" w:rsidR="001D243C" w:rsidRPr="00DD5C27" w:rsidRDefault="001D243C"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71E74CE" w14:textId="77777777" w:rsidR="001D243C" w:rsidRPr="00DD5C27" w:rsidRDefault="001D243C" w:rsidP="00E012AE">
    <w:pPr>
      <w:rPr>
        <w:bCs/>
        <w:szCs w:val="22"/>
      </w:rPr>
    </w:pPr>
    <w:r w:rsidRPr="00DD5C27">
      <w:rPr>
        <w:b/>
        <w:bCs/>
        <w:szCs w:val="22"/>
      </w:rPr>
      <w:t>Notes to the condensed interim financial statements</w:t>
    </w:r>
  </w:p>
  <w:p w14:paraId="0673C35A" w14:textId="42AA1F74" w:rsidR="001D243C" w:rsidRPr="00DD5C27" w:rsidRDefault="001D243C"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1</w:t>
    </w:r>
    <w:r w:rsidRPr="00DD5C27">
      <w:rPr>
        <w:rFonts w:cs="Angsana New"/>
        <w:b/>
        <w:bCs/>
        <w:szCs w:val="22"/>
        <w:cs/>
        <w:lang w:bidi="th-TH"/>
      </w:rPr>
      <w:t xml:space="preserve"> </w:t>
    </w:r>
    <w:r w:rsidR="00EE30A7">
      <w:rPr>
        <w:rFonts w:cs="Angsana New"/>
        <w:b/>
        <w:bCs/>
        <w:szCs w:val="22"/>
        <w:lang w:bidi="th-TH"/>
      </w:rPr>
      <w:t>(</w:t>
    </w:r>
    <w:r w:rsidRPr="00DD5C27">
      <w:rPr>
        <w:b/>
        <w:bCs/>
        <w:szCs w:val="22"/>
      </w:rPr>
      <w:t>Unaudited</w:t>
    </w:r>
    <w:r w:rsidR="00EE30A7">
      <w:rPr>
        <w:rFonts w:cs="Angsana New"/>
        <w:b/>
        <w:bCs/>
        <w:szCs w:val="22"/>
        <w:lang w:bidi="th-TH"/>
      </w:rPr>
      <w:t>)</w:t>
    </w:r>
  </w:p>
  <w:p w14:paraId="34FFC71A" w14:textId="77777777" w:rsidR="001D243C" w:rsidRPr="008C63F6" w:rsidRDefault="001D243C" w:rsidP="008C63F6">
    <w:pPr>
      <w:rPr>
        <w:szCs w:val="2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A163C" w14:textId="77777777" w:rsidR="001D243C" w:rsidRPr="00DD5C27" w:rsidRDefault="001D243C"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5DD3BAA9" w14:textId="77777777" w:rsidR="001D243C" w:rsidRPr="00DD5C27" w:rsidRDefault="001D243C" w:rsidP="00E012AE">
    <w:pPr>
      <w:rPr>
        <w:bCs/>
        <w:szCs w:val="22"/>
      </w:rPr>
    </w:pPr>
    <w:r w:rsidRPr="00DD5C27">
      <w:rPr>
        <w:b/>
        <w:bCs/>
        <w:szCs w:val="22"/>
      </w:rPr>
      <w:t>Notes to the condensed interim financial statements</w:t>
    </w:r>
  </w:p>
  <w:p w14:paraId="1EACCE72" w14:textId="600F10DA" w:rsidR="001D243C" w:rsidRPr="00DD5C27" w:rsidRDefault="001D243C"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1</w:t>
    </w:r>
    <w:r w:rsidRPr="00DD5C27">
      <w:rPr>
        <w:rFonts w:cs="Angsana New"/>
        <w:b/>
        <w:bCs/>
        <w:szCs w:val="22"/>
        <w:cs/>
        <w:lang w:bidi="th-TH"/>
      </w:rPr>
      <w:t xml:space="preserve"> </w:t>
    </w:r>
    <w:r w:rsidR="00DD24E9">
      <w:rPr>
        <w:rFonts w:cs="Angsana New"/>
        <w:b/>
        <w:bCs/>
        <w:szCs w:val="22"/>
        <w:lang w:bidi="th-TH"/>
      </w:rPr>
      <w:t>(</w:t>
    </w:r>
    <w:r w:rsidRPr="00DD5C27">
      <w:rPr>
        <w:b/>
        <w:bCs/>
        <w:szCs w:val="22"/>
      </w:rPr>
      <w:t>Unaudited</w:t>
    </w:r>
    <w:r w:rsidR="00DD24E9">
      <w:rPr>
        <w:rFonts w:cs="Angsana New"/>
        <w:b/>
        <w:bCs/>
        <w:szCs w:val="22"/>
        <w:lang w:bidi="th-TH"/>
      </w:rPr>
      <w:t>)</w:t>
    </w:r>
  </w:p>
  <w:p w14:paraId="01866A80" w14:textId="77777777" w:rsidR="001D243C" w:rsidRPr="009E18FA" w:rsidRDefault="001D243C" w:rsidP="008C63F6">
    <w:pPr>
      <w:rPr>
        <w:szCs w:val="22"/>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9216D9" w14:textId="77777777" w:rsidR="001D243C" w:rsidRPr="00DD5C27" w:rsidRDefault="001D243C" w:rsidP="00815880">
    <w:pPr>
      <w:tabs>
        <w:tab w:val="left" w:pos="0"/>
      </w:tabs>
      <w:ind w:left="-180" w:hanging="180"/>
      <w:rPr>
        <w:bCs/>
        <w:sz w:val="26"/>
        <w:szCs w:val="26"/>
      </w:rPr>
    </w:pPr>
    <w:r>
      <w:rPr>
        <w:b/>
        <w:bCs/>
        <w:sz w:val="26"/>
        <w:szCs w:val="26"/>
      </w:rPr>
      <w:tab/>
    </w:r>
    <w:r>
      <w:rPr>
        <w:b/>
        <w:bCs/>
        <w:sz w:val="26"/>
        <w:szCs w:val="26"/>
      </w:rPr>
      <w:tab/>
    </w: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6A836FB3" w14:textId="77777777" w:rsidR="001D243C" w:rsidRPr="00DD5C27" w:rsidRDefault="001D243C" w:rsidP="00815880">
    <w:pPr>
      <w:ind w:left="450" w:hanging="450"/>
      <w:rPr>
        <w:bCs/>
        <w:szCs w:val="22"/>
      </w:rPr>
    </w:pPr>
    <w:r w:rsidRPr="00DD5C27">
      <w:rPr>
        <w:b/>
        <w:bCs/>
        <w:szCs w:val="22"/>
      </w:rPr>
      <w:t>Notes to the condensed interim financial statements</w:t>
    </w:r>
  </w:p>
  <w:p w14:paraId="4F61234F" w14:textId="60032F4D" w:rsidR="001D243C" w:rsidRPr="00DD5C27" w:rsidRDefault="001D243C" w:rsidP="00815880">
    <w:pPr>
      <w:ind w:left="450" w:hanging="450"/>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1</w:t>
    </w:r>
    <w:r w:rsidRPr="00DD5C27">
      <w:rPr>
        <w:rFonts w:cs="Angsana New"/>
        <w:b/>
        <w:bCs/>
        <w:szCs w:val="22"/>
        <w:cs/>
        <w:lang w:bidi="th-TH"/>
      </w:rPr>
      <w:t xml:space="preserve"> </w:t>
    </w:r>
    <w:r w:rsidR="00DD24E9">
      <w:rPr>
        <w:rFonts w:cs="Angsana New"/>
        <w:b/>
        <w:bCs/>
        <w:szCs w:val="22"/>
        <w:lang w:bidi="th-TH"/>
      </w:rPr>
      <w:t>(</w:t>
    </w:r>
    <w:r w:rsidRPr="00DD5C27">
      <w:rPr>
        <w:b/>
        <w:bCs/>
        <w:szCs w:val="22"/>
      </w:rPr>
      <w:t>Unaudited</w:t>
    </w:r>
    <w:r w:rsidR="00DD24E9">
      <w:rPr>
        <w:rFonts w:cs="Angsana New"/>
        <w:b/>
        <w:bCs/>
        <w:szCs w:val="22"/>
        <w:lang w:bidi="th-TH"/>
      </w:rPr>
      <w:t>)</w:t>
    </w:r>
  </w:p>
  <w:p w14:paraId="350AEFFC" w14:textId="5C945C26" w:rsidR="001D243C" w:rsidRPr="009E18FA" w:rsidRDefault="001D243C" w:rsidP="00E012AE">
    <w:pPr>
      <w:tabs>
        <w:tab w:val="left" w:pos="540"/>
      </w:tabs>
      <w:ind w:left="90"/>
      <w:rPr>
        <w:szCs w:val="2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5EEB1" w14:textId="77777777" w:rsidR="001D243C" w:rsidRPr="00DD5C27" w:rsidRDefault="001D243C" w:rsidP="00970C7C">
    <w:pPr>
      <w:ind w:left="90" w:hanging="90"/>
      <w:rPr>
        <w:bCs/>
        <w:sz w:val="26"/>
        <w:szCs w:val="26"/>
      </w:rPr>
    </w:pPr>
    <w:r>
      <w:rPr>
        <w:b/>
        <w:bCs/>
        <w:sz w:val="26"/>
        <w:szCs w:val="26"/>
      </w:rPr>
      <w:tab/>
    </w:r>
    <w:r>
      <w:rPr>
        <w:b/>
        <w:bCs/>
        <w:sz w:val="26"/>
        <w:szCs w:val="26"/>
      </w:rPr>
      <w:tab/>
    </w: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1682CE47" w14:textId="77777777" w:rsidR="001D243C" w:rsidRPr="00DD5C27" w:rsidRDefault="001D243C" w:rsidP="00970C7C">
    <w:pPr>
      <w:tabs>
        <w:tab w:val="left" w:pos="630"/>
      </w:tabs>
      <w:ind w:left="540"/>
      <w:rPr>
        <w:bCs/>
        <w:szCs w:val="22"/>
      </w:rPr>
    </w:pPr>
    <w:r w:rsidRPr="00DD5C27">
      <w:rPr>
        <w:b/>
        <w:bCs/>
        <w:szCs w:val="22"/>
      </w:rPr>
      <w:t>Notes to the condensed interim financial statements</w:t>
    </w:r>
  </w:p>
  <w:p w14:paraId="33302DCB" w14:textId="0FC5BFB3" w:rsidR="001D243C" w:rsidRPr="00DD5C27" w:rsidRDefault="001D243C" w:rsidP="00970C7C">
    <w:pPr>
      <w:tabs>
        <w:tab w:val="left" w:pos="0"/>
      </w:tabs>
      <w:ind w:left="540"/>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1</w:t>
    </w:r>
    <w:r w:rsidRPr="00DD5C27">
      <w:rPr>
        <w:rFonts w:cs="Angsana New"/>
        <w:b/>
        <w:bCs/>
        <w:szCs w:val="22"/>
        <w:cs/>
        <w:lang w:bidi="th-TH"/>
      </w:rPr>
      <w:t xml:space="preserve"> </w:t>
    </w:r>
    <w:r w:rsidR="00DD24E9">
      <w:rPr>
        <w:rFonts w:cs="Angsana New"/>
        <w:b/>
        <w:bCs/>
        <w:szCs w:val="22"/>
        <w:lang w:bidi="th-TH"/>
      </w:rPr>
      <w:t>(</w:t>
    </w:r>
    <w:r w:rsidRPr="00DD5C27">
      <w:rPr>
        <w:b/>
        <w:bCs/>
        <w:szCs w:val="22"/>
      </w:rPr>
      <w:t>Unaudited</w:t>
    </w:r>
    <w:r w:rsidR="00DD24E9">
      <w:rPr>
        <w:rFonts w:cs="Angsana New"/>
        <w:b/>
        <w:bCs/>
        <w:szCs w:val="22"/>
        <w:lang w:bidi="th-TH"/>
      </w:rPr>
      <w:t>)</w:t>
    </w:r>
  </w:p>
  <w:p w14:paraId="5A59A0D5" w14:textId="77777777" w:rsidR="001D243C" w:rsidRPr="009E18FA" w:rsidRDefault="001D243C" w:rsidP="00E012AE">
    <w:pPr>
      <w:tabs>
        <w:tab w:val="left" w:pos="540"/>
      </w:tabs>
      <w:ind w:left="90"/>
      <w:rPr>
        <w:szCs w:val="2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041C39" w14:textId="77777777" w:rsidR="001D243C" w:rsidRPr="00DD5C27" w:rsidRDefault="001D243C" w:rsidP="00E012AE">
    <w:pPr>
      <w:rPr>
        <w:bCs/>
        <w:sz w:val="26"/>
        <w:szCs w:val="26"/>
      </w:rPr>
    </w:pPr>
    <w:proofErr w:type="spellStart"/>
    <w:r w:rsidRPr="00DD5C27">
      <w:rPr>
        <w:b/>
        <w:bCs/>
        <w:sz w:val="26"/>
        <w:szCs w:val="26"/>
      </w:rPr>
      <w:t>Muangthai</w:t>
    </w:r>
    <w:proofErr w:type="spellEnd"/>
    <w:r w:rsidRPr="00DD5C27">
      <w:rPr>
        <w:b/>
        <w:bCs/>
        <w:sz w:val="26"/>
        <w:szCs w:val="26"/>
      </w:rPr>
      <w:t xml:space="preserve"> Capital</w:t>
    </w:r>
    <w:r w:rsidRPr="00DD5C27">
      <w:rPr>
        <w:rFonts w:cs="Angsana New"/>
        <w:b/>
        <w:bCs/>
        <w:sz w:val="26"/>
        <w:szCs w:val="26"/>
        <w:cs/>
        <w:lang w:bidi="th-TH"/>
      </w:rPr>
      <w:t xml:space="preserve"> </w:t>
    </w:r>
    <w:r w:rsidRPr="00DD5C27">
      <w:rPr>
        <w:b/>
        <w:bCs/>
        <w:sz w:val="26"/>
        <w:szCs w:val="26"/>
      </w:rPr>
      <w:t>Public Company Limited and its Subsidiaries</w:t>
    </w:r>
  </w:p>
  <w:p w14:paraId="3CBB86E1" w14:textId="77777777" w:rsidR="001D243C" w:rsidRPr="00DD5C27" w:rsidRDefault="001D243C" w:rsidP="00E012AE">
    <w:pPr>
      <w:rPr>
        <w:bCs/>
        <w:szCs w:val="22"/>
      </w:rPr>
    </w:pPr>
    <w:r w:rsidRPr="00DD5C27">
      <w:rPr>
        <w:b/>
        <w:bCs/>
        <w:szCs w:val="22"/>
      </w:rPr>
      <w:t>Notes to the condensed interim financial statements</w:t>
    </w:r>
  </w:p>
  <w:p w14:paraId="01324D38" w14:textId="00C26E40" w:rsidR="001D243C" w:rsidRPr="00DD5C27" w:rsidRDefault="001D243C" w:rsidP="00E012AE">
    <w:pPr>
      <w:rPr>
        <w:bCs/>
        <w:szCs w:val="22"/>
      </w:rPr>
    </w:pPr>
    <w:r w:rsidRPr="00DD5C27">
      <w:rPr>
        <w:b/>
        <w:bCs/>
        <w:szCs w:val="22"/>
      </w:rPr>
      <w:t>For the three</w:t>
    </w:r>
    <w:r w:rsidRPr="00DD5C27">
      <w:rPr>
        <w:rFonts w:cs="Angsana New"/>
        <w:b/>
        <w:bCs/>
        <w:szCs w:val="22"/>
        <w:cs/>
        <w:lang w:bidi="th-TH"/>
      </w:rPr>
      <w:t>-</w:t>
    </w:r>
    <w:r w:rsidRPr="00DD5C27">
      <w:rPr>
        <w:b/>
        <w:bCs/>
        <w:szCs w:val="22"/>
      </w:rPr>
      <w:t>month and six</w:t>
    </w:r>
    <w:r w:rsidRPr="00DD5C27">
      <w:rPr>
        <w:rFonts w:cs="Angsana New"/>
        <w:b/>
        <w:bCs/>
        <w:szCs w:val="22"/>
        <w:cs/>
        <w:lang w:bidi="th-TH"/>
      </w:rPr>
      <w:t>-</w:t>
    </w:r>
    <w:r w:rsidRPr="00DD5C27">
      <w:rPr>
        <w:b/>
        <w:bCs/>
        <w:szCs w:val="22"/>
      </w:rPr>
      <w:t>month periods ended 30 June 202</w:t>
    </w:r>
    <w:r>
      <w:rPr>
        <w:b/>
        <w:bCs/>
        <w:szCs w:val="22"/>
      </w:rPr>
      <w:t>1</w:t>
    </w:r>
    <w:r w:rsidRPr="00DD5C27">
      <w:rPr>
        <w:rFonts w:cs="Angsana New"/>
        <w:b/>
        <w:bCs/>
        <w:szCs w:val="22"/>
        <w:cs/>
        <w:lang w:bidi="th-TH"/>
      </w:rPr>
      <w:t xml:space="preserve"> </w:t>
    </w:r>
    <w:r w:rsidR="00DD24E9">
      <w:rPr>
        <w:rFonts w:cs="Angsana New"/>
        <w:b/>
        <w:bCs/>
        <w:szCs w:val="22"/>
        <w:lang w:bidi="th-TH"/>
      </w:rPr>
      <w:t>(</w:t>
    </w:r>
    <w:r w:rsidRPr="00DD5C27">
      <w:rPr>
        <w:b/>
        <w:bCs/>
        <w:szCs w:val="22"/>
      </w:rPr>
      <w:t>Unaudited</w:t>
    </w:r>
    <w:r w:rsidR="00DD24E9">
      <w:rPr>
        <w:rFonts w:cs="Angsana New"/>
        <w:b/>
        <w:bCs/>
        <w:szCs w:val="22"/>
        <w:lang w:bidi="th-TH"/>
      </w:rPr>
      <w:t>)</w:t>
    </w:r>
  </w:p>
  <w:p w14:paraId="00B252E7" w14:textId="0B510059" w:rsidR="001D243C" w:rsidRPr="009E18FA" w:rsidRDefault="001D243C" w:rsidP="008C63F6">
    <w:pPr>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54163746"/>
    <w:lvl w:ilvl="0">
      <w:start w:val="1"/>
      <w:numFmt w:val="bullet"/>
      <w:pStyle w:val="ListBullet4"/>
      <w:lvlText w:val=""/>
      <w:lvlJc w:val="left"/>
      <w:pPr>
        <w:tabs>
          <w:tab w:val="num" w:pos="3549"/>
        </w:tabs>
        <w:ind w:left="354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699442C"/>
    <w:multiLevelType w:val="hybridMultilevel"/>
    <w:tmpl w:val="DBBC4CFC"/>
    <w:lvl w:ilvl="0" w:tplc="133092A2">
      <w:start w:val="1"/>
      <w:numFmt w:val="decimal"/>
      <w:lvlText w:val="%1."/>
      <w:lvlJc w:val="left"/>
      <w:pPr>
        <w:tabs>
          <w:tab w:val="num" w:pos="360"/>
        </w:tabs>
        <w:ind w:left="360" w:hanging="360"/>
      </w:pPr>
      <w:rPr>
        <w:b/>
        <w:bCs/>
      </w:rPr>
    </w:lvl>
    <w:lvl w:ilvl="1" w:tplc="628E5CC2">
      <w:start w:val="1"/>
      <w:numFmt w:val="bullet"/>
      <w:lvlText w:val=""/>
      <w:lvlJc w:val="left"/>
      <w:pPr>
        <w:tabs>
          <w:tab w:val="num" w:pos="1060"/>
        </w:tabs>
        <w:ind w:left="1060" w:hanging="340"/>
      </w:pPr>
      <w:rPr>
        <w:rFonts w:ascii="Symbol" w:hAnsi="Symbol" w:hint="default"/>
        <w:b/>
        <w:bCs/>
        <w:color w:val="auto"/>
        <w:sz w:val="22"/>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0C067B2D"/>
    <w:multiLevelType w:val="multilevel"/>
    <w:tmpl w:val="A21221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E297D24"/>
    <w:multiLevelType w:val="singleLevel"/>
    <w:tmpl w:val="B218CEB2"/>
    <w:lvl w:ilvl="0">
      <w:start w:val="1"/>
      <w:numFmt w:val="decimal"/>
      <w:pStyle w:val="index"/>
      <w:lvlText w:val="%1"/>
      <w:lvlJc w:val="left"/>
      <w:pPr>
        <w:tabs>
          <w:tab w:val="num" w:pos="837"/>
        </w:tabs>
        <w:ind w:left="837" w:hanging="567"/>
      </w:pPr>
      <w:rPr>
        <w:rFonts w:hint="default"/>
        <w:color w:val="auto"/>
        <w:sz w:val="20"/>
        <w:szCs w:val="20"/>
      </w:rPr>
    </w:lvl>
  </w:abstractNum>
  <w:abstractNum w:abstractNumId="5" w15:restartNumberingAfterBreak="0">
    <w:nsid w:val="16433F86"/>
    <w:multiLevelType w:val="hybridMultilevel"/>
    <w:tmpl w:val="1AE2C4A2"/>
    <w:lvl w:ilvl="0" w:tplc="34D8AF98">
      <w:start w:val="1"/>
      <w:numFmt w:val="decimal"/>
      <w:lvlText w:val="%1"/>
      <w:lvlJc w:val="left"/>
      <w:pPr>
        <w:ind w:left="4860" w:hanging="360"/>
      </w:pPr>
      <w:rPr>
        <w:rFonts w:hint="default"/>
      </w:rPr>
    </w:lvl>
    <w:lvl w:ilvl="1" w:tplc="04090019" w:tentative="1">
      <w:start w:val="1"/>
      <w:numFmt w:val="lowerLetter"/>
      <w:lvlText w:val="%2."/>
      <w:lvlJc w:val="left"/>
      <w:pPr>
        <w:ind w:left="5400" w:hanging="360"/>
      </w:pPr>
    </w:lvl>
    <w:lvl w:ilvl="2" w:tplc="0409001B" w:tentative="1">
      <w:start w:val="1"/>
      <w:numFmt w:val="lowerRoman"/>
      <w:lvlText w:val="%3."/>
      <w:lvlJc w:val="right"/>
      <w:pPr>
        <w:ind w:left="6120" w:hanging="180"/>
      </w:pPr>
    </w:lvl>
    <w:lvl w:ilvl="3" w:tplc="0409000F" w:tentative="1">
      <w:start w:val="1"/>
      <w:numFmt w:val="decimal"/>
      <w:lvlText w:val="%4."/>
      <w:lvlJc w:val="left"/>
      <w:pPr>
        <w:ind w:left="6840" w:hanging="360"/>
      </w:pPr>
    </w:lvl>
    <w:lvl w:ilvl="4" w:tplc="04090019" w:tentative="1">
      <w:start w:val="1"/>
      <w:numFmt w:val="lowerLetter"/>
      <w:lvlText w:val="%5."/>
      <w:lvlJc w:val="left"/>
      <w:pPr>
        <w:ind w:left="7560" w:hanging="360"/>
      </w:pPr>
    </w:lvl>
    <w:lvl w:ilvl="5" w:tplc="0409001B" w:tentative="1">
      <w:start w:val="1"/>
      <w:numFmt w:val="lowerRoman"/>
      <w:lvlText w:val="%6."/>
      <w:lvlJc w:val="right"/>
      <w:pPr>
        <w:ind w:left="8280" w:hanging="180"/>
      </w:pPr>
    </w:lvl>
    <w:lvl w:ilvl="6" w:tplc="0409000F" w:tentative="1">
      <w:start w:val="1"/>
      <w:numFmt w:val="decimal"/>
      <w:lvlText w:val="%7."/>
      <w:lvlJc w:val="left"/>
      <w:pPr>
        <w:ind w:left="9000" w:hanging="360"/>
      </w:pPr>
    </w:lvl>
    <w:lvl w:ilvl="7" w:tplc="04090019" w:tentative="1">
      <w:start w:val="1"/>
      <w:numFmt w:val="lowerLetter"/>
      <w:lvlText w:val="%8."/>
      <w:lvlJc w:val="left"/>
      <w:pPr>
        <w:ind w:left="9720" w:hanging="360"/>
      </w:pPr>
    </w:lvl>
    <w:lvl w:ilvl="8" w:tplc="0409001B" w:tentative="1">
      <w:start w:val="1"/>
      <w:numFmt w:val="lowerRoman"/>
      <w:lvlText w:val="%9."/>
      <w:lvlJc w:val="right"/>
      <w:pPr>
        <w:ind w:left="10440" w:hanging="180"/>
      </w:pPr>
    </w:lvl>
  </w:abstractNum>
  <w:abstractNum w:abstractNumId="6" w15:restartNumberingAfterBreak="0">
    <w:nsid w:val="1E1F38D9"/>
    <w:multiLevelType w:val="hybridMultilevel"/>
    <w:tmpl w:val="642A35B4"/>
    <w:lvl w:ilvl="0" w:tplc="F702939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7"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9" w15:restartNumberingAfterBreak="0">
    <w:nsid w:val="22D32E9B"/>
    <w:multiLevelType w:val="multilevel"/>
    <w:tmpl w:val="15164C38"/>
    <w:lvl w:ilvl="0">
      <w:start w:val="1"/>
      <w:numFmt w:val="decimal"/>
      <w:lvlText w:val="%1."/>
      <w:lvlJc w:val="left"/>
      <w:pPr>
        <w:ind w:left="900" w:hanging="360"/>
      </w:pPr>
      <w:rPr>
        <w:rFonts w:hint="default"/>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0" w15:restartNumberingAfterBreak="0">
    <w:nsid w:val="2342577A"/>
    <w:multiLevelType w:val="hybridMultilevel"/>
    <w:tmpl w:val="6E16E08A"/>
    <w:lvl w:ilvl="0" w:tplc="37A668E4">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3B382091"/>
    <w:multiLevelType w:val="hybridMultilevel"/>
    <w:tmpl w:val="CD74789E"/>
    <w:lvl w:ilvl="0" w:tplc="0409000F">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422A7D03"/>
    <w:multiLevelType w:val="hybridMultilevel"/>
    <w:tmpl w:val="3B0E15DA"/>
    <w:lvl w:ilvl="0" w:tplc="B900A3C6">
      <w:start w:val="1"/>
      <w:numFmt w:val="decimal"/>
      <w:lvlText w:val="(%1)"/>
      <w:lvlJc w:val="left"/>
      <w:pPr>
        <w:ind w:left="900" w:hanging="360"/>
      </w:pPr>
      <w:rPr>
        <w:rFonts w:hint="default"/>
        <w:sz w:val="16"/>
        <w:szCs w:val="16"/>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44FC2C25"/>
    <w:multiLevelType w:val="hybridMultilevel"/>
    <w:tmpl w:val="F1560762"/>
    <w:lvl w:ilvl="0" w:tplc="159A0B8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6224E27"/>
    <w:multiLevelType w:val="hybridMultilevel"/>
    <w:tmpl w:val="CD389678"/>
    <w:lvl w:ilvl="0" w:tplc="CDF6FD58">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5" w15:restartNumberingAfterBreak="0">
    <w:nsid w:val="4DD06895"/>
    <w:multiLevelType w:val="hybridMultilevel"/>
    <w:tmpl w:val="C32C1F24"/>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17"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18" w15:restartNumberingAfterBreak="0">
    <w:nsid w:val="50DB211C"/>
    <w:multiLevelType w:val="hybridMultilevel"/>
    <w:tmpl w:val="45CE64CC"/>
    <w:lvl w:ilvl="0" w:tplc="DD34C86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7104E5"/>
    <w:multiLevelType w:val="hybridMultilevel"/>
    <w:tmpl w:val="0924F834"/>
    <w:lvl w:ilvl="0" w:tplc="CDF6FD58">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56D86579"/>
    <w:multiLevelType w:val="hybridMultilevel"/>
    <w:tmpl w:val="842AB204"/>
    <w:lvl w:ilvl="0" w:tplc="04EC5272">
      <w:start w:val="1"/>
      <w:numFmt w:val="decimal"/>
      <w:lvlText w:val="%1."/>
      <w:lvlJc w:val="left"/>
      <w:pPr>
        <w:ind w:left="720" w:hanging="360"/>
      </w:pPr>
      <w:rPr>
        <w:rFonts w:cs="Angsana New"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F3B138A"/>
    <w:multiLevelType w:val="hybridMultilevel"/>
    <w:tmpl w:val="94DC5818"/>
    <w:lvl w:ilvl="0" w:tplc="7D42DB66">
      <w:start w:val="2"/>
      <w:numFmt w:val="bullet"/>
      <w:lvlText w:val="-"/>
      <w:lvlJc w:val="left"/>
      <w:pPr>
        <w:ind w:left="1620" w:hanging="360"/>
      </w:pPr>
      <w:rPr>
        <w:rFonts w:ascii="Times New Roman" w:eastAsia="Times New Roman" w:hAnsi="Times New Roman" w:cs="Times New Roman"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2" w15:restartNumberingAfterBreak="0">
    <w:nsid w:val="66547488"/>
    <w:multiLevelType w:val="hybridMultilevel"/>
    <w:tmpl w:val="652A8400"/>
    <w:lvl w:ilvl="0" w:tplc="5CE42F70">
      <w:start w:val="1"/>
      <w:numFmt w:val="decimal"/>
      <w:lvlText w:val="%1"/>
      <w:lvlJc w:val="left"/>
      <w:pPr>
        <w:ind w:left="360" w:hanging="360"/>
      </w:pPr>
      <w:rPr>
        <w:rFonts w:ascii="Times New Roman" w:hAnsi="Times New Roman" w:cs="Times New Roman" w:hint="default"/>
        <w:b/>
        <w:bCs/>
        <w:i w:val="0"/>
        <w:iCs w:val="0"/>
        <w:color w:val="auto"/>
        <w:sz w:val="24"/>
        <w:szCs w:val="24"/>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6" w15:restartNumberingAfterBreak="0">
    <w:nsid w:val="73C8237B"/>
    <w:multiLevelType w:val="multilevel"/>
    <w:tmpl w:val="A0DCA380"/>
    <w:lvl w:ilvl="0">
      <w:start w:val="1"/>
      <w:numFmt w:val="decimal"/>
      <w:lvlText w:val="%1"/>
      <w:lvlJc w:val="left"/>
      <w:pPr>
        <w:ind w:left="450" w:hanging="450"/>
      </w:pPr>
      <w:rPr>
        <w:rFonts w:hint="default"/>
      </w:rPr>
    </w:lvl>
    <w:lvl w:ilvl="1">
      <w:start w:val="1"/>
      <w:numFmt w:val="decimal"/>
      <w:lvlText w:val="%1.%2"/>
      <w:lvlJc w:val="left"/>
      <w:pPr>
        <w:ind w:left="1350" w:hanging="45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320" w:hanging="72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480" w:hanging="108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8640" w:hanging="1440"/>
      </w:pPr>
      <w:rPr>
        <w:rFonts w:hint="default"/>
      </w:rPr>
    </w:lvl>
  </w:abstractNum>
  <w:abstractNum w:abstractNumId="27"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28" w15:restartNumberingAfterBreak="0">
    <w:nsid w:val="78BB70B0"/>
    <w:multiLevelType w:val="hybridMultilevel"/>
    <w:tmpl w:val="B990406A"/>
    <w:lvl w:ilvl="0" w:tplc="7B1C7C36">
      <w:start w:val="4"/>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D880EDF"/>
    <w:multiLevelType w:val="hybridMultilevel"/>
    <w:tmpl w:val="D6BECD70"/>
    <w:lvl w:ilvl="0" w:tplc="CDF6FD5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8"/>
  </w:num>
  <w:num w:numId="4">
    <w:abstractNumId w:val="4"/>
  </w:num>
  <w:num w:numId="5">
    <w:abstractNumId w:val="25"/>
  </w:num>
  <w:num w:numId="6">
    <w:abstractNumId w:val="7"/>
  </w:num>
  <w:num w:numId="7">
    <w:abstractNumId w:val="27"/>
  </w:num>
  <w:num w:numId="8">
    <w:abstractNumId w:val="24"/>
  </w:num>
  <w:num w:numId="9">
    <w:abstractNumId w:val="22"/>
  </w:num>
  <w:num w:numId="10">
    <w:abstractNumId w:val="23"/>
  </w:num>
  <w:num w:numId="11">
    <w:abstractNumId w:val="29"/>
  </w:num>
  <w:num w:numId="12">
    <w:abstractNumId w:val="16"/>
  </w:num>
  <w:num w:numId="13">
    <w:abstractNumId w:val="18"/>
  </w:num>
  <w:num w:numId="14">
    <w:abstractNumId w:val="4"/>
    <w:lvlOverride w:ilvl="0">
      <w:startOverride w:val="1"/>
    </w:lvlOverride>
  </w:num>
  <w:num w:numId="15">
    <w:abstractNumId w:val="3"/>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21"/>
  </w:num>
  <w:num w:numId="22">
    <w:abstractNumId w:val="10"/>
  </w:num>
  <w:num w:numId="23">
    <w:abstractNumId w:val="20"/>
  </w:num>
  <w:num w:numId="24">
    <w:abstractNumId w:val="9"/>
  </w:num>
  <w:num w:numId="25">
    <w:abstractNumId w:val="26"/>
  </w:num>
  <w:num w:numId="26">
    <w:abstractNumId w:val="14"/>
  </w:num>
  <w:num w:numId="27">
    <w:abstractNumId w:val="15"/>
  </w:num>
  <w:num w:numId="28">
    <w:abstractNumId w:val="19"/>
  </w:num>
  <w:num w:numId="29">
    <w:abstractNumId w:val="2"/>
  </w:num>
  <w:num w:numId="30">
    <w:abstractNumId w:val="28"/>
  </w:num>
  <w:num w:numId="31">
    <w:abstractNumId w:val="12"/>
  </w:num>
  <w:num w:numId="32">
    <w:abstractNumId w:val="6"/>
  </w:num>
  <w:num w:numId="33">
    <w:abstractNumId w:val="13"/>
  </w:num>
  <w:num w:numId="34">
    <w:abstractNumId w:val="17"/>
  </w:num>
  <w:num w:numId="35">
    <w:abstractNumId w:val="11"/>
  </w:num>
  <w:num w:numId="36">
    <w:abstractNumId w:val="4"/>
  </w:num>
  <w:num w:numId="37">
    <w:abstractNumId w:val="22"/>
  </w:num>
  <w:num w:numId="38">
    <w:abstractNumId w:val="22"/>
  </w:num>
  <w:num w:numId="39">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2"/>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00A"/>
    <w:rsid w:val="000003F5"/>
    <w:rsid w:val="00000613"/>
    <w:rsid w:val="00000730"/>
    <w:rsid w:val="000009C4"/>
    <w:rsid w:val="00000A92"/>
    <w:rsid w:val="00000B0C"/>
    <w:rsid w:val="00000BA7"/>
    <w:rsid w:val="00000C7D"/>
    <w:rsid w:val="00000E00"/>
    <w:rsid w:val="00000E9C"/>
    <w:rsid w:val="00000EB5"/>
    <w:rsid w:val="00001166"/>
    <w:rsid w:val="000014C5"/>
    <w:rsid w:val="000019F8"/>
    <w:rsid w:val="00002533"/>
    <w:rsid w:val="000027B2"/>
    <w:rsid w:val="00002A65"/>
    <w:rsid w:val="00002B47"/>
    <w:rsid w:val="00002E02"/>
    <w:rsid w:val="00003116"/>
    <w:rsid w:val="00003217"/>
    <w:rsid w:val="0000363B"/>
    <w:rsid w:val="0000383F"/>
    <w:rsid w:val="00003985"/>
    <w:rsid w:val="00003A9B"/>
    <w:rsid w:val="00003AEA"/>
    <w:rsid w:val="00003BE9"/>
    <w:rsid w:val="00003E24"/>
    <w:rsid w:val="0000409D"/>
    <w:rsid w:val="00004307"/>
    <w:rsid w:val="0000472B"/>
    <w:rsid w:val="00004836"/>
    <w:rsid w:val="00004A94"/>
    <w:rsid w:val="00004E24"/>
    <w:rsid w:val="00004EA6"/>
    <w:rsid w:val="00005732"/>
    <w:rsid w:val="000058DB"/>
    <w:rsid w:val="00005A06"/>
    <w:rsid w:val="00005AEA"/>
    <w:rsid w:val="00005B9E"/>
    <w:rsid w:val="00005BBE"/>
    <w:rsid w:val="00005E0C"/>
    <w:rsid w:val="00005F6E"/>
    <w:rsid w:val="0000603C"/>
    <w:rsid w:val="00006042"/>
    <w:rsid w:val="00006156"/>
    <w:rsid w:val="00006358"/>
    <w:rsid w:val="0000661A"/>
    <w:rsid w:val="000068EA"/>
    <w:rsid w:val="00006C7C"/>
    <w:rsid w:val="00006F51"/>
    <w:rsid w:val="0000702C"/>
    <w:rsid w:val="00007087"/>
    <w:rsid w:val="00007311"/>
    <w:rsid w:val="0000738E"/>
    <w:rsid w:val="0000752E"/>
    <w:rsid w:val="0000753C"/>
    <w:rsid w:val="0000771E"/>
    <w:rsid w:val="0000790F"/>
    <w:rsid w:val="00007BB4"/>
    <w:rsid w:val="00007CCF"/>
    <w:rsid w:val="00007FE0"/>
    <w:rsid w:val="00010057"/>
    <w:rsid w:val="000100F5"/>
    <w:rsid w:val="0001038B"/>
    <w:rsid w:val="000108CD"/>
    <w:rsid w:val="00010AEF"/>
    <w:rsid w:val="00010E15"/>
    <w:rsid w:val="00010E4C"/>
    <w:rsid w:val="00010F44"/>
    <w:rsid w:val="00011033"/>
    <w:rsid w:val="0001134F"/>
    <w:rsid w:val="0001135B"/>
    <w:rsid w:val="00011588"/>
    <w:rsid w:val="000115A9"/>
    <w:rsid w:val="00011625"/>
    <w:rsid w:val="0001199C"/>
    <w:rsid w:val="00011BA7"/>
    <w:rsid w:val="00011E48"/>
    <w:rsid w:val="00011F28"/>
    <w:rsid w:val="000122EC"/>
    <w:rsid w:val="0001245A"/>
    <w:rsid w:val="000124A2"/>
    <w:rsid w:val="000125F2"/>
    <w:rsid w:val="0001260E"/>
    <w:rsid w:val="000127BD"/>
    <w:rsid w:val="000129E2"/>
    <w:rsid w:val="00012BBF"/>
    <w:rsid w:val="00012C92"/>
    <w:rsid w:val="00012FA8"/>
    <w:rsid w:val="00013140"/>
    <w:rsid w:val="00013392"/>
    <w:rsid w:val="0001360B"/>
    <w:rsid w:val="000137C4"/>
    <w:rsid w:val="0001381E"/>
    <w:rsid w:val="00013906"/>
    <w:rsid w:val="00013C3C"/>
    <w:rsid w:val="00013CB6"/>
    <w:rsid w:val="00013D0D"/>
    <w:rsid w:val="00013D4A"/>
    <w:rsid w:val="00013E9C"/>
    <w:rsid w:val="0001408C"/>
    <w:rsid w:val="00014093"/>
    <w:rsid w:val="000141A8"/>
    <w:rsid w:val="000146E6"/>
    <w:rsid w:val="00014B31"/>
    <w:rsid w:val="00014BCF"/>
    <w:rsid w:val="00014D17"/>
    <w:rsid w:val="0001507F"/>
    <w:rsid w:val="0001509E"/>
    <w:rsid w:val="00015129"/>
    <w:rsid w:val="0001513E"/>
    <w:rsid w:val="00015389"/>
    <w:rsid w:val="00015460"/>
    <w:rsid w:val="00015579"/>
    <w:rsid w:val="000155F9"/>
    <w:rsid w:val="00016197"/>
    <w:rsid w:val="0001624C"/>
    <w:rsid w:val="000164E2"/>
    <w:rsid w:val="00016673"/>
    <w:rsid w:val="00016A4C"/>
    <w:rsid w:val="00016E23"/>
    <w:rsid w:val="000174BD"/>
    <w:rsid w:val="00017571"/>
    <w:rsid w:val="000175ED"/>
    <w:rsid w:val="00017DF1"/>
    <w:rsid w:val="0002006E"/>
    <w:rsid w:val="00020275"/>
    <w:rsid w:val="00020703"/>
    <w:rsid w:val="0002090B"/>
    <w:rsid w:val="0002095D"/>
    <w:rsid w:val="000209D4"/>
    <w:rsid w:val="00020A44"/>
    <w:rsid w:val="00020A55"/>
    <w:rsid w:val="00020BEE"/>
    <w:rsid w:val="00020D84"/>
    <w:rsid w:val="00020EB4"/>
    <w:rsid w:val="0002113A"/>
    <w:rsid w:val="0002147E"/>
    <w:rsid w:val="000217FE"/>
    <w:rsid w:val="00021872"/>
    <w:rsid w:val="00021A66"/>
    <w:rsid w:val="00021B25"/>
    <w:rsid w:val="00021B89"/>
    <w:rsid w:val="00021D08"/>
    <w:rsid w:val="000222FF"/>
    <w:rsid w:val="0002264F"/>
    <w:rsid w:val="000226CC"/>
    <w:rsid w:val="000228EF"/>
    <w:rsid w:val="000229B1"/>
    <w:rsid w:val="000229EC"/>
    <w:rsid w:val="00022F6C"/>
    <w:rsid w:val="0002300E"/>
    <w:rsid w:val="00023088"/>
    <w:rsid w:val="0002310B"/>
    <w:rsid w:val="00023122"/>
    <w:rsid w:val="00023255"/>
    <w:rsid w:val="0002332C"/>
    <w:rsid w:val="000234F3"/>
    <w:rsid w:val="0002387E"/>
    <w:rsid w:val="0002393D"/>
    <w:rsid w:val="000239D7"/>
    <w:rsid w:val="00023C4A"/>
    <w:rsid w:val="00023E63"/>
    <w:rsid w:val="000243F0"/>
    <w:rsid w:val="00024540"/>
    <w:rsid w:val="00024A0E"/>
    <w:rsid w:val="00024AE8"/>
    <w:rsid w:val="00024C42"/>
    <w:rsid w:val="00024C6E"/>
    <w:rsid w:val="00024ECC"/>
    <w:rsid w:val="00024F20"/>
    <w:rsid w:val="00024F9F"/>
    <w:rsid w:val="00024FB6"/>
    <w:rsid w:val="000251BB"/>
    <w:rsid w:val="000254D3"/>
    <w:rsid w:val="0002557E"/>
    <w:rsid w:val="000255CC"/>
    <w:rsid w:val="000257B1"/>
    <w:rsid w:val="0002583F"/>
    <w:rsid w:val="00025996"/>
    <w:rsid w:val="00025A86"/>
    <w:rsid w:val="00025B7F"/>
    <w:rsid w:val="00025D7C"/>
    <w:rsid w:val="00025EC2"/>
    <w:rsid w:val="0002605A"/>
    <w:rsid w:val="00026417"/>
    <w:rsid w:val="000266DE"/>
    <w:rsid w:val="000269F0"/>
    <w:rsid w:val="00026A23"/>
    <w:rsid w:val="00026B5F"/>
    <w:rsid w:val="00026B65"/>
    <w:rsid w:val="00026D8F"/>
    <w:rsid w:val="00026D93"/>
    <w:rsid w:val="00026F1A"/>
    <w:rsid w:val="0002744C"/>
    <w:rsid w:val="00027492"/>
    <w:rsid w:val="0002761D"/>
    <w:rsid w:val="00027745"/>
    <w:rsid w:val="000279B7"/>
    <w:rsid w:val="00027F4C"/>
    <w:rsid w:val="00030347"/>
    <w:rsid w:val="0003088C"/>
    <w:rsid w:val="00030AE5"/>
    <w:rsid w:val="00030BAA"/>
    <w:rsid w:val="00030BBF"/>
    <w:rsid w:val="00030C3E"/>
    <w:rsid w:val="00030D39"/>
    <w:rsid w:val="00030DD8"/>
    <w:rsid w:val="000312D7"/>
    <w:rsid w:val="000315DF"/>
    <w:rsid w:val="00031FF7"/>
    <w:rsid w:val="0003206B"/>
    <w:rsid w:val="00032079"/>
    <w:rsid w:val="0003228E"/>
    <w:rsid w:val="00032523"/>
    <w:rsid w:val="0003313B"/>
    <w:rsid w:val="0003332F"/>
    <w:rsid w:val="000337C3"/>
    <w:rsid w:val="000339B0"/>
    <w:rsid w:val="00033ABE"/>
    <w:rsid w:val="00034573"/>
    <w:rsid w:val="0003469A"/>
    <w:rsid w:val="00034B62"/>
    <w:rsid w:val="00034CCD"/>
    <w:rsid w:val="00034F54"/>
    <w:rsid w:val="00035019"/>
    <w:rsid w:val="0003524E"/>
    <w:rsid w:val="00035453"/>
    <w:rsid w:val="0003566A"/>
    <w:rsid w:val="00035D50"/>
    <w:rsid w:val="00035FB0"/>
    <w:rsid w:val="000360E9"/>
    <w:rsid w:val="000363F8"/>
    <w:rsid w:val="000364ED"/>
    <w:rsid w:val="0003690B"/>
    <w:rsid w:val="00036D28"/>
    <w:rsid w:val="00036FD9"/>
    <w:rsid w:val="000371AB"/>
    <w:rsid w:val="000371AD"/>
    <w:rsid w:val="000371AF"/>
    <w:rsid w:val="00037BCE"/>
    <w:rsid w:val="000403C1"/>
    <w:rsid w:val="000404A7"/>
    <w:rsid w:val="0004065A"/>
    <w:rsid w:val="00040741"/>
    <w:rsid w:val="000407B3"/>
    <w:rsid w:val="000409EE"/>
    <w:rsid w:val="00040E57"/>
    <w:rsid w:val="00040FC4"/>
    <w:rsid w:val="00041166"/>
    <w:rsid w:val="000411F2"/>
    <w:rsid w:val="000417CC"/>
    <w:rsid w:val="000418B0"/>
    <w:rsid w:val="0004225F"/>
    <w:rsid w:val="00042A50"/>
    <w:rsid w:val="00042AFE"/>
    <w:rsid w:val="00042BF0"/>
    <w:rsid w:val="00042CCB"/>
    <w:rsid w:val="00042FB7"/>
    <w:rsid w:val="00043383"/>
    <w:rsid w:val="00043403"/>
    <w:rsid w:val="000434B7"/>
    <w:rsid w:val="0004391E"/>
    <w:rsid w:val="0004395A"/>
    <w:rsid w:val="00043A30"/>
    <w:rsid w:val="00043F79"/>
    <w:rsid w:val="0004405C"/>
    <w:rsid w:val="000442C4"/>
    <w:rsid w:val="0004440C"/>
    <w:rsid w:val="00044A7D"/>
    <w:rsid w:val="00044C1C"/>
    <w:rsid w:val="00044CBE"/>
    <w:rsid w:val="00045088"/>
    <w:rsid w:val="000450E7"/>
    <w:rsid w:val="00045188"/>
    <w:rsid w:val="00045540"/>
    <w:rsid w:val="000455DF"/>
    <w:rsid w:val="0004575D"/>
    <w:rsid w:val="00045955"/>
    <w:rsid w:val="00045AC6"/>
    <w:rsid w:val="00045E28"/>
    <w:rsid w:val="00045EEB"/>
    <w:rsid w:val="00045F67"/>
    <w:rsid w:val="00045F96"/>
    <w:rsid w:val="00045F9E"/>
    <w:rsid w:val="00046087"/>
    <w:rsid w:val="00046162"/>
    <w:rsid w:val="0004622A"/>
    <w:rsid w:val="0004653F"/>
    <w:rsid w:val="00046845"/>
    <w:rsid w:val="000469AE"/>
    <w:rsid w:val="00046A0B"/>
    <w:rsid w:val="00046C96"/>
    <w:rsid w:val="000470B9"/>
    <w:rsid w:val="000470E9"/>
    <w:rsid w:val="0004719C"/>
    <w:rsid w:val="000471AE"/>
    <w:rsid w:val="0004721A"/>
    <w:rsid w:val="00047465"/>
    <w:rsid w:val="0004778A"/>
    <w:rsid w:val="00047804"/>
    <w:rsid w:val="00047C4F"/>
    <w:rsid w:val="00047C99"/>
    <w:rsid w:val="00050467"/>
    <w:rsid w:val="000505B3"/>
    <w:rsid w:val="0005074A"/>
    <w:rsid w:val="00050D18"/>
    <w:rsid w:val="00050D9E"/>
    <w:rsid w:val="00050E22"/>
    <w:rsid w:val="00050E6D"/>
    <w:rsid w:val="00050E93"/>
    <w:rsid w:val="00051194"/>
    <w:rsid w:val="000512D0"/>
    <w:rsid w:val="000512EE"/>
    <w:rsid w:val="00051531"/>
    <w:rsid w:val="000517C3"/>
    <w:rsid w:val="00051822"/>
    <w:rsid w:val="00051895"/>
    <w:rsid w:val="000518F7"/>
    <w:rsid w:val="00051B33"/>
    <w:rsid w:val="000521E4"/>
    <w:rsid w:val="00052284"/>
    <w:rsid w:val="000522EE"/>
    <w:rsid w:val="000523F9"/>
    <w:rsid w:val="0005246B"/>
    <w:rsid w:val="000525D2"/>
    <w:rsid w:val="000526C8"/>
    <w:rsid w:val="000527A2"/>
    <w:rsid w:val="00052899"/>
    <w:rsid w:val="000528C2"/>
    <w:rsid w:val="00052DEB"/>
    <w:rsid w:val="00052DF9"/>
    <w:rsid w:val="00052E25"/>
    <w:rsid w:val="00052F03"/>
    <w:rsid w:val="0005305A"/>
    <w:rsid w:val="00053CEF"/>
    <w:rsid w:val="00053D09"/>
    <w:rsid w:val="00053D11"/>
    <w:rsid w:val="0005434F"/>
    <w:rsid w:val="00054379"/>
    <w:rsid w:val="0005450A"/>
    <w:rsid w:val="00054593"/>
    <w:rsid w:val="000545FA"/>
    <w:rsid w:val="00054837"/>
    <w:rsid w:val="00054841"/>
    <w:rsid w:val="00054970"/>
    <w:rsid w:val="00054C4D"/>
    <w:rsid w:val="00054CFF"/>
    <w:rsid w:val="00054E71"/>
    <w:rsid w:val="00055048"/>
    <w:rsid w:val="00055954"/>
    <w:rsid w:val="00055CC6"/>
    <w:rsid w:val="00055E10"/>
    <w:rsid w:val="0005604F"/>
    <w:rsid w:val="000560F0"/>
    <w:rsid w:val="0005628C"/>
    <w:rsid w:val="00056534"/>
    <w:rsid w:val="000567AB"/>
    <w:rsid w:val="000567EA"/>
    <w:rsid w:val="000568F7"/>
    <w:rsid w:val="0005691F"/>
    <w:rsid w:val="00056921"/>
    <w:rsid w:val="00056B12"/>
    <w:rsid w:val="00056B5C"/>
    <w:rsid w:val="00056C08"/>
    <w:rsid w:val="00056C99"/>
    <w:rsid w:val="000571E9"/>
    <w:rsid w:val="00057461"/>
    <w:rsid w:val="0005751D"/>
    <w:rsid w:val="0005758A"/>
    <w:rsid w:val="000577A2"/>
    <w:rsid w:val="00057B48"/>
    <w:rsid w:val="00057B8A"/>
    <w:rsid w:val="00057E16"/>
    <w:rsid w:val="000600BD"/>
    <w:rsid w:val="0006024D"/>
    <w:rsid w:val="000603AA"/>
    <w:rsid w:val="00060410"/>
    <w:rsid w:val="000604DE"/>
    <w:rsid w:val="000606A1"/>
    <w:rsid w:val="000608BD"/>
    <w:rsid w:val="00060CA8"/>
    <w:rsid w:val="00060DB5"/>
    <w:rsid w:val="00060EC0"/>
    <w:rsid w:val="0006107E"/>
    <w:rsid w:val="0006124E"/>
    <w:rsid w:val="000614F9"/>
    <w:rsid w:val="00061512"/>
    <w:rsid w:val="000617AA"/>
    <w:rsid w:val="000618CC"/>
    <w:rsid w:val="00061B29"/>
    <w:rsid w:val="00062456"/>
    <w:rsid w:val="00062572"/>
    <w:rsid w:val="00062885"/>
    <w:rsid w:val="00062B6F"/>
    <w:rsid w:val="00062C75"/>
    <w:rsid w:val="00062E8B"/>
    <w:rsid w:val="00062F0A"/>
    <w:rsid w:val="000631DF"/>
    <w:rsid w:val="000633C9"/>
    <w:rsid w:val="0006366F"/>
    <w:rsid w:val="0006368C"/>
    <w:rsid w:val="00063744"/>
    <w:rsid w:val="00063C70"/>
    <w:rsid w:val="00063F39"/>
    <w:rsid w:val="00064000"/>
    <w:rsid w:val="000642E5"/>
    <w:rsid w:val="000643A9"/>
    <w:rsid w:val="0006455E"/>
    <w:rsid w:val="00064690"/>
    <w:rsid w:val="000646D9"/>
    <w:rsid w:val="00064F58"/>
    <w:rsid w:val="00064FD7"/>
    <w:rsid w:val="0006568B"/>
    <w:rsid w:val="00065B89"/>
    <w:rsid w:val="00065E1A"/>
    <w:rsid w:val="00065F47"/>
    <w:rsid w:val="00065F83"/>
    <w:rsid w:val="00065FBE"/>
    <w:rsid w:val="0006659A"/>
    <w:rsid w:val="00066791"/>
    <w:rsid w:val="000667F4"/>
    <w:rsid w:val="0006681D"/>
    <w:rsid w:val="00066895"/>
    <w:rsid w:val="00066AF5"/>
    <w:rsid w:val="000672F5"/>
    <w:rsid w:val="000673E1"/>
    <w:rsid w:val="00067848"/>
    <w:rsid w:val="00067A03"/>
    <w:rsid w:val="00067BF5"/>
    <w:rsid w:val="00067BF8"/>
    <w:rsid w:val="00067C48"/>
    <w:rsid w:val="00067C61"/>
    <w:rsid w:val="0007008F"/>
    <w:rsid w:val="000700E6"/>
    <w:rsid w:val="00070C43"/>
    <w:rsid w:val="00070C90"/>
    <w:rsid w:val="00071047"/>
    <w:rsid w:val="00071195"/>
    <w:rsid w:val="00071372"/>
    <w:rsid w:val="00071681"/>
    <w:rsid w:val="000718C9"/>
    <w:rsid w:val="00071BB2"/>
    <w:rsid w:val="00071E75"/>
    <w:rsid w:val="00071F62"/>
    <w:rsid w:val="00072224"/>
    <w:rsid w:val="000722BB"/>
    <w:rsid w:val="00072533"/>
    <w:rsid w:val="000726AE"/>
    <w:rsid w:val="00072945"/>
    <w:rsid w:val="00072A90"/>
    <w:rsid w:val="00072BC9"/>
    <w:rsid w:val="00072F5E"/>
    <w:rsid w:val="00072FEF"/>
    <w:rsid w:val="00073066"/>
    <w:rsid w:val="00073099"/>
    <w:rsid w:val="000734C3"/>
    <w:rsid w:val="000734C5"/>
    <w:rsid w:val="00073710"/>
    <w:rsid w:val="000738FD"/>
    <w:rsid w:val="000739D9"/>
    <w:rsid w:val="00073CA9"/>
    <w:rsid w:val="00073D9E"/>
    <w:rsid w:val="00073F98"/>
    <w:rsid w:val="0007409E"/>
    <w:rsid w:val="000740AB"/>
    <w:rsid w:val="000741B3"/>
    <w:rsid w:val="000742B8"/>
    <w:rsid w:val="0007470E"/>
    <w:rsid w:val="000747B8"/>
    <w:rsid w:val="000749AC"/>
    <w:rsid w:val="00074B31"/>
    <w:rsid w:val="00074B6B"/>
    <w:rsid w:val="00074BCA"/>
    <w:rsid w:val="00074F0D"/>
    <w:rsid w:val="00075A9E"/>
    <w:rsid w:val="00075D78"/>
    <w:rsid w:val="00075F87"/>
    <w:rsid w:val="00075FAF"/>
    <w:rsid w:val="0007642A"/>
    <w:rsid w:val="00076431"/>
    <w:rsid w:val="00076438"/>
    <w:rsid w:val="000764E8"/>
    <w:rsid w:val="000768FF"/>
    <w:rsid w:val="00076B8A"/>
    <w:rsid w:val="00077000"/>
    <w:rsid w:val="000772AA"/>
    <w:rsid w:val="00077413"/>
    <w:rsid w:val="00077780"/>
    <w:rsid w:val="00077942"/>
    <w:rsid w:val="00077B9B"/>
    <w:rsid w:val="00077D63"/>
    <w:rsid w:val="00077EF1"/>
    <w:rsid w:val="00080408"/>
    <w:rsid w:val="00080412"/>
    <w:rsid w:val="000804F6"/>
    <w:rsid w:val="0008060B"/>
    <w:rsid w:val="0008068F"/>
    <w:rsid w:val="00080B9D"/>
    <w:rsid w:val="00080BFC"/>
    <w:rsid w:val="00080D15"/>
    <w:rsid w:val="00081193"/>
    <w:rsid w:val="00081433"/>
    <w:rsid w:val="0008150C"/>
    <w:rsid w:val="000819DA"/>
    <w:rsid w:val="00081A17"/>
    <w:rsid w:val="00081ACB"/>
    <w:rsid w:val="00081BAB"/>
    <w:rsid w:val="000827C7"/>
    <w:rsid w:val="000828C6"/>
    <w:rsid w:val="00082CE7"/>
    <w:rsid w:val="00082D60"/>
    <w:rsid w:val="000830A0"/>
    <w:rsid w:val="00083134"/>
    <w:rsid w:val="000834CA"/>
    <w:rsid w:val="00083CDC"/>
    <w:rsid w:val="00083D49"/>
    <w:rsid w:val="00083DE6"/>
    <w:rsid w:val="00083DFF"/>
    <w:rsid w:val="00083F26"/>
    <w:rsid w:val="00083F36"/>
    <w:rsid w:val="00083FE1"/>
    <w:rsid w:val="00084661"/>
    <w:rsid w:val="000847D5"/>
    <w:rsid w:val="00084A9A"/>
    <w:rsid w:val="00084DD4"/>
    <w:rsid w:val="00084E05"/>
    <w:rsid w:val="00084EBF"/>
    <w:rsid w:val="00085126"/>
    <w:rsid w:val="000852EA"/>
    <w:rsid w:val="000853B8"/>
    <w:rsid w:val="00085407"/>
    <w:rsid w:val="00085BC6"/>
    <w:rsid w:val="0008612E"/>
    <w:rsid w:val="000868F6"/>
    <w:rsid w:val="00086DF9"/>
    <w:rsid w:val="00086EEB"/>
    <w:rsid w:val="00087153"/>
    <w:rsid w:val="000873D7"/>
    <w:rsid w:val="00087544"/>
    <w:rsid w:val="00087691"/>
    <w:rsid w:val="00087764"/>
    <w:rsid w:val="00087FA4"/>
    <w:rsid w:val="00090166"/>
    <w:rsid w:val="00090531"/>
    <w:rsid w:val="000906B0"/>
    <w:rsid w:val="000906BE"/>
    <w:rsid w:val="00090995"/>
    <w:rsid w:val="00090B6C"/>
    <w:rsid w:val="00090EC3"/>
    <w:rsid w:val="00091244"/>
    <w:rsid w:val="00091377"/>
    <w:rsid w:val="000917C6"/>
    <w:rsid w:val="000917FD"/>
    <w:rsid w:val="00091839"/>
    <w:rsid w:val="00091996"/>
    <w:rsid w:val="00091A7A"/>
    <w:rsid w:val="00091AA7"/>
    <w:rsid w:val="00091ACD"/>
    <w:rsid w:val="00091B08"/>
    <w:rsid w:val="00091B73"/>
    <w:rsid w:val="00091BDF"/>
    <w:rsid w:val="00091CC9"/>
    <w:rsid w:val="00091D72"/>
    <w:rsid w:val="00091D93"/>
    <w:rsid w:val="00091F23"/>
    <w:rsid w:val="00091F5D"/>
    <w:rsid w:val="00092332"/>
    <w:rsid w:val="0009280D"/>
    <w:rsid w:val="00092855"/>
    <w:rsid w:val="00092932"/>
    <w:rsid w:val="000929F6"/>
    <w:rsid w:val="00092FBA"/>
    <w:rsid w:val="0009354F"/>
    <w:rsid w:val="000935F4"/>
    <w:rsid w:val="00093A86"/>
    <w:rsid w:val="00093B67"/>
    <w:rsid w:val="00093D2F"/>
    <w:rsid w:val="00093E1D"/>
    <w:rsid w:val="00093EBF"/>
    <w:rsid w:val="00093F4B"/>
    <w:rsid w:val="00094034"/>
    <w:rsid w:val="00094139"/>
    <w:rsid w:val="00094532"/>
    <w:rsid w:val="000945EE"/>
    <w:rsid w:val="000945F7"/>
    <w:rsid w:val="000949B0"/>
    <w:rsid w:val="000949FA"/>
    <w:rsid w:val="00094BB3"/>
    <w:rsid w:val="00094C4E"/>
    <w:rsid w:val="0009532D"/>
    <w:rsid w:val="00095331"/>
    <w:rsid w:val="00095487"/>
    <w:rsid w:val="0009557E"/>
    <w:rsid w:val="0009561A"/>
    <w:rsid w:val="000956B6"/>
    <w:rsid w:val="000958BB"/>
    <w:rsid w:val="000958CA"/>
    <w:rsid w:val="0009598E"/>
    <w:rsid w:val="00095B6D"/>
    <w:rsid w:val="00095CCC"/>
    <w:rsid w:val="00096103"/>
    <w:rsid w:val="0009620D"/>
    <w:rsid w:val="000962DF"/>
    <w:rsid w:val="00096304"/>
    <w:rsid w:val="000964D0"/>
    <w:rsid w:val="0009662F"/>
    <w:rsid w:val="00096631"/>
    <w:rsid w:val="000967C5"/>
    <w:rsid w:val="000969EB"/>
    <w:rsid w:val="00096A43"/>
    <w:rsid w:val="00096FA5"/>
    <w:rsid w:val="00096FFF"/>
    <w:rsid w:val="000970EC"/>
    <w:rsid w:val="000971A3"/>
    <w:rsid w:val="00097280"/>
    <w:rsid w:val="00097333"/>
    <w:rsid w:val="000975E4"/>
    <w:rsid w:val="000977C8"/>
    <w:rsid w:val="0009793F"/>
    <w:rsid w:val="00097D3B"/>
    <w:rsid w:val="00097EDD"/>
    <w:rsid w:val="000A0030"/>
    <w:rsid w:val="000A016A"/>
    <w:rsid w:val="000A0248"/>
    <w:rsid w:val="000A0AA5"/>
    <w:rsid w:val="000A0AE1"/>
    <w:rsid w:val="000A0B41"/>
    <w:rsid w:val="000A0DE2"/>
    <w:rsid w:val="000A0F76"/>
    <w:rsid w:val="000A10B6"/>
    <w:rsid w:val="000A136C"/>
    <w:rsid w:val="000A1390"/>
    <w:rsid w:val="000A1424"/>
    <w:rsid w:val="000A1427"/>
    <w:rsid w:val="000A15BD"/>
    <w:rsid w:val="000A1608"/>
    <w:rsid w:val="000A1731"/>
    <w:rsid w:val="000A1A35"/>
    <w:rsid w:val="000A1DB2"/>
    <w:rsid w:val="000A209D"/>
    <w:rsid w:val="000A2170"/>
    <w:rsid w:val="000A2708"/>
    <w:rsid w:val="000A2800"/>
    <w:rsid w:val="000A292F"/>
    <w:rsid w:val="000A294F"/>
    <w:rsid w:val="000A2A49"/>
    <w:rsid w:val="000A2B32"/>
    <w:rsid w:val="000A2CA0"/>
    <w:rsid w:val="000A2D71"/>
    <w:rsid w:val="000A2E70"/>
    <w:rsid w:val="000A33AC"/>
    <w:rsid w:val="000A356C"/>
    <w:rsid w:val="000A3942"/>
    <w:rsid w:val="000A39A5"/>
    <w:rsid w:val="000A39CD"/>
    <w:rsid w:val="000A3B58"/>
    <w:rsid w:val="000A3DDD"/>
    <w:rsid w:val="000A4092"/>
    <w:rsid w:val="000A4836"/>
    <w:rsid w:val="000A4847"/>
    <w:rsid w:val="000A4AA1"/>
    <w:rsid w:val="000A4DEE"/>
    <w:rsid w:val="000A4F49"/>
    <w:rsid w:val="000A4FE1"/>
    <w:rsid w:val="000A523E"/>
    <w:rsid w:val="000A5289"/>
    <w:rsid w:val="000A52D1"/>
    <w:rsid w:val="000A52D5"/>
    <w:rsid w:val="000A5443"/>
    <w:rsid w:val="000A5795"/>
    <w:rsid w:val="000A5945"/>
    <w:rsid w:val="000A59BC"/>
    <w:rsid w:val="000A5A7D"/>
    <w:rsid w:val="000A5CC5"/>
    <w:rsid w:val="000A5F57"/>
    <w:rsid w:val="000A6039"/>
    <w:rsid w:val="000A638C"/>
    <w:rsid w:val="000A64F9"/>
    <w:rsid w:val="000A6716"/>
    <w:rsid w:val="000A6793"/>
    <w:rsid w:val="000A6DEC"/>
    <w:rsid w:val="000A6E6A"/>
    <w:rsid w:val="000A6EAA"/>
    <w:rsid w:val="000A6F6A"/>
    <w:rsid w:val="000A6FCA"/>
    <w:rsid w:val="000A70D3"/>
    <w:rsid w:val="000A7110"/>
    <w:rsid w:val="000A71B3"/>
    <w:rsid w:val="000A7336"/>
    <w:rsid w:val="000A74FF"/>
    <w:rsid w:val="000A7646"/>
    <w:rsid w:val="000A7661"/>
    <w:rsid w:val="000A7758"/>
    <w:rsid w:val="000A7C33"/>
    <w:rsid w:val="000A7F27"/>
    <w:rsid w:val="000B0066"/>
    <w:rsid w:val="000B013F"/>
    <w:rsid w:val="000B01E6"/>
    <w:rsid w:val="000B07F4"/>
    <w:rsid w:val="000B0883"/>
    <w:rsid w:val="000B0ACD"/>
    <w:rsid w:val="000B1113"/>
    <w:rsid w:val="000B140D"/>
    <w:rsid w:val="000B14D1"/>
    <w:rsid w:val="000B15A1"/>
    <w:rsid w:val="000B1794"/>
    <w:rsid w:val="000B18DC"/>
    <w:rsid w:val="000B1A04"/>
    <w:rsid w:val="000B2656"/>
    <w:rsid w:val="000B26FF"/>
    <w:rsid w:val="000B2CCC"/>
    <w:rsid w:val="000B2E6D"/>
    <w:rsid w:val="000B2F34"/>
    <w:rsid w:val="000B2FA2"/>
    <w:rsid w:val="000B302C"/>
    <w:rsid w:val="000B33D7"/>
    <w:rsid w:val="000B3437"/>
    <w:rsid w:val="000B361E"/>
    <w:rsid w:val="000B36D8"/>
    <w:rsid w:val="000B3817"/>
    <w:rsid w:val="000B388D"/>
    <w:rsid w:val="000B3AAA"/>
    <w:rsid w:val="000B3BF1"/>
    <w:rsid w:val="000B3DF4"/>
    <w:rsid w:val="000B4174"/>
    <w:rsid w:val="000B4212"/>
    <w:rsid w:val="000B4394"/>
    <w:rsid w:val="000B43E6"/>
    <w:rsid w:val="000B43ED"/>
    <w:rsid w:val="000B4436"/>
    <w:rsid w:val="000B4442"/>
    <w:rsid w:val="000B45EA"/>
    <w:rsid w:val="000B4611"/>
    <w:rsid w:val="000B4643"/>
    <w:rsid w:val="000B47E8"/>
    <w:rsid w:val="000B4DCC"/>
    <w:rsid w:val="000B4E91"/>
    <w:rsid w:val="000B517B"/>
    <w:rsid w:val="000B5223"/>
    <w:rsid w:val="000B5468"/>
    <w:rsid w:val="000B55C2"/>
    <w:rsid w:val="000B595F"/>
    <w:rsid w:val="000B5B87"/>
    <w:rsid w:val="000B5C06"/>
    <w:rsid w:val="000B5E15"/>
    <w:rsid w:val="000B5ED9"/>
    <w:rsid w:val="000B6018"/>
    <w:rsid w:val="000B651F"/>
    <w:rsid w:val="000B664D"/>
    <w:rsid w:val="000B68A1"/>
    <w:rsid w:val="000B6AC0"/>
    <w:rsid w:val="000B6C05"/>
    <w:rsid w:val="000B6D0E"/>
    <w:rsid w:val="000B7032"/>
    <w:rsid w:val="000B72DF"/>
    <w:rsid w:val="000B752C"/>
    <w:rsid w:val="000B75EF"/>
    <w:rsid w:val="000B7B46"/>
    <w:rsid w:val="000B7BEE"/>
    <w:rsid w:val="000C0271"/>
    <w:rsid w:val="000C0384"/>
    <w:rsid w:val="000C039C"/>
    <w:rsid w:val="000C0539"/>
    <w:rsid w:val="000C05A9"/>
    <w:rsid w:val="000C07FC"/>
    <w:rsid w:val="000C0A40"/>
    <w:rsid w:val="000C0DE8"/>
    <w:rsid w:val="000C0FD8"/>
    <w:rsid w:val="000C16CF"/>
    <w:rsid w:val="000C176C"/>
    <w:rsid w:val="000C17BC"/>
    <w:rsid w:val="000C188F"/>
    <w:rsid w:val="000C1ADC"/>
    <w:rsid w:val="000C1CFA"/>
    <w:rsid w:val="000C2048"/>
    <w:rsid w:val="000C2454"/>
    <w:rsid w:val="000C287D"/>
    <w:rsid w:val="000C2B12"/>
    <w:rsid w:val="000C2BE6"/>
    <w:rsid w:val="000C2E2F"/>
    <w:rsid w:val="000C2EE4"/>
    <w:rsid w:val="000C31F8"/>
    <w:rsid w:val="000C341D"/>
    <w:rsid w:val="000C39C0"/>
    <w:rsid w:val="000C39ED"/>
    <w:rsid w:val="000C3B8F"/>
    <w:rsid w:val="000C3C95"/>
    <w:rsid w:val="000C3D7C"/>
    <w:rsid w:val="000C3F54"/>
    <w:rsid w:val="000C4020"/>
    <w:rsid w:val="000C40E5"/>
    <w:rsid w:val="000C41F5"/>
    <w:rsid w:val="000C420A"/>
    <w:rsid w:val="000C4603"/>
    <w:rsid w:val="000C4631"/>
    <w:rsid w:val="000C4714"/>
    <w:rsid w:val="000C4815"/>
    <w:rsid w:val="000C4DE3"/>
    <w:rsid w:val="000C4E0B"/>
    <w:rsid w:val="000C4FF2"/>
    <w:rsid w:val="000C510D"/>
    <w:rsid w:val="000C5230"/>
    <w:rsid w:val="000C52DC"/>
    <w:rsid w:val="000C53C5"/>
    <w:rsid w:val="000C56F0"/>
    <w:rsid w:val="000C58A6"/>
    <w:rsid w:val="000C5929"/>
    <w:rsid w:val="000C5B22"/>
    <w:rsid w:val="000C62BB"/>
    <w:rsid w:val="000C6626"/>
    <w:rsid w:val="000C6759"/>
    <w:rsid w:val="000C6785"/>
    <w:rsid w:val="000C69A7"/>
    <w:rsid w:val="000C6A81"/>
    <w:rsid w:val="000C6C61"/>
    <w:rsid w:val="000C6FFA"/>
    <w:rsid w:val="000C702D"/>
    <w:rsid w:val="000C70C9"/>
    <w:rsid w:val="000C7151"/>
    <w:rsid w:val="000C7280"/>
    <w:rsid w:val="000C74A8"/>
    <w:rsid w:val="000C753C"/>
    <w:rsid w:val="000C7554"/>
    <w:rsid w:val="000C7567"/>
    <w:rsid w:val="000C78D7"/>
    <w:rsid w:val="000C7BE8"/>
    <w:rsid w:val="000C7CCD"/>
    <w:rsid w:val="000C7CF2"/>
    <w:rsid w:val="000C7DDD"/>
    <w:rsid w:val="000D015F"/>
    <w:rsid w:val="000D01AD"/>
    <w:rsid w:val="000D0212"/>
    <w:rsid w:val="000D077B"/>
    <w:rsid w:val="000D0810"/>
    <w:rsid w:val="000D082B"/>
    <w:rsid w:val="000D0CC3"/>
    <w:rsid w:val="000D0CE3"/>
    <w:rsid w:val="000D0F7F"/>
    <w:rsid w:val="000D1120"/>
    <w:rsid w:val="000D162C"/>
    <w:rsid w:val="000D17D4"/>
    <w:rsid w:val="000D1922"/>
    <w:rsid w:val="000D1FE5"/>
    <w:rsid w:val="000D207C"/>
    <w:rsid w:val="000D2654"/>
    <w:rsid w:val="000D2747"/>
    <w:rsid w:val="000D27F0"/>
    <w:rsid w:val="000D2979"/>
    <w:rsid w:val="000D2B71"/>
    <w:rsid w:val="000D2B8A"/>
    <w:rsid w:val="000D2E54"/>
    <w:rsid w:val="000D35F1"/>
    <w:rsid w:val="000D3F3A"/>
    <w:rsid w:val="000D4306"/>
    <w:rsid w:val="000D45A2"/>
    <w:rsid w:val="000D48F1"/>
    <w:rsid w:val="000D494F"/>
    <w:rsid w:val="000D4D72"/>
    <w:rsid w:val="000D4DC9"/>
    <w:rsid w:val="000D4FBD"/>
    <w:rsid w:val="000D5032"/>
    <w:rsid w:val="000D508C"/>
    <w:rsid w:val="000D517A"/>
    <w:rsid w:val="000D51C8"/>
    <w:rsid w:val="000D5316"/>
    <w:rsid w:val="000D5483"/>
    <w:rsid w:val="000D569D"/>
    <w:rsid w:val="000D5713"/>
    <w:rsid w:val="000D59CA"/>
    <w:rsid w:val="000D5AC8"/>
    <w:rsid w:val="000D5C78"/>
    <w:rsid w:val="000D5DBF"/>
    <w:rsid w:val="000D5FF5"/>
    <w:rsid w:val="000D6080"/>
    <w:rsid w:val="000D6496"/>
    <w:rsid w:val="000D6683"/>
    <w:rsid w:val="000D66CD"/>
    <w:rsid w:val="000D67AD"/>
    <w:rsid w:val="000D6A30"/>
    <w:rsid w:val="000D6B13"/>
    <w:rsid w:val="000D6C1C"/>
    <w:rsid w:val="000D7699"/>
    <w:rsid w:val="000D77A3"/>
    <w:rsid w:val="000D7811"/>
    <w:rsid w:val="000D78EC"/>
    <w:rsid w:val="000D7999"/>
    <w:rsid w:val="000D7BE1"/>
    <w:rsid w:val="000E0295"/>
    <w:rsid w:val="000E0547"/>
    <w:rsid w:val="000E0887"/>
    <w:rsid w:val="000E09FD"/>
    <w:rsid w:val="000E0ACF"/>
    <w:rsid w:val="000E0B2D"/>
    <w:rsid w:val="000E0D11"/>
    <w:rsid w:val="000E0F28"/>
    <w:rsid w:val="000E1200"/>
    <w:rsid w:val="000E123A"/>
    <w:rsid w:val="000E12D8"/>
    <w:rsid w:val="000E1551"/>
    <w:rsid w:val="000E17C6"/>
    <w:rsid w:val="000E1BDB"/>
    <w:rsid w:val="000E1CFC"/>
    <w:rsid w:val="000E1F92"/>
    <w:rsid w:val="000E2262"/>
    <w:rsid w:val="000E239C"/>
    <w:rsid w:val="000E249F"/>
    <w:rsid w:val="000E2A16"/>
    <w:rsid w:val="000E2A85"/>
    <w:rsid w:val="000E2C93"/>
    <w:rsid w:val="000E30E3"/>
    <w:rsid w:val="000E3208"/>
    <w:rsid w:val="000E32C4"/>
    <w:rsid w:val="000E339B"/>
    <w:rsid w:val="000E36CD"/>
    <w:rsid w:val="000E3983"/>
    <w:rsid w:val="000E3D4B"/>
    <w:rsid w:val="000E3F13"/>
    <w:rsid w:val="000E4012"/>
    <w:rsid w:val="000E40A5"/>
    <w:rsid w:val="000E40F7"/>
    <w:rsid w:val="000E4932"/>
    <w:rsid w:val="000E49FA"/>
    <w:rsid w:val="000E4A60"/>
    <w:rsid w:val="000E4CD9"/>
    <w:rsid w:val="000E4D03"/>
    <w:rsid w:val="000E4E65"/>
    <w:rsid w:val="000E5188"/>
    <w:rsid w:val="000E544B"/>
    <w:rsid w:val="000E5981"/>
    <w:rsid w:val="000E5A63"/>
    <w:rsid w:val="000E5B5E"/>
    <w:rsid w:val="000E5EFC"/>
    <w:rsid w:val="000E60F1"/>
    <w:rsid w:val="000E61E0"/>
    <w:rsid w:val="000E626E"/>
    <w:rsid w:val="000E6510"/>
    <w:rsid w:val="000E71AE"/>
    <w:rsid w:val="000E7638"/>
    <w:rsid w:val="000E783C"/>
    <w:rsid w:val="000E7880"/>
    <w:rsid w:val="000E78FF"/>
    <w:rsid w:val="000E7AB9"/>
    <w:rsid w:val="000E7B3B"/>
    <w:rsid w:val="000E7B8D"/>
    <w:rsid w:val="000E7BD5"/>
    <w:rsid w:val="000E7DE3"/>
    <w:rsid w:val="000E7FE7"/>
    <w:rsid w:val="000F01F7"/>
    <w:rsid w:val="000F0216"/>
    <w:rsid w:val="000F03DE"/>
    <w:rsid w:val="000F0853"/>
    <w:rsid w:val="000F099A"/>
    <w:rsid w:val="000F0C32"/>
    <w:rsid w:val="000F109B"/>
    <w:rsid w:val="000F12B4"/>
    <w:rsid w:val="000F13D8"/>
    <w:rsid w:val="000F1515"/>
    <w:rsid w:val="000F1BD9"/>
    <w:rsid w:val="000F1C7E"/>
    <w:rsid w:val="000F1CCF"/>
    <w:rsid w:val="000F1D44"/>
    <w:rsid w:val="000F1DA3"/>
    <w:rsid w:val="000F1F99"/>
    <w:rsid w:val="000F2104"/>
    <w:rsid w:val="000F2148"/>
    <w:rsid w:val="000F2371"/>
    <w:rsid w:val="000F240F"/>
    <w:rsid w:val="000F26E2"/>
    <w:rsid w:val="000F2763"/>
    <w:rsid w:val="000F2804"/>
    <w:rsid w:val="000F29FB"/>
    <w:rsid w:val="000F2BC6"/>
    <w:rsid w:val="000F2CC1"/>
    <w:rsid w:val="000F2E14"/>
    <w:rsid w:val="000F2FAF"/>
    <w:rsid w:val="000F3023"/>
    <w:rsid w:val="000F3285"/>
    <w:rsid w:val="000F3297"/>
    <w:rsid w:val="000F32C1"/>
    <w:rsid w:val="000F364F"/>
    <w:rsid w:val="000F3744"/>
    <w:rsid w:val="000F3DCE"/>
    <w:rsid w:val="000F3E13"/>
    <w:rsid w:val="000F401B"/>
    <w:rsid w:val="000F406F"/>
    <w:rsid w:val="000F4483"/>
    <w:rsid w:val="000F470B"/>
    <w:rsid w:val="000F4A65"/>
    <w:rsid w:val="000F4B10"/>
    <w:rsid w:val="000F4DD4"/>
    <w:rsid w:val="000F4FC3"/>
    <w:rsid w:val="000F4FF4"/>
    <w:rsid w:val="000F519E"/>
    <w:rsid w:val="000F5246"/>
    <w:rsid w:val="000F580E"/>
    <w:rsid w:val="000F58DD"/>
    <w:rsid w:val="000F5977"/>
    <w:rsid w:val="000F5B04"/>
    <w:rsid w:val="000F5F10"/>
    <w:rsid w:val="000F603A"/>
    <w:rsid w:val="000F60F0"/>
    <w:rsid w:val="000F66FD"/>
    <w:rsid w:val="000F67F7"/>
    <w:rsid w:val="000F69A6"/>
    <w:rsid w:val="000F6E8D"/>
    <w:rsid w:val="000F6E9F"/>
    <w:rsid w:val="000F7102"/>
    <w:rsid w:val="000F7276"/>
    <w:rsid w:val="000F72A2"/>
    <w:rsid w:val="000F72BC"/>
    <w:rsid w:val="000F72F0"/>
    <w:rsid w:val="000F7335"/>
    <w:rsid w:val="000F75AA"/>
    <w:rsid w:val="000F76C8"/>
    <w:rsid w:val="000F7DC2"/>
    <w:rsid w:val="000F7E08"/>
    <w:rsid w:val="0010008C"/>
    <w:rsid w:val="0010008E"/>
    <w:rsid w:val="0010017E"/>
    <w:rsid w:val="0010027E"/>
    <w:rsid w:val="00100498"/>
    <w:rsid w:val="001004FF"/>
    <w:rsid w:val="0010051C"/>
    <w:rsid w:val="001005A1"/>
    <w:rsid w:val="00100603"/>
    <w:rsid w:val="00100928"/>
    <w:rsid w:val="00100BC2"/>
    <w:rsid w:val="00100C71"/>
    <w:rsid w:val="00100D86"/>
    <w:rsid w:val="00100E2F"/>
    <w:rsid w:val="00100E91"/>
    <w:rsid w:val="00100EA6"/>
    <w:rsid w:val="00100F78"/>
    <w:rsid w:val="00101393"/>
    <w:rsid w:val="00101686"/>
    <w:rsid w:val="001019C9"/>
    <w:rsid w:val="00101BFE"/>
    <w:rsid w:val="00101CE2"/>
    <w:rsid w:val="00101EAC"/>
    <w:rsid w:val="00102432"/>
    <w:rsid w:val="00102444"/>
    <w:rsid w:val="00102630"/>
    <w:rsid w:val="00102680"/>
    <w:rsid w:val="0010273A"/>
    <w:rsid w:val="00102B64"/>
    <w:rsid w:val="00102D53"/>
    <w:rsid w:val="00102F36"/>
    <w:rsid w:val="00103061"/>
    <w:rsid w:val="001031A7"/>
    <w:rsid w:val="0010369D"/>
    <w:rsid w:val="00103908"/>
    <w:rsid w:val="00103B62"/>
    <w:rsid w:val="001041B5"/>
    <w:rsid w:val="001042C8"/>
    <w:rsid w:val="001043FC"/>
    <w:rsid w:val="00104401"/>
    <w:rsid w:val="00104705"/>
    <w:rsid w:val="00104897"/>
    <w:rsid w:val="001048EA"/>
    <w:rsid w:val="00104934"/>
    <w:rsid w:val="00104AAB"/>
    <w:rsid w:val="00105028"/>
    <w:rsid w:val="0010584A"/>
    <w:rsid w:val="001058CE"/>
    <w:rsid w:val="00105B7B"/>
    <w:rsid w:val="00105C94"/>
    <w:rsid w:val="00105F42"/>
    <w:rsid w:val="00106459"/>
    <w:rsid w:val="001069AD"/>
    <w:rsid w:val="00106A6D"/>
    <w:rsid w:val="00106DFB"/>
    <w:rsid w:val="0010703C"/>
    <w:rsid w:val="00107751"/>
    <w:rsid w:val="00107940"/>
    <w:rsid w:val="00107A70"/>
    <w:rsid w:val="00107FD4"/>
    <w:rsid w:val="00110136"/>
    <w:rsid w:val="00110198"/>
    <w:rsid w:val="001107AB"/>
    <w:rsid w:val="0011083F"/>
    <w:rsid w:val="0011087B"/>
    <w:rsid w:val="00110AB1"/>
    <w:rsid w:val="00110D1E"/>
    <w:rsid w:val="00110D8B"/>
    <w:rsid w:val="0011107F"/>
    <w:rsid w:val="00111325"/>
    <w:rsid w:val="001113E0"/>
    <w:rsid w:val="0011168A"/>
    <w:rsid w:val="0011186F"/>
    <w:rsid w:val="001119F5"/>
    <w:rsid w:val="00111C14"/>
    <w:rsid w:val="0011204E"/>
    <w:rsid w:val="001122E2"/>
    <w:rsid w:val="001126EC"/>
    <w:rsid w:val="00112815"/>
    <w:rsid w:val="00112B39"/>
    <w:rsid w:val="00112D98"/>
    <w:rsid w:val="00112DD8"/>
    <w:rsid w:val="00112E5C"/>
    <w:rsid w:val="00113348"/>
    <w:rsid w:val="0011361F"/>
    <w:rsid w:val="001137BF"/>
    <w:rsid w:val="001137E0"/>
    <w:rsid w:val="00113972"/>
    <w:rsid w:val="00113AEF"/>
    <w:rsid w:val="00113BBF"/>
    <w:rsid w:val="00113D88"/>
    <w:rsid w:val="00113E73"/>
    <w:rsid w:val="00113EDF"/>
    <w:rsid w:val="00114333"/>
    <w:rsid w:val="0011446E"/>
    <w:rsid w:val="001144A7"/>
    <w:rsid w:val="00114833"/>
    <w:rsid w:val="00114889"/>
    <w:rsid w:val="0011499E"/>
    <w:rsid w:val="00114A3A"/>
    <w:rsid w:val="00114B3A"/>
    <w:rsid w:val="00114BB0"/>
    <w:rsid w:val="00115015"/>
    <w:rsid w:val="00115103"/>
    <w:rsid w:val="001151C5"/>
    <w:rsid w:val="00115860"/>
    <w:rsid w:val="00115AB1"/>
    <w:rsid w:val="00115F04"/>
    <w:rsid w:val="00116098"/>
    <w:rsid w:val="001161E9"/>
    <w:rsid w:val="00116507"/>
    <w:rsid w:val="00116D53"/>
    <w:rsid w:val="00117017"/>
    <w:rsid w:val="001171A6"/>
    <w:rsid w:val="0011730A"/>
    <w:rsid w:val="0011736A"/>
    <w:rsid w:val="00117561"/>
    <w:rsid w:val="001179CA"/>
    <w:rsid w:val="00117A0B"/>
    <w:rsid w:val="00117BBC"/>
    <w:rsid w:val="00117CA0"/>
    <w:rsid w:val="00117E46"/>
    <w:rsid w:val="00120091"/>
    <w:rsid w:val="001202E9"/>
    <w:rsid w:val="00120514"/>
    <w:rsid w:val="0012054C"/>
    <w:rsid w:val="0012056A"/>
    <w:rsid w:val="001206EB"/>
    <w:rsid w:val="001209F5"/>
    <w:rsid w:val="00120BB6"/>
    <w:rsid w:val="00120DAC"/>
    <w:rsid w:val="001212C7"/>
    <w:rsid w:val="00121379"/>
    <w:rsid w:val="001214F1"/>
    <w:rsid w:val="001216E7"/>
    <w:rsid w:val="0012170A"/>
    <w:rsid w:val="0012174C"/>
    <w:rsid w:val="001217D6"/>
    <w:rsid w:val="0012185F"/>
    <w:rsid w:val="00121C89"/>
    <w:rsid w:val="00121CA3"/>
    <w:rsid w:val="00121CFD"/>
    <w:rsid w:val="00121E46"/>
    <w:rsid w:val="001221DB"/>
    <w:rsid w:val="00122271"/>
    <w:rsid w:val="0012242A"/>
    <w:rsid w:val="00122680"/>
    <w:rsid w:val="001227DA"/>
    <w:rsid w:val="00122860"/>
    <w:rsid w:val="00122D5F"/>
    <w:rsid w:val="00123029"/>
    <w:rsid w:val="0012306C"/>
    <w:rsid w:val="00123218"/>
    <w:rsid w:val="00123463"/>
    <w:rsid w:val="001237D4"/>
    <w:rsid w:val="00123958"/>
    <w:rsid w:val="00123AA9"/>
    <w:rsid w:val="00123B78"/>
    <w:rsid w:val="00123BA7"/>
    <w:rsid w:val="00123C05"/>
    <w:rsid w:val="00123C1A"/>
    <w:rsid w:val="00123E4B"/>
    <w:rsid w:val="00123E8E"/>
    <w:rsid w:val="00123F6E"/>
    <w:rsid w:val="00124563"/>
    <w:rsid w:val="001245D1"/>
    <w:rsid w:val="001245E3"/>
    <w:rsid w:val="001246ED"/>
    <w:rsid w:val="00124B34"/>
    <w:rsid w:val="00124C09"/>
    <w:rsid w:val="00124D08"/>
    <w:rsid w:val="00124E20"/>
    <w:rsid w:val="00125049"/>
    <w:rsid w:val="001252A1"/>
    <w:rsid w:val="00125495"/>
    <w:rsid w:val="0012549F"/>
    <w:rsid w:val="00125A34"/>
    <w:rsid w:val="00125AAC"/>
    <w:rsid w:val="00125BE6"/>
    <w:rsid w:val="001260F4"/>
    <w:rsid w:val="001262E4"/>
    <w:rsid w:val="00126655"/>
    <w:rsid w:val="00126856"/>
    <w:rsid w:val="001269B8"/>
    <w:rsid w:val="00126BBA"/>
    <w:rsid w:val="00126D47"/>
    <w:rsid w:val="00126D62"/>
    <w:rsid w:val="00126E6A"/>
    <w:rsid w:val="0012721E"/>
    <w:rsid w:val="0012734F"/>
    <w:rsid w:val="00127360"/>
    <w:rsid w:val="001274C1"/>
    <w:rsid w:val="0012770B"/>
    <w:rsid w:val="001278DD"/>
    <w:rsid w:val="00127B10"/>
    <w:rsid w:val="00127E3B"/>
    <w:rsid w:val="00130064"/>
    <w:rsid w:val="001300C7"/>
    <w:rsid w:val="001301AE"/>
    <w:rsid w:val="001304B2"/>
    <w:rsid w:val="0013083A"/>
    <w:rsid w:val="001308F3"/>
    <w:rsid w:val="00130AB3"/>
    <w:rsid w:val="00130ADF"/>
    <w:rsid w:val="00130B20"/>
    <w:rsid w:val="001317A4"/>
    <w:rsid w:val="00131829"/>
    <w:rsid w:val="00131A49"/>
    <w:rsid w:val="00131CCF"/>
    <w:rsid w:val="00131D56"/>
    <w:rsid w:val="00131F58"/>
    <w:rsid w:val="00132154"/>
    <w:rsid w:val="00132171"/>
    <w:rsid w:val="0013275D"/>
    <w:rsid w:val="00132776"/>
    <w:rsid w:val="00132896"/>
    <w:rsid w:val="00132FF3"/>
    <w:rsid w:val="0013300B"/>
    <w:rsid w:val="00133124"/>
    <w:rsid w:val="001332BD"/>
    <w:rsid w:val="0013348C"/>
    <w:rsid w:val="00133690"/>
    <w:rsid w:val="001337EA"/>
    <w:rsid w:val="00133876"/>
    <w:rsid w:val="001339FA"/>
    <w:rsid w:val="00133AE2"/>
    <w:rsid w:val="00133B15"/>
    <w:rsid w:val="00133C12"/>
    <w:rsid w:val="00133DDE"/>
    <w:rsid w:val="00133F0E"/>
    <w:rsid w:val="0013409D"/>
    <w:rsid w:val="00134190"/>
    <w:rsid w:val="001341DC"/>
    <w:rsid w:val="00134289"/>
    <w:rsid w:val="00134A4B"/>
    <w:rsid w:val="00134B23"/>
    <w:rsid w:val="00134BC4"/>
    <w:rsid w:val="00134C0B"/>
    <w:rsid w:val="00134E3C"/>
    <w:rsid w:val="00134EAC"/>
    <w:rsid w:val="00134F3B"/>
    <w:rsid w:val="001351C5"/>
    <w:rsid w:val="001352AC"/>
    <w:rsid w:val="00135690"/>
    <w:rsid w:val="00135A4C"/>
    <w:rsid w:val="00135DCE"/>
    <w:rsid w:val="00136129"/>
    <w:rsid w:val="001362FD"/>
    <w:rsid w:val="0013646C"/>
    <w:rsid w:val="00136734"/>
    <w:rsid w:val="00136782"/>
    <w:rsid w:val="00136A96"/>
    <w:rsid w:val="00136F53"/>
    <w:rsid w:val="001374AB"/>
    <w:rsid w:val="00137883"/>
    <w:rsid w:val="0013796D"/>
    <w:rsid w:val="0013796F"/>
    <w:rsid w:val="001379AB"/>
    <w:rsid w:val="00137A76"/>
    <w:rsid w:val="00137E25"/>
    <w:rsid w:val="0014023D"/>
    <w:rsid w:val="00140266"/>
    <w:rsid w:val="00140400"/>
    <w:rsid w:val="00140635"/>
    <w:rsid w:val="00140769"/>
    <w:rsid w:val="00140989"/>
    <w:rsid w:val="00140EE1"/>
    <w:rsid w:val="0014102E"/>
    <w:rsid w:val="00141154"/>
    <w:rsid w:val="001411C6"/>
    <w:rsid w:val="00141214"/>
    <w:rsid w:val="001413DA"/>
    <w:rsid w:val="00141531"/>
    <w:rsid w:val="00141D5B"/>
    <w:rsid w:val="00141DC3"/>
    <w:rsid w:val="00141DEB"/>
    <w:rsid w:val="00142202"/>
    <w:rsid w:val="001422C7"/>
    <w:rsid w:val="00142377"/>
    <w:rsid w:val="0014240A"/>
    <w:rsid w:val="0014243F"/>
    <w:rsid w:val="00142863"/>
    <w:rsid w:val="001428B9"/>
    <w:rsid w:val="00142A3D"/>
    <w:rsid w:val="00142B62"/>
    <w:rsid w:val="00142B81"/>
    <w:rsid w:val="00142BA0"/>
    <w:rsid w:val="00142C35"/>
    <w:rsid w:val="00142CEA"/>
    <w:rsid w:val="00142D95"/>
    <w:rsid w:val="00143009"/>
    <w:rsid w:val="001431BA"/>
    <w:rsid w:val="00143208"/>
    <w:rsid w:val="001437E7"/>
    <w:rsid w:val="00143A92"/>
    <w:rsid w:val="00143C24"/>
    <w:rsid w:val="00143F7E"/>
    <w:rsid w:val="00143FAE"/>
    <w:rsid w:val="001440E7"/>
    <w:rsid w:val="00144180"/>
    <w:rsid w:val="00144411"/>
    <w:rsid w:val="0014442A"/>
    <w:rsid w:val="00144707"/>
    <w:rsid w:val="001448D5"/>
    <w:rsid w:val="00144A68"/>
    <w:rsid w:val="00144C93"/>
    <w:rsid w:val="00144D62"/>
    <w:rsid w:val="00144FBB"/>
    <w:rsid w:val="001450FD"/>
    <w:rsid w:val="00145269"/>
    <w:rsid w:val="001452D8"/>
    <w:rsid w:val="00145338"/>
    <w:rsid w:val="00145757"/>
    <w:rsid w:val="00145787"/>
    <w:rsid w:val="00145DBB"/>
    <w:rsid w:val="00145FD7"/>
    <w:rsid w:val="0014604E"/>
    <w:rsid w:val="001461C9"/>
    <w:rsid w:val="001461EB"/>
    <w:rsid w:val="001462CE"/>
    <w:rsid w:val="00146564"/>
    <w:rsid w:val="00146B4B"/>
    <w:rsid w:val="00146E66"/>
    <w:rsid w:val="00147101"/>
    <w:rsid w:val="001471BC"/>
    <w:rsid w:val="001471EB"/>
    <w:rsid w:val="00147223"/>
    <w:rsid w:val="00147410"/>
    <w:rsid w:val="001474E0"/>
    <w:rsid w:val="0014799C"/>
    <w:rsid w:val="00147B10"/>
    <w:rsid w:val="00147B6F"/>
    <w:rsid w:val="001500A4"/>
    <w:rsid w:val="001501D4"/>
    <w:rsid w:val="00150244"/>
    <w:rsid w:val="00150802"/>
    <w:rsid w:val="001509E1"/>
    <w:rsid w:val="00150BD5"/>
    <w:rsid w:val="00150D00"/>
    <w:rsid w:val="001510ED"/>
    <w:rsid w:val="0015121B"/>
    <w:rsid w:val="00151478"/>
    <w:rsid w:val="00151ADB"/>
    <w:rsid w:val="00151B9F"/>
    <w:rsid w:val="00151E3B"/>
    <w:rsid w:val="00151FEF"/>
    <w:rsid w:val="0015204F"/>
    <w:rsid w:val="00152074"/>
    <w:rsid w:val="00152419"/>
    <w:rsid w:val="00152461"/>
    <w:rsid w:val="0015260B"/>
    <w:rsid w:val="001529D7"/>
    <w:rsid w:val="00152B31"/>
    <w:rsid w:val="00152C49"/>
    <w:rsid w:val="00152D32"/>
    <w:rsid w:val="00152D72"/>
    <w:rsid w:val="00152F69"/>
    <w:rsid w:val="001530A1"/>
    <w:rsid w:val="0015312A"/>
    <w:rsid w:val="00153158"/>
    <w:rsid w:val="0015355E"/>
    <w:rsid w:val="00153563"/>
    <w:rsid w:val="001536BC"/>
    <w:rsid w:val="00153B68"/>
    <w:rsid w:val="00153BFF"/>
    <w:rsid w:val="00153E47"/>
    <w:rsid w:val="001543E1"/>
    <w:rsid w:val="001546AE"/>
    <w:rsid w:val="001546D4"/>
    <w:rsid w:val="00154CAC"/>
    <w:rsid w:val="00154DDE"/>
    <w:rsid w:val="00154FA2"/>
    <w:rsid w:val="001550EF"/>
    <w:rsid w:val="001551E7"/>
    <w:rsid w:val="001552B4"/>
    <w:rsid w:val="0015531F"/>
    <w:rsid w:val="00155437"/>
    <w:rsid w:val="00155541"/>
    <w:rsid w:val="00155861"/>
    <w:rsid w:val="00155A06"/>
    <w:rsid w:val="00155BAC"/>
    <w:rsid w:val="00155BEA"/>
    <w:rsid w:val="00155F34"/>
    <w:rsid w:val="00155F35"/>
    <w:rsid w:val="001562E2"/>
    <w:rsid w:val="00156308"/>
    <w:rsid w:val="001568A5"/>
    <w:rsid w:val="001569E4"/>
    <w:rsid w:val="00156CCC"/>
    <w:rsid w:val="00156CE9"/>
    <w:rsid w:val="00156D8B"/>
    <w:rsid w:val="00157011"/>
    <w:rsid w:val="00157222"/>
    <w:rsid w:val="0015723A"/>
    <w:rsid w:val="00157569"/>
    <w:rsid w:val="0015766C"/>
    <w:rsid w:val="00157822"/>
    <w:rsid w:val="00157990"/>
    <w:rsid w:val="001600A8"/>
    <w:rsid w:val="001602E9"/>
    <w:rsid w:val="00160424"/>
    <w:rsid w:val="0016046E"/>
    <w:rsid w:val="0016074D"/>
    <w:rsid w:val="00160A81"/>
    <w:rsid w:val="00160C3A"/>
    <w:rsid w:val="00161172"/>
    <w:rsid w:val="001612A5"/>
    <w:rsid w:val="00161A27"/>
    <w:rsid w:val="00161B36"/>
    <w:rsid w:val="00161F2D"/>
    <w:rsid w:val="0016208D"/>
    <w:rsid w:val="0016218B"/>
    <w:rsid w:val="00162257"/>
    <w:rsid w:val="00162724"/>
    <w:rsid w:val="00162ABB"/>
    <w:rsid w:val="00162C8E"/>
    <w:rsid w:val="00162E14"/>
    <w:rsid w:val="001630B9"/>
    <w:rsid w:val="0016330E"/>
    <w:rsid w:val="0016336B"/>
    <w:rsid w:val="0016347F"/>
    <w:rsid w:val="001635CA"/>
    <w:rsid w:val="00163C21"/>
    <w:rsid w:val="001640FD"/>
    <w:rsid w:val="00164258"/>
    <w:rsid w:val="00164685"/>
    <w:rsid w:val="0016485F"/>
    <w:rsid w:val="00164B38"/>
    <w:rsid w:val="00164BA2"/>
    <w:rsid w:val="00164BD9"/>
    <w:rsid w:val="00164DA3"/>
    <w:rsid w:val="001650C1"/>
    <w:rsid w:val="001650FC"/>
    <w:rsid w:val="00165126"/>
    <w:rsid w:val="0016529E"/>
    <w:rsid w:val="0016538C"/>
    <w:rsid w:val="00165390"/>
    <w:rsid w:val="00165767"/>
    <w:rsid w:val="00165839"/>
    <w:rsid w:val="0016589B"/>
    <w:rsid w:val="001658AE"/>
    <w:rsid w:val="0016595E"/>
    <w:rsid w:val="00165AD2"/>
    <w:rsid w:val="00165C8F"/>
    <w:rsid w:val="00165CFE"/>
    <w:rsid w:val="00165E1A"/>
    <w:rsid w:val="00165E43"/>
    <w:rsid w:val="00165F79"/>
    <w:rsid w:val="00165FEE"/>
    <w:rsid w:val="001661F8"/>
    <w:rsid w:val="0016649D"/>
    <w:rsid w:val="00166847"/>
    <w:rsid w:val="0016689C"/>
    <w:rsid w:val="00166D06"/>
    <w:rsid w:val="001675E1"/>
    <w:rsid w:val="00167764"/>
    <w:rsid w:val="00167AC2"/>
    <w:rsid w:val="00167AE1"/>
    <w:rsid w:val="00170015"/>
    <w:rsid w:val="001700A5"/>
    <w:rsid w:val="00170755"/>
    <w:rsid w:val="001707A8"/>
    <w:rsid w:val="00170A5F"/>
    <w:rsid w:val="00170D2F"/>
    <w:rsid w:val="00170F58"/>
    <w:rsid w:val="001710DC"/>
    <w:rsid w:val="00171112"/>
    <w:rsid w:val="001711D4"/>
    <w:rsid w:val="00171212"/>
    <w:rsid w:val="001712DF"/>
    <w:rsid w:val="001712E0"/>
    <w:rsid w:val="001715D0"/>
    <w:rsid w:val="00171748"/>
    <w:rsid w:val="00171E16"/>
    <w:rsid w:val="00171F20"/>
    <w:rsid w:val="0017244B"/>
    <w:rsid w:val="001727CA"/>
    <w:rsid w:val="00172919"/>
    <w:rsid w:val="00172B1C"/>
    <w:rsid w:val="00172BEC"/>
    <w:rsid w:val="001734B4"/>
    <w:rsid w:val="0017354F"/>
    <w:rsid w:val="00173591"/>
    <w:rsid w:val="001736D0"/>
    <w:rsid w:val="00173A1A"/>
    <w:rsid w:val="00173B3F"/>
    <w:rsid w:val="00173D24"/>
    <w:rsid w:val="00173D80"/>
    <w:rsid w:val="00174265"/>
    <w:rsid w:val="001745B1"/>
    <w:rsid w:val="001745DD"/>
    <w:rsid w:val="00174794"/>
    <w:rsid w:val="00174831"/>
    <w:rsid w:val="001748F2"/>
    <w:rsid w:val="0017495C"/>
    <w:rsid w:val="00174A8A"/>
    <w:rsid w:val="00174A9A"/>
    <w:rsid w:val="00174D27"/>
    <w:rsid w:val="0017526E"/>
    <w:rsid w:val="001753EF"/>
    <w:rsid w:val="0017565E"/>
    <w:rsid w:val="00175A6B"/>
    <w:rsid w:val="00175B9B"/>
    <w:rsid w:val="00175BDC"/>
    <w:rsid w:val="00175ECB"/>
    <w:rsid w:val="00175F57"/>
    <w:rsid w:val="00176722"/>
    <w:rsid w:val="001768BB"/>
    <w:rsid w:val="00176A85"/>
    <w:rsid w:val="00176B1D"/>
    <w:rsid w:val="00176C47"/>
    <w:rsid w:val="00176DF5"/>
    <w:rsid w:val="001778EF"/>
    <w:rsid w:val="00177914"/>
    <w:rsid w:val="00177922"/>
    <w:rsid w:val="00177BBA"/>
    <w:rsid w:val="00177F9A"/>
    <w:rsid w:val="00180012"/>
    <w:rsid w:val="0018004D"/>
    <w:rsid w:val="00180206"/>
    <w:rsid w:val="001804E2"/>
    <w:rsid w:val="001806D4"/>
    <w:rsid w:val="001807C7"/>
    <w:rsid w:val="00180D44"/>
    <w:rsid w:val="00180E0C"/>
    <w:rsid w:val="00180E1F"/>
    <w:rsid w:val="00180EFC"/>
    <w:rsid w:val="00180F5B"/>
    <w:rsid w:val="00181153"/>
    <w:rsid w:val="0018123B"/>
    <w:rsid w:val="001812E2"/>
    <w:rsid w:val="00181662"/>
    <w:rsid w:val="0018177D"/>
    <w:rsid w:val="0018194E"/>
    <w:rsid w:val="00181AEF"/>
    <w:rsid w:val="00182192"/>
    <w:rsid w:val="001822EC"/>
    <w:rsid w:val="0018235D"/>
    <w:rsid w:val="001823BF"/>
    <w:rsid w:val="001823E3"/>
    <w:rsid w:val="00182786"/>
    <w:rsid w:val="00182890"/>
    <w:rsid w:val="00182AAB"/>
    <w:rsid w:val="00182C89"/>
    <w:rsid w:val="00182E40"/>
    <w:rsid w:val="00183051"/>
    <w:rsid w:val="0018315A"/>
    <w:rsid w:val="00183390"/>
    <w:rsid w:val="001833AD"/>
    <w:rsid w:val="0018362F"/>
    <w:rsid w:val="00183860"/>
    <w:rsid w:val="001839E9"/>
    <w:rsid w:val="00183A72"/>
    <w:rsid w:val="00183B39"/>
    <w:rsid w:val="00183D34"/>
    <w:rsid w:val="001841B7"/>
    <w:rsid w:val="00184358"/>
    <w:rsid w:val="00184776"/>
    <w:rsid w:val="001849BD"/>
    <w:rsid w:val="00184C98"/>
    <w:rsid w:val="00184D24"/>
    <w:rsid w:val="00184E67"/>
    <w:rsid w:val="001854D3"/>
    <w:rsid w:val="0018558F"/>
    <w:rsid w:val="00185708"/>
    <w:rsid w:val="001858B2"/>
    <w:rsid w:val="00186184"/>
    <w:rsid w:val="00186241"/>
    <w:rsid w:val="001868D3"/>
    <w:rsid w:val="00186AD5"/>
    <w:rsid w:val="00186B9B"/>
    <w:rsid w:val="00186DC5"/>
    <w:rsid w:val="00187292"/>
    <w:rsid w:val="001875D2"/>
    <w:rsid w:val="00187697"/>
    <w:rsid w:val="001876B0"/>
    <w:rsid w:val="001878C0"/>
    <w:rsid w:val="001879D0"/>
    <w:rsid w:val="00187B48"/>
    <w:rsid w:val="00187BC2"/>
    <w:rsid w:val="00187F78"/>
    <w:rsid w:val="00190044"/>
    <w:rsid w:val="00190206"/>
    <w:rsid w:val="001905DB"/>
    <w:rsid w:val="001907C2"/>
    <w:rsid w:val="001907FB"/>
    <w:rsid w:val="00190B03"/>
    <w:rsid w:val="00190B45"/>
    <w:rsid w:val="00190C5F"/>
    <w:rsid w:val="00190C74"/>
    <w:rsid w:val="00190EF9"/>
    <w:rsid w:val="00190FAA"/>
    <w:rsid w:val="00191159"/>
    <w:rsid w:val="00191482"/>
    <w:rsid w:val="00191648"/>
    <w:rsid w:val="001919C1"/>
    <w:rsid w:val="00191AD8"/>
    <w:rsid w:val="00191B96"/>
    <w:rsid w:val="00191DCD"/>
    <w:rsid w:val="00191ED0"/>
    <w:rsid w:val="001920C1"/>
    <w:rsid w:val="0019230D"/>
    <w:rsid w:val="001925CA"/>
    <w:rsid w:val="001926EE"/>
    <w:rsid w:val="00192711"/>
    <w:rsid w:val="001928F1"/>
    <w:rsid w:val="00192A54"/>
    <w:rsid w:val="00192B21"/>
    <w:rsid w:val="00192B45"/>
    <w:rsid w:val="00192D51"/>
    <w:rsid w:val="00193011"/>
    <w:rsid w:val="0019309B"/>
    <w:rsid w:val="001932A9"/>
    <w:rsid w:val="0019337A"/>
    <w:rsid w:val="00193543"/>
    <w:rsid w:val="00193633"/>
    <w:rsid w:val="00193749"/>
    <w:rsid w:val="001938B0"/>
    <w:rsid w:val="001939DB"/>
    <w:rsid w:val="00193A45"/>
    <w:rsid w:val="00193BAB"/>
    <w:rsid w:val="00193CA8"/>
    <w:rsid w:val="00193DB2"/>
    <w:rsid w:val="00193FA3"/>
    <w:rsid w:val="00194036"/>
    <w:rsid w:val="00194219"/>
    <w:rsid w:val="0019471F"/>
    <w:rsid w:val="00194804"/>
    <w:rsid w:val="00194923"/>
    <w:rsid w:val="00194988"/>
    <w:rsid w:val="00194A00"/>
    <w:rsid w:val="00194F6A"/>
    <w:rsid w:val="00195119"/>
    <w:rsid w:val="00195173"/>
    <w:rsid w:val="00195267"/>
    <w:rsid w:val="0019541D"/>
    <w:rsid w:val="001957D9"/>
    <w:rsid w:val="001959F3"/>
    <w:rsid w:val="00195BB5"/>
    <w:rsid w:val="00195DDE"/>
    <w:rsid w:val="00195E58"/>
    <w:rsid w:val="00195F5E"/>
    <w:rsid w:val="001960B2"/>
    <w:rsid w:val="0019610A"/>
    <w:rsid w:val="00196294"/>
    <w:rsid w:val="001963E2"/>
    <w:rsid w:val="00196479"/>
    <w:rsid w:val="0019696A"/>
    <w:rsid w:val="00196972"/>
    <w:rsid w:val="00196DF9"/>
    <w:rsid w:val="00196E3A"/>
    <w:rsid w:val="00196FCE"/>
    <w:rsid w:val="001974B2"/>
    <w:rsid w:val="00197590"/>
    <w:rsid w:val="001975FF"/>
    <w:rsid w:val="00197687"/>
    <w:rsid w:val="0019770C"/>
    <w:rsid w:val="00197887"/>
    <w:rsid w:val="00197A04"/>
    <w:rsid w:val="00197B9B"/>
    <w:rsid w:val="001A0067"/>
    <w:rsid w:val="001A025A"/>
    <w:rsid w:val="001A062B"/>
    <w:rsid w:val="001A08A2"/>
    <w:rsid w:val="001A08E6"/>
    <w:rsid w:val="001A0938"/>
    <w:rsid w:val="001A0C87"/>
    <w:rsid w:val="001A0CC3"/>
    <w:rsid w:val="001A1105"/>
    <w:rsid w:val="001A1364"/>
    <w:rsid w:val="001A1735"/>
    <w:rsid w:val="001A181E"/>
    <w:rsid w:val="001A18F7"/>
    <w:rsid w:val="001A1C67"/>
    <w:rsid w:val="001A1D4B"/>
    <w:rsid w:val="001A1E04"/>
    <w:rsid w:val="001A1EE5"/>
    <w:rsid w:val="001A202E"/>
    <w:rsid w:val="001A20D7"/>
    <w:rsid w:val="001A233D"/>
    <w:rsid w:val="001A23CA"/>
    <w:rsid w:val="001A25F0"/>
    <w:rsid w:val="001A279C"/>
    <w:rsid w:val="001A2AD1"/>
    <w:rsid w:val="001A2B1F"/>
    <w:rsid w:val="001A3020"/>
    <w:rsid w:val="001A3265"/>
    <w:rsid w:val="001A32A4"/>
    <w:rsid w:val="001A371C"/>
    <w:rsid w:val="001A3CFC"/>
    <w:rsid w:val="001A3F50"/>
    <w:rsid w:val="001A3F81"/>
    <w:rsid w:val="001A43E3"/>
    <w:rsid w:val="001A44DF"/>
    <w:rsid w:val="001A451D"/>
    <w:rsid w:val="001A4718"/>
    <w:rsid w:val="001A4DD3"/>
    <w:rsid w:val="001A5151"/>
    <w:rsid w:val="001A516A"/>
    <w:rsid w:val="001A51EE"/>
    <w:rsid w:val="001A532C"/>
    <w:rsid w:val="001A5536"/>
    <w:rsid w:val="001A55ED"/>
    <w:rsid w:val="001A562D"/>
    <w:rsid w:val="001A5700"/>
    <w:rsid w:val="001A5761"/>
    <w:rsid w:val="001A57AF"/>
    <w:rsid w:val="001A5B0C"/>
    <w:rsid w:val="001A5C9F"/>
    <w:rsid w:val="001A5F38"/>
    <w:rsid w:val="001A61CA"/>
    <w:rsid w:val="001A62E7"/>
    <w:rsid w:val="001A6600"/>
    <w:rsid w:val="001A6853"/>
    <w:rsid w:val="001A69CF"/>
    <w:rsid w:val="001A6AD5"/>
    <w:rsid w:val="001A6CC2"/>
    <w:rsid w:val="001A72B0"/>
    <w:rsid w:val="001A7329"/>
    <w:rsid w:val="001A7477"/>
    <w:rsid w:val="001A7575"/>
    <w:rsid w:val="001A76A8"/>
    <w:rsid w:val="001A79E2"/>
    <w:rsid w:val="001A7C02"/>
    <w:rsid w:val="001A7C83"/>
    <w:rsid w:val="001B02D7"/>
    <w:rsid w:val="001B03A0"/>
    <w:rsid w:val="001B09A1"/>
    <w:rsid w:val="001B0A44"/>
    <w:rsid w:val="001B0D6A"/>
    <w:rsid w:val="001B10C6"/>
    <w:rsid w:val="001B1105"/>
    <w:rsid w:val="001B1184"/>
    <w:rsid w:val="001B17A2"/>
    <w:rsid w:val="001B21C6"/>
    <w:rsid w:val="001B2317"/>
    <w:rsid w:val="001B2949"/>
    <w:rsid w:val="001B2BE1"/>
    <w:rsid w:val="001B2F40"/>
    <w:rsid w:val="001B2FB4"/>
    <w:rsid w:val="001B309F"/>
    <w:rsid w:val="001B31C1"/>
    <w:rsid w:val="001B31C3"/>
    <w:rsid w:val="001B36A9"/>
    <w:rsid w:val="001B3729"/>
    <w:rsid w:val="001B383B"/>
    <w:rsid w:val="001B38C4"/>
    <w:rsid w:val="001B410B"/>
    <w:rsid w:val="001B4176"/>
    <w:rsid w:val="001B422D"/>
    <w:rsid w:val="001B43E2"/>
    <w:rsid w:val="001B4426"/>
    <w:rsid w:val="001B447B"/>
    <w:rsid w:val="001B44E4"/>
    <w:rsid w:val="001B458E"/>
    <w:rsid w:val="001B4E1F"/>
    <w:rsid w:val="001B4ED7"/>
    <w:rsid w:val="001B4F14"/>
    <w:rsid w:val="001B50B2"/>
    <w:rsid w:val="001B5115"/>
    <w:rsid w:val="001B52BC"/>
    <w:rsid w:val="001B52F3"/>
    <w:rsid w:val="001B53E5"/>
    <w:rsid w:val="001B5A77"/>
    <w:rsid w:val="001B6180"/>
    <w:rsid w:val="001B61A8"/>
    <w:rsid w:val="001B63EC"/>
    <w:rsid w:val="001B668F"/>
    <w:rsid w:val="001B68C0"/>
    <w:rsid w:val="001B6C1C"/>
    <w:rsid w:val="001B6F56"/>
    <w:rsid w:val="001B7079"/>
    <w:rsid w:val="001B7298"/>
    <w:rsid w:val="001B7346"/>
    <w:rsid w:val="001B7B59"/>
    <w:rsid w:val="001B7E02"/>
    <w:rsid w:val="001B7F7F"/>
    <w:rsid w:val="001C0120"/>
    <w:rsid w:val="001C02AC"/>
    <w:rsid w:val="001C0455"/>
    <w:rsid w:val="001C0739"/>
    <w:rsid w:val="001C07B0"/>
    <w:rsid w:val="001C0945"/>
    <w:rsid w:val="001C108C"/>
    <w:rsid w:val="001C1174"/>
    <w:rsid w:val="001C159D"/>
    <w:rsid w:val="001C162B"/>
    <w:rsid w:val="001C1694"/>
    <w:rsid w:val="001C1840"/>
    <w:rsid w:val="001C19C2"/>
    <w:rsid w:val="001C1CCC"/>
    <w:rsid w:val="001C202E"/>
    <w:rsid w:val="001C234D"/>
    <w:rsid w:val="001C2468"/>
    <w:rsid w:val="001C246B"/>
    <w:rsid w:val="001C28AC"/>
    <w:rsid w:val="001C29FD"/>
    <w:rsid w:val="001C2A03"/>
    <w:rsid w:val="001C31D4"/>
    <w:rsid w:val="001C31D7"/>
    <w:rsid w:val="001C325F"/>
    <w:rsid w:val="001C32A1"/>
    <w:rsid w:val="001C32C7"/>
    <w:rsid w:val="001C3470"/>
    <w:rsid w:val="001C3618"/>
    <w:rsid w:val="001C3654"/>
    <w:rsid w:val="001C369F"/>
    <w:rsid w:val="001C376A"/>
    <w:rsid w:val="001C3A88"/>
    <w:rsid w:val="001C3AAA"/>
    <w:rsid w:val="001C3B6A"/>
    <w:rsid w:val="001C3DAF"/>
    <w:rsid w:val="001C3F89"/>
    <w:rsid w:val="001C401A"/>
    <w:rsid w:val="001C4080"/>
    <w:rsid w:val="001C4190"/>
    <w:rsid w:val="001C41F4"/>
    <w:rsid w:val="001C4427"/>
    <w:rsid w:val="001C4561"/>
    <w:rsid w:val="001C4573"/>
    <w:rsid w:val="001C459B"/>
    <w:rsid w:val="001C4657"/>
    <w:rsid w:val="001C4850"/>
    <w:rsid w:val="001C49A7"/>
    <w:rsid w:val="001C4D29"/>
    <w:rsid w:val="001C507B"/>
    <w:rsid w:val="001C5341"/>
    <w:rsid w:val="001C5437"/>
    <w:rsid w:val="001C555E"/>
    <w:rsid w:val="001C557C"/>
    <w:rsid w:val="001C577A"/>
    <w:rsid w:val="001C5BA1"/>
    <w:rsid w:val="001C5BD5"/>
    <w:rsid w:val="001C5CC2"/>
    <w:rsid w:val="001C5E7A"/>
    <w:rsid w:val="001C6415"/>
    <w:rsid w:val="001C671E"/>
    <w:rsid w:val="001C6741"/>
    <w:rsid w:val="001C6758"/>
    <w:rsid w:val="001C6B64"/>
    <w:rsid w:val="001C6CFD"/>
    <w:rsid w:val="001C6DCE"/>
    <w:rsid w:val="001C6F7A"/>
    <w:rsid w:val="001C7104"/>
    <w:rsid w:val="001C7194"/>
    <w:rsid w:val="001C7298"/>
    <w:rsid w:val="001C7397"/>
    <w:rsid w:val="001C7918"/>
    <w:rsid w:val="001C7BAB"/>
    <w:rsid w:val="001C7BF2"/>
    <w:rsid w:val="001C7CB4"/>
    <w:rsid w:val="001C7D44"/>
    <w:rsid w:val="001C7E4E"/>
    <w:rsid w:val="001C7E9A"/>
    <w:rsid w:val="001D03FD"/>
    <w:rsid w:val="001D0447"/>
    <w:rsid w:val="001D05FE"/>
    <w:rsid w:val="001D08B3"/>
    <w:rsid w:val="001D0AE9"/>
    <w:rsid w:val="001D1058"/>
    <w:rsid w:val="001D1546"/>
    <w:rsid w:val="001D16DE"/>
    <w:rsid w:val="001D18A0"/>
    <w:rsid w:val="001D1A03"/>
    <w:rsid w:val="001D1A0A"/>
    <w:rsid w:val="001D1D6A"/>
    <w:rsid w:val="001D236D"/>
    <w:rsid w:val="001D243C"/>
    <w:rsid w:val="001D2479"/>
    <w:rsid w:val="001D24E9"/>
    <w:rsid w:val="001D2564"/>
    <w:rsid w:val="001D2668"/>
    <w:rsid w:val="001D266E"/>
    <w:rsid w:val="001D2850"/>
    <w:rsid w:val="001D2AF3"/>
    <w:rsid w:val="001D2D61"/>
    <w:rsid w:val="001D2D6F"/>
    <w:rsid w:val="001D300B"/>
    <w:rsid w:val="001D3043"/>
    <w:rsid w:val="001D30BE"/>
    <w:rsid w:val="001D3182"/>
    <w:rsid w:val="001D3497"/>
    <w:rsid w:val="001D352D"/>
    <w:rsid w:val="001D3626"/>
    <w:rsid w:val="001D3943"/>
    <w:rsid w:val="001D3A79"/>
    <w:rsid w:val="001D3C91"/>
    <w:rsid w:val="001D3C9B"/>
    <w:rsid w:val="001D3F0A"/>
    <w:rsid w:val="001D4051"/>
    <w:rsid w:val="001D4419"/>
    <w:rsid w:val="001D4481"/>
    <w:rsid w:val="001D48A0"/>
    <w:rsid w:val="001D4918"/>
    <w:rsid w:val="001D4A8E"/>
    <w:rsid w:val="001D4C1E"/>
    <w:rsid w:val="001D4D81"/>
    <w:rsid w:val="001D4F54"/>
    <w:rsid w:val="001D50EE"/>
    <w:rsid w:val="001D51E7"/>
    <w:rsid w:val="001D5753"/>
    <w:rsid w:val="001D58A5"/>
    <w:rsid w:val="001D5942"/>
    <w:rsid w:val="001D5F5C"/>
    <w:rsid w:val="001D602F"/>
    <w:rsid w:val="001D60BD"/>
    <w:rsid w:val="001D6199"/>
    <w:rsid w:val="001D6321"/>
    <w:rsid w:val="001D6859"/>
    <w:rsid w:val="001D6CD9"/>
    <w:rsid w:val="001D6D2A"/>
    <w:rsid w:val="001D6DF7"/>
    <w:rsid w:val="001D6F4D"/>
    <w:rsid w:val="001D70D4"/>
    <w:rsid w:val="001D7150"/>
    <w:rsid w:val="001D7216"/>
    <w:rsid w:val="001D733C"/>
    <w:rsid w:val="001D7431"/>
    <w:rsid w:val="001D7572"/>
    <w:rsid w:val="001D787C"/>
    <w:rsid w:val="001D7EEF"/>
    <w:rsid w:val="001E01DD"/>
    <w:rsid w:val="001E026D"/>
    <w:rsid w:val="001E03B6"/>
    <w:rsid w:val="001E0405"/>
    <w:rsid w:val="001E051A"/>
    <w:rsid w:val="001E069F"/>
    <w:rsid w:val="001E07FB"/>
    <w:rsid w:val="001E08BA"/>
    <w:rsid w:val="001E0C41"/>
    <w:rsid w:val="001E0EFC"/>
    <w:rsid w:val="001E111B"/>
    <w:rsid w:val="001E126B"/>
    <w:rsid w:val="001E12D5"/>
    <w:rsid w:val="001E12F9"/>
    <w:rsid w:val="001E1564"/>
    <w:rsid w:val="001E1596"/>
    <w:rsid w:val="001E1829"/>
    <w:rsid w:val="001E19D7"/>
    <w:rsid w:val="001E1B6E"/>
    <w:rsid w:val="001E1D62"/>
    <w:rsid w:val="001E2164"/>
    <w:rsid w:val="001E22F1"/>
    <w:rsid w:val="001E2351"/>
    <w:rsid w:val="001E2664"/>
    <w:rsid w:val="001E28A8"/>
    <w:rsid w:val="001E28A9"/>
    <w:rsid w:val="001E2CDA"/>
    <w:rsid w:val="001E300A"/>
    <w:rsid w:val="001E314B"/>
    <w:rsid w:val="001E3387"/>
    <w:rsid w:val="001E34D4"/>
    <w:rsid w:val="001E3529"/>
    <w:rsid w:val="001E3C80"/>
    <w:rsid w:val="001E3EE2"/>
    <w:rsid w:val="001E3F3B"/>
    <w:rsid w:val="001E3F68"/>
    <w:rsid w:val="001E40B7"/>
    <w:rsid w:val="001E454D"/>
    <w:rsid w:val="001E4666"/>
    <w:rsid w:val="001E4761"/>
    <w:rsid w:val="001E4AFA"/>
    <w:rsid w:val="001E4C6A"/>
    <w:rsid w:val="001E4DE3"/>
    <w:rsid w:val="001E4DE9"/>
    <w:rsid w:val="001E4F40"/>
    <w:rsid w:val="001E552A"/>
    <w:rsid w:val="001E58B4"/>
    <w:rsid w:val="001E5A10"/>
    <w:rsid w:val="001E5AAE"/>
    <w:rsid w:val="001E5CFE"/>
    <w:rsid w:val="001E5DF0"/>
    <w:rsid w:val="001E613E"/>
    <w:rsid w:val="001E61FB"/>
    <w:rsid w:val="001E6555"/>
    <w:rsid w:val="001E678A"/>
    <w:rsid w:val="001E67FE"/>
    <w:rsid w:val="001E68A5"/>
    <w:rsid w:val="001E68D6"/>
    <w:rsid w:val="001E6AE1"/>
    <w:rsid w:val="001E6C6A"/>
    <w:rsid w:val="001E6F76"/>
    <w:rsid w:val="001E76CF"/>
    <w:rsid w:val="001E7A56"/>
    <w:rsid w:val="001E7B26"/>
    <w:rsid w:val="001E7C70"/>
    <w:rsid w:val="001E7CD5"/>
    <w:rsid w:val="001E7DAE"/>
    <w:rsid w:val="001E7DF1"/>
    <w:rsid w:val="001F00F6"/>
    <w:rsid w:val="001F0337"/>
    <w:rsid w:val="001F05E8"/>
    <w:rsid w:val="001F0685"/>
    <w:rsid w:val="001F0AE8"/>
    <w:rsid w:val="001F0BFE"/>
    <w:rsid w:val="001F0CE9"/>
    <w:rsid w:val="001F0D0A"/>
    <w:rsid w:val="001F0FA3"/>
    <w:rsid w:val="001F1021"/>
    <w:rsid w:val="001F1072"/>
    <w:rsid w:val="001F124C"/>
    <w:rsid w:val="001F1289"/>
    <w:rsid w:val="001F1354"/>
    <w:rsid w:val="001F1605"/>
    <w:rsid w:val="001F180C"/>
    <w:rsid w:val="001F1840"/>
    <w:rsid w:val="001F1943"/>
    <w:rsid w:val="001F194E"/>
    <w:rsid w:val="001F1A5F"/>
    <w:rsid w:val="001F1D7A"/>
    <w:rsid w:val="001F23AB"/>
    <w:rsid w:val="001F258D"/>
    <w:rsid w:val="001F2BBA"/>
    <w:rsid w:val="001F2D6F"/>
    <w:rsid w:val="001F31E2"/>
    <w:rsid w:val="001F3278"/>
    <w:rsid w:val="001F3854"/>
    <w:rsid w:val="001F3A1B"/>
    <w:rsid w:val="001F3ACD"/>
    <w:rsid w:val="001F4400"/>
    <w:rsid w:val="001F4406"/>
    <w:rsid w:val="001F490B"/>
    <w:rsid w:val="001F4F57"/>
    <w:rsid w:val="001F513B"/>
    <w:rsid w:val="001F545F"/>
    <w:rsid w:val="001F54CE"/>
    <w:rsid w:val="001F5559"/>
    <w:rsid w:val="001F55EC"/>
    <w:rsid w:val="001F5639"/>
    <w:rsid w:val="001F56F4"/>
    <w:rsid w:val="001F5BC0"/>
    <w:rsid w:val="001F5BC9"/>
    <w:rsid w:val="001F5CE1"/>
    <w:rsid w:val="001F6060"/>
    <w:rsid w:val="001F609E"/>
    <w:rsid w:val="001F615D"/>
    <w:rsid w:val="001F63FE"/>
    <w:rsid w:val="001F64B7"/>
    <w:rsid w:val="001F65AB"/>
    <w:rsid w:val="001F67B5"/>
    <w:rsid w:val="001F69D2"/>
    <w:rsid w:val="001F6A22"/>
    <w:rsid w:val="001F6E59"/>
    <w:rsid w:val="001F6FF0"/>
    <w:rsid w:val="001F7311"/>
    <w:rsid w:val="001F782B"/>
    <w:rsid w:val="001F7B1A"/>
    <w:rsid w:val="001F7C15"/>
    <w:rsid w:val="002000DE"/>
    <w:rsid w:val="0020028B"/>
    <w:rsid w:val="00200352"/>
    <w:rsid w:val="0020050B"/>
    <w:rsid w:val="002006A4"/>
    <w:rsid w:val="00200785"/>
    <w:rsid w:val="00200AC3"/>
    <w:rsid w:val="00200C43"/>
    <w:rsid w:val="00200CAA"/>
    <w:rsid w:val="002010CC"/>
    <w:rsid w:val="0020111E"/>
    <w:rsid w:val="00201179"/>
    <w:rsid w:val="0020124E"/>
    <w:rsid w:val="0020135F"/>
    <w:rsid w:val="00201385"/>
    <w:rsid w:val="002019A4"/>
    <w:rsid w:val="00201B9E"/>
    <w:rsid w:val="00201DF3"/>
    <w:rsid w:val="00201EBD"/>
    <w:rsid w:val="00201ED1"/>
    <w:rsid w:val="00201EE9"/>
    <w:rsid w:val="00201F97"/>
    <w:rsid w:val="002020AF"/>
    <w:rsid w:val="002023BB"/>
    <w:rsid w:val="002024E2"/>
    <w:rsid w:val="00202708"/>
    <w:rsid w:val="0020277F"/>
    <w:rsid w:val="002028E1"/>
    <w:rsid w:val="00202DCF"/>
    <w:rsid w:val="00202F4F"/>
    <w:rsid w:val="002030ED"/>
    <w:rsid w:val="00203112"/>
    <w:rsid w:val="00203473"/>
    <w:rsid w:val="00203505"/>
    <w:rsid w:val="00203574"/>
    <w:rsid w:val="00203809"/>
    <w:rsid w:val="00203B2C"/>
    <w:rsid w:val="00203B9E"/>
    <w:rsid w:val="00203DB8"/>
    <w:rsid w:val="0020403C"/>
    <w:rsid w:val="0020409F"/>
    <w:rsid w:val="002043DC"/>
    <w:rsid w:val="00204591"/>
    <w:rsid w:val="002047BD"/>
    <w:rsid w:val="002049C8"/>
    <w:rsid w:val="00204BDD"/>
    <w:rsid w:val="00204BE8"/>
    <w:rsid w:val="00204EF7"/>
    <w:rsid w:val="002050C1"/>
    <w:rsid w:val="002052A3"/>
    <w:rsid w:val="002052E6"/>
    <w:rsid w:val="00205763"/>
    <w:rsid w:val="002057C4"/>
    <w:rsid w:val="002057FA"/>
    <w:rsid w:val="002058E1"/>
    <w:rsid w:val="0020592E"/>
    <w:rsid w:val="00205E2E"/>
    <w:rsid w:val="00205EAD"/>
    <w:rsid w:val="00205EDD"/>
    <w:rsid w:val="00205FFE"/>
    <w:rsid w:val="002060DE"/>
    <w:rsid w:val="00206389"/>
    <w:rsid w:val="0020641C"/>
    <w:rsid w:val="00206720"/>
    <w:rsid w:val="0020673F"/>
    <w:rsid w:val="002067AB"/>
    <w:rsid w:val="0020695A"/>
    <w:rsid w:val="00206BEF"/>
    <w:rsid w:val="00206C9B"/>
    <w:rsid w:val="00206D5F"/>
    <w:rsid w:val="00206F80"/>
    <w:rsid w:val="00207454"/>
    <w:rsid w:val="0020745C"/>
    <w:rsid w:val="0020747F"/>
    <w:rsid w:val="00207531"/>
    <w:rsid w:val="002075D5"/>
    <w:rsid w:val="00207B45"/>
    <w:rsid w:val="00207BA6"/>
    <w:rsid w:val="00207C44"/>
    <w:rsid w:val="00207E8F"/>
    <w:rsid w:val="00210015"/>
    <w:rsid w:val="002106EB"/>
    <w:rsid w:val="0021078D"/>
    <w:rsid w:val="00210BC8"/>
    <w:rsid w:val="00210C37"/>
    <w:rsid w:val="00210D46"/>
    <w:rsid w:val="00210E57"/>
    <w:rsid w:val="0021100C"/>
    <w:rsid w:val="0021124F"/>
    <w:rsid w:val="00211357"/>
    <w:rsid w:val="0021139F"/>
    <w:rsid w:val="00211465"/>
    <w:rsid w:val="002118D4"/>
    <w:rsid w:val="00211A91"/>
    <w:rsid w:val="00211B8A"/>
    <w:rsid w:val="00211BCA"/>
    <w:rsid w:val="00211D57"/>
    <w:rsid w:val="00211DCA"/>
    <w:rsid w:val="00211F52"/>
    <w:rsid w:val="002123BC"/>
    <w:rsid w:val="002123EB"/>
    <w:rsid w:val="00212CB5"/>
    <w:rsid w:val="00212D79"/>
    <w:rsid w:val="00213495"/>
    <w:rsid w:val="002134D3"/>
    <w:rsid w:val="00213515"/>
    <w:rsid w:val="00213DF0"/>
    <w:rsid w:val="0021410B"/>
    <w:rsid w:val="00214424"/>
    <w:rsid w:val="0021442C"/>
    <w:rsid w:val="00214641"/>
    <w:rsid w:val="00214703"/>
    <w:rsid w:val="00214789"/>
    <w:rsid w:val="00214914"/>
    <w:rsid w:val="00214A2A"/>
    <w:rsid w:val="00214BFE"/>
    <w:rsid w:val="00214C8C"/>
    <w:rsid w:val="00214CDD"/>
    <w:rsid w:val="00214F32"/>
    <w:rsid w:val="00215075"/>
    <w:rsid w:val="00215213"/>
    <w:rsid w:val="00215231"/>
    <w:rsid w:val="00215253"/>
    <w:rsid w:val="0021532D"/>
    <w:rsid w:val="002156E1"/>
    <w:rsid w:val="00215790"/>
    <w:rsid w:val="002158DB"/>
    <w:rsid w:val="00215953"/>
    <w:rsid w:val="00215B46"/>
    <w:rsid w:val="00215E68"/>
    <w:rsid w:val="002163B1"/>
    <w:rsid w:val="0021649B"/>
    <w:rsid w:val="002164BD"/>
    <w:rsid w:val="00216873"/>
    <w:rsid w:val="002168C4"/>
    <w:rsid w:val="002169DD"/>
    <w:rsid w:val="002169E1"/>
    <w:rsid w:val="002172BC"/>
    <w:rsid w:val="0021736D"/>
    <w:rsid w:val="00217409"/>
    <w:rsid w:val="00217429"/>
    <w:rsid w:val="00217531"/>
    <w:rsid w:val="002176A0"/>
    <w:rsid w:val="0021798E"/>
    <w:rsid w:val="00217DCD"/>
    <w:rsid w:val="00217E7B"/>
    <w:rsid w:val="002200AB"/>
    <w:rsid w:val="00220402"/>
    <w:rsid w:val="00220529"/>
    <w:rsid w:val="002205CE"/>
    <w:rsid w:val="002207A9"/>
    <w:rsid w:val="0022093C"/>
    <w:rsid w:val="00220CB2"/>
    <w:rsid w:val="00221677"/>
    <w:rsid w:val="002219E3"/>
    <w:rsid w:val="00221B7B"/>
    <w:rsid w:val="00221C4A"/>
    <w:rsid w:val="00221EA0"/>
    <w:rsid w:val="00221ED0"/>
    <w:rsid w:val="00222077"/>
    <w:rsid w:val="0022266C"/>
    <w:rsid w:val="00222729"/>
    <w:rsid w:val="00222B36"/>
    <w:rsid w:val="00222CDD"/>
    <w:rsid w:val="00222D9E"/>
    <w:rsid w:val="00222E9E"/>
    <w:rsid w:val="00223422"/>
    <w:rsid w:val="00223581"/>
    <w:rsid w:val="00223A95"/>
    <w:rsid w:val="00223B5C"/>
    <w:rsid w:val="00223BAB"/>
    <w:rsid w:val="00223C22"/>
    <w:rsid w:val="00223C33"/>
    <w:rsid w:val="00223CAB"/>
    <w:rsid w:val="00223CC3"/>
    <w:rsid w:val="002241B3"/>
    <w:rsid w:val="00224210"/>
    <w:rsid w:val="002243E8"/>
    <w:rsid w:val="0022465E"/>
    <w:rsid w:val="00224747"/>
    <w:rsid w:val="00224795"/>
    <w:rsid w:val="002248D6"/>
    <w:rsid w:val="00224986"/>
    <w:rsid w:val="0022500D"/>
    <w:rsid w:val="00225013"/>
    <w:rsid w:val="002250C1"/>
    <w:rsid w:val="002253EB"/>
    <w:rsid w:val="002257A7"/>
    <w:rsid w:val="0022588A"/>
    <w:rsid w:val="00225916"/>
    <w:rsid w:val="00225DDE"/>
    <w:rsid w:val="00225F62"/>
    <w:rsid w:val="00225FB0"/>
    <w:rsid w:val="002260BC"/>
    <w:rsid w:val="002261EE"/>
    <w:rsid w:val="002265B3"/>
    <w:rsid w:val="002267FE"/>
    <w:rsid w:val="00226B25"/>
    <w:rsid w:val="00226BA0"/>
    <w:rsid w:val="00226E8E"/>
    <w:rsid w:val="00227538"/>
    <w:rsid w:val="002277D5"/>
    <w:rsid w:val="0022788D"/>
    <w:rsid w:val="00227C9D"/>
    <w:rsid w:val="00227D72"/>
    <w:rsid w:val="00227DB9"/>
    <w:rsid w:val="00227DFC"/>
    <w:rsid w:val="00227E8A"/>
    <w:rsid w:val="0023005B"/>
    <w:rsid w:val="00230A62"/>
    <w:rsid w:val="00230B1A"/>
    <w:rsid w:val="00230DEF"/>
    <w:rsid w:val="00230F2B"/>
    <w:rsid w:val="00231058"/>
    <w:rsid w:val="0023120A"/>
    <w:rsid w:val="0023120F"/>
    <w:rsid w:val="00231280"/>
    <w:rsid w:val="002316F4"/>
    <w:rsid w:val="00231B85"/>
    <w:rsid w:val="00231C77"/>
    <w:rsid w:val="00231D0F"/>
    <w:rsid w:val="00231D45"/>
    <w:rsid w:val="00231EC8"/>
    <w:rsid w:val="0023220E"/>
    <w:rsid w:val="0023254D"/>
    <w:rsid w:val="00232A2B"/>
    <w:rsid w:val="00232DA5"/>
    <w:rsid w:val="00233003"/>
    <w:rsid w:val="00233201"/>
    <w:rsid w:val="002334DB"/>
    <w:rsid w:val="002335E1"/>
    <w:rsid w:val="00233602"/>
    <w:rsid w:val="00233831"/>
    <w:rsid w:val="00233A41"/>
    <w:rsid w:val="00233EB3"/>
    <w:rsid w:val="00233F87"/>
    <w:rsid w:val="002340D4"/>
    <w:rsid w:val="002342E9"/>
    <w:rsid w:val="00234350"/>
    <w:rsid w:val="0023436E"/>
    <w:rsid w:val="0023473E"/>
    <w:rsid w:val="0023499B"/>
    <w:rsid w:val="00234CEC"/>
    <w:rsid w:val="00234EEC"/>
    <w:rsid w:val="00234F5D"/>
    <w:rsid w:val="00234FEC"/>
    <w:rsid w:val="002354B2"/>
    <w:rsid w:val="00235663"/>
    <w:rsid w:val="002356C1"/>
    <w:rsid w:val="002357B7"/>
    <w:rsid w:val="00235C2F"/>
    <w:rsid w:val="00235EFF"/>
    <w:rsid w:val="00235F07"/>
    <w:rsid w:val="00235FC6"/>
    <w:rsid w:val="0023636D"/>
    <w:rsid w:val="00236443"/>
    <w:rsid w:val="0023666B"/>
    <w:rsid w:val="00236713"/>
    <w:rsid w:val="0023682A"/>
    <w:rsid w:val="00236A74"/>
    <w:rsid w:val="00236B20"/>
    <w:rsid w:val="00236C0D"/>
    <w:rsid w:val="00236CE8"/>
    <w:rsid w:val="00236ECA"/>
    <w:rsid w:val="002371EE"/>
    <w:rsid w:val="002372BA"/>
    <w:rsid w:val="0023738A"/>
    <w:rsid w:val="002373A0"/>
    <w:rsid w:val="0023746C"/>
    <w:rsid w:val="002377E2"/>
    <w:rsid w:val="002377EA"/>
    <w:rsid w:val="00237B8E"/>
    <w:rsid w:val="00237DE8"/>
    <w:rsid w:val="00237FC7"/>
    <w:rsid w:val="00240049"/>
    <w:rsid w:val="002403FB"/>
    <w:rsid w:val="0024045C"/>
    <w:rsid w:val="00240537"/>
    <w:rsid w:val="0024078B"/>
    <w:rsid w:val="00240BD1"/>
    <w:rsid w:val="00240D34"/>
    <w:rsid w:val="00240E85"/>
    <w:rsid w:val="002410AD"/>
    <w:rsid w:val="002411A6"/>
    <w:rsid w:val="002412AB"/>
    <w:rsid w:val="0024160C"/>
    <w:rsid w:val="00241678"/>
    <w:rsid w:val="0024172B"/>
    <w:rsid w:val="00241A2A"/>
    <w:rsid w:val="00242026"/>
    <w:rsid w:val="002420C0"/>
    <w:rsid w:val="00242427"/>
    <w:rsid w:val="00242687"/>
    <w:rsid w:val="002426CA"/>
    <w:rsid w:val="002429BA"/>
    <w:rsid w:val="00242BE8"/>
    <w:rsid w:val="00242CA5"/>
    <w:rsid w:val="00242CC4"/>
    <w:rsid w:val="00242E23"/>
    <w:rsid w:val="00242E64"/>
    <w:rsid w:val="00242F8A"/>
    <w:rsid w:val="00243043"/>
    <w:rsid w:val="00243099"/>
    <w:rsid w:val="00243199"/>
    <w:rsid w:val="002431CC"/>
    <w:rsid w:val="0024351F"/>
    <w:rsid w:val="0024362B"/>
    <w:rsid w:val="0024370C"/>
    <w:rsid w:val="00243712"/>
    <w:rsid w:val="002437EF"/>
    <w:rsid w:val="00243B0A"/>
    <w:rsid w:val="00243D4A"/>
    <w:rsid w:val="00243E50"/>
    <w:rsid w:val="002440A3"/>
    <w:rsid w:val="00244221"/>
    <w:rsid w:val="0024432A"/>
    <w:rsid w:val="00244488"/>
    <w:rsid w:val="002445A2"/>
    <w:rsid w:val="002447F4"/>
    <w:rsid w:val="002448AB"/>
    <w:rsid w:val="0024491C"/>
    <w:rsid w:val="00244C27"/>
    <w:rsid w:val="00244CC1"/>
    <w:rsid w:val="00244EE6"/>
    <w:rsid w:val="00244F1C"/>
    <w:rsid w:val="002451BD"/>
    <w:rsid w:val="002454EA"/>
    <w:rsid w:val="00245C73"/>
    <w:rsid w:val="00245E09"/>
    <w:rsid w:val="002460ED"/>
    <w:rsid w:val="00246174"/>
    <w:rsid w:val="002462B2"/>
    <w:rsid w:val="00246805"/>
    <w:rsid w:val="002469C3"/>
    <w:rsid w:val="00246A22"/>
    <w:rsid w:val="00246A55"/>
    <w:rsid w:val="00246C18"/>
    <w:rsid w:val="00246D65"/>
    <w:rsid w:val="00246E28"/>
    <w:rsid w:val="00247039"/>
    <w:rsid w:val="002470F3"/>
    <w:rsid w:val="00247150"/>
    <w:rsid w:val="0024750F"/>
    <w:rsid w:val="00247565"/>
    <w:rsid w:val="00247597"/>
    <w:rsid w:val="00247903"/>
    <w:rsid w:val="00247AB4"/>
    <w:rsid w:val="002502EA"/>
    <w:rsid w:val="002503F7"/>
    <w:rsid w:val="00250510"/>
    <w:rsid w:val="002505CA"/>
    <w:rsid w:val="00250989"/>
    <w:rsid w:val="00250A09"/>
    <w:rsid w:val="00250D18"/>
    <w:rsid w:val="00251224"/>
    <w:rsid w:val="002513DA"/>
    <w:rsid w:val="002518F4"/>
    <w:rsid w:val="00251B47"/>
    <w:rsid w:val="00252114"/>
    <w:rsid w:val="00252198"/>
    <w:rsid w:val="0025241C"/>
    <w:rsid w:val="0025248A"/>
    <w:rsid w:val="00252561"/>
    <w:rsid w:val="0025292B"/>
    <w:rsid w:val="00252B7B"/>
    <w:rsid w:val="00252BB0"/>
    <w:rsid w:val="002536F7"/>
    <w:rsid w:val="00253D80"/>
    <w:rsid w:val="00254045"/>
    <w:rsid w:val="00254B0B"/>
    <w:rsid w:val="00254D6A"/>
    <w:rsid w:val="00254EE6"/>
    <w:rsid w:val="00255142"/>
    <w:rsid w:val="00255210"/>
    <w:rsid w:val="00255218"/>
    <w:rsid w:val="002552CF"/>
    <w:rsid w:val="0025533E"/>
    <w:rsid w:val="00255433"/>
    <w:rsid w:val="00255529"/>
    <w:rsid w:val="0025557C"/>
    <w:rsid w:val="0025582F"/>
    <w:rsid w:val="00255984"/>
    <w:rsid w:val="002559E3"/>
    <w:rsid w:val="00255A7B"/>
    <w:rsid w:val="00255AC8"/>
    <w:rsid w:val="00256023"/>
    <w:rsid w:val="00256187"/>
    <w:rsid w:val="00256644"/>
    <w:rsid w:val="00256F0F"/>
    <w:rsid w:val="00257221"/>
    <w:rsid w:val="00257305"/>
    <w:rsid w:val="002576D3"/>
    <w:rsid w:val="00257722"/>
    <w:rsid w:val="00257973"/>
    <w:rsid w:val="00257A36"/>
    <w:rsid w:val="00257A63"/>
    <w:rsid w:val="00257FE1"/>
    <w:rsid w:val="002607A3"/>
    <w:rsid w:val="002608DD"/>
    <w:rsid w:val="00260C78"/>
    <w:rsid w:val="00260D5D"/>
    <w:rsid w:val="00260D9A"/>
    <w:rsid w:val="00260E1A"/>
    <w:rsid w:val="0026136B"/>
    <w:rsid w:val="002614DD"/>
    <w:rsid w:val="002619C8"/>
    <w:rsid w:val="00261B2A"/>
    <w:rsid w:val="002620A3"/>
    <w:rsid w:val="00262107"/>
    <w:rsid w:val="00262250"/>
    <w:rsid w:val="0026240A"/>
    <w:rsid w:val="0026243C"/>
    <w:rsid w:val="00262445"/>
    <w:rsid w:val="00262491"/>
    <w:rsid w:val="0026266B"/>
    <w:rsid w:val="00262788"/>
    <w:rsid w:val="002628E7"/>
    <w:rsid w:val="0026291A"/>
    <w:rsid w:val="002629CC"/>
    <w:rsid w:val="00262AAA"/>
    <w:rsid w:val="00262D1A"/>
    <w:rsid w:val="00262E70"/>
    <w:rsid w:val="00262E98"/>
    <w:rsid w:val="00263168"/>
    <w:rsid w:val="00263312"/>
    <w:rsid w:val="002633B5"/>
    <w:rsid w:val="002633CE"/>
    <w:rsid w:val="0026344E"/>
    <w:rsid w:val="00263DF9"/>
    <w:rsid w:val="00263FF2"/>
    <w:rsid w:val="0026413F"/>
    <w:rsid w:val="00264380"/>
    <w:rsid w:val="00264866"/>
    <w:rsid w:val="00264911"/>
    <w:rsid w:val="00264B44"/>
    <w:rsid w:val="00264BD9"/>
    <w:rsid w:val="00265027"/>
    <w:rsid w:val="002650F7"/>
    <w:rsid w:val="00265386"/>
    <w:rsid w:val="0026571C"/>
    <w:rsid w:val="002658CA"/>
    <w:rsid w:val="00265986"/>
    <w:rsid w:val="0026599C"/>
    <w:rsid w:val="00265A69"/>
    <w:rsid w:val="00265C69"/>
    <w:rsid w:val="00265EDE"/>
    <w:rsid w:val="00265F8B"/>
    <w:rsid w:val="00265F97"/>
    <w:rsid w:val="0026628E"/>
    <w:rsid w:val="002662D6"/>
    <w:rsid w:val="0026633C"/>
    <w:rsid w:val="0026649E"/>
    <w:rsid w:val="00266660"/>
    <w:rsid w:val="00266865"/>
    <w:rsid w:val="00266910"/>
    <w:rsid w:val="00266A8E"/>
    <w:rsid w:val="00266B81"/>
    <w:rsid w:val="00266D2F"/>
    <w:rsid w:val="00266F84"/>
    <w:rsid w:val="00267128"/>
    <w:rsid w:val="002671CF"/>
    <w:rsid w:val="0026728B"/>
    <w:rsid w:val="002672A3"/>
    <w:rsid w:val="002675AD"/>
    <w:rsid w:val="00267AB9"/>
    <w:rsid w:val="00267E9D"/>
    <w:rsid w:val="00267ED2"/>
    <w:rsid w:val="00267FF4"/>
    <w:rsid w:val="002700D2"/>
    <w:rsid w:val="00270112"/>
    <w:rsid w:val="0027023E"/>
    <w:rsid w:val="00270298"/>
    <w:rsid w:val="0027030D"/>
    <w:rsid w:val="002703BC"/>
    <w:rsid w:val="00270788"/>
    <w:rsid w:val="00270868"/>
    <w:rsid w:val="00270A69"/>
    <w:rsid w:val="00270BBC"/>
    <w:rsid w:val="00270BD2"/>
    <w:rsid w:val="00270D43"/>
    <w:rsid w:val="00271983"/>
    <w:rsid w:val="002719CC"/>
    <w:rsid w:val="00271A1A"/>
    <w:rsid w:val="00271A39"/>
    <w:rsid w:val="00271BAE"/>
    <w:rsid w:val="00271F4D"/>
    <w:rsid w:val="002721E0"/>
    <w:rsid w:val="00272526"/>
    <w:rsid w:val="002728FC"/>
    <w:rsid w:val="00272DA7"/>
    <w:rsid w:val="00272E05"/>
    <w:rsid w:val="00272E77"/>
    <w:rsid w:val="00273217"/>
    <w:rsid w:val="0027332D"/>
    <w:rsid w:val="00273418"/>
    <w:rsid w:val="002736A1"/>
    <w:rsid w:val="00273AC1"/>
    <w:rsid w:val="00273B02"/>
    <w:rsid w:val="00273C76"/>
    <w:rsid w:val="00273D17"/>
    <w:rsid w:val="00273D2D"/>
    <w:rsid w:val="00273F49"/>
    <w:rsid w:val="00274086"/>
    <w:rsid w:val="002741F4"/>
    <w:rsid w:val="0027423A"/>
    <w:rsid w:val="0027423C"/>
    <w:rsid w:val="0027444B"/>
    <w:rsid w:val="00274588"/>
    <w:rsid w:val="00274918"/>
    <w:rsid w:val="00274C7C"/>
    <w:rsid w:val="00274D23"/>
    <w:rsid w:val="00274EC5"/>
    <w:rsid w:val="00275271"/>
    <w:rsid w:val="00275407"/>
    <w:rsid w:val="002754DF"/>
    <w:rsid w:val="0027579C"/>
    <w:rsid w:val="002757B6"/>
    <w:rsid w:val="00275810"/>
    <w:rsid w:val="00275906"/>
    <w:rsid w:val="00275BD9"/>
    <w:rsid w:val="00275BFF"/>
    <w:rsid w:val="00275CD3"/>
    <w:rsid w:val="00275DF2"/>
    <w:rsid w:val="00275F19"/>
    <w:rsid w:val="00275FC8"/>
    <w:rsid w:val="00276019"/>
    <w:rsid w:val="00276156"/>
    <w:rsid w:val="0027640B"/>
    <w:rsid w:val="0027640C"/>
    <w:rsid w:val="002766D4"/>
    <w:rsid w:val="002768B2"/>
    <w:rsid w:val="002769B9"/>
    <w:rsid w:val="00276B89"/>
    <w:rsid w:val="00276D81"/>
    <w:rsid w:val="00276DA5"/>
    <w:rsid w:val="00276E1A"/>
    <w:rsid w:val="00276E81"/>
    <w:rsid w:val="00277086"/>
    <w:rsid w:val="00277088"/>
    <w:rsid w:val="0027710C"/>
    <w:rsid w:val="00277531"/>
    <w:rsid w:val="0027766C"/>
    <w:rsid w:val="00277962"/>
    <w:rsid w:val="00277CD4"/>
    <w:rsid w:val="00277E73"/>
    <w:rsid w:val="00277E80"/>
    <w:rsid w:val="002803AB"/>
    <w:rsid w:val="00280456"/>
    <w:rsid w:val="00280741"/>
    <w:rsid w:val="0028075B"/>
    <w:rsid w:val="002807F7"/>
    <w:rsid w:val="00280BFC"/>
    <w:rsid w:val="00280C1F"/>
    <w:rsid w:val="00281149"/>
    <w:rsid w:val="002815E4"/>
    <w:rsid w:val="0028166D"/>
    <w:rsid w:val="00281847"/>
    <w:rsid w:val="00281ACC"/>
    <w:rsid w:val="0028220A"/>
    <w:rsid w:val="002822BF"/>
    <w:rsid w:val="0028230C"/>
    <w:rsid w:val="0028231E"/>
    <w:rsid w:val="00282698"/>
    <w:rsid w:val="002826D6"/>
    <w:rsid w:val="002829A8"/>
    <w:rsid w:val="00282D4A"/>
    <w:rsid w:val="00282D7B"/>
    <w:rsid w:val="0028313A"/>
    <w:rsid w:val="00283160"/>
    <w:rsid w:val="002831EC"/>
    <w:rsid w:val="002832AA"/>
    <w:rsid w:val="00283330"/>
    <w:rsid w:val="00283375"/>
    <w:rsid w:val="002834C7"/>
    <w:rsid w:val="00283592"/>
    <w:rsid w:val="00283743"/>
    <w:rsid w:val="00283BC2"/>
    <w:rsid w:val="00283C14"/>
    <w:rsid w:val="00283D54"/>
    <w:rsid w:val="00283FDA"/>
    <w:rsid w:val="00284001"/>
    <w:rsid w:val="00284391"/>
    <w:rsid w:val="00284412"/>
    <w:rsid w:val="00284794"/>
    <w:rsid w:val="002847CD"/>
    <w:rsid w:val="00284BD9"/>
    <w:rsid w:val="00284C3B"/>
    <w:rsid w:val="00284EB2"/>
    <w:rsid w:val="0028534F"/>
    <w:rsid w:val="00285440"/>
    <w:rsid w:val="002854D6"/>
    <w:rsid w:val="0028587C"/>
    <w:rsid w:val="00285B8F"/>
    <w:rsid w:val="00285C64"/>
    <w:rsid w:val="002860F0"/>
    <w:rsid w:val="00286189"/>
    <w:rsid w:val="002861EF"/>
    <w:rsid w:val="002862FC"/>
    <w:rsid w:val="00286798"/>
    <w:rsid w:val="00286AE5"/>
    <w:rsid w:val="002870DF"/>
    <w:rsid w:val="0028724D"/>
    <w:rsid w:val="00287287"/>
    <w:rsid w:val="002877C1"/>
    <w:rsid w:val="002878F2"/>
    <w:rsid w:val="0028793E"/>
    <w:rsid w:val="00287E01"/>
    <w:rsid w:val="00287EC2"/>
    <w:rsid w:val="00287F3B"/>
    <w:rsid w:val="00290304"/>
    <w:rsid w:val="0029034E"/>
    <w:rsid w:val="00290963"/>
    <w:rsid w:val="00290AE9"/>
    <w:rsid w:val="00291081"/>
    <w:rsid w:val="0029118D"/>
    <w:rsid w:val="0029119B"/>
    <w:rsid w:val="00291531"/>
    <w:rsid w:val="0029171F"/>
    <w:rsid w:val="0029177D"/>
    <w:rsid w:val="00291865"/>
    <w:rsid w:val="00291881"/>
    <w:rsid w:val="00291A57"/>
    <w:rsid w:val="00291B07"/>
    <w:rsid w:val="0029205E"/>
    <w:rsid w:val="00292071"/>
    <w:rsid w:val="00292388"/>
    <w:rsid w:val="002927B7"/>
    <w:rsid w:val="002928C8"/>
    <w:rsid w:val="0029296C"/>
    <w:rsid w:val="00292A23"/>
    <w:rsid w:val="00292B1F"/>
    <w:rsid w:val="00292BBE"/>
    <w:rsid w:val="00293511"/>
    <w:rsid w:val="00293590"/>
    <w:rsid w:val="002936BE"/>
    <w:rsid w:val="0029373D"/>
    <w:rsid w:val="00293824"/>
    <w:rsid w:val="002938FF"/>
    <w:rsid w:val="00293992"/>
    <w:rsid w:val="00293AE6"/>
    <w:rsid w:val="00293B36"/>
    <w:rsid w:val="00293D3C"/>
    <w:rsid w:val="00293FA3"/>
    <w:rsid w:val="002946DA"/>
    <w:rsid w:val="00294D04"/>
    <w:rsid w:val="00294D5F"/>
    <w:rsid w:val="00294E3E"/>
    <w:rsid w:val="0029525A"/>
    <w:rsid w:val="00295619"/>
    <w:rsid w:val="0029572C"/>
    <w:rsid w:val="002958D5"/>
    <w:rsid w:val="00295C0B"/>
    <w:rsid w:val="00295D80"/>
    <w:rsid w:val="002965A8"/>
    <w:rsid w:val="00296848"/>
    <w:rsid w:val="0029685A"/>
    <w:rsid w:val="0029691A"/>
    <w:rsid w:val="00296A12"/>
    <w:rsid w:val="00296C79"/>
    <w:rsid w:val="00296E52"/>
    <w:rsid w:val="00296EC8"/>
    <w:rsid w:val="00297033"/>
    <w:rsid w:val="002970EB"/>
    <w:rsid w:val="00297193"/>
    <w:rsid w:val="00297386"/>
    <w:rsid w:val="002978E8"/>
    <w:rsid w:val="0029796D"/>
    <w:rsid w:val="002979A6"/>
    <w:rsid w:val="00297A39"/>
    <w:rsid w:val="00297AD3"/>
    <w:rsid w:val="00297CD6"/>
    <w:rsid w:val="00297EF0"/>
    <w:rsid w:val="00297F29"/>
    <w:rsid w:val="00297F3F"/>
    <w:rsid w:val="00297FF5"/>
    <w:rsid w:val="002A000E"/>
    <w:rsid w:val="002A0097"/>
    <w:rsid w:val="002A00E9"/>
    <w:rsid w:val="002A023D"/>
    <w:rsid w:val="002A03F1"/>
    <w:rsid w:val="002A05F0"/>
    <w:rsid w:val="002A0634"/>
    <w:rsid w:val="002A06CC"/>
    <w:rsid w:val="002A0CBA"/>
    <w:rsid w:val="002A0DE6"/>
    <w:rsid w:val="002A0DF3"/>
    <w:rsid w:val="002A0EE1"/>
    <w:rsid w:val="002A0EF1"/>
    <w:rsid w:val="002A1213"/>
    <w:rsid w:val="002A1220"/>
    <w:rsid w:val="002A1307"/>
    <w:rsid w:val="002A13B0"/>
    <w:rsid w:val="002A13B5"/>
    <w:rsid w:val="002A13CD"/>
    <w:rsid w:val="002A1691"/>
    <w:rsid w:val="002A1AD5"/>
    <w:rsid w:val="002A1B0A"/>
    <w:rsid w:val="002A1B47"/>
    <w:rsid w:val="002A1CAA"/>
    <w:rsid w:val="002A1DD8"/>
    <w:rsid w:val="002A1E1E"/>
    <w:rsid w:val="002A1F32"/>
    <w:rsid w:val="002A2025"/>
    <w:rsid w:val="002A20AB"/>
    <w:rsid w:val="002A232B"/>
    <w:rsid w:val="002A241F"/>
    <w:rsid w:val="002A25DF"/>
    <w:rsid w:val="002A272C"/>
    <w:rsid w:val="002A2A27"/>
    <w:rsid w:val="002A2A6F"/>
    <w:rsid w:val="002A2E9C"/>
    <w:rsid w:val="002A2F27"/>
    <w:rsid w:val="002A33A9"/>
    <w:rsid w:val="002A35E4"/>
    <w:rsid w:val="002A39D5"/>
    <w:rsid w:val="002A3BF1"/>
    <w:rsid w:val="002A4058"/>
    <w:rsid w:val="002A40FF"/>
    <w:rsid w:val="002A430C"/>
    <w:rsid w:val="002A45BE"/>
    <w:rsid w:val="002A4747"/>
    <w:rsid w:val="002A4766"/>
    <w:rsid w:val="002A47DC"/>
    <w:rsid w:val="002A4B4A"/>
    <w:rsid w:val="002A4B7B"/>
    <w:rsid w:val="002A4E3D"/>
    <w:rsid w:val="002A51CA"/>
    <w:rsid w:val="002A51FE"/>
    <w:rsid w:val="002A55BB"/>
    <w:rsid w:val="002A59D5"/>
    <w:rsid w:val="002A5B0E"/>
    <w:rsid w:val="002A5CBE"/>
    <w:rsid w:val="002A5E20"/>
    <w:rsid w:val="002A5E6F"/>
    <w:rsid w:val="002A6176"/>
    <w:rsid w:val="002A63D6"/>
    <w:rsid w:val="002A68C6"/>
    <w:rsid w:val="002A690D"/>
    <w:rsid w:val="002A69A5"/>
    <w:rsid w:val="002A6BFC"/>
    <w:rsid w:val="002A6C06"/>
    <w:rsid w:val="002A6C2A"/>
    <w:rsid w:val="002A6CEC"/>
    <w:rsid w:val="002A6EC0"/>
    <w:rsid w:val="002A7734"/>
    <w:rsid w:val="002A7B92"/>
    <w:rsid w:val="002A7BED"/>
    <w:rsid w:val="002A7DC7"/>
    <w:rsid w:val="002A7ED5"/>
    <w:rsid w:val="002A7F48"/>
    <w:rsid w:val="002A7FA4"/>
    <w:rsid w:val="002B00C3"/>
    <w:rsid w:val="002B0150"/>
    <w:rsid w:val="002B03F1"/>
    <w:rsid w:val="002B066E"/>
    <w:rsid w:val="002B067C"/>
    <w:rsid w:val="002B0741"/>
    <w:rsid w:val="002B0B56"/>
    <w:rsid w:val="002B0B8C"/>
    <w:rsid w:val="002B0EEB"/>
    <w:rsid w:val="002B1003"/>
    <w:rsid w:val="002B10F1"/>
    <w:rsid w:val="002B13DD"/>
    <w:rsid w:val="002B142D"/>
    <w:rsid w:val="002B14B0"/>
    <w:rsid w:val="002B15AD"/>
    <w:rsid w:val="002B1ACB"/>
    <w:rsid w:val="002B1B2D"/>
    <w:rsid w:val="002B1DBE"/>
    <w:rsid w:val="002B1E3F"/>
    <w:rsid w:val="002B2017"/>
    <w:rsid w:val="002B2125"/>
    <w:rsid w:val="002B21CF"/>
    <w:rsid w:val="002B226B"/>
    <w:rsid w:val="002B2271"/>
    <w:rsid w:val="002B2721"/>
    <w:rsid w:val="002B2736"/>
    <w:rsid w:val="002B2958"/>
    <w:rsid w:val="002B2AAA"/>
    <w:rsid w:val="002B2C2D"/>
    <w:rsid w:val="002B2D8B"/>
    <w:rsid w:val="002B2E46"/>
    <w:rsid w:val="002B318E"/>
    <w:rsid w:val="002B33B4"/>
    <w:rsid w:val="002B35A9"/>
    <w:rsid w:val="002B398B"/>
    <w:rsid w:val="002B3F28"/>
    <w:rsid w:val="002B4060"/>
    <w:rsid w:val="002B40E2"/>
    <w:rsid w:val="002B42A4"/>
    <w:rsid w:val="002B4413"/>
    <w:rsid w:val="002B45AB"/>
    <w:rsid w:val="002B45B6"/>
    <w:rsid w:val="002B497E"/>
    <w:rsid w:val="002B4C7D"/>
    <w:rsid w:val="002B4CC2"/>
    <w:rsid w:val="002B4DDB"/>
    <w:rsid w:val="002B4E7D"/>
    <w:rsid w:val="002B510A"/>
    <w:rsid w:val="002B51BD"/>
    <w:rsid w:val="002B53FE"/>
    <w:rsid w:val="002B56CE"/>
    <w:rsid w:val="002B587D"/>
    <w:rsid w:val="002B5BF7"/>
    <w:rsid w:val="002B5CE6"/>
    <w:rsid w:val="002B63B4"/>
    <w:rsid w:val="002B6742"/>
    <w:rsid w:val="002B6964"/>
    <w:rsid w:val="002B6B0A"/>
    <w:rsid w:val="002B6C06"/>
    <w:rsid w:val="002B6C32"/>
    <w:rsid w:val="002B6C50"/>
    <w:rsid w:val="002B6D78"/>
    <w:rsid w:val="002B7178"/>
    <w:rsid w:val="002B7447"/>
    <w:rsid w:val="002B7451"/>
    <w:rsid w:val="002B779B"/>
    <w:rsid w:val="002B7827"/>
    <w:rsid w:val="002B7960"/>
    <w:rsid w:val="002B7CA3"/>
    <w:rsid w:val="002B7CE0"/>
    <w:rsid w:val="002B7FA9"/>
    <w:rsid w:val="002B7FF6"/>
    <w:rsid w:val="002C0100"/>
    <w:rsid w:val="002C027D"/>
    <w:rsid w:val="002C0342"/>
    <w:rsid w:val="002C0A1D"/>
    <w:rsid w:val="002C0A36"/>
    <w:rsid w:val="002C0D8D"/>
    <w:rsid w:val="002C0FE2"/>
    <w:rsid w:val="002C138D"/>
    <w:rsid w:val="002C13AE"/>
    <w:rsid w:val="002C1794"/>
    <w:rsid w:val="002C1899"/>
    <w:rsid w:val="002C1A8B"/>
    <w:rsid w:val="002C1C3A"/>
    <w:rsid w:val="002C1D1D"/>
    <w:rsid w:val="002C2272"/>
    <w:rsid w:val="002C22E1"/>
    <w:rsid w:val="002C2AEC"/>
    <w:rsid w:val="002C2B36"/>
    <w:rsid w:val="002C2B7E"/>
    <w:rsid w:val="002C2CAB"/>
    <w:rsid w:val="002C2D70"/>
    <w:rsid w:val="002C3201"/>
    <w:rsid w:val="002C34F0"/>
    <w:rsid w:val="002C3643"/>
    <w:rsid w:val="002C3D80"/>
    <w:rsid w:val="002C3E81"/>
    <w:rsid w:val="002C3F27"/>
    <w:rsid w:val="002C40AA"/>
    <w:rsid w:val="002C41B8"/>
    <w:rsid w:val="002C42B7"/>
    <w:rsid w:val="002C46BD"/>
    <w:rsid w:val="002C4804"/>
    <w:rsid w:val="002C4D2C"/>
    <w:rsid w:val="002C4EB8"/>
    <w:rsid w:val="002C528F"/>
    <w:rsid w:val="002C53AB"/>
    <w:rsid w:val="002C55BB"/>
    <w:rsid w:val="002C5990"/>
    <w:rsid w:val="002C5A7F"/>
    <w:rsid w:val="002C5DCD"/>
    <w:rsid w:val="002C6252"/>
    <w:rsid w:val="002C658F"/>
    <w:rsid w:val="002C6724"/>
    <w:rsid w:val="002C6F2A"/>
    <w:rsid w:val="002C7064"/>
    <w:rsid w:val="002C70A4"/>
    <w:rsid w:val="002C7486"/>
    <w:rsid w:val="002C74E2"/>
    <w:rsid w:val="002C7749"/>
    <w:rsid w:val="002C7A0A"/>
    <w:rsid w:val="002C7C95"/>
    <w:rsid w:val="002C7E80"/>
    <w:rsid w:val="002C7FAB"/>
    <w:rsid w:val="002D00FF"/>
    <w:rsid w:val="002D02B7"/>
    <w:rsid w:val="002D0462"/>
    <w:rsid w:val="002D0847"/>
    <w:rsid w:val="002D08CB"/>
    <w:rsid w:val="002D09DB"/>
    <w:rsid w:val="002D0BF9"/>
    <w:rsid w:val="002D0DE6"/>
    <w:rsid w:val="002D0F99"/>
    <w:rsid w:val="002D10AD"/>
    <w:rsid w:val="002D136D"/>
    <w:rsid w:val="002D13DB"/>
    <w:rsid w:val="002D1531"/>
    <w:rsid w:val="002D17C3"/>
    <w:rsid w:val="002D17F5"/>
    <w:rsid w:val="002D18A3"/>
    <w:rsid w:val="002D1A83"/>
    <w:rsid w:val="002D1D6F"/>
    <w:rsid w:val="002D1EF6"/>
    <w:rsid w:val="002D203C"/>
    <w:rsid w:val="002D20A1"/>
    <w:rsid w:val="002D2342"/>
    <w:rsid w:val="002D2584"/>
    <w:rsid w:val="002D26FB"/>
    <w:rsid w:val="002D29F3"/>
    <w:rsid w:val="002D2E41"/>
    <w:rsid w:val="002D2E48"/>
    <w:rsid w:val="002D2E8C"/>
    <w:rsid w:val="002D31F3"/>
    <w:rsid w:val="002D35C3"/>
    <w:rsid w:val="002D35FE"/>
    <w:rsid w:val="002D3776"/>
    <w:rsid w:val="002D3844"/>
    <w:rsid w:val="002D3957"/>
    <w:rsid w:val="002D39A6"/>
    <w:rsid w:val="002D3AAC"/>
    <w:rsid w:val="002D40C4"/>
    <w:rsid w:val="002D4382"/>
    <w:rsid w:val="002D43E3"/>
    <w:rsid w:val="002D4587"/>
    <w:rsid w:val="002D4615"/>
    <w:rsid w:val="002D46AB"/>
    <w:rsid w:val="002D475A"/>
    <w:rsid w:val="002D4979"/>
    <w:rsid w:val="002D49F4"/>
    <w:rsid w:val="002D4ED4"/>
    <w:rsid w:val="002D4F9C"/>
    <w:rsid w:val="002D4FAC"/>
    <w:rsid w:val="002D50A9"/>
    <w:rsid w:val="002D551A"/>
    <w:rsid w:val="002D5A3B"/>
    <w:rsid w:val="002D5ABA"/>
    <w:rsid w:val="002D5B55"/>
    <w:rsid w:val="002D5D80"/>
    <w:rsid w:val="002D5F04"/>
    <w:rsid w:val="002D5FD7"/>
    <w:rsid w:val="002D6165"/>
    <w:rsid w:val="002D6293"/>
    <w:rsid w:val="002D6438"/>
    <w:rsid w:val="002D6608"/>
    <w:rsid w:val="002D68CD"/>
    <w:rsid w:val="002D6C45"/>
    <w:rsid w:val="002D6D2A"/>
    <w:rsid w:val="002D7009"/>
    <w:rsid w:val="002D704C"/>
    <w:rsid w:val="002D758A"/>
    <w:rsid w:val="002D75E8"/>
    <w:rsid w:val="002D7AE0"/>
    <w:rsid w:val="002D7F65"/>
    <w:rsid w:val="002E029E"/>
    <w:rsid w:val="002E0501"/>
    <w:rsid w:val="002E0675"/>
    <w:rsid w:val="002E06C6"/>
    <w:rsid w:val="002E0789"/>
    <w:rsid w:val="002E0806"/>
    <w:rsid w:val="002E097C"/>
    <w:rsid w:val="002E0E84"/>
    <w:rsid w:val="002E0F69"/>
    <w:rsid w:val="002E10C4"/>
    <w:rsid w:val="002E1200"/>
    <w:rsid w:val="002E1469"/>
    <w:rsid w:val="002E14A7"/>
    <w:rsid w:val="002E177E"/>
    <w:rsid w:val="002E18C8"/>
    <w:rsid w:val="002E19D8"/>
    <w:rsid w:val="002E1B6F"/>
    <w:rsid w:val="002E1D3D"/>
    <w:rsid w:val="002E2003"/>
    <w:rsid w:val="002E21FA"/>
    <w:rsid w:val="002E2238"/>
    <w:rsid w:val="002E257D"/>
    <w:rsid w:val="002E2751"/>
    <w:rsid w:val="002E276B"/>
    <w:rsid w:val="002E2941"/>
    <w:rsid w:val="002E29CD"/>
    <w:rsid w:val="002E3242"/>
    <w:rsid w:val="002E3342"/>
    <w:rsid w:val="002E3BF0"/>
    <w:rsid w:val="002E3DB7"/>
    <w:rsid w:val="002E4111"/>
    <w:rsid w:val="002E4331"/>
    <w:rsid w:val="002E43A1"/>
    <w:rsid w:val="002E45DF"/>
    <w:rsid w:val="002E4707"/>
    <w:rsid w:val="002E4709"/>
    <w:rsid w:val="002E4854"/>
    <w:rsid w:val="002E4A16"/>
    <w:rsid w:val="002E4C5C"/>
    <w:rsid w:val="002E4D1B"/>
    <w:rsid w:val="002E4E34"/>
    <w:rsid w:val="002E4EE8"/>
    <w:rsid w:val="002E507C"/>
    <w:rsid w:val="002E50E2"/>
    <w:rsid w:val="002E5161"/>
    <w:rsid w:val="002E520E"/>
    <w:rsid w:val="002E54FE"/>
    <w:rsid w:val="002E5567"/>
    <w:rsid w:val="002E57B0"/>
    <w:rsid w:val="002E5BA5"/>
    <w:rsid w:val="002E5BEB"/>
    <w:rsid w:val="002E5D2F"/>
    <w:rsid w:val="002E5D78"/>
    <w:rsid w:val="002E6223"/>
    <w:rsid w:val="002E62FA"/>
    <w:rsid w:val="002E635C"/>
    <w:rsid w:val="002E63D4"/>
    <w:rsid w:val="002E6443"/>
    <w:rsid w:val="002E66C9"/>
    <w:rsid w:val="002E66D0"/>
    <w:rsid w:val="002E6856"/>
    <w:rsid w:val="002E69EE"/>
    <w:rsid w:val="002E6A5D"/>
    <w:rsid w:val="002E6CB4"/>
    <w:rsid w:val="002E6DE6"/>
    <w:rsid w:val="002E6F51"/>
    <w:rsid w:val="002E7014"/>
    <w:rsid w:val="002E70B3"/>
    <w:rsid w:val="002E745C"/>
    <w:rsid w:val="002E76AC"/>
    <w:rsid w:val="002E7B75"/>
    <w:rsid w:val="002E7BD3"/>
    <w:rsid w:val="002E7E95"/>
    <w:rsid w:val="002F004D"/>
    <w:rsid w:val="002F010D"/>
    <w:rsid w:val="002F0382"/>
    <w:rsid w:val="002F0432"/>
    <w:rsid w:val="002F07CA"/>
    <w:rsid w:val="002F0C45"/>
    <w:rsid w:val="002F0F67"/>
    <w:rsid w:val="002F101B"/>
    <w:rsid w:val="002F109B"/>
    <w:rsid w:val="002F1621"/>
    <w:rsid w:val="002F16BB"/>
    <w:rsid w:val="002F17A4"/>
    <w:rsid w:val="002F1846"/>
    <w:rsid w:val="002F18CA"/>
    <w:rsid w:val="002F1AC3"/>
    <w:rsid w:val="002F1C13"/>
    <w:rsid w:val="002F2049"/>
    <w:rsid w:val="002F2172"/>
    <w:rsid w:val="002F2712"/>
    <w:rsid w:val="002F298A"/>
    <w:rsid w:val="002F2FD7"/>
    <w:rsid w:val="002F3433"/>
    <w:rsid w:val="002F387D"/>
    <w:rsid w:val="002F3896"/>
    <w:rsid w:val="002F3B0A"/>
    <w:rsid w:val="002F3B4E"/>
    <w:rsid w:val="002F41B4"/>
    <w:rsid w:val="002F439E"/>
    <w:rsid w:val="002F46CC"/>
    <w:rsid w:val="002F4E9B"/>
    <w:rsid w:val="002F4F68"/>
    <w:rsid w:val="002F50DF"/>
    <w:rsid w:val="002F5238"/>
    <w:rsid w:val="002F5267"/>
    <w:rsid w:val="002F59B3"/>
    <w:rsid w:val="002F5A98"/>
    <w:rsid w:val="002F5B19"/>
    <w:rsid w:val="002F5B70"/>
    <w:rsid w:val="002F5D69"/>
    <w:rsid w:val="002F5EBD"/>
    <w:rsid w:val="002F5F89"/>
    <w:rsid w:val="002F60CB"/>
    <w:rsid w:val="002F64AE"/>
    <w:rsid w:val="002F6974"/>
    <w:rsid w:val="002F6D19"/>
    <w:rsid w:val="002F6E60"/>
    <w:rsid w:val="002F710E"/>
    <w:rsid w:val="002F7A4E"/>
    <w:rsid w:val="002F7ED9"/>
    <w:rsid w:val="002F7F07"/>
    <w:rsid w:val="002F7F0E"/>
    <w:rsid w:val="002F7F86"/>
    <w:rsid w:val="0030004B"/>
    <w:rsid w:val="00300075"/>
    <w:rsid w:val="00300157"/>
    <w:rsid w:val="0030048A"/>
    <w:rsid w:val="0030051E"/>
    <w:rsid w:val="00300554"/>
    <w:rsid w:val="00300573"/>
    <w:rsid w:val="00300B17"/>
    <w:rsid w:val="00300D1E"/>
    <w:rsid w:val="00300D74"/>
    <w:rsid w:val="00300EB1"/>
    <w:rsid w:val="00301597"/>
    <w:rsid w:val="003015C3"/>
    <w:rsid w:val="00301953"/>
    <w:rsid w:val="00301C31"/>
    <w:rsid w:val="00302084"/>
    <w:rsid w:val="00302496"/>
    <w:rsid w:val="00302507"/>
    <w:rsid w:val="00302673"/>
    <w:rsid w:val="00302AD8"/>
    <w:rsid w:val="00302F60"/>
    <w:rsid w:val="00302FC5"/>
    <w:rsid w:val="00302FCC"/>
    <w:rsid w:val="00303097"/>
    <w:rsid w:val="003032AE"/>
    <w:rsid w:val="003033EE"/>
    <w:rsid w:val="00303651"/>
    <w:rsid w:val="00303707"/>
    <w:rsid w:val="0030375A"/>
    <w:rsid w:val="003038D2"/>
    <w:rsid w:val="00303A21"/>
    <w:rsid w:val="00303C33"/>
    <w:rsid w:val="00303CF2"/>
    <w:rsid w:val="00303F3C"/>
    <w:rsid w:val="0030420D"/>
    <w:rsid w:val="00304484"/>
    <w:rsid w:val="0030450D"/>
    <w:rsid w:val="003046AB"/>
    <w:rsid w:val="00304791"/>
    <w:rsid w:val="00304854"/>
    <w:rsid w:val="00304A46"/>
    <w:rsid w:val="00304A61"/>
    <w:rsid w:val="00304B53"/>
    <w:rsid w:val="00304BDE"/>
    <w:rsid w:val="00304F0C"/>
    <w:rsid w:val="00305054"/>
    <w:rsid w:val="00305482"/>
    <w:rsid w:val="0030592E"/>
    <w:rsid w:val="00305CFF"/>
    <w:rsid w:val="00305DBB"/>
    <w:rsid w:val="00306215"/>
    <w:rsid w:val="0030634E"/>
    <w:rsid w:val="003066FA"/>
    <w:rsid w:val="00306912"/>
    <w:rsid w:val="00306B2B"/>
    <w:rsid w:val="00306D7E"/>
    <w:rsid w:val="00307027"/>
    <w:rsid w:val="003072B9"/>
    <w:rsid w:val="00307395"/>
    <w:rsid w:val="00307538"/>
    <w:rsid w:val="003077F1"/>
    <w:rsid w:val="00307A6B"/>
    <w:rsid w:val="00307ACE"/>
    <w:rsid w:val="00307F18"/>
    <w:rsid w:val="00307F91"/>
    <w:rsid w:val="00307FD0"/>
    <w:rsid w:val="00310129"/>
    <w:rsid w:val="003101F6"/>
    <w:rsid w:val="0031038B"/>
    <w:rsid w:val="003106D5"/>
    <w:rsid w:val="003107B3"/>
    <w:rsid w:val="003108FE"/>
    <w:rsid w:val="003109AD"/>
    <w:rsid w:val="003109C1"/>
    <w:rsid w:val="00310D67"/>
    <w:rsid w:val="00310EF6"/>
    <w:rsid w:val="003114AA"/>
    <w:rsid w:val="0031153D"/>
    <w:rsid w:val="0031182B"/>
    <w:rsid w:val="0031195D"/>
    <w:rsid w:val="00311A22"/>
    <w:rsid w:val="003122DA"/>
    <w:rsid w:val="0031252B"/>
    <w:rsid w:val="0031260E"/>
    <w:rsid w:val="003126D1"/>
    <w:rsid w:val="003127E1"/>
    <w:rsid w:val="00312A6A"/>
    <w:rsid w:val="00312B7C"/>
    <w:rsid w:val="00312DE0"/>
    <w:rsid w:val="0031312E"/>
    <w:rsid w:val="0031335A"/>
    <w:rsid w:val="00313674"/>
    <w:rsid w:val="003138EB"/>
    <w:rsid w:val="0031399B"/>
    <w:rsid w:val="00313C4E"/>
    <w:rsid w:val="00313CEC"/>
    <w:rsid w:val="00313F82"/>
    <w:rsid w:val="00314046"/>
    <w:rsid w:val="0031419F"/>
    <w:rsid w:val="00314544"/>
    <w:rsid w:val="00314AE8"/>
    <w:rsid w:val="00314B06"/>
    <w:rsid w:val="00314B5F"/>
    <w:rsid w:val="00314BBB"/>
    <w:rsid w:val="00314C22"/>
    <w:rsid w:val="00314C34"/>
    <w:rsid w:val="00314C4B"/>
    <w:rsid w:val="00314CAE"/>
    <w:rsid w:val="00314E66"/>
    <w:rsid w:val="00314EC3"/>
    <w:rsid w:val="003150EB"/>
    <w:rsid w:val="003151EC"/>
    <w:rsid w:val="0031531E"/>
    <w:rsid w:val="003153E9"/>
    <w:rsid w:val="00315406"/>
    <w:rsid w:val="0031551D"/>
    <w:rsid w:val="00315521"/>
    <w:rsid w:val="00315604"/>
    <w:rsid w:val="00315846"/>
    <w:rsid w:val="00315AA7"/>
    <w:rsid w:val="00315F62"/>
    <w:rsid w:val="003160E6"/>
    <w:rsid w:val="0031612D"/>
    <w:rsid w:val="0031650B"/>
    <w:rsid w:val="003166A7"/>
    <w:rsid w:val="00316A0A"/>
    <w:rsid w:val="00316B1F"/>
    <w:rsid w:val="00316C31"/>
    <w:rsid w:val="00316DAD"/>
    <w:rsid w:val="003171D5"/>
    <w:rsid w:val="00317336"/>
    <w:rsid w:val="00317391"/>
    <w:rsid w:val="0031741F"/>
    <w:rsid w:val="003176DD"/>
    <w:rsid w:val="00317742"/>
    <w:rsid w:val="003178DA"/>
    <w:rsid w:val="00317B60"/>
    <w:rsid w:val="00317D3B"/>
    <w:rsid w:val="00317D82"/>
    <w:rsid w:val="00317EC2"/>
    <w:rsid w:val="003200C8"/>
    <w:rsid w:val="003203C6"/>
    <w:rsid w:val="003203E4"/>
    <w:rsid w:val="003204FA"/>
    <w:rsid w:val="0032061F"/>
    <w:rsid w:val="00320797"/>
    <w:rsid w:val="00320903"/>
    <w:rsid w:val="00320B34"/>
    <w:rsid w:val="00320BC8"/>
    <w:rsid w:val="00320D79"/>
    <w:rsid w:val="00320DB9"/>
    <w:rsid w:val="00321682"/>
    <w:rsid w:val="00321B9F"/>
    <w:rsid w:val="00321D26"/>
    <w:rsid w:val="00321EF1"/>
    <w:rsid w:val="00321F48"/>
    <w:rsid w:val="003224C8"/>
    <w:rsid w:val="0032253A"/>
    <w:rsid w:val="00322902"/>
    <w:rsid w:val="00322A1D"/>
    <w:rsid w:val="00322AF1"/>
    <w:rsid w:val="00322EED"/>
    <w:rsid w:val="00323036"/>
    <w:rsid w:val="00323177"/>
    <w:rsid w:val="0032346E"/>
    <w:rsid w:val="00323AAD"/>
    <w:rsid w:val="00323DB5"/>
    <w:rsid w:val="00323E44"/>
    <w:rsid w:val="00323F12"/>
    <w:rsid w:val="00323FB7"/>
    <w:rsid w:val="00324370"/>
    <w:rsid w:val="003246DC"/>
    <w:rsid w:val="00324964"/>
    <w:rsid w:val="00324966"/>
    <w:rsid w:val="00324A53"/>
    <w:rsid w:val="00324AAB"/>
    <w:rsid w:val="00324AE2"/>
    <w:rsid w:val="00324B02"/>
    <w:rsid w:val="00324DEE"/>
    <w:rsid w:val="00324ED3"/>
    <w:rsid w:val="00325546"/>
    <w:rsid w:val="00325565"/>
    <w:rsid w:val="003257A9"/>
    <w:rsid w:val="0032582D"/>
    <w:rsid w:val="003258E0"/>
    <w:rsid w:val="00325B68"/>
    <w:rsid w:val="00325DAA"/>
    <w:rsid w:val="00326068"/>
    <w:rsid w:val="00326070"/>
    <w:rsid w:val="003260D2"/>
    <w:rsid w:val="0032620F"/>
    <w:rsid w:val="00326325"/>
    <w:rsid w:val="00326500"/>
    <w:rsid w:val="003265F8"/>
    <w:rsid w:val="0032664E"/>
    <w:rsid w:val="0032666D"/>
    <w:rsid w:val="0032692E"/>
    <w:rsid w:val="00326995"/>
    <w:rsid w:val="00326A87"/>
    <w:rsid w:val="00326A97"/>
    <w:rsid w:val="00326B19"/>
    <w:rsid w:val="00326B6E"/>
    <w:rsid w:val="00327000"/>
    <w:rsid w:val="0032728A"/>
    <w:rsid w:val="003272F2"/>
    <w:rsid w:val="003276A6"/>
    <w:rsid w:val="003276BE"/>
    <w:rsid w:val="003277AC"/>
    <w:rsid w:val="00327853"/>
    <w:rsid w:val="00327896"/>
    <w:rsid w:val="0032792E"/>
    <w:rsid w:val="0032797A"/>
    <w:rsid w:val="0032797F"/>
    <w:rsid w:val="00327A64"/>
    <w:rsid w:val="00327BE8"/>
    <w:rsid w:val="00327C0F"/>
    <w:rsid w:val="003304CF"/>
    <w:rsid w:val="00330568"/>
    <w:rsid w:val="003305FD"/>
    <w:rsid w:val="003307BA"/>
    <w:rsid w:val="003308D0"/>
    <w:rsid w:val="0033090D"/>
    <w:rsid w:val="00330AB9"/>
    <w:rsid w:val="00331167"/>
    <w:rsid w:val="0033120E"/>
    <w:rsid w:val="00331813"/>
    <w:rsid w:val="00331A11"/>
    <w:rsid w:val="003320E2"/>
    <w:rsid w:val="00332670"/>
    <w:rsid w:val="00332672"/>
    <w:rsid w:val="00332BCA"/>
    <w:rsid w:val="00332C2C"/>
    <w:rsid w:val="00332C34"/>
    <w:rsid w:val="00332FE4"/>
    <w:rsid w:val="00333067"/>
    <w:rsid w:val="003333F8"/>
    <w:rsid w:val="00333415"/>
    <w:rsid w:val="00333B93"/>
    <w:rsid w:val="00333EDA"/>
    <w:rsid w:val="00333F34"/>
    <w:rsid w:val="00333FCC"/>
    <w:rsid w:val="003341F0"/>
    <w:rsid w:val="003344B6"/>
    <w:rsid w:val="003344E0"/>
    <w:rsid w:val="00334623"/>
    <w:rsid w:val="003348DB"/>
    <w:rsid w:val="00334C74"/>
    <w:rsid w:val="00334CE1"/>
    <w:rsid w:val="00334E91"/>
    <w:rsid w:val="00335121"/>
    <w:rsid w:val="0033516E"/>
    <w:rsid w:val="00335189"/>
    <w:rsid w:val="00335389"/>
    <w:rsid w:val="003355D6"/>
    <w:rsid w:val="003357D9"/>
    <w:rsid w:val="0033597F"/>
    <w:rsid w:val="003359E4"/>
    <w:rsid w:val="00335A3C"/>
    <w:rsid w:val="00335EF0"/>
    <w:rsid w:val="00336037"/>
    <w:rsid w:val="0033607A"/>
    <w:rsid w:val="003361A1"/>
    <w:rsid w:val="0033655D"/>
    <w:rsid w:val="00336802"/>
    <w:rsid w:val="00336ADC"/>
    <w:rsid w:val="00337015"/>
    <w:rsid w:val="00337308"/>
    <w:rsid w:val="003374C3"/>
    <w:rsid w:val="00337789"/>
    <w:rsid w:val="00337B39"/>
    <w:rsid w:val="00337BE7"/>
    <w:rsid w:val="00337DD7"/>
    <w:rsid w:val="0034006D"/>
    <w:rsid w:val="0034013F"/>
    <w:rsid w:val="0034015C"/>
    <w:rsid w:val="0034017F"/>
    <w:rsid w:val="0034036D"/>
    <w:rsid w:val="003403F0"/>
    <w:rsid w:val="00340B21"/>
    <w:rsid w:val="00340CF3"/>
    <w:rsid w:val="00340F96"/>
    <w:rsid w:val="0034109B"/>
    <w:rsid w:val="00341354"/>
    <w:rsid w:val="00341377"/>
    <w:rsid w:val="00341531"/>
    <w:rsid w:val="003416B2"/>
    <w:rsid w:val="00341732"/>
    <w:rsid w:val="00341D45"/>
    <w:rsid w:val="00341F6D"/>
    <w:rsid w:val="00342383"/>
    <w:rsid w:val="003424EC"/>
    <w:rsid w:val="00342550"/>
    <w:rsid w:val="0034255C"/>
    <w:rsid w:val="003426BF"/>
    <w:rsid w:val="00342A87"/>
    <w:rsid w:val="00342B61"/>
    <w:rsid w:val="00342B86"/>
    <w:rsid w:val="00342B9A"/>
    <w:rsid w:val="00342E7D"/>
    <w:rsid w:val="0034301C"/>
    <w:rsid w:val="0034330F"/>
    <w:rsid w:val="00343415"/>
    <w:rsid w:val="0034367B"/>
    <w:rsid w:val="003436B4"/>
    <w:rsid w:val="0034404B"/>
    <w:rsid w:val="00344299"/>
    <w:rsid w:val="003443F4"/>
    <w:rsid w:val="00344474"/>
    <w:rsid w:val="003444B3"/>
    <w:rsid w:val="003445F2"/>
    <w:rsid w:val="0034474F"/>
    <w:rsid w:val="00344991"/>
    <w:rsid w:val="00344B48"/>
    <w:rsid w:val="00344DEB"/>
    <w:rsid w:val="0034514B"/>
    <w:rsid w:val="0034532F"/>
    <w:rsid w:val="003455F0"/>
    <w:rsid w:val="00345ADA"/>
    <w:rsid w:val="00345BE8"/>
    <w:rsid w:val="00345C70"/>
    <w:rsid w:val="00345D0D"/>
    <w:rsid w:val="00345DB7"/>
    <w:rsid w:val="00345E67"/>
    <w:rsid w:val="00345FAC"/>
    <w:rsid w:val="00345FBC"/>
    <w:rsid w:val="003460B4"/>
    <w:rsid w:val="0034614F"/>
    <w:rsid w:val="00346366"/>
    <w:rsid w:val="003463AA"/>
    <w:rsid w:val="003464F8"/>
    <w:rsid w:val="003465EB"/>
    <w:rsid w:val="003466B7"/>
    <w:rsid w:val="003469A8"/>
    <w:rsid w:val="00346DCD"/>
    <w:rsid w:val="00346FB2"/>
    <w:rsid w:val="00347022"/>
    <w:rsid w:val="00347029"/>
    <w:rsid w:val="003470C8"/>
    <w:rsid w:val="00347198"/>
    <w:rsid w:val="0034739A"/>
    <w:rsid w:val="0034745B"/>
    <w:rsid w:val="00347508"/>
    <w:rsid w:val="0034764F"/>
    <w:rsid w:val="00347D4A"/>
    <w:rsid w:val="00350073"/>
    <w:rsid w:val="003500A3"/>
    <w:rsid w:val="0035031F"/>
    <w:rsid w:val="00350413"/>
    <w:rsid w:val="0035059A"/>
    <w:rsid w:val="00350602"/>
    <w:rsid w:val="0035064A"/>
    <w:rsid w:val="00350660"/>
    <w:rsid w:val="0035085E"/>
    <w:rsid w:val="0035108D"/>
    <w:rsid w:val="003511BB"/>
    <w:rsid w:val="0035143B"/>
    <w:rsid w:val="003514CF"/>
    <w:rsid w:val="003515A0"/>
    <w:rsid w:val="00351703"/>
    <w:rsid w:val="00352024"/>
    <w:rsid w:val="00352028"/>
    <w:rsid w:val="0035228D"/>
    <w:rsid w:val="003524A0"/>
    <w:rsid w:val="00352599"/>
    <w:rsid w:val="00352B86"/>
    <w:rsid w:val="003530C9"/>
    <w:rsid w:val="003532FB"/>
    <w:rsid w:val="00353428"/>
    <w:rsid w:val="0035348E"/>
    <w:rsid w:val="00353802"/>
    <w:rsid w:val="00353908"/>
    <w:rsid w:val="00353A06"/>
    <w:rsid w:val="00353A17"/>
    <w:rsid w:val="00353A7F"/>
    <w:rsid w:val="00353CFE"/>
    <w:rsid w:val="00353D6F"/>
    <w:rsid w:val="00354020"/>
    <w:rsid w:val="0035425A"/>
    <w:rsid w:val="003543C3"/>
    <w:rsid w:val="0035483A"/>
    <w:rsid w:val="00354892"/>
    <w:rsid w:val="00354AB0"/>
    <w:rsid w:val="00354C86"/>
    <w:rsid w:val="00354DA1"/>
    <w:rsid w:val="00355001"/>
    <w:rsid w:val="00355237"/>
    <w:rsid w:val="0035536E"/>
    <w:rsid w:val="003553C7"/>
    <w:rsid w:val="003557CD"/>
    <w:rsid w:val="00355966"/>
    <w:rsid w:val="00355A54"/>
    <w:rsid w:val="00355B3F"/>
    <w:rsid w:val="00355C4E"/>
    <w:rsid w:val="00355F59"/>
    <w:rsid w:val="00356010"/>
    <w:rsid w:val="003560CE"/>
    <w:rsid w:val="00356261"/>
    <w:rsid w:val="003563A0"/>
    <w:rsid w:val="0035652B"/>
    <w:rsid w:val="003566B0"/>
    <w:rsid w:val="003567B0"/>
    <w:rsid w:val="00356888"/>
    <w:rsid w:val="00356E46"/>
    <w:rsid w:val="00356E4C"/>
    <w:rsid w:val="00356EE6"/>
    <w:rsid w:val="00356F69"/>
    <w:rsid w:val="003570DA"/>
    <w:rsid w:val="00357144"/>
    <w:rsid w:val="00357670"/>
    <w:rsid w:val="003579A6"/>
    <w:rsid w:val="00357DC6"/>
    <w:rsid w:val="0036007A"/>
    <w:rsid w:val="0036007D"/>
    <w:rsid w:val="00360186"/>
    <w:rsid w:val="003607DB"/>
    <w:rsid w:val="003609E2"/>
    <w:rsid w:val="00360D95"/>
    <w:rsid w:val="00360DCB"/>
    <w:rsid w:val="0036100A"/>
    <w:rsid w:val="0036117F"/>
    <w:rsid w:val="003611AF"/>
    <w:rsid w:val="003619E5"/>
    <w:rsid w:val="00361F9B"/>
    <w:rsid w:val="003620B1"/>
    <w:rsid w:val="0036226C"/>
    <w:rsid w:val="00362433"/>
    <w:rsid w:val="0036265B"/>
    <w:rsid w:val="00362702"/>
    <w:rsid w:val="003627DF"/>
    <w:rsid w:val="0036293C"/>
    <w:rsid w:val="00362E8E"/>
    <w:rsid w:val="00362ED4"/>
    <w:rsid w:val="00362F47"/>
    <w:rsid w:val="003630C7"/>
    <w:rsid w:val="00363438"/>
    <w:rsid w:val="0036359C"/>
    <w:rsid w:val="003635CB"/>
    <w:rsid w:val="00363959"/>
    <w:rsid w:val="00363BC9"/>
    <w:rsid w:val="00363CA6"/>
    <w:rsid w:val="00363D31"/>
    <w:rsid w:val="00363D41"/>
    <w:rsid w:val="00363EC3"/>
    <w:rsid w:val="00363FE3"/>
    <w:rsid w:val="0036400B"/>
    <w:rsid w:val="00364140"/>
    <w:rsid w:val="0036417D"/>
    <w:rsid w:val="0036433B"/>
    <w:rsid w:val="003646A6"/>
    <w:rsid w:val="003648C0"/>
    <w:rsid w:val="003648F4"/>
    <w:rsid w:val="00364A09"/>
    <w:rsid w:val="00364A3C"/>
    <w:rsid w:val="00364CD3"/>
    <w:rsid w:val="00364D6B"/>
    <w:rsid w:val="00364E2E"/>
    <w:rsid w:val="00364FFB"/>
    <w:rsid w:val="00365399"/>
    <w:rsid w:val="003653FE"/>
    <w:rsid w:val="00365A01"/>
    <w:rsid w:val="00365A85"/>
    <w:rsid w:val="00365BA8"/>
    <w:rsid w:val="00365C36"/>
    <w:rsid w:val="00365C4A"/>
    <w:rsid w:val="00365D05"/>
    <w:rsid w:val="00365DAB"/>
    <w:rsid w:val="00365E4F"/>
    <w:rsid w:val="00365E76"/>
    <w:rsid w:val="003662B3"/>
    <w:rsid w:val="00366316"/>
    <w:rsid w:val="0036670F"/>
    <w:rsid w:val="00366711"/>
    <w:rsid w:val="00366997"/>
    <w:rsid w:val="00366E79"/>
    <w:rsid w:val="00367072"/>
    <w:rsid w:val="0036769D"/>
    <w:rsid w:val="0036795D"/>
    <w:rsid w:val="00367A61"/>
    <w:rsid w:val="00367BBD"/>
    <w:rsid w:val="0037054C"/>
    <w:rsid w:val="003705CE"/>
    <w:rsid w:val="00370AD1"/>
    <w:rsid w:val="00371329"/>
    <w:rsid w:val="003713C2"/>
    <w:rsid w:val="00371E35"/>
    <w:rsid w:val="00371E70"/>
    <w:rsid w:val="0037229C"/>
    <w:rsid w:val="003724D7"/>
    <w:rsid w:val="0037250D"/>
    <w:rsid w:val="00372727"/>
    <w:rsid w:val="003727FF"/>
    <w:rsid w:val="003728A7"/>
    <w:rsid w:val="003728E7"/>
    <w:rsid w:val="00372913"/>
    <w:rsid w:val="00372C61"/>
    <w:rsid w:val="00372D2C"/>
    <w:rsid w:val="00372E3E"/>
    <w:rsid w:val="00372E55"/>
    <w:rsid w:val="00373127"/>
    <w:rsid w:val="00373190"/>
    <w:rsid w:val="003731B1"/>
    <w:rsid w:val="00373342"/>
    <w:rsid w:val="003736F3"/>
    <w:rsid w:val="0037380F"/>
    <w:rsid w:val="00373B0C"/>
    <w:rsid w:val="00373DF7"/>
    <w:rsid w:val="00373E5B"/>
    <w:rsid w:val="003740DF"/>
    <w:rsid w:val="003742A9"/>
    <w:rsid w:val="0037439D"/>
    <w:rsid w:val="003743BE"/>
    <w:rsid w:val="00374733"/>
    <w:rsid w:val="003747DF"/>
    <w:rsid w:val="00374A4F"/>
    <w:rsid w:val="00374B26"/>
    <w:rsid w:val="00374C7D"/>
    <w:rsid w:val="00374C86"/>
    <w:rsid w:val="00374E5A"/>
    <w:rsid w:val="00374E69"/>
    <w:rsid w:val="00374F70"/>
    <w:rsid w:val="00375008"/>
    <w:rsid w:val="003750D9"/>
    <w:rsid w:val="00375325"/>
    <w:rsid w:val="00375920"/>
    <w:rsid w:val="00375960"/>
    <w:rsid w:val="003759E7"/>
    <w:rsid w:val="00375A53"/>
    <w:rsid w:val="00375D03"/>
    <w:rsid w:val="00375F78"/>
    <w:rsid w:val="00375FF6"/>
    <w:rsid w:val="00376097"/>
    <w:rsid w:val="00376172"/>
    <w:rsid w:val="00376439"/>
    <w:rsid w:val="003765BC"/>
    <w:rsid w:val="00376725"/>
    <w:rsid w:val="00376732"/>
    <w:rsid w:val="00376859"/>
    <w:rsid w:val="00376B87"/>
    <w:rsid w:val="0037705A"/>
    <w:rsid w:val="0037742A"/>
    <w:rsid w:val="003776A2"/>
    <w:rsid w:val="003777CF"/>
    <w:rsid w:val="00377A6E"/>
    <w:rsid w:val="00377B3F"/>
    <w:rsid w:val="00377D2A"/>
    <w:rsid w:val="00380152"/>
    <w:rsid w:val="00380518"/>
    <w:rsid w:val="00380A0E"/>
    <w:rsid w:val="00380C0B"/>
    <w:rsid w:val="00380D3F"/>
    <w:rsid w:val="0038116B"/>
    <w:rsid w:val="0038153E"/>
    <w:rsid w:val="0038168B"/>
    <w:rsid w:val="00381802"/>
    <w:rsid w:val="00381B62"/>
    <w:rsid w:val="00381BEB"/>
    <w:rsid w:val="00381C7E"/>
    <w:rsid w:val="00381F3F"/>
    <w:rsid w:val="00381F99"/>
    <w:rsid w:val="0038206E"/>
    <w:rsid w:val="003820C7"/>
    <w:rsid w:val="00382164"/>
    <w:rsid w:val="0038236F"/>
    <w:rsid w:val="00382473"/>
    <w:rsid w:val="00382509"/>
    <w:rsid w:val="00382525"/>
    <w:rsid w:val="00382641"/>
    <w:rsid w:val="00382A09"/>
    <w:rsid w:val="00382A28"/>
    <w:rsid w:val="00382B94"/>
    <w:rsid w:val="00382BD2"/>
    <w:rsid w:val="00382C90"/>
    <w:rsid w:val="00383185"/>
    <w:rsid w:val="00383212"/>
    <w:rsid w:val="003834C6"/>
    <w:rsid w:val="00383599"/>
    <w:rsid w:val="00383878"/>
    <w:rsid w:val="003838E8"/>
    <w:rsid w:val="00383B64"/>
    <w:rsid w:val="00383C34"/>
    <w:rsid w:val="00383EDE"/>
    <w:rsid w:val="00383F7F"/>
    <w:rsid w:val="003845AC"/>
    <w:rsid w:val="00384B90"/>
    <w:rsid w:val="00384D61"/>
    <w:rsid w:val="00384E49"/>
    <w:rsid w:val="003853C1"/>
    <w:rsid w:val="00385AD0"/>
    <w:rsid w:val="00385D02"/>
    <w:rsid w:val="00386169"/>
    <w:rsid w:val="00386270"/>
    <w:rsid w:val="003862E8"/>
    <w:rsid w:val="00386740"/>
    <w:rsid w:val="003870AC"/>
    <w:rsid w:val="00387137"/>
    <w:rsid w:val="003879FC"/>
    <w:rsid w:val="00387A96"/>
    <w:rsid w:val="00387D41"/>
    <w:rsid w:val="00387F9A"/>
    <w:rsid w:val="003901FE"/>
    <w:rsid w:val="00390579"/>
    <w:rsid w:val="0039105E"/>
    <w:rsid w:val="003912D8"/>
    <w:rsid w:val="00391610"/>
    <w:rsid w:val="0039168C"/>
    <w:rsid w:val="00391702"/>
    <w:rsid w:val="00391792"/>
    <w:rsid w:val="00391D57"/>
    <w:rsid w:val="00391E6A"/>
    <w:rsid w:val="00391F19"/>
    <w:rsid w:val="00391F88"/>
    <w:rsid w:val="00391FF6"/>
    <w:rsid w:val="00392508"/>
    <w:rsid w:val="0039259A"/>
    <w:rsid w:val="00392956"/>
    <w:rsid w:val="00392A64"/>
    <w:rsid w:val="00392A69"/>
    <w:rsid w:val="00392B76"/>
    <w:rsid w:val="00392BB8"/>
    <w:rsid w:val="00392BFC"/>
    <w:rsid w:val="00392C7C"/>
    <w:rsid w:val="00392CAD"/>
    <w:rsid w:val="00392E8B"/>
    <w:rsid w:val="003931F8"/>
    <w:rsid w:val="003933BF"/>
    <w:rsid w:val="003935DD"/>
    <w:rsid w:val="003937FB"/>
    <w:rsid w:val="0039396E"/>
    <w:rsid w:val="00393B0E"/>
    <w:rsid w:val="00393D59"/>
    <w:rsid w:val="00393DC2"/>
    <w:rsid w:val="0039404C"/>
    <w:rsid w:val="00394190"/>
    <w:rsid w:val="0039431C"/>
    <w:rsid w:val="00394410"/>
    <w:rsid w:val="0039495F"/>
    <w:rsid w:val="00394AA8"/>
    <w:rsid w:val="00394B3C"/>
    <w:rsid w:val="00394B79"/>
    <w:rsid w:val="00394B96"/>
    <w:rsid w:val="00394F7D"/>
    <w:rsid w:val="00395076"/>
    <w:rsid w:val="003950A8"/>
    <w:rsid w:val="00395225"/>
    <w:rsid w:val="003952D7"/>
    <w:rsid w:val="0039539F"/>
    <w:rsid w:val="003954B7"/>
    <w:rsid w:val="00395558"/>
    <w:rsid w:val="003960C2"/>
    <w:rsid w:val="003963AF"/>
    <w:rsid w:val="00396774"/>
    <w:rsid w:val="00396A4C"/>
    <w:rsid w:val="00396B6E"/>
    <w:rsid w:val="00396E15"/>
    <w:rsid w:val="00396E70"/>
    <w:rsid w:val="0039707D"/>
    <w:rsid w:val="003974FB"/>
    <w:rsid w:val="003978C3"/>
    <w:rsid w:val="003979BD"/>
    <w:rsid w:val="00397B32"/>
    <w:rsid w:val="00397B79"/>
    <w:rsid w:val="00397D92"/>
    <w:rsid w:val="00397F4C"/>
    <w:rsid w:val="003A00B7"/>
    <w:rsid w:val="003A00FE"/>
    <w:rsid w:val="003A023A"/>
    <w:rsid w:val="003A0260"/>
    <w:rsid w:val="003A0382"/>
    <w:rsid w:val="003A0CAA"/>
    <w:rsid w:val="003A0EB2"/>
    <w:rsid w:val="003A10F2"/>
    <w:rsid w:val="003A11A0"/>
    <w:rsid w:val="003A13B0"/>
    <w:rsid w:val="003A14B9"/>
    <w:rsid w:val="003A1509"/>
    <w:rsid w:val="003A161F"/>
    <w:rsid w:val="003A1E77"/>
    <w:rsid w:val="003A2212"/>
    <w:rsid w:val="003A2357"/>
    <w:rsid w:val="003A26D5"/>
    <w:rsid w:val="003A28BE"/>
    <w:rsid w:val="003A2D07"/>
    <w:rsid w:val="003A2D4C"/>
    <w:rsid w:val="003A2D6D"/>
    <w:rsid w:val="003A3066"/>
    <w:rsid w:val="003A30AB"/>
    <w:rsid w:val="003A3477"/>
    <w:rsid w:val="003A356D"/>
    <w:rsid w:val="003A35F2"/>
    <w:rsid w:val="003A3A3A"/>
    <w:rsid w:val="003A3B1D"/>
    <w:rsid w:val="003A3BA7"/>
    <w:rsid w:val="003A3F58"/>
    <w:rsid w:val="003A3F76"/>
    <w:rsid w:val="003A4139"/>
    <w:rsid w:val="003A423A"/>
    <w:rsid w:val="003A4453"/>
    <w:rsid w:val="003A446C"/>
    <w:rsid w:val="003A4687"/>
    <w:rsid w:val="003A47A2"/>
    <w:rsid w:val="003A4DC4"/>
    <w:rsid w:val="003A4F06"/>
    <w:rsid w:val="003A4FED"/>
    <w:rsid w:val="003A5019"/>
    <w:rsid w:val="003A5379"/>
    <w:rsid w:val="003A53C8"/>
    <w:rsid w:val="003A55BD"/>
    <w:rsid w:val="003A55EE"/>
    <w:rsid w:val="003A5614"/>
    <w:rsid w:val="003A5673"/>
    <w:rsid w:val="003A58CF"/>
    <w:rsid w:val="003A5B54"/>
    <w:rsid w:val="003A5C19"/>
    <w:rsid w:val="003A5D9C"/>
    <w:rsid w:val="003A5E17"/>
    <w:rsid w:val="003A5E99"/>
    <w:rsid w:val="003A5F21"/>
    <w:rsid w:val="003A6512"/>
    <w:rsid w:val="003A670B"/>
    <w:rsid w:val="003A67DC"/>
    <w:rsid w:val="003A6BD0"/>
    <w:rsid w:val="003A706E"/>
    <w:rsid w:val="003A70C9"/>
    <w:rsid w:val="003A7240"/>
    <w:rsid w:val="003A72CD"/>
    <w:rsid w:val="003A73BE"/>
    <w:rsid w:val="003A77B0"/>
    <w:rsid w:val="003A7821"/>
    <w:rsid w:val="003A783C"/>
    <w:rsid w:val="003A7C75"/>
    <w:rsid w:val="003B04B5"/>
    <w:rsid w:val="003B078D"/>
    <w:rsid w:val="003B0C62"/>
    <w:rsid w:val="003B0D0D"/>
    <w:rsid w:val="003B0EE5"/>
    <w:rsid w:val="003B0FE0"/>
    <w:rsid w:val="003B10ED"/>
    <w:rsid w:val="003B1679"/>
    <w:rsid w:val="003B19D7"/>
    <w:rsid w:val="003B1A74"/>
    <w:rsid w:val="003B1DCD"/>
    <w:rsid w:val="003B2005"/>
    <w:rsid w:val="003B2101"/>
    <w:rsid w:val="003B2787"/>
    <w:rsid w:val="003B28B8"/>
    <w:rsid w:val="003B2F6D"/>
    <w:rsid w:val="003B3006"/>
    <w:rsid w:val="003B31B3"/>
    <w:rsid w:val="003B344F"/>
    <w:rsid w:val="003B3707"/>
    <w:rsid w:val="003B3751"/>
    <w:rsid w:val="003B3B24"/>
    <w:rsid w:val="003B3CA7"/>
    <w:rsid w:val="003B42B5"/>
    <w:rsid w:val="003B46B0"/>
    <w:rsid w:val="003B471A"/>
    <w:rsid w:val="003B4912"/>
    <w:rsid w:val="003B4C34"/>
    <w:rsid w:val="003B501C"/>
    <w:rsid w:val="003B51AA"/>
    <w:rsid w:val="003B569E"/>
    <w:rsid w:val="003B576C"/>
    <w:rsid w:val="003B58AD"/>
    <w:rsid w:val="003B69E9"/>
    <w:rsid w:val="003B6CD5"/>
    <w:rsid w:val="003B6ECF"/>
    <w:rsid w:val="003B6F94"/>
    <w:rsid w:val="003B7205"/>
    <w:rsid w:val="003B7491"/>
    <w:rsid w:val="003B79B5"/>
    <w:rsid w:val="003B79BA"/>
    <w:rsid w:val="003B79CD"/>
    <w:rsid w:val="003B79E3"/>
    <w:rsid w:val="003B7A2F"/>
    <w:rsid w:val="003B7A3B"/>
    <w:rsid w:val="003B7B79"/>
    <w:rsid w:val="003B7B9D"/>
    <w:rsid w:val="003B7E1B"/>
    <w:rsid w:val="003C0033"/>
    <w:rsid w:val="003C0092"/>
    <w:rsid w:val="003C0341"/>
    <w:rsid w:val="003C068F"/>
    <w:rsid w:val="003C0A50"/>
    <w:rsid w:val="003C0A5A"/>
    <w:rsid w:val="003C0B0A"/>
    <w:rsid w:val="003C0CBE"/>
    <w:rsid w:val="003C0E92"/>
    <w:rsid w:val="003C120B"/>
    <w:rsid w:val="003C1258"/>
    <w:rsid w:val="003C126C"/>
    <w:rsid w:val="003C150A"/>
    <w:rsid w:val="003C1629"/>
    <w:rsid w:val="003C1A9D"/>
    <w:rsid w:val="003C1B0B"/>
    <w:rsid w:val="003C1CFA"/>
    <w:rsid w:val="003C1DE4"/>
    <w:rsid w:val="003C211E"/>
    <w:rsid w:val="003C213A"/>
    <w:rsid w:val="003C22FB"/>
    <w:rsid w:val="003C2632"/>
    <w:rsid w:val="003C2B3E"/>
    <w:rsid w:val="003C2F2C"/>
    <w:rsid w:val="003C2F46"/>
    <w:rsid w:val="003C31D4"/>
    <w:rsid w:val="003C34C0"/>
    <w:rsid w:val="003C378E"/>
    <w:rsid w:val="003C3843"/>
    <w:rsid w:val="003C3AFC"/>
    <w:rsid w:val="003C3C7B"/>
    <w:rsid w:val="003C40F6"/>
    <w:rsid w:val="003C411B"/>
    <w:rsid w:val="003C41C6"/>
    <w:rsid w:val="003C438B"/>
    <w:rsid w:val="003C442A"/>
    <w:rsid w:val="003C451C"/>
    <w:rsid w:val="003C470C"/>
    <w:rsid w:val="003C48A2"/>
    <w:rsid w:val="003C4A02"/>
    <w:rsid w:val="003C4CBB"/>
    <w:rsid w:val="003C506C"/>
    <w:rsid w:val="003C5244"/>
    <w:rsid w:val="003C539C"/>
    <w:rsid w:val="003C5697"/>
    <w:rsid w:val="003C56E9"/>
    <w:rsid w:val="003C5E77"/>
    <w:rsid w:val="003C6008"/>
    <w:rsid w:val="003C6234"/>
    <w:rsid w:val="003C6660"/>
    <w:rsid w:val="003C6747"/>
    <w:rsid w:val="003C6A8B"/>
    <w:rsid w:val="003C6B24"/>
    <w:rsid w:val="003C6BB2"/>
    <w:rsid w:val="003C6F86"/>
    <w:rsid w:val="003C6FFD"/>
    <w:rsid w:val="003C7295"/>
    <w:rsid w:val="003C740E"/>
    <w:rsid w:val="003C7991"/>
    <w:rsid w:val="003C7C95"/>
    <w:rsid w:val="003C7F9A"/>
    <w:rsid w:val="003D009F"/>
    <w:rsid w:val="003D02C0"/>
    <w:rsid w:val="003D0389"/>
    <w:rsid w:val="003D06F8"/>
    <w:rsid w:val="003D0785"/>
    <w:rsid w:val="003D07BB"/>
    <w:rsid w:val="003D0863"/>
    <w:rsid w:val="003D0E69"/>
    <w:rsid w:val="003D0F14"/>
    <w:rsid w:val="003D0F36"/>
    <w:rsid w:val="003D1018"/>
    <w:rsid w:val="003D12B9"/>
    <w:rsid w:val="003D1460"/>
    <w:rsid w:val="003D1512"/>
    <w:rsid w:val="003D152F"/>
    <w:rsid w:val="003D1662"/>
    <w:rsid w:val="003D1E22"/>
    <w:rsid w:val="003D21AC"/>
    <w:rsid w:val="003D2221"/>
    <w:rsid w:val="003D225F"/>
    <w:rsid w:val="003D23C7"/>
    <w:rsid w:val="003D2428"/>
    <w:rsid w:val="003D2561"/>
    <w:rsid w:val="003D29DE"/>
    <w:rsid w:val="003D2A18"/>
    <w:rsid w:val="003D2B21"/>
    <w:rsid w:val="003D2B5C"/>
    <w:rsid w:val="003D2B86"/>
    <w:rsid w:val="003D2C04"/>
    <w:rsid w:val="003D2DD5"/>
    <w:rsid w:val="003D2EB3"/>
    <w:rsid w:val="003D3327"/>
    <w:rsid w:val="003D335C"/>
    <w:rsid w:val="003D3586"/>
    <w:rsid w:val="003D36CD"/>
    <w:rsid w:val="003D3733"/>
    <w:rsid w:val="003D3759"/>
    <w:rsid w:val="003D3799"/>
    <w:rsid w:val="003D3B22"/>
    <w:rsid w:val="003D3C83"/>
    <w:rsid w:val="003D3EFB"/>
    <w:rsid w:val="003D3F92"/>
    <w:rsid w:val="003D453C"/>
    <w:rsid w:val="003D4634"/>
    <w:rsid w:val="003D4848"/>
    <w:rsid w:val="003D4C0C"/>
    <w:rsid w:val="003D5297"/>
    <w:rsid w:val="003D54A9"/>
    <w:rsid w:val="003D55D3"/>
    <w:rsid w:val="003D55FD"/>
    <w:rsid w:val="003D5750"/>
    <w:rsid w:val="003D58C8"/>
    <w:rsid w:val="003D5DBC"/>
    <w:rsid w:val="003D5EB9"/>
    <w:rsid w:val="003D64AD"/>
    <w:rsid w:val="003D65FD"/>
    <w:rsid w:val="003D6888"/>
    <w:rsid w:val="003D6AA7"/>
    <w:rsid w:val="003D6D18"/>
    <w:rsid w:val="003D6D1F"/>
    <w:rsid w:val="003D7034"/>
    <w:rsid w:val="003D7048"/>
    <w:rsid w:val="003D732C"/>
    <w:rsid w:val="003D73A5"/>
    <w:rsid w:val="003D7437"/>
    <w:rsid w:val="003D79B6"/>
    <w:rsid w:val="003D79EB"/>
    <w:rsid w:val="003D7BC5"/>
    <w:rsid w:val="003D7F57"/>
    <w:rsid w:val="003E00A4"/>
    <w:rsid w:val="003E047D"/>
    <w:rsid w:val="003E0592"/>
    <w:rsid w:val="003E06D7"/>
    <w:rsid w:val="003E0AD8"/>
    <w:rsid w:val="003E0B43"/>
    <w:rsid w:val="003E0BE5"/>
    <w:rsid w:val="003E114A"/>
    <w:rsid w:val="003E14BA"/>
    <w:rsid w:val="003E1764"/>
    <w:rsid w:val="003E1772"/>
    <w:rsid w:val="003E1A8B"/>
    <w:rsid w:val="003E1ACD"/>
    <w:rsid w:val="003E1ECE"/>
    <w:rsid w:val="003E2096"/>
    <w:rsid w:val="003E257B"/>
    <w:rsid w:val="003E261B"/>
    <w:rsid w:val="003E267A"/>
    <w:rsid w:val="003E283B"/>
    <w:rsid w:val="003E2DB2"/>
    <w:rsid w:val="003E2F7B"/>
    <w:rsid w:val="003E3051"/>
    <w:rsid w:val="003E3195"/>
    <w:rsid w:val="003E3295"/>
    <w:rsid w:val="003E32E1"/>
    <w:rsid w:val="003E3423"/>
    <w:rsid w:val="003E35A4"/>
    <w:rsid w:val="003E3BA1"/>
    <w:rsid w:val="003E3C22"/>
    <w:rsid w:val="003E3FCA"/>
    <w:rsid w:val="003E41A3"/>
    <w:rsid w:val="003E46DF"/>
    <w:rsid w:val="003E4728"/>
    <w:rsid w:val="003E4734"/>
    <w:rsid w:val="003E47C8"/>
    <w:rsid w:val="003E47FB"/>
    <w:rsid w:val="003E4A39"/>
    <w:rsid w:val="003E4AA1"/>
    <w:rsid w:val="003E4C96"/>
    <w:rsid w:val="003E4FED"/>
    <w:rsid w:val="003E5195"/>
    <w:rsid w:val="003E554B"/>
    <w:rsid w:val="003E562B"/>
    <w:rsid w:val="003E5AB6"/>
    <w:rsid w:val="003E5C59"/>
    <w:rsid w:val="003E5EE0"/>
    <w:rsid w:val="003E5F03"/>
    <w:rsid w:val="003E626A"/>
    <w:rsid w:val="003E63C7"/>
    <w:rsid w:val="003E645B"/>
    <w:rsid w:val="003E64C9"/>
    <w:rsid w:val="003E64CA"/>
    <w:rsid w:val="003E6B05"/>
    <w:rsid w:val="003E6BC3"/>
    <w:rsid w:val="003E6CB8"/>
    <w:rsid w:val="003E6D67"/>
    <w:rsid w:val="003E6E43"/>
    <w:rsid w:val="003E6EB7"/>
    <w:rsid w:val="003E6FBA"/>
    <w:rsid w:val="003E70A4"/>
    <w:rsid w:val="003E7389"/>
    <w:rsid w:val="003E75A4"/>
    <w:rsid w:val="003E7681"/>
    <w:rsid w:val="003E790D"/>
    <w:rsid w:val="003E792F"/>
    <w:rsid w:val="003E79A6"/>
    <w:rsid w:val="003E7BED"/>
    <w:rsid w:val="003E7D0B"/>
    <w:rsid w:val="003E7EF8"/>
    <w:rsid w:val="003E7FB9"/>
    <w:rsid w:val="003F0275"/>
    <w:rsid w:val="003F0296"/>
    <w:rsid w:val="003F02B7"/>
    <w:rsid w:val="003F036F"/>
    <w:rsid w:val="003F03E5"/>
    <w:rsid w:val="003F0491"/>
    <w:rsid w:val="003F06FB"/>
    <w:rsid w:val="003F0764"/>
    <w:rsid w:val="003F09C6"/>
    <w:rsid w:val="003F0C8D"/>
    <w:rsid w:val="003F0D55"/>
    <w:rsid w:val="003F0DBF"/>
    <w:rsid w:val="003F0DCB"/>
    <w:rsid w:val="003F188C"/>
    <w:rsid w:val="003F18C5"/>
    <w:rsid w:val="003F1D4F"/>
    <w:rsid w:val="003F2A9F"/>
    <w:rsid w:val="003F2E61"/>
    <w:rsid w:val="003F2EAA"/>
    <w:rsid w:val="003F32A6"/>
    <w:rsid w:val="003F34D3"/>
    <w:rsid w:val="003F371A"/>
    <w:rsid w:val="003F373A"/>
    <w:rsid w:val="003F3A0F"/>
    <w:rsid w:val="003F3AEE"/>
    <w:rsid w:val="003F3FA0"/>
    <w:rsid w:val="003F3FA4"/>
    <w:rsid w:val="003F42C5"/>
    <w:rsid w:val="003F43B2"/>
    <w:rsid w:val="003F45C2"/>
    <w:rsid w:val="003F4838"/>
    <w:rsid w:val="003F4976"/>
    <w:rsid w:val="003F4B3E"/>
    <w:rsid w:val="003F50E0"/>
    <w:rsid w:val="003F52A3"/>
    <w:rsid w:val="003F5552"/>
    <w:rsid w:val="003F55A2"/>
    <w:rsid w:val="003F5606"/>
    <w:rsid w:val="003F5668"/>
    <w:rsid w:val="003F578A"/>
    <w:rsid w:val="003F5BB7"/>
    <w:rsid w:val="003F5C58"/>
    <w:rsid w:val="003F6352"/>
    <w:rsid w:val="003F6462"/>
    <w:rsid w:val="003F64C1"/>
    <w:rsid w:val="003F6904"/>
    <w:rsid w:val="003F6B23"/>
    <w:rsid w:val="003F6BF3"/>
    <w:rsid w:val="003F70A4"/>
    <w:rsid w:val="003F7150"/>
    <w:rsid w:val="003F718E"/>
    <w:rsid w:val="003F7499"/>
    <w:rsid w:val="003F74E0"/>
    <w:rsid w:val="003F7800"/>
    <w:rsid w:val="003F7F64"/>
    <w:rsid w:val="003F7F7E"/>
    <w:rsid w:val="00400017"/>
    <w:rsid w:val="0040026B"/>
    <w:rsid w:val="00400297"/>
    <w:rsid w:val="00400522"/>
    <w:rsid w:val="0040066F"/>
    <w:rsid w:val="004007DE"/>
    <w:rsid w:val="00400AFF"/>
    <w:rsid w:val="00400E9B"/>
    <w:rsid w:val="00401119"/>
    <w:rsid w:val="004014C3"/>
    <w:rsid w:val="00401773"/>
    <w:rsid w:val="00401C1D"/>
    <w:rsid w:val="00401D3C"/>
    <w:rsid w:val="00401EB7"/>
    <w:rsid w:val="0040222A"/>
    <w:rsid w:val="00402678"/>
    <w:rsid w:val="0040271E"/>
    <w:rsid w:val="00402772"/>
    <w:rsid w:val="004027DE"/>
    <w:rsid w:val="004028C5"/>
    <w:rsid w:val="00402C6E"/>
    <w:rsid w:val="00402D31"/>
    <w:rsid w:val="00402DA3"/>
    <w:rsid w:val="0040301E"/>
    <w:rsid w:val="004032DA"/>
    <w:rsid w:val="0040359F"/>
    <w:rsid w:val="0040365D"/>
    <w:rsid w:val="0040373A"/>
    <w:rsid w:val="00403AC1"/>
    <w:rsid w:val="00403D5E"/>
    <w:rsid w:val="00403EB1"/>
    <w:rsid w:val="00403EE2"/>
    <w:rsid w:val="00403F34"/>
    <w:rsid w:val="00403F96"/>
    <w:rsid w:val="00404010"/>
    <w:rsid w:val="004041DE"/>
    <w:rsid w:val="004042BB"/>
    <w:rsid w:val="00404415"/>
    <w:rsid w:val="00404595"/>
    <w:rsid w:val="00404647"/>
    <w:rsid w:val="004047B0"/>
    <w:rsid w:val="004047F8"/>
    <w:rsid w:val="00404DDF"/>
    <w:rsid w:val="00404E4B"/>
    <w:rsid w:val="0040527C"/>
    <w:rsid w:val="00405289"/>
    <w:rsid w:val="004053D2"/>
    <w:rsid w:val="00405846"/>
    <w:rsid w:val="004058AB"/>
    <w:rsid w:val="00405A1A"/>
    <w:rsid w:val="00405C87"/>
    <w:rsid w:val="00405CBD"/>
    <w:rsid w:val="00405D15"/>
    <w:rsid w:val="00405DF7"/>
    <w:rsid w:val="00405E6D"/>
    <w:rsid w:val="00406126"/>
    <w:rsid w:val="004061D6"/>
    <w:rsid w:val="00406205"/>
    <w:rsid w:val="004062DA"/>
    <w:rsid w:val="0040636A"/>
    <w:rsid w:val="00406493"/>
    <w:rsid w:val="0040689F"/>
    <w:rsid w:val="004069AC"/>
    <w:rsid w:val="00406C28"/>
    <w:rsid w:val="00406C80"/>
    <w:rsid w:val="00406CE8"/>
    <w:rsid w:val="004070CE"/>
    <w:rsid w:val="004071E3"/>
    <w:rsid w:val="0040725F"/>
    <w:rsid w:val="00407742"/>
    <w:rsid w:val="00407781"/>
    <w:rsid w:val="00407C79"/>
    <w:rsid w:val="00407D17"/>
    <w:rsid w:val="00407DC1"/>
    <w:rsid w:val="00410176"/>
    <w:rsid w:val="004105E9"/>
    <w:rsid w:val="00410615"/>
    <w:rsid w:val="00410805"/>
    <w:rsid w:val="0041095C"/>
    <w:rsid w:val="0041097A"/>
    <w:rsid w:val="00410D7B"/>
    <w:rsid w:val="00410DA3"/>
    <w:rsid w:val="00410E66"/>
    <w:rsid w:val="00411031"/>
    <w:rsid w:val="0041105F"/>
    <w:rsid w:val="00411301"/>
    <w:rsid w:val="00411334"/>
    <w:rsid w:val="0041136E"/>
    <w:rsid w:val="00411511"/>
    <w:rsid w:val="004115CD"/>
    <w:rsid w:val="00411802"/>
    <w:rsid w:val="00411B31"/>
    <w:rsid w:val="00412024"/>
    <w:rsid w:val="00412641"/>
    <w:rsid w:val="00412ED6"/>
    <w:rsid w:val="0041329A"/>
    <w:rsid w:val="00413EB3"/>
    <w:rsid w:val="00413EFB"/>
    <w:rsid w:val="00413F43"/>
    <w:rsid w:val="0041422F"/>
    <w:rsid w:val="0041427B"/>
    <w:rsid w:val="004143E6"/>
    <w:rsid w:val="00414412"/>
    <w:rsid w:val="0041457E"/>
    <w:rsid w:val="004145D0"/>
    <w:rsid w:val="0041461D"/>
    <w:rsid w:val="00414735"/>
    <w:rsid w:val="00414DED"/>
    <w:rsid w:val="00415094"/>
    <w:rsid w:val="0041571A"/>
    <w:rsid w:val="00415A35"/>
    <w:rsid w:val="00415AD1"/>
    <w:rsid w:val="00415B4F"/>
    <w:rsid w:val="00415CAD"/>
    <w:rsid w:val="00415D57"/>
    <w:rsid w:val="00415D82"/>
    <w:rsid w:val="00415EA4"/>
    <w:rsid w:val="00416024"/>
    <w:rsid w:val="00416205"/>
    <w:rsid w:val="0041626E"/>
    <w:rsid w:val="004163ED"/>
    <w:rsid w:val="00416425"/>
    <w:rsid w:val="004165BB"/>
    <w:rsid w:val="00416623"/>
    <w:rsid w:val="00416671"/>
    <w:rsid w:val="004167C9"/>
    <w:rsid w:val="00416A63"/>
    <w:rsid w:val="00416BCD"/>
    <w:rsid w:val="00416EF0"/>
    <w:rsid w:val="0041706C"/>
    <w:rsid w:val="004171C7"/>
    <w:rsid w:val="00417324"/>
    <w:rsid w:val="004173CB"/>
    <w:rsid w:val="00417514"/>
    <w:rsid w:val="00417622"/>
    <w:rsid w:val="00417899"/>
    <w:rsid w:val="004178BB"/>
    <w:rsid w:val="004179AE"/>
    <w:rsid w:val="00417B2A"/>
    <w:rsid w:val="00417E32"/>
    <w:rsid w:val="004200B8"/>
    <w:rsid w:val="0042019E"/>
    <w:rsid w:val="004202A3"/>
    <w:rsid w:val="004203EB"/>
    <w:rsid w:val="00420422"/>
    <w:rsid w:val="00420429"/>
    <w:rsid w:val="004206D4"/>
    <w:rsid w:val="004207CB"/>
    <w:rsid w:val="00420E63"/>
    <w:rsid w:val="00420ED4"/>
    <w:rsid w:val="0042102D"/>
    <w:rsid w:val="004211B8"/>
    <w:rsid w:val="0042131F"/>
    <w:rsid w:val="00421385"/>
    <w:rsid w:val="004213E5"/>
    <w:rsid w:val="00421531"/>
    <w:rsid w:val="00421729"/>
    <w:rsid w:val="004219DF"/>
    <w:rsid w:val="00421B38"/>
    <w:rsid w:val="00421C9A"/>
    <w:rsid w:val="00421E2C"/>
    <w:rsid w:val="00421ED5"/>
    <w:rsid w:val="0042210C"/>
    <w:rsid w:val="0042216B"/>
    <w:rsid w:val="004221C6"/>
    <w:rsid w:val="00422278"/>
    <w:rsid w:val="0042254A"/>
    <w:rsid w:val="004225EC"/>
    <w:rsid w:val="00422919"/>
    <w:rsid w:val="00422949"/>
    <w:rsid w:val="0042324E"/>
    <w:rsid w:val="0042329A"/>
    <w:rsid w:val="0042346D"/>
    <w:rsid w:val="0042388B"/>
    <w:rsid w:val="00423917"/>
    <w:rsid w:val="00423959"/>
    <w:rsid w:val="004239D9"/>
    <w:rsid w:val="00423FCF"/>
    <w:rsid w:val="00424013"/>
    <w:rsid w:val="00424552"/>
    <w:rsid w:val="00424754"/>
    <w:rsid w:val="004249A5"/>
    <w:rsid w:val="00424AEE"/>
    <w:rsid w:val="00425176"/>
    <w:rsid w:val="00425241"/>
    <w:rsid w:val="00425303"/>
    <w:rsid w:val="0042550E"/>
    <w:rsid w:val="00425EE1"/>
    <w:rsid w:val="00425F46"/>
    <w:rsid w:val="00425FAA"/>
    <w:rsid w:val="00425FF6"/>
    <w:rsid w:val="004262DC"/>
    <w:rsid w:val="004264A7"/>
    <w:rsid w:val="004266E0"/>
    <w:rsid w:val="00426732"/>
    <w:rsid w:val="00427753"/>
    <w:rsid w:val="0042777A"/>
    <w:rsid w:val="00427844"/>
    <w:rsid w:val="00427864"/>
    <w:rsid w:val="0042788D"/>
    <w:rsid w:val="00427967"/>
    <w:rsid w:val="00427C30"/>
    <w:rsid w:val="00427C91"/>
    <w:rsid w:val="0043031C"/>
    <w:rsid w:val="004303A2"/>
    <w:rsid w:val="0043056F"/>
    <w:rsid w:val="004307A4"/>
    <w:rsid w:val="0043085C"/>
    <w:rsid w:val="00430C46"/>
    <w:rsid w:val="00430C7C"/>
    <w:rsid w:val="00430C9F"/>
    <w:rsid w:val="00430E2A"/>
    <w:rsid w:val="00430FEC"/>
    <w:rsid w:val="00431400"/>
    <w:rsid w:val="0043171F"/>
    <w:rsid w:val="00431801"/>
    <w:rsid w:val="0043206C"/>
    <w:rsid w:val="00432086"/>
    <w:rsid w:val="004321F4"/>
    <w:rsid w:val="00432210"/>
    <w:rsid w:val="00432318"/>
    <w:rsid w:val="0043235A"/>
    <w:rsid w:val="0043272B"/>
    <w:rsid w:val="004328D0"/>
    <w:rsid w:val="00432BD9"/>
    <w:rsid w:val="00433085"/>
    <w:rsid w:val="00433431"/>
    <w:rsid w:val="0043384A"/>
    <w:rsid w:val="00433ADD"/>
    <w:rsid w:val="00433CE7"/>
    <w:rsid w:val="00433D59"/>
    <w:rsid w:val="00433E5D"/>
    <w:rsid w:val="004340E9"/>
    <w:rsid w:val="004341FB"/>
    <w:rsid w:val="00434219"/>
    <w:rsid w:val="00434534"/>
    <w:rsid w:val="00434751"/>
    <w:rsid w:val="00434839"/>
    <w:rsid w:val="004349DF"/>
    <w:rsid w:val="00434AFF"/>
    <w:rsid w:val="00434B3E"/>
    <w:rsid w:val="00434B59"/>
    <w:rsid w:val="00434C15"/>
    <w:rsid w:val="00434CDE"/>
    <w:rsid w:val="00434DDF"/>
    <w:rsid w:val="00434E99"/>
    <w:rsid w:val="00434FA4"/>
    <w:rsid w:val="00435139"/>
    <w:rsid w:val="004351C0"/>
    <w:rsid w:val="00435270"/>
    <w:rsid w:val="00435388"/>
    <w:rsid w:val="00435501"/>
    <w:rsid w:val="004356AA"/>
    <w:rsid w:val="0043571C"/>
    <w:rsid w:val="00435E05"/>
    <w:rsid w:val="00435F12"/>
    <w:rsid w:val="00435F22"/>
    <w:rsid w:val="00435FB9"/>
    <w:rsid w:val="004360EC"/>
    <w:rsid w:val="00436439"/>
    <w:rsid w:val="00436625"/>
    <w:rsid w:val="004366A9"/>
    <w:rsid w:val="0043673D"/>
    <w:rsid w:val="00436973"/>
    <w:rsid w:val="00436A61"/>
    <w:rsid w:val="00436AEF"/>
    <w:rsid w:val="00436B94"/>
    <w:rsid w:val="00436BCA"/>
    <w:rsid w:val="00436D58"/>
    <w:rsid w:val="00436E51"/>
    <w:rsid w:val="00437238"/>
    <w:rsid w:val="00437260"/>
    <w:rsid w:val="00437377"/>
    <w:rsid w:val="0043777E"/>
    <w:rsid w:val="0043789C"/>
    <w:rsid w:val="00437F5D"/>
    <w:rsid w:val="00440379"/>
    <w:rsid w:val="004404DE"/>
    <w:rsid w:val="0044053D"/>
    <w:rsid w:val="004405DC"/>
    <w:rsid w:val="004406AD"/>
    <w:rsid w:val="0044087D"/>
    <w:rsid w:val="00440BB7"/>
    <w:rsid w:val="00440CFD"/>
    <w:rsid w:val="00440DA6"/>
    <w:rsid w:val="00440E69"/>
    <w:rsid w:val="00440F6B"/>
    <w:rsid w:val="00440F7B"/>
    <w:rsid w:val="00440FD1"/>
    <w:rsid w:val="0044110C"/>
    <w:rsid w:val="004411F5"/>
    <w:rsid w:val="004413BC"/>
    <w:rsid w:val="00441627"/>
    <w:rsid w:val="004417C9"/>
    <w:rsid w:val="0044196E"/>
    <w:rsid w:val="00441BEB"/>
    <w:rsid w:val="00441D5D"/>
    <w:rsid w:val="00441D71"/>
    <w:rsid w:val="00441F63"/>
    <w:rsid w:val="00442303"/>
    <w:rsid w:val="004425E3"/>
    <w:rsid w:val="0044268D"/>
    <w:rsid w:val="004426FB"/>
    <w:rsid w:val="00442972"/>
    <w:rsid w:val="00442D83"/>
    <w:rsid w:val="00442F06"/>
    <w:rsid w:val="00442FBD"/>
    <w:rsid w:val="0044302E"/>
    <w:rsid w:val="0044359C"/>
    <w:rsid w:val="004437A5"/>
    <w:rsid w:val="004437AC"/>
    <w:rsid w:val="00443873"/>
    <w:rsid w:val="00443876"/>
    <w:rsid w:val="004438A9"/>
    <w:rsid w:val="00443910"/>
    <w:rsid w:val="00443A1A"/>
    <w:rsid w:val="00443AAA"/>
    <w:rsid w:val="00443B62"/>
    <w:rsid w:val="00443EBC"/>
    <w:rsid w:val="004444CE"/>
    <w:rsid w:val="004449B6"/>
    <w:rsid w:val="00444A91"/>
    <w:rsid w:val="00444B9D"/>
    <w:rsid w:val="00444CFB"/>
    <w:rsid w:val="00444D4D"/>
    <w:rsid w:val="00444EE2"/>
    <w:rsid w:val="004452AF"/>
    <w:rsid w:val="00445626"/>
    <w:rsid w:val="0044571B"/>
    <w:rsid w:val="00445BB4"/>
    <w:rsid w:val="00445EE0"/>
    <w:rsid w:val="004463BD"/>
    <w:rsid w:val="0044660F"/>
    <w:rsid w:val="0044667A"/>
    <w:rsid w:val="004467D1"/>
    <w:rsid w:val="00446992"/>
    <w:rsid w:val="00446A94"/>
    <w:rsid w:val="00446B2A"/>
    <w:rsid w:val="00446B80"/>
    <w:rsid w:val="0044723E"/>
    <w:rsid w:val="00447481"/>
    <w:rsid w:val="004476F6"/>
    <w:rsid w:val="00447C84"/>
    <w:rsid w:val="004502C4"/>
    <w:rsid w:val="0045030E"/>
    <w:rsid w:val="004505B8"/>
    <w:rsid w:val="004508B0"/>
    <w:rsid w:val="0045092A"/>
    <w:rsid w:val="00450C04"/>
    <w:rsid w:val="00450C5D"/>
    <w:rsid w:val="00451080"/>
    <w:rsid w:val="004510F5"/>
    <w:rsid w:val="00451543"/>
    <w:rsid w:val="004518B0"/>
    <w:rsid w:val="00451A7A"/>
    <w:rsid w:val="00451E53"/>
    <w:rsid w:val="00452241"/>
    <w:rsid w:val="0045267E"/>
    <w:rsid w:val="00452891"/>
    <w:rsid w:val="00453253"/>
    <w:rsid w:val="0045327D"/>
    <w:rsid w:val="0045368E"/>
    <w:rsid w:val="004537AF"/>
    <w:rsid w:val="004537ED"/>
    <w:rsid w:val="00453821"/>
    <w:rsid w:val="004538B7"/>
    <w:rsid w:val="004538EC"/>
    <w:rsid w:val="004539DC"/>
    <w:rsid w:val="00453BE6"/>
    <w:rsid w:val="00453E6D"/>
    <w:rsid w:val="0045437B"/>
    <w:rsid w:val="00454681"/>
    <w:rsid w:val="004548C8"/>
    <w:rsid w:val="00454918"/>
    <w:rsid w:val="00454EF5"/>
    <w:rsid w:val="0045507C"/>
    <w:rsid w:val="0045512C"/>
    <w:rsid w:val="004551FC"/>
    <w:rsid w:val="0045525A"/>
    <w:rsid w:val="0045587C"/>
    <w:rsid w:val="00455949"/>
    <w:rsid w:val="00455C59"/>
    <w:rsid w:val="0045602D"/>
    <w:rsid w:val="004560D3"/>
    <w:rsid w:val="004562A4"/>
    <w:rsid w:val="004565E4"/>
    <w:rsid w:val="004566DF"/>
    <w:rsid w:val="0045672D"/>
    <w:rsid w:val="00456855"/>
    <w:rsid w:val="00456923"/>
    <w:rsid w:val="00456B21"/>
    <w:rsid w:val="00456D26"/>
    <w:rsid w:val="0045704E"/>
    <w:rsid w:val="00457091"/>
    <w:rsid w:val="00457355"/>
    <w:rsid w:val="00457638"/>
    <w:rsid w:val="0045767A"/>
    <w:rsid w:val="00457D05"/>
    <w:rsid w:val="00457DB6"/>
    <w:rsid w:val="00457E6A"/>
    <w:rsid w:val="004603E4"/>
    <w:rsid w:val="00460482"/>
    <w:rsid w:val="00460CB5"/>
    <w:rsid w:val="00460DE2"/>
    <w:rsid w:val="0046109B"/>
    <w:rsid w:val="00461106"/>
    <w:rsid w:val="004612AA"/>
    <w:rsid w:val="0046131A"/>
    <w:rsid w:val="0046135D"/>
    <w:rsid w:val="004613AA"/>
    <w:rsid w:val="00461470"/>
    <w:rsid w:val="0046147F"/>
    <w:rsid w:val="004614EB"/>
    <w:rsid w:val="0046150F"/>
    <w:rsid w:val="0046178C"/>
    <w:rsid w:val="00461884"/>
    <w:rsid w:val="004618F3"/>
    <w:rsid w:val="00461B36"/>
    <w:rsid w:val="00461BBE"/>
    <w:rsid w:val="00461F9F"/>
    <w:rsid w:val="0046202E"/>
    <w:rsid w:val="004620B6"/>
    <w:rsid w:val="00462210"/>
    <w:rsid w:val="0046222A"/>
    <w:rsid w:val="0046236A"/>
    <w:rsid w:val="00462563"/>
    <w:rsid w:val="00462879"/>
    <w:rsid w:val="00462967"/>
    <w:rsid w:val="004631E0"/>
    <w:rsid w:val="00463291"/>
    <w:rsid w:val="00463A88"/>
    <w:rsid w:val="00463D2A"/>
    <w:rsid w:val="00464416"/>
    <w:rsid w:val="00464683"/>
    <w:rsid w:val="004646B8"/>
    <w:rsid w:val="00464760"/>
    <w:rsid w:val="00464797"/>
    <w:rsid w:val="00464A6F"/>
    <w:rsid w:val="00464CA4"/>
    <w:rsid w:val="00464FD3"/>
    <w:rsid w:val="0046521E"/>
    <w:rsid w:val="00465753"/>
    <w:rsid w:val="004657B5"/>
    <w:rsid w:val="004659DB"/>
    <w:rsid w:val="00465B90"/>
    <w:rsid w:val="00466170"/>
    <w:rsid w:val="004663BE"/>
    <w:rsid w:val="0046698C"/>
    <w:rsid w:val="00466AA3"/>
    <w:rsid w:val="00466D44"/>
    <w:rsid w:val="00466D99"/>
    <w:rsid w:val="00467020"/>
    <w:rsid w:val="00467217"/>
    <w:rsid w:val="00467DED"/>
    <w:rsid w:val="00470273"/>
    <w:rsid w:val="00470281"/>
    <w:rsid w:val="004705D7"/>
    <w:rsid w:val="00470851"/>
    <w:rsid w:val="0047091D"/>
    <w:rsid w:val="00470FA3"/>
    <w:rsid w:val="004712AE"/>
    <w:rsid w:val="0047154F"/>
    <w:rsid w:val="0047199F"/>
    <w:rsid w:val="00471AA9"/>
    <w:rsid w:val="00471C67"/>
    <w:rsid w:val="00471C77"/>
    <w:rsid w:val="0047200A"/>
    <w:rsid w:val="004724B3"/>
    <w:rsid w:val="00472567"/>
    <w:rsid w:val="00472710"/>
    <w:rsid w:val="00472AC0"/>
    <w:rsid w:val="00472AD1"/>
    <w:rsid w:val="00472C27"/>
    <w:rsid w:val="00472D5F"/>
    <w:rsid w:val="00472EF2"/>
    <w:rsid w:val="00472F01"/>
    <w:rsid w:val="0047339C"/>
    <w:rsid w:val="0047347A"/>
    <w:rsid w:val="0047356D"/>
    <w:rsid w:val="00473636"/>
    <w:rsid w:val="004737B8"/>
    <w:rsid w:val="004737BC"/>
    <w:rsid w:val="004739C8"/>
    <w:rsid w:val="00473A29"/>
    <w:rsid w:val="00473B1C"/>
    <w:rsid w:val="00473D6F"/>
    <w:rsid w:val="00473EF4"/>
    <w:rsid w:val="00473F82"/>
    <w:rsid w:val="00474397"/>
    <w:rsid w:val="0047445C"/>
    <w:rsid w:val="0047450D"/>
    <w:rsid w:val="0047454C"/>
    <w:rsid w:val="004747AC"/>
    <w:rsid w:val="00474CE5"/>
    <w:rsid w:val="00475165"/>
    <w:rsid w:val="00475371"/>
    <w:rsid w:val="004753C6"/>
    <w:rsid w:val="00475472"/>
    <w:rsid w:val="00475692"/>
    <w:rsid w:val="004757A5"/>
    <w:rsid w:val="00475AA1"/>
    <w:rsid w:val="00475B2F"/>
    <w:rsid w:val="00475B38"/>
    <w:rsid w:val="00475D46"/>
    <w:rsid w:val="00476104"/>
    <w:rsid w:val="004763D0"/>
    <w:rsid w:val="004763D4"/>
    <w:rsid w:val="00476484"/>
    <w:rsid w:val="0047676E"/>
    <w:rsid w:val="0047684D"/>
    <w:rsid w:val="004769E3"/>
    <w:rsid w:val="00476A37"/>
    <w:rsid w:val="00476F14"/>
    <w:rsid w:val="00477245"/>
    <w:rsid w:val="004777E5"/>
    <w:rsid w:val="00477821"/>
    <w:rsid w:val="00477A48"/>
    <w:rsid w:val="00477CC3"/>
    <w:rsid w:val="00477D22"/>
    <w:rsid w:val="00477D73"/>
    <w:rsid w:val="00477F74"/>
    <w:rsid w:val="00480357"/>
    <w:rsid w:val="00480381"/>
    <w:rsid w:val="0048040A"/>
    <w:rsid w:val="00480432"/>
    <w:rsid w:val="004804EF"/>
    <w:rsid w:val="0048050B"/>
    <w:rsid w:val="00480604"/>
    <w:rsid w:val="00480704"/>
    <w:rsid w:val="0048074D"/>
    <w:rsid w:val="00480C56"/>
    <w:rsid w:val="00480E39"/>
    <w:rsid w:val="00480E54"/>
    <w:rsid w:val="00480F49"/>
    <w:rsid w:val="00481012"/>
    <w:rsid w:val="004813B5"/>
    <w:rsid w:val="00481577"/>
    <w:rsid w:val="00481679"/>
    <w:rsid w:val="004817E0"/>
    <w:rsid w:val="004817EA"/>
    <w:rsid w:val="00481FAE"/>
    <w:rsid w:val="004823BD"/>
    <w:rsid w:val="00482752"/>
    <w:rsid w:val="00482808"/>
    <w:rsid w:val="004828EF"/>
    <w:rsid w:val="00482E15"/>
    <w:rsid w:val="00482E35"/>
    <w:rsid w:val="00483237"/>
    <w:rsid w:val="0048334F"/>
    <w:rsid w:val="00483556"/>
    <w:rsid w:val="0048392D"/>
    <w:rsid w:val="00483D22"/>
    <w:rsid w:val="00483DB2"/>
    <w:rsid w:val="00483FFB"/>
    <w:rsid w:val="004843BC"/>
    <w:rsid w:val="00484400"/>
    <w:rsid w:val="0048440E"/>
    <w:rsid w:val="0048456B"/>
    <w:rsid w:val="0048477D"/>
    <w:rsid w:val="004847AF"/>
    <w:rsid w:val="00484A2B"/>
    <w:rsid w:val="00484D35"/>
    <w:rsid w:val="00484F55"/>
    <w:rsid w:val="00485071"/>
    <w:rsid w:val="00485229"/>
    <w:rsid w:val="004852A0"/>
    <w:rsid w:val="00485641"/>
    <w:rsid w:val="00485879"/>
    <w:rsid w:val="00485928"/>
    <w:rsid w:val="00485ACE"/>
    <w:rsid w:val="00485C27"/>
    <w:rsid w:val="00485C29"/>
    <w:rsid w:val="00485D71"/>
    <w:rsid w:val="00486057"/>
    <w:rsid w:val="00486218"/>
    <w:rsid w:val="004864AD"/>
    <w:rsid w:val="00486AD8"/>
    <w:rsid w:val="00486C99"/>
    <w:rsid w:val="00486F08"/>
    <w:rsid w:val="00487309"/>
    <w:rsid w:val="0048734E"/>
    <w:rsid w:val="004878CA"/>
    <w:rsid w:val="004878FF"/>
    <w:rsid w:val="00487A6F"/>
    <w:rsid w:val="00487F6D"/>
    <w:rsid w:val="0049028F"/>
    <w:rsid w:val="00490316"/>
    <w:rsid w:val="004903B7"/>
    <w:rsid w:val="00490587"/>
    <w:rsid w:val="004905C5"/>
    <w:rsid w:val="00490934"/>
    <w:rsid w:val="0049095A"/>
    <w:rsid w:val="00490A51"/>
    <w:rsid w:val="00490AE3"/>
    <w:rsid w:val="00490D38"/>
    <w:rsid w:val="00491204"/>
    <w:rsid w:val="00491487"/>
    <w:rsid w:val="00491731"/>
    <w:rsid w:val="00491B3D"/>
    <w:rsid w:val="00491B87"/>
    <w:rsid w:val="00491C6E"/>
    <w:rsid w:val="00491D6D"/>
    <w:rsid w:val="00491E19"/>
    <w:rsid w:val="00491FC2"/>
    <w:rsid w:val="00492253"/>
    <w:rsid w:val="00492371"/>
    <w:rsid w:val="004924C1"/>
    <w:rsid w:val="004924CE"/>
    <w:rsid w:val="0049253D"/>
    <w:rsid w:val="0049272D"/>
    <w:rsid w:val="0049277A"/>
    <w:rsid w:val="004927A5"/>
    <w:rsid w:val="00492EF2"/>
    <w:rsid w:val="004930D7"/>
    <w:rsid w:val="004931AA"/>
    <w:rsid w:val="0049335A"/>
    <w:rsid w:val="0049395A"/>
    <w:rsid w:val="00493EFB"/>
    <w:rsid w:val="004941E6"/>
    <w:rsid w:val="004942B7"/>
    <w:rsid w:val="004942BA"/>
    <w:rsid w:val="0049430A"/>
    <w:rsid w:val="004945FE"/>
    <w:rsid w:val="004947A0"/>
    <w:rsid w:val="00494D58"/>
    <w:rsid w:val="00494FE3"/>
    <w:rsid w:val="0049516D"/>
    <w:rsid w:val="00495359"/>
    <w:rsid w:val="004956DF"/>
    <w:rsid w:val="004957D8"/>
    <w:rsid w:val="00495858"/>
    <w:rsid w:val="00495BD2"/>
    <w:rsid w:val="00495EC1"/>
    <w:rsid w:val="00495F0F"/>
    <w:rsid w:val="00496076"/>
    <w:rsid w:val="00496240"/>
    <w:rsid w:val="004963A4"/>
    <w:rsid w:val="0049640A"/>
    <w:rsid w:val="00496577"/>
    <w:rsid w:val="00496B9C"/>
    <w:rsid w:val="00496CF9"/>
    <w:rsid w:val="00496D76"/>
    <w:rsid w:val="00496E62"/>
    <w:rsid w:val="00496FBE"/>
    <w:rsid w:val="00497237"/>
    <w:rsid w:val="00497399"/>
    <w:rsid w:val="004975B9"/>
    <w:rsid w:val="00497773"/>
    <w:rsid w:val="00497D37"/>
    <w:rsid w:val="00497F34"/>
    <w:rsid w:val="00497FCE"/>
    <w:rsid w:val="004A0118"/>
    <w:rsid w:val="004A03A9"/>
    <w:rsid w:val="004A0453"/>
    <w:rsid w:val="004A046A"/>
    <w:rsid w:val="004A0592"/>
    <w:rsid w:val="004A0BA7"/>
    <w:rsid w:val="004A0D04"/>
    <w:rsid w:val="004A0E59"/>
    <w:rsid w:val="004A0F8C"/>
    <w:rsid w:val="004A0FF0"/>
    <w:rsid w:val="004A1143"/>
    <w:rsid w:val="004A126D"/>
    <w:rsid w:val="004A12A5"/>
    <w:rsid w:val="004A14BA"/>
    <w:rsid w:val="004A1642"/>
    <w:rsid w:val="004A18FB"/>
    <w:rsid w:val="004A1A39"/>
    <w:rsid w:val="004A1B27"/>
    <w:rsid w:val="004A1D55"/>
    <w:rsid w:val="004A1E7C"/>
    <w:rsid w:val="004A1F30"/>
    <w:rsid w:val="004A1F68"/>
    <w:rsid w:val="004A2501"/>
    <w:rsid w:val="004A2508"/>
    <w:rsid w:val="004A2567"/>
    <w:rsid w:val="004A2693"/>
    <w:rsid w:val="004A27F5"/>
    <w:rsid w:val="004A2B06"/>
    <w:rsid w:val="004A2D35"/>
    <w:rsid w:val="004A2F25"/>
    <w:rsid w:val="004A394D"/>
    <w:rsid w:val="004A3DA4"/>
    <w:rsid w:val="004A41B3"/>
    <w:rsid w:val="004A444C"/>
    <w:rsid w:val="004A45BD"/>
    <w:rsid w:val="004A461A"/>
    <w:rsid w:val="004A4646"/>
    <w:rsid w:val="004A489E"/>
    <w:rsid w:val="004A49F2"/>
    <w:rsid w:val="004A4AD3"/>
    <w:rsid w:val="004A4F0C"/>
    <w:rsid w:val="004A50B0"/>
    <w:rsid w:val="004A631D"/>
    <w:rsid w:val="004A65F5"/>
    <w:rsid w:val="004A67A2"/>
    <w:rsid w:val="004A693E"/>
    <w:rsid w:val="004A6C66"/>
    <w:rsid w:val="004A6D77"/>
    <w:rsid w:val="004A6E6B"/>
    <w:rsid w:val="004A6F03"/>
    <w:rsid w:val="004A72C4"/>
    <w:rsid w:val="004A73C4"/>
    <w:rsid w:val="004A757B"/>
    <w:rsid w:val="004A7597"/>
    <w:rsid w:val="004A794F"/>
    <w:rsid w:val="004A79B2"/>
    <w:rsid w:val="004A79FF"/>
    <w:rsid w:val="004A7AF4"/>
    <w:rsid w:val="004A7BFD"/>
    <w:rsid w:val="004A7C04"/>
    <w:rsid w:val="004B0001"/>
    <w:rsid w:val="004B0506"/>
    <w:rsid w:val="004B051A"/>
    <w:rsid w:val="004B0685"/>
    <w:rsid w:val="004B07D9"/>
    <w:rsid w:val="004B0B53"/>
    <w:rsid w:val="004B0ECA"/>
    <w:rsid w:val="004B0F83"/>
    <w:rsid w:val="004B1219"/>
    <w:rsid w:val="004B1387"/>
    <w:rsid w:val="004B1CED"/>
    <w:rsid w:val="004B1E78"/>
    <w:rsid w:val="004B200F"/>
    <w:rsid w:val="004B2662"/>
    <w:rsid w:val="004B2686"/>
    <w:rsid w:val="004B2948"/>
    <w:rsid w:val="004B2971"/>
    <w:rsid w:val="004B29A8"/>
    <w:rsid w:val="004B2AD9"/>
    <w:rsid w:val="004B2D1C"/>
    <w:rsid w:val="004B307F"/>
    <w:rsid w:val="004B328D"/>
    <w:rsid w:val="004B32A3"/>
    <w:rsid w:val="004B32A6"/>
    <w:rsid w:val="004B336E"/>
    <w:rsid w:val="004B3424"/>
    <w:rsid w:val="004B3A31"/>
    <w:rsid w:val="004B3B99"/>
    <w:rsid w:val="004B3DB0"/>
    <w:rsid w:val="004B3F78"/>
    <w:rsid w:val="004B3F9E"/>
    <w:rsid w:val="004B400E"/>
    <w:rsid w:val="004B40E9"/>
    <w:rsid w:val="004B4DB9"/>
    <w:rsid w:val="004B4F05"/>
    <w:rsid w:val="004B5179"/>
    <w:rsid w:val="004B564A"/>
    <w:rsid w:val="004B58B7"/>
    <w:rsid w:val="004B5A33"/>
    <w:rsid w:val="004B5B1D"/>
    <w:rsid w:val="004B5B99"/>
    <w:rsid w:val="004B5C5E"/>
    <w:rsid w:val="004B61C9"/>
    <w:rsid w:val="004B63E8"/>
    <w:rsid w:val="004B66A5"/>
    <w:rsid w:val="004B673E"/>
    <w:rsid w:val="004B6E6E"/>
    <w:rsid w:val="004B6FDB"/>
    <w:rsid w:val="004B7003"/>
    <w:rsid w:val="004B7014"/>
    <w:rsid w:val="004B7051"/>
    <w:rsid w:val="004B7130"/>
    <w:rsid w:val="004B713B"/>
    <w:rsid w:val="004B7554"/>
    <w:rsid w:val="004B7839"/>
    <w:rsid w:val="004B79D9"/>
    <w:rsid w:val="004B7E8F"/>
    <w:rsid w:val="004C0261"/>
    <w:rsid w:val="004C032D"/>
    <w:rsid w:val="004C0C2F"/>
    <w:rsid w:val="004C0E13"/>
    <w:rsid w:val="004C0F94"/>
    <w:rsid w:val="004C11BE"/>
    <w:rsid w:val="004C13D5"/>
    <w:rsid w:val="004C15DF"/>
    <w:rsid w:val="004C16DD"/>
    <w:rsid w:val="004C17DF"/>
    <w:rsid w:val="004C180D"/>
    <w:rsid w:val="004C1A27"/>
    <w:rsid w:val="004C1A45"/>
    <w:rsid w:val="004C1C8A"/>
    <w:rsid w:val="004C1CB3"/>
    <w:rsid w:val="004C1E55"/>
    <w:rsid w:val="004C1ECF"/>
    <w:rsid w:val="004C1EFB"/>
    <w:rsid w:val="004C2050"/>
    <w:rsid w:val="004C2072"/>
    <w:rsid w:val="004C2081"/>
    <w:rsid w:val="004C2120"/>
    <w:rsid w:val="004C21AB"/>
    <w:rsid w:val="004C24C5"/>
    <w:rsid w:val="004C2A6B"/>
    <w:rsid w:val="004C2C07"/>
    <w:rsid w:val="004C2F03"/>
    <w:rsid w:val="004C33A5"/>
    <w:rsid w:val="004C34C5"/>
    <w:rsid w:val="004C36DD"/>
    <w:rsid w:val="004C36E6"/>
    <w:rsid w:val="004C3A47"/>
    <w:rsid w:val="004C3A96"/>
    <w:rsid w:val="004C3B2A"/>
    <w:rsid w:val="004C3DE3"/>
    <w:rsid w:val="004C3E0C"/>
    <w:rsid w:val="004C426F"/>
    <w:rsid w:val="004C45A2"/>
    <w:rsid w:val="004C4900"/>
    <w:rsid w:val="004C4B85"/>
    <w:rsid w:val="004C4DE6"/>
    <w:rsid w:val="004C4F1A"/>
    <w:rsid w:val="004C5065"/>
    <w:rsid w:val="004C5225"/>
    <w:rsid w:val="004C55D1"/>
    <w:rsid w:val="004C5673"/>
    <w:rsid w:val="004C5AD8"/>
    <w:rsid w:val="004C5EE7"/>
    <w:rsid w:val="004C60E6"/>
    <w:rsid w:val="004C617D"/>
    <w:rsid w:val="004C620B"/>
    <w:rsid w:val="004C6244"/>
    <w:rsid w:val="004C62A0"/>
    <w:rsid w:val="004C63EB"/>
    <w:rsid w:val="004C6612"/>
    <w:rsid w:val="004C68A6"/>
    <w:rsid w:val="004C68E7"/>
    <w:rsid w:val="004C6A25"/>
    <w:rsid w:val="004C6C36"/>
    <w:rsid w:val="004C6D63"/>
    <w:rsid w:val="004C7448"/>
    <w:rsid w:val="004C7632"/>
    <w:rsid w:val="004C7A67"/>
    <w:rsid w:val="004C7BF2"/>
    <w:rsid w:val="004C7CDB"/>
    <w:rsid w:val="004C7EAA"/>
    <w:rsid w:val="004D0084"/>
    <w:rsid w:val="004D0203"/>
    <w:rsid w:val="004D08C9"/>
    <w:rsid w:val="004D0AF9"/>
    <w:rsid w:val="004D104E"/>
    <w:rsid w:val="004D153A"/>
    <w:rsid w:val="004D157B"/>
    <w:rsid w:val="004D1609"/>
    <w:rsid w:val="004D1788"/>
    <w:rsid w:val="004D1CA1"/>
    <w:rsid w:val="004D1F08"/>
    <w:rsid w:val="004D22EB"/>
    <w:rsid w:val="004D234F"/>
    <w:rsid w:val="004D24F9"/>
    <w:rsid w:val="004D2CCF"/>
    <w:rsid w:val="004D2DE1"/>
    <w:rsid w:val="004D3506"/>
    <w:rsid w:val="004D35A2"/>
    <w:rsid w:val="004D3AEB"/>
    <w:rsid w:val="004D3D64"/>
    <w:rsid w:val="004D4418"/>
    <w:rsid w:val="004D4AA5"/>
    <w:rsid w:val="004D4B15"/>
    <w:rsid w:val="004D4CF0"/>
    <w:rsid w:val="004D4D10"/>
    <w:rsid w:val="004D4E89"/>
    <w:rsid w:val="004D52D3"/>
    <w:rsid w:val="004D5302"/>
    <w:rsid w:val="004D5371"/>
    <w:rsid w:val="004D543F"/>
    <w:rsid w:val="004D56F3"/>
    <w:rsid w:val="004D5D68"/>
    <w:rsid w:val="004D5F08"/>
    <w:rsid w:val="004D5F90"/>
    <w:rsid w:val="004D62D7"/>
    <w:rsid w:val="004D6441"/>
    <w:rsid w:val="004D64EE"/>
    <w:rsid w:val="004D6631"/>
    <w:rsid w:val="004D68A3"/>
    <w:rsid w:val="004D6A6B"/>
    <w:rsid w:val="004D6C5A"/>
    <w:rsid w:val="004D6C72"/>
    <w:rsid w:val="004D6D53"/>
    <w:rsid w:val="004D6E84"/>
    <w:rsid w:val="004D7189"/>
    <w:rsid w:val="004D750E"/>
    <w:rsid w:val="004D7984"/>
    <w:rsid w:val="004D7CE2"/>
    <w:rsid w:val="004D7D55"/>
    <w:rsid w:val="004D7F77"/>
    <w:rsid w:val="004D7F93"/>
    <w:rsid w:val="004E0179"/>
    <w:rsid w:val="004E036F"/>
    <w:rsid w:val="004E04D2"/>
    <w:rsid w:val="004E0678"/>
    <w:rsid w:val="004E06B7"/>
    <w:rsid w:val="004E06EF"/>
    <w:rsid w:val="004E07BF"/>
    <w:rsid w:val="004E0BE2"/>
    <w:rsid w:val="004E0C76"/>
    <w:rsid w:val="004E0DE6"/>
    <w:rsid w:val="004E0E07"/>
    <w:rsid w:val="004E0FFE"/>
    <w:rsid w:val="004E15D1"/>
    <w:rsid w:val="004E1DB4"/>
    <w:rsid w:val="004E255F"/>
    <w:rsid w:val="004E285A"/>
    <w:rsid w:val="004E28B6"/>
    <w:rsid w:val="004E29DE"/>
    <w:rsid w:val="004E2C7B"/>
    <w:rsid w:val="004E2D1A"/>
    <w:rsid w:val="004E3307"/>
    <w:rsid w:val="004E39E7"/>
    <w:rsid w:val="004E3D77"/>
    <w:rsid w:val="004E3F57"/>
    <w:rsid w:val="004E41DE"/>
    <w:rsid w:val="004E4740"/>
    <w:rsid w:val="004E49BD"/>
    <w:rsid w:val="004E4B9B"/>
    <w:rsid w:val="004E4D56"/>
    <w:rsid w:val="004E563A"/>
    <w:rsid w:val="004E591A"/>
    <w:rsid w:val="004E5961"/>
    <w:rsid w:val="004E5A5C"/>
    <w:rsid w:val="004E5ABF"/>
    <w:rsid w:val="004E5CBC"/>
    <w:rsid w:val="004E5CC6"/>
    <w:rsid w:val="004E5D7F"/>
    <w:rsid w:val="004E5F93"/>
    <w:rsid w:val="004E653E"/>
    <w:rsid w:val="004E66F5"/>
    <w:rsid w:val="004E687B"/>
    <w:rsid w:val="004E6B82"/>
    <w:rsid w:val="004E6C97"/>
    <w:rsid w:val="004E6EF0"/>
    <w:rsid w:val="004E703D"/>
    <w:rsid w:val="004E79B7"/>
    <w:rsid w:val="004E7BD7"/>
    <w:rsid w:val="004E7D0C"/>
    <w:rsid w:val="004E7FA0"/>
    <w:rsid w:val="004E7FF9"/>
    <w:rsid w:val="004F005C"/>
    <w:rsid w:val="004F00F2"/>
    <w:rsid w:val="004F0319"/>
    <w:rsid w:val="004F0429"/>
    <w:rsid w:val="004F05D9"/>
    <w:rsid w:val="004F0992"/>
    <w:rsid w:val="004F09C2"/>
    <w:rsid w:val="004F0A42"/>
    <w:rsid w:val="004F0DE9"/>
    <w:rsid w:val="004F0F11"/>
    <w:rsid w:val="004F104B"/>
    <w:rsid w:val="004F113B"/>
    <w:rsid w:val="004F125C"/>
    <w:rsid w:val="004F1413"/>
    <w:rsid w:val="004F1AFC"/>
    <w:rsid w:val="004F1B6E"/>
    <w:rsid w:val="004F1BD7"/>
    <w:rsid w:val="004F1C30"/>
    <w:rsid w:val="004F1D56"/>
    <w:rsid w:val="004F1FAA"/>
    <w:rsid w:val="004F2677"/>
    <w:rsid w:val="004F29A2"/>
    <w:rsid w:val="004F2A51"/>
    <w:rsid w:val="004F2F00"/>
    <w:rsid w:val="004F3169"/>
    <w:rsid w:val="004F3198"/>
    <w:rsid w:val="004F3734"/>
    <w:rsid w:val="004F3881"/>
    <w:rsid w:val="004F3A82"/>
    <w:rsid w:val="004F3B06"/>
    <w:rsid w:val="004F3B21"/>
    <w:rsid w:val="004F3B43"/>
    <w:rsid w:val="004F4014"/>
    <w:rsid w:val="004F4173"/>
    <w:rsid w:val="004F421C"/>
    <w:rsid w:val="004F4517"/>
    <w:rsid w:val="004F472A"/>
    <w:rsid w:val="004F493E"/>
    <w:rsid w:val="004F4B00"/>
    <w:rsid w:val="004F4CF3"/>
    <w:rsid w:val="004F5025"/>
    <w:rsid w:val="004F510A"/>
    <w:rsid w:val="004F522E"/>
    <w:rsid w:val="004F53F7"/>
    <w:rsid w:val="004F5572"/>
    <w:rsid w:val="004F5DC4"/>
    <w:rsid w:val="004F5F59"/>
    <w:rsid w:val="004F6027"/>
    <w:rsid w:val="004F6082"/>
    <w:rsid w:val="004F64E4"/>
    <w:rsid w:val="004F66AA"/>
    <w:rsid w:val="004F68FD"/>
    <w:rsid w:val="004F6A35"/>
    <w:rsid w:val="004F6EC0"/>
    <w:rsid w:val="004F7071"/>
    <w:rsid w:val="004F71B1"/>
    <w:rsid w:val="004F7212"/>
    <w:rsid w:val="004F723D"/>
    <w:rsid w:val="004F730F"/>
    <w:rsid w:val="004F738D"/>
    <w:rsid w:val="004F7412"/>
    <w:rsid w:val="004F7512"/>
    <w:rsid w:val="004F7A17"/>
    <w:rsid w:val="004F7C15"/>
    <w:rsid w:val="004F7CE6"/>
    <w:rsid w:val="004F7F82"/>
    <w:rsid w:val="00500220"/>
    <w:rsid w:val="0050059A"/>
    <w:rsid w:val="00500BCA"/>
    <w:rsid w:val="00500DAA"/>
    <w:rsid w:val="005010C1"/>
    <w:rsid w:val="005010E7"/>
    <w:rsid w:val="0050148E"/>
    <w:rsid w:val="0050164C"/>
    <w:rsid w:val="005016D2"/>
    <w:rsid w:val="005016DA"/>
    <w:rsid w:val="005019EB"/>
    <w:rsid w:val="005024F7"/>
    <w:rsid w:val="00502664"/>
    <w:rsid w:val="00502968"/>
    <w:rsid w:val="00502A1D"/>
    <w:rsid w:val="00502B66"/>
    <w:rsid w:val="00503190"/>
    <w:rsid w:val="005033AA"/>
    <w:rsid w:val="005033AE"/>
    <w:rsid w:val="005033D7"/>
    <w:rsid w:val="00503415"/>
    <w:rsid w:val="0050352F"/>
    <w:rsid w:val="005037FC"/>
    <w:rsid w:val="00503C13"/>
    <w:rsid w:val="00503F6D"/>
    <w:rsid w:val="005040E6"/>
    <w:rsid w:val="0050436B"/>
    <w:rsid w:val="005043B5"/>
    <w:rsid w:val="0050449C"/>
    <w:rsid w:val="00504715"/>
    <w:rsid w:val="00504E29"/>
    <w:rsid w:val="00505175"/>
    <w:rsid w:val="00505185"/>
    <w:rsid w:val="00505348"/>
    <w:rsid w:val="005054A1"/>
    <w:rsid w:val="005054D1"/>
    <w:rsid w:val="005056AA"/>
    <w:rsid w:val="0050580E"/>
    <w:rsid w:val="005059F2"/>
    <w:rsid w:val="0050618C"/>
    <w:rsid w:val="005062B4"/>
    <w:rsid w:val="005063B7"/>
    <w:rsid w:val="0050645C"/>
    <w:rsid w:val="00506506"/>
    <w:rsid w:val="00506599"/>
    <w:rsid w:val="0050680B"/>
    <w:rsid w:val="005068A0"/>
    <w:rsid w:val="00506DE5"/>
    <w:rsid w:val="00506F29"/>
    <w:rsid w:val="00507135"/>
    <w:rsid w:val="0050721B"/>
    <w:rsid w:val="00507527"/>
    <w:rsid w:val="00507661"/>
    <w:rsid w:val="005079F8"/>
    <w:rsid w:val="00507A0F"/>
    <w:rsid w:val="00507C16"/>
    <w:rsid w:val="00507F09"/>
    <w:rsid w:val="00510094"/>
    <w:rsid w:val="0051034F"/>
    <w:rsid w:val="005108A4"/>
    <w:rsid w:val="0051095F"/>
    <w:rsid w:val="00510997"/>
    <w:rsid w:val="005109EC"/>
    <w:rsid w:val="00510A62"/>
    <w:rsid w:val="00510D6A"/>
    <w:rsid w:val="00510D8C"/>
    <w:rsid w:val="005111D1"/>
    <w:rsid w:val="00511376"/>
    <w:rsid w:val="00511398"/>
    <w:rsid w:val="0051154B"/>
    <w:rsid w:val="0051173D"/>
    <w:rsid w:val="00511B44"/>
    <w:rsid w:val="00511DAB"/>
    <w:rsid w:val="00512060"/>
    <w:rsid w:val="00512293"/>
    <w:rsid w:val="005126A4"/>
    <w:rsid w:val="005126C4"/>
    <w:rsid w:val="0051288C"/>
    <w:rsid w:val="00512D18"/>
    <w:rsid w:val="00512E1C"/>
    <w:rsid w:val="00513103"/>
    <w:rsid w:val="005131C7"/>
    <w:rsid w:val="005133CE"/>
    <w:rsid w:val="005135B1"/>
    <w:rsid w:val="005136B3"/>
    <w:rsid w:val="00513C17"/>
    <w:rsid w:val="00513C5D"/>
    <w:rsid w:val="00513C85"/>
    <w:rsid w:val="00513E82"/>
    <w:rsid w:val="0051405E"/>
    <w:rsid w:val="0051426A"/>
    <w:rsid w:val="005148EC"/>
    <w:rsid w:val="00514C50"/>
    <w:rsid w:val="0051506B"/>
    <w:rsid w:val="00515181"/>
    <w:rsid w:val="00515329"/>
    <w:rsid w:val="005153BB"/>
    <w:rsid w:val="00515805"/>
    <w:rsid w:val="00515878"/>
    <w:rsid w:val="00515A09"/>
    <w:rsid w:val="00515E86"/>
    <w:rsid w:val="00516003"/>
    <w:rsid w:val="0051640A"/>
    <w:rsid w:val="0051691E"/>
    <w:rsid w:val="00516F11"/>
    <w:rsid w:val="00517115"/>
    <w:rsid w:val="00517295"/>
    <w:rsid w:val="005174C8"/>
    <w:rsid w:val="00517694"/>
    <w:rsid w:val="0051783E"/>
    <w:rsid w:val="00517858"/>
    <w:rsid w:val="00517AFE"/>
    <w:rsid w:val="00517BC8"/>
    <w:rsid w:val="00520010"/>
    <w:rsid w:val="005201A8"/>
    <w:rsid w:val="00520569"/>
    <w:rsid w:val="0052063D"/>
    <w:rsid w:val="0052096B"/>
    <w:rsid w:val="005209B0"/>
    <w:rsid w:val="005209F4"/>
    <w:rsid w:val="005214E2"/>
    <w:rsid w:val="005214F1"/>
    <w:rsid w:val="00521951"/>
    <w:rsid w:val="00521A33"/>
    <w:rsid w:val="00521CA5"/>
    <w:rsid w:val="00521F54"/>
    <w:rsid w:val="005221F2"/>
    <w:rsid w:val="005223AA"/>
    <w:rsid w:val="0052252B"/>
    <w:rsid w:val="00522B13"/>
    <w:rsid w:val="00522ED2"/>
    <w:rsid w:val="00522F1B"/>
    <w:rsid w:val="00522F97"/>
    <w:rsid w:val="0052310E"/>
    <w:rsid w:val="005233AF"/>
    <w:rsid w:val="0052346F"/>
    <w:rsid w:val="0052392E"/>
    <w:rsid w:val="00523A19"/>
    <w:rsid w:val="00523BBD"/>
    <w:rsid w:val="00523C1D"/>
    <w:rsid w:val="00523E54"/>
    <w:rsid w:val="005243C2"/>
    <w:rsid w:val="00524591"/>
    <w:rsid w:val="0052459E"/>
    <w:rsid w:val="00524C0D"/>
    <w:rsid w:val="00524C8C"/>
    <w:rsid w:val="00524E51"/>
    <w:rsid w:val="005250E0"/>
    <w:rsid w:val="0052538D"/>
    <w:rsid w:val="005255D9"/>
    <w:rsid w:val="00525851"/>
    <w:rsid w:val="005259AD"/>
    <w:rsid w:val="00525A8F"/>
    <w:rsid w:val="00525B80"/>
    <w:rsid w:val="00525CA2"/>
    <w:rsid w:val="00525CE2"/>
    <w:rsid w:val="00525D8F"/>
    <w:rsid w:val="005260B1"/>
    <w:rsid w:val="005263CD"/>
    <w:rsid w:val="00526601"/>
    <w:rsid w:val="0052687E"/>
    <w:rsid w:val="00527058"/>
    <w:rsid w:val="00527128"/>
    <w:rsid w:val="0052757B"/>
    <w:rsid w:val="0052761E"/>
    <w:rsid w:val="00527706"/>
    <w:rsid w:val="005278EF"/>
    <w:rsid w:val="00527BBF"/>
    <w:rsid w:val="00527BEA"/>
    <w:rsid w:val="00527C8E"/>
    <w:rsid w:val="00527D31"/>
    <w:rsid w:val="00527FED"/>
    <w:rsid w:val="00530527"/>
    <w:rsid w:val="0053069B"/>
    <w:rsid w:val="0053089C"/>
    <w:rsid w:val="005308BC"/>
    <w:rsid w:val="00530AB8"/>
    <w:rsid w:val="00530CB8"/>
    <w:rsid w:val="00530E2D"/>
    <w:rsid w:val="00530F77"/>
    <w:rsid w:val="005311FE"/>
    <w:rsid w:val="005316DE"/>
    <w:rsid w:val="00531D9C"/>
    <w:rsid w:val="00531F11"/>
    <w:rsid w:val="00531F2D"/>
    <w:rsid w:val="0053213C"/>
    <w:rsid w:val="005321C5"/>
    <w:rsid w:val="005321EA"/>
    <w:rsid w:val="005321FC"/>
    <w:rsid w:val="005325BA"/>
    <w:rsid w:val="00532723"/>
    <w:rsid w:val="00532892"/>
    <w:rsid w:val="00533139"/>
    <w:rsid w:val="005331C2"/>
    <w:rsid w:val="00533216"/>
    <w:rsid w:val="005333EB"/>
    <w:rsid w:val="00533466"/>
    <w:rsid w:val="005339D7"/>
    <w:rsid w:val="00533B0A"/>
    <w:rsid w:val="00533C94"/>
    <w:rsid w:val="00533D03"/>
    <w:rsid w:val="00534059"/>
    <w:rsid w:val="00534068"/>
    <w:rsid w:val="005341A2"/>
    <w:rsid w:val="00534230"/>
    <w:rsid w:val="0053432B"/>
    <w:rsid w:val="00534761"/>
    <w:rsid w:val="00534AAD"/>
    <w:rsid w:val="00534BDA"/>
    <w:rsid w:val="00534CD3"/>
    <w:rsid w:val="00534FFC"/>
    <w:rsid w:val="0053501A"/>
    <w:rsid w:val="0053501B"/>
    <w:rsid w:val="00535238"/>
    <w:rsid w:val="00535329"/>
    <w:rsid w:val="005355AC"/>
    <w:rsid w:val="005355B4"/>
    <w:rsid w:val="005356F4"/>
    <w:rsid w:val="00535978"/>
    <w:rsid w:val="00535B7A"/>
    <w:rsid w:val="00535CE1"/>
    <w:rsid w:val="00535F79"/>
    <w:rsid w:val="0053629B"/>
    <w:rsid w:val="005362D8"/>
    <w:rsid w:val="005362E5"/>
    <w:rsid w:val="00536585"/>
    <w:rsid w:val="0053660E"/>
    <w:rsid w:val="005368C0"/>
    <w:rsid w:val="00536F6A"/>
    <w:rsid w:val="00537259"/>
    <w:rsid w:val="0053735D"/>
    <w:rsid w:val="005373AF"/>
    <w:rsid w:val="00537A4C"/>
    <w:rsid w:val="00537CC9"/>
    <w:rsid w:val="00537F63"/>
    <w:rsid w:val="00537F8B"/>
    <w:rsid w:val="005400BB"/>
    <w:rsid w:val="005402A3"/>
    <w:rsid w:val="005402B5"/>
    <w:rsid w:val="005403A9"/>
    <w:rsid w:val="005403DF"/>
    <w:rsid w:val="00540912"/>
    <w:rsid w:val="00540B68"/>
    <w:rsid w:val="00540CF2"/>
    <w:rsid w:val="00540E72"/>
    <w:rsid w:val="00540E7A"/>
    <w:rsid w:val="00540F40"/>
    <w:rsid w:val="005411A2"/>
    <w:rsid w:val="005411E5"/>
    <w:rsid w:val="00541459"/>
    <w:rsid w:val="00541676"/>
    <w:rsid w:val="005418C0"/>
    <w:rsid w:val="00541915"/>
    <w:rsid w:val="005419A7"/>
    <w:rsid w:val="00541D23"/>
    <w:rsid w:val="005421F4"/>
    <w:rsid w:val="0054233F"/>
    <w:rsid w:val="00542741"/>
    <w:rsid w:val="0054291C"/>
    <w:rsid w:val="0054325C"/>
    <w:rsid w:val="00543264"/>
    <w:rsid w:val="0054332A"/>
    <w:rsid w:val="005433F2"/>
    <w:rsid w:val="005434DC"/>
    <w:rsid w:val="005435C6"/>
    <w:rsid w:val="005437A6"/>
    <w:rsid w:val="005437E3"/>
    <w:rsid w:val="00543898"/>
    <w:rsid w:val="005438CF"/>
    <w:rsid w:val="005438ED"/>
    <w:rsid w:val="005438F3"/>
    <w:rsid w:val="00543961"/>
    <w:rsid w:val="0054399B"/>
    <w:rsid w:val="00543E6A"/>
    <w:rsid w:val="00543E86"/>
    <w:rsid w:val="00543F3D"/>
    <w:rsid w:val="00544037"/>
    <w:rsid w:val="005442BD"/>
    <w:rsid w:val="005443B5"/>
    <w:rsid w:val="005444A8"/>
    <w:rsid w:val="00544503"/>
    <w:rsid w:val="00544A2A"/>
    <w:rsid w:val="00544CE4"/>
    <w:rsid w:val="00544D4D"/>
    <w:rsid w:val="00544D9C"/>
    <w:rsid w:val="00544E32"/>
    <w:rsid w:val="00544F67"/>
    <w:rsid w:val="00545178"/>
    <w:rsid w:val="005451E1"/>
    <w:rsid w:val="005452F5"/>
    <w:rsid w:val="0054533A"/>
    <w:rsid w:val="0054567F"/>
    <w:rsid w:val="005456B0"/>
    <w:rsid w:val="00545A5E"/>
    <w:rsid w:val="00545AD1"/>
    <w:rsid w:val="00545AD6"/>
    <w:rsid w:val="00545B2A"/>
    <w:rsid w:val="00545B76"/>
    <w:rsid w:val="00545FB7"/>
    <w:rsid w:val="00546156"/>
    <w:rsid w:val="00546272"/>
    <w:rsid w:val="0054676A"/>
    <w:rsid w:val="00546938"/>
    <w:rsid w:val="00546DE2"/>
    <w:rsid w:val="00547194"/>
    <w:rsid w:val="005471B4"/>
    <w:rsid w:val="005472D0"/>
    <w:rsid w:val="00547870"/>
    <w:rsid w:val="00547C02"/>
    <w:rsid w:val="00550191"/>
    <w:rsid w:val="00550337"/>
    <w:rsid w:val="00550B37"/>
    <w:rsid w:val="005512C7"/>
    <w:rsid w:val="00551393"/>
    <w:rsid w:val="005514C9"/>
    <w:rsid w:val="00551781"/>
    <w:rsid w:val="00551883"/>
    <w:rsid w:val="00551B93"/>
    <w:rsid w:val="00551C1A"/>
    <w:rsid w:val="00551C24"/>
    <w:rsid w:val="00551DBD"/>
    <w:rsid w:val="00552124"/>
    <w:rsid w:val="005524A8"/>
    <w:rsid w:val="005524F7"/>
    <w:rsid w:val="005525E6"/>
    <w:rsid w:val="00552678"/>
    <w:rsid w:val="00552A09"/>
    <w:rsid w:val="00552FBB"/>
    <w:rsid w:val="00553385"/>
    <w:rsid w:val="00553565"/>
    <w:rsid w:val="00553595"/>
    <w:rsid w:val="00553690"/>
    <w:rsid w:val="00553770"/>
    <w:rsid w:val="005537A8"/>
    <w:rsid w:val="00553B12"/>
    <w:rsid w:val="00553B90"/>
    <w:rsid w:val="00553E7B"/>
    <w:rsid w:val="00554282"/>
    <w:rsid w:val="005545B7"/>
    <w:rsid w:val="00554A96"/>
    <w:rsid w:val="00554D85"/>
    <w:rsid w:val="00554F75"/>
    <w:rsid w:val="005550F7"/>
    <w:rsid w:val="005551FA"/>
    <w:rsid w:val="00555393"/>
    <w:rsid w:val="005553F5"/>
    <w:rsid w:val="0055561A"/>
    <w:rsid w:val="0055568B"/>
    <w:rsid w:val="00555A92"/>
    <w:rsid w:val="00555C76"/>
    <w:rsid w:val="00555D31"/>
    <w:rsid w:val="00555E87"/>
    <w:rsid w:val="00555EB9"/>
    <w:rsid w:val="00556078"/>
    <w:rsid w:val="005560B5"/>
    <w:rsid w:val="0055610E"/>
    <w:rsid w:val="00556161"/>
    <w:rsid w:val="005561C0"/>
    <w:rsid w:val="00556432"/>
    <w:rsid w:val="005564FA"/>
    <w:rsid w:val="005565AC"/>
    <w:rsid w:val="005565FA"/>
    <w:rsid w:val="00556689"/>
    <w:rsid w:val="0055673D"/>
    <w:rsid w:val="005569C6"/>
    <w:rsid w:val="00556BD0"/>
    <w:rsid w:val="00556C5B"/>
    <w:rsid w:val="00556C9F"/>
    <w:rsid w:val="00556F3B"/>
    <w:rsid w:val="00557095"/>
    <w:rsid w:val="005570E9"/>
    <w:rsid w:val="00557213"/>
    <w:rsid w:val="00557645"/>
    <w:rsid w:val="005577BD"/>
    <w:rsid w:val="005577E1"/>
    <w:rsid w:val="00557931"/>
    <w:rsid w:val="00557C0C"/>
    <w:rsid w:val="00557C33"/>
    <w:rsid w:val="00557D18"/>
    <w:rsid w:val="00557F7D"/>
    <w:rsid w:val="00560198"/>
    <w:rsid w:val="005603FF"/>
    <w:rsid w:val="00560501"/>
    <w:rsid w:val="00560502"/>
    <w:rsid w:val="00560A0E"/>
    <w:rsid w:val="00560FE7"/>
    <w:rsid w:val="0056101A"/>
    <w:rsid w:val="00561104"/>
    <w:rsid w:val="0056113C"/>
    <w:rsid w:val="005611A5"/>
    <w:rsid w:val="005617E8"/>
    <w:rsid w:val="00561BB9"/>
    <w:rsid w:val="00561EA2"/>
    <w:rsid w:val="00562240"/>
    <w:rsid w:val="0056286E"/>
    <w:rsid w:val="00562886"/>
    <w:rsid w:val="00562F46"/>
    <w:rsid w:val="00563225"/>
    <w:rsid w:val="00563243"/>
    <w:rsid w:val="005637BA"/>
    <w:rsid w:val="005637C6"/>
    <w:rsid w:val="00563889"/>
    <w:rsid w:val="00563D26"/>
    <w:rsid w:val="00563DDC"/>
    <w:rsid w:val="00563DF1"/>
    <w:rsid w:val="00563F32"/>
    <w:rsid w:val="00563F44"/>
    <w:rsid w:val="00563FAF"/>
    <w:rsid w:val="00564442"/>
    <w:rsid w:val="0056444C"/>
    <w:rsid w:val="00564468"/>
    <w:rsid w:val="00564581"/>
    <w:rsid w:val="00564713"/>
    <w:rsid w:val="00564729"/>
    <w:rsid w:val="005647B2"/>
    <w:rsid w:val="00564804"/>
    <w:rsid w:val="00564C1A"/>
    <w:rsid w:val="00565570"/>
    <w:rsid w:val="00565959"/>
    <w:rsid w:val="00565A9D"/>
    <w:rsid w:val="00565B84"/>
    <w:rsid w:val="00565FE6"/>
    <w:rsid w:val="0056655E"/>
    <w:rsid w:val="00566599"/>
    <w:rsid w:val="0056670B"/>
    <w:rsid w:val="00566CA2"/>
    <w:rsid w:val="00566CC4"/>
    <w:rsid w:val="00566DDA"/>
    <w:rsid w:val="00566E25"/>
    <w:rsid w:val="00566F78"/>
    <w:rsid w:val="0056704C"/>
    <w:rsid w:val="005670AD"/>
    <w:rsid w:val="005670EF"/>
    <w:rsid w:val="00567306"/>
    <w:rsid w:val="00567541"/>
    <w:rsid w:val="005675CD"/>
    <w:rsid w:val="0056764E"/>
    <w:rsid w:val="00567758"/>
    <w:rsid w:val="0056786D"/>
    <w:rsid w:val="0056794A"/>
    <w:rsid w:val="00567978"/>
    <w:rsid w:val="00567B3C"/>
    <w:rsid w:val="00567D26"/>
    <w:rsid w:val="00567DA3"/>
    <w:rsid w:val="00567F2C"/>
    <w:rsid w:val="00570079"/>
    <w:rsid w:val="005701EF"/>
    <w:rsid w:val="00570508"/>
    <w:rsid w:val="00570624"/>
    <w:rsid w:val="0057063F"/>
    <w:rsid w:val="00570ABE"/>
    <w:rsid w:val="00570AE4"/>
    <w:rsid w:val="00570D83"/>
    <w:rsid w:val="00570DA6"/>
    <w:rsid w:val="00570E79"/>
    <w:rsid w:val="0057103A"/>
    <w:rsid w:val="005714C5"/>
    <w:rsid w:val="00571B46"/>
    <w:rsid w:val="00571C6D"/>
    <w:rsid w:val="00571DDE"/>
    <w:rsid w:val="00571E5D"/>
    <w:rsid w:val="00571F22"/>
    <w:rsid w:val="00571F54"/>
    <w:rsid w:val="00572167"/>
    <w:rsid w:val="00572534"/>
    <w:rsid w:val="0057299B"/>
    <w:rsid w:val="00572DD9"/>
    <w:rsid w:val="00573050"/>
    <w:rsid w:val="00573102"/>
    <w:rsid w:val="005733EB"/>
    <w:rsid w:val="0057354F"/>
    <w:rsid w:val="00573652"/>
    <w:rsid w:val="00573C8F"/>
    <w:rsid w:val="00573DF6"/>
    <w:rsid w:val="00573E95"/>
    <w:rsid w:val="00573F4A"/>
    <w:rsid w:val="00573F7B"/>
    <w:rsid w:val="00574946"/>
    <w:rsid w:val="00574C61"/>
    <w:rsid w:val="00574E5A"/>
    <w:rsid w:val="005751D6"/>
    <w:rsid w:val="00575517"/>
    <w:rsid w:val="00575666"/>
    <w:rsid w:val="005756E0"/>
    <w:rsid w:val="00575933"/>
    <w:rsid w:val="00575B9F"/>
    <w:rsid w:val="005762AC"/>
    <w:rsid w:val="0057631A"/>
    <w:rsid w:val="00576436"/>
    <w:rsid w:val="00576647"/>
    <w:rsid w:val="00576929"/>
    <w:rsid w:val="00576B4D"/>
    <w:rsid w:val="00577004"/>
    <w:rsid w:val="00577256"/>
    <w:rsid w:val="00577AD4"/>
    <w:rsid w:val="00577C50"/>
    <w:rsid w:val="00577C62"/>
    <w:rsid w:val="00577CA9"/>
    <w:rsid w:val="00577D9A"/>
    <w:rsid w:val="00577DA4"/>
    <w:rsid w:val="00580065"/>
    <w:rsid w:val="00580519"/>
    <w:rsid w:val="00580A82"/>
    <w:rsid w:val="00580BAF"/>
    <w:rsid w:val="00580CB2"/>
    <w:rsid w:val="0058118B"/>
    <w:rsid w:val="00581293"/>
    <w:rsid w:val="00581415"/>
    <w:rsid w:val="00581456"/>
    <w:rsid w:val="0058156E"/>
    <w:rsid w:val="005816EA"/>
    <w:rsid w:val="005816FA"/>
    <w:rsid w:val="00581947"/>
    <w:rsid w:val="00581D8D"/>
    <w:rsid w:val="00581EE8"/>
    <w:rsid w:val="00581F9B"/>
    <w:rsid w:val="0058258C"/>
    <w:rsid w:val="0058264A"/>
    <w:rsid w:val="00582CD0"/>
    <w:rsid w:val="0058306F"/>
    <w:rsid w:val="00583379"/>
    <w:rsid w:val="00583412"/>
    <w:rsid w:val="005837CE"/>
    <w:rsid w:val="005840E9"/>
    <w:rsid w:val="0058458D"/>
    <w:rsid w:val="00584880"/>
    <w:rsid w:val="005849E4"/>
    <w:rsid w:val="00584A65"/>
    <w:rsid w:val="00584D4A"/>
    <w:rsid w:val="00584D5C"/>
    <w:rsid w:val="00584D92"/>
    <w:rsid w:val="005850C1"/>
    <w:rsid w:val="0058518A"/>
    <w:rsid w:val="005851B6"/>
    <w:rsid w:val="0058545F"/>
    <w:rsid w:val="005854E3"/>
    <w:rsid w:val="0058552A"/>
    <w:rsid w:val="00585AA1"/>
    <w:rsid w:val="00585DF5"/>
    <w:rsid w:val="00585F18"/>
    <w:rsid w:val="00586132"/>
    <w:rsid w:val="00586226"/>
    <w:rsid w:val="00586459"/>
    <w:rsid w:val="005864E1"/>
    <w:rsid w:val="005865B6"/>
    <w:rsid w:val="0058661C"/>
    <w:rsid w:val="005868F8"/>
    <w:rsid w:val="00586DE8"/>
    <w:rsid w:val="00587115"/>
    <w:rsid w:val="00587236"/>
    <w:rsid w:val="00587256"/>
    <w:rsid w:val="00587849"/>
    <w:rsid w:val="005878C6"/>
    <w:rsid w:val="00587A43"/>
    <w:rsid w:val="00587B90"/>
    <w:rsid w:val="00590068"/>
    <w:rsid w:val="0059040E"/>
    <w:rsid w:val="00590BE5"/>
    <w:rsid w:val="00590C25"/>
    <w:rsid w:val="005910A7"/>
    <w:rsid w:val="0059128B"/>
    <w:rsid w:val="005914F1"/>
    <w:rsid w:val="00591641"/>
    <w:rsid w:val="00591A39"/>
    <w:rsid w:val="00591A64"/>
    <w:rsid w:val="00591D26"/>
    <w:rsid w:val="00592159"/>
    <w:rsid w:val="005922DA"/>
    <w:rsid w:val="0059244F"/>
    <w:rsid w:val="00592581"/>
    <w:rsid w:val="00592918"/>
    <w:rsid w:val="00592CE7"/>
    <w:rsid w:val="00592E62"/>
    <w:rsid w:val="00592EB3"/>
    <w:rsid w:val="00593139"/>
    <w:rsid w:val="005935E5"/>
    <w:rsid w:val="00593601"/>
    <w:rsid w:val="0059372B"/>
    <w:rsid w:val="0059396D"/>
    <w:rsid w:val="00593B5E"/>
    <w:rsid w:val="00593C19"/>
    <w:rsid w:val="00593C41"/>
    <w:rsid w:val="00593D55"/>
    <w:rsid w:val="0059400F"/>
    <w:rsid w:val="00594353"/>
    <w:rsid w:val="00594645"/>
    <w:rsid w:val="00594651"/>
    <w:rsid w:val="005949B7"/>
    <w:rsid w:val="00594A10"/>
    <w:rsid w:val="00594A54"/>
    <w:rsid w:val="00594B01"/>
    <w:rsid w:val="00594FE1"/>
    <w:rsid w:val="00595047"/>
    <w:rsid w:val="00595776"/>
    <w:rsid w:val="00595BFD"/>
    <w:rsid w:val="005960EB"/>
    <w:rsid w:val="005962E4"/>
    <w:rsid w:val="005963F9"/>
    <w:rsid w:val="0059671E"/>
    <w:rsid w:val="00596C62"/>
    <w:rsid w:val="00596C66"/>
    <w:rsid w:val="00596D87"/>
    <w:rsid w:val="005970AF"/>
    <w:rsid w:val="005970D6"/>
    <w:rsid w:val="00597458"/>
    <w:rsid w:val="0059771A"/>
    <w:rsid w:val="0059785E"/>
    <w:rsid w:val="00597A45"/>
    <w:rsid w:val="00597A6D"/>
    <w:rsid w:val="00597AE9"/>
    <w:rsid w:val="00597C51"/>
    <w:rsid w:val="00597DF1"/>
    <w:rsid w:val="00597E6C"/>
    <w:rsid w:val="005A033F"/>
    <w:rsid w:val="005A055E"/>
    <w:rsid w:val="005A064F"/>
    <w:rsid w:val="005A06D5"/>
    <w:rsid w:val="005A0756"/>
    <w:rsid w:val="005A09E1"/>
    <w:rsid w:val="005A0D97"/>
    <w:rsid w:val="005A0DB3"/>
    <w:rsid w:val="005A0EA5"/>
    <w:rsid w:val="005A13F8"/>
    <w:rsid w:val="005A15EC"/>
    <w:rsid w:val="005A19C9"/>
    <w:rsid w:val="005A19F8"/>
    <w:rsid w:val="005A1D56"/>
    <w:rsid w:val="005A1EDE"/>
    <w:rsid w:val="005A214D"/>
    <w:rsid w:val="005A22C2"/>
    <w:rsid w:val="005A231D"/>
    <w:rsid w:val="005A2753"/>
    <w:rsid w:val="005A27DB"/>
    <w:rsid w:val="005A28CB"/>
    <w:rsid w:val="005A29DD"/>
    <w:rsid w:val="005A2C2E"/>
    <w:rsid w:val="005A306E"/>
    <w:rsid w:val="005A3078"/>
    <w:rsid w:val="005A321B"/>
    <w:rsid w:val="005A3483"/>
    <w:rsid w:val="005A3542"/>
    <w:rsid w:val="005A3A76"/>
    <w:rsid w:val="005A3BC1"/>
    <w:rsid w:val="005A45E4"/>
    <w:rsid w:val="005A4804"/>
    <w:rsid w:val="005A4CDA"/>
    <w:rsid w:val="005A4D75"/>
    <w:rsid w:val="005A4DBB"/>
    <w:rsid w:val="005A4E6D"/>
    <w:rsid w:val="005A5CC4"/>
    <w:rsid w:val="005A5E22"/>
    <w:rsid w:val="005A5EC6"/>
    <w:rsid w:val="005A5FD9"/>
    <w:rsid w:val="005A607A"/>
    <w:rsid w:val="005A608A"/>
    <w:rsid w:val="005A617F"/>
    <w:rsid w:val="005A618C"/>
    <w:rsid w:val="005A62BD"/>
    <w:rsid w:val="005A6700"/>
    <w:rsid w:val="005A68FD"/>
    <w:rsid w:val="005A6967"/>
    <w:rsid w:val="005A6B55"/>
    <w:rsid w:val="005A6C59"/>
    <w:rsid w:val="005A6CD3"/>
    <w:rsid w:val="005A70F7"/>
    <w:rsid w:val="005A71C6"/>
    <w:rsid w:val="005A758A"/>
    <w:rsid w:val="005A7748"/>
    <w:rsid w:val="005A77E7"/>
    <w:rsid w:val="005A7878"/>
    <w:rsid w:val="005A7A4E"/>
    <w:rsid w:val="005A7B50"/>
    <w:rsid w:val="005A7B69"/>
    <w:rsid w:val="005A7C0C"/>
    <w:rsid w:val="005A7D4E"/>
    <w:rsid w:val="005A7E48"/>
    <w:rsid w:val="005A7E75"/>
    <w:rsid w:val="005B00BB"/>
    <w:rsid w:val="005B0208"/>
    <w:rsid w:val="005B03F9"/>
    <w:rsid w:val="005B0844"/>
    <w:rsid w:val="005B0855"/>
    <w:rsid w:val="005B08D3"/>
    <w:rsid w:val="005B08DD"/>
    <w:rsid w:val="005B0A00"/>
    <w:rsid w:val="005B0A3A"/>
    <w:rsid w:val="005B0CA7"/>
    <w:rsid w:val="005B1306"/>
    <w:rsid w:val="005B189A"/>
    <w:rsid w:val="005B19DE"/>
    <w:rsid w:val="005B1A68"/>
    <w:rsid w:val="005B1A88"/>
    <w:rsid w:val="005B1B63"/>
    <w:rsid w:val="005B1BDB"/>
    <w:rsid w:val="005B1CD0"/>
    <w:rsid w:val="005B1CFC"/>
    <w:rsid w:val="005B1FB3"/>
    <w:rsid w:val="005B20BA"/>
    <w:rsid w:val="005B2614"/>
    <w:rsid w:val="005B28DE"/>
    <w:rsid w:val="005B2B97"/>
    <w:rsid w:val="005B31F9"/>
    <w:rsid w:val="005B324C"/>
    <w:rsid w:val="005B3355"/>
    <w:rsid w:val="005B33DE"/>
    <w:rsid w:val="005B3416"/>
    <w:rsid w:val="005B34B4"/>
    <w:rsid w:val="005B3715"/>
    <w:rsid w:val="005B3A2B"/>
    <w:rsid w:val="005B3C1D"/>
    <w:rsid w:val="005B3CBD"/>
    <w:rsid w:val="005B3D3F"/>
    <w:rsid w:val="005B3D5F"/>
    <w:rsid w:val="005B3DF1"/>
    <w:rsid w:val="005B3F2D"/>
    <w:rsid w:val="005B4189"/>
    <w:rsid w:val="005B41B3"/>
    <w:rsid w:val="005B4254"/>
    <w:rsid w:val="005B436F"/>
    <w:rsid w:val="005B43A8"/>
    <w:rsid w:val="005B472B"/>
    <w:rsid w:val="005B4796"/>
    <w:rsid w:val="005B4A60"/>
    <w:rsid w:val="005B4A6C"/>
    <w:rsid w:val="005B4D82"/>
    <w:rsid w:val="005B4DEA"/>
    <w:rsid w:val="005B4E49"/>
    <w:rsid w:val="005B50C7"/>
    <w:rsid w:val="005B5360"/>
    <w:rsid w:val="005B538C"/>
    <w:rsid w:val="005B552D"/>
    <w:rsid w:val="005B579C"/>
    <w:rsid w:val="005B5AAD"/>
    <w:rsid w:val="005B5F28"/>
    <w:rsid w:val="005B6018"/>
    <w:rsid w:val="005B6103"/>
    <w:rsid w:val="005B6136"/>
    <w:rsid w:val="005B6386"/>
    <w:rsid w:val="005B64AA"/>
    <w:rsid w:val="005B67A1"/>
    <w:rsid w:val="005B6BF9"/>
    <w:rsid w:val="005B6E85"/>
    <w:rsid w:val="005B6EAF"/>
    <w:rsid w:val="005B7355"/>
    <w:rsid w:val="005B75AC"/>
    <w:rsid w:val="005B76B1"/>
    <w:rsid w:val="005B7771"/>
    <w:rsid w:val="005B792A"/>
    <w:rsid w:val="005B7A0A"/>
    <w:rsid w:val="005B7AB2"/>
    <w:rsid w:val="005B7BC1"/>
    <w:rsid w:val="005B7D11"/>
    <w:rsid w:val="005B7EC0"/>
    <w:rsid w:val="005B7EFF"/>
    <w:rsid w:val="005B7FCF"/>
    <w:rsid w:val="005C010D"/>
    <w:rsid w:val="005C03A5"/>
    <w:rsid w:val="005C0792"/>
    <w:rsid w:val="005C0801"/>
    <w:rsid w:val="005C0870"/>
    <w:rsid w:val="005C09D0"/>
    <w:rsid w:val="005C0A51"/>
    <w:rsid w:val="005C0DF6"/>
    <w:rsid w:val="005C0F67"/>
    <w:rsid w:val="005C164D"/>
    <w:rsid w:val="005C1818"/>
    <w:rsid w:val="005C1ADB"/>
    <w:rsid w:val="005C1BD9"/>
    <w:rsid w:val="005C1CBC"/>
    <w:rsid w:val="005C1E65"/>
    <w:rsid w:val="005C2050"/>
    <w:rsid w:val="005C22B9"/>
    <w:rsid w:val="005C25E4"/>
    <w:rsid w:val="005C29DA"/>
    <w:rsid w:val="005C2C64"/>
    <w:rsid w:val="005C2C86"/>
    <w:rsid w:val="005C2C97"/>
    <w:rsid w:val="005C2D22"/>
    <w:rsid w:val="005C2D95"/>
    <w:rsid w:val="005C2FC0"/>
    <w:rsid w:val="005C336A"/>
    <w:rsid w:val="005C3406"/>
    <w:rsid w:val="005C341B"/>
    <w:rsid w:val="005C34D2"/>
    <w:rsid w:val="005C3666"/>
    <w:rsid w:val="005C39CE"/>
    <w:rsid w:val="005C3C53"/>
    <w:rsid w:val="005C3CE5"/>
    <w:rsid w:val="005C3F94"/>
    <w:rsid w:val="005C40EF"/>
    <w:rsid w:val="005C440A"/>
    <w:rsid w:val="005C481C"/>
    <w:rsid w:val="005C489C"/>
    <w:rsid w:val="005C490C"/>
    <w:rsid w:val="005C4CB6"/>
    <w:rsid w:val="005C4E5D"/>
    <w:rsid w:val="005C4FC6"/>
    <w:rsid w:val="005C511D"/>
    <w:rsid w:val="005C5155"/>
    <w:rsid w:val="005C53A9"/>
    <w:rsid w:val="005C54F4"/>
    <w:rsid w:val="005C58B1"/>
    <w:rsid w:val="005C5A68"/>
    <w:rsid w:val="005C5BEE"/>
    <w:rsid w:val="005C5EDB"/>
    <w:rsid w:val="005C60E1"/>
    <w:rsid w:val="005C6260"/>
    <w:rsid w:val="005C64F7"/>
    <w:rsid w:val="005C68EA"/>
    <w:rsid w:val="005C6D13"/>
    <w:rsid w:val="005C71B8"/>
    <w:rsid w:val="005C7631"/>
    <w:rsid w:val="005C7ACA"/>
    <w:rsid w:val="005D00A2"/>
    <w:rsid w:val="005D021C"/>
    <w:rsid w:val="005D0374"/>
    <w:rsid w:val="005D068F"/>
    <w:rsid w:val="005D0801"/>
    <w:rsid w:val="005D0828"/>
    <w:rsid w:val="005D0861"/>
    <w:rsid w:val="005D0C6C"/>
    <w:rsid w:val="005D0D26"/>
    <w:rsid w:val="005D0FDB"/>
    <w:rsid w:val="005D0FF4"/>
    <w:rsid w:val="005D1339"/>
    <w:rsid w:val="005D1992"/>
    <w:rsid w:val="005D1BBD"/>
    <w:rsid w:val="005D1C68"/>
    <w:rsid w:val="005D1D82"/>
    <w:rsid w:val="005D1E44"/>
    <w:rsid w:val="005D1F83"/>
    <w:rsid w:val="005D2082"/>
    <w:rsid w:val="005D27E1"/>
    <w:rsid w:val="005D2971"/>
    <w:rsid w:val="005D2CA7"/>
    <w:rsid w:val="005D2DBB"/>
    <w:rsid w:val="005D2FF5"/>
    <w:rsid w:val="005D3110"/>
    <w:rsid w:val="005D39DF"/>
    <w:rsid w:val="005D3BD6"/>
    <w:rsid w:val="005D3D95"/>
    <w:rsid w:val="005D3FC3"/>
    <w:rsid w:val="005D44A6"/>
    <w:rsid w:val="005D44A7"/>
    <w:rsid w:val="005D44E5"/>
    <w:rsid w:val="005D48ED"/>
    <w:rsid w:val="005D4A89"/>
    <w:rsid w:val="005D507B"/>
    <w:rsid w:val="005D52DF"/>
    <w:rsid w:val="005D53B5"/>
    <w:rsid w:val="005D5404"/>
    <w:rsid w:val="005D556C"/>
    <w:rsid w:val="005D5680"/>
    <w:rsid w:val="005D5C08"/>
    <w:rsid w:val="005D5E3F"/>
    <w:rsid w:val="005D61F1"/>
    <w:rsid w:val="005D63B8"/>
    <w:rsid w:val="005D673A"/>
    <w:rsid w:val="005D6B4A"/>
    <w:rsid w:val="005D6F21"/>
    <w:rsid w:val="005D754E"/>
    <w:rsid w:val="005D7975"/>
    <w:rsid w:val="005D79D0"/>
    <w:rsid w:val="005D7B95"/>
    <w:rsid w:val="005D7DD0"/>
    <w:rsid w:val="005D7E1F"/>
    <w:rsid w:val="005E002E"/>
    <w:rsid w:val="005E009B"/>
    <w:rsid w:val="005E01FE"/>
    <w:rsid w:val="005E02E6"/>
    <w:rsid w:val="005E034E"/>
    <w:rsid w:val="005E055C"/>
    <w:rsid w:val="005E0739"/>
    <w:rsid w:val="005E080B"/>
    <w:rsid w:val="005E0862"/>
    <w:rsid w:val="005E0AE1"/>
    <w:rsid w:val="005E0E1E"/>
    <w:rsid w:val="005E1108"/>
    <w:rsid w:val="005E114F"/>
    <w:rsid w:val="005E1216"/>
    <w:rsid w:val="005E136E"/>
    <w:rsid w:val="005E16C4"/>
    <w:rsid w:val="005E1A6C"/>
    <w:rsid w:val="005E1DC1"/>
    <w:rsid w:val="005E1E1B"/>
    <w:rsid w:val="005E2020"/>
    <w:rsid w:val="005E20E3"/>
    <w:rsid w:val="005E214A"/>
    <w:rsid w:val="005E2500"/>
    <w:rsid w:val="005E2761"/>
    <w:rsid w:val="005E29DC"/>
    <w:rsid w:val="005E2AF8"/>
    <w:rsid w:val="005E2D79"/>
    <w:rsid w:val="005E30F6"/>
    <w:rsid w:val="005E3138"/>
    <w:rsid w:val="005E372C"/>
    <w:rsid w:val="005E405E"/>
    <w:rsid w:val="005E40D7"/>
    <w:rsid w:val="005E40E5"/>
    <w:rsid w:val="005E420B"/>
    <w:rsid w:val="005E45B2"/>
    <w:rsid w:val="005E4CA0"/>
    <w:rsid w:val="005E4CE1"/>
    <w:rsid w:val="005E4D10"/>
    <w:rsid w:val="005E4D76"/>
    <w:rsid w:val="005E4DCD"/>
    <w:rsid w:val="005E503B"/>
    <w:rsid w:val="005E5320"/>
    <w:rsid w:val="005E5743"/>
    <w:rsid w:val="005E5EE8"/>
    <w:rsid w:val="005E5F2E"/>
    <w:rsid w:val="005E631A"/>
    <w:rsid w:val="005E6441"/>
    <w:rsid w:val="005E68D9"/>
    <w:rsid w:val="005E6A53"/>
    <w:rsid w:val="005E6AB8"/>
    <w:rsid w:val="005E70D0"/>
    <w:rsid w:val="005E7749"/>
    <w:rsid w:val="005E77E2"/>
    <w:rsid w:val="005E7C9B"/>
    <w:rsid w:val="005E7DC8"/>
    <w:rsid w:val="005F00C6"/>
    <w:rsid w:val="005F0648"/>
    <w:rsid w:val="005F07B4"/>
    <w:rsid w:val="005F0928"/>
    <w:rsid w:val="005F0C2D"/>
    <w:rsid w:val="005F124C"/>
    <w:rsid w:val="005F12F7"/>
    <w:rsid w:val="005F14B9"/>
    <w:rsid w:val="005F14D5"/>
    <w:rsid w:val="005F15A9"/>
    <w:rsid w:val="005F1685"/>
    <w:rsid w:val="005F1C15"/>
    <w:rsid w:val="005F1D96"/>
    <w:rsid w:val="005F1DCB"/>
    <w:rsid w:val="005F1E54"/>
    <w:rsid w:val="005F24D2"/>
    <w:rsid w:val="005F2744"/>
    <w:rsid w:val="005F2942"/>
    <w:rsid w:val="005F2C36"/>
    <w:rsid w:val="005F2CE2"/>
    <w:rsid w:val="005F30F7"/>
    <w:rsid w:val="005F3121"/>
    <w:rsid w:val="005F31A1"/>
    <w:rsid w:val="005F31BF"/>
    <w:rsid w:val="005F3263"/>
    <w:rsid w:val="005F3279"/>
    <w:rsid w:val="005F327D"/>
    <w:rsid w:val="005F3734"/>
    <w:rsid w:val="005F37ED"/>
    <w:rsid w:val="005F3AE3"/>
    <w:rsid w:val="005F3B35"/>
    <w:rsid w:val="005F4194"/>
    <w:rsid w:val="005F4651"/>
    <w:rsid w:val="005F4830"/>
    <w:rsid w:val="005F488E"/>
    <w:rsid w:val="005F490A"/>
    <w:rsid w:val="005F4BA2"/>
    <w:rsid w:val="005F4C1E"/>
    <w:rsid w:val="005F4DF1"/>
    <w:rsid w:val="005F4E76"/>
    <w:rsid w:val="005F4FCE"/>
    <w:rsid w:val="005F526E"/>
    <w:rsid w:val="005F527C"/>
    <w:rsid w:val="005F5790"/>
    <w:rsid w:val="005F58E4"/>
    <w:rsid w:val="005F5B06"/>
    <w:rsid w:val="005F602F"/>
    <w:rsid w:val="005F6220"/>
    <w:rsid w:val="005F64AA"/>
    <w:rsid w:val="005F69F2"/>
    <w:rsid w:val="005F6EFA"/>
    <w:rsid w:val="005F6F9F"/>
    <w:rsid w:val="005F7030"/>
    <w:rsid w:val="005F716A"/>
    <w:rsid w:val="005F71ED"/>
    <w:rsid w:val="005F75A1"/>
    <w:rsid w:val="005F75E2"/>
    <w:rsid w:val="005F75E6"/>
    <w:rsid w:val="005F77F8"/>
    <w:rsid w:val="005F7891"/>
    <w:rsid w:val="005F7C67"/>
    <w:rsid w:val="005F7C70"/>
    <w:rsid w:val="006000BF"/>
    <w:rsid w:val="00600168"/>
    <w:rsid w:val="006001BE"/>
    <w:rsid w:val="00600503"/>
    <w:rsid w:val="00600752"/>
    <w:rsid w:val="006008C1"/>
    <w:rsid w:val="00600BF3"/>
    <w:rsid w:val="00600D92"/>
    <w:rsid w:val="00600DD6"/>
    <w:rsid w:val="00600EA8"/>
    <w:rsid w:val="006010A6"/>
    <w:rsid w:val="006013ED"/>
    <w:rsid w:val="00601559"/>
    <w:rsid w:val="006016DF"/>
    <w:rsid w:val="006018A1"/>
    <w:rsid w:val="00601A81"/>
    <w:rsid w:val="00601AC1"/>
    <w:rsid w:val="00601B66"/>
    <w:rsid w:val="00601D60"/>
    <w:rsid w:val="00602187"/>
    <w:rsid w:val="006023AF"/>
    <w:rsid w:val="0060243C"/>
    <w:rsid w:val="006025BB"/>
    <w:rsid w:val="006027E4"/>
    <w:rsid w:val="006028D2"/>
    <w:rsid w:val="00602B26"/>
    <w:rsid w:val="00602DF0"/>
    <w:rsid w:val="00602E26"/>
    <w:rsid w:val="00603087"/>
    <w:rsid w:val="00603341"/>
    <w:rsid w:val="00603434"/>
    <w:rsid w:val="00603491"/>
    <w:rsid w:val="006034EB"/>
    <w:rsid w:val="00603557"/>
    <w:rsid w:val="00603616"/>
    <w:rsid w:val="006036C0"/>
    <w:rsid w:val="00603A2B"/>
    <w:rsid w:val="00603C7B"/>
    <w:rsid w:val="00603CB8"/>
    <w:rsid w:val="00603CCB"/>
    <w:rsid w:val="00603E6E"/>
    <w:rsid w:val="00603F84"/>
    <w:rsid w:val="006040A9"/>
    <w:rsid w:val="00604322"/>
    <w:rsid w:val="00604476"/>
    <w:rsid w:val="00604A95"/>
    <w:rsid w:val="00604CFA"/>
    <w:rsid w:val="00604DA8"/>
    <w:rsid w:val="00604E18"/>
    <w:rsid w:val="0060502D"/>
    <w:rsid w:val="006051CD"/>
    <w:rsid w:val="00605384"/>
    <w:rsid w:val="006054CD"/>
    <w:rsid w:val="0060578D"/>
    <w:rsid w:val="00605A1B"/>
    <w:rsid w:val="00605B56"/>
    <w:rsid w:val="00605D88"/>
    <w:rsid w:val="00605ED8"/>
    <w:rsid w:val="00606029"/>
    <w:rsid w:val="006060D6"/>
    <w:rsid w:val="006061B0"/>
    <w:rsid w:val="006061CC"/>
    <w:rsid w:val="00606222"/>
    <w:rsid w:val="00606477"/>
    <w:rsid w:val="00606630"/>
    <w:rsid w:val="006066DB"/>
    <w:rsid w:val="00606E3F"/>
    <w:rsid w:val="00606FBC"/>
    <w:rsid w:val="00607423"/>
    <w:rsid w:val="006076A7"/>
    <w:rsid w:val="006076CF"/>
    <w:rsid w:val="006077B4"/>
    <w:rsid w:val="00607CA0"/>
    <w:rsid w:val="00607E47"/>
    <w:rsid w:val="00607F24"/>
    <w:rsid w:val="00607FAE"/>
    <w:rsid w:val="00610431"/>
    <w:rsid w:val="00610606"/>
    <w:rsid w:val="00610767"/>
    <w:rsid w:val="0061096C"/>
    <w:rsid w:val="00610BA4"/>
    <w:rsid w:val="00610D75"/>
    <w:rsid w:val="00611154"/>
    <w:rsid w:val="006111CC"/>
    <w:rsid w:val="0061130A"/>
    <w:rsid w:val="00611649"/>
    <w:rsid w:val="00611726"/>
    <w:rsid w:val="006117B6"/>
    <w:rsid w:val="00611808"/>
    <w:rsid w:val="006118A5"/>
    <w:rsid w:val="00611D9E"/>
    <w:rsid w:val="00611F7F"/>
    <w:rsid w:val="00611FD5"/>
    <w:rsid w:val="00612118"/>
    <w:rsid w:val="0061213A"/>
    <w:rsid w:val="006122A8"/>
    <w:rsid w:val="006122B0"/>
    <w:rsid w:val="006123F6"/>
    <w:rsid w:val="0061246E"/>
    <w:rsid w:val="006124BD"/>
    <w:rsid w:val="006126A2"/>
    <w:rsid w:val="00612740"/>
    <w:rsid w:val="006128DB"/>
    <w:rsid w:val="00612C52"/>
    <w:rsid w:val="0061338E"/>
    <w:rsid w:val="0061341A"/>
    <w:rsid w:val="00613434"/>
    <w:rsid w:val="006135DC"/>
    <w:rsid w:val="0061382F"/>
    <w:rsid w:val="0061384A"/>
    <w:rsid w:val="00613879"/>
    <w:rsid w:val="0061396A"/>
    <w:rsid w:val="006139B6"/>
    <w:rsid w:val="00613BAA"/>
    <w:rsid w:val="00613EB0"/>
    <w:rsid w:val="00613F15"/>
    <w:rsid w:val="006140C9"/>
    <w:rsid w:val="00614215"/>
    <w:rsid w:val="0061493F"/>
    <w:rsid w:val="00614997"/>
    <w:rsid w:val="006149DD"/>
    <w:rsid w:val="00614AFE"/>
    <w:rsid w:val="00614BAA"/>
    <w:rsid w:val="00614CB2"/>
    <w:rsid w:val="00614D6B"/>
    <w:rsid w:val="00614FDB"/>
    <w:rsid w:val="00615172"/>
    <w:rsid w:val="0061521D"/>
    <w:rsid w:val="006153A5"/>
    <w:rsid w:val="006153DA"/>
    <w:rsid w:val="00615408"/>
    <w:rsid w:val="006154FD"/>
    <w:rsid w:val="0061557A"/>
    <w:rsid w:val="00615683"/>
    <w:rsid w:val="0061576A"/>
    <w:rsid w:val="0061578B"/>
    <w:rsid w:val="00615948"/>
    <w:rsid w:val="00615AA8"/>
    <w:rsid w:val="00615BC3"/>
    <w:rsid w:val="00615C87"/>
    <w:rsid w:val="00615DC5"/>
    <w:rsid w:val="00615E4A"/>
    <w:rsid w:val="00615EA7"/>
    <w:rsid w:val="006164F0"/>
    <w:rsid w:val="0061665E"/>
    <w:rsid w:val="006168E0"/>
    <w:rsid w:val="00616C8B"/>
    <w:rsid w:val="00616CEA"/>
    <w:rsid w:val="00617198"/>
    <w:rsid w:val="00617238"/>
    <w:rsid w:val="00617309"/>
    <w:rsid w:val="0061733A"/>
    <w:rsid w:val="00617481"/>
    <w:rsid w:val="006174DC"/>
    <w:rsid w:val="00617A12"/>
    <w:rsid w:val="00617B54"/>
    <w:rsid w:val="00617D2D"/>
    <w:rsid w:val="00617FCA"/>
    <w:rsid w:val="00620296"/>
    <w:rsid w:val="006209A8"/>
    <w:rsid w:val="00620A0A"/>
    <w:rsid w:val="00620B33"/>
    <w:rsid w:val="00621175"/>
    <w:rsid w:val="006212D1"/>
    <w:rsid w:val="006218F8"/>
    <w:rsid w:val="00621904"/>
    <w:rsid w:val="00621AE0"/>
    <w:rsid w:val="00621C88"/>
    <w:rsid w:val="00621FA0"/>
    <w:rsid w:val="006226BE"/>
    <w:rsid w:val="0062272C"/>
    <w:rsid w:val="00622903"/>
    <w:rsid w:val="00622A60"/>
    <w:rsid w:val="00622AE0"/>
    <w:rsid w:val="00622BE8"/>
    <w:rsid w:val="00622E0D"/>
    <w:rsid w:val="00623068"/>
    <w:rsid w:val="006232CE"/>
    <w:rsid w:val="006233FB"/>
    <w:rsid w:val="0062341B"/>
    <w:rsid w:val="006235D5"/>
    <w:rsid w:val="00623CCD"/>
    <w:rsid w:val="00623F68"/>
    <w:rsid w:val="006243A3"/>
    <w:rsid w:val="006243D8"/>
    <w:rsid w:val="006243FB"/>
    <w:rsid w:val="006244C3"/>
    <w:rsid w:val="00624647"/>
    <w:rsid w:val="0062495F"/>
    <w:rsid w:val="00624B77"/>
    <w:rsid w:val="00624F59"/>
    <w:rsid w:val="0062518E"/>
    <w:rsid w:val="00625500"/>
    <w:rsid w:val="006255DF"/>
    <w:rsid w:val="00625606"/>
    <w:rsid w:val="006258E4"/>
    <w:rsid w:val="006259A2"/>
    <w:rsid w:val="00625A40"/>
    <w:rsid w:val="00625AA2"/>
    <w:rsid w:val="00625B5F"/>
    <w:rsid w:val="00625C3F"/>
    <w:rsid w:val="00625C91"/>
    <w:rsid w:val="00625EAC"/>
    <w:rsid w:val="00625FFE"/>
    <w:rsid w:val="00626497"/>
    <w:rsid w:val="00626524"/>
    <w:rsid w:val="00626699"/>
    <w:rsid w:val="00626946"/>
    <w:rsid w:val="00626E56"/>
    <w:rsid w:val="00626EA9"/>
    <w:rsid w:val="00626F3D"/>
    <w:rsid w:val="00627021"/>
    <w:rsid w:val="006272A8"/>
    <w:rsid w:val="0062748C"/>
    <w:rsid w:val="0062774E"/>
    <w:rsid w:val="00627754"/>
    <w:rsid w:val="00627B4D"/>
    <w:rsid w:val="00627C28"/>
    <w:rsid w:val="00627F9E"/>
    <w:rsid w:val="0063017A"/>
    <w:rsid w:val="00630209"/>
    <w:rsid w:val="006303D3"/>
    <w:rsid w:val="00630667"/>
    <w:rsid w:val="006307EB"/>
    <w:rsid w:val="00630892"/>
    <w:rsid w:val="00630B74"/>
    <w:rsid w:val="00630C17"/>
    <w:rsid w:val="00630E72"/>
    <w:rsid w:val="0063102B"/>
    <w:rsid w:val="00631203"/>
    <w:rsid w:val="00631228"/>
    <w:rsid w:val="006313B1"/>
    <w:rsid w:val="006315F6"/>
    <w:rsid w:val="0063170D"/>
    <w:rsid w:val="006317E4"/>
    <w:rsid w:val="00631953"/>
    <w:rsid w:val="00631BAE"/>
    <w:rsid w:val="00631E42"/>
    <w:rsid w:val="00631E64"/>
    <w:rsid w:val="00631EC0"/>
    <w:rsid w:val="00631FFD"/>
    <w:rsid w:val="0063216D"/>
    <w:rsid w:val="00632278"/>
    <w:rsid w:val="00632313"/>
    <w:rsid w:val="0063240D"/>
    <w:rsid w:val="0063292C"/>
    <w:rsid w:val="00632B2F"/>
    <w:rsid w:val="00632B4B"/>
    <w:rsid w:val="00632D8D"/>
    <w:rsid w:val="00633749"/>
    <w:rsid w:val="00633A4E"/>
    <w:rsid w:val="00633B52"/>
    <w:rsid w:val="006340A7"/>
    <w:rsid w:val="006340B7"/>
    <w:rsid w:val="006344E7"/>
    <w:rsid w:val="00634638"/>
    <w:rsid w:val="006347DC"/>
    <w:rsid w:val="006348CA"/>
    <w:rsid w:val="00634937"/>
    <w:rsid w:val="00634995"/>
    <w:rsid w:val="00634B19"/>
    <w:rsid w:val="00634D7C"/>
    <w:rsid w:val="00635247"/>
    <w:rsid w:val="006357B0"/>
    <w:rsid w:val="00635960"/>
    <w:rsid w:val="00635AB2"/>
    <w:rsid w:val="00635AE2"/>
    <w:rsid w:val="00635E49"/>
    <w:rsid w:val="00635FF1"/>
    <w:rsid w:val="00636103"/>
    <w:rsid w:val="0063631B"/>
    <w:rsid w:val="0063647F"/>
    <w:rsid w:val="006366A2"/>
    <w:rsid w:val="0063673E"/>
    <w:rsid w:val="00636990"/>
    <w:rsid w:val="006369F2"/>
    <w:rsid w:val="00636D0A"/>
    <w:rsid w:val="00636EE4"/>
    <w:rsid w:val="00637286"/>
    <w:rsid w:val="006373B7"/>
    <w:rsid w:val="00637621"/>
    <w:rsid w:val="00637640"/>
    <w:rsid w:val="00637CAB"/>
    <w:rsid w:val="00637E30"/>
    <w:rsid w:val="00637E6A"/>
    <w:rsid w:val="00637FBF"/>
    <w:rsid w:val="0064011A"/>
    <w:rsid w:val="00640438"/>
    <w:rsid w:val="0064047E"/>
    <w:rsid w:val="00640A4F"/>
    <w:rsid w:val="00640BB2"/>
    <w:rsid w:val="00640BCC"/>
    <w:rsid w:val="006411FE"/>
    <w:rsid w:val="00641277"/>
    <w:rsid w:val="00641796"/>
    <w:rsid w:val="00641836"/>
    <w:rsid w:val="00641858"/>
    <w:rsid w:val="006418B5"/>
    <w:rsid w:val="006418F3"/>
    <w:rsid w:val="00641946"/>
    <w:rsid w:val="006419C6"/>
    <w:rsid w:val="00641B07"/>
    <w:rsid w:val="00641C51"/>
    <w:rsid w:val="00641C68"/>
    <w:rsid w:val="00642066"/>
    <w:rsid w:val="006420C8"/>
    <w:rsid w:val="006420E0"/>
    <w:rsid w:val="00642223"/>
    <w:rsid w:val="00642232"/>
    <w:rsid w:val="0064278B"/>
    <w:rsid w:val="00642803"/>
    <w:rsid w:val="00642B87"/>
    <w:rsid w:val="00643079"/>
    <w:rsid w:val="00643316"/>
    <w:rsid w:val="00643C0F"/>
    <w:rsid w:val="006440EB"/>
    <w:rsid w:val="006442A1"/>
    <w:rsid w:val="00644390"/>
    <w:rsid w:val="00644581"/>
    <w:rsid w:val="006445D9"/>
    <w:rsid w:val="006449F0"/>
    <w:rsid w:val="00644E29"/>
    <w:rsid w:val="00644E73"/>
    <w:rsid w:val="006450EE"/>
    <w:rsid w:val="006451B0"/>
    <w:rsid w:val="00645C6D"/>
    <w:rsid w:val="00645DF1"/>
    <w:rsid w:val="006463B0"/>
    <w:rsid w:val="0064651E"/>
    <w:rsid w:val="00646614"/>
    <w:rsid w:val="0064662A"/>
    <w:rsid w:val="00646646"/>
    <w:rsid w:val="00646694"/>
    <w:rsid w:val="00646829"/>
    <w:rsid w:val="00646A24"/>
    <w:rsid w:val="00646AB6"/>
    <w:rsid w:val="00647474"/>
    <w:rsid w:val="00647551"/>
    <w:rsid w:val="00647748"/>
    <w:rsid w:val="00647A57"/>
    <w:rsid w:val="00647AE1"/>
    <w:rsid w:val="00647DFE"/>
    <w:rsid w:val="00647EEC"/>
    <w:rsid w:val="00647F9E"/>
    <w:rsid w:val="00647FF2"/>
    <w:rsid w:val="00650056"/>
    <w:rsid w:val="006501BF"/>
    <w:rsid w:val="006505B1"/>
    <w:rsid w:val="00650662"/>
    <w:rsid w:val="00650756"/>
    <w:rsid w:val="0065079B"/>
    <w:rsid w:val="00650861"/>
    <w:rsid w:val="00650A53"/>
    <w:rsid w:val="00650B92"/>
    <w:rsid w:val="00650BA7"/>
    <w:rsid w:val="00650C49"/>
    <w:rsid w:val="00650C72"/>
    <w:rsid w:val="00650EB3"/>
    <w:rsid w:val="00650ED7"/>
    <w:rsid w:val="00650F77"/>
    <w:rsid w:val="0065133A"/>
    <w:rsid w:val="006515FE"/>
    <w:rsid w:val="00651792"/>
    <w:rsid w:val="0065182A"/>
    <w:rsid w:val="0065192B"/>
    <w:rsid w:val="00651B2D"/>
    <w:rsid w:val="00651BC0"/>
    <w:rsid w:val="00651F64"/>
    <w:rsid w:val="00651FBE"/>
    <w:rsid w:val="00652195"/>
    <w:rsid w:val="006521B9"/>
    <w:rsid w:val="006522BC"/>
    <w:rsid w:val="00652487"/>
    <w:rsid w:val="00652515"/>
    <w:rsid w:val="0065283C"/>
    <w:rsid w:val="00652C7B"/>
    <w:rsid w:val="00652CD2"/>
    <w:rsid w:val="0065398A"/>
    <w:rsid w:val="006539CF"/>
    <w:rsid w:val="00653D6C"/>
    <w:rsid w:val="00653EE2"/>
    <w:rsid w:val="006542EB"/>
    <w:rsid w:val="006542EC"/>
    <w:rsid w:val="00654404"/>
    <w:rsid w:val="006544A0"/>
    <w:rsid w:val="00654791"/>
    <w:rsid w:val="00654987"/>
    <w:rsid w:val="00654A27"/>
    <w:rsid w:val="00654CED"/>
    <w:rsid w:val="00654D84"/>
    <w:rsid w:val="00654E05"/>
    <w:rsid w:val="00654F55"/>
    <w:rsid w:val="0065540C"/>
    <w:rsid w:val="00655452"/>
    <w:rsid w:val="00655538"/>
    <w:rsid w:val="00655590"/>
    <w:rsid w:val="0065585C"/>
    <w:rsid w:val="0065589E"/>
    <w:rsid w:val="00655B36"/>
    <w:rsid w:val="00655D57"/>
    <w:rsid w:val="00655FF3"/>
    <w:rsid w:val="0065607D"/>
    <w:rsid w:val="006562CC"/>
    <w:rsid w:val="00656450"/>
    <w:rsid w:val="006565B0"/>
    <w:rsid w:val="00656810"/>
    <w:rsid w:val="00656898"/>
    <w:rsid w:val="00656E60"/>
    <w:rsid w:val="00656E69"/>
    <w:rsid w:val="00656F67"/>
    <w:rsid w:val="00656F71"/>
    <w:rsid w:val="00657014"/>
    <w:rsid w:val="00657064"/>
    <w:rsid w:val="00657476"/>
    <w:rsid w:val="00657640"/>
    <w:rsid w:val="00657687"/>
    <w:rsid w:val="00657792"/>
    <w:rsid w:val="006578BB"/>
    <w:rsid w:val="00657DF4"/>
    <w:rsid w:val="006600E7"/>
    <w:rsid w:val="0066019D"/>
    <w:rsid w:val="006602D7"/>
    <w:rsid w:val="0066042B"/>
    <w:rsid w:val="00660483"/>
    <w:rsid w:val="00660613"/>
    <w:rsid w:val="006609BA"/>
    <w:rsid w:val="00660C25"/>
    <w:rsid w:val="00661403"/>
    <w:rsid w:val="00661695"/>
    <w:rsid w:val="00661875"/>
    <w:rsid w:val="006619E3"/>
    <w:rsid w:val="00661B59"/>
    <w:rsid w:val="00661DBC"/>
    <w:rsid w:val="00661E68"/>
    <w:rsid w:val="00661E82"/>
    <w:rsid w:val="00661F02"/>
    <w:rsid w:val="00661F9C"/>
    <w:rsid w:val="00662119"/>
    <w:rsid w:val="006622A6"/>
    <w:rsid w:val="00662412"/>
    <w:rsid w:val="00662596"/>
    <w:rsid w:val="00662627"/>
    <w:rsid w:val="006629E9"/>
    <w:rsid w:val="00662B04"/>
    <w:rsid w:val="00662C62"/>
    <w:rsid w:val="0066307D"/>
    <w:rsid w:val="00663140"/>
    <w:rsid w:val="00663173"/>
    <w:rsid w:val="00663299"/>
    <w:rsid w:val="006632BF"/>
    <w:rsid w:val="006634FB"/>
    <w:rsid w:val="00663873"/>
    <w:rsid w:val="006639A1"/>
    <w:rsid w:val="00663A07"/>
    <w:rsid w:val="00663A1E"/>
    <w:rsid w:val="00663A35"/>
    <w:rsid w:val="00663B17"/>
    <w:rsid w:val="00663B79"/>
    <w:rsid w:val="00663F37"/>
    <w:rsid w:val="006640DA"/>
    <w:rsid w:val="00664182"/>
    <w:rsid w:val="00664415"/>
    <w:rsid w:val="0066475F"/>
    <w:rsid w:val="006650E9"/>
    <w:rsid w:val="00665497"/>
    <w:rsid w:val="00665643"/>
    <w:rsid w:val="0066574D"/>
    <w:rsid w:val="00665801"/>
    <w:rsid w:val="00665A15"/>
    <w:rsid w:val="00665A39"/>
    <w:rsid w:val="00665C69"/>
    <w:rsid w:val="00665F2B"/>
    <w:rsid w:val="0066617D"/>
    <w:rsid w:val="0066647D"/>
    <w:rsid w:val="00666600"/>
    <w:rsid w:val="006666F6"/>
    <w:rsid w:val="00666840"/>
    <w:rsid w:val="00666AE7"/>
    <w:rsid w:val="00666BBB"/>
    <w:rsid w:val="00666F40"/>
    <w:rsid w:val="0066711F"/>
    <w:rsid w:val="00667205"/>
    <w:rsid w:val="00667327"/>
    <w:rsid w:val="00667CBB"/>
    <w:rsid w:val="00667ED4"/>
    <w:rsid w:val="00667EED"/>
    <w:rsid w:val="00670045"/>
    <w:rsid w:val="006701AF"/>
    <w:rsid w:val="00670572"/>
    <w:rsid w:val="0067086E"/>
    <w:rsid w:val="0067098F"/>
    <w:rsid w:val="00670C54"/>
    <w:rsid w:val="00670CCF"/>
    <w:rsid w:val="0067104C"/>
    <w:rsid w:val="006712C2"/>
    <w:rsid w:val="006713EF"/>
    <w:rsid w:val="0067142D"/>
    <w:rsid w:val="006716E1"/>
    <w:rsid w:val="0067170D"/>
    <w:rsid w:val="00671830"/>
    <w:rsid w:val="006718EE"/>
    <w:rsid w:val="00671C75"/>
    <w:rsid w:val="00671CD1"/>
    <w:rsid w:val="00671E36"/>
    <w:rsid w:val="00671E95"/>
    <w:rsid w:val="0067200C"/>
    <w:rsid w:val="006720E7"/>
    <w:rsid w:val="0067259C"/>
    <w:rsid w:val="006728C9"/>
    <w:rsid w:val="00672E05"/>
    <w:rsid w:val="00673092"/>
    <w:rsid w:val="00673149"/>
    <w:rsid w:val="00673D2A"/>
    <w:rsid w:val="0067401C"/>
    <w:rsid w:val="0067415E"/>
    <w:rsid w:val="00674212"/>
    <w:rsid w:val="006743E0"/>
    <w:rsid w:val="006745C8"/>
    <w:rsid w:val="006746D3"/>
    <w:rsid w:val="006746EB"/>
    <w:rsid w:val="006747DD"/>
    <w:rsid w:val="00674953"/>
    <w:rsid w:val="00674AD6"/>
    <w:rsid w:val="00674D67"/>
    <w:rsid w:val="00674ED8"/>
    <w:rsid w:val="00674EDD"/>
    <w:rsid w:val="00675135"/>
    <w:rsid w:val="00675514"/>
    <w:rsid w:val="00675564"/>
    <w:rsid w:val="00675631"/>
    <w:rsid w:val="0067577E"/>
    <w:rsid w:val="0067578A"/>
    <w:rsid w:val="0067581A"/>
    <w:rsid w:val="00675EE3"/>
    <w:rsid w:val="00675F63"/>
    <w:rsid w:val="00676003"/>
    <w:rsid w:val="00676053"/>
    <w:rsid w:val="00676208"/>
    <w:rsid w:val="00676647"/>
    <w:rsid w:val="006768E3"/>
    <w:rsid w:val="006768EA"/>
    <w:rsid w:val="006768ED"/>
    <w:rsid w:val="00676B0A"/>
    <w:rsid w:val="00676CF5"/>
    <w:rsid w:val="00676EC0"/>
    <w:rsid w:val="006770E5"/>
    <w:rsid w:val="00677265"/>
    <w:rsid w:val="0067731B"/>
    <w:rsid w:val="006775A5"/>
    <w:rsid w:val="006775BE"/>
    <w:rsid w:val="00677611"/>
    <w:rsid w:val="00677806"/>
    <w:rsid w:val="00677A7B"/>
    <w:rsid w:val="00677B37"/>
    <w:rsid w:val="00677D4D"/>
    <w:rsid w:val="00677E91"/>
    <w:rsid w:val="00680275"/>
    <w:rsid w:val="00680493"/>
    <w:rsid w:val="0068067C"/>
    <w:rsid w:val="006807F8"/>
    <w:rsid w:val="006809ED"/>
    <w:rsid w:val="00680C01"/>
    <w:rsid w:val="00680C3E"/>
    <w:rsid w:val="00680C4C"/>
    <w:rsid w:val="00680FED"/>
    <w:rsid w:val="0068119E"/>
    <w:rsid w:val="00681475"/>
    <w:rsid w:val="006819DD"/>
    <w:rsid w:val="00681D33"/>
    <w:rsid w:val="00681D5C"/>
    <w:rsid w:val="00681D6A"/>
    <w:rsid w:val="00681ED7"/>
    <w:rsid w:val="00681F59"/>
    <w:rsid w:val="006823EC"/>
    <w:rsid w:val="006825CF"/>
    <w:rsid w:val="00682673"/>
    <w:rsid w:val="00682837"/>
    <w:rsid w:val="00682961"/>
    <w:rsid w:val="006829C7"/>
    <w:rsid w:val="00682CDF"/>
    <w:rsid w:val="006832B4"/>
    <w:rsid w:val="00683402"/>
    <w:rsid w:val="0068396A"/>
    <w:rsid w:val="00683D8E"/>
    <w:rsid w:val="0068405A"/>
    <w:rsid w:val="006841B6"/>
    <w:rsid w:val="0068428A"/>
    <w:rsid w:val="006843F7"/>
    <w:rsid w:val="00684464"/>
    <w:rsid w:val="006844BA"/>
    <w:rsid w:val="0068476F"/>
    <w:rsid w:val="0068478B"/>
    <w:rsid w:val="006848EE"/>
    <w:rsid w:val="00684EA4"/>
    <w:rsid w:val="0068519B"/>
    <w:rsid w:val="0068530E"/>
    <w:rsid w:val="006853A5"/>
    <w:rsid w:val="00685656"/>
    <w:rsid w:val="006859BA"/>
    <w:rsid w:val="00685B0D"/>
    <w:rsid w:val="00685E47"/>
    <w:rsid w:val="00685FAC"/>
    <w:rsid w:val="00686166"/>
    <w:rsid w:val="006865C3"/>
    <w:rsid w:val="006867E8"/>
    <w:rsid w:val="00686BCA"/>
    <w:rsid w:val="00686C05"/>
    <w:rsid w:val="00686DD8"/>
    <w:rsid w:val="00686FF8"/>
    <w:rsid w:val="00687014"/>
    <w:rsid w:val="00687027"/>
    <w:rsid w:val="006873C9"/>
    <w:rsid w:val="00687445"/>
    <w:rsid w:val="0068745F"/>
    <w:rsid w:val="00687650"/>
    <w:rsid w:val="006876A8"/>
    <w:rsid w:val="006876B3"/>
    <w:rsid w:val="00687AE7"/>
    <w:rsid w:val="00687B60"/>
    <w:rsid w:val="00687E50"/>
    <w:rsid w:val="006902F1"/>
    <w:rsid w:val="00690461"/>
    <w:rsid w:val="00690698"/>
    <w:rsid w:val="00690C00"/>
    <w:rsid w:val="00690DEC"/>
    <w:rsid w:val="00691222"/>
    <w:rsid w:val="00691261"/>
    <w:rsid w:val="006915E8"/>
    <w:rsid w:val="006916D6"/>
    <w:rsid w:val="00691820"/>
    <w:rsid w:val="00691967"/>
    <w:rsid w:val="00691ACF"/>
    <w:rsid w:val="00691AFD"/>
    <w:rsid w:val="00691B7E"/>
    <w:rsid w:val="00691C15"/>
    <w:rsid w:val="00691D95"/>
    <w:rsid w:val="00691EEA"/>
    <w:rsid w:val="00691F1F"/>
    <w:rsid w:val="006921DD"/>
    <w:rsid w:val="00692482"/>
    <w:rsid w:val="006925F4"/>
    <w:rsid w:val="006926CD"/>
    <w:rsid w:val="00692A68"/>
    <w:rsid w:val="00693080"/>
    <w:rsid w:val="006930FB"/>
    <w:rsid w:val="0069312A"/>
    <w:rsid w:val="006932A2"/>
    <w:rsid w:val="006934EC"/>
    <w:rsid w:val="00693ABB"/>
    <w:rsid w:val="00693BB4"/>
    <w:rsid w:val="00693BD1"/>
    <w:rsid w:val="00693D43"/>
    <w:rsid w:val="00693F67"/>
    <w:rsid w:val="006941EF"/>
    <w:rsid w:val="006942F1"/>
    <w:rsid w:val="0069435E"/>
    <w:rsid w:val="00694456"/>
    <w:rsid w:val="006948A3"/>
    <w:rsid w:val="00694A88"/>
    <w:rsid w:val="00694C7C"/>
    <w:rsid w:val="00694DFC"/>
    <w:rsid w:val="006952AD"/>
    <w:rsid w:val="00695317"/>
    <w:rsid w:val="006953F7"/>
    <w:rsid w:val="00695752"/>
    <w:rsid w:val="00695AD1"/>
    <w:rsid w:val="00695CA3"/>
    <w:rsid w:val="00695DE5"/>
    <w:rsid w:val="006961B5"/>
    <w:rsid w:val="00696236"/>
    <w:rsid w:val="00696379"/>
    <w:rsid w:val="006963E6"/>
    <w:rsid w:val="006964EE"/>
    <w:rsid w:val="006966B4"/>
    <w:rsid w:val="00696912"/>
    <w:rsid w:val="006969C5"/>
    <w:rsid w:val="00696B8F"/>
    <w:rsid w:val="00696D15"/>
    <w:rsid w:val="00696ECF"/>
    <w:rsid w:val="00696F1F"/>
    <w:rsid w:val="006970C9"/>
    <w:rsid w:val="0069712A"/>
    <w:rsid w:val="00697150"/>
    <w:rsid w:val="00697535"/>
    <w:rsid w:val="00697738"/>
    <w:rsid w:val="006977F4"/>
    <w:rsid w:val="00697915"/>
    <w:rsid w:val="00697C7F"/>
    <w:rsid w:val="006A0499"/>
    <w:rsid w:val="006A05A3"/>
    <w:rsid w:val="006A05B4"/>
    <w:rsid w:val="006A0845"/>
    <w:rsid w:val="006A091E"/>
    <w:rsid w:val="006A0A12"/>
    <w:rsid w:val="006A0A76"/>
    <w:rsid w:val="006A0BEC"/>
    <w:rsid w:val="006A0C47"/>
    <w:rsid w:val="006A181F"/>
    <w:rsid w:val="006A1946"/>
    <w:rsid w:val="006A1C30"/>
    <w:rsid w:val="006A1D57"/>
    <w:rsid w:val="006A2196"/>
    <w:rsid w:val="006A24D4"/>
    <w:rsid w:val="006A26B7"/>
    <w:rsid w:val="006A2A7D"/>
    <w:rsid w:val="006A2B14"/>
    <w:rsid w:val="006A3124"/>
    <w:rsid w:val="006A3338"/>
    <w:rsid w:val="006A3898"/>
    <w:rsid w:val="006A3938"/>
    <w:rsid w:val="006A3C7A"/>
    <w:rsid w:val="006A3DA6"/>
    <w:rsid w:val="006A4419"/>
    <w:rsid w:val="006A441C"/>
    <w:rsid w:val="006A4626"/>
    <w:rsid w:val="006A46BA"/>
    <w:rsid w:val="006A481B"/>
    <w:rsid w:val="006A49A4"/>
    <w:rsid w:val="006A4C09"/>
    <w:rsid w:val="006A4D19"/>
    <w:rsid w:val="006A4DB5"/>
    <w:rsid w:val="006A507C"/>
    <w:rsid w:val="006A5160"/>
    <w:rsid w:val="006A5481"/>
    <w:rsid w:val="006A54C7"/>
    <w:rsid w:val="006A56CA"/>
    <w:rsid w:val="006A59D2"/>
    <w:rsid w:val="006A5A67"/>
    <w:rsid w:val="006A5C43"/>
    <w:rsid w:val="006A5EEA"/>
    <w:rsid w:val="006A6005"/>
    <w:rsid w:val="006A6061"/>
    <w:rsid w:val="006A60A1"/>
    <w:rsid w:val="006A623D"/>
    <w:rsid w:val="006A628B"/>
    <w:rsid w:val="006A63B0"/>
    <w:rsid w:val="006A6413"/>
    <w:rsid w:val="006A67EF"/>
    <w:rsid w:val="006A69E5"/>
    <w:rsid w:val="006A6D83"/>
    <w:rsid w:val="006A7075"/>
    <w:rsid w:val="006A72C2"/>
    <w:rsid w:val="006A7470"/>
    <w:rsid w:val="006A770D"/>
    <w:rsid w:val="006A7A6D"/>
    <w:rsid w:val="006A7ACD"/>
    <w:rsid w:val="006A7E8C"/>
    <w:rsid w:val="006A7E9F"/>
    <w:rsid w:val="006B0589"/>
    <w:rsid w:val="006B05F1"/>
    <w:rsid w:val="006B05FA"/>
    <w:rsid w:val="006B07F0"/>
    <w:rsid w:val="006B1127"/>
    <w:rsid w:val="006B1261"/>
    <w:rsid w:val="006B1721"/>
    <w:rsid w:val="006B1953"/>
    <w:rsid w:val="006B1B86"/>
    <w:rsid w:val="006B2253"/>
    <w:rsid w:val="006B2260"/>
    <w:rsid w:val="006B23A0"/>
    <w:rsid w:val="006B248B"/>
    <w:rsid w:val="006B24FE"/>
    <w:rsid w:val="006B2527"/>
    <w:rsid w:val="006B2672"/>
    <w:rsid w:val="006B269F"/>
    <w:rsid w:val="006B2798"/>
    <w:rsid w:val="006B28E9"/>
    <w:rsid w:val="006B2D19"/>
    <w:rsid w:val="006B2D29"/>
    <w:rsid w:val="006B2D46"/>
    <w:rsid w:val="006B2D49"/>
    <w:rsid w:val="006B2DEF"/>
    <w:rsid w:val="006B2F82"/>
    <w:rsid w:val="006B305A"/>
    <w:rsid w:val="006B30FD"/>
    <w:rsid w:val="006B3245"/>
    <w:rsid w:val="006B32D2"/>
    <w:rsid w:val="006B3406"/>
    <w:rsid w:val="006B371D"/>
    <w:rsid w:val="006B37C6"/>
    <w:rsid w:val="006B39D4"/>
    <w:rsid w:val="006B3A55"/>
    <w:rsid w:val="006B3A75"/>
    <w:rsid w:val="006B3B4B"/>
    <w:rsid w:val="006B3B94"/>
    <w:rsid w:val="006B3C0D"/>
    <w:rsid w:val="006B3C3B"/>
    <w:rsid w:val="006B3ED5"/>
    <w:rsid w:val="006B406A"/>
    <w:rsid w:val="006B43D5"/>
    <w:rsid w:val="006B4482"/>
    <w:rsid w:val="006B4488"/>
    <w:rsid w:val="006B44C5"/>
    <w:rsid w:val="006B465B"/>
    <w:rsid w:val="006B46E9"/>
    <w:rsid w:val="006B47A9"/>
    <w:rsid w:val="006B4890"/>
    <w:rsid w:val="006B49B8"/>
    <w:rsid w:val="006B4ABE"/>
    <w:rsid w:val="006B4B88"/>
    <w:rsid w:val="006B4D27"/>
    <w:rsid w:val="006B4D39"/>
    <w:rsid w:val="006B4D45"/>
    <w:rsid w:val="006B4F00"/>
    <w:rsid w:val="006B4FD6"/>
    <w:rsid w:val="006B506D"/>
    <w:rsid w:val="006B50D5"/>
    <w:rsid w:val="006B5128"/>
    <w:rsid w:val="006B5131"/>
    <w:rsid w:val="006B52A6"/>
    <w:rsid w:val="006B537E"/>
    <w:rsid w:val="006B538F"/>
    <w:rsid w:val="006B555A"/>
    <w:rsid w:val="006B5592"/>
    <w:rsid w:val="006B55BE"/>
    <w:rsid w:val="006B562A"/>
    <w:rsid w:val="006B5889"/>
    <w:rsid w:val="006B5C9D"/>
    <w:rsid w:val="006B5D84"/>
    <w:rsid w:val="006B5E9D"/>
    <w:rsid w:val="006B64C9"/>
    <w:rsid w:val="006B65AC"/>
    <w:rsid w:val="006B6AF7"/>
    <w:rsid w:val="006B6B8C"/>
    <w:rsid w:val="006B6BBA"/>
    <w:rsid w:val="006B6DFC"/>
    <w:rsid w:val="006B70F7"/>
    <w:rsid w:val="006B7220"/>
    <w:rsid w:val="006B7583"/>
    <w:rsid w:val="006B782C"/>
    <w:rsid w:val="006B7A82"/>
    <w:rsid w:val="006B7BDD"/>
    <w:rsid w:val="006B7CFE"/>
    <w:rsid w:val="006B7E04"/>
    <w:rsid w:val="006B7F15"/>
    <w:rsid w:val="006C0095"/>
    <w:rsid w:val="006C00CD"/>
    <w:rsid w:val="006C0367"/>
    <w:rsid w:val="006C050C"/>
    <w:rsid w:val="006C072D"/>
    <w:rsid w:val="006C0E96"/>
    <w:rsid w:val="006C0ED1"/>
    <w:rsid w:val="006C1070"/>
    <w:rsid w:val="006C15F4"/>
    <w:rsid w:val="006C1778"/>
    <w:rsid w:val="006C1960"/>
    <w:rsid w:val="006C1C91"/>
    <w:rsid w:val="006C1DC4"/>
    <w:rsid w:val="006C1DDC"/>
    <w:rsid w:val="006C211D"/>
    <w:rsid w:val="006C2671"/>
    <w:rsid w:val="006C29FC"/>
    <w:rsid w:val="006C2AFF"/>
    <w:rsid w:val="006C2B3E"/>
    <w:rsid w:val="006C2E54"/>
    <w:rsid w:val="006C2E80"/>
    <w:rsid w:val="006C2F59"/>
    <w:rsid w:val="006C3070"/>
    <w:rsid w:val="006C3128"/>
    <w:rsid w:val="006C314E"/>
    <w:rsid w:val="006C32C0"/>
    <w:rsid w:val="006C33D5"/>
    <w:rsid w:val="006C35D8"/>
    <w:rsid w:val="006C3963"/>
    <w:rsid w:val="006C39C5"/>
    <w:rsid w:val="006C3FAC"/>
    <w:rsid w:val="006C4050"/>
    <w:rsid w:val="006C41C4"/>
    <w:rsid w:val="006C4262"/>
    <w:rsid w:val="006C4608"/>
    <w:rsid w:val="006C492C"/>
    <w:rsid w:val="006C4992"/>
    <w:rsid w:val="006C49F1"/>
    <w:rsid w:val="006C4EC2"/>
    <w:rsid w:val="006C4F59"/>
    <w:rsid w:val="006C5400"/>
    <w:rsid w:val="006C5A67"/>
    <w:rsid w:val="006C5B44"/>
    <w:rsid w:val="006C5BF7"/>
    <w:rsid w:val="006C5ECB"/>
    <w:rsid w:val="006C6096"/>
    <w:rsid w:val="006C6155"/>
    <w:rsid w:val="006C6346"/>
    <w:rsid w:val="006C640A"/>
    <w:rsid w:val="006C647B"/>
    <w:rsid w:val="006C6539"/>
    <w:rsid w:val="006C66B4"/>
    <w:rsid w:val="006C6E5D"/>
    <w:rsid w:val="006C6EE6"/>
    <w:rsid w:val="006C70BE"/>
    <w:rsid w:val="006C7257"/>
    <w:rsid w:val="006C7544"/>
    <w:rsid w:val="006C7887"/>
    <w:rsid w:val="006C7B95"/>
    <w:rsid w:val="006C7D05"/>
    <w:rsid w:val="006C7DE6"/>
    <w:rsid w:val="006C7E35"/>
    <w:rsid w:val="006C7E8B"/>
    <w:rsid w:val="006C7F08"/>
    <w:rsid w:val="006D0371"/>
    <w:rsid w:val="006D0677"/>
    <w:rsid w:val="006D07C9"/>
    <w:rsid w:val="006D08E8"/>
    <w:rsid w:val="006D0BB7"/>
    <w:rsid w:val="006D0E49"/>
    <w:rsid w:val="006D110D"/>
    <w:rsid w:val="006D1169"/>
    <w:rsid w:val="006D1276"/>
    <w:rsid w:val="006D15A8"/>
    <w:rsid w:val="006D1773"/>
    <w:rsid w:val="006D17D0"/>
    <w:rsid w:val="006D17DB"/>
    <w:rsid w:val="006D1B7A"/>
    <w:rsid w:val="006D1CCB"/>
    <w:rsid w:val="006D2192"/>
    <w:rsid w:val="006D240A"/>
    <w:rsid w:val="006D2555"/>
    <w:rsid w:val="006D2818"/>
    <w:rsid w:val="006D28D5"/>
    <w:rsid w:val="006D290C"/>
    <w:rsid w:val="006D2983"/>
    <w:rsid w:val="006D2A72"/>
    <w:rsid w:val="006D2C57"/>
    <w:rsid w:val="006D2E6F"/>
    <w:rsid w:val="006D2F39"/>
    <w:rsid w:val="006D3090"/>
    <w:rsid w:val="006D30D7"/>
    <w:rsid w:val="006D3116"/>
    <w:rsid w:val="006D33E6"/>
    <w:rsid w:val="006D342C"/>
    <w:rsid w:val="006D3874"/>
    <w:rsid w:val="006D3DDD"/>
    <w:rsid w:val="006D3FD5"/>
    <w:rsid w:val="006D40BA"/>
    <w:rsid w:val="006D4249"/>
    <w:rsid w:val="006D4457"/>
    <w:rsid w:val="006D4459"/>
    <w:rsid w:val="006D450E"/>
    <w:rsid w:val="006D4557"/>
    <w:rsid w:val="006D4806"/>
    <w:rsid w:val="006D4B82"/>
    <w:rsid w:val="006D4C9D"/>
    <w:rsid w:val="006D4CA5"/>
    <w:rsid w:val="006D4D2A"/>
    <w:rsid w:val="006D4D51"/>
    <w:rsid w:val="006D506F"/>
    <w:rsid w:val="006D50A0"/>
    <w:rsid w:val="006D5662"/>
    <w:rsid w:val="006D5A71"/>
    <w:rsid w:val="006D5E46"/>
    <w:rsid w:val="006D5EAA"/>
    <w:rsid w:val="006D5FE1"/>
    <w:rsid w:val="006D61EA"/>
    <w:rsid w:val="006D6686"/>
    <w:rsid w:val="006D66BF"/>
    <w:rsid w:val="006D69B7"/>
    <w:rsid w:val="006D6AAB"/>
    <w:rsid w:val="006D6AF3"/>
    <w:rsid w:val="006D6B11"/>
    <w:rsid w:val="006D6B6D"/>
    <w:rsid w:val="006D6FBD"/>
    <w:rsid w:val="006D7125"/>
    <w:rsid w:val="006D74C1"/>
    <w:rsid w:val="006D77CF"/>
    <w:rsid w:val="006D7AB3"/>
    <w:rsid w:val="006D7C86"/>
    <w:rsid w:val="006D7D3F"/>
    <w:rsid w:val="006D7FB4"/>
    <w:rsid w:val="006D7FD2"/>
    <w:rsid w:val="006E0028"/>
    <w:rsid w:val="006E0045"/>
    <w:rsid w:val="006E01AA"/>
    <w:rsid w:val="006E032A"/>
    <w:rsid w:val="006E0BF8"/>
    <w:rsid w:val="006E0D6B"/>
    <w:rsid w:val="006E100E"/>
    <w:rsid w:val="006E103C"/>
    <w:rsid w:val="006E10F1"/>
    <w:rsid w:val="006E11F7"/>
    <w:rsid w:val="006E13F7"/>
    <w:rsid w:val="006E18E5"/>
    <w:rsid w:val="006E1929"/>
    <w:rsid w:val="006E1937"/>
    <w:rsid w:val="006E1C69"/>
    <w:rsid w:val="006E1ECD"/>
    <w:rsid w:val="006E2058"/>
    <w:rsid w:val="006E20D1"/>
    <w:rsid w:val="006E2190"/>
    <w:rsid w:val="006E225F"/>
    <w:rsid w:val="006E278B"/>
    <w:rsid w:val="006E27BD"/>
    <w:rsid w:val="006E28DC"/>
    <w:rsid w:val="006E2934"/>
    <w:rsid w:val="006E294F"/>
    <w:rsid w:val="006E2F38"/>
    <w:rsid w:val="006E36F9"/>
    <w:rsid w:val="006E37B2"/>
    <w:rsid w:val="006E3997"/>
    <w:rsid w:val="006E3A0B"/>
    <w:rsid w:val="006E3AB9"/>
    <w:rsid w:val="006E3AD9"/>
    <w:rsid w:val="006E3B85"/>
    <w:rsid w:val="006E3E32"/>
    <w:rsid w:val="006E4381"/>
    <w:rsid w:val="006E4C9B"/>
    <w:rsid w:val="006E4E2F"/>
    <w:rsid w:val="006E4F41"/>
    <w:rsid w:val="006E5194"/>
    <w:rsid w:val="006E528F"/>
    <w:rsid w:val="006E52D8"/>
    <w:rsid w:val="006E53AE"/>
    <w:rsid w:val="006E5467"/>
    <w:rsid w:val="006E5527"/>
    <w:rsid w:val="006E55BC"/>
    <w:rsid w:val="006E5746"/>
    <w:rsid w:val="006E5811"/>
    <w:rsid w:val="006E5863"/>
    <w:rsid w:val="006E590E"/>
    <w:rsid w:val="006E5935"/>
    <w:rsid w:val="006E5A3A"/>
    <w:rsid w:val="006E5A89"/>
    <w:rsid w:val="006E5CB9"/>
    <w:rsid w:val="006E62A0"/>
    <w:rsid w:val="006E62E4"/>
    <w:rsid w:val="006E6B49"/>
    <w:rsid w:val="006E6B4C"/>
    <w:rsid w:val="006E7137"/>
    <w:rsid w:val="006E7140"/>
    <w:rsid w:val="006E73AE"/>
    <w:rsid w:val="006E781B"/>
    <w:rsid w:val="006E786A"/>
    <w:rsid w:val="006E7878"/>
    <w:rsid w:val="006E7B29"/>
    <w:rsid w:val="006F0152"/>
    <w:rsid w:val="006F0342"/>
    <w:rsid w:val="006F039A"/>
    <w:rsid w:val="006F03B5"/>
    <w:rsid w:val="006F045E"/>
    <w:rsid w:val="006F0595"/>
    <w:rsid w:val="006F09C3"/>
    <w:rsid w:val="006F0AB4"/>
    <w:rsid w:val="006F0C6D"/>
    <w:rsid w:val="006F12F8"/>
    <w:rsid w:val="006F13A6"/>
    <w:rsid w:val="006F17F5"/>
    <w:rsid w:val="006F19B6"/>
    <w:rsid w:val="006F19B9"/>
    <w:rsid w:val="006F19CF"/>
    <w:rsid w:val="006F1B6A"/>
    <w:rsid w:val="006F1C48"/>
    <w:rsid w:val="006F1D07"/>
    <w:rsid w:val="006F1D9B"/>
    <w:rsid w:val="006F2168"/>
    <w:rsid w:val="006F26A8"/>
    <w:rsid w:val="006F27C3"/>
    <w:rsid w:val="006F287A"/>
    <w:rsid w:val="006F2971"/>
    <w:rsid w:val="006F2A2F"/>
    <w:rsid w:val="006F2A66"/>
    <w:rsid w:val="006F2AE1"/>
    <w:rsid w:val="006F2C25"/>
    <w:rsid w:val="006F2D08"/>
    <w:rsid w:val="006F2DEC"/>
    <w:rsid w:val="006F2E2F"/>
    <w:rsid w:val="006F3468"/>
    <w:rsid w:val="006F357D"/>
    <w:rsid w:val="006F3691"/>
    <w:rsid w:val="006F37D8"/>
    <w:rsid w:val="006F383A"/>
    <w:rsid w:val="006F3F7F"/>
    <w:rsid w:val="006F3F9A"/>
    <w:rsid w:val="006F407E"/>
    <w:rsid w:val="006F4090"/>
    <w:rsid w:val="006F4339"/>
    <w:rsid w:val="006F4851"/>
    <w:rsid w:val="006F4A40"/>
    <w:rsid w:val="006F4AD6"/>
    <w:rsid w:val="006F4D19"/>
    <w:rsid w:val="006F4E6D"/>
    <w:rsid w:val="006F5254"/>
    <w:rsid w:val="006F5275"/>
    <w:rsid w:val="006F55D8"/>
    <w:rsid w:val="006F56CB"/>
    <w:rsid w:val="006F56CF"/>
    <w:rsid w:val="006F5762"/>
    <w:rsid w:val="006F5829"/>
    <w:rsid w:val="006F5857"/>
    <w:rsid w:val="006F58DF"/>
    <w:rsid w:val="006F5923"/>
    <w:rsid w:val="006F5A5F"/>
    <w:rsid w:val="006F5B7A"/>
    <w:rsid w:val="006F602A"/>
    <w:rsid w:val="006F6046"/>
    <w:rsid w:val="006F6047"/>
    <w:rsid w:val="006F60FE"/>
    <w:rsid w:val="006F6101"/>
    <w:rsid w:val="006F6194"/>
    <w:rsid w:val="006F61B8"/>
    <w:rsid w:val="006F65C3"/>
    <w:rsid w:val="006F6704"/>
    <w:rsid w:val="006F681B"/>
    <w:rsid w:val="006F692B"/>
    <w:rsid w:val="006F6951"/>
    <w:rsid w:val="006F69C6"/>
    <w:rsid w:val="006F69EF"/>
    <w:rsid w:val="006F6E7F"/>
    <w:rsid w:val="006F79C5"/>
    <w:rsid w:val="006F7C60"/>
    <w:rsid w:val="00700044"/>
    <w:rsid w:val="007001C2"/>
    <w:rsid w:val="007003B0"/>
    <w:rsid w:val="00700663"/>
    <w:rsid w:val="00700810"/>
    <w:rsid w:val="00700B3C"/>
    <w:rsid w:val="00700BE9"/>
    <w:rsid w:val="00700EEE"/>
    <w:rsid w:val="00700F0A"/>
    <w:rsid w:val="00701053"/>
    <w:rsid w:val="0070137C"/>
    <w:rsid w:val="0070142A"/>
    <w:rsid w:val="007014AF"/>
    <w:rsid w:val="007016A0"/>
    <w:rsid w:val="0070216A"/>
    <w:rsid w:val="00702203"/>
    <w:rsid w:val="00702312"/>
    <w:rsid w:val="0070249D"/>
    <w:rsid w:val="00702863"/>
    <w:rsid w:val="0070286E"/>
    <w:rsid w:val="00702891"/>
    <w:rsid w:val="00702C13"/>
    <w:rsid w:val="00702C36"/>
    <w:rsid w:val="00702F5E"/>
    <w:rsid w:val="007033BD"/>
    <w:rsid w:val="0070342B"/>
    <w:rsid w:val="00703957"/>
    <w:rsid w:val="007039A0"/>
    <w:rsid w:val="00703C30"/>
    <w:rsid w:val="0070405C"/>
    <w:rsid w:val="007040DF"/>
    <w:rsid w:val="00704287"/>
    <w:rsid w:val="00704498"/>
    <w:rsid w:val="007045BE"/>
    <w:rsid w:val="0070475D"/>
    <w:rsid w:val="00704770"/>
    <w:rsid w:val="007048B4"/>
    <w:rsid w:val="00704A27"/>
    <w:rsid w:val="007050BD"/>
    <w:rsid w:val="00705111"/>
    <w:rsid w:val="007055A9"/>
    <w:rsid w:val="00705656"/>
    <w:rsid w:val="007057EA"/>
    <w:rsid w:val="00705987"/>
    <w:rsid w:val="00705E06"/>
    <w:rsid w:val="00705EB1"/>
    <w:rsid w:val="00705F30"/>
    <w:rsid w:val="00705FD5"/>
    <w:rsid w:val="00706039"/>
    <w:rsid w:val="0070617B"/>
    <w:rsid w:val="00706237"/>
    <w:rsid w:val="0070638F"/>
    <w:rsid w:val="00706F08"/>
    <w:rsid w:val="00706F7D"/>
    <w:rsid w:val="0070707D"/>
    <w:rsid w:val="0070763D"/>
    <w:rsid w:val="00707681"/>
    <w:rsid w:val="00707800"/>
    <w:rsid w:val="00707974"/>
    <w:rsid w:val="00707A8A"/>
    <w:rsid w:val="00710288"/>
    <w:rsid w:val="007106A4"/>
    <w:rsid w:val="007106C9"/>
    <w:rsid w:val="00710F23"/>
    <w:rsid w:val="00711363"/>
    <w:rsid w:val="007115BA"/>
    <w:rsid w:val="00711620"/>
    <w:rsid w:val="0071196C"/>
    <w:rsid w:val="0071198B"/>
    <w:rsid w:val="00711A63"/>
    <w:rsid w:val="00711D9E"/>
    <w:rsid w:val="00712313"/>
    <w:rsid w:val="00712462"/>
    <w:rsid w:val="007127EE"/>
    <w:rsid w:val="00712B53"/>
    <w:rsid w:val="00712C21"/>
    <w:rsid w:val="00712D15"/>
    <w:rsid w:val="00712D5A"/>
    <w:rsid w:val="0071300E"/>
    <w:rsid w:val="007130AE"/>
    <w:rsid w:val="007134F1"/>
    <w:rsid w:val="007135ED"/>
    <w:rsid w:val="00713B3A"/>
    <w:rsid w:val="00713FFD"/>
    <w:rsid w:val="007146ED"/>
    <w:rsid w:val="007147D3"/>
    <w:rsid w:val="00714A50"/>
    <w:rsid w:val="00714AA8"/>
    <w:rsid w:val="00714D8E"/>
    <w:rsid w:val="00714F76"/>
    <w:rsid w:val="00714F93"/>
    <w:rsid w:val="00715086"/>
    <w:rsid w:val="0071518A"/>
    <w:rsid w:val="007155E7"/>
    <w:rsid w:val="007159B9"/>
    <w:rsid w:val="00715D8F"/>
    <w:rsid w:val="00716006"/>
    <w:rsid w:val="007161F2"/>
    <w:rsid w:val="007162D6"/>
    <w:rsid w:val="0071657D"/>
    <w:rsid w:val="0071687A"/>
    <w:rsid w:val="00716928"/>
    <w:rsid w:val="00716B32"/>
    <w:rsid w:val="00716BC4"/>
    <w:rsid w:val="00716D2F"/>
    <w:rsid w:val="00716DE4"/>
    <w:rsid w:val="007170A7"/>
    <w:rsid w:val="00717132"/>
    <w:rsid w:val="00717299"/>
    <w:rsid w:val="007173FE"/>
    <w:rsid w:val="007176DE"/>
    <w:rsid w:val="00717784"/>
    <w:rsid w:val="0071783D"/>
    <w:rsid w:val="00717907"/>
    <w:rsid w:val="00717979"/>
    <w:rsid w:val="007179B3"/>
    <w:rsid w:val="00717BC5"/>
    <w:rsid w:val="00717C70"/>
    <w:rsid w:val="00717EB7"/>
    <w:rsid w:val="007200A7"/>
    <w:rsid w:val="007200AE"/>
    <w:rsid w:val="007202A6"/>
    <w:rsid w:val="00720727"/>
    <w:rsid w:val="00720756"/>
    <w:rsid w:val="007209E8"/>
    <w:rsid w:val="00720B03"/>
    <w:rsid w:val="00720C3F"/>
    <w:rsid w:val="00720FB3"/>
    <w:rsid w:val="00720FEF"/>
    <w:rsid w:val="007214A8"/>
    <w:rsid w:val="00721951"/>
    <w:rsid w:val="00721ACD"/>
    <w:rsid w:val="00721C80"/>
    <w:rsid w:val="00721D2F"/>
    <w:rsid w:val="00721DA1"/>
    <w:rsid w:val="0072244E"/>
    <w:rsid w:val="00722724"/>
    <w:rsid w:val="0072286A"/>
    <w:rsid w:val="0072297C"/>
    <w:rsid w:val="00722ADE"/>
    <w:rsid w:val="00722B69"/>
    <w:rsid w:val="00722D03"/>
    <w:rsid w:val="00722DF0"/>
    <w:rsid w:val="00722E69"/>
    <w:rsid w:val="007230C6"/>
    <w:rsid w:val="00723245"/>
    <w:rsid w:val="00723246"/>
    <w:rsid w:val="00723296"/>
    <w:rsid w:val="0072353C"/>
    <w:rsid w:val="00723727"/>
    <w:rsid w:val="0072383F"/>
    <w:rsid w:val="00723B2D"/>
    <w:rsid w:val="00723B44"/>
    <w:rsid w:val="00723B4D"/>
    <w:rsid w:val="00723EBB"/>
    <w:rsid w:val="0072417F"/>
    <w:rsid w:val="007241FC"/>
    <w:rsid w:val="0072440E"/>
    <w:rsid w:val="007245C7"/>
    <w:rsid w:val="00724647"/>
    <w:rsid w:val="00724B00"/>
    <w:rsid w:val="00724B28"/>
    <w:rsid w:val="00724B69"/>
    <w:rsid w:val="00724BB3"/>
    <w:rsid w:val="00724CA4"/>
    <w:rsid w:val="00724E1D"/>
    <w:rsid w:val="00724F3A"/>
    <w:rsid w:val="00725093"/>
    <w:rsid w:val="0072533D"/>
    <w:rsid w:val="007258B5"/>
    <w:rsid w:val="00725C18"/>
    <w:rsid w:val="00725D6B"/>
    <w:rsid w:val="00726066"/>
    <w:rsid w:val="00726226"/>
    <w:rsid w:val="007262F3"/>
    <w:rsid w:val="00726666"/>
    <w:rsid w:val="00726ADE"/>
    <w:rsid w:val="00726BF9"/>
    <w:rsid w:val="00726E6F"/>
    <w:rsid w:val="00727101"/>
    <w:rsid w:val="00727115"/>
    <w:rsid w:val="00727623"/>
    <w:rsid w:val="00727790"/>
    <w:rsid w:val="00727836"/>
    <w:rsid w:val="00727864"/>
    <w:rsid w:val="007279A5"/>
    <w:rsid w:val="00727CAB"/>
    <w:rsid w:val="00730513"/>
    <w:rsid w:val="007305AC"/>
    <w:rsid w:val="007305E7"/>
    <w:rsid w:val="00730BB5"/>
    <w:rsid w:val="00730C76"/>
    <w:rsid w:val="00730F75"/>
    <w:rsid w:val="00731317"/>
    <w:rsid w:val="00731374"/>
    <w:rsid w:val="00731431"/>
    <w:rsid w:val="007315DB"/>
    <w:rsid w:val="00731828"/>
    <w:rsid w:val="0073196D"/>
    <w:rsid w:val="00731CF0"/>
    <w:rsid w:val="00732209"/>
    <w:rsid w:val="007324EC"/>
    <w:rsid w:val="00732564"/>
    <w:rsid w:val="00732590"/>
    <w:rsid w:val="0073266B"/>
    <w:rsid w:val="0073294C"/>
    <w:rsid w:val="00732B9D"/>
    <w:rsid w:val="00732E0A"/>
    <w:rsid w:val="0073309D"/>
    <w:rsid w:val="00733127"/>
    <w:rsid w:val="007332F6"/>
    <w:rsid w:val="0073338D"/>
    <w:rsid w:val="00733545"/>
    <w:rsid w:val="0073357F"/>
    <w:rsid w:val="0073384C"/>
    <w:rsid w:val="00733C9E"/>
    <w:rsid w:val="00733E5F"/>
    <w:rsid w:val="007341FE"/>
    <w:rsid w:val="007342AE"/>
    <w:rsid w:val="007342CF"/>
    <w:rsid w:val="00734377"/>
    <w:rsid w:val="007343E8"/>
    <w:rsid w:val="0073440C"/>
    <w:rsid w:val="00734572"/>
    <w:rsid w:val="007347B3"/>
    <w:rsid w:val="007349B8"/>
    <w:rsid w:val="007349EA"/>
    <w:rsid w:val="00734C06"/>
    <w:rsid w:val="00735063"/>
    <w:rsid w:val="0073528B"/>
    <w:rsid w:val="00735374"/>
    <w:rsid w:val="00735492"/>
    <w:rsid w:val="0073565F"/>
    <w:rsid w:val="00735C37"/>
    <w:rsid w:val="00735F3E"/>
    <w:rsid w:val="007360AD"/>
    <w:rsid w:val="00736462"/>
    <w:rsid w:val="007367F3"/>
    <w:rsid w:val="007369D0"/>
    <w:rsid w:val="00736EB3"/>
    <w:rsid w:val="00737046"/>
    <w:rsid w:val="00737260"/>
    <w:rsid w:val="00737263"/>
    <w:rsid w:val="00737643"/>
    <w:rsid w:val="007376FA"/>
    <w:rsid w:val="00737727"/>
    <w:rsid w:val="0073787A"/>
    <w:rsid w:val="0073792A"/>
    <w:rsid w:val="00737DA8"/>
    <w:rsid w:val="00740250"/>
    <w:rsid w:val="0074041A"/>
    <w:rsid w:val="00740420"/>
    <w:rsid w:val="00740573"/>
    <w:rsid w:val="00740711"/>
    <w:rsid w:val="00740888"/>
    <w:rsid w:val="00740B9F"/>
    <w:rsid w:val="00740C26"/>
    <w:rsid w:val="00740F74"/>
    <w:rsid w:val="0074107C"/>
    <w:rsid w:val="00741465"/>
    <w:rsid w:val="007416AA"/>
    <w:rsid w:val="00741872"/>
    <w:rsid w:val="007418DA"/>
    <w:rsid w:val="007419A4"/>
    <w:rsid w:val="007419C6"/>
    <w:rsid w:val="00741ABB"/>
    <w:rsid w:val="00741B39"/>
    <w:rsid w:val="00741C3B"/>
    <w:rsid w:val="00741C67"/>
    <w:rsid w:val="00741EE8"/>
    <w:rsid w:val="00742156"/>
    <w:rsid w:val="00742161"/>
    <w:rsid w:val="0074227E"/>
    <w:rsid w:val="007422E1"/>
    <w:rsid w:val="0074238F"/>
    <w:rsid w:val="00742540"/>
    <w:rsid w:val="007425E0"/>
    <w:rsid w:val="00742639"/>
    <w:rsid w:val="00742690"/>
    <w:rsid w:val="007427FB"/>
    <w:rsid w:val="007429BD"/>
    <w:rsid w:val="00742B2B"/>
    <w:rsid w:val="00742F78"/>
    <w:rsid w:val="00743291"/>
    <w:rsid w:val="007432C7"/>
    <w:rsid w:val="00743373"/>
    <w:rsid w:val="0074346E"/>
    <w:rsid w:val="0074352F"/>
    <w:rsid w:val="00743564"/>
    <w:rsid w:val="007435A1"/>
    <w:rsid w:val="007435CB"/>
    <w:rsid w:val="00743A33"/>
    <w:rsid w:val="00743BF0"/>
    <w:rsid w:val="00743C7D"/>
    <w:rsid w:val="00743D00"/>
    <w:rsid w:val="007445DA"/>
    <w:rsid w:val="00744B5A"/>
    <w:rsid w:val="00744C4F"/>
    <w:rsid w:val="00744F83"/>
    <w:rsid w:val="00744FC4"/>
    <w:rsid w:val="00745220"/>
    <w:rsid w:val="00745255"/>
    <w:rsid w:val="00745462"/>
    <w:rsid w:val="00745645"/>
    <w:rsid w:val="00745A7E"/>
    <w:rsid w:val="00745AA4"/>
    <w:rsid w:val="00745DA2"/>
    <w:rsid w:val="007460BE"/>
    <w:rsid w:val="00746346"/>
    <w:rsid w:val="007468CB"/>
    <w:rsid w:val="00746935"/>
    <w:rsid w:val="0074694E"/>
    <w:rsid w:val="00746CED"/>
    <w:rsid w:val="00746ED7"/>
    <w:rsid w:val="00747124"/>
    <w:rsid w:val="007471C7"/>
    <w:rsid w:val="007473AC"/>
    <w:rsid w:val="007474C2"/>
    <w:rsid w:val="00747507"/>
    <w:rsid w:val="007475B8"/>
    <w:rsid w:val="007477F3"/>
    <w:rsid w:val="007478C2"/>
    <w:rsid w:val="00747A36"/>
    <w:rsid w:val="00750038"/>
    <w:rsid w:val="00750265"/>
    <w:rsid w:val="0075030B"/>
    <w:rsid w:val="0075082A"/>
    <w:rsid w:val="00750BD7"/>
    <w:rsid w:val="00750C39"/>
    <w:rsid w:val="00750CD3"/>
    <w:rsid w:val="00751160"/>
    <w:rsid w:val="00751183"/>
    <w:rsid w:val="007513C5"/>
    <w:rsid w:val="0075170D"/>
    <w:rsid w:val="00751898"/>
    <w:rsid w:val="00751B82"/>
    <w:rsid w:val="00751D64"/>
    <w:rsid w:val="00751D91"/>
    <w:rsid w:val="00751DD0"/>
    <w:rsid w:val="00751E40"/>
    <w:rsid w:val="00752244"/>
    <w:rsid w:val="007522DB"/>
    <w:rsid w:val="00752691"/>
    <w:rsid w:val="00752829"/>
    <w:rsid w:val="00752BBA"/>
    <w:rsid w:val="00752BED"/>
    <w:rsid w:val="00752C49"/>
    <w:rsid w:val="00752CCE"/>
    <w:rsid w:val="00752D45"/>
    <w:rsid w:val="00753059"/>
    <w:rsid w:val="007531B3"/>
    <w:rsid w:val="00753381"/>
    <w:rsid w:val="00753637"/>
    <w:rsid w:val="0075384A"/>
    <w:rsid w:val="0075398A"/>
    <w:rsid w:val="00753AAC"/>
    <w:rsid w:val="00753AF9"/>
    <w:rsid w:val="00753B2B"/>
    <w:rsid w:val="0075419B"/>
    <w:rsid w:val="007543B9"/>
    <w:rsid w:val="007546BF"/>
    <w:rsid w:val="00754983"/>
    <w:rsid w:val="00754A0C"/>
    <w:rsid w:val="00754A8D"/>
    <w:rsid w:val="00754D27"/>
    <w:rsid w:val="007550DB"/>
    <w:rsid w:val="007551F9"/>
    <w:rsid w:val="0075526E"/>
    <w:rsid w:val="0075566A"/>
    <w:rsid w:val="00755ADF"/>
    <w:rsid w:val="00755D19"/>
    <w:rsid w:val="007564D8"/>
    <w:rsid w:val="007565DE"/>
    <w:rsid w:val="007568E0"/>
    <w:rsid w:val="00756A62"/>
    <w:rsid w:val="00756AE9"/>
    <w:rsid w:val="00756B9D"/>
    <w:rsid w:val="00756CC9"/>
    <w:rsid w:val="00756DF2"/>
    <w:rsid w:val="007572FD"/>
    <w:rsid w:val="0075763D"/>
    <w:rsid w:val="00757763"/>
    <w:rsid w:val="007577B0"/>
    <w:rsid w:val="007577EA"/>
    <w:rsid w:val="00757A0A"/>
    <w:rsid w:val="00757B1D"/>
    <w:rsid w:val="0076003D"/>
    <w:rsid w:val="007600E4"/>
    <w:rsid w:val="007602D4"/>
    <w:rsid w:val="007603B1"/>
    <w:rsid w:val="00760435"/>
    <w:rsid w:val="00760507"/>
    <w:rsid w:val="007605A1"/>
    <w:rsid w:val="007605A9"/>
    <w:rsid w:val="00760804"/>
    <w:rsid w:val="00760864"/>
    <w:rsid w:val="00760FC0"/>
    <w:rsid w:val="00760FE6"/>
    <w:rsid w:val="00761367"/>
    <w:rsid w:val="00761537"/>
    <w:rsid w:val="00761582"/>
    <w:rsid w:val="00761791"/>
    <w:rsid w:val="007618C5"/>
    <w:rsid w:val="00761BA3"/>
    <w:rsid w:val="00762377"/>
    <w:rsid w:val="0076272C"/>
    <w:rsid w:val="007629A5"/>
    <w:rsid w:val="007629C4"/>
    <w:rsid w:val="00762ECD"/>
    <w:rsid w:val="0076303E"/>
    <w:rsid w:val="007637F0"/>
    <w:rsid w:val="00763945"/>
    <w:rsid w:val="00763A24"/>
    <w:rsid w:val="00763DFE"/>
    <w:rsid w:val="00764295"/>
    <w:rsid w:val="007643E9"/>
    <w:rsid w:val="007643FE"/>
    <w:rsid w:val="00764495"/>
    <w:rsid w:val="00764639"/>
    <w:rsid w:val="00765420"/>
    <w:rsid w:val="00765851"/>
    <w:rsid w:val="00765C09"/>
    <w:rsid w:val="00765CE4"/>
    <w:rsid w:val="00765D52"/>
    <w:rsid w:val="007663CA"/>
    <w:rsid w:val="00766839"/>
    <w:rsid w:val="00766911"/>
    <w:rsid w:val="00766950"/>
    <w:rsid w:val="00766A4A"/>
    <w:rsid w:val="0076713E"/>
    <w:rsid w:val="00767418"/>
    <w:rsid w:val="007677B0"/>
    <w:rsid w:val="00767ABD"/>
    <w:rsid w:val="00767BA1"/>
    <w:rsid w:val="00767D69"/>
    <w:rsid w:val="007700AA"/>
    <w:rsid w:val="007703BD"/>
    <w:rsid w:val="00770637"/>
    <w:rsid w:val="0077065E"/>
    <w:rsid w:val="00770712"/>
    <w:rsid w:val="007708C5"/>
    <w:rsid w:val="00770DE5"/>
    <w:rsid w:val="00770E2B"/>
    <w:rsid w:val="00770E49"/>
    <w:rsid w:val="007710EB"/>
    <w:rsid w:val="0077154F"/>
    <w:rsid w:val="0077168B"/>
    <w:rsid w:val="007716F0"/>
    <w:rsid w:val="00771C93"/>
    <w:rsid w:val="00771D0C"/>
    <w:rsid w:val="007720DD"/>
    <w:rsid w:val="007726B5"/>
    <w:rsid w:val="007726C8"/>
    <w:rsid w:val="00772B24"/>
    <w:rsid w:val="00772C8A"/>
    <w:rsid w:val="00772D95"/>
    <w:rsid w:val="00772F1F"/>
    <w:rsid w:val="0077311D"/>
    <w:rsid w:val="00773236"/>
    <w:rsid w:val="007732AE"/>
    <w:rsid w:val="007733C5"/>
    <w:rsid w:val="007734B7"/>
    <w:rsid w:val="007739E5"/>
    <w:rsid w:val="00773CA0"/>
    <w:rsid w:val="00773D81"/>
    <w:rsid w:val="007741BF"/>
    <w:rsid w:val="007741D9"/>
    <w:rsid w:val="007741EE"/>
    <w:rsid w:val="007745F8"/>
    <w:rsid w:val="007748FD"/>
    <w:rsid w:val="00774CB1"/>
    <w:rsid w:val="00774EA6"/>
    <w:rsid w:val="00775121"/>
    <w:rsid w:val="007751C8"/>
    <w:rsid w:val="00775456"/>
    <w:rsid w:val="00775841"/>
    <w:rsid w:val="007758F1"/>
    <w:rsid w:val="00775929"/>
    <w:rsid w:val="007759B9"/>
    <w:rsid w:val="00775B12"/>
    <w:rsid w:val="00775B1C"/>
    <w:rsid w:val="00775BB8"/>
    <w:rsid w:val="00775CF6"/>
    <w:rsid w:val="00775D07"/>
    <w:rsid w:val="00775D3D"/>
    <w:rsid w:val="00775F57"/>
    <w:rsid w:val="00776236"/>
    <w:rsid w:val="007764FF"/>
    <w:rsid w:val="00776573"/>
    <w:rsid w:val="0077659E"/>
    <w:rsid w:val="007766F9"/>
    <w:rsid w:val="007770DC"/>
    <w:rsid w:val="007772CE"/>
    <w:rsid w:val="00777301"/>
    <w:rsid w:val="007774EA"/>
    <w:rsid w:val="007774F3"/>
    <w:rsid w:val="00777527"/>
    <w:rsid w:val="00777BBD"/>
    <w:rsid w:val="00777C08"/>
    <w:rsid w:val="00777EA9"/>
    <w:rsid w:val="00780601"/>
    <w:rsid w:val="00780695"/>
    <w:rsid w:val="0078088C"/>
    <w:rsid w:val="00780AC8"/>
    <w:rsid w:val="00780BC9"/>
    <w:rsid w:val="00780C47"/>
    <w:rsid w:val="00780C77"/>
    <w:rsid w:val="00780CDF"/>
    <w:rsid w:val="00780E89"/>
    <w:rsid w:val="00780FB3"/>
    <w:rsid w:val="007810B4"/>
    <w:rsid w:val="0078117F"/>
    <w:rsid w:val="007814F2"/>
    <w:rsid w:val="007816BD"/>
    <w:rsid w:val="007816ED"/>
    <w:rsid w:val="0078184D"/>
    <w:rsid w:val="007819F6"/>
    <w:rsid w:val="00781A2E"/>
    <w:rsid w:val="00781B7D"/>
    <w:rsid w:val="00781C43"/>
    <w:rsid w:val="00781C80"/>
    <w:rsid w:val="007828B2"/>
    <w:rsid w:val="00782961"/>
    <w:rsid w:val="00782B50"/>
    <w:rsid w:val="00782BD2"/>
    <w:rsid w:val="00782BE2"/>
    <w:rsid w:val="00782C3F"/>
    <w:rsid w:val="00782DEB"/>
    <w:rsid w:val="007830AE"/>
    <w:rsid w:val="007834CD"/>
    <w:rsid w:val="00783520"/>
    <w:rsid w:val="00783A3C"/>
    <w:rsid w:val="00783B4D"/>
    <w:rsid w:val="00783B59"/>
    <w:rsid w:val="00783B68"/>
    <w:rsid w:val="00783C40"/>
    <w:rsid w:val="00783F09"/>
    <w:rsid w:val="00784000"/>
    <w:rsid w:val="007842BB"/>
    <w:rsid w:val="007845EC"/>
    <w:rsid w:val="007846C4"/>
    <w:rsid w:val="00784843"/>
    <w:rsid w:val="00784F50"/>
    <w:rsid w:val="00785489"/>
    <w:rsid w:val="007854A4"/>
    <w:rsid w:val="00785617"/>
    <w:rsid w:val="00785A5F"/>
    <w:rsid w:val="00785B44"/>
    <w:rsid w:val="00785C49"/>
    <w:rsid w:val="00785D71"/>
    <w:rsid w:val="00785E10"/>
    <w:rsid w:val="00785F8C"/>
    <w:rsid w:val="00786032"/>
    <w:rsid w:val="0078635C"/>
    <w:rsid w:val="00786459"/>
    <w:rsid w:val="007864FB"/>
    <w:rsid w:val="0078654E"/>
    <w:rsid w:val="00786A56"/>
    <w:rsid w:val="00786A74"/>
    <w:rsid w:val="0078711B"/>
    <w:rsid w:val="00787139"/>
    <w:rsid w:val="007875C7"/>
    <w:rsid w:val="00787979"/>
    <w:rsid w:val="00787B2E"/>
    <w:rsid w:val="00787E6C"/>
    <w:rsid w:val="00787F5E"/>
    <w:rsid w:val="0079001F"/>
    <w:rsid w:val="00790212"/>
    <w:rsid w:val="007905D7"/>
    <w:rsid w:val="00790C5A"/>
    <w:rsid w:val="00790FCE"/>
    <w:rsid w:val="0079132C"/>
    <w:rsid w:val="007913FA"/>
    <w:rsid w:val="0079187D"/>
    <w:rsid w:val="00792044"/>
    <w:rsid w:val="00792192"/>
    <w:rsid w:val="00792195"/>
    <w:rsid w:val="007922D3"/>
    <w:rsid w:val="00792444"/>
    <w:rsid w:val="00792696"/>
    <w:rsid w:val="00792815"/>
    <w:rsid w:val="00792E56"/>
    <w:rsid w:val="007931F3"/>
    <w:rsid w:val="0079323B"/>
    <w:rsid w:val="007934F2"/>
    <w:rsid w:val="0079388D"/>
    <w:rsid w:val="00793A51"/>
    <w:rsid w:val="00793DB8"/>
    <w:rsid w:val="00793F28"/>
    <w:rsid w:val="007942E3"/>
    <w:rsid w:val="0079465E"/>
    <w:rsid w:val="007946BD"/>
    <w:rsid w:val="00794977"/>
    <w:rsid w:val="00794BC7"/>
    <w:rsid w:val="00794D84"/>
    <w:rsid w:val="00794D8E"/>
    <w:rsid w:val="00794EDA"/>
    <w:rsid w:val="00795013"/>
    <w:rsid w:val="007950B1"/>
    <w:rsid w:val="007951A8"/>
    <w:rsid w:val="00795310"/>
    <w:rsid w:val="007954ED"/>
    <w:rsid w:val="0079563F"/>
    <w:rsid w:val="0079569E"/>
    <w:rsid w:val="00795D01"/>
    <w:rsid w:val="00795DEC"/>
    <w:rsid w:val="007960E2"/>
    <w:rsid w:val="00796403"/>
    <w:rsid w:val="007965BF"/>
    <w:rsid w:val="00796666"/>
    <w:rsid w:val="007966FE"/>
    <w:rsid w:val="00796828"/>
    <w:rsid w:val="0079693E"/>
    <w:rsid w:val="00796B0B"/>
    <w:rsid w:val="00796BAB"/>
    <w:rsid w:val="00796D80"/>
    <w:rsid w:val="007972AF"/>
    <w:rsid w:val="00797574"/>
    <w:rsid w:val="00797781"/>
    <w:rsid w:val="007978FF"/>
    <w:rsid w:val="00797979"/>
    <w:rsid w:val="00797990"/>
    <w:rsid w:val="00797B86"/>
    <w:rsid w:val="00797C0A"/>
    <w:rsid w:val="00797E13"/>
    <w:rsid w:val="007A03D2"/>
    <w:rsid w:val="007A098D"/>
    <w:rsid w:val="007A0B73"/>
    <w:rsid w:val="007A0D0B"/>
    <w:rsid w:val="007A0D0C"/>
    <w:rsid w:val="007A1573"/>
    <w:rsid w:val="007A1AD6"/>
    <w:rsid w:val="007A1B44"/>
    <w:rsid w:val="007A1DCF"/>
    <w:rsid w:val="007A1F76"/>
    <w:rsid w:val="007A2466"/>
    <w:rsid w:val="007A257A"/>
    <w:rsid w:val="007A2788"/>
    <w:rsid w:val="007A27B9"/>
    <w:rsid w:val="007A28BD"/>
    <w:rsid w:val="007A28D3"/>
    <w:rsid w:val="007A295D"/>
    <w:rsid w:val="007A297F"/>
    <w:rsid w:val="007A2AFA"/>
    <w:rsid w:val="007A2E69"/>
    <w:rsid w:val="007A2F03"/>
    <w:rsid w:val="007A30BE"/>
    <w:rsid w:val="007A35D1"/>
    <w:rsid w:val="007A372D"/>
    <w:rsid w:val="007A39D7"/>
    <w:rsid w:val="007A3FEC"/>
    <w:rsid w:val="007A411B"/>
    <w:rsid w:val="007A427A"/>
    <w:rsid w:val="007A42CC"/>
    <w:rsid w:val="007A44D2"/>
    <w:rsid w:val="007A45E7"/>
    <w:rsid w:val="007A4B2C"/>
    <w:rsid w:val="007A4B96"/>
    <w:rsid w:val="007A4BE5"/>
    <w:rsid w:val="007A4E0B"/>
    <w:rsid w:val="007A4E53"/>
    <w:rsid w:val="007A4E5C"/>
    <w:rsid w:val="007A4F02"/>
    <w:rsid w:val="007A4FDB"/>
    <w:rsid w:val="007A56CC"/>
    <w:rsid w:val="007A58EF"/>
    <w:rsid w:val="007A590A"/>
    <w:rsid w:val="007A5A39"/>
    <w:rsid w:val="007A5ACD"/>
    <w:rsid w:val="007A5C23"/>
    <w:rsid w:val="007A5FF2"/>
    <w:rsid w:val="007A6164"/>
    <w:rsid w:val="007A63F7"/>
    <w:rsid w:val="007A648B"/>
    <w:rsid w:val="007A6490"/>
    <w:rsid w:val="007A64E8"/>
    <w:rsid w:val="007A656D"/>
    <w:rsid w:val="007A69D7"/>
    <w:rsid w:val="007A6AD9"/>
    <w:rsid w:val="007A74C5"/>
    <w:rsid w:val="007A74ED"/>
    <w:rsid w:val="007A786B"/>
    <w:rsid w:val="007A7AA2"/>
    <w:rsid w:val="007A7ABA"/>
    <w:rsid w:val="007A7DDE"/>
    <w:rsid w:val="007A7FC9"/>
    <w:rsid w:val="007B03AE"/>
    <w:rsid w:val="007B0485"/>
    <w:rsid w:val="007B0659"/>
    <w:rsid w:val="007B091E"/>
    <w:rsid w:val="007B0A0B"/>
    <w:rsid w:val="007B0A8D"/>
    <w:rsid w:val="007B0BB9"/>
    <w:rsid w:val="007B10D3"/>
    <w:rsid w:val="007B145B"/>
    <w:rsid w:val="007B1539"/>
    <w:rsid w:val="007B1B18"/>
    <w:rsid w:val="007B1DFE"/>
    <w:rsid w:val="007B1E4A"/>
    <w:rsid w:val="007B1FA1"/>
    <w:rsid w:val="007B2261"/>
    <w:rsid w:val="007B22C0"/>
    <w:rsid w:val="007B234B"/>
    <w:rsid w:val="007B2496"/>
    <w:rsid w:val="007B24B5"/>
    <w:rsid w:val="007B2544"/>
    <w:rsid w:val="007B271B"/>
    <w:rsid w:val="007B27B7"/>
    <w:rsid w:val="007B2826"/>
    <w:rsid w:val="007B2A5A"/>
    <w:rsid w:val="007B2E9F"/>
    <w:rsid w:val="007B3766"/>
    <w:rsid w:val="007B3782"/>
    <w:rsid w:val="007B396F"/>
    <w:rsid w:val="007B3A16"/>
    <w:rsid w:val="007B3B52"/>
    <w:rsid w:val="007B3E6A"/>
    <w:rsid w:val="007B45DE"/>
    <w:rsid w:val="007B4675"/>
    <w:rsid w:val="007B46ED"/>
    <w:rsid w:val="007B4A54"/>
    <w:rsid w:val="007B4C58"/>
    <w:rsid w:val="007B4DCF"/>
    <w:rsid w:val="007B4EE0"/>
    <w:rsid w:val="007B5256"/>
    <w:rsid w:val="007B53E6"/>
    <w:rsid w:val="007B567C"/>
    <w:rsid w:val="007B5798"/>
    <w:rsid w:val="007B6001"/>
    <w:rsid w:val="007B6103"/>
    <w:rsid w:val="007B6399"/>
    <w:rsid w:val="007B64BE"/>
    <w:rsid w:val="007B66CC"/>
    <w:rsid w:val="007B67C9"/>
    <w:rsid w:val="007B67CF"/>
    <w:rsid w:val="007B67F9"/>
    <w:rsid w:val="007B6D85"/>
    <w:rsid w:val="007B702A"/>
    <w:rsid w:val="007B736A"/>
    <w:rsid w:val="007B73BD"/>
    <w:rsid w:val="007B7A7A"/>
    <w:rsid w:val="007B7C95"/>
    <w:rsid w:val="007B7CE7"/>
    <w:rsid w:val="007B7F02"/>
    <w:rsid w:val="007B7F6A"/>
    <w:rsid w:val="007C00E7"/>
    <w:rsid w:val="007C00F8"/>
    <w:rsid w:val="007C01BC"/>
    <w:rsid w:val="007C022B"/>
    <w:rsid w:val="007C0262"/>
    <w:rsid w:val="007C029F"/>
    <w:rsid w:val="007C02D2"/>
    <w:rsid w:val="007C053B"/>
    <w:rsid w:val="007C085B"/>
    <w:rsid w:val="007C08B6"/>
    <w:rsid w:val="007C0D61"/>
    <w:rsid w:val="007C0E97"/>
    <w:rsid w:val="007C0FB0"/>
    <w:rsid w:val="007C11AE"/>
    <w:rsid w:val="007C19A5"/>
    <w:rsid w:val="007C21A4"/>
    <w:rsid w:val="007C228F"/>
    <w:rsid w:val="007C2304"/>
    <w:rsid w:val="007C2470"/>
    <w:rsid w:val="007C2732"/>
    <w:rsid w:val="007C2884"/>
    <w:rsid w:val="007C29B0"/>
    <w:rsid w:val="007C2C98"/>
    <w:rsid w:val="007C2CD0"/>
    <w:rsid w:val="007C2D7B"/>
    <w:rsid w:val="007C2DC4"/>
    <w:rsid w:val="007C2F6E"/>
    <w:rsid w:val="007C306C"/>
    <w:rsid w:val="007C30C6"/>
    <w:rsid w:val="007C3269"/>
    <w:rsid w:val="007C32DA"/>
    <w:rsid w:val="007C354E"/>
    <w:rsid w:val="007C36D1"/>
    <w:rsid w:val="007C3840"/>
    <w:rsid w:val="007C3859"/>
    <w:rsid w:val="007C3900"/>
    <w:rsid w:val="007C3BE8"/>
    <w:rsid w:val="007C3CEA"/>
    <w:rsid w:val="007C3E01"/>
    <w:rsid w:val="007C3E43"/>
    <w:rsid w:val="007C3F98"/>
    <w:rsid w:val="007C412E"/>
    <w:rsid w:val="007C48A9"/>
    <w:rsid w:val="007C4A49"/>
    <w:rsid w:val="007C4B2B"/>
    <w:rsid w:val="007C528C"/>
    <w:rsid w:val="007C5455"/>
    <w:rsid w:val="007C5541"/>
    <w:rsid w:val="007C5572"/>
    <w:rsid w:val="007C59D8"/>
    <w:rsid w:val="007C5C50"/>
    <w:rsid w:val="007C5C92"/>
    <w:rsid w:val="007C5EBD"/>
    <w:rsid w:val="007C61C7"/>
    <w:rsid w:val="007C6455"/>
    <w:rsid w:val="007C6503"/>
    <w:rsid w:val="007C682E"/>
    <w:rsid w:val="007C6997"/>
    <w:rsid w:val="007C6C6E"/>
    <w:rsid w:val="007C6D66"/>
    <w:rsid w:val="007C6F0D"/>
    <w:rsid w:val="007C70B4"/>
    <w:rsid w:val="007C7C6F"/>
    <w:rsid w:val="007D027B"/>
    <w:rsid w:val="007D035D"/>
    <w:rsid w:val="007D0360"/>
    <w:rsid w:val="007D03D2"/>
    <w:rsid w:val="007D0422"/>
    <w:rsid w:val="007D0823"/>
    <w:rsid w:val="007D0B85"/>
    <w:rsid w:val="007D0BCC"/>
    <w:rsid w:val="007D0C09"/>
    <w:rsid w:val="007D0DAE"/>
    <w:rsid w:val="007D0E1E"/>
    <w:rsid w:val="007D0FFB"/>
    <w:rsid w:val="007D1522"/>
    <w:rsid w:val="007D1638"/>
    <w:rsid w:val="007D1891"/>
    <w:rsid w:val="007D1987"/>
    <w:rsid w:val="007D215A"/>
    <w:rsid w:val="007D21C5"/>
    <w:rsid w:val="007D28F6"/>
    <w:rsid w:val="007D2924"/>
    <w:rsid w:val="007D29D0"/>
    <w:rsid w:val="007D2CC7"/>
    <w:rsid w:val="007D2E15"/>
    <w:rsid w:val="007D3214"/>
    <w:rsid w:val="007D32E2"/>
    <w:rsid w:val="007D33BD"/>
    <w:rsid w:val="007D353E"/>
    <w:rsid w:val="007D35BF"/>
    <w:rsid w:val="007D381C"/>
    <w:rsid w:val="007D3BC2"/>
    <w:rsid w:val="007D3C3A"/>
    <w:rsid w:val="007D3DF2"/>
    <w:rsid w:val="007D3F18"/>
    <w:rsid w:val="007D3F3A"/>
    <w:rsid w:val="007D42C3"/>
    <w:rsid w:val="007D43B2"/>
    <w:rsid w:val="007D4400"/>
    <w:rsid w:val="007D4779"/>
    <w:rsid w:val="007D48BD"/>
    <w:rsid w:val="007D4AD8"/>
    <w:rsid w:val="007D4B89"/>
    <w:rsid w:val="007D4C64"/>
    <w:rsid w:val="007D4CD6"/>
    <w:rsid w:val="007D4D31"/>
    <w:rsid w:val="007D4DEC"/>
    <w:rsid w:val="007D4E0D"/>
    <w:rsid w:val="007D4E9A"/>
    <w:rsid w:val="007D55BB"/>
    <w:rsid w:val="007D55E3"/>
    <w:rsid w:val="007D57DF"/>
    <w:rsid w:val="007D5A68"/>
    <w:rsid w:val="007D5C8B"/>
    <w:rsid w:val="007D5F6C"/>
    <w:rsid w:val="007D6204"/>
    <w:rsid w:val="007D6532"/>
    <w:rsid w:val="007D6579"/>
    <w:rsid w:val="007D65B5"/>
    <w:rsid w:val="007D6693"/>
    <w:rsid w:val="007D6A1E"/>
    <w:rsid w:val="007D6C59"/>
    <w:rsid w:val="007D6D38"/>
    <w:rsid w:val="007D6E90"/>
    <w:rsid w:val="007D6EBB"/>
    <w:rsid w:val="007D6F12"/>
    <w:rsid w:val="007D71B4"/>
    <w:rsid w:val="007D71BD"/>
    <w:rsid w:val="007D71E8"/>
    <w:rsid w:val="007D732B"/>
    <w:rsid w:val="007D7487"/>
    <w:rsid w:val="007D794F"/>
    <w:rsid w:val="007D7B06"/>
    <w:rsid w:val="007D7B93"/>
    <w:rsid w:val="007E0014"/>
    <w:rsid w:val="007E04B6"/>
    <w:rsid w:val="007E07DB"/>
    <w:rsid w:val="007E0DB1"/>
    <w:rsid w:val="007E0F7E"/>
    <w:rsid w:val="007E11E5"/>
    <w:rsid w:val="007E1210"/>
    <w:rsid w:val="007E1234"/>
    <w:rsid w:val="007E125C"/>
    <w:rsid w:val="007E13C4"/>
    <w:rsid w:val="007E14B0"/>
    <w:rsid w:val="007E14FA"/>
    <w:rsid w:val="007E1848"/>
    <w:rsid w:val="007E1B15"/>
    <w:rsid w:val="007E1C0E"/>
    <w:rsid w:val="007E2028"/>
    <w:rsid w:val="007E2091"/>
    <w:rsid w:val="007E222B"/>
    <w:rsid w:val="007E2889"/>
    <w:rsid w:val="007E2A25"/>
    <w:rsid w:val="007E2B12"/>
    <w:rsid w:val="007E2B7D"/>
    <w:rsid w:val="007E2CCE"/>
    <w:rsid w:val="007E2D78"/>
    <w:rsid w:val="007E2E58"/>
    <w:rsid w:val="007E32DF"/>
    <w:rsid w:val="007E3544"/>
    <w:rsid w:val="007E399B"/>
    <w:rsid w:val="007E3F73"/>
    <w:rsid w:val="007E4544"/>
    <w:rsid w:val="007E46B3"/>
    <w:rsid w:val="007E4AD1"/>
    <w:rsid w:val="007E50FA"/>
    <w:rsid w:val="007E5339"/>
    <w:rsid w:val="007E55B0"/>
    <w:rsid w:val="007E5D5E"/>
    <w:rsid w:val="007E5F11"/>
    <w:rsid w:val="007E5FD1"/>
    <w:rsid w:val="007E63A9"/>
    <w:rsid w:val="007E64A5"/>
    <w:rsid w:val="007E65A2"/>
    <w:rsid w:val="007E66C1"/>
    <w:rsid w:val="007E66E0"/>
    <w:rsid w:val="007E6730"/>
    <w:rsid w:val="007E6C4F"/>
    <w:rsid w:val="007E6D8B"/>
    <w:rsid w:val="007E6DB2"/>
    <w:rsid w:val="007E6E33"/>
    <w:rsid w:val="007E6EF3"/>
    <w:rsid w:val="007E6F97"/>
    <w:rsid w:val="007E7040"/>
    <w:rsid w:val="007E7165"/>
    <w:rsid w:val="007E7463"/>
    <w:rsid w:val="007E7CB2"/>
    <w:rsid w:val="007E7D06"/>
    <w:rsid w:val="007F0022"/>
    <w:rsid w:val="007F002B"/>
    <w:rsid w:val="007F006A"/>
    <w:rsid w:val="007F013A"/>
    <w:rsid w:val="007F01D8"/>
    <w:rsid w:val="007F02EF"/>
    <w:rsid w:val="007F0315"/>
    <w:rsid w:val="007F082F"/>
    <w:rsid w:val="007F098E"/>
    <w:rsid w:val="007F0A2E"/>
    <w:rsid w:val="007F0C52"/>
    <w:rsid w:val="007F1037"/>
    <w:rsid w:val="007F10EE"/>
    <w:rsid w:val="007F15E2"/>
    <w:rsid w:val="007F19DE"/>
    <w:rsid w:val="007F1AD1"/>
    <w:rsid w:val="007F1C32"/>
    <w:rsid w:val="007F1D09"/>
    <w:rsid w:val="007F1F6F"/>
    <w:rsid w:val="007F2035"/>
    <w:rsid w:val="007F230C"/>
    <w:rsid w:val="007F2356"/>
    <w:rsid w:val="007F2548"/>
    <w:rsid w:val="007F2605"/>
    <w:rsid w:val="007F2AA8"/>
    <w:rsid w:val="007F33B2"/>
    <w:rsid w:val="007F3520"/>
    <w:rsid w:val="007F358F"/>
    <w:rsid w:val="007F3642"/>
    <w:rsid w:val="007F369C"/>
    <w:rsid w:val="007F37C6"/>
    <w:rsid w:val="007F3803"/>
    <w:rsid w:val="007F3988"/>
    <w:rsid w:val="007F3C6E"/>
    <w:rsid w:val="007F3C78"/>
    <w:rsid w:val="007F3E11"/>
    <w:rsid w:val="007F41D1"/>
    <w:rsid w:val="007F4225"/>
    <w:rsid w:val="007F42D2"/>
    <w:rsid w:val="007F43DE"/>
    <w:rsid w:val="007F4614"/>
    <w:rsid w:val="007F46B0"/>
    <w:rsid w:val="007F46D0"/>
    <w:rsid w:val="007F473A"/>
    <w:rsid w:val="007F49B4"/>
    <w:rsid w:val="007F4C3D"/>
    <w:rsid w:val="007F4E88"/>
    <w:rsid w:val="007F51DD"/>
    <w:rsid w:val="007F522C"/>
    <w:rsid w:val="007F56CD"/>
    <w:rsid w:val="007F56F2"/>
    <w:rsid w:val="007F5898"/>
    <w:rsid w:val="007F589C"/>
    <w:rsid w:val="007F59F2"/>
    <w:rsid w:val="007F5C7C"/>
    <w:rsid w:val="007F5C84"/>
    <w:rsid w:val="007F5D15"/>
    <w:rsid w:val="007F5F1D"/>
    <w:rsid w:val="007F5FBA"/>
    <w:rsid w:val="007F614B"/>
    <w:rsid w:val="007F6220"/>
    <w:rsid w:val="007F6274"/>
    <w:rsid w:val="007F68C1"/>
    <w:rsid w:val="007F6B23"/>
    <w:rsid w:val="007F6B6B"/>
    <w:rsid w:val="007F6B9A"/>
    <w:rsid w:val="007F6DCE"/>
    <w:rsid w:val="007F6E6C"/>
    <w:rsid w:val="007F6FFB"/>
    <w:rsid w:val="007F70C1"/>
    <w:rsid w:val="007F76D0"/>
    <w:rsid w:val="007F7797"/>
    <w:rsid w:val="007F784C"/>
    <w:rsid w:val="007F785E"/>
    <w:rsid w:val="007F7865"/>
    <w:rsid w:val="007F7986"/>
    <w:rsid w:val="007F7B5F"/>
    <w:rsid w:val="007F7F31"/>
    <w:rsid w:val="007F7FB9"/>
    <w:rsid w:val="00800205"/>
    <w:rsid w:val="008005BA"/>
    <w:rsid w:val="00800704"/>
    <w:rsid w:val="00800962"/>
    <w:rsid w:val="00800A7F"/>
    <w:rsid w:val="00800BBF"/>
    <w:rsid w:val="00800BD9"/>
    <w:rsid w:val="00800BF8"/>
    <w:rsid w:val="00800F0B"/>
    <w:rsid w:val="00800F81"/>
    <w:rsid w:val="008011FF"/>
    <w:rsid w:val="00801211"/>
    <w:rsid w:val="00801430"/>
    <w:rsid w:val="00801C6C"/>
    <w:rsid w:val="00801D1E"/>
    <w:rsid w:val="00801D2B"/>
    <w:rsid w:val="00801F41"/>
    <w:rsid w:val="008021FD"/>
    <w:rsid w:val="0080230B"/>
    <w:rsid w:val="008023FF"/>
    <w:rsid w:val="008025BF"/>
    <w:rsid w:val="0080264E"/>
    <w:rsid w:val="0080273D"/>
    <w:rsid w:val="00802E39"/>
    <w:rsid w:val="00802F01"/>
    <w:rsid w:val="00803221"/>
    <w:rsid w:val="00803317"/>
    <w:rsid w:val="00803792"/>
    <w:rsid w:val="00803A60"/>
    <w:rsid w:val="00803AA4"/>
    <w:rsid w:val="00803B7A"/>
    <w:rsid w:val="00803C5C"/>
    <w:rsid w:val="00803E5E"/>
    <w:rsid w:val="00804029"/>
    <w:rsid w:val="0080417E"/>
    <w:rsid w:val="0080446A"/>
    <w:rsid w:val="008045DF"/>
    <w:rsid w:val="00804658"/>
    <w:rsid w:val="00804714"/>
    <w:rsid w:val="008047C5"/>
    <w:rsid w:val="00804973"/>
    <w:rsid w:val="008049E6"/>
    <w:rsid w:val="00804B38"/>
    <w:rsid w:val="00804BE8"/>
    <w:rsid w:val="00804D2A"/>
    <w:rsid w:val="00804D70"/>
    <w:rsid w:val="00804F91"/>
    <w:rsid w:val="00804FFD"/>
    <w:rsid w:val="00805094"/>
    <w:rsid w:val="008050A8"/>
    <w:rsid w:val="0080524F"/>
    <w:rsid w:val="008054C7"/>
    <w:rsid w:val="008056B1"/>
    <w:rsid w:val="00805AE7"/>
    <w:rsid w:val="00805B63"/>
    <w:rsid w:val="008062AA"/>
    <w:rsid w:val="008062B9"/>
    <w:rsid w:val="00806303"/>
    <w:rsid w:val="0080632F"/>
    <w:rsid w:val="00806360"/>
    <w:rsid w:val="00806448"/>
    <w:rsid w:val="008064CE"/>
    <w:rsid w:val="00806823"/>
    <w:rsid w:val="008069A9"/>
    <w:rsid w:val="0080718D"/>
    <w:rsid w:val="0080744C"/>
    <w:rsid w:val="0080759B"/>
    <w:rsid w:val="00807C5A"/>
    <w:rsid w:val="00810289"/>
    <w:rsid w:val="008103FE"/>
    <w:rsid w:val="00810450"/>
    <w:rsid w:val="008106C0"/>
    <w:rsid w:val="00810942"/>
    <w:rsid w:val="00810952"/>
    <w:rsid w:val="00810CBC"/>
    <w:rsid w:val="00810FD7"/>
    <w:rsid w:val="00811020"/>
    <w:rsid w:val="008116EE"/>
    <w:rsid w:val="00811765"/>
    <w:rsid w:val="00811826"/>
    <w:rsid w:val="00811964"/>
    <w:rsid w:val="00811BAC"/>
    <w:rsid w:val="00812453"/>
    <w:rsid w:val="00812695"/>
    <w:rsid w:val="0081299E"/>
    <w:rsid w:val="008129DB"/>
    <w:rsid w:val="00812AE5"/>
    <w:rsid w:val="00812DA1"/>
    <w:rsid w:val="00812DC0"/>
    <w:rsid w:val="00812E0F"/>
    <w:rsid w:val="00812E20"/>
    <w:rsid w:val="008132CD"/>
    <w:rsid w:val="0081394E"/>
    <w:rsid w:val="00813B91"/>
    <w:rsid w:val="00813CE9"/>
    <w:rsid w:val="00814042"/>
    <w:rsid w:val="00814105"/>
    <w:rsid w:val="0081421E"/>
    <w:rsid w:val="00814ADC"/>
    <w:rsid w:val="00814B38"/>
    <w:rsid w:val="0081501B"/>
    <w:rsid w:val="0081506E"/>
    <w:rsid w:val="008150DA"/>
    <w:rsid w:val="00815172"/>
    <w:rsid w:val="00815572"/>
    <w:rsid w:val="008156BB"/>
    <w:rsid w:val="00815834"/>
    <w:rsid w:val="00815880"/>
    <w:rsid w:val="0081588A"/>
    <w:rsid w:val="008159BA"/>
    <w:rsid w:val="008159DC"/>
    <w:rsid w:val="00815FC5"/>
    <w:rsid w:val="00816608"/>
    <w:rsid w:val="00816BAF"/>
    <w:rsid w:val="00816BC3"/>
    <w:rsid w:val="0081702E"/>
    <w:rsid w:val="0081703B"/>
    <w:rsid w:val="00817072"/>
    <w:rsid w:val="008171E1"/>
    <w:rsid w:val="00817548"/>
    <w:rsid w:val="00817896"/>
    <w:rsid w:val="00817968"/>
    <w:rsid w:val="008179F6"/>
    <w:rsid w:val="00817AEF"/>
    <w:rsid w:val="00817C6A"/>
    <w:rsid w:val="00817E3C"/>
    <w:rsid w:val="00817F04"/>
    <w:rsid w:val="00817FE9"/>
    <w:rsid w:val="008201E4"/>
    <w:rsid w:val="0082032B"/>
    <w:rsid w:val="008203EF"/>
    <w:rsid w:val="00820488"/>
    <w:rsid w:val="00820489"/>
    <w:rsid w:val="008207D9"/>
    <w:rsid w:val="008208B2"/>
    <w:rsid w:val="00820A4A"/>
    <w:rsid w:val="00820CF6"/>
    <w:rsid w:val="00820DBD"/>
    <w:rsid w:val="00820ED1"/>
    <w:rsid w:val="00820F1F"/>
    <w:rsid w:val="008210EA"/>
    <w:rsid w:val="008213A8"/>
    <w:rsid w:val="00821547"/>
    <w:rsid w:val="00821630"/>
    <w:rsid w:val="00821951"/>
    <w:rsid w:val="00822095"/>
    <w:rsid w:val="00822139"/>
    <w:rsid w:val="00822169"/>
    <w:rsid w:val="008224B5"/>
    <w:rsid w:val="0082256A"/>
    <w:rsid w:val="008227D1"/>
    <w:rsid w:val="00822838"/>
    <w:rsid w:val="00822904"/>
    <w:rsid w:val="00822D5D"/>
    <w:rsid w:val="00823189"/>
    <w:rsid w:val="008231B2"/>
    <w:rsid w:val="0082321A"/>
    <w:rsid w:val="00823340"/>
    <w:rsid w:val="008234BE"/>
    <w:rsid w:val="00823697"/>
    <w:rsid w:val="008236F9"/>
    <w:rsid w:val="00823865"/>
    <w:rsid w:val="00823B5B"/>
    <w:rsid w:val="00823FB2"/>
    <w:rsid w:val="008242A0"/>
    <w:rsid w:val="008245E6"/>
    <w:rsid w:val="00824785"/>
    <w:rsid w:val="00824B74"/>
    <w:rsid w:val="00824BE2"/>
    <w:rsid w:val="00824EFC"/>
    <w:rsid w:val="008254C7"/>
    <w:rsid w:val="00825665"/>
    <w:rsid w:val="0082576C"/>
    <w:rsid w:val="008258AE"/>
    <w:rsid w:val="00825C28"/>
    <w:rsid w:val="00825C31"/>
    <w:rsid w:val="00825CAD"/>
    <w:rsid w:val="00825F13"/>
    <w:rsid w:val="0082645E"/>
    <w:rsid w:val="00826740"/>
    <w:rsid w:val="00826998"/>
    <w:rsid w:val="00826A00"/>
    <w:rsid w:val="00827332"/>
    <w:rsid w:val="008273B0"/>
    <w:rsid w:val="00827498"/>
    <w:rsid w:val="008275D6"/>
    <w:rsid w:val="0082762F"/>
    <w:rsid w:val="008276D0"/>
    <w:rsid w:val="00827B0A"/>
    <w:rsid w:val="00827BCA"/>
    <w:rsid w:val="00827D23"/>
    <w:rsid w:val="00827EE7"/>
    <w:rsid w:val="00827FFE"/>
    <w:rsid w:val="00830201"/>
    <w:rsid w:val="0083038A"/>
    <w:rsid w:val="008306B7"/>
    <w:rsid w:val="0083078B"/>
    <w:rsid w:val="008307A5"/>
    <w:rsid w:val="00830A55"/>
    <w:rsid w:val="00830B0E"/>
    <w:rsid w:val="008310CF"/>
    <w:rsid w:val="00831113"/>
    <w:rsid w:val="00831986"/>
    <w:rsid w:val="00831A6A"/>
    <w:rsid w:val="00831D21"/>
    <w:rsid w:val="00832242"/>
    <w:rsid w:val="00832402"/>
    <w:rsid w:val="0083248B"/>
    <w:rsid w:val="008325E9"/>
    <w:rsid w:val="0083289A"/>
    <w:rsid w:val="0083291D"/>
    <w:rsid w:val="00832B6B"/>
    <w:rsid w:val="00832B9A"/>
    <w:rsid w:val="00832DBA"/>
    <w:rsid w:val="0083301F"/>
    <w:rsid w:val="008332CC"/>
    <w:rsid w:val="008332DE"/>
    <w:rsid w:val="00833428"/>
    <w:rsid w:val="008337F2"/>
    <w:rsid w:val="00833AB4"/>
    <w:rsid w:val="00833C0C"/>
    <w:rsid w:val="00833EDE"/>
    <w:rsid w:val="008341B5"/>
    <w:rsid w:val="00834297"/>
    <w:rsid w:val="008346B6"/>
    <w:rsid w:val="00834777"/>
    <w:rsid w:val="0083487A"/>
    <w:rsid w:val="00834A2B"/>
    <w:rsid w:val="00834B9C"/>
    <w:rsid w:val="00834BE8"/>
    <w:rsid w:val="00834FF5"/>
    <w:rsid w:val="00835047"/>
    <w:rsid w:val="008354F9"/>
    <w:rsid w:val="0083571C"/>
    <w:rsid w:val="0083573F"/>
    <w:rsid w:val="0083574A"/>
    <w:rsid w:val="00835857"/>
    <w:rsid w:val="00835A26"/>
    <w:rsid w:val="00835BD4"/>
    <w:rsid w:val="00836254"/>
    <w:rsid w:val="0083634D"/>
    <w:rsid w:val="00836418"/>
    <w:rsid w:val="008364F9"/>
    <w:rsid w:val="0083663D"/>
    <w:rsid w:val="00836EA6"/>
    <w:rsid w:val="00837331"/>
    <w:rsid w:val="008373BA"/>
    <w:rsid w:val="008373F8"/>
    <w:rsid w:val="008379CC"/>
    <w:rsid w:val="00837CF0"/>
    <w:rsid w:val="00837D37"/>
    <w:rsid w:val="00837DC5"/>
    <w:rsid w:val="00840090"/>
    <w:rsid w:val="00840113"/>
    <w:rsid w:val="008401C9"/>
    <w:rsid w:val="008401FA"/>
    <w:rsid w:val="008403A0"/>
    <w:rsid w:val="008403CE"/>
    <w:rsid w:val="00840453"/>
    <w:rsid w:val="00840460"/>
    <w:rsid w:val="00840836"/>
    <w:rsid w:val="00840D06"/>
    <w:rsid w:val="00841207"/>
    <w:rsid w:val="00841530"/>
    <w:rsid w:val="00841A99"/>
    <w:rsid w:val="00841F43"/>
    <w:rsid w:val="008423EB"/>
    <w:rsid w:val="00842499"/>
    <w:rsid w:val="00842582"/>
    <w:rsid w:val="0084279E"/>
    <w:rsid w:val="008427CD"/>
    <w:rsid w:val="008429C0"/>
    <w:rsid w:val="00842A6E"/>
    <w:rsid w:val="00842B90"/>
    <w:rsid w:val="00842E96"/>
    <w:rsid w:val="008431AA"/>
    <w:rsid w:val="008431C6"/>
    <w:rsid w:val="008432E2"/>
    <w:rsid w:val="00843341"/>
    <w:rsid w:val="00843A87"/>
    <w:rsid w:val="00843C75"/>
    <w:rsid w:val="00843CFC"/>
    <w:rsid w:val="00843E4D"/>
    <w:rsid w:val="00843FBC"/>
    <w:rsid w:val="00844248"/>
    <w:rsid w:val="0084443E"/>
    <w:rsid w:val="0084499B"/>
    <w:rsid w:val="00844B08"/>
    <w:rsid w:val="00845129"/>
    <w:rsid w:val="0084522D"/>
    <w:rsid w:val="008455C1"/>
    <w:rsid w:val="00845733"/>
    <w:rsid w:val="00845867"/>
    <w:rsid w:val="00845873"/>
    <w:rsid w:val="00845999"/>
    <w:rsid w:val="00845C3D"/>
    <w:rsid w:val="00845FC8"/>
    <w:rsid w:val="008461B2"/>
    <w:rsid w:val="008461BE"/>
    <w:rsid w:val="0084629B"/>
    <w:rsid w:val="0084669A"/>
    <w:rsid w:val="0084671E"/>
    <w:rsid w:val="0084679B"/>
    <w:rsid w:val="008467BC"/>
    <w:rsid w:val="008467DB"/>
    <w:rsid w:val="00846BF9"/>
    <w:rsid w:val="00846C99"/>
    <w:rsid w:val="00846E54"/>
    <w:rsid w:val="008471E1"/>
    <w:rsid w:val="0084787E"/>
    <w:rsid w:val="008479EC"/>
    <w:rsid w:val="00847D62"/>
    <w:rsid w:val="00847FC6"/>
    <w:rsid w:val="00850181"/>
    <w:rsid w:val="008503E9"/>
    <w:rsid w:val="00850583"/>
    <w:rsid w:val="0085085D"/>
    <w:rsid w:val="008508B0"/>
    <w:rsid w:val="00850A21"/>
    <w:rsid w:val="00850A3F"/>
    <w:rsid w:val="00850E8B"/>
    <w:rsid w:val="00850ED9"/>
    <w:rsid w:val="00850EDE"/>
    <w:rsid w:val="0085118C"/>
    <w:rsid w:val="008511FD"/>
    <w:rsid w:val="0085127C"/>
    <w:rsid w:val="0085154D"/>
    <w:rsid w:val="0085154E"/>
    <w:rsid w:val="00851697"/>
    <w:rsid w:val="008518C2"/>
    <w:rsid w:val="00851A22"/>
    <w:rsid w:val="00851BC6"/>
    <w:rsid w:val="00851DCD"/>
    <w:rsid w:val="00852236"/>
    <w:rsid w:val="0085245E"/>
    <w:rsid w:val="00852F9B"/>
    <w:rsid w:val="00852FA5"/>
    <w:rsid w:val="00853029"/>
    <w:rsid w:val="0085319B"/>
    <w:rsid w:val="008531F2"/>
    <w:rsid w:val="0085324A"/>
    <w:rsid w:val="008532F6"/>
    <w:rsid w:val="00853576"/>
    <w:rsid w:val="0085376F"/>
    <w:rsid w:val="00853A91"/>
    <w:rsid w:val="00853ABB"/>
    <w:rsid w:val="00853AEF"/>
    <w:rsid w:val="00853C82"/>
    <w:rsid w:val="00853CAF"/>
    <w:rsid w:val="00854110"/>
    <w:rsid w:val="0085418B"/>
    <w:rsid w:val="008541C9"/>
    <w:rsid w:val="0085423F"/>
    <w:rsid w:val="0085447C"/>
    <w:rsid w:val="008547E1"/>
    <w:rsid w:val="00854952"/>
    <w:rsid w:val="00854C46"/>
    <w:rsid w:val="00854E82"/>
    <w:rsid w:val="00855173"/>
    <w:rsid w:val="008552FC"/>
    <w:rsid w:val="008555F6"/>
    <w:rsid w:val="008558AE"/>
    <w:rsid w:val="00855FEB"/>
    <w:rsid w:val="00856374"/>
    <w:rsid w:val="008563C8"/>
    <w:rsid w:val="008564D7"/>
    <w:rsid w:val="00856A06"/>
    <w:rsid w:val="00856A9E"/>
    <w:rsid w:val="00856AE3"/>
    <w:rsid w:val="00856D5B"/>
    <w:rsid w:val="00856E47"/>
    <w:rsid w:val="00856E8A"/>
    <w:rsid w:val="0085704B"/>
    <w:rsid w:val="008574EB"/>
    <w:rsid w:val="00857573"/>
    <w:rsid w:val="00857574"/>
    <w:rsid w:val="00857638"/>
    <w:rsid w:val="00857792"/>
    <w:rsid w:val="008578EA"/>
    <w:rsid w:val="00857A66"/>
    <w:rsid w:val="00857A68"/>
    <w:rsid w:val="00857D3B"/>
    <w:rsid w:val="00857EF8"/>
    <w:rsid w:val="008601DC"/>
    <w:rsid w:val="00860215"/>
    <w:rsid w:val="008603D1"/>
    <w:rsid w:val="0086053D"/>
    <w:rsid w:val="008605B8"/>
    <w:rsid w:val="00860850"/>
    <w:rsid w:val="00860B69"/>
    <w:rsid w:val="00860CAE"/>
    <w:rsid w:val="00860F04"/>
    <w:rsid w:val="00861023"/>
    <w:rsid w:val="008610AE"/>
    <w:rsid w:val="0086126B"/>
    <w:rsid w:val="0086137A"/>
    <w:rsid w:val="0086140E"/>
    <w:rsid w:val="008614DD"/>
    <w:rsid w:val="008616AC"/>
    <w:rsid w:val="008616EC"/>
    <w:rsid w:val="008616F5"/>
    <w:rsid w:val="00861719"/>
    <w:rsid w:val="00861A78"/>
    <w:rsid w:val="00861B5F"/>
    <w:rsid w:val="00861B64"/>
    <w:rsid w:val="00861CC8"/>
    <w:rsid w:val="00862024"/>
    <w:rsid w:val="00862028"/>
    <w:rsid w:val="008620D0"/>
    <w:rsid w:val="0086239F"/>
    <w:rsid w:val="00862523"/>
    <w:rsid w:val="0086261F"/>
    <w:rsid w:val="00862658"/>
    <w:rsid w:val="008627B6"/>
    <w:rsid w:val="0086288C"/>
    <w:rsid w:val="00862966"/>
    <w:rsid w:val="008629CB"/>
    <w:rsid w:val="00862BD6"/>
    <w:rsid w:val="00862D69"/>
    <w:rsid w:val="00862EE2"/>
    <w:rsid w:val="00863350"/>
    <w:rsid w:val="0086344E"/>
    <w:rsid w:val="008636E3"/>
    <w:rsid w:val="00863797"/>
    <w:rsid w:val="00863829"/>
    <w:rsid w:val="008639C6"/>
    <w:rsid w:val="00863A1C"/>
    <w:rsid w:val="00863A5A"/>
    <w:rsid w:val="00863D60"/>
    <w:rsid w:val="00863D6B"/>
    <w:rsid w:val="00863F3C"/>
    <w:rsid w:val="00863F8A"/>
    <w:rsid w:val="008645E4"/>
    <w:rsid w:val="00864684"/>
    <w:rsid w:val="00864760"/>
    <w:rsid w:val="00864A53"/>
    <w:rsid w:val="00864AAF"/>
    <w:rsid w:val="00864B7A"/>
    <w:rsid w:val="00864C1E"/>
    <w:rsid w:val="00864D83"/>
    <w:rsid w:val="00864E89"/>
    <w:rsid w:val="00864F9F"/>
    <w:rsid w:val="00865280"/>
    <w:rsid w:val="00865590"/>
    <w:rsid w:val="008656E7"/>
    <w:rsid w:val="00865706"/>
    <w:rsid w:val="00865AFC"/>
    <w:rsid w:val="00865EED"/>
    <w:rsid w:val="00866281"/>
    <w:rsid w:val="008662F6"/>
    <w:rsid w:val="008664D2"/>
    <w:rsid w:val="00866509"/>
    <w:rsid w:val="00866DE2"/>
    <w:rsid w:val="00866E5C"/>
    <w:rsid w:val="0086717C"/>
    <w:rsid w:val="0086746A"/>
    <w:rsid w:val="008675C3"/>
    <w:rsid w:val="008675FF"/>
    <w:rsid w:val="00867B62"/>
    <w:rsid w:val="00867C1A"/>
    <w:rsid w:val="00867D33"/>
    <w:rsid w:val="00867EB6"/>
    <w:rsid w:val="00867F1F"/>
    <w:rsid w:val="00870436"/>
    <w:rsid w:val="008704B1"/>
    <w:rsid w:val="00870559"/>
    <w:rsid w:val="008706FE"/>
    <w:rsid w:val="0087071E"/>
    <w:rsid w:val="00870BC4"/>
    <w:rsid w:val="00870D55"/>
    <w:rsid w:val="00870EC4"/>
    <w:rsid w:val="0087105F"/>
    <w:rsid w:val="0087117E"/>
    <w:rsid w:val="00871212"/>
    <w:rsid w:val="0087137E"/>
    <w:rsid w:val="008714D8"/>
    <w:rsid w:val="0087166C"/>
    <w:rsid w:val="00871992"/>
    <w:rsid w:val="0087205D"/>
    <w:rsid w:val="00872169"/>
    <w:rsid w:val="00872296"/>
    <w:rsid w:val="008722D2"/>
    <w:rsid w:val="008725CA"/>
    <w:rsid w:val="00872654"/>
    <w:rsid w:val="00872684"/>
    <w:rsid w:val="008726AD"/>
    <w:rsid w:val="008727FA"/>
    <w:rsid w:val="00872876"/>
    <w:rsid w:val="00872930"/>
    <w:rsid w:val="008729DC"/>
    <w:rsid w:val="00872AD6"/>
    <w:rsid w:val="00872D17"/>
    <w:rsid w:val="00872DE5"/>
    <w:rsid w:val="008730C6"/>
    <w:rsid w:val="0087319A"/>
    <w:rsid w:val="008731DE"/>
    <w:rsid w:val="008732F0"/>
    <w:rsid w:val="008734C1"/>
    <w:rsid w:val="00873573"/>
    <w:rsid w:val="008735BF"/>
    <w:rsid w:val="0087369B"/>
    <w:rsid w:val="008738E5"/>
    <w:rsid w:val="00873988"/>
    <w:rsid w:val="008739E7"/>
    <w:rsid w:val="0087400C"/>
    <w:rsid w:val="008740E4"/>
    <w:rsid w:val="008743A6"/>
    <w:rsid w:val="008744F1"/>
    <w:rsid w:val="00874574"/>
    <w:rsid w:val="00874BB1"/>
    <w:rsid w:val="008751E1"/>
    <w:rsid w:val="008751EB"/>
    <w:rsid w:val="008755E4"/>
    <w:rsid w:val="00875659"/>
    <w:rsid w:val="008757FE"/>
    <w:rsid w:val="00875838"/>
    <w:rsid w:val="00875A43"/>
    <w:rsid w:val="00875A6C"/>
    <w:rsid w:val="00875A8D"/>
    <w:rsid w:val="00875B61"/>
    <w:rsid w:val="00875CD7"/>
    <w:rsid w:val="00875E99"/>
    <w:rsid w:val="008763D0"/>
    <w:rsid w:val="0087646A"/>
    <w:rsid w:val="00876673"/>
    <w:rsid w:val="0087667D"/>
    <w:rsid w:val="008769BE"/>
    <w:rsid w:val="00876BD8"/>
    <w:rsid w:val="0087754D"/>
    <w:rsid w:val="008775A7"/>
    <w:rsid w:val="00877739"/>
    <w:rsid w:val="00877A78"/>
    <w:rsid w:val="00877C34"/>
    <w:rsid w:val="00880198"/>
    <w:rsid w:val="008804DF"/>
    <w:rsid w:val="0088059B"/>
    <w:rsid w:val="008805E3"/>
    <w:rsid w:val="008806D4"/>
    <w:rsid w:val="00880B4A"/>
    <w:rsid w:val="00880BB9"/>
    <w:rsid w:val="00880C58"/>
    <w:rsid w:val="00880DE8"/>
    <w:rsid w:val="00880E2B"/>
    <w:rsid w:val="00880EB1"/>
    <w:rsid w:val="00881056"/>
    <w:rsid w:val="00881063"/>
    <w:rsid w:val="008813FE"/>
    <w:rsid w:val="00881436"/>
    <w:rsid w:val="00881441"/>
    <w:rsid w:val="00881566"/>
    <w:rsid w:val="00881809"/>
    <w:rsid w:val="00881814"/>
    <w:rsid w:val="00881877"/>
    <w:rsid w:val="008818A4"/>
    <w:rsid w:val="00881B47"/>
    <w:rsid w:val="00881E0A"/>
    <w:rsid w:val="00881F8D"/>
    <w:rsid w:val="00882114"/>
    <w:rsid w:val="00882703"/>
    <w:rsid w:val="00882CB5"/>
    <w:rsid w:val="00882F15"/>
    <w:rsid w:val="00882FE9"/>
    <w:rsid w:val="00883045"/>
    <w:rsid w:val="0088340F"/>
    <w:rsid w:val="0088364C"/>
    <w:rsid w:val="00883691"/>
    <w:rsid w:val="008839CF"/>
    <w:rsid w:val="00883D41"/>
    <w:rsid w:val="00883ECF"/>
    <w:rsid w:val="00884255"/>
    <w:rsid w:val="00884488"/>
    <w:rsid w:val="00884601"/>
    <w:rsid w:val="008846AF"/>
    <w:rsid w:val="008847A3"/>
    <w:rsid w:val="00884901"/>
    <w:rsid w:val="00884A8C"/>
    <w:rsid w:val="00884C0F"/>
    <w:rsid w:val="00884FB8"/>
    <w:rsid w:val="00885355"/>
    <w:rsid w:val="00885825"/>
    <w:rsid w:val="00885865"/>
    <w:rsid w:val="0088588B"/>
    <w:rsid w:val="00885AF3"/>
    <w:rsid w:val="00885F6E"/>
    <w:rsid w:val="00886128"/>
    <w:rsid w:val="00886797"/>
    <w:rsid w:val="008868F4"/>
    <w:rsid w:val="00886A8B"/>
    <w:rsid w:val="00886F1A"/>
    <w:rsid w:val="008870B3"/>
    <w:rsid w:val="008873DC"/>
    <w:rsid w:val="00887419"/>
    <w:rsid w:val="00887633"/>
    <w:rsid w:val="0088765C"/>
    <w:rsid w:val="008876FE"/>
    <w:rsid w:val="00887DC2"/>
    <w:rsid w:val="00887F61"/>
    <w:rsid w:val="0089002F"/>
    <w:rsid w:val="00890059"/>
    <w:rsid w:val="0089068D"/>
    <w:rsid w:val="008906D8"/>
    <w:rsid w:val="008909CC"/>
    <w:rsid w:val="00890A1A"/>
    <w:rsid w:val="00890A2B"/>
    <w:rsid w:val="00890BF3"/>
    <w:rsid w:val="00890C99"/>
    <w:rsid w:val="00890DC5"/>
    <w:rsid w:val="00890FEE"/>
    <w:rsid w:val="00891167"/>
    <w:rsid w:val="00891191"/>
    <w:rsid w:val="008913D6"/>
    <w:rsid w:val="008913EF"/>
    <w:rsid w:val="00891685"/>
    <w:rsid w:val="00891739"/>
    <w:rsid w:val="00891861"/>
    <w:rsid w:val="0089197C"/>
    <w:rsid w:val="008919CC"/>
    <w:rsid w:val="00891AF7"/>
    <w:rsid w:val="00892317"/>
    <w:rsid w:val="0089236C"/>
    <w:rsid w:val="00892422"/>
    <w:rsid w:val="00892612"/>
    <w:rsid w:val="00892683"/>
    <w:rsid w:val="0089293D"/>
    <w:rsid w:val="0089295D"/>
    <w:rsid w:val="00892A50"/>
    <w:rsid w:val="00892A9C"/>
    <w:rsid w:val="00892ADC"/>
    <w:rsid w:val="00892CF6"/>
    <w:rsid w:val="00892FB0"/>
    <w:rsid w:val="008930FA"/>
    <w:rsid w:val="00893203"/>
    <w:rsid w:val="008934C5"/>
    <w:rsid w:val="0089350B"/>
    <w:rsid w:val="0089354C"/>
    <w:rsid w:val="008935C1"/>
    <w:rsid w:val="008937C7"/>
    <w:rsid w:val="0089396A"/>
    <w:rsid w:val="00893B58"/>
    <w:rsid w:val="00893D18"/>
    <w:rsid w:val="00893D37"/>
    <w:rsid w:val="00893E6C"/>
    <w:rsid w:val="00893F5D"/>
    <w:rsid w:val="00894045"/>
    <w:rsid w:val="008941A7"/>
    <w:rsid w:val="0089454F"/>
    <w:rsid w:val="008946D1"/>
    <w:rsid w:val="00894847"/>
    <w:rsid w:val="00894C8C"/>
    <w:rsid w:val="00894E08"/>
    <w:rsid w:val="00895009"/>
    <w:rsid w:val="00895176"/>
    <w:rsid w:val="00895318"/>
    <w:rsid w:val="008955AE"/>
    <w:rsid w:val="00895743"/>
    <w:rsid w:val="00895771"/>
    <w:rsid w:val="00895CF9"/>
    <w:rsid w:val="00895E78"/>
    <w:rsid w:val="00896023"/>
    <w:rsid w:val="008965DB"/>
    <w:rsid w:val="0089660C"/>
    <w:rsid w:val="008966EF"/>
    <w:rsid w:val="008968D8"/>
    <w:rsid w:val="00896A09"/>
    <w:rsid w:val="00896C85"/>
    <w:rsid w:val="00896F5F"/>
    <w:rsid w:val="0089711B"/>
    <w:rsid w:val="008975CC"/>
    <w:rsid w:val="00897D61"/>
    <w:rsid w:val="00897E97"/>
    <w:rsid w:val="008A01B6"/>
    <w:rsid w:val="008A07A2"/>
    <w:rsid w:val="008A0872"/>
    <w:rsid w:val="008A09CA"/>
    <w:rsid w:val="008A0AB7"/>
    <w:rsid w:val="008A0D59"/>
    <w:rsid w:val="008A0DDD"/>
    <w:rsid w:val="008A0E0E"/>
    <w:rsid w:val="008A0EA6"/>
    <w:rsid w:val="008A118E"/>
    <w:rsid w:val="008A145F"/>
    <w:rsid w:val="008A14B7"/>
    <w:rsid w:val="008A14D1"/>
    <w:rsid w:val="008A165C"/>
    <w:rsid w:val="008A19AB"/>
    <w:rsid w:val="008A1B3A"/>
    <w:rsid w:val="008A1DB4"/>
    <w:rsid w:val="008A1F4C"/>
    <w:rsid w:val="008A1F6B"/>
    <w:rsid w:val="008A1FBF"/>
    <w:rsid w:val="008A242D"/>
    <w:rsid w:val="008A260D"/>
    <w:rsid w:val="008A261A"/>
    <w:rsid w:val="008A28AF"/>
    <w:rsid w:val="008A2B51"/>
    <w:rsid w:val="008A2D5D"/>
    <w:rsid w:val="008A301C"/>
    <w:rsid w:val="008A3333"/>
    <w:rsid w:val="008A3934"/>
    <w:rsid w:val="008A3B93"/>
    <w:rsid w:val="008A3C61"/>
    <w:rsid w:val="008A3D90"/>
    <w:rsid w:val="008A3F5E"/>
    <w:rsid w:val="008A3FE9"/>
    <w:rsid w:val="008A3FF3"/>
    <w:rsid w:val="008A4248"/>
    <w:rsid w:val="008A42C8"/>
    <w:rsid w:val="008A4781"/>
    <w:rsid w:val="008A49A7"/>
    <w:rsid w:val="008A4BD7"/>
    <w:rsid w:val="008A4C5E"/>
    <w:rsid w:val="008A4CE8"/>
    <w:rsid w:val="008A4E3A"/>
    <w:rsid w:val="008A4FF4"/>
    <w:rsid w:val="008A5198"/>
    <w:rsid w:val="008A578E"/>
    <w:rsid w:val="008A58A1"/>
    <w:rsid w:val="008A5947"/>
    <w:rsid w:val="008A59C4"/>
    <w:rsid w:val="008A5E17"/>
    <w:rsid w:val="008A60A0"/>
    <w:rsid w:val="008A61F4"/>
    <w:rsid w:val="008A6740"/>
    <w:rsid w:val="008A68BB"/>
    <w:rsid w:val="008A6D33"/>
    <w:rsid w:val="008A6FB9"/>
    <w:rsid w:val="008A722E"/>
    <w:rsid w:val="008A7310"/>
    <w:rsid w:val="008A7503"/>
    <w:rsid w:val="008A775F"/>
    <w:rsid w:val="008A788B"/>
    <w:rsid w:val="008A7A0B"/>
    <w:rsid w:val="008B02C2"/>
    <w:rsid w:val="008B084A"/>
    <w:rsid w:val="008B094F"/>
    <w:rsid w:val="008B0B9F"/>
    <w:rsid w:val="008B0BEF"/>
    <w:rsid w:val="008B0E77"/>
    <w:rsid w:val="008B1257"/>
    <w:rsid w:val="008B145F"/>
    <w:rsid w:val="008B1485"/>
    <w:rsid w:val="008B19B2"/>
    <w:rsid w:val="008B1C1D"/>
    <w:rsid w:val="008B1C7C"/>
    <w:rsid w:val="008B1F69"/>
    <w:rsid w:val="008B262C"/>
    <w:rsid w:val="008B27E5"/>
    <w:rsid w:val="008B2E78"/>
    <w:rsid w:val="008B2ED2"/>
    <w:rsid w:val="008B310A"/>
    <w:rsid w:val="008B31A8"/>
    <w:rsid w:val="008B3516"/>
    <w:rsid w:val="008B3548"/>
    <w:rsid w:val="008B389D"/>
    <w:rsid w:val="008B38C8"/>
    <w:rsid w:val="008B3A01"/>
    <w:rsid w:val="008B3FA4"/>
    <w:rsid w:val="008B4523"/>
    <w:rsid w:val="008B48B4"/>
    <w:rsid w:val="008B4A15"/>
    <w:rsid w:val="008B4AF2"/>
    <w:rsid w:val="008B4AF7"/>
    <w:rsid w:val="008B4C8F"/>
    <w:rsid w:val="008B4D9E"/>
    <w:rsid w:val="008B4DB1"/>
    <w:rsid w:val="008B5237"/>
    <w:rsid w:val="008B563D"/>
    <w:rsid w:val="008B5AAB"/>
    <w:rsid w:val="008B5C0F"/>
    <w:rsid w:val="008B5D79"/>
    <w:rsid w:val="008B64D8"/>
    <w:rsid w:val="008B6748"/>
    <w:rsid w:val="008B6A8F"/>
    <w:rsid w:val="008B6D51"/>
    <w:rsid w:val="008B6DAE"/>
    <w:rsid w:val="008B6DD2"/>
    <w:rsid w:val="008B73EA"/>
    <w:rsid w:val="008B7414"/>
    <w:rsid w:val="008B793A"/>
    <w:rsid w:val="008B7954"/>
    <w:rsid w:val="008B79E3"/>
    <w:rsid w:val="008B79F4"/>
    <w:rsid w:val="008B7C49"/>
    <w:rsid w:val="008B7EEA"/>
    <w:rsid w:val="008C019A"/>
    <w:rsid w:val="008C01F6"/>
    <w:rsid w:val="008C025D"/>
    <w:rsid w:val="008C03F6"/>
    <w:rsid w:val="008C0536"/>
    <w:rsid w:val="008C0997"/>
    <w:rsid w:val="008C0BE4"/>
    <w:rsid w:val="008C0D7D"/>
    <w:rsid w:val="008C0E06"/>
    <w:rsid w:val="008C10E2"/>
    <w:rsid w:val="008C116D"/>
    <w:rsid w:val="008C12CA"/>
    <w:rsid w:val="008C14CB"/>
    <w:rsid w:val="008C1633"/>
    <w:rsid w:val="008C1BC7"/>
    <w:rsid w:val="008C1E5A"/>
    <w:rsid w:val="008C1E8C"/>
    <w:rsid w:val="008C1F87"/>
    <w:rsid w:val="008C21B6"/>
    <w:rsid w:val="008C21CD"/>
    <w:rsid w:val="008C223E"/>
    <w:rsid w:val="008C243C"/>
    <w:rsid w:val="008C245B"/>
    <w:rsid w:val="008C28AF"/>
    <w:rsid w:val="008C2C6F"/>
    <w:rsid w:val="008C2D72"/>
    <w:rsid w:val="008C2E05"/>
    <w:rsid w:val="008C317F"/>
    <w:rsid w:val="008C350A"/>
    <w:rsid w:val="008C3666"/>
    <w:rsid w:val="008C38BB"/>
    <w:rsid w:val="008C3B4B"/>
    <w:rsid w:val="008C3BBC"/>
    <w:rsid w:val="008C3CB3"/>
    <w:rsid w:val="008C3F5B"/>
    <w:rsid w:val="008C4001"/>
    <w:rsid w:val="008C416C"/>
    <w:rsid w:val="008C44C5"/>
    <w:rsid w:val="008C45FE"/>
    <w:rsid w:val="008C463D"/>
    <w:rsid w:val="008C4841"/>
    <w:rsid w:val="008C4846"/>
    <w:rsid w:val="008C4B47"/>
    <w:rsid w:val="008C4D7D"/>
    <w:rsid w:val="008C4D83"/>
    <w:rsid w:val="008C5394"/>
    <w:rsid w:val="008C53EE"/>
    <w:rsid w:val="008C5A01"/>
    <w:rsid w:val="008C5A37"/>
    <w:rsid w:val="008C5B6C"/>
    <w:rsid w:val="008C5BEB"/>
    <w:rsid w:val="008C5CFC"/>
    <w:rsid w:val="008C5D5B"/>
    <w:rsid w:val="008C5E9C"/>
    <w:rsid w:val="008C5F6C"/>
    <w:rsid w:val="008C62E7"/>
    <w:rsid w:val="008C63F6"/>
    <w:rsid w:val="008C64EA"/>
    <w:rsid w:val="008C6880"/>
    <w:rsid w:val="008C6BC2"/>
    <w:rsid w:val="008C6F73"/>
    <w:rsid w:val="008C7057"/>
    <w:rsid w:val="008C7F77"/>
    <w:rsid w:val="008C7FED"/>
    <w:rsid w:val="008D018E"/>
    <w:rsid w:val="008D03E3"/>
    <w:rsid w:val="008D04BB"/>
    <w:rsid w:val="008D08EB"/>
    <w:rsid w:val="008D1498"/>
    <w:rsid w:val="008D168E"/>
    <w:rsid w:val="008D1A27"/>
    <w:rsid w:val="008D1A3E"/>
    <w:rsid w:val="008D1B0A"/>
    <w:rsid w:val="008D1B4D"/>
    <w:rsid w:val="008D1BCD"/>
    <w:rsid w:val="008D1CD9"/>
    <w:rsid w:val="008D1D63"/>
    <w:rsid w:val="008D212B"/>
    <w:rsid w:val="008D215D"/>
    <w:rsid w:val="008D2509"/>
    <w:rsid w:val="008D25D5"/>
    <w:rsid w:val="008D2680"/>
    <w:rsid w:val="008D29EA"/>
    <w:rsid w:val="008D2C6C"/>
    <w:rsid w:val="008D2DBB"/>
    <w:rsid w:val="008D2FFF"/>
    <w:rsid w:val="008D3059"/>
    <w:rsid w:val="008D3221"/>
    <w:rsid w:val="008D34A4"/>
    <w:rsid w:val="008D35EB"/>
    <w:rsid w:val="008D3676"/>
    <w:rsid w:val="008D367F"/>
    <w:rsid w:val="008D378E"/>
    <w:rsid w:val="008D3803"/>
    <w:rsid w:val="008D3895"/>
    <w:rsid w:val="008D3ECF"/>
    <w:rsid w:val="008D3FAF"/>
    <w:rsid w:val="008D4204"/>
    <w:rsid w:val="008D443F"/>
    <w:rsid w:val="008D45C5"/>
    <w:rsid w:val="008D46C5"/>
    <w:rsid w:val="008D471A"/>
    <w:rsid w:val="008D47D8"/>
    <w:rsid w:val="008D4957"/>
    <w:rsid w:val="008D4A9A"/>
    <w:rsid w:val="008D4C69"/>
    <w:rsid w:val="008D4FD4"/>
    <w:rsid w:val="008D51AB"/>
    <w:rsid w:val="008D5787"/>
    <w:rsid w:val="008D5972"/>
    <w:rsid w:val="008D5E09"/>
    <w:rsid w:val="008D5E32"/>
    <w:rsid w:val="008D5F36"/>
    <w:rsid w:val="008D6022"/>
    <w:rsid w:val="008D6313"/>
    <w:rsid w:val="008D6801"/>
    <w:rsid w:val="008D6815"/>
    <w:rsid w:val="008D6B75"/>
    <w:rsid w:val="008D6C56"/>
    <w:rsid w:val="008D6E17"/>
    <w:rsid w:val="008D6FFB"/>
    <w:rsid w:val="008D708E"/>
    <w:rsid w:val="008D70B7"/>
    <w:rsid w:val="008D72A2"/>
    <w:rsid w:val="008D7355"/>
    <w:rsid w:val="008D7591"/>
    <w:rsid w:val="008D77F2"/>
    <w:rsid w:val="008D7CA8"/>
    <w:rsid w:val="008D7DD8"/>
    <w:rsid w:val="008D7F7C"/>
    <w:rsid w:val="008E02B6"/>
    <w:rsid w:val="008E04D7"/>
    <w:rsid w:val="008E06F9"/>
    <w:rsid w:val="008E08AE"/>
    <w:rsid w:val="008E0970"/>
    <w:rsid w:val="008E0A0A"/>
    <w:rsid w:val="008E0AE4"/>
    <w:rsid w:val="008E0C54"/>
    <w:rsid w:val="008E0EAB"/>
    <w:rsid w:val="008E147E"/>
    <w:rsid w:val="008E157C"/>
    <w:rsid w:val="008E1B20"/>
    <w:rsid w:val="008E21B5"/>
    <w:rsid w:val="008E21B7"/>
    <w:rsid w:val="008E2619"/>
    <w:rsid w:val="008E274F"/>
    <w:rsid w:val="008E29E7"/>
    <w:rsid w:val="008E2AC5"/>
    <w:rsid w:val="008E2BD3"/>
    <w:rsid w:val="008E3015"/>
    <w:rsid w:val="008E3339"/>
    <w:rsid w:val="008E344E"/>
    <w:rsid w:val="008E34D2"/>
    <w:rsid w:val="008E3547"/>
    <w:rsid w:val="008E3808"/>
    <w:rsid w:val="008E3809"/>
    <w:rsid w:val="008E39CE"/>
    <w:rsid w:val="008E3C40"/>
    <w:rsid w:val="008E3D9A"/>
    <w:rsid w:val="008E4167"/>
    <w:rsid w:val="008E421D"/>
    <w:rsid w:val="008E42C0"/>
    <w:rsid w:val="008E43AD"/>
    <w:rsid w:val="008E4722"/>
    <w:rsid w:val="008E4733"/>
    <w:rsid w:val="008E4926"/>
    <w:rsid w:val="008E4DFC"/>
    <w:rsid w:val="008E4E6B"/>
    <w:rsid w:val="008E4EA6"/>
    <w:rsid w:val="008E5430"/>
    <w:rsid w:val="008E54C2"/>
    <w:rsid w:val="008E56A0"/>
    <w:rsid w:val="008E5B55"/>
    <w:rsid w:val="008E5CBF"/>
    <w:rsid w:val="008E5D97"/>
    <w:rsid w:val="008E5E10"/>
    <w:rsid w:val="008E61FD"/>
    <w:rsid w:val="008E649E"/>
    <w:rsid w:val="008E6588"/>
    <w:rsid w:val="008E683F"/>
    <w:rsid w:val="008E6B23"/>
    <w:rsid w:val="008E6C5F"/>
    <w:rsid w:val="008E6C77"/>
    <w:rsid w:val="008E728A"/>
    <w:rsid w:val="008E75B3"/>
    <w:rsid w:val="008E770B"/>
    <w:rsid w:val="008E7928"/>
    <w:rsid w:val="008E7A0C"/>
    <w:rsid w:val="008F0017"/>
    <w:rsid w:val="008F016E"/>
    <w:rsid w:val="008F032F"/>
    <w:rsid w:val="008F0332"/>
    <w:rsid w:val="008F056C"/>
    <w:rsid w:val="008F06DB"/>
    <w:rsid w:val="008F06E8"/>
    <w:rsid w:val="008F0783"/>
    <w:rsid w:val="008F0AB1"/>
    <w:rsid w:val="008F0B26"/>
    <w:rsid w:val="008F10DE"/>
    <w:rsid w:val="008F1382"/>
    <w:rsid w:val="008F18E0"/>
    <w:rsid w:val="008F19ED"/>
    <w:rsid w:val="008F1C47"/>
    <w:rsid w:val="008F1D25"/>
    <w:rsid w:val="008F1DA8"/>
    <w:rsid w:val="008F284A"/>
    <w:rsid w:val="008F29D0"/>
    <w:rsid w:val="008F2C5D"/>
    <w:rsid w:val="008F2C7C"/>
    <w:rsid w:val="008F2D48"/>
    <w:rsid w:val="008F2D62"/>
    <w:rsid w:val="008F2F9D"/>
    <w:rsid w:val="008F31A5"/>
    <w:rsid w:val="008F3204"/>
    <w:rsid w:val="008F356A"/>
    <w:rsid w:val="008F37D9"/>
    <w:rsid w:val="008F38F2"/>
    <w:rsid w:val="008F3A1E"/>
    <w:rsid w:val="008F3A80"/>
    <w:rsid w:val="008F3A91"/>
    <w:rsid w:val="008F3AC7"/>
    <w:rsid w:val="008F3C88"/>
    <w:rsid w:val="008F3CD9"/>
    <w:rsid w:val="008F3DF6"/>
    <w:rsid w:val="008F3E63"/>
    <w:rsid w:val="008F420D"/>
    <w:rsid w:val="008F4294"/>
    <w:rsid w:val="008F4371"/>
    <w:rsid w:val="008F46A7"/>
    <w:rsid w:val="008F4AC0"/>
    <w:rsid w:val="008F4B51"/>
    <w:rsid w:val="008F4E6F"/>
    <w:rsid w:val="008F526F"/>
    <w:rsid w:val="008F548F"/>
    <w:rsid w:val="008F57FD"/>
    <w:rsid w:val="008F5841"/>
    <w:rsid w:val="008F58AB"/>
    <w:rsid w:val="008F5CC9"/>
    <w:rsid w:val="008F5E33"/>
    <w:rsid w:val="008F6257"/>
    <w:rsid w:val="008F63D5"/>
    <w:rsid w:val="008F6596"/>
    <w:rsid w:val="008F6637"/>
    <w:rsid w:val="008F6E3B"/>
    <w:rsid w:val="008F6E48"/>
    <w:rsid w:val="008F702E"/>
    <w:rsid w:val="008F7516"/>
    <w:rsid w:val="008F7619"/>
    <w:rsid w:val="008F787E"/>
    <w:rsid w:val="008F78B0"/>
    <w:rsid w:val="008F7977"/>
    <w:rsid w:val="008F7FA6"/>
    <w:rsid w:val="009000EE"/>
    <w:rsid w:val="00900491"/>
    <w:rsid w:val="00900577"/>
    <w:rsid w:val="0090076F"/>
    <w:rsid w:val="00900895"/>
    <w:rsid w:val="00900A14"/>
    <w:rsid w:val="00900C72"/>
    <w:rsid w:val="00900DFF"/>
    <w:rsid w:val="009010C3"/>
    <w:rsid w:val="009016E4"/>
    <w:rsid w:val="0090171A"/>
    <w:rsid w:val="00901988"/>
    <w:rsid w:val="009019CC"/>
    <w:rsid w:val="00901F28"/>
    <w:rsid w:val="0090212F"/>
    <w:rsid w:val="0090262A"/>
    <w:rsid w:val="00902711"/>
    <w:rsid w:val="0090288C"/>
    <w:rsid w:val="00902953"/>
    <w:rsid w:val="00902ABA"/>
    <w:rsid w:val="00902B9C"/>
    <w:rsid w:val="00902C86"/>
    <w:rsid w:val="00902D03"/>
    <w:rsid w:val="00902D4E"/>
    <w:rsid w:val="00902E9F"/>
    <w:rsid w:val="00903001"/>
    <w:rsid w:val="00903046"/>
    <w:rsid w:val="0090304E"/>
    <w:rsid w:val="00903080"/>
    <w:rsid w:val="009034F6"/>
    <w:rsid w:val="009035A8"/>
    <w:rsid w:val="009035C5"/>
    <w:rsid w:val="00903849"/>
    <w:rsid w:val="00903AC7"/>
    <w:rsid w:val="00903ACC"/>
    <w:rsid w:val="00903B65"/>
    <w:rsid w:val="00903BB8"/>
    <w:rsid w:val="00903D24"/>
    <w:rsid w:val="00903E0A"/>
    <w:rsid w:val="0090415F"/>
    <w:rsid w:val="00904633"/>
    <w:rsid w:val="00904685"/>
    <w:rsid w:val="00904913"/>
    <w:rsid w:val="009049ED"/>
    <w:rsid w:val="00904C96"/>
    <w:rsid w:val="00905662"/>
    <w:rsid w:val="009056B5"/>
    <w:rsid w:val="00905AA4"/>
    <w:rsid w:val="00905F67"/>
    <w:rsid w:val="009060DC"/>
    <w:rsid w:val="009061C6"/>
    <w:rsid w:val="0090627A"/>
    <w:rsid w:val="00906A7F"/>
    <w:rsid w:val="00906D97"/>
    <w:rsid w:val="00907225"/>
    <w:rsid w:val="009073E9"/>
    <w:rsid w:val="00907417"/>
    <w:rsid w:val="00907543"/>
    <w:rsid w:val="0090755D"/>
    <w:rsid w:val="00907EFB"/>
    <w:rsid w:val="00907FA1"/>
    <w:rsid w:val="00907FF9"/>
    <w:rsid w:val="00910177"/>
    <w:rsid w:val="00910182"/>
    <w:rsid w:val="009103AA"/>
    <w:rsid w:val="0091040E"/>
    <w:rsid w:val="009107C5"/>
    <w:rsid w:val="009108DA"/>
    <w:rsid w:val="0091095C"/>
    <w:rsid w:val="00910A6E"/>
    <w:rsid w:val="00910AD5"/>
    <w:rsid w:val="00910B20"/>
    <w:rsid w:val="00910BB9"/>
    <w:rsid w:val="0091141C"/>
    <w:rsid w:val="00911574"/>
    <w:rsid w:val="0091175F"/>
    <w:rsid w:val="0091177F"/>
    <w:rsid w:val="00911855"/>
    <w:rsid w:val="0091197A"/>
    <w:rsid w:val="00911CE7"/>
    <w:rsid w:val="00911D7B"/>
    <w:rsid w:val="00911EDB"/>
    <w:rsid w:val="00911F33"/>
    <w:rsid w:val="0091278D"/>
    <w:rsid w:val="00912A20"/>
    <w:rsid w:val="00912AE4"/>
    <w:rsid w:val="00912B66"/>
    <w:rsid w:val="00912D25"/>
    <w:rsid w:val="00912E6C"/>
    <w:rsid w:val="0091302B"/>
    <w:rsid w:val="009130A1"/>
    <w:rsid w:val="0091311C"/>
    <w:rsid w:val="0091365E"/>
    <w:rsid w:val="00913663"/>
    <w:rsid w:val="00913852"/>
    <w:rsid w:val="009139DF"/>
    <w:rsid w:val="00913CFC"/>
    <w:rsid w:val="00913D4C"/>
    <w:rsid w:val="00913EF2"/>
    <w:rsid w:val="00913F95"/>
    <w:rsid w:val="00914B43"/>
    <w:rsid w:val="00914B4B"/>
    <w:rsid w:val="00915007"/>
    <w:rsid w:val="00915080"/>
    <w:rsid w:val="00915231"/>
    <w:rsid w:val="00915447"/>
    <w:rsid w:val="00915480"/>
    <w:rsid w:val="00915521"/>
    <w:rsid w:val="00915774"/>
    <w:rsid w:val="009159FC"/>
    <w:rsid w:val="00915D77"/>
    <w:rsid w:val="009160C2"/>
    <w:rsid w:val="0091618E"/>
    <w:rsid w:val="009163FC"/>
    <w:rsid w:val="0091648C"/>
    <w:rsid w:val="0091649B"/>
    <w:rsid w:val="0091697E"/>
    <w:rsid w:val="00916C93"/>
    <w:rsid w:val="00916E6C"/>
    <w:rsid w:val="00917065"/>
    <w:rsid w:val="009170F5"/>
    <w:rsid w:val="00917188"/>
    <w:rsid w:val="009171B4"/>
    <w:rsid w:val="009175F2"/>
    <w:rsid w:val="0091770A"/>
    <w:rsid w:val="00917787"/>
    <w:rsid w:val="00917A78"/>
    <w:rsid w:val="00917AB0"/>
    <w:rsid w:val="00917CAE"/>
    <w:rsid w:val="00917D3D"/>
    <w:rsid w:val="00917E73"/>
    <w:rsid w:val="00917EA8"/>
    <w:rsid w:val="00917F58"/>
    <w:rsid w:val="00920290"/>
    <w:rsid w:val="009204D7"/>
    <w:rsid w:val="00920857"/>
    <w:rsid w:val="00920A56"/>
    <w:rsid w:val="00920D38"/>
    <w:rsid w:val="00920F19"/>
    <w:rsid w:val="00920F85"/>
    <w:rsid w:val="00920FC1"/>
    <w:rsid w:val="00921037"/>
    <w:rsid w:val="009213B1"/>
    <w:rsid w:val="0092176A"/>
    <w:rsid w:val="00921805"/>
    <w:rsid w:val="009219E0"/>
    <w:rsid w:val="00921A80"/>
    <w:rsid w:val="00921C82"/>
    <w:rsid w:val="00921D24"/>
    <w:rsid w:val="00921E04"/>
    <w:rsid w:val="00921E0B"/>
    <w:rsid w:val="00921ED9"/>
    <w:rsid w:val="009221C6"/>
    <w:rsid w:val="009222FD"/>
    <w:rsid w:val="009224A2"/>
    <w:rsid w:val="00922CD8"/>
    <w:rsid w:val="00922DC1"/>
    <w:rsid w:val="00922F63"/>
    <w:rsid w:val="00923295"/>
    <w:rsid w:val="00923446"/>
    <w:rsid w:val="009238C3"/>
    <w:rsid w:val="00923B36"/>
    <w:rsid w:val="00923DEF"/>
    <w:rsid w:val="0092427C"/>
    <w:rsid w:val="00924406"/>
    <w:rsid w:val="009245A1"/>
    <w:rsid w:val="00924A53"/>
    <w:rsid w:val="00924A8A"/>
    <w:rsid w:val="00924FDB"/>
    <w:rsid w:val="0092502F"/>
    <w:rsid w:val="00925134"/>
    <w:rsid w:val="009252B6"/>
    <w:rsid w:val="00925329"/>
    <w:rsid w:val="00925431"/>
    <w:rsid w:val="00925439"/>
    <w:rsid w:val="009254BE"/>
    <w:rsid w:val="009255A7"/>
    <w:rsid w:val="0092561B"/>
    <w:rsid w:val="009256CE"/>
    <w:rsid w:val="00925779"/>
    <w:rsid w:val="009257C1"/>
    <w:rsid w:val="00925815"/>
    <w:rsid w:val="009259F8"/>
    <w:rsid w:val="009259FB"/>
    <w:rsid w:val="00925CB5"/>
    <w:rsid w:val="0092608C"/>
    <w:rsid w:val="0092610D"/>
    <w:rsid w:val="0092629F"/>
    <w:rsid w:val="0092635A"/>
    <w:rsid w:val="009263FC"/>
    <w:rsid w:val="00926432"/>
    <w:rsid w:val="00926523"/>
    <w:rsid w:val="00926540"/>
    <w:rsid w:val="009265FD"/>
    <w:rsid w:val="00926621"/>
    <w:rsid w:val="00926800"/>
    <w:rsid w:val="00926816"/>
    <w:rsid w:val="00926AFB"/>
    <w:rsid w:val="00926B32"/>
    <w:rsid w:val="00926B6A"/>
    <w:rsid w:val="0092702B"/>
    <w:rsid w:val="009272A9"/>
    <w:rsid w:val="009274DA"/>
    <w:rsid w:val="009278E5"/>
    <w:rsid w:val="0092793E"/>
    <w:rsid w:val="00927C4F"/>
    <w:rsid w:val="0093006F"/>
    <w:rsid w:val="0093036B"/>
    <w:rsid w:val="0093037E"/>
    <w:rsid w:val="009308C2"/>
    <w:rsid w:val="009309F4"/>
    <w:rsid w:val="00930B76"/>
    <w:rsid w:val="00930DF3"/>
    <w:rsid w:val="00931182"/>
    <w:rsid w:val="0093118E"/>
    <w:rsid w:val="00931270"/>
    <w:rsid w:val="009313D4"/>
    <w:rsid w:val="00931AE7"/>
    <w:rsid w:val="00931D88"/>
    <w:rsid w:val="00932021"/>
    <w:rsid w:val="00932136"/>
    <w:rsid w:val="0093220E"/>
    <w:rsid w:val="00932255"/>
    <w:rsid w:val="009323FC"/>
    <w:rsid w:val="009325C4"/>
    <w:rsid w:val="00932670"/>
    <w:rsid w:val="009328AF"/>
    <w:rsid w:val="00932AFF"/>
    <w:rsid w:val="00932C67"/>
    <w:rsid w:val="00932DF9"/>
    <w:rsid w:val="00932F7A"/>
    <w:rsid w:val="00932F9D"/>
    <w:rsid w:val="009334EF"/>
    <w:rsid w:val="00933786"/>
    <w:rsid w:val="00933872"/>
    <w:rsid w:val="0093397A"/>
    <w:rsid w:val="00933B66"/>
    <w:rsid w:val="0093402F"/>
    <w:rsid w:val="0093418E"/>
    <w:rsid w:val="009341E8"/>
    <w:rsid w:val="009347AA"/>
    <w:rsid w:val="00934967"/>
    <w:rsid w:val="00934B24"/>
    <w:rsid w:val="00934F9D"/>
    <w:rsid w:val="0093501B"/>
    <w:rsid w:val="00935419"/>
    <w:rsid w:val="009354FB"/>
    <w:rsid w:val="00935557"/>
    <w:rsid w:val="009355F2"/>
    <w:rsid w:val="0093573E"/>
    <w:rsid w:val="00935863"/>
    <w:rsid w:val="00935BFB"/>
    <w:rsid w:val="00935E3B"/>
    <w:rsid w:val="00935E66"/>
    <w:rsid w:val="009362D9"/>
    <w:rsid w:val="00936771"/>
    <w:rsid w:val="00936773"/>
    <w:rsid w:val="00936DD3"/>
    <w:rsid w:val="009370BD"/>
    <w:rsid w:val="0093722D"/>
    <w:rsid w:val="009374FD"/>
    <w:rsid w:val="0093769B"/>
    <w:rsid w:val="009376E3"/>
    <w:rsid w:val="00937B3C"/>
    <w:rsid w:val="00937BF3"/>
    <w:rsid w:val="00937C9E"/>
    <w:rsid w:val="00940190"/>
    <w:rsid w:val="0094020D"/>
    <w:rsid w:val="009405FF"/>
    <w:rsid w:val="00940611"/>
    <w:rsid w:val="0094094A"/>
    <w:rsid w:val="00940965"/>
    <w:rsid w:val="009409CD"/>
    <w:rsid w:val="00940C53"/>
    <w:rsid w:val="00940DF8"/>
    <w:rsid w:val="00940EA9"/>
    <w:rsid w:val="00940ED8"/>
    <w:rsid w:val="0094152B"/>
    <w:rsid w:val="0094160A"/>
    <w:rsid w:val="00941B7E"/>
    <w:rsid w:val="00941C1A"/>
    <w:rsid w:val="00941CAD"/>
    <w:rsid w:val="00941CB1"/>
    <w:rsid w:val="00941D22"/>
    <w:rsid w:val="0094209D"/>
    <w:rsid w:val="0094244E"/>
    <w:rsid w:val="009424F0"/>
    <w:rsid w:val="00942911"/>
    <w:rsid w:val="00942B38"/>
    <w:rsid w:val="00942D07"/>
    <w:rsid w:val="0094301D"/>
    <w:rsid w:val="00943294"/>
    <w:rsid w:val="0094340A"/>
    <w:rsid w:val="009435BD"/>
    <w:rsid w:val="009436B5"/>
    <w:rsid w:val="00943DDC"/>
    <w:rsid w:val="00943DFF"/>
    <w:rsid w:val="00943EAF"/>
    <w:rsid w:val="00943FF9"/>
    <w:rsid w:val="00943FFA"/>
    <w:rsid w:val="0094400C"/>
    <w:rsid w:val="00944065"/>
    <w:rsid w:val="0094438D"/>
    <w:rsid w:val="0094481D"/>
    <w:rsid w:val="009449C5"/>
    <w:rsid w:val="00944A45"/>
    <w:rsid w:val="00944A9A"/>
    <w:rsid w:val="009450B8"/>
    <w:rsid w:val="009450F6"/>
    <w:rsid w:val="00945191"/>
    <w:rsid w:val="0094520C"/>
    <w:rsid w:val="00945331"/>
    <w:rsid w:val="009453C0"/>
    <w:rsid w:val="009454A9"/>
    <w:rsid w:val="009455C1"/>
    <w:rsid w:val="00945761"/>
    <w:rsid w:val="00945821"/>
    <w:rsid w:val="00945D93"/>
    <w:rsid w:val="00946021"/>
    <w:rsid w:val="00946244"/>
    <w:rsid w:val="009462BC"/>
    <w:rsid w:val="00946445"/>
    <w:rsid w:val="00946516"/>
    <w:rsid w:val="00946883"/>
    <w:rsid w:val="0094696E"/>
    <w:rsid w:val="00946A24"/>
    <w:rsid w:val="00946A7E"/>
    <w:rsid w:val="00946B1E"/>
    <w:rsid w:val="00946B98"/>
    <w:rsid w:val="00946C73"/>
    <w:rsid w:val="00946CAB"/>
    <w:rsid w:val="00946CD1"/>
    <w:rsid w:val="00946CDF"/>
    <w:rsid w:val="00947312"/>
    <w:rsid w:val="00947363"/>
    <w:rsid w:val="00947598"/>
    <w:rsid w:val="009475BE"/>
    <w:rsid w:val="0094775F"/>
    <w:rsid w:val="009478C2"/>
    <w:rsid w:val="009478F3"/>
    <w:rsid w:val="00947B5D"/>
    <w:rsid w:val="00947BAA"/>
    <w:rsid w:val="00947D6A"/>
    <w:rsid w:val="009506D3"/>
    <w:rsid w:val="009509B5"/>
    <w:rsid w:val="00950A96"/>
    <w:rsid w:val="00950F70"/>
    <w:rsid w:val="00950FD3"/>
    <w:rsid w:val="00951241"/>
    <w:rsid w:val="00951324"/>
    <w:rsid w:val="009513BB"/>
    <w:rsid w:val="009515E8"/>
    <w:rsid w:val="00951705"/>
    <w:rsid w:val="00951A2C"/>
    <w:rsid w:val="00951BA8"/>
    <w:rsid w:val="00951C4E"/>
    <w:rsid w:val="00951C65"/>
    <w:rsid w:val="00951D35"/>
    <w:rsid w:val="00951E9F"/>
    <w:rsid w:val="009522CA"/>
    <w:rsid w:val="0095272F"/>
    <w:rsid w:val="009527C2"/>
    <w:rsid w:val="00952803"/>
    <w:rsid w:val="0095289F"/>
    <w:rsid w:val="00952A6D"/>
    <w:rsid w:val="00952EE0"/>
    <w:rsid w:val="00953124"/>
    <w:rsid w:val="009532A7"/>
    <w:rsid w:val="009533A7"/>
    <w:rsid w:val="009533DE"/>
    <w:rsid w:val="009535C0"/>
    <w:rsid w:val="00953739"/>
    <w:rsid w:val="0095377F"/>
    <w:rsid w:val="00953851"/>
    <w:rsid w:val="009539BC"/>
    <w:rsid w:val="00953A16"/>
    <w:rsid w:val="00953D49"/>
    <w:rsid w:val="00953F7C"/>
    <w:rsid w:val="009542C7"/>
    <w:rsid w:val="0095478A"/>
    <w:rsid w:val="009547BE"/>
    <w:rsid w:val="00954822"/>
    <w:rsid w:val="00954888"/>
    <w:rsid w:val="00954C92"/>
    <w:rsid w:val="00954DF5"/>
    <w:rsid w:val="0095563C"/>
    <w:rsid w:val="00955742"/>
    <w:rsid w:val="00955774"/>
    <w:rsid w:val="00955B9D"/>
    <w:rsid w:val="00955E15"/>
    <w:rsid w:val="00956AC2"/>
    <w:rsid w:val="00956EEC"/>
    <w:rsid w:val="009572F4"/>
    <w:rsid w:val="009574B9"/>
    <w:rsid w:val="00957592"/>
    <w:rsid w:val="009575BD"/>
    <w:rsid w:val="009575DC"/>
    <w:rsid w:val="009575DD"/>
    <w:rsid w:val="00957717"/>
    <w:rsid w:val="00957C64"/>
    <w:rsid w:val="00957CA1"/>
    <w:rsid w:val="00957D21"/>
    <w:rsid w:val="00960159"/>
    <w:rsid w:val="0096018A"/>
    <w:rsid w:val="00960194"/>
    <w:rsid w:val="00960330"/>
    <w:rsid w:val="0096057A"/>
    <w:rsid w:val="00960746"/>
    <w:rsid w:val="00960AD1"/>
    <w:rsid w:val="00960B23"/>
    <w:rsid w:val="00960C21"/>
    <w:rsid w:val="00960F6B"/>
    <w:rsid w:val="009610DF"/>
    <w:rsid w:val="009616E6"/>
    <w:rsid w:val="00961701"/>
    <w:rsid w:val="00961D45"/>
    <w:rsid w:val="00962029"/>
    <w:rsid w:val="00962268"/>
    <w:rsid w:val="00962592"/>
    <w:rsid w:val="009627A8"/>
    <w:rsid w:val="009627B1"/>
    <w:rsid w:val="0096284C"/>
    <w:rsid w:val="00962938"/>
    <w:rsid w:val="009629DC"/>
    <w:rsid w:val="00962B5E"/>
    <w:rsid w:val="00962B67"/>
    <w:rsid w:val="00962CAE"/>
    <w:rsid w:val="00962D25"/>
    <w:rsid w:val="00962D96"/>
    <w:rsid w:val="00962E18"/>
    <w:rsid w:val="00962ECE"/>
    <w:rsid w:val="00962F87"/>
    <w:rsid w:val="0096309A"/>
    <w:rsid w:val="009632A3"/>
    <w:rsid w:val="0096363A"/>
    <w:rsid w:val="00963794"/>
    <w:rsid w:val="00963888"/>
    <w:rsid w:val="00963969"/>
    <w:rsid w:val="00963E59"/>
    <w:rsid w:val="00964080"/>
    <w:rsid w:val="00964BDE"/>
    <w:rsid w:val="00964C91"/>
    <w:rsid w:val="00964D32"/>
    <w:rsid w:val="00965604"/>
    <w:rsid w:val="009656A5"/>
    <w:rsid w:val="009656D1"/>
    <w:rsid w:val="0096587A"/>
    <w:rsid w:val="00965E03"/>
    <w:rsid w:val="00965FA1"/>
    <w:rsid w:val="0096611B"/>
    <w:rsid w:val="0096660C"/>
    <w:rsid w:val="00966A54"/>
    <w:rsid w:val="00966B1E"/>
    <w:rsid w:val="00966E9D"/>
    <w:rsid w:val="00967124"/>
    <w:rsid w:val="00967216"/>
    <w:rsid w:val="0096789C"/>
    <w:rsid w:val="00967970"/>
    <w:rsid w:val="00967AC6"/>
    <w:rsid w:val="00967C3B"/>
    <w:rsid w:val="00967C78"/>
    <w:rsid w:val="00967C81"/>
    <w:rsid w:val="00967F66"/>
    <w:rsid w:val="0097001B"/>
    <w:rsid w:val="009700CB"/>
    <w:rsid w:val="009703AD"/>
    <w:rsid w:val="009703D7"/>
    <w:rsid w:val="00970416"/>
    <w:rsid w:val="0097055F"/>
    <w:rsid w:val="009705A6"/>
    <w:rsid w:val="009707B1"/>
    <w:rsid w:val="0097082E"/>
    <w:rsid w:val="00970884"/>
    <w:rsid w:val="00970A9A"/>
    <w:rsid w:val="00970C7C"/>
    <w:rsid w:val="00970C89"/>
    <w:rsid w:val="00970CC0"/>
    <w:rsid w:val="00970DAA"/>
    <w:rsid w:val="00970E13"/>
    <w:rsid w:val="0097144F"/>
    <w:rsid w:val="009716EA"/>
    <w:rsid w:val="00971863"/>
    <w:rsid w:val="00971C97"/>
    <w:rsid w:val="009721BD"/>
    <w:rsid w:val="00972311"/>
    <w:rsid w:val="0097231D"/>
    <w:rsid w:val="00972351"/>
    <w:rsid w:val="00972622"/>
    <w:rsid w:val="00972811"/>
    <w:rsid w:val="009728AF"/>
    <w:rsid w:val="00972AED"/>
    <w:rsid w:val="00972E6E"/>
    <w:rsid w:val="00972EC4"/>
    <w:rsid w:val="00973043"/>
    <w:rsid w:val="00973236"/>
    <w:rsid w:val="00973403"/>
    <w:rsid w:val="00973432"/>
    <w:rsid w:val="00973713"/>
    <w:rsid w:val="009737B0"/>
    <w:rsid w:val="0097399D"/>
    <w:rsid w:val="00973CCA"/>
    <w:rsid w:val="00974040"/>
    <w:rsid w:val="009740E7"/>
    <w:rsid w:val="009742D7"/>
    <w:rsid w:val="009743B0"/>
    <w:rsid w:val="00974B99"/>
    <w:rsid w:val="00974F49"/>
    <w:rsid w:val="0097509A"/>
    <w:rsid w:val="009751E6"/>
    <w:rsid w:val="00975914"/>
    <w:rsid w:val="00975A77"/>
    <w:rsid w:val="00975C11"/>
    <w:rsid w:val="00975CED"/>
    <w:rsid w:val="0097665C"/>
    <w:rsid w:val="00976665"/>
    <w:rsid w:val="009766FD"/>
    <w:rsid w:val="00976892"/>
    <w:rsid w:val="0097691A"/>
    <w:rsid w:val="00976CB0"/>
    <w:rsid w:val="00976D03"/>
    <w:rsid w:val="00976F20"/>
    <w:rsid w:val="00976F96"/>
    <w:rsid w:val="00976FAE"/>
    <w:rsid w:val="0097704A"/>
    <w:rsid w:val="0097786C"/>
    <w:rsid w:val="009778D5"/>
    <w:rsid w:val="00977945"/>
    <w:rsid w:val="00977B90"/>
    <w:rsid w:val="00977C40"/>
    <w:rsid w:val="00977C52"/>
    <w:rsid w:val="00977EFA"/>
    <w:rsid w:val="0098027C"/>
    <w:rsid w:val="0098036B"/>
    <w:rsid w:val="00980569"/>
    <w:rsid w:val="00980831"/>
    <w:rsid w:val="0098090A"/>
    <w:rsid w:val="00980959"/>
    <w:rsid w:val="00980A68"/>
    <w:rsid w:val="00980AF4"/>
    <w:rsid w:val="00980B85"/>
    <w:rsid w:val="00980E4C"/>
    <w:rsid w:val="00981302"/>
    <w:rsid w:val="00981803"/>
    <w:rsid w:val="0098180D"/>
    <w:rsid w:val="0098184D"/>
    <w:rsid w:val="00981A34"/>
    <w:rsid w:val="00981D5B"/>
    <w:rsid w:val="00981DF0"/>
    <w:rsid w:val="00981EC1"/>
    <w:rsid w:val="009824AB"/>
    <w:rsid w:val="00982919"/>
    <w:rsid w:val="0098297D"/>
    <w:rsid w:val="00982C88"/>
    <w:rsid w:val="00983229"/>
    <w:rsid w:val="00983437"/>
    <w:rsid w:val="00983535"/>
    <w:rsid w:val="00983866"/>
    <w:rsid w:val="00983B3B"/>
    <w:rsid w:val="00983C77"/>
    <w:rsid w:val="00983CF9"/>
    <w:rsid w:val="009842A7"/>
    <w:rsid w:val="0098441B"/>
    <w:rsid w:val="00984588"/>
    <w:rsid w:val="00984832"/>
    <w:rsid w:val="00984855"/>
    <w:rsid w:val="0098493A"/>
    <w:rsid w:val="00984F29"/>
    <w:rsid w:val="00984F33"/>
    <w:rsid w:val="00985069"/>
    <w:rsid w:val="00985604"/>
    <w:rsid w:val="009857AD"/>
    <w:rsid w:val="009858F2"/>
    <w:rsid w:val="00985C0F"/>
    <w:rsid w:val="00985CAB"/>
    <w:rsid w:val="00985CFC"/>
    <w:rsid w:val="00985D3E"/>
    <w:rsid w:val="00985DF9"/>
    <w:rsid w:val="00985EF7"/>
    <w:rsid w:val="009860BB"/>
    <w:rsid w:val="0098610C"/>
    <w:rsid w:val="00986349"/>
    <w:rsid w:val="00986451"/>
    <w:rsid w:val="00986580"/>
    <w:rsid w:val="0098662C"/>
    <w:rsid w:val="009866A9"/>
    <w:rsid w:val="00986876"/>
    <w:rsid w:val="00986ABC"/>
    <w:rsid w:val="00986AC7"/>
    <w:rsid w:val="00986E05"/>
    <w:rsid w:val="00986F13"/>
    <w:rsid w:val="009872DE"/>
    <w:rsid w:val="00987461"/>
    <w:rsid w:val="00987495"/>
    <w:rsid w:val="0098750E"/>
    <w:rsid w:val="0098754B"/>
    <w:rsid w:val="00987792"/>
    <w:rsid w:val="00987898"/>
    <w:rsid w:val="00987966"/>
    <w:rsid w:val="009879BF"/>
    <w:rsid w:val="00987D27"/>
    <w:rsid w:val="00987D46"/>
    <w:rsid w:val="009902F6"/>
    <w:rsid w:val="00990385"/>
    <w:rsid w:val="009904CE"/>
    <w:rsid w:val="00990548"/>
    <w:rsid w:val="00990935"/>
    <w:rsid w:val="00990B55"/>
    <w:rsid w:val="00990C44"/>
    <w:rsid w:val="00990F60"/>
    <w:rsid w:val="009912B3"/>
    <w:rsid w:val="00991483"/>
    <w:rsid w:val="009914A9"/>
    <w:rsid w:val="00992057"/>
    <w:rsid w:val="0099224F"/>
    <w:rsid w:val="009922A5"/>
    <w:rsid w:val="0099284D"/>
    <w:rsid w:val="00992869"/>
    <w:rsid w:val="00992C09"/>
    <w:rsid w:val="00992CA5"/>
    <w:rsid w:val="00992DAD"/>
    <w:rsid w:val="00992E1F"/>
    <w:rsid w:val="00992FDF"/>
    <w:rsid w:val="0099303B"/>
    <w:rsid w:val="0099310B"/>
    <w:rsid w:val="00993490"/>
    <w:rsid w:val="00993A79"/>
    <w:rsid w:val="00993AB2"/>
    <w:rsid w:val="00993BAE"/>
    <w:rsid w:val="00993CD5"/>
    <w:rsid w:val="00994364"/>
    <w:rsid w:val="0099447E"/>
    <w:rsid w:val="0099448E"/>
    <w:rsid w:val="0099477E"/>
    <w:rsid w:val="009948F2"/>
    <w:rsid w:val="00994B1A"/>
    <w:rsid w:val="00994B76"/>
    <w:rsid w:val="00994D6C"/>
    <w:rsid w:val="00994DA0"/>
    <w:rsid w:val="00994E0D"/>
    <w:rsid w:val="00994E65"/>
    <w:rsid w:val="009951F0"/>
    <w:rsid w:val="009953A7"/>
    <w:rsid w:val="0099546E"/>
    <w:rsid w:val="0099576B"/>
    <w:rsid w:val="00995B11"/>
    <w:rsid w:val="009961D5"/>
    <w:rsid w:val="0099622D"/>
    <w:rsid w:val="00996291"/>
    <w:rsid w:val="0099667D"/>
    <w:rsid w:val="009967AC"/>
    <w:rsid w:val="00996952"/>
    <w:rsid w:val="00996C00"/>
    <w:rsid w:val="00996D7A"/>
    <w:rsid w:val="0099792A"/>
    <w:rsid w:val="00997B91"/>
    <w:rsid w:val="00997C11"/>
    <w:rsid w:val="00997C33"/>
    <w:rsid w:val="00997CE8"/>
    <w:rsid w:val="009A0189"/>
    <w:rsid w:val="009A0233"/>
    <w:rsid w:val="009A02CA"/>
    <w:rsid w:val="009A046F"/>
    <w:rsid w:val="009A04A2"/>
    <w:rsid w:val="009A091D"/>
    <w:rsid w:val="009A0BAC"/>
    <w:rsid w:val="009A0C1D"/>
    <w:rsid w:val="009A0C72"/>
    <w:rsid w:val="009A0D33"/>
    <w:rsid w:val="009A0FBB"/>
    <w:rsid w:val="009A11C7"/>
    <w:rsid w:val="009A1499"/>
    <w:rsid w:val="009A160F"/>
    <w:rsid w:val="009A1835"/>
    <w:rsid w:val="009A187E"/>
    <w:rsid w:val="009A1A5B"/>
    <w:rsid w:val="009A1AAD"/>
    <w:rsid w:val="009A1D52"/>
    <w:rsid w:val="009A2197"/>
    <w:rsid w:val="009A240A"/>
    <w:rsid w:val="009A24A8"/>
    <w:rsid w:val="009A2548"/>
    <w:rsid w:val="009A263B"/>
    <w:rsid w:val="009A2A46"/>
    <w:rsid w:val="009A2AE9"/>
    <w:rsid w:val="009A2DB2"/>
    <w:rsid w:val="009A3133"/>
    <w:rsid w:val="009A3262"/>
    <w:rsid w:val="009A35B8"/>
    <w:rsid w:val="009A35DA"/>
    <w:rsid w:val="009A35F4"/>
    <w:rsid w:val="009A36A8"/>
    <w:rsid w:val="009A36FB"/>
    <w:rsid w:val="009A3C42"/>
    <w:rsid w:val="009A403C"/>
    <w:rsid w:val="009A41BC"/>
    <w:rsid w:val="009A42A2"/>
    <w:rsid w:val="009A4302"/>
    <w:rsid w:val="009A4414"/>
    <w:rsid w:val="009A4646"/>
    <w:rsid w:val="009A485A"/>
    <w:rsid w:val="009A4A13"/>
    <w:rsid w:val="009A4A45"/>
    <w:rsid w:val="009A4BAF"/>
    <w:rsid w:val="009A4EA0"/>
    <w:rsid w:val="009A50E8"/>
    <w:rsid w:val="009A53FB"/>
    <w:rsid w:val="009A546C"/>
    <w:rsid w:val="009A5474"/>
    <w:rsid w:val="009A5621"/>
    <w:rsid w:val="009A59BD"/>
    <w:rsid w:val="009A5A23"/>
    <w:rsid w:val="009A5EF9"/>
    <w:rsid w:val="009A5F7E"/>
    <w:rsid w:val="009A621E"/>
    <w:rsid w:val="009A6A7B"/>
    <w:rsid w:val="009A7507"/>
    <w:rsid w:val="009A75C7"/>
    <w:rsid w:val="009A75F6"/>
    <w:rsid w:val="009A764D"/>
    <w:rsid w:val="009A77AE"/>
    <w:rsid w:val="009A7845"/>
    <w:rsid w:val="009A7882"/>
    <w:rsid w:val="009A7ACB"/>
    <w:rsid w:val="009A7C11"/>
    <w:rsid w:val="009A7D01"/>
    <w:rsid w:val="009A7DCA"/>
    <w:rsid w:val="009B001F"/>
    <w:rsid w:val="009B02B7"/>
    <w:rsid w:val="009B032B"/>
    <w:rsid w:val="009B035F"/>
    <w:rsid w:val="009B04A0"/>
    <w:rsid w:val="009B084D"/>
    <w:rsid w:val="009B08DA"/>
    <w:rsid w:val="009B0C98"/>
    <w:rsid w:val="009B0CBB"/>
    <w:rsid w:val="009B0FE2"/>
    <w:rsid w:val="009B10E6"/>
    <w:rsid w:val="009B145D"/>
    <w:rsid w:val="009B1790"/>
    <w:rsid w:val="009B1E4A"/>
    <w:rsid w:val="009B24B2"/>
    <w:rsid w:val="009B272B"/>
    <w:rsid w:val="009B2CB6"/>
    <w:rsid w:val="009B2E29"/>
    <w:rsid w:val="009B3458"/>
    <w:rsid w:val="009B3BC7"/>
    <w:rsid w:val="009B4078"/>
    <w:rsid w:val="009B41ED"/>
    <w:rsid w:val="009B422D"/>
    <w:rsid w:val="009B42D8"/>
    <w:rsid w:val="009B444F"/>
    <w:rsid w:val="009B44F6"/>
    <w:rsid w:val="009B45AF"/>
    <w:rsid w:val="009B46AB"/>
    <w:rsid w:val="009B4999"/>
    <w:rsid w:val="009B4D8D"/>
    <w:rsid w:val="009B4EC3"/>
    <w:rsid w:val="009B4FFD"/>
    <w:rsid w:val="009B5097"/>
    <w:rsid w:val="009B51C8"/>
    <w:rsid w:val="009B5338"/>
    <w:rsid w:val="009B535B"/>
    <w:rsid w:val="009B544B"/>
    <w:rsid w:val="009B5756"/>
    <w:rsid w:val="009B5C66"/>
    <w:rsid w:val="009B5E43"/>
    <w:rsid w:val="009B5E6A"/>
    <w:rsid w:val="009B6476"/>
    <w:rsid w:val="009B6A3D"/>
    <w:rsid w:val="009B6C6F"/>
    <w:rsid w:val="009B6F38"/>
    <w:rsid w:val="009B6F78"/>
    <w:rsid w:val="009B7067"/>
    <w:rsid w:val="009B7075"/>
    <w:rsid w:val="009B737D"/>
    <w:rsid w:val="009B79C1"/>
    <w:rsid w:val="009B7A62"/>
    <w:rsid w:val="009B7EA4"/>
    <w:rsid w:val="009B7F1D"/>
    <w:rsid w:val="009C00B8"/>
    <w:rsid w:val="009C0128"/>
    <w:rsid w:val="009C01F2"/>
    <w:rsid w:val="009C08A0"/>
    <w:rsid w:val="009C0C18"/>
    <w:rsid w:val="009C0D12"/>
    <w:rsid w:val="009C1110"/>
    <w:rsid w:val="009C1143"/>
    <w:rsid w:val="009C1584"/>
    <w:rsid w:val="009C16E6"/>
    <w:rsid w:val="009C1789"/>
    <w:rsid w:val="009C1BF0"/>
    <w:rsid w:val="009C1DC9"/>
    <w:rsid w:val="009C1E35"/>
    <w:rsid w:val="009C1ECD"/>
    <w:rsid w:val="009C20E9"/>
    <w:rsid w:val="009C2368"/>
    <w:rsid w:val="009C2381"/>
    <w:rsid w:val="009C248B"/>
    <w:rsid w:val="009C248E"/>
    <w:rsid w:val="009C2816"/>
    <w:rsid w:val="009C28E2"/>
    <w:rsid w:val="009C2907"/>
    <w:rsid w:val="009C2B64"/>
    <w:rsid w:val="009C2DE3"/>
    <w:rsid w:val="009C3095"/>
    <w:rsid w:val="009C31C9"/>
    <w:rsid w:val="009C32FC"/>
    <w:rsid w:val="009C35D5"/>
    <w:rsid w:val="009C36FF"/>
    <w:rsid w:val="009C38F5"/>
    <w:rsid w:val="009C396F"/>
    <w:rsid w:val="009C39B4"/>
    <w:rsid w:val="009C3AD9"/>
    <w:rsid w:val="009C3AED"/>
    <w:rsid w:val="009C3DD2"/>
    <w:rsid w:val="009C3F2D"/>
    <w:rsid w:val="009C3FBF"/>
    <w:rsid w:val="009C405F"/>
    <w:rsid w:val="009C41B2"/>
    <w:rsid w:val="009C4D4E"/>
    <w:rsid w:val="009C4E25"/>
    <w:rsid w:val="009C50D9"/>
    <w:rsid w:val="009C5126"/>
    <w:rsid w:val="009C549B"/>
    <w:rsid w:val="009C54D9"/>
    <w:rsid w:val="009C55E5"/>
    <w:rsid w:val="009C57E2"/>
    <w:rsid w:val="009C5CEB"/>
    <w:rsid w:val="009C5E07"/>
    <w:rsid w:val="009C63AC"/>
    <w:rsid w:val="009C63E6"/>
    <w:rsid w:val="009C66E7"/>
    <w:rsid w:val="009C6CAA"/>
    <w:rsid w:val="009C6D4D"/>
    <w:rsid w:val="009C6E0C"/>
    <w:rsid w:val="009C6F8A"/>
    <w:rsid w:val="009C6FC6"/>
    <w:rsid w:val="009C70E7"/>
    <w:rsid w:val="009C71D0"/>
    <w:rsid w:val="009C72B8"/>
    <w:rsid w:val="009C776B"/>
    <w:rsid w:val="009C7AC8"/>
    <w:rsid w:val="009C7B7F"/>
    <w:rsid w:val="009C7C0D"/>
    <w:rsid w:val="009C7F98"/>
    <w:rsid w:val="009D01D5"/>
    <w:rsid w:val="009D04B2"/>
    <w:rsid w:val="009D06A4"/>
    <w:rsid w:val="009D083C"/>
    <w:rsid w:val="009D0F67"/>
    <w:rsid w:val="009D10F8"/>
    <w:rsid w:val="009D119B"/>
    <w:rsid w:val="009D143E"/>
    <w:rsid w:val="009D162C"/>
    <w:rsid w:val="009D172E"/>
    <w:rsid w:val="009D1895"/>
    <w:rsid w:val="009D1A54"/>
    <w:rsid w:val="009D1A96"/>
    <w:rsid w:val="009D1B0F"/>
    <w:rsid w:val="009D2557"/>
    <w:rsid w:val="009D2A18"/>
    <w:rsid w:val="009D2C17"/>
    <w:rsid w:val="009D2C37"/>
    <w:rsid w:val="009D3097"/>
    <w:rsid w:val="009D31DC"/>
    <w:rsid w:val="009D3241"/>
    <w:rsid w:val="009D349F"/>
    <w:rsid w:val="009D3640"/>
    <w:rsid w:val="009D3787"/>
    <w:rsid w:val="009D3C31"/>
    <w:rsid w:val="009D3C47"/>
    <w:rsid w:val="009D3FC7"/>
    <w:rsid w:val="009D423C"/>
    <w:rsid w:val="009D4354"/>
    <w:rsid w:val="009D4A53"/>
    <w:rsid w:val="009D4A5D"/>
    <w:rsid w:val="009D4BE4"/>
    <w:rsid w:val="009D4CC7"/>
    <w:rsid w:val="009D5050"/>
    <w:rsid w:val="009D54A8"/>
    <w:rsid w:val="009D5657"/>
    <w:rsid w:val="009D56FB"/>
    <w:rsid w:val="009D59DF"/>
    <w:rsid w:val="009D5B4F"/>
    <w:rsid w:val="009D62E6"/>
    <w:rsid w:val="009D63F5"/>
    <w:rsid w:val="009D6576"/>
    <w:rsid w:val="009D6868"/>
    <w:rsid w:val="009D6A52"/>
    <w:rsid w:val="009D6DBB"/>
    <w:rsid w:val="009D6E70"/>
    <w:rsid w:val="009D7013"/>
    <w:rsid w:val="009D7087"/>
    <w:rsid w:val="009D7138"/>
    <w:rsid w:val="009D733B"/>
    <w:rsid w:val="009D75CB"/>
    <w:rsid w:val="009D762F"/>
    <w:rsid w:val="009D764C"/>
    <w:rsid w:val="009D786E"/>
    <w:rsid w:val="009D788D"/>
    <w:rsid w:val="009D7D47"/>
    <w:rsid w:val="009D7D64"/>
    <w:rsid w:val="009E0115"/>
    <w:rsid w:val="009E02C2"/>
    <w:rsid w:val="009E03E1"/>
    <w:rsid w:val="009E06F5"/>
    <w:rsid w:val="009E0876"/>
    <w:rsid w:val="009E0893"/>
    <w:rsid w:val="009E0A34"/>
    <w:rsid w:val="009E0A9B"/>
    <w:rsid w:val="009E0C86"/>
    <w:rsid w:val="009E0C9B"/>
    <w:rsid w:val="009E0DE5"/>
    <w:rsid w:val="009E0E6D"/>
    <w:rsid w:val="009E0F3A"/>
    <w:rsid w:val="009E0F6C"/>
    <w:rsid w:val="009E10EE"/>
    <w:rsid w:val="009E1272"/>
    <w:rsid w:val="009E142F"/>
    <w:rsid w:val="009E1457"/>
    <w:rsid w:val="009E15B9"/>
    <w:rsid w:val="009E17D9"/>
    <w:rsid w:val="009E1800"/>
    <w:rsid w:val="009E18FA"/>
    <w:rsid w:val="009E1D47"/>
    <w:rsid w:val="009E1F02"/>
    <w:rsid w:val="009E20A2"/>
    <w:rsid w:val="009E20FD"/>
    <w:rsid w:val="009E240D"/>
    <w:rsid w:val="009E24FD"/>
    <w:rsid w:val="009E25B5"/>
    <w:rsid w:val="009E265A"/>
    <w:rsid w:val="009E268A"/>
    <w:rsid w:val="009E2826"/>
    <w:rsid w:val="009E2C8F"/>
    <w:rsid w:val="009E2E64"/>
    <w:rsid w:val="009E2FA8"/>
    <w:rsid w:val="009E2FCF"/>
    <w:rsid w:val="009E30FD"/>
    <w:rsid w:val="009E3351"/>
    <w:rsid w:val="009E342E"/>
    <w:rsid w:val="009E35A0"/>
    <w:rsid w:val="009E379C"/>
    <w:rsid w:val="009E3810"/>
    <w:rsid w:val="009E38F8"/>
    <w:rsid w:val="009E3947"/>
    <w:rsid w:val="009E3A3B"/>
    <w:rsid w:val="009E3A8C"/>
    <w:rsid w:val="009E3B91"/>
    <w:rsid w:val="009E41CB"/>
    <w:rsid w:val="009E425A"/>
    <w:rsid w:val="009E4297"/>
    <w:rsid w:val="009E43D1"/>
    <w:rsid w:val="009E43F2"/>
    <w:rsid w:val="009E46AB"/>
    <w:rsid w:val="009E483D"/>
    <w:rsid w:val="009E4881"/>
    <w:rsid w:val="009E4A8C"/>
    <w:rsid w:val="009E4D25"/>
    <w:rsid w:val="009E4F14"/>
    <w:rsid w:val="009E4FD1"/>
    <w:rsid w:val="009E526B"/>
    <w:rsid w:val="009E536A"/>
    <w:rsid w:val="009E55FF"/>
    <w:rsid w:val="009E5758"/>
    <w:rsid w:val="009E58B3"/>
    <w:rsid w:val="009E5954"/>
    <w:rsid w:val="009E5A76"/>
    <w:rsid w:val="009E5B15"/>
    <w:rsid w:val="009E5C07"/>
    <w:rsid w:val="009E5D7A"/>
    <w:rsid w:val="009E5D99"/>
    <w:rsid w:val="009E5DE0"/>
    <w:rsid w:val="009E5E63"/>
    <w:rsid w:val="009E60E2"/>
    <w:rsid w:val="009E6954"/>
    <w:rsid w:val="009E69B8"/>
    <w:rsid w:val="009E6C25"/>
    <w:rsid w:val="009E6C7D"/>
    <w:rsid w:val="009E6CCA"/>
    <w:rsid w:val="009E6D4D"/>
    <w:rsid w:val="009E6FD6"/>
    <w:rsid w:val="009E700F"/>
    <w:rsid w:val="009E72EF"/>
    <w:rsid w:val="009E77FA"/>
    <w:rsid w:val="009E784C"/>
    <w:rsid w:val="009E78E3"/>
    <w:rsid w:val="009E7A5F"/>
    <w:rsid w:val="009E7ACB"/>
    <w:rsid w:val="009E7F3B"/>
    <w:rsid w:val="009F008F"/>
    <w:rsid w:val="009F00A1"/>
    <w:rsid w:val="009F011D"/>
    <w:rsid w:val="009F0398"/>
    <w:rsid w:val="009F0FFF"/>
    <w:rsid w:val="009F1639"/>
    <w:rsid w:val="009F16BE"/>
    <w:rsid w:val="009F188A"/>
    <w:rsid w:val="009F1956"/>
    <w:rsid w:val="009F1C29"/>
    <w:rsid w:val="009F20BB"/>
    <w:rsid w:val="009F20E7"/>
    <w:rsid w:val="009F21BB"/>
    <w:rsid w:val="009F23D6"/>
    <w:rsid w:val="009F24AF"/>
    <w:rsid w:val="009F259B"/>
    <w:rsid w:val="009F287E"/>
    <w:rsid w:val="009F2AB3"/>
    <w:rsid w:val="009F2D89"/>
    <w:rsid w:val="009F2E69"/>
    <w:rsid w:val="009F3183"/>
    <w:rsid w:val="009F37B9"/>
    <w:rsid w:val="009F3AC8"/>
    <w:rsid w:val="009F3E94"/>
    <w:rsid w:val="009F3FAD"/>
    <w:rsid w:val="009F41E9"/>
    <w:rsid w:val="009F4320"/>
    <w:rsid w:val="009F4505"/>
    <w:rsid w:val="009F465F"/>
    <w:rsid w:val="009F4925"/>
    <w:rsid w:val="009F495A"/>
    <w:rsid w:val="009F49F3"/>
    <w:rsid w:val="009F4E1A"/>
    <w:rsid w:val="009F4E6C"/>
    <w:rsid w:val="009F4E83"/>
    <w:rsid w:val="009F4E97"/>
    <w:rsid w:val="009F5143"/>
    <w:rsid w:val="009F553C"/>
    <w:rsid w:val="009F5668"/>
    <w:rsid w:val="009F5ACF"/>
    <w:rsid w:val="009F5AFE"/>
    <w:rsid w:val="009F5C9B"/>
    <w:rsid w:val="009F5EE9"/>
    <w:rsid w:val="009F5F66"/>
    <w:rsid w:val="009F62E8"/>
    <w:rsid w:val="009F6756"/>
    <w:rsid w:val="009F67CD"/>
    <w:rsid w:val="009F6999"/>
    <w:rsid w:val="009F6AD4"/>
    <w:rsid w:val="009F6BE2"/>
    <w:rsid w:val="009F6C30"/>
    <w:rsid w:val="009F6D0C"/>
    <w:rsid w:val="009F6E0A"/>
    <w:rsid w:val="009F6E18"/>
    <w:rsid w:val="009F70F6"/>
    <w:rsid w:val="009F70F7"/>
    <w:rsid w:val="009F7126"/>
    <w:rsid w:val="009F72C3"/>
    <w:rsid w:val="009F73AC"/>
    <w:rsid w:val="009F73BA"/>
    <w:rsid w:val="009F742E"/>
    <w:rsid w:val="009F7501"/>
    <w:rsid w:val="009F7768"/>
    <w:rsid w:val="009F77E7"/>
    <w:rsid w:val="009F7888"/>
    <w:rsid w:val="009F7894"/>
    <w:rsid w:val="009F7A5B"/>
    <w:rsid w:val="009F7A9A"/>
    <w:rsid w:val="009F7DDB"/>
    <w:rsid w:val="00A000C6"/>
    <w:rsid w:val="00A0083B"/>
    <w:rsid w:val="00A00B08"/>
    <w:rsid w:val="00A00D4E"/>
    <w:rsid w:val="00A0105E"/>
    <w:rsid w:val="00A01077"/>
    <w:rsid w:val="00A012B3"/>
    <w:rsid w:val="00A0139F"/>
    <w:rsid w:val="00A0145E"/>
    <w:rsid w:val="00A015BD"/>
    <w:rsid w:val="00A016FD"/>
    <w:rsid w:val="00A019A4"/>
    <w:rsid w:val="00A01CE7"/>
    <w:rsid w:val="00A01E84"/>
    <w:rsid w:val="00A01F5B"/>
    <w:rsid w:val="00A021B0"/>
    <w:rsid w:val="00A02472"/>
    <w:rsid w:val="00A027F7"/>
    <w:rsid w:val="00A02B29"/>
    <w:rsid w:val="00A02B2A"/>
    <w:rsid w:val="00A02DE8"/>
    <w:rsid w:val="00A035F0"/>
    <w:rsid w:val="00A03635"/>
    <w:rsid w:val="00A037BC"/>
    <w:rsid w:val="00A0381F"/>
    <w:rsid w:val="00A038A8"/>
    <w:rsid w:val="00A03ADC"/>
    <w:rsid w:val="00A03B76"/>
    <w:rsid w:val="00A03C3A"/>
    <w:rsid w:val="00A03CD0"/>
    <w:rsid w:val="00A040A9"/>
    <w:rsid w:val="00A041B1"/>
    <w:rsid w:val="00A04372"/>
    <w:rsid w:val="00A043CB"/>
    <w:rsid w:val="00A0449A"/>
    <w:rsid w:val="00A0494D"/>
    <w:rsid w:val="00A04A4D"/>
    <w:rsid w:val="00A04A5D"/>
    <w:rsid w:val="00A04CA9"/>
    <w:rsid w:val="00A05309"/>
    <w:rsid w:val="00A058A3"/>
    <w:rsid w:val="00A05D64"/>
    <w:rsid w:val="00A05DB8"/>
    <w:rsid w:val="00A05EAD"/>
    <w:rsid w:val="00A05F6F"/>
    <w:rsid w:val="00A05F77"/>
    <w:rsid w:val="00A060A0"/>
    <w:rsid w:val="00A0614E"/>
    <w:rsid w:val="00A065BC"/>
    <w:rsid w:val="00A0692E"/>
    <w:rsid w:val="00A06C85"/>
    <w:rsid w:val="00A06CFC"/>
    <w:rsid w:val="00A06D88"/>
    <w:rsid w:val="00A06FA1"/>
    <w:rsid w:val="00A070AD"/>
    <w:rsid w:val="00A07168"/>
    <w:rsid w:val="00A072DF"/>
    <w:rsid w:val="00A07570"/>
    <w:rsid w:val="00A0791E"/>
    <w:rsid w:val="00A07CC9"/>
    <w:rsid w:val="00A07D5F"/>
    <w:rsid w:val="00A10210"/>
    <w:rsid w:val="00A10394"/>
    <w:rsid w:val="00A107F9"/>
    <w:rsid w:val="00A1082C"/>
    <w:rsid w:val="00A108AC"/>
    <w:rsid w:val="00A108F8"/>
    <w:rsid w:val="00A10A6F"/>
    <w:rsid w:val="00A10BB0"/>
    <w:rsid w:val="00A11538"/>
    <w:rsid w:val="00A1166A"/>
    <w:rsid w:val="00A117DD"/>
    <w:rsid w:val="00A11A57"/>
    <w:rsid w:val="00A11CF8"/>
    <w:rsid w:val="00A11D28"/>
    <w:rsid w:val="00A11FF0"/>
    <w:rsid w:val="00A12045"/>
    <w:rsid w:val="00A1220D"/>
    <w:rsid w:val="00A12857"/>
    <w:rsid w:val="00A12874"/>
    <w:rsid w:val="00A128F9"/>
    <w:rsid w:val="00A129CE"/>
    <w:rsid w:val="00A12C2F"/>
    <w:rsid w:val="00A12CA7"/>
    <w:rsid w:val="00A12D2A"/>
    <w:rsid w:val="00A12DB1"/>
    <w:rsid w:val="00A13103"/>
    <w:rsid w:val="00A132A5"/>
    <w:rsid w:val="00A13324"/>
    <w:rsid w:val="00A13371"/>
    <w:rsid w:val="00A1343A"/>
    <w:rsid w:val="00A1388F"/>
    <w:rsid w:val="00A138C0"/>
    <w:rsid w:val="00A14053"/>
    <w:rsid w:val="00A14210"/>
    <w:rsid w:val="00A146A1"/>
    <w:rsid w:val="00A14897"/>
    <w:rsid w:val="00A14D39"/>
    <w:rsid w:val="00A15323"/>
    <w:rsid w:val="00A1540F"/>
    <w:rsid w:val="00A15C60"/>
    <w:rsid w:val="00A15FF6"/>
    <w:rsid w:val="00A1602D"/>
    <w:rsid w:val="00A160B4"/>
    <w:rsid w:val="00A1612B"/>
    <w:rsid w:val="00A16450"/>
    <w:rsid w:val="00A1652B"/>
    <w:rsid w:val="00A165A4"/>
    <w:rsid w:val="00A16800"/>
    <w:rsid w:val="00A16959"/>
    <w:rsid w:val="00A16AC4"/>
    <w:rsid w:val="00A16BB8"/>
    <w:rsid w:val="00A16C3F"/>
    <w:rsid w:val="00A16C79"/>
    <w:rsid w:val="00A170DF"/>
    <w:rsid w:val="00A170E2"/>
    <w:rsid w:val="00A170F5"/>
    <w:rsid w:val="00A17136"/>
    <w:rsid w:val="00A171EF"/>
    <w:rsid w:val="00A17795"/>
    <w:rsid w:val="00A17FB9"/>
    <w:rsid w:val="00A20223"/>
    <w:rsid w:val="00A20374"/>
    <w:rsid w:val="00A2093E"/>
    <w:rsid w:val="00A20B8C"/>
    <w:rsid w:val="00A20EA2"/>
    <w:rsid w:val="00A21041"/>
    <w:rsid w:val="00A2123F"/>
    <w:rsid w:val="00A21372"/>
    <w:rsid w:val="00A213AE"/>
    <w:rsid w:val="00A21426"/>
    <w:rsid w:val="00A21433"/>
    <w:rsid w:val="00A215A8"/>
    <w:rsid w:val="00A217F6"/>
    <w:rsid w:val="00A21A09"/>
    <w:rsid w:val="00A21B22"/>
    <w:rsid w:val="00A21D2C"/>
    <w:rsid w:val="00A21F29"/>
    <w:rsid w:val="00A2248C"/>
    <w:rsid w:val="00A22617"/>
    <w:rsid w:val="00A227D2"/>
    <w:rsid w:val="00A22903"/>
    <w:rsid w:val="00A22A02"/>
    <w:rsid w:val="00A22E9D"/>
    <w:rsid w:val="00A22FBD"/>
    <w:rsid w:val="00A234F0"/>
    <w:rsid w:val="00A23669"/>
    <w:rsid w:val="00A23BFF"/>
    <w:rsid w:val="00A23D21"/>
    <w:rsid w:val="00A23F16"/>
    <w:rsid w:val="00A23F38"/>
    <w:rsid w:val="00A2418F"/>
    <w:rsid w:val="00A245BE"/>
    <w:rsid w:val="00A246BF"/>
    <w:rsid w:val="00A24859"/>
    <w:rsid w:val="00A248EC"/>
    <w:rsid w:val="00A24BEA"/>
    <w:rsid w:val="00A24C32"/>
    <w:rsid w:val="00A24D15"/>
    <w:rsid w:val="00A24D48"/>
    <w:rsid w:val="00A24DCA"/>
    <w:rsid w:val="00A24E51"/>
    <w:rsid w:val="00A24EA4"/>
    <w:rsid w:val="00A24F64"/>
    <w:rsid w:val="00A25052"/>
    <w:rsid w:val="00A255CF"/>
    <w:rsid w:val="00A25666"/>
    <w:rsid w:val="00A25917"/>
    <w:rsid w:val="00A259B6"/>
    <w:rsid w:val="00A25A61"/>
    <w:rsid w:val="00A25D09"/>
    <w:rsid w:val="00A25EFD"/>
    <w:rsid w:val="00A25FD8"/>
    <w:rsid w:val="00A260FC"/>
    <w:rsid w:val="00A2687E"/>
    <w:rsid w:val="00A26B3F"/>
    <w:rsid w:val="00A26BEA"/>
    <w:rsid w:val="00A26CB5"/>
    <w:rsid w:val="00A26DE1"/>
    <w:rsid w:val="00A2769E"/>
    <w:rsid w:val="00A278FF"/>
    <w:rsid w:val="00A279D3"/>
    <w:rsid w:val="00A27B2C"/>
    <w:rsid w:val="00A27FC7"/>
    <w:rsid w:val="00A27FF8"/>
    <w:rsid w:val="00A30154"/>
    <w:rsid w:val="00A308C2"/>
    <w:rsid w:val="00A30A10"/>
    <w:rsid w:val="00A30CB8"/>
    <w:rsid w:val="00A30EBE"/>
    <w:rsid w:val="00A312A3"/>
    <w:rsid w:val="00A312F3"/>
    <w:rsid w:val="00A31457"/>
    <w:rsid w:val="00A3145C"/>
    <w:rsid w:val="00A315B9"/>
    <w:rsid w:val="00A315E5"/>
    <w:rsid w:val="00A317DB"/>
    <w:rsid w:val="00A31BFF"/>
    <w:rsid w:val="00A31CAD"/>
    <w:rsid w:val="00A31DF3"/>
    <w:rsid w:val="00A31EBD"/>
    <w:rsid w:val="00A32179"/>
    <w:rsid w:val="00A327C9"/>
    <w:rsid w:val="00A329D2"/>
    <w:rsid w:val="00A32D63"/>
    <w:rsid w:val="00A32E5F"/>
    <w:rsid w:val="00A32EBD"/>
    <w:rsid w:val="00A32FB4"/>
    <w:rsid w:val="00A33841"/>
    <w:rsid w:val="00A3387E"/>
    <w:rsid w:val="00A344F3"/>
    <w:rsid w:val="00A34B1E"/>
    <w:rsid w:val="00A34BEE"/>
    <w:rsid w:val="00A34E7E"/>
    <w:rsid w:val="00A355EA"/>
    <w:rsid w:val="00A35A05"/>
    <w:rsid w:val="00A35CE3"/>
    <w:rsid w:val="00A35D88"/>
    <w:rsid w:val="00A35D98"/>
    <w:rsid w:val="00A364B4"/>
    <w:rsid w:val="00A36826"/>
    <w:rsid w:val="00A36977"/>
    <w:rsid w:val="00A36C3E"/>
    <w:rsid w:val="00A36CED"/>
    <w:rsid w:val="00A36E06"/>
    <w:rsid w:val="00A370B1"/>
    <w:rsid w:val="00A377C1"/>
    <w:rsid w:val="00A3787E"/>
    <w:rsid w:val="00A37B4A"/>
    <w:rsid w:val="00A37C00"/>
    <w:rsid w:val="00A37E61"/>
    <w:rsid w:val="00A40262"/>
    <w:rsid w:val="00A404FB"/>
    <w:rsid w:val="00A408BB"/>
    <w:rsid w:val="00A40E00"/>
    <w:rsid w:val="00A40F0F"/>
    <w:rsid w:val="00A40F81"/>
    <w:rsid w:val="00A4127C"/>
    <w:rsid w:val="00A415A6"/>
    <w:rsid w:val="00A4162B"/>
    <w:rsid w:val="00A41A51"/>
    <w:rsid w:val="00A41BEC"/>
    <w:rsid w:val="00A41CC3"/>
    <w:rsid w:val="00A41CDE"/>
    <w:rsid w:val="00A41D4E"/>
    <w:rsid w:val="00A41D8D"/>
    <w:rsid w:val="00A421AB"/>
    <w:rsid w:val="00A4242D"/>
    <w:rsid w:val="00A42AB5"/>
    <w:rsid w:val="00A42AF6"/>
    <w:rsid w:val="00A42DD7"/>
    <w:rsid w:val="00A42E19"/>
    <w:rsid w:val="00A42F5B"/>
    <w:rsid w:val="00A430C4"/>
    <w:rsid w:val="00A4333C"/>
    <w:rsid w:val="00A4336D"/>
    <w:rsid w:val="00A43373"/>
    <w:rsid w:val="00A4338E"/>
    <w:rsid w:val="00A437D0"/>
    <w:rsid w:val="00A43D72"/>
    <w:rsid w:val="00A442D2"/>
    <w:rsid w:val="00A44983"/>
    <w:rsid w:val="00A4499A"/>
    <w:rsid w:val="00A44BE3"/>
    <w:rsid w:val="00A44D95"/>
    <w:rsid w:val="00A44F26"/>
    <w:rsid w:val="00A44FD0"/>
    <w:rsid w:val="00A4509E"/>
    <w:rsid w:val="00A452B2"/>
    <w:rsid w:val="00A45491"/>
    <w:rsid w:val="00A45A9E"/>
    <w:rsid w:val="00A45C8A"/>
    <w:rsid w:val="00A45CCE"/>
    <w:rsid w:val="00A45E73"/>
    <w:rsid w:val="00A45EF8"/>
    <w:rsid w:val="00A464BC"/>
    <w:rsid w:val="00A46777"/>
    <w:rsid w:val="00A46D17"/>
    <w:rsid w:val="00A46F49"/>
    <w:rsid w:val="00A46F99"/>
    <w:rsid w:val="00A472E7"/>
    <w:rsid w:val="00A47503"/>
    <w:rsid w:val="00A476B2"/>
    <w:rsid w:val="00A47C34"/>
    <w:rsid w:val="00A47CE7"/>
    <w:rsid w:val="00A47D2D"/>
    <w:rsid w:val="00A47D4E"/>
    <w:rsid w:val="00A47E28"/>
    <w:rsid w:val="00A47FA9"/>
    <w:rsid w:val="00A50167"/>
    <w:rsid w:val="00A503D8"/>
    <w:rsid w:val="00A50563"/>
    <w:rsid w:val="00A505FA"/>
    <w:rsid w:val="00A50C53"/>
    <w:rsid w:val="00A50E23"/>
    <w:rsid w:val="00A516CE"/>
    <w:rsid w:val="00A5198B"/>
    <w:rsid w:val="00A519D8"/>
    <w:rsid w:val="00A51E65"/>
    <w:rsid w:val="00A51F5E"/>
    <w:rsid w:val="00A52094"/>
    <w:rsid w:val="00A52179"/>
    <w:rsid w:val="00A52662"/>
    <w:rsid w:val="00A52692"/>
    <w:rsid w:val="00A5291A"/>
    <w:rsid w:val="00A52C47"/>
    <w:rsid w:val="00A5321F"/>
    <w:rsid w:val="00A53782"/>
    <w:rsid w:val="00A53868"/>
    <w:rsid w:val="00A539AD"/>
    <w:rsid w:val="00A53A83"/>
    <w:rsid w:val="00A53C8C"/>
    <w:rsid w:val="00A53CE8"/>
    <w:rsid w:val="00A53F41"/>
    <w:rsid w:val="00A5405E"/>
    <w:rsid w:val="00A54110"/>
    <w:rsid w:val="00A5418C"/>
    <w:rsid w:val="00A54406"/>
    <w:rsid w:val="00A54504"/>
    <w:rsid w:val="00A545B5"/>
    <w:rsid w:val="00A545D4"/>
    <w:rsid w:val="00A5477B"/>
    <w:rsid w:val="00A54947"/>
    <w:rsid w:val="00A549A5"/>
    <w:rsid w:val="00A54CA8"/>
    <w:rsid w:val="00A54D97"/>
    <w:rsid w:val="00A54EA7"/>
    <w:rsid w:val="00A551B6"/>
    <w:rsid w:val="00A55D3E"/>
    <w:rsid w:val="00A55E06"/>
    <w:rsid w:val="00A55E31"/>
    <w:rsid w:val="00A55E50"/>
    <w:rsid w:val="00A55EE3"/>
    <w:rsid w:val="00A56166"/>
    <w:rsid w:val="00A5628A"/>
    <w:rsid w:val="00A567E7"/>
    <w:rsid w:val="00A56919"/>
    <w:rsid w:val="00A56D96"/>
    <w:rsid w:val="00A5709A"/>
    <w:rsid w:val="00A570A7"/>
    <w:rsid w:val="00A575B1"/>
    <w:rsid w:val="00A575E9"/>
    <w:rsid w:val="00A5770B"/>
    <w:rsid w:val="00A57803"/>
    <w:rsid w:val="00A57AE3"/>
    <w:rsid w:val="00A57CF3"/>
    <w:rsid w:val="00A57DC9"/>
    <w:rsid w:val="00A57F01"/>
    <w:rsid w:val="00A603F1"/>
    <w:rsid w:val="00A6052E"/>
    <w:rsid w:val="00A6077C"/>
    <w:rsid w:val="00A60786"/>
    <w:rsid w:val="00A607A8"/>
    <w:rsid w:val="00A60967"/>
    <w:rsid w:val="00A60D5A"/>
    <w:rsid w:val="00A6129C"/>
    <w:rsid w:val="00A614C9"/>
    <w:rsid w:val="00A61959"/>
    <w:rsid w:val="00A61F9E"/>
    <w:rsid w:val="00A62378"/>
    <w:rsid w:val="00A6240B"/>
    <w:rsid w:val="00A62729"/>
    <w:rsid w:val="00A62767"/>
    <w:rsid w:val="00A62AA4"/>
    <w:rsid w:val="00A62C6E"/>
    <w:rsid w:val="00A62FB9"/>
    <w:rsid w:val="00A63039"/>
    <w:rsid w:val="00A631A4"/>
    <w:rsid w:val="00A63480"/>
    <w:rsid w:val="00A634EE"/>
    <w:rsid w:val="00A63581"/>
    <w:rsid w:val="00A63715"/>
    <w:rsid w:val="00A6382F"/>
    <w:rsid w:val="00A63915"/>
    <w:rsid w:val="00A63CC4"/>
    <w:rsid w:val="00A63D87"/>
    <w:rsid w:val="00A63E49"/>
    <w:rsid w:val="00A6428C"/>
    <w:rsid w:val="00A64442"/>
    <w:rsid w:val="00A6471F"/>
    <w:rsid w:val="00A647B4"/>
    <w:rsid w:val="00A648A0"/>
    <w:rsid w:val="00A64A90"/>
    <w:rsid w:val="00A64E39"/>
    <w:rsid w:val="00A64EFF"/>
    <w:rsid w:val="00A64F23"/>
    <w:rsid w:val="00A64F42"/>
    <w:rsid w:val="00A65001"/>
    <w:rsid w:val="00A654F8"/>
    <w:rsid w:val="00A6590C"/>
    <w:rsid w:val="00A6594A"/>
    <w:rsid w:val="00A65BB7"/>
    <w:rsid w:val="00A65C44"/>
    <w:rsid w:val="00A65C9B"/>
    <w:rsid w:val="00A65D20"/>
    <w:rsid w:val="00A65ECC"/>
    <w:rsid w:val="00A65FED"/>
    <w:rsid w:val="00A6610E"/>
    <w:rsid w:val="00A66198"/>
    <w:rsid w:val="00A666C8"/>
    <w:rsid w:val="00A66A66"/>
    <w:rsid w:val="00A66C30"/>
    <w:rsid w:val="00A67157"/>
    <w:rsid w:val="00A672D0"/>
    <w:rsid w:val="00A673A7"/>
    <w:rsid w:val="00A67575"/>
    <w:rsid w:val="00A6759A"/>
    <w:rsid w:val="00A67A53"/>
    <w:rsid w:val="00A67AB4"/>
    <w:rsid w:val="00A67B95"/>
    <w:rsid w:val="00A67C6B"/>
    <w:rsid w:val="00A67D62"/>
    <w:rsid w:val="00A700F0"/>
    <w:rsid w:val="00A702AB"/>
    <w:rsid w:val="00A70394"/>
    <w:rsid w:val="00A70445"/>
    <w:rsid w:val="00A704C8"/>
    <w:rsid w:val="00A70604"/>
    <w:rsid w:val="00A7075F"/>
    <w:rsid w:val="00A70C2E"/>
    <w:rsid w:val="00A70D34"/>
    <w:rsid w:val="00A70E8B"/>
    <w:rsid w:val="00A70FA0"/>
    <w:rsid w:val="00A71043"/>
    <w:rsid w:val="00A7120C"/>
    <w:rsid w:val="00A71434"/>
    <w:rsid w:val="00A718B1"/>
    <w:rsid w:val="00A71D17"/>
    <w:rsid w:val="00A71E2D"/>
    <w:rsid w:val="00A71EE5"/>
    <w:rsid w:val="00A71FA6"/>
    <w:rsid w:val="00A7276A"/>
    <w:rsid w:val="00A729A2"/>
    <w:rsid w:val="00A72D7C"/>
    <w:rsid w:val="00A73035"/>
    <w:rsid w:val="00A73186"/>
    <w:rsid w:val="00A73199"/>
    <w:rsid w:val="00A731FA"/>
    <w:rsid w:val="00A73583"/>
    <w:rsid w:val="00A73630"/>
    <w:rsid w:val="00A736C7"/>
    <w:rsid w:val="00A73824"/>
    <w:rsid w:val="00A73A01"/>
    <w:rsid w:val="00A73AA7"/>
    <w:rsid w:val="00A73CD0"/>
    <w:rsid w:val="00A73F1F"/>
    <w:rsid w:val="00A73FC9"/>
    <w:rsid w:val="00A74026"/>
    <w:rsid w:val="00A7485A"/>
    <w:rsid w:val="00A74A40"/>
    <w:rsid w:val="00A74D32"/>
    <w:rsid w:val="00A74D4D"/>
    <w:rsid w:val="00A74DDB"/>
    <w:rsid w:val="00A75134"/>
    <w:rsid w:val="00A751DC"/>
    <w:rsid w:val="00A752A6"/>
    <w:rsid w:val="00A75314"/>
    <w:rsid w:val="00A755FC"/>
    <w:rsid w:val="00A7578A"/>
    <w:rsid w:val="00A75D01"/>
    <w:rsid w:val="00A75F62"/>
    <w:rsid w:val="00A76225"/>
    <w:rsid w:val="00A76375"/>
    <w:rsid w:val="00A764A8"/>
    <w:rsid w:val="00A7651C"/>
    <w:rsid w:val="00A76732"/>
    <w:rsid w:val="00A7674D"/>
    <w:rsid w:val="00A76863"/>
    <w:rsid w:val="00A76875"/>
    <w:rsid w:val="00A76962"/>
    <w:rsid w:val="00A76ADD"/>
    <w:rsid w:val="00A76C83"/>
    <w:rsid w:val="00A76D6E"/>
    <w:rsid w:val="00A76DDD"/>
    <w:rsid w:val="00A7704F"/>
    <w:rsid w:val="00A77191"/>
    <w:rsid w:val="00A7722A"/>
    <w:rsid w:val="00A77756"/>
    <w:rsid w:val="00A77793"/>
    <w:rsid w:val="00A77B05"/>
    <w:rsid w:val="00A8071E"/>
    <w:rsid w:val="00A80D45"/>
    <w:rsid w:val="00A80E7F"/>
    <w:rsid w:val="00A80E9B"/>
    <w:rsid w:val="00A80EFA"/>
    <w:rsid w:val="00A80FDD"/>
    <w:rsid w:val="00A815AA"/>
    <w:rsid w:val="00A817FD"/>
    <w:rsid w:val="00A81ADA"/>
    <w:rsid w:val="00A81AEB"/>
    <w:rsid w:val="00A81BCA"/>
    <w:rsid w:val="00A81BEB"/>
    <w:rsid w:val="00A81CA9"/>
    <w:rsid w:val="00A81EC7"/>
    <w:rsid w:val="00A81F33"/>
    <w:rsid w:val="00A82379"/>
    <w:rsid w:val="00A82540"/>
    <w:rsid w:val="00A82548"/>
    <w:rsid w:val="00A82658"/>
    <w:rsid w:val="00A82669"/>
    <w:rsid w:val="00A82A89"/>
    <w:rsid w:val="00A82C11"/>
    <w:rsid w:val="00A82CB1"/>
    <w:rsid w:val="00A82CF2"/>
    <w:rsid w:val="00A82E7D"/>
    <w:rsid w:val="00A8331E"/>
    <w:rsid w:val="00A83D29"/>
    <w:rsid w:val="00A84067"/>
    <w:rsid w:val="00A84436"/>
    <w:rsid w:val="00A844CD"/>
    <w:rsid w:val="00A84825"/>
    <w:rsid w:val="00A84969"/>
    <w:rsid w:val="00A84A19"/>
    <w:rsid w:val="00A84AD5"/>
    <w:rsid w:val="00A84B91"/>
    <w:rsid w:val="00A84BE2"/>
    <w:rsid w:val="00A84C53"/>
    <w:rsid w:val="00A84C94"/>
    <w:rsid w:val="00A8525E"/>
    <w:rsid w:val="00A852C6"/>
    <w:rsid w:val="00A85301"/>
    <w:rsid w:val="00A85586"/>
    <w:rsid w:val="00A85599"/>
    <w:rsid w:val="00A85968"/>
    <w:rsid w:val="00A85D5C"/>
    <w:rsid w:val="00A86064"/>
    <w:rsid w:val="00A8606B"/>
    <w:rsid w:val="00A86664"/>
    <w:rsid w:val="00A8702A"/>
    <w:rsid w:val="00A8735D"/>
    <w:rsid w:val="00A873F4"/>
    <w:rsid w:val="00A87710"/>
    <w:rsid w:val="00A87728"/>
    <w:rsid w:val="00A8787D"/>
    <w:rsid w:val="00A879D2"/>
    <w:rsid w:val="00A87ACE"/>
    <w:rsid w:val="00A87B42"/>
    <w:rsid w:val="00A87BB3"/>
    <w:rsid w:val="00A87D28"/>
    <w:rsid w:val="00A87F0E"/>
    <w:rsid w:val="00A900F6"/>
    <w:rsid w:val="00A901FC"/>
    <w:rsid w:val="00A903FF"/>
    <w:rsid w:val="00A90597"/>
    <w:rsid w:val="00A905F7"/>
    <w:rsid w:val="00A90707"/>
    <w:rsid w:val="00A90858"/>
    <w:rsid w:val="00A908BC"/>
    <w:rsid w:val="00A90C5D"/>
    <w:rsid w:val="00A90EB7"/>
    <w:rsid w:val="00A910B8"/>
    <w:rsid w:val="00A910BB"/>
    <w:rsid w:val="00A9118C"/>
    <w:rsid w:val="00A91291"/>
    <w:rsid w:val="00A91327"/>
    <w:rsid w:val="00A913C2"/>
    <w:rsid w:val="00A91558"/>
    <w:rsid w:val="00A917D5"/>
    <w:rsid w:val="00A91819"/>
    <w:rsid w:val="00A91A8B"/>
    <w:rsid w:val="00A91C3A"/>
    <w:rsid w:val="00A92140"/>
    <w:rsid w:val="00A92472"/>
    <w:rsid w:val="00A9248E"/>
    <w:rsid w:val="00A92526"/>
    <w:rsid w:val="00A92AEF"/>
    <w:rsid w:val="00A92B09"/>
    <w:rsid w:val="00A92D6E"/>
    <w:rsid w:val="00A92E0A"/>
    <w:rsid w:val="00A92F2E"/>
    <w:rsid w:val="00A93226"/>
    <w:rsid w:val="00A9334F"/>
    <w:rsid w:val="00A9351C"/>
    <w:rsid w:val="00A935D4"/>
    <w:rsid w:val="00A93642"/>
    <w:rsid w:val="00A936A5"/>
    <w:rsid w:val="00A936F7"/>
    <w:rsid w:val="00A937BF"/>
    <w:rsid w:val="00A93874"/>
    <w:rsid w:val="00A93CC1"/>
    <w:rsid w:val="00A93E37"/>
    <w:rsid w:val="00A93F42"/>
    <w:rsid w:val="00A9430D"/>
    <w:rsid w:val="00A943EA"/>
    <w:rsid w:val="00A94539"/>
    <w:rsid w:val="00A94676"/>
    <w:rsid w:val="00A946B4"/>
    <w:rsid w:val="00A94724"/>
    <w:rsid w:val="00A9473F"/>
    <w:rsid w:val="00A9485E"/>
    <w:rsid w:val="00A94964"/>
    <w:rsid w:val="00A94A52"/>
    <w:rsid w:val="00A94CA2"/>
    <w:rsid w:val="00A94D46"/>
    <w:rsid w:val="00A94F21"/>
    <w:rsid w:val="00A952CC"/>
    <w:rsid w:val="00A956CA"/>
    <w:rsid w:val="00A95806"/>
    <w:rsid w:val="00A9582E"/>
    <w:rsid w:val="00A958FE"/>
    <w:rsid w:val="00A959AF"/>
    <w:rsid w:val="00A95A48"/>
    <w:rsid w:val="00A95B6E"/>
    <w:rsid w:val="00A95BC8"/>
    <w:rsid w:val="00A95C8C"/>
    <w:rsid w:val="00A95D6C"/>
    <w:rsid w:val="00A95E61"/>
    <w:rsid w:val="00A95EDE"/>
    <w:rsid w:val="00A95F04"/>
    <w:rsid w:val="00A9600E"/>
    <w:rsid w:val="00A960E9"/>
    <w:rsid w:val="00A962C1"/>
    <w:rsid w:val="00A967CC"/>
    <w:rsid w:val="00A96859"/>
    <w:rsid w:val="00A96B8B"/>
    <w:rsid w:val="00A96DF9"/>
    <w:rsid w:val="00A96EA5"/>
    <w:rsid w:val="00A96F7C"/>
    <w:rsid w:val="00A971FE"/>
    <w:rsid w:val="00A97655"/>
    <w:rsid w:val="00A97668"/>
    <w:rsid w:val="00A97A4D"/>
    <w:rsid w:val="00A97B3A"/>
    <w:rsid w:val="00A97E2D"/>
    <w:rsid w:val="00AA07F0"/>
    <w:rsid w:val="00AA0928"/>
    <w:rsid w:val="00AA0B30"/>
    <w:rsid w:val="00AA10D2"/>
    <w:rsid w:val="00AA13FB"/>
    <w:rsid w:val="00AA17F2"/>
    <w:rsid w:val="00AA19F4"/>
    <w:rsid w:val="00AA202E"/>
    <w:rsid w:val="00AA20DF"/>
    <w:rsid w:val="00AA2159"/>
    <w:rsid w:val="00AA2697"/>
    <w:rsid w:val="00AA26D8"/>
    <w:rsid w:val="00AA27B4"/>
    <w:rsid w:val="00AA2830"/>
    <w:rsid w:val="00AA292C"/>
    <w:rsid w:val="00AA2BFF"/>
    <w:rsid w:val="00AA2C53"/>
    <w:rsid w:val="00AA2D44"/>
    <w:rsid w:val="00AA32B1"/>
    <w:rsid w:val="00AA354A"/>
    <w:rsid w:val="00AA35DB"/>
    <w:rsid w:val="00AA3694"/>
    <w:rsid w:val="00AA37E1"/>
    <w:rsid w:val="00AA39C0"/>
    <w:rsid w:val="00AA3E55"/>
    <w:rsid w:val="00AA3EFA"/>
    <w:rsid w:val="00AA4108"/>
    <w:rsid w:val="00AA43A8"/>
    <w:rsid w:val="00AA459B"/>
    <w:rsid w:val="00AA45A3"/>
    <w:rsid w:val="00AA4997"/>
    <w:rsid w:val="00AA49E5"/>
    <w:rsid w:val="00AA4AA2"/>
    <w:rsid w:val="00AA4D20"/>
    <w:rsid w:val="00AA4E0D"/>
    <w:rsid w:val="00AA5275"/>
    <w:rsid w:val="00AA549B"/>
    <w:rsid w:val="00AA551D"/>
    <w:rsid w:val="00AA5520"/>
    <w:rsid w:val="00AA562E"/>
    <w:rsid w:val="00AA5707"/>
    <w:rsid w:val="00AA5BA7"/>
    <w:rsid w:val="00AA5EBC"/>
    <w:rsid w:val="00AA5FC3"/>
    <w:rsid w:val="00AA611C"/>
    <w:rsid w:val="00AA633A"/>
    <w:rsid w:val="00AA645F"/>
    <w:rsid w:val="00AA67D5"/>
    <w:rsid w:val="00AA6843"/>
    <w:rsid w:val="00AA69E0"/>
    <w:rsid w:val="00AA70DF"/>
    <w:rsid w:val="00AA7389"/>
    <w:rsid w:val="00AA73FF"/>
    <w:rsid w:val="00AA7492"/>
    <w:rsid w:val="00AA78E4"/>
    <w:rsid w:val="00AA7AA5"/>
    <w:rsid w:val="00AB01F5"/>
    <w:rsid w:val="00AB03CD"/>
    <w:rsid w:val="00AB047E"/>
    <w:rsid w:val="00AB052C"/>
    <w:rsid w:val="00AB06E8"/>
    <w:rsid w:val="00AB07F3"/>
    <w:rsid w:val="00AB0B04"/>
    <w:rsid w:val="00AB0FE1"/>
    <w:rsid w:val="00AB1298"/>
    <w:rsid w:val="00AB1623"/>
    <w:rsid w:val="00AB164B"/>
    <w:rsid w:val="00AB1686"/>
    <w:rsid w:val="00AB2721"/>
    <w:rsid w:val="00AB2895"/>
    <w:rsid w:val="00AB2D0D"/>
    <w:rsid w:val="00AB2D22"/>
    <w:rsid w:val="00AB2F46"/>
    <w:rsid w:val="00AB3018"/>
    <w:rsid w:val="00AB3225"/>
    <w:rsid w:val="00AB38B5"/>
    <w:rsid w:val="00AB3A2E"/>
    <w:rsid w:val="00AB3BCB"/>
    <w:rsid w:val="00AB3C04"/>
    <w:rsid w:val="00AB4367"/>
    <w:rsid w:val="00AB4374"/>
    <w:rsid w:val="00AB44B6"/>
    <w:rsid w:val="00AB480D"/>
    <w:rsid w:val="00AB4975"/>
    <w:rsid w:val="00AB4A40"/>
    <w:rsid w:val="00AB4BC6"/>
    <w:rsid w:val="00AB4E6C"/>
    <w:rsid w:val="00AB4F4C"/>
    <w:rsid w:val="00AB50B0"/>
    <w:rsid w:val="00AB50B9"/>
    <w:rsid w:val="00AB54BC"/>
    <w:rsid w:val="00AB55EB"/>
    <w:rsid w:val="00AB56AD"/>
    <w:rsid w:val="00AB56B5"/>
    <w:rsid w:val="00AB5780"/>
    <w:rsid w:val="00AB5ABB"/>
    <w:rsid w:val="00AB5AD1"/>
    <w:rsid w:val="00AB5DD5"/>
    <w:rsid w:val="00AB5E98"/>
    <w:rsid w:val="00AB61DC"/>
    <w:rsid w:val="00AB6601"/>
    <w:rsid w:val="00AB6942"/>
    <w:rsid w:val="00AB698F"/>
    <w:rsid w:val="00AB7096"/>
    <w:rsid w:val="00AB715F"/>
    <w:rsid w:val="00AB7255"/>
    <w:rsid w:val="00AB733E"/>
    <w:rsid w:val="00AB7494"/>
    <w:rsid w:val="00AB7509"/>
    <w:rsid w:val="00AB75FD"/>
    <w:rsid w:val="00AB79DC"/>
    <w:rsid w:val="00AB7B13"/>
    <w:rsid w:val="00AB7B73"/>
    <w:rsid w:val="00AB7C34"/>
    <w:rsid w:val="00AB7C36"/>
    <w:rsid w:val="00AB7F75"/>
    <w:rsid w:val="00AC0761"/>
    <w:rsid w:val="00AC09A9"/>
    <w:rsid w:val="00AC0A67"/>
    <w:rsid w:val="00AC0B08"/>
    <w:rsid w:val="00AC0D31"/>
    <w:rsid w:val="00AC0D5F"/>
    <w:rsid w:val="00AC12D1"/>
    <w:rsid w:val="00AC193A"/>
    <w:rsid w:val="00AC1950"/>
    <w:rsid w:val="00AC1A93"/>
    <w:rsid w:val="00AC1D6E"/>
    <w:rsid w:val="00AC1DE4"/>
    <w:rsid w:val="00AC1E0C"/>
    <w:rsid w:val="00AC232A"/>
    <w:rsid w:val="00AC2594"/>
    <w:rsid w:val="00AC2768"/>
    <w:rsid w:val="00AC28EE"/>
    <w:rsid w:val="00AC2A06"/>
    <w:rsid w:val="00AC2A08"/>
    <w:rsid w:val="00AC2CDC"/>
    <w:rsid w:val="00AC2CF4"/>
    <w:rsid w:val="00AC2DDB"/>
    <w:rsid w:val="00AC31EE"/>
    <w:rsid w:val="00AC3329"/>
    <w:rsid w:val="00AC3410"/>
    <w:rsid w:val="00AC34A2"/>
    <w:rsid w:val="00AC35F4"/>
    <w:rsid w:val="00AC360E"/>
    <w:rsid w:val="00AC3E62"/>
    <w:rsid w:val="00AC3F4D"/>
    <w:rsid w:val="00AC3F50"/>
    <w:rsid w:val="00AC3FE1"/>
    <w:rsid w:val="00AC4171"/>
    <w:rsid w:val="00AC41AC"/>
    <w:rsid w:val="00AC42E7"/>
    <w:rsid w:val="00AC4405"/>
    <w:rsid w:val="00AC4ABE"/>
    <w:rsid w:val="00AC4CE2"/>
    <w:rsid w:val="00AC4F71"/>
    <w:rsid w:val="00AC5082"/>
    <w:rsid w:val="00AC510A"/>
    <w:rsid w:val="00AC53D9"/>
    <w:rsid w:val="00AC540A"/>
    <w:rsid w:val="00AC5999"/>
    <w:rsid w:val="00AC5B37"/>
    <w:rsid w:val="00AC5C7E"/>
    <w:rsid w:val="00AC5CF7"/>
    <w:rsid w:val="00AC5ECF"/>
    <w:rsid w:val="00AC60AD"/>
    <w:rsid w:val="00AC64D7"/>
    <w:rsid w:val="00AC670A"/>
    <w:rsid w:val="00AC695B"/>
    <w:rsid w:val="00AC6D61"/>
    <w:rsid w:val="00AC7000"/>
    <w:rsid w:val="00AC7215"/>
    <w:rsid w:val="00AC72E3"/>
    <w:rsid w:val="00AC797A"/>
    <w:rsid w:val="00AC79F3"/>
    <w:rsid w:val="00AC7B45"/>
    <w:rsid w:val="00AC7B4B"/>
    <w:rsid w:val="00AC7EB4"/>
    <w:rsid w:val="00AD00BE"/>
    <w:rsid w:val="00AD00C5"/>
    <w:rsid w:val="00AD00EA"/>
    <w:rsid w:val="00AD046D"/>
    <w:rsid w:val="00AD0540"/>
    <w:rsid w:val="00AD0654"/>
    <w:rsid w:val="00AD0760"/>
    <w:rsid w:val="00AD07B3"/>
    <w:rsid w:val="00AD082C"/>
    <w:rsid w:val="00AD0DFE"/>
    <w:rsid w:val="00AD0FEC"/>
    <w:rsid w:val="00AD1073"/>
    <w:rsid w:val="00AD176E"/>
    <w:rsid w:val="00AD1C3F"/>
    <w:rsid w:val="00AD2450"/>
    <w:rsid w:val="00AD24F5"/>
    <w:rsid w:val="00AD2AD3"/>
    <w:rsid w:val="00AD2B79"/>
    <w:rsid w:val="00AD2D8D"/>
    <w:rsid w:val="00AD313E"/>
    <w:rsid w:val="00AD31BA"/>
    <w:rsid w:val="00AD32EB"/>
    <w:rsid w:val="00AD330C"/>
    <w:rsid w:val="00AD33AE"/>
    <w:rsid w:val="00AD3489"/>
    <w:rsid w:val="00AD34CC"/>
    <w:rsid w:val="00AD34ED"/>
    <w:rsid w:val="00AD370F"/>
    <w:rsid w:val="00AD3819"/>
    <w:rsid w:val="00AD3B09"/>
    <w:rsid w:val="00AD3DCE"/>
    <w:rsid w:val="00AD3E72"/>
    <w:rsid w:val="00AD3EC3"/>
    <w:rsid w:val="00AD3F47"/>
    <w:rsid w:val="00AD44DE"/>
    <w:rsid w:val="00AD450B"/>
    <w:rsid w:val="00AD4591"/>
    <w:rsid w:val="00AD4911"/>
    <w:rsid w:val="00AD496F"/>
    <w:rsid w:val="00AD4C07"/>
    <w:rsid w:val="00AD4FEF"/>
    <w:rsid w:val="00AD50BA"/>
    <w:rsid w:val="00AD537C"/>
    <w:rsid w:val="00AD5765"/>
    <w:rsid w:val="00AD5CD4"/>
    <w:rsid w:val="00AD5D51"/>
    <w:rsid w:val="00AD5E65"/>
    <w:rsid w:val="00AD5F13"/>
    <w:rsid w:val="00AD6040"/>
    <w:rsid w:val="00AD60CC"/>
    <w:rsid w:val="00AD61D3"/>
    <w:rsid w:val="00AD6363"/>
    <w:rsid w:val="00AD63AF"/>
    <w:rsid w:val="00AD65BA"/>
    <w:rsid w:val="00AD6802"/>
    <w:rsid w:val="00AD6C6B"/>
    <w:rsid w:val="00AD6CBA"/>
    <w:rsid w:val="00AD6E95"/>
    <w:rsid w:val="00AD749F"/>
    <w:rsid w:val="00AD74F0"/>
    <w:rsid w:val="00AD781F"/>
    <w:rsid w:val="00AD790D"/>
    <w:rsid w:val="00AD7BF4"/>
    <w:rsid w:val="00AE00E4"/>
    <w:rsid w:val="00AE01B4"/>
    <w:rsid w:val="00AE01C5"/>
    <w:rsid w:val="00AE032C"/>
    <w:rsid w:val="00AE032E"/>
    <w:rsid w:val="00AE04F0"/>
    <w:rsid w:val="00AE0518"/>
    <w:rsid w:val="00AE0769"/>
    <w:rsid w:val="00AE0789"/>
    <w:rsid w:val="00AE07E4"/>
    <w:rsid w:val="00AE0B0C"/>
    <w:rsid w:val="00AE0E29"/>
    <w:rsid w:val="00AE0E2B"/>
    <w:rsid w:val="00AE0E57"/>
    <w:rsid w:val="00AE0F2C"/>
    <w:rsid w:val="00AE0F4A"/>
    <w:rsid w:val="00AE111B"/>
    <w:rsid w:val="00AE11DE"/>
    <w:rsid w:val="00AE1364"/>
    <w:rsid w:val="00AE19E0"/>
    <w:rsid w:val="00AE1B5D"/>
    <w:rsid w:val="00AE1BBC"/>
    <w:rsid w:val="00AE1E0C"/>
    <w:rsid w:val="00AE205F"/>
    <w:rsid w:val="00AE2082"/>
    <w:rsid w:val="00AE24DD"/>
    <w:rsid w:val="00AE277C"/>
    <w:rsid w:val="00AE2782"/>
    <w:rsid w:val="00AE2A56"/>
    <w:rsid w:val="00AE2CC0"/>
    <w:rsid w:val="00AE30ED"/>
    <w:rsid w:val="00AE33D7"/>
    <w:rsid w:val="00AE34CA"/>
    <w:rsid w:val="00AE3524"/>
    <w:rsid w:val="00AE3689"/>
    <w:rsid w:val="00AE4060"/>
    <w:rsid w:val="00AE4548"/>
    <w:rsid w:val="00AE45B6"/>
    <w:rsid w:val="00AE4961"/>
    <w:rsid w:val="00AE51F0"/>
    <w:rsid w:val="00AE559A"/>
    <w:rsid w:val="00AE5889"/>
    <w:rsid w:val="00AE588D"/>
    <w:rsid w:val="00AE6412"/>
    <w:rsid w:val="00AE645E"/>
    <w:rsid w:val="00AE653E"/>
    <w:rsid w:val="00AE65F3"/>
    <w:rsid w:val="00AE660C"/>
    <w:rsid w:val="00AE6708"/>
    <w:rsid w:val="00AE6868"/>
    <w:rsid w:val="00AE695E"/>
    <w:rsid w:val="00AE6A0F"/>
    <w:rsid w:val="00AE6E3B"/>
    <w:rsid w:val="00AE6ED0"/>
    <w:rsid w:val="00AE70C3"/>
    <w:rsid w:val="00AE71CD"/>
    <w:rsid w:val="00AE7205"/>
    <w:rsid w:val="00AE722F"/>
    <w:rsid w:val="00AE7717"/>
    <w:rsid w:val="00AE77BB"/>
    <w:rsid w:val="00AE77C7"/>
    <w:rsid w:val="00AE7BA9"/>
    <w:rsid w:val="00AE7C57"/>
    <w:rsid w:val="00AF0385"/>
    <w:rsid w:val="00AF0617"/>
    <w:rsid w:val="00AF093B"/>
    <w:rsid w:val="00AF0E07"/>
    <w:rsid w:val="00AF10B6"/>
    <w:rsid w:val="00AF1127"/>
    <w:rsid w:val="00AF1251"/>
    <w:rsid w:val="00AF12EE"/>
    <w:rsid w:val="00AF1338"/>
    <w:rsid w:val="00AF14B0"/>
    <w:rsid w:val="00AF151F"/>
    <w:rsid w:val="00AF176B"/>
    <w:rsid w:val="00AF18E3"/>
    <w:rsid w:val="00AF1ABC"/>
    <w:rsid w:val="00AF1B30"/>
    <w:rsid w:val="00AF21B2"/>
    <w:rsid w:val="00AF25E3"/>
    <w:rsid w:val="00AF2AEE"/>
    <w:rsid w:val="00AF2BDC"/>
    <w:rsid w:val="00AF2C58"/>
    <w:rsid w:val="00AF2EC3"/>
    <w:rsid w:val="00AF302B"/>
    <w:rsid w:val="00AF35AF"/>
    <w:rsid w:val="00AF3701"/>
    <w:rsid w:val="00AF3766"/>
    <w:rsid w:val="00AF38C5"/>
    <w:rsid w:val="00AF3998"/>
    <w:rsid w:val="00AF3CB2"/>
    <w:rsid w:val="00AF3E34"/>
    <w:rsid w:val="00AF3F74"/>
    <w:rsid w:val="00AF3F92"/>
    <w:rsid w:val="00AF4116"/>
    <w:rsid w:val="00AF4504"/>
    <w:rsid w:val="00AF45CC"/>
    <w:rsid w:val="00AF4954"/>
    <w:rsid w:val="00AF496A"/>
    <w:rsid w:val="00AF4A23"/>
    <w:rsid w:val="00AF4C92"/>
    <w:rsid w:val="00AF4E29"/>
    <w:rsid w:val="00AF5ACC"/>
    <w:rsid w:val="00AF5EAE"/>
    <w:rsid w:val="00AF624D"/>
    <w:rsid w:val="00AF65FA"/>
    <w:rsid w:val="00AF662B"/>
    <w:rsid w:val="00AF68D4"/>
    <w:rsid w:val="00AF6D0F"/>
    <w:rsid w:val="00AF6EC8"/>
    <w:rsid w:val="00AF6F66"/>
    <w:rsid w:val="00AF709D"/>
    <w:rsid w:val="00AF70D2"/>
    <w:rsid w:val="00AF717F"/>
    <w:rsid w:val="00AF7187"/>
    <w:rsid w:val="00AF722C"/>
    <w:rsid w:val="00AF73A8"/>
    <w:rsid w:val="00AF73C7"/>
    <w:rsid w:val="00AF74CD"/>
    <w:rsid w:val="00AF758C"/>
    <w:rsid w:val="00AF78DB"/>
    <w:rsid w:val="00AF7C5A"/>
    <w:rsid w:val="00AF7E9C"/>
    <w:rsid w:val="00B00382"/>
    <w:rsid w:val="00B004F5"/>
    <w:rsid w:val="00B0052D"/>
    <w:rsid w:val="00B00950"/>
    <w:rsid w:val="00B00DAA"/>
    <w:rsid w:val="00B00EEE"/>
    <w:rsid w:val="00B00F2D"/>
    <w:rsid w:val="00B00FBF"/>
    <w:rsid w:val="00B010B6"/>
    <w:rsid w:val="00B0137E"/>
    <w:rsid w:val="00B01D2D"/>
    <w:rsid w:val="00B01EBB"/>
    <w:rsid w:val="00B02113"/>
    <w:rsid w:val="00B0219C"/>
    <w:rsid w:val="00B023D5"/>
    <w:rsid w:val="00B029C8"/>
    <w:rsid w:val="00B02E49"/>
    <w:rsid w:val="00B03000"/>
    <w:rsid w:val="00B03799"/>
    <w:rsid w:val="00B0386A"/>
    <w:rsid w:val="00B03889"/>
    <w:rsid w:val="00B03A6D"/>
    <w:rsid w:val="00B03D2A"/>
    <w:rsid w:val="00B0400E"/>
    <w:rsid w:val="00B04023"/>
    <w:rsid w:val="00B040D7"/>
    <w:rsid w:val="00B04802"/>
    <w:rsid w:val="00B049D7"/>
    <w:rsid w:val="00B04D74"/>
    <w:rsid w:val="00B05248"/>
    <w:rsid w:val="00B05439"/>
    <w:rsid w:val="00B054B7"/>
    <w:rsid w:val="00B055D0"/>
    <w:rsid w:val="00B05634"/>
    <w:rsid w:val="00B0568D"/>
    <w:rsid w:val="00B05A88"/>
    <w:rsid w:val="00B05E30"/>
    <w:rsid w:val="00B06235"/>
    <w:rsid w:val="00B065B3"/>
    <w:rsid w:val="00B066B9"/>
    <w:rsid w:val="00B06BEA"/>
    <w:rsid w:val="00B07052"/>
    <w:rsid w:val="00B070BC"/>
    <w:rsid w:val="00B0719B"/>
    <w:rsid w:val="00B07310"/>
    <w:rsid w:val="00B07822"/>
    <w:rsid w:val="00B078AC"/>
    <w:rsid w:val="00B078CC"/>
    <w:rsid w:val="00B07C33"/>
    <w:rsid w:val="00B07C3D"/>
    <w:rsid w:val="00B07C92"/>
    <w:rsid w:val="00B07D1D"/>
    <w:rsid w:val="00B07D21"/>
    <w:rsid w:val="00B07D4D"/>
    <w:rsid w:val="00B07F2A"/>
    <w:rsid w:val="00B07FB3"/>
    <w:rsid w:val="00B1016E"/>
    <w:rsid w:val="00B102A8"/>
    <w:rsid w:val="00B10646"/>
    <w:rsid w:val="00B107AE"/>
    <w:rsid w:val="00B107F1"/>
    <w:rsid w:val="00B109C9"/>
    <w:rsid w:val="00B10AED"/>
    <w:rsid w:val="00B10E82"/>
    <w:rsid w:val="00B10EC0"/>
    <w:rsid w:val="00B110EC"/>
    <w:rsid w:val="00B11184"/>
    <w:rsid w:val="00B112EF"/>
    <w:rsid w:val="00B11365"/>
    <w:rsid w:val="00B11887"/>
    <w:rsid w:val="00B119B8"/>
    <w:rsid w:val="00B11C4B"/>
    <w:rsid w:val="00B11D32"/>
    <w:rsid w:val="00B11DCD"/>
    <w:rsid w:val="00B11DF4"/>
    <w:rsid w:val="00B11F98"/>
    <w:rsid w:val="00B1230E"/>
    <w:rsid w:val="00B1257A"/>
    <w:rsid w:val="00B12668"/>
    <w:rsid w:val="00B12886"/>
    <w:rsid w:val="00B130D1"/>
    <w:rsid w:val="00B1314F"/>
    <w:rsid w:val="00B13376"/>
    <w:rsid w:val="00B133A3"/>
    <w:rsid w:val="00B133CF"/>
    <w:rsid w:val="00B134FD"/>
    <w:rsid w:val="00B1376C"/>
    <w:rsid w:val="00B1377B"/>
    <w:rsid w:val="00B13815"/>
    <w:rsid w:val="00B1387E"/>
    <w:rsid w:val="00B13892"/>
    <w:rsid w:val="00B13BB6"/>
    <w:rsid w:val="00B13BDA"/>
    <w:rsid w:val="00B13D10"/>
    <w:rsid w:val="00B1403A"/>
    <w:rsid w:val="00B141BE"/>
    <w:rsid w:val="00B14622"/>
    <w:rsid w:val="00B14651"/>
    <w:rsid w:val="00B14895"/>
    <w:rsid w:val="00B14923"/>
    <w:rsid w:val="00B14AE4"/>
    <w:rsid w:val="00B14DD3"/>
    <w:rsid w:val="00B152FC"/>
    <w:rsid w:val="00B155D8"/>
    <w:rsid w:val="00B1579D"/>
    <w:rsid w:val="00B16042"/>
    <w:rsid w:val="00B160D0"/>
    <w:rsid w:val="00B16123"/>
    <w:rsid w:val="00B16739"/>
    <w:rsid w:val="00B16BEE"/>
    <w:rsid w:val="00B16D51"/>
    <w:rsid w:val="00B16DCD"/>
    <w:rsid w:val="00B171BA"/>
    <w:rsid w:val="00B17768"/>
    <w:rsid w:val="00B17B0B"/>
    <w:rsid w:val="00B17B2C"/>
    <w:rsid w:val="00B17B96"/>
    <w:rsid w:val="00B17D19"/>
    <w:rsid w:val="00B17D2C"/>
    <w:rsid w:val="00B17F57"/>
    <w:rsid w:val="00B20115"/>
    <w:rsid w:val="00B20400"/>
    <w:rsid w:val="00B20420"/>
    <w:rsid w:val="00B20435"/>
    <w:rsid w:val="00B20476"/>
    <w:rsid w:val="00B2059B"/>
    <w:rsid w:val="00B2080C"/>
    <w:rsid w:val="00B2085D"/>
    <w:rsid w:val="00B208D7"/>
    <w:rsid w:val="00B20A72"/>
    <w:rsid w:val="00B20BBB"/>
    <w:rsid w:val="00B20E30"/>
    <w:rsid w:val="00B20E74"/>
    <w:rsid w:val="00B21140"/>
    <w:rsid w:val="00B21483"/>
    <w:rsid w:val="00B216D9"/>
    <w:rsid w:val="00B2184B"/>
    <w:rsid w:val="00B21986"/>
    <w:rsid w:val="00B21E6F"/>
    <w:rsid w:val="00B22154"/>
    <w:rsid w:val="00B2250C"/>
    <w:rsid w:val="00B226EB"/>
    <w:rsid w:val="00B22753"/>
    <w:rsid w:val="00B227C9"/>
    <w:rsid w:val="00B22992"/>
    <w:rsid w:val="00B22D87"/>
    <w:rsid w:val="00B231C5"/>
    <w:rsid w:val="00B235F3"/>
    <w:rsid w:val="00B2371C"/>
    <w:rsid w:val="00B2374F"/>
    <w:rsid w:val="00B23815"/>
    <w:rsid w:val="00B23ACF"/>
    <w:rsid w:val="00B23D42"/>
    <w:rsid w:val="00B2416E"/>
    <w:rsid w:val="00B24225"/>
    <w:rsid w:val="00B242B6"/>
    <w:rsid w:val="00B244B7"/>
    <w:rsid w:val="00B24881"/>
    <w:rsid w:val="00B24ED1"/>
    <w:rsid w:val="00B24F33"/>
    <w:rsid w:val="00B251E0"/>
    <w:rsid w:val="00B25446"/>
    <w:rsid w:val="00B254EA"/>
    <w:rsid w:val="00B2572A"/>
    <w:rsid w:val="00B25809"/>
    <w:rsid w:val="00B25991"/>
    <w:rsid w:val="00B25BBE"/>
    <w:rsid w:val="00B26099"/>
    <w:rsid w:val="00B26118"/>
    <w:rsid w:val="00B2667D"/>
    <w:rsid w:val="00B26843"/>
    <w:rsid w:val="00B26ACC"/>
    <w:rsid w:val="00B26B33"/>
    <w:rsid w:val="00B26B89"/>
    <w:rsid w:val="00B26C27"/>
    <w:rsid w:val="00B26CEC"/>
    <w:rsid w:val="00B26F62"/>
    <w:rsid w:val="00B2715C"/>
    <w:rsid w:val="00B27160"/>
    <w:rsid w:val="00B27211"/>
    <w:rsid w:val="00B272F9"/>
    <w:rsid w:val="00B27AA2"/>
    <w:rsid w:val="00B27C8E"/>
    <w:rsid w:val="00B27D38"/>
    <w:rsid w:val="00B27F84"/>
    <w:rsid w:val="00B27FAF"/>
    <w:rsid w:val="00B30058"/>
    <w:rsid w:val="00B30151"/>
    <w:rsid w:val="00B30692"/>
    <w:rsid w:val="00B30754"/>
    <w:rsid w:val="00B30EF4"/>
    <w:rsid w:val="00B31142"/>
    <w:rsid w:val="00B316C2"/>
    <w:rsid w:val="00B3193C"/>
    <w:rsid w:val="00B31A13"/>
    <w:rsid w:val="00B31AD4"/>
    <w:rsid w:val="00B31DCF"/>
    <w:rsid w:val="00B31E82"/>
    <w:rsid w:val="00B31E84"/>
    <w:rsid w:val="00B31F18"/>
    <w:rsid w:val="00B31F5A"/>
    <w:rsid w:val="00B32374"/>
    <w:rsid w:val="00B323B7"/>
    <w:rsid w:val="00B3243E"/>
    <w:rsid w:val="00B3253E"/>
    <w:rsid w:val="00B327BC"/>
    <w:rsid w:val="00B32997"/>
    <w:rsid w:val="00B330F5"/>
    <w:rsid w:val="00B3324E"/>
    <w:rsid w:val="00B33504"/>
    <w:rsid w:val="00B3376F"/>
    <w:rsid w:val="00B337DA"/>
    <w:rsid w:val="00B33878"/>
    <w:rsid w:val="00B33B4F"/>
    <w:rsid w:val="00B33C20"/>
    <w:rsid w:val="00B33D2A"/>
    <w:rsid w:val="00B341FC"/>
    <w:rsid w:val="00B3433C"/>
    <w:rsid w:val="00B343D3"/>
    <w:rsid w:val="00B345E4"/>
    <w:rsid w:val="00B34640"/>
    <w:rsid w:val="00B34A3D"/>
    <w:rsid w:val="00B34A78"/>
    <w:rsid w:val="00B34B05"/>
    <w:rsid w:val="00B34D0A"/>
    <w:rsid w:val="00B34D26"/>
    <w:rsid w:val="00B34D85"/>
    <w:rsid w:val="00B34EB7"/>
    <w:rsid w:val="00B34EC9"/>
    <w:rsid w:val="00B34F2F"/>
    <w:rsid w:val="00B34F5D"/>
    <w:rsid w:val="00B354BD"/>
    <w:rsid w:val="00B358D5"/>
    <w:rsid w:val="00B35B35"/>
    <w:rsid w:val="00B35E39"/>
    <w:rsid w:val="00B35EA1"/>
    <w:rsid w:val="00B35EDC"/>
    <w:rsid w:val="00B35F4C"/>
    <w:rsid w:val="00B364B4"/>
    <w:rsid w:val="00B364BD"/>
    <w:rsid w:val="00B3664B"/>
    <w:rsid w:val="00B36689"/>
    <w:rsid w:val="00B36D7D"/>
    <w:rsid w:val="00B36D99"/>
    <w:rsid w:val="00B376C2"/>
    <w:rsid w:val="00B376EB"/>
    <w:rsid w:val="00B37B07"/>
    <w:rsid w:val="00B40300"/>
    <w:rsid w:val="00B40320"/>
    <w:rsid w:val="00B40408"/>
    <w:rsid w:val="00B40A57"/>
    <w:rsid w:val="00B40AF4"/>
    <w:rsid w:val="00B40B80"/>
    <w:rsid w:val="00B40DC8"/>
    <w:rsid w:val="00B40F62"/>
    <w:rsid w:val="00B41024"/>
    <w:rsid w:val="00B410EC"/>
    <w:rsid w:val="00B418AA"/>
    <w:rsid w:val="00B41947"/>
    <w:rsid w:val="00B41D87"/>
    <w:rsid w:val="00B41E07"/>
    <w:rsid w:val="00B4203F"/>
    <w:rsid w:val="00B423C2"/>
    <w:rsid w:val="00B428F2"/>
    <w:rsid w:val="00B42906"/>
    <w:rsid w:val="00B42ABB"/>
    <w:rsid w:val="00B42ACA"/>
    <w:rsid w:val="00B42D1F"/>
    <w:rsid w:val="00B42EE9"/>
    <w:rsid w:val="00B42F49"/>
    <w:rsid w:val="00B43317"/>
    <w:rsid w:val="00B434BB"/>
    <w:rsid w:val="00B436A1"/>
    <w:rsid w:val="00B43768"/>
    <w:rsid w:val="00B43A92"/>
    <w:rsid w:val="00B43B0C"/>
    <w:rsid w:val="00B43CFD"/>
    <w:rsid w:val="00B43E0B"/>
    <w:rsid w:val="00B43F11"/>
    <w:rsid w:val="00B4408E"/>
    <w:rsid w:val="00B440A5"/>
    <w:rsid w:val="00B440B7"/>
    <w:rsid w:val="00B442ED"/>
    <w:rsid w:val="00B44307"/>
    <w:rsid w:val="00B444C7"/>
    <w:rsid w:val="00B44891"/>
    <w:rsid w:val="00B448BD"/>
    <w:rsid w:val="00B448DD"/>
    <w:rsid w:val="00B44B57"/>
    <w:rsid w:val="00B44C2E"/>
    <w:rsid w:val="00B44E9B"/>
    <w:rsid w:val="00B44ED7"/>
    <w:rsid w:val="00B44F65"/>
    <w:rsid w:val="00B45117"/>
    <w:rsid w:val="00B459E6"/>
    <w:rsid w:val="00B45BFC"/>
    <w:rsid w:val="00B45C94"/>
    <w:rsid w:val="00B45E0F"/>
    <w:rsid w:val="00B45EC8"/>
    <w:rsid w:val="00B463C8"/>
    <w:rsid w:val="00B46564"/>
    <w:rsid w:val="00B46576"/>
    <w:rsid w:val="00B46A87"/>
    <w:rsid w:val="00B46B0B"/>
    <w:rsid w:val="00B46CF3"/>
    <w:rsid w:val="00B46EA8"/>
    <w:rsid w:val="00B46FF9"/>
    <w:rsid w:val="00B47056"/>
    <w:rsid w:val="00B47257"/>
    <w:rsid w:val="00B4732C"/>
    <w:rsid w:val="00B4736E"/>
    <w:rsid w:val="00B4739F"/>
    <w:rsid w:val="00B473E4"/>
    <w:rsid w:val="00B47493"/>
    <w:rsid w:val="00B47626"/>
    <w:rsid w:val="00B479BC"/>
    <w:rsid w:val="00B47F59"/>
    <w:rsid w:val="00B5008F"/>
    <w:rsid w:val="00B50162"/>
    <w:rsid w:val="00B501AB"/>
    <w:rsid w:val="00B502AD"/>
    <w:rsid w:val="00B50341"/>
    <w:rsid w:val="00B507BD"/>
    <w:rsid w:val="00B50903"/>
    <w:rsid w:val="00B50941"/>
    <w:rsid w:val="00B50C19"/>
    <w:rsid w:val="00B50C36"/>
    <w:rsid w:val="00B50CFA"/>
    <w:rsid w:val="00B50D07"/>
    <w:rsid w:val="00B50EFC"/>
    <w:rsid w:val="00B5116C"/>
    <w:rsid w:val="00B513F9"/>
    <w:rsid w:val="00B517C7"/>
    <w:rsid w:val="00B51EF7"/>
    <w:rsid w:val="00B52171"/>
    <w:rsid w:val="00B5259F"/>
    <w:rsid w:val="00B52955"/>
    <w:rsid w:val="00B536DC"/>
    <w:rsid w:val="00B536F9"/>
    <w:rsid w:val="00B5376A"/>
    <w:rsid w:val="00B53C2F"/>
    <w:rsid w:val="00B53D31"/>
    <w:rsid w:val="00B53E2C"/>
    <w:rsid w:val="00B5406D"/>
    <w:rsid w:val="00B5434E"/>
    <w:rsid w:val="00B549A7"/>
    <w:rsid w:val="00B54E4C"/>
    <w:rsid w:val="00B54E84"/>
    <w:rsid w:val="00B54FCD"/>
    <w:rsid w:val="00B55377"/>
    <w:rsid w:val="00B553AB"/>
    <w:rsid w:val="00B554D9"/>
    <w:rsid w:val="00B55805"/>
    <w:rsid w:val="00B55F2E"/>
    <w:rsid w:val="00B55F7D"/>
    <w:rsid w:val="00B56281"/>
    <w:rsid w:val="00B563C5"/>
    <w:rsid w:val="00B5644E"/>
    <w:rsid w:val="00B565A9"/>
    <w:rsid w:val="00B5660D"/>
    <w:rsid w:val="00B56998"/>
    <w:rsid w:val="00B56F8B"/>
    <w:rsid w:val="00B571E3"/>
    <w:rsid w:val="00B576EA"/>
    <w:rsid w:val="00B57815"/>
    <w:rsid w:val="00B578B1"/>
    <w:rsid w:val="00B57959"/>
    <w:rsid w:val="00B57B07"/>
    <w:rsid w:val="00B57D52"/>
    <w:rsid w:val="00B57E2F"/>
    <w:rsid w:val="00B57EDD"/>
    <w:rsid w:val="00B57EFD"/>
    <w:rsid w:val="00B603E8"/>
    <w:rsid w:val="00B6046F"/>
    <w:rsid w:val="00B60625"/>
    <w:rsid w:val="00B606B8"/>
    <w:rsid w:val="00B60801"/>
    <w:rsid w:val="00B61095"/>
    <w:rsid w:val="00B6162A"/>
    <w:rsid w:val="00B61855"/>
    <w:rsid w:val="00B61A1A"/>
    <w:rsid w:val="00B61C4C"/>
    <w:rsid w:val="00B61DF4"/>
    <w:rsid w:val="00B62585"/>
    <w:rsid w:val="00B6262C"/>
    <w:rsid w:val="00B6288E"/>
    <w:rsid w:val="00B628B5"/>
    <w:rsid w:val="00B62B05"/>
    <w:rsid w:val="00B62B64"/>
    <w:rsid w:val="00B63486"/>
    <w:rsid w:val="00B63495"/>
    <w:rsid w:val="00B634DD"/>
    <w:rsid w:val="00B637C5"/>
    <w:rsid w:val="00B63963"/>
    <w:rsid w:val="00B63A78"/>
    <w:rsid w:val="00B63B77"/>
    <w:rsid w:val="00B63D7E"/>
    <w:rsid w:val="00B63E0F"/>
    <w:rsid w:val="00B64232"/>
    <w:rsid w:val="00B642F2"/>
    <w:rsid w:val="00B64805"/>
    <w:rsid w:val="00B649F7"/>
    <w:rsid w:val="00B649FC"/>
    <w:rsid w:val="00B64A79"/>
    <w:rsid w:val="00B64BCB"/>
    <w:rsid w:val="00B64E84"/>
    <w:rsid w:val="00B64E8C"/>
    <w:rsid w:val="00B64F0B"/>
    <w:rsid w:val="00B6504A"/>
    <w:rsid w:val="00B652F1"/>
    <w:rsid w:val="00B65621"/>
    <w:rsid w:val="00B65653"/>
    <w:rsid w:val="00B6583E"/>
    <w:rsid w:val="00B659E4"/>
    <w:rsid w:val="00B65A70"/>
    <w:rsid w:val="00B65AEA"/>
    <w:rsid w:val="00B65B6F"/>
    <w:rsid w:val="00B65EE6"/>
    <w:rsid w:val="00B65FF6"/>
    <w:rsid w:val="00B6610F"/>
    <w:rsid w:val="00B661E7"/>
    <w:rsid w:val="00B663BD"/>
    <w:rsid w:val="00B663E7"/>
    <w:rsid w:val="00B664FC"/>
    <w:rsid w:val="00B6669C"/>
    <w:rsid w:val="00B667F7"/>
    <w:rsid w:val="00B66954"/>
    <w:rsid w:val="00B66A34"/>
    <w:rsid w:val="00B66DE5"/>
    <w:rsid w:val="00B66ED4"/>
    <w:rsid w:val="00B66F5A"/>
    <w:rsid w:val="00B67151"/>
    <w:rsid w:val="00B67285"/>
    <w:rsid w:val="00B67425"/>
    <w:rsid w:val="00B67665"/>
    <w:rsid w:val="00B67EB9"/>
    <w:rsid w:val="00B70234"/>
    <w:rsid w:val="00B702A3"/>
    <w:rsid w:val="00B70440"/>
    <w:rsid w:val="00B70615"/>
    <w:rsid w:val="00B707F3"/>
    <w:rsid w:val="00B70817"/>
    <w:rsid w:val="00B708CA"/>
    <w:rsid w:val="00B70B36"/>
    <w:rsid w:val="00B70B5E"/>
    <w:rsid w:val="00B70BAA"/>
    <w:rsid w:val="00B70FC1"/>
    <w:rsid w:val="00B70FF7"/>
    <w:rsid w:val="00B7148B"/>
    <w:rsid w:val="00B71496"/>
    <w:rsid w:val="00B714DD"/>
    <w:rsid w:val="00B715FB"/>
    <w:rsid w:val="00B717BA"/>
    <w:rsid w:val="00B719DD"/>
    <w:rsid w:val="00B71C23"/>
    <w:rsid w:val="00B7237D"/>
    <w:rsid w:val="00B72AFC"/>
    <w:rsid w:val="00B72B2C"/>
    <w:rsid w:val="00B72D65"/>
    <w:rsid w:val="00B72D6A"/>
    <w:rsid w:val="00B734A7"/>
    <w:rsid w:val="00B7378E"/>
    <w:rsid w:val="00B74005"/>
    <w:rsid w:val="00B74048"/>
    <w:rsid w:val="00B741BF"/>
    <w:rsid w:val="00B7433A"/>
    <w:rsid w:val="00B7440E"/>
    <w:rsid w:val="00B74570"/>
    <w:rsid w:val="00B74869"/>
    <w:rsid w:val="00B7490A"/>
    <w:rsid w:val="00B74938"/>
    <w:rsid w:val="00B74CE8"/>
    <w:rsid w:val="00B74CFB"/>
    <w:rsid w:val="00B74F50"/>
    <w:rsid w:val="00B74FBC"/>
    <w:rsid w:val="00B750A2"/>
    <w:rsid w:val="00B75165"/>
    <w:rsid w:val="00B754BE"/>
    <w:rsid w:val="00B756D1"/>
    <w:rsid w:val="00B76223"/>
    <w:rsid w:val="00B7651B"/>
    <w:rsid w:val="00B7679D"/>
    <w:rsid w:val="00B7685B"/>
    <w:rsid w:val="00B7698A"/>
    <w:rsid w:val="00B76BC2"/>
    <w:rsid w:val="00B76BE1"/>
    <w:rsid w:val="00B77242"/>
    <w:rsid w:val="00B77393"/>
    <w:rsid w:val="00B7743A"/>
    <w:rsid w:val="00B776FC"/>
    <w:rsid w:val="00B777D5"/>
    <w:rsid w:val="00B778A5"/>
    <w:rsid w:val="00B77B0C"/>
    <w:rsid w:val="00B77C6D"/>
    <w:rsid w:val="00B77CCB"/>
    <w:rsid w:val="00B77EFA"/>
    <w:rsid w:val="00B80107"/>
    <w:rsid w:val="00B802A0"/>
    <w:rsid w:val="00B80348"/>
    <w:rsid w:val="00B80628"/>
    <w:rsid w:val="00B80671"/>
    <w:rsid w:val="00B807C6"/>
    <w:rsid w:val="00B80D62"/>
    <w:rsid w:val="00B81080"/>
    <w:rsid w:val="00B811B1"/>
    <w:rsid w:val="00B8138A"/>
    <w:rsid w:val="00B8159B"/>
    <w:rsid w:val="00B81637"/>
    <w:rsid w:val="00B81E7C"/>
    <w:rsid w:val="00B82106"/>
    <w:rsid w:val="00B8240A"/>
    <w:rsid w:val="00B824C1"/>
    <w:rsid w:val="00B826EB"/>
    <w:rsid w:val="00B82A39"/>
    <w:rsid w:val="00B82B1D"/>
    <w:rsid w:val="00B82E86"/>
    <w:rsid w:val="00B82FA6"/>
    <w:rsid w:val="00B831E4"/>
    <w:rsid w:val="00B83919"/>
    <w:rsid w:val="00B83A2C"/>
    <w:rsid w:val="00B83B2E"/>
    <w:rsid w:val="00B83CCE"/>
    <w:rsid w:val="00B83E09"/>
    <w:rsid w:val="00B83EA9"/>
    <w:rsid w:val="00B83FDA"/>
    <w:rsid w:val="00B84238"/>
    <w:rsid w:val="00B84344"/>
    <w:rsid w:val="00B84391"/>
    <w:rsid w:val="00B8439D"/>
    <w:rsid w:val="00B8450B"/>
    <w:rsid w:val="00B847DC"/>
    <w:rsid w:val="00B84AE9"/>
    <w:rsid w:val="00B84B90"/>
    <w:rsid w:val="00B85111"/>
    <w:rsid w:val="00B8514E"/>
    <w:rsid w:val="00B85200"/>
    <w:rsid w:val="00B857CA"/>
    <w:rsid w:val="00B85991"/>
    <w:rsid w:val="00B85B76"/>
    <w:rsid w:val="00B85BD1"/>
    <w:rsid w:val="00B85E32"/>
    <w:rsid w:val="00B8605C"/>
    <w:rsid w:val="00B86231"/>
    <w:rsid w:val="00B86311"/>
    <w:rsid w:val="00B8638F"/>
    <w:rsid w:val="00B86535"/>
    <w:rsid w:val="00B86991"/>
    <w:rsid w:val="00B86A9A"/>
    <w:rsid w:val="00B86BB8"/>
    <w:rsid w:val="00B86DFE"/>
    <w:rsid w:val="00B86F01"/>
    <w:rsid w:val="00B87092"/>
    <w:rsid w:val="00B8717F"/>
    <w:rsid w:val="00B87301"/>
    <w:rsid w:val="00B87665"/>
    <w:rsid w:val="00B87703"/>
    <w:rsid w:val="00B8770D"/>
    <w:rsid w:val="00B878E3"/>
    <w:rsid w:val="00B87A7F"/>
    <w:rsid w:val="00B87E76"/>
    <w:rsid w:val="00B87F63"/>
    <w:rsid w:val="00B902EE"/>
    <w:rsid w:val="00B90362"/>
    <w:rsid w:val="00B90403"/>
    <w:rsid w:val="00B911B2"/>
    <w:rsid w:val="00B913D9"/>
    <w:rsid w:val="00B91563"/>
    <w:rsid w:val="00B91711"/>
    <w:rsid w:val="00B9175C"/>
    <w:rsid w:val="00B917EE"/>
    <w:rsid w:val="00B91892"/>
    <w:rsid w:val="00B91909"/>
    <w:rsid w:val="00B91AF3"/>
    <w:rsid w:val="00B91B16"/>
    <w:rsid w:val="00B91CE0"/>
    <w:rsid w:val="00B91FDF"/>
    <w:rsid w:val="00B92126"/>
    <w:rsid w:val="00B92385"/>
    <w:rsid w:val="00B92664"/>
    <w:rsid w:val="00B92684"/>
    <w:rsid w:val="00B929D3"/>
    <w:rsid w:val="00B92FC1"/>
    <w:rsid w:val="00B931E5"/>
    <w:rsid w:val="00B93596"/>
    <w:rsid w:val="00B93748"/>
    <w:rsid w:val="00B938E3"/>
    <w:rsid w:val="00B939A0"/>
    <w:rsid w:val="00B93AAE"/>
    <w:rsid w:val="00B93AB3"/>
    <w:rsid w:val="00B9422C"/>
    <w:rsid w:val="00B943AB"/>
    <w:rsid w:val="00B944AD"/>
    <w:rsid w:val="00B9461E"/>
    <w:rsid w:val="00B951C1"/>
    <w:rsid w:val="00B9580F"/>
    <w:rsid w:val="00B95A19"/>
    <w:rsid w:val="00B95B56"/>
    <w:rsid w:val="00B95BD6"/>
    <w:rsid w:val="00B95D2B"/>
    <w:rsid w:val="00B96007"/>
    <w:rsid w:val="00B96365"/>
    <w:rsid w:val="00B963A3"/>
    <w:rsid w:val="00B9641B"/>
    <w:rsid w:val="00B9644D"/>
    <w:rsid w:val="00B96474"/>
    <w:rsid w:val="00B96807"/>
    <w:rsid w:val="00B96CC7"/>
    <w:rsid w:val="00B96D46"/>
    <w:rsid w:val="00B96F04"/>
    <w:rsid w:val="00B96F79"/>
    <w:rsid w:val="00B970DA"/>
    <w:rsid w:val="00B97585"/>
    <w:rsid w:val="00B976A6"/>
    <w:rsid w:val="00B97AC4"/>
    <w:rsid w:val="00BA00B2"/>
    <w:rsid w:val="00BA00BE"/>
    <w:rsid w:val="00BA00E8"/>
    <w:rsid w:val="00BA052E"/>
    <w:rsid w:val="00BA0660"/>
    <w:rsid w:val="00BA07AF"/>
    <w:rsid w:val="00BA0814"/>
    <w:rsid w:val="00BA081A"/>
    <w:rsid w:val="00BA087C"/>
    <w:rsid w:val="00BA0894"/>
    <w:rsid w:val="00BA098B"/>
    <w:rsid w:val="00BA0BDB"/>
    <w:rsid w:val="00BA0BE2"/>
    <w:rsid w:val="00BA0D8C"/>
    <w:rsid w:val="00BA0E07"/>
    <w:rsid w:val="00BA0EBD"/>
    <w:rsid w:val="00BA0FE8"/>
    <w:rsid w:val="00BA157D"/>
    <w:rsid w:val="00BA168B"/>
    <w:rsid w:val="00BA1758"/>
    <w:rsid w:val="00BA1B9D"/>
    <w:rsid w:val="00BA1C01"/>
    <w:rsid w:val="00BA2119"/>
    <w:rsid w:val="00BA21CD"/>
    <w:rsid w:val="00BA21FD"/>
    <w:rsid w:val="00BA2357"/>
    <w:rsid w:val="00BA264D"/>
    <w:rsid w:val="00BA267A"/>
    <w:rsid w:val="00BA2753"/>
    <w:rsid w:val="00BA2799"/>
    <w:rsid w:val="00BA2876"/>
    <w:rsid w:val="00BA2909"/>
    <w:rsid w:val="00BA2A8E"/>
    <w:rsid w:val="00BA2BDB"/>
    <w:rsid w:val="00BA2C02"/>
    <w:rsid w:val="00BA2D26"/>
    <w:rsid w:val="00BA3016"/>
    <w:rsid w:val="00BA3377"/>
    <w:rsid w:val="00BA364C"/>
    <w:rsid w:val="00BA36DD"/>
    <w:rsid w:val="00BA37ED"/>
    <w:rsid w:val="00BA395B"/>
    <w:rsid w:val="00BA4049"/>
    <w:rsid w:val="00BA458E"/>
    <w:rsid w:val="00BA4780"/>
    <w:rsid w:val="00BA4C3F"/>
    <w:rsid w:val="00BA4D6E"/>
    <w:rsid w:val="00BA4DE5"/>
    <w:rsid w:val="00BA4F1D"/>
    <w:rsid w:val="00BA4F7B"/>
    <w:rsid w:val="00BA5180"/>
    <w:rsid w:val="00BA52AA"/>
    <w:rsid w:val="00BA5519"/>
    <w:rsid w:val="00BA574D"/>
    <w:rsid w:val="00BA5A93"/>
    <w:rsid w:val="00BA5EA6"/>
    <w:rsid w:val="00BA5FDC"/>
    <w:rsid w:val="00BA6348"/>
    <w:rsid w:val="00BA641D"/>
    <w:rsid w:val="00BA65FE"/>
    <w:rsid w:val="00BA669C"/>
    <w:rsid w:val="00BA68D1"/>
    <w:rsid w:val="00BA7021"/>
    <w:rsid w:val="00BA706E"/>
    <w:rsid w:val="00BA719D"/>
    <w:rsid w:val="00BA7446"/>
    <w:rsid w:val="00BA7546"/>
    <w:rsid w:val="00BA7C0E"/>
    <w:rsid w:val="00BA7DB3"/>
    <w:rsid w:val="00BA7ED7"/>
    <w:rsid w:val="00BB0090"/>
    <w:rsid w:val="00BB01AA"/>
    <w:rsid w:val="00BB04E4"/>
    <w:rsid w:val="00BB0639"/>
    <w:rsid w:val="00BB09EA"/>
    <w:rsid w:val="00BB0C1C"/>
    <w:rsid w:val="00BB0C7A"/>
    <w:rsid w:val="00BB0DB3"/>
    <w:rsid w:val="00BB0F82"/>
    <w:rsid w:val="00BB104B"/>
    <w:rsid w:val="00BB10D8"/>
    <w:rsid w:val="00BB12D5"/>
    <w:rsid w:val="00BB192C"/>
    <w:rsid w:val="00BB1A2A"/>
    <w:rsid w:val="00BB1A96"/>
    <w:rsid w:val="00BB1AA6"/>
    <w:rsid w:val="00BB1E35"/>
    <w:rsid w:val="00BB1FF6"/>
    <w:rsid w:val="00BB2481"/>
    <w:rsid w:val="00BB2672"/>
    <w:rsid w:val="00BB26A9"/>
    <w:rsid w:val="00BB283E"/>
    <w:rsid w:val="00BB29C5"/>
    <w:rsid w:val="00BB2E0A"/>
    <w:rsid w:val="00BB2FB7"/>
    <w:rsid w:val="00BB3251"/>
    <w:rsid w:val="00BB3384"/>
    <w:rsid w:val="00BB3A39"/>
    <w:rsid w:val="00BB3E37"/>
    <w:rsid w:val="00BB4041"/>
    <w:rsid w:val="00BB42C7"/>
    <w:rsid w:val="00BB4332"/>
    <w:rsid w:val="00BB43DC"/>
    <w:rsid w:val="00BB44CD"/>
    <w:rsid w:val="00BB46C1"/>
    <w:rsid w:val="00BB48B5"/>
    <w:rsid w:val="00BB4939"/>
    <w:rsid w:val="00BB4942"/>
    <w:rsid w:val="00BB501F"/>
    <w:rsid w:val="00BB53A6"/>
    <w:rsid w:val="00BB558F"/>
    <w:rsid w:val="00BB57BE"/>
    <w:rsid w:val="00BB58FA"/>
    <w:rsid w:val="00BB5A3D"/>
    <w:rsid w:val="00BB5BE7"/>
    <w:rsid w:val="00BB5BEC"/>
    <w:rsid w:val="00BB5C5C"/>
    <w:rsid w:val="00BB5C68"/>
    <w:rsid w:val="00BB61C5"/>
    <w:rsid w:val="00BB63A7"/>
    <w:rsid w:val="00BB658C"/>
    <w:rsid w:val="00BB673F"/>
    <w:rsid w:val="00BB684E"/>
    <w:rsid w:val="00BB685D"/>
    <w:rsid w:val="00BB6AF1"/>
    <w:rsid w:val="00BB6C30"/>
    <w:rsid w:val="00BB6F46"/>
    <w:rsid w:val="00BB6FCE"/>
    <w:rsid w:val="00BB704A"/>
    <w:rsid w:val="00BB7584"/>
    <w:rsid w:val="00BB75D0"/>
    <w:rsid w:val="00BB798C"/>
    <w:rsid w:val="00BB7BBC"/>
    <w:rsid w:val="00BB7BD1"/>
    <w:rsid w:val="00BB7BFA"/>
    <w:rsid w:val="00BB7C29"/>
    <w:rsid w:val="00BC0218"/>
    <w:rsid w:val="00BC05E3"/>
    <w:rsid w:val="00BC08BE"/>
    <w:rsid w:val="00BC0A7D"/>
    <w:rsid w:val="00BC0BD2"/>
    <w:rsid w:val="00BC0D36"/>
    <w:rsid w:val="00BC0D68"/>
    <w:rsid w:val="00BC0FE9"/>
    <w:rsid w:val="00BC105E"/>
    <w:rsid w:val="00BC13C1"/>
    <w:rsid w:val="00BC1453"/>
    <w:rsid w:val="00BC1530"/>
    <w:rsid w:val="00BC1561"/>
    <w:rsid w:val="00BC1682"/>
    <w:rsid w:val="00BC1916"/>
    <w:rsid w:val="00BC1B0F"/>
    <w:rsid w:val="00BC1B37"/>
    <w:rsid w:val="00BC1C56"/>
    <w:rsid w:val="00BC1F09"/>
    <w:rsid w:val="00BC23DD"/>
    <w:rsid w:val="00BC2599"/>
    <w:rsid w:val="00BC263F"/>
    <w:rsid w:val="00BC26DD"/>
    <w:rsid w:val="00BC28D4"/>
    <w:rsid w:val="00BC2960"/>
    <w:rsid w:val="00BC2DBA"/>
    <w:rsid w:val="00BC2F00"/>
    <w:rsid w:val="00BC31A8"/>
    <w:rsid w:val="00BC323A"/>
    <w:rsid w:val="00BC333B"/>
    <w:rsid w:val="00BC3408"/>
    <w:rsid w:val="00BC34AE"/>
    <w:rsid w:val="00BC35A7"/>
    <w:rsid w:val="00BC37D0"/>
    <w:rsid w:val="00BC3809"/>
    <w:rsid w:val="00BC3C23"/>
    <w:rsid w:val="00BC3EE1"/>
    <w:rsid w:val="00BC42A7"/>
    <w:rsid w:val="00BC42AC"/>
    <w:rsid w:val="00BC4323"/>
    <w:rsid w:val="00BC4A02"/>
    <w:rsid w:val="00BC4A4C"/>
    <w:rsid w:val="00BC4EC3"/>
    <w:rsid w:val="00BC4F24"/>
    <w:rsid w:val="00BC57B2"/>
    <w:rsid w:val="00BC596F"/>
    <w:rsid w:val="00BC5A0D"/>
    <w:rsid w:val="00BC5CA2"/>
    <w:rsid w:val="00BC63EB"/>
    <w:rsid w:val="00BC64B4"/>
    <w:rsid w:val="00BC6A3C"/>
    <w:rsid w:val="00BC6C5F"/>
    <w:rsid w:val="00BC6C8B"/>
    <w:rsid w:val="00BC7161"/>
    <w:rsid w:val="00BC7394"/>
    <w:rsid w:val="00BC73B4"/>
    <w:rsid w:val="00BC745D"/>
    <w:rsid w:val="00BC762C"/>
    <w:rsid w:val="00BC783A"/>
    <w:rsid w:val="00BC7B7D"/>
    <w:rsid w:val="00BC7B9C"/>
    <w:rsid w:val="00BC7E7B"/>
    <w:rsid w:val="00BC7F3E"/>
    <w:rsid w:val="00BD0131"/>
    <w:rsid w:val="00BD07B5"/>
    <w:rsid w:val="00BD0893"/>
    <w:rsid w:val="00BD0C66"/>
    <w:rsid w:val="00BD0E44"/>
    <w:rsid w:val="00BD0E98"/>
    <w:rsid w:val="00BD0FAF"/>
    <w:rsid w:val="00BD109B"/>
    <w:rsid w:val="00BD1292"/>
    <w:rsid w:val="00BD14A5"/>
    <w:rsid w:val="00BD16A6"/>
    <w:rsid w:val="00BD16C5"/>
    <w:rsid w:val="00BD1955"/>
    <w:rsid w:val="00BD1A9C"/>
    <w:rsid w:val="00BD1D14"/>
    <w:rsid w:val="00BD1FF3"/>
    <w:rsid w:val="00BD228F"/>
    <w:rsid w:val="00BD23A6"/>
    <w:rsid w:val="00BD26A8"/>
    <w:rsid w:val="00BD280B"/>
    <w:rsid w:val="00BD2887"/>
    <w:rsid w:val="00BD299D"/>
    <w:rsid w:val="00BD2C95"/>
    <w:rsid w:val="00BD313C"/>
    <w:rsid w:val="00BD349C"/>
    <w:rsid w:val="00BD34AF"/>
    <w:rsid w:val="00BD355F"/>
    <w:rsid w:val="00BD35E4"/>
    <w:rsid w:val="00BD3866"/>
    <w:rsid w:val="00BD38DA"/>
    <w:rsid w:val="00BD3931"/>
    <w:rsid w:val="00BD3E34"/>
    <w:rsid w:val="00BD3E56"/>
    <w:rsid w:val="00BD3E9F"/>
    <w:rsid w:val="00BD4118"/>
    <w:rsid w:val="00BD4162"/>
    <w:rsid w:val="00BD42C1"/>
    <w:rsid w:val="00BD4496"/>
    <w:rsid w:val="00BD46DB"/>
    <w:rsid w:val="00BD47FF"/>
    <w:rsid w:val="00BD4883"/>
    <w:rsid w:val="00BD4A49"/>
    <w:rsid w:val="00BD4B5F"/>
    <w:rsid w:val="00BD4E2C"/>
    <w:rsid w:val="00BD4ECD"/>
    <w:rsid w:val="00BD514B"/>
    <w:rsid w:val="00BD5236"/>
    <w:rsid w:val="00BD550F"/>
    <w:rsid w:val="00BD59EE"/>
    <w:rsid w:val="00BD5A49"/>
    <w:rsid w:val="00BD5A50"/>
    <w:rsid w:val="00BD5B8B"/>
    <w:rsid w:val="00BD5D45"/>
    <w:rsid w:val="00BD5ED8"/>
    <w:rsid w:val="00BD5F43"/>
    <w:rsid w:val="00BD5F6C"/>
    <w:rsid w:val="00BD61B0"/>
    <w:rsid w:val="00BD679A"/>
    <w:rsid w:val="00BD6A03"/>
    <w:rsid w:val="00BD710D"/>
    <w:rsid w:val="00BD7166"/>
    <w:rsid w:val="00BD73A2"/>
    <w:rsid w:val="00BD7734"/>
    <w:rsid w:val="00BD775E"/>
    <w:rsid w:val="00BD7819"/>
    <w:rsid w:val="00BD7877"/>
    <w:rsid w:val="00BD7AF1"/>
    <w:rsid w:val="00BD7D9D"/>
    <w:rsid w:val="00BD7E56"/>
    <w:rsid w:val="00BD7EB9"/>
    <w:rsid w:val="00BE0263"/>
    <w:rsid w:val="00BE06E7"/>
    <w:rsid w:val="00BE06EE"/>
    <w:rsid w:val="00BE07B2"/>
    <w:rsid w:val="00BE0A6E"/>
    <w:rsid w:val="00BE0B0D"/>
    <w:rsid w:val="00BE0BA0"/>
    <w:rsid w:val="00BE0D05"/>
    <w:rsid w:val="00BE0E57"/>
    <w:rsid w:val="00BE0EE6"/>
    <w:rsid w:val="00BE1767"/>
    <w:rsid w:val="00BE190D"/>
    <w:rsid w:val="00BE1972"/>
    <w:rsid w:val="00BE1AEC"/>
    <w:rsid w:val="00BE1C18"/>
    <w:rsid w:val="00BE2252"/>
    <w:rsid w:val="00BE2B50"/>
    <w:rsid w:val="00BE2E9B"/>
    <w:rsid w:val="00BE326B"/>
    <w:rsid w:val="00BE3502"/>
    <w:rsid w:val="00BE35C6"/>
    <w:rsid w:val="00BE3727"/>
    <w:rsid w:val="00BE3770"/>
    <w:rsid w:val="00BE38EA"/>
    <w:rsid w:val="00BE39D3"/>
    <w:rsid w:val="00BE3A8F"/>
    <w:rsid w:val="00BE3E6A"/>
    <w:rsid w:val="00BE3E93"/>
    <w:rsid w:val="00BE4033"/>
    <w:rsid w:val="00BE418E"/>
    <w:rsid w:val="00BE43B8"/>
    <w:rsid w:val="00BE452B"/>
    <w:rsid w:val="00BE4609"/>
    <w:rsid w:val="00BE49E4"/>
    <w:rsid w:val="00BE4D80"/>
    <w:rsid w:val="00BE4FBA"/>
    <w:rsid w:val="00BE55B5"/>
    <w:rsid w:val="00BE563C"/>
    <w:rsid w:val="00BE56EA"/>
    <w:rsid w:val="00BE58A3"/>
    <w:rsid w:val="00BE5A85"/>
    <w:rsid w:val="00BE5C67"/>
    <w:rsid w:val="00BE5CD8"/>
    <w:rsid w:val="00BE6002"/>
    <w:rsid w:val="00BE60BD"/>
    <w:rsid w:val="00BE6103"/>
    <w:rsid w:val="00BE6226"/>
    <w:rsid w:val="00BE63DF"/>
    <w:rsid w:val="00BE645B"/>
    <w:rsid w:val="00BE65CC"/>
    <w:rsid w:val="00BE6726"/>
    <w:rsid w:val="00BE6953"/>
    <w:rsid w:val="00BE6B9D"/>
    <w:rsid w:val="00BE6BC6"/>
    <w:rsid w:val="00BE6DC8"/>
    <w:rsid w:val="00BE703E"/>
    <w:rsid w:val="00BE7635"/>
    <w:rsid w:val="00BE76BD"/>
    <w:rsid w:val="00BE7731"/>
    <w:rsid w:val="00BE77D3"/>
    <w:rsid w:val="00BE79AF"/>
    <w:rsid w:val="00BE7D67"/>
    <w:rsid w:val="00BE7DA6"/>
    <w:rsid w:val="00BE7EF7"/>
    <w:rsid w:val="00BF031C"/>
    <w:rsid w:val="00BF07A3"/>
    <w:rsid w:val="00BF0848"/>
    <w:rsid w:val="00BF09AD"/>
    <w:rsid w:val="00BF0E6E"/>
    <w:rsid w:val="00BF10A5"/>
    <w:rsid w:val="00BF1127"/>
    <w:rsid w:val="00BF12FF"/>
    <w:rsid w:val="00BF138E"/>
    <w:rsid w:val="00BF14B2"/>
    <w:rsid w:val="00BF179D"/>
    <w:rsid w:val="00BF19BC"/>
    <w:rsid w:val="00BF19D6"/>
    <w:rsid w:val="00BF1FF8"/>
    <w:rsid w:val="00BF21B5"/>
    <w:rsid w:val="00BF21CE"/>
    <w:rsid w:val="00BF2226"/>
    <w:rsid w:val="00BF25D4"/>
    <w:rsid w:val="00BF263C"/>
    <w:rsid w:val="00BF27FA"/>
    <w:rsid w:val="00BF27FD"/>
    <w:rsid w:val="00BF2CBD"/>
    <w:rsid w:val="00BF2CD2"/>
    <w:rsid w:val="00BF31D0"/>
    <w:rsid w:val="00BF321A"/>
    <w:rsid w:val="00BF3614"/>
    <w:rsid w:val="00BF38F6"/>
    <w:rsid w:val="00BF396A"/>
    <w:rsid w:val="00BF3973"/>
    <w:rsid w:val="00BF3ADA"/>
    <w:rsid w:val="00BF3DAC"/>
    <w:rsid w:val="00BF3E3F"/>
    <w:rsid w:val="00BF44AF"/>
    <w:rsid w:val="00BF45C3"/>
    <w:rsid w:val="00BF45CA"/>
    <w:rsid w:val="00BF4612"/>
    <w:rsid w:val="00BF4661"/>
    <w:rsid w:val="00BF4827"/>
    <w:rsid w:val="00BF49D9"/>
    <w:rsid w:val="00BF4C17"/>
    <w:rsid w:val="00BF51A3"/>
    <w:rsid w:val="00BF5270"/>
    <w:rsid w:val="00BF547A"/>
    <w:rsid w:val="00BF5A17"/>
    <w:rsid w:val="00BF5EAF"/>
    <w:rsid w:val="00BF61DD"/>
    <w:rsid w:val="00BF62CF"/>
    <w:rsid w:val="00BF63C1"/>
    <w:rsid w:val="00BF643A"/>
    <w:rsid w:val="00BF6500"/>
    <w:rsid w:val="00BF6504"/>
    <w:rsid w:val="00BF6549"/>
    <w:rsid w:val="00BF69FC"/>
    <w:rsid w:val="00BF6A69"/>
    <w:rsid w:val="00BF6D97"/>
    <w:rsid w:val="00BF6EC6"/>
    <w:rsid w:val="00BF6F9D"/>
    <w:rsid w:val="00BF7212"/>
    <w:rsid w:val="00BF74A5"/>
    <w:rsid w:val="00BF7528"/>
    <w:rsid w:val="00BF78CA"/>
    <w:rsid w:val="00BF7A8F"/>
    <w:rsid w:val="00BF7B7D"/>
    <w:rsid w:val="00BF7E0E"/>
    <w:rsid w:val="00BF7F81"/>
    <w:rsid w:val="00C00257"/>
    <w:rsid w:val="00C003B9"/>
    <w:rsid w:val="00C00568"/>
    <w:rsid w:val="00C0056B"/>
    <w:rsid w:val="00C007B9"/>
    <w:rsid w:val="00C0082F"/>
    <w:rsid w:val="00C00912"/>
    <w:rsid w:val="00C00B68"/>
    <w:rsid w:val="00C00B92"/>
    <w:rsid w:val="00C00D86"/>
    <w:rsid w:val="00C00FE4"/>
    <w:rsid w:val="00C01806"/>
    <w:rsid w:val="00C01841"/>
    <w:rsid w:val="00C01A24"/>
    <w:rsid w:val="00C01A3D"/>
    <w:rsid w:val="00C01B83"/>
    <w:rsid w:val="00C01C96"/>
    <w:rsid w:val="00C01F23"/>
    <w:rsid w:val="00C020B5"/>
    <w:rsid w:val="00C021FA"/>
    <w:rsid w:val="00C023C1"/>
    <w:rsid w:val="00C027CB"/>
    <w:rsid w:val="00C02811"/>
    <w:rsid w:val="00C029DD"/>
    <w:rsid w:val="00C0324C"/>
    <w:rsid w:val="00C03550"/>
    <w:rsid w:val="00C03593"/>
    <w:rsid w:val="00C03774"/>
    <w:rsid w:val="00C037F7"/>
    <w:rsid w:val="00C03B85"/>
    <w:rsid w:val="00C03F87"/>
    <w:rsid w:val="00C041ED"/>
    <w:rsid w:val="00C0420C"/>
    <w:rsid w:val="00C0449C"/>
    <w:rsid w:val="00C04605"/>
    <w:rsid w:val="00C046CD"/>
    <w:rsid w:val="00C046E2"/>
    <w:rsid w:val="00C04B08"/>
    <w:rsid w:val="00C04DD0"/>
    <w:rsid w:val="00C04EF9"/>
    <w:rsid w:val="00C05012"/>
    <w:rsid w:val="00C051E7"/>
    <w:rsid w:val="00C05857"/>
    <w:rsid w:val="00C05877"/>
    <w:rsid w:val="00C05964"/>
    <w:rsid w:val="00C059B3"/>
    <w:rsid w:val="00C05D93"/>
    <w:rsid w:val="00C06302"/>
    <w:rsid w:val="00C067D8"/>
    <w:rsid w:val="00C069E0"/>
    <w:rsid w:val="00C06BDE"/>
    <w:rsid w:val="00C06BF2"/>
    <w:rsid w:val="00C06D92"/>
    <w:rsid w:val="00C06DAB"/>
    <w:rsid w:val="00C07011"/>
    <w:rsid w:val="00C07347"/>
    <w:rsid w:val="00C075CF"/>
    <w:rsid w:val="00C07C02"/>
    <w:rsid w:val="00C10121"/>
    <w:rsid w:val="00C102E8"/>
    <w:rsid w:val="00C105C1"/>
    <w:rsid w:val="00C105C7"/>
    <w:rsid w:val="00C1081E"/>
    <w:rsid w:val="00C10B5E"/>
    <w:rsid w:val="00C10B65"/>
    <w:rsid w:val="00C10C0C"/>
    <w:rsid w:val="00C10F56"/>
    <w:rsid w:val="00C111EF"/>
    <w:rsid w:val="00C112B2"/>
    <w:rsid w:val="00C115E7"/>
    <w:rsid w:val="00C115F5"/>
    <w:rsid w:val="00C11869"/>
    <w:rsid w:val="00C118D8"/>
    <w:rsid w:val="00C11971"/>
    <w:rsid w:val="00C11BF3"/>
    <w:rsid w:val="00C11C16"/>
    <w:rsid w:val="00C11FDC"/>
    <w:rsid w:val="00C11FDD"/>
    <w:rsid w:val="00C122F5"/>
    <w:rsid w:val="00C1260F"/>
    <w:rsid w:val="00C1261A"/>
    <w:rsid w:val="00C1263D"/>
    <w:rsid w:val="00C127F7"/>
    <w:rsid w:val="00C12AEE"/>
    <w:rsid w:val="00C13110"/>
    <w:rsid w:val="00C1352A"/>
    <w:rsid w:val="00C13585"/>
    <w:rsid w:val="00C13F32"/>
    <w:rsid w:val="00C13F58"/>
    <w:rsid w:val="00C13FAF"/>
    <w:rsid w:val="00C140D7"/>
    <w:rsid w:val="00C142FE"/>
    <w:rsid w:val="00C14677"/>
    <w:rsid w:val="00C1467C"/>
    <w:rsid w:val="00C14B84"/>
    <w:rsid w:val="00C14C10"/>
    <w:rsid w:val="00C14C88"/>
    <w:rsid w:val="00C14E51"/>
    <w:rsid w:val="00C1523C"/>
    <w:rsid w:val="00C1545D"/>
    <w:rsid w:val="00C15556"/>
    <w:rsid w:val="00C15710"/>
    <w:rsid w:val="00C15C3E"/>
    <w:rsid w:val="00C15C4D"/>
    <w:rsid w:val="00C15C73"/>
    <w:rsid w:val="00C15CBE"/>
    <w:rsid w:val="00C15EDE"/>
    <w:rsid w:val="00C15EE3"/>
    <w:rsid w:val="00C160B6"/>
    <w:rsid w:val="00C1617F"/>
    <w:rsid w:val="00C16232"/>
    <w:rsid w:val="00C1672F"/>
    <w:rsid w:val="00C16995"/>
    <w:rsid w:val="00C169A8"/>
    <w:rsid w:val="00C16AB2"/>
    <w:rsid w:val="00C16B26"/>
    <w:rsid w:val="00C16CB5"/>
    <w:rsid w:val="00C16D4F"/>
    <w:rsid w:val="00C16F56"/>
    <w:rsid w:val="00C1755B"/>
    <w:rsid w:val="00C1762C"/>
    <w:rsid w:val="00C176AB"/>
    <w:rsid w:val="00C17733"/>
    <w:rsid w:val="00C17927"/>
    <w:rsid w:val="00C17B82"/>
    <w:rsid w:val="00C17EA9"/>
    <w:rsid w:val="00C17EB0"/>
    <w:rsid w:val="00C17F2B"/>
    <w:rsid w:val="00C2001D"/>
    <w:rsid w:val="00C204A6"/>
    <w:rsid w:val="00C20717"/>
    <w:rsid w:val="00C2094C"/>
    <w:rsid w:val="00C2097B"/>
    <w:rsid w:val="00C20A49"/>
    <w:rsid w:val="00C20C8F"/>
    <w:rsid w:val="00C20EA9"/>
    <w:rsid w:val="00C20F57"/>
    <w:rsid w:val="00C20FAC"/>
    <w:rsid w:val="00C21208"/>
    <w:rsid w:val="00C21825"/>
    <w:rsid w:val="00C2185E"/>
    <w:rsid w:val="00C2189B"/>
    <w:rsid w:val="00C21B12"/>
    <w:rsid w:val="00C21BA5"/>
    <w:rsid w:val="00C21D40"/>
    <w:rsid w:val="00C21E33"/>
    <w:rsid w:val="00C21E3D"/>
    <w:rsid w:val="00C21EA7"/>
    <w:rsid w:val="00C221A6"/>
    <w:rsid w:val="00C221C1"/>
    <w:rsid w:val="00C22695"/>
    <w:rsid w:val="00C2269C"/>
    <w:rsid w:val="00C2272E"/>
    <w:rsid w:val="00C22BDF"/>
    <w:rsid w:val="00C22FF5"/>
    <w:rsid w:val="00C230E2"/>
    <w:rsid w:val="00C235A2"/>
    <w:rsid w:val="00C236FF"/>
    <w:rsid w:val="00C238A9"/>
    <w:rsid w:val="00C238DA"/>
    <w:rsid w:val="00C23B2C"/>
    <w:rsid w:val="00C23B78"/>
    <w:rsid w:val="00C23D8B"/>
    <w:rsid w:val="00C23FCF"/>
    <w:rsid w:val="00C2438F"/>
    <w:rsid w:val="00C2440D"/>
    <w:rsid w:val="00C2447B"/>
    <w:rsid w:val="00C246A7"/>
    <w:rsid w:val="00C247AE"/>
    <w:rsid w:val="00C248D6"/>
    <w:rsid w:val="00C24AA7"/>
    <w:rsid w:val="00C24D31"/>
    <w:rsid w:val="00C24E3E"/>
    <w:rsid w:val="00C24EC7"/>
    <w:rsid w:val="00C253B6"/>
    <w:rsid w:val="00C253BD"/>
    <w:rsid w:val="00C25AAA"/>
    <w:rsid w:val="00C25C0A"/>
    <w:rsid w:val="00C25C24"/>
    <w:rsid w:val="00C26362"/>
    <w:rsid w:val="00C2637F"/>
    <w:rsid w:val="00C269AB"/>
    <w:rsid w:val="00C26BBA"/>
    <w:rsid w:val="00C26F8F"/>
    <w:rsid w:val="00C26FC0"/>
    <w:rsid w:val="00C270D7"/>
    <w:rsid w:val="00C271F6"/>
    <w:rsid w:val="00C272DE"/>
    <w:rsid w:val="00C2740D"/>
    <w:rsid w:val="00C27452"/>
    <w:rsid w:val="00C27467"/>
    <w:rsid w:val="00C275CF"/>
    <w:rsid w:val="00C275DD"/>
    <w:rsid w:val="00C277C7"/>
    <w:rsid w:val="00C27B02"/>
    <w:rsid w:val="00C27F43"/>
    <w:rsid w:val="00C27F80"/>
    <w:rsid w:val="00C3002E"/>
    <w:rsid w:val="00C30086"/>
    <w:rsid w:val="00C3063B"/>
    <w:rsid w:val="00C309E0"/>
    <w:rsid w:val="00C30A70"/>
    <w:rsid w:val="00C30D4E"/>
    <w:rsid w:val="00C30F0C"/>
    <w:rsid w:val="00C31135"/>
    <w:rsid w:val="00C313FE"/>
    <w:rsid w:val="00C31462"/>
    <w:rsid w:val="00C314E9"/>
    <w:rsid w:val="00C3185F"/>
    <w:rsid w:val="00C31B69"/>
    <w:rsid w:val="00C31D2B"/>
    <w:rsid w:val="00C31E8B"/>
    <w:rsid w:val="00C31F76"/>
    <w:rsid w:val="00C321B6"/>
    <w:rsid w:val="00C324A3"/>
    <w:rsid w:val="00C32782"/>
    <w:rsid w:val="00C32790"/>
    <w:rsid w:val="00C32F17"/>
    <w:rsid w:val="00C33068"/>
    <w:rsid w:val="00C332C2"/>
    <w:rsid w:val="00C337E6"/>
    <w:rsid w:val="00C338CE"/>
    <w:rsid w:val="00C33953"/>
    <w:rsid w:val="00C33B37"/>
    <w:rsid w:val="00C33B89"/>
    <w:rsid w:val="00C340F9"/>
    <w:rsid w:val="00C34265"/>
    <w:rsid w:val="00C347D0"/>
    <w:rsid w:val="00C34ABC"/>
    <w:rsid w:val="00C34B17"/>
    <w:rsid w:val="00C34B37"/>
    <w:rsid w:val="00C34C30"/>
    <w:rsid w:val="00C34DB3"/>
    <w:rsid w:val="00C34DCD"/>
    <w:rsid w:val="00C35200"/>
    <w:rsid w:val="00C35299"/>
    <w:rsid w:val="00C352DB"/>
    <w:rsid w:val="00C35321"/>
    <w:rsid w:val="00C353AE"/>
    <w:rsid w:val="00C35401"/>
    <w:rsid w:val="00C3545F"/>
    <w:rsid w:val="00C354D1"/>
    <w:rsid w:val="00C355B4"/>
    <w:rsid w:val="00C355BD"/>
    <w:rsid w:val="00C355D8"/>
    <w:rsid w:val="00C355E6"/>
    <w:rsid w:val="00C3586C"/>
    <w:rsid w:val="00C35898"/>
    <w:rsid w:val="00C3596D"/>
    <w:rsid w:val="00C3596E"/>
    <w:rsid w:val="00C35DCE"/>
    <w:rsid w:val="00C35E79"/>
    <w:rsid w:val="00C36169"/>
    <w:rsid w:val="00C362DF"/>
    <w:rsid w:val="00C362FB"/>
    <w:rsid w:val="00C3632F"/>
    <w:rsid w:val="00C3634A"/>
    <w:rsid w:val="00C364D1"/>
    <w:rsid w:val="00C367C2"/>
    <w:rsid w:val="00C36859"/>
    <w:rsid w:val="00C368D5"/>
    <w:rsid w:val="00C36AC9"/>
    <w:rsid w:val="00C36C05"/>
    <w:rsid w:val="00C36C1B"/>
    <w:rsid w:val="00C36C77"/>
    <w:rsid w:val="00C37125"/>
    <w:rsid w:val="00C3720B"/>
    <w:rsid w:val="00C37409"/>
    <w:rsid w:val="00C3763A"/>
    <w:rsid w:val="00C3799D"/>
    <w:rsid w:val="00C37AC7"/>
    <w:rsid w:val="00C40216"/>
    <w:rsid w:val="00C4028A"/>
    <w:rsid w:val="00C402D2"/>
    <w:rsid w:val="00C4040C"/>
    <w:rsid w:val="00C4051F"/>
    <w:rsid w:val="00C40836"/>
    <w:rsid w:val="00C40AF4"/>
    <w:rsid w:val="00C40BB2"/>
    <w:rsid w:val="00C40CAD"/>
    <w:rsid w:val="00C40EF6"/>
    <w:rsid w:val="00C40F2A"/>
    <w:rsid w:val="00C40F8C"/>
    <w:rsid w:val="00C40FB7"/>
    <w:rsid w:val="00C41056"/>
    <w:rsid w:val="00C4113C"/>
    <w:rsid w:val="00C412E5"/>
    <w:rsid w:val="00C4153C"/>
    <w:rsid w:val="00C4156B"/>
    <w:rsid w:val="00C41B15"/>
    <w:rsid w:val="00C41BBF"/>
    <w:rsid w:val="00C4249F"/>
    <w:rsid w:val="00C425E4"/>
    <w:rsid w:val="00C4268F"/>
    <w:rsid w:val="00C42BBE"/>
    <w:rsid w:val="00C42CE7"/>
    <w:rsid w:val="00C42D14"/>
    <w:rsid w:val="00C42DCB"/>
    <w:rsid w:val="00C43187"/>
    <w:rsid w:val="00C432DB"/>
    <w:rsid w:val="00C432E0"/>
    <w:rsid w:val="00C43363"/>
    <w:rsid w:val="00C43514"/>
    <w:rsid w:val="00C43B0E"/>
    <w:rsid w:val="00C43E55"/>
    <w:rsid w:val="00C440BA"/>
    <w:rsid w:val="00C4475E"/>
    <w:rsid w:val="00C449CD"/>
    <w:rsid w:val="00C44A38"/>
    <w:rsid w:val="00C44D5D"/>
    <w:rsid w:val="00C44F42"/>
    <w:rsid w:val="00C450A4"/>
    <w:rsid w:val="00C45365"/>
    <w:rsid w:val="00C453DF"/>
    <w:rsid w:val="00C4544E"/>
    <w:rsid w:val="00C4548C"/>
    <w:rsid w:val="00C45A07"/>
    <w:rsid w:val="00C45B05"/>
    <w:rsid w:val="00C45DD2"/>
    <w:rsid w:val="00C460B4"/>
    <w:rsid w:val="00C461BD"/>
    <w:rsid w:val="00C461F9"/>
    <w:rsid w:val="00C46275"/>
    <w:rsid w:val="00C4627C"/>
    <w:rsid w:val="00C46454"/>
    <w:rsid w:val="00C46572"/>
    <w:rsid w:val="00C46636"/>
    <w:rsid w:val="00C4675C"/>
    <w:rsid w:val="00C467C5"/>
    <w:rsid w:val="00C46952"/>
    <w:rsid w:val="00C46AC8"/>
    <w:rsid w:val="00C46D91"/>
    <w:rsid w:val="00C46E9B"/>
    <w:rsid w:val="00C470E9"/>
    <w:rsid w:val="00C470F0"/>
    <w:rsid w:val="00C4710A"/>
    <w:rsid w:val="00C472B8"/>
    <w:rsid w:val="00C472BD"/>
    <w:rsid w:val="00C47492"/>
    <w:rsid w:val="00C47561"/>
    <w:rsid w:val="00C47A13"/>
    <w:rsid w:val="00C47B8C"/>
    <w:rsid w:val="00C47E1C"/>
    <w:rsid w:val="00C50252"/>
    <w:rsid w:val="00C50475"/>
    <w:rsid w:val="00C505C4"/>
    <w:rsid w:val="00C5070E"/>
    <w:rsid w:val="00C50792"/>
    <w:rsid w:val="00C5084C"/>
    <w:rsid w:val="00C50989"/>
    <w:rsid w:val="00C50E4C"/>
    <w:rsid w:val="00C50E9D"/>
    <w:rsid w:val="00C50F67"/>
    <w:rsid w:val="00C5124E"/>
    <w:rsid w:val="00C515FD"/>
    <w:rsid w:val="00C51787"/>
    <w:rsid w:val="00C5181E"/>
    <w:rsid w:val="00C51837"/>
    <w:rsid w:val="00C51905"/>
    <w:rsid w:val="00C51E5F"/>
    <w:rsid w:val="00C5260F"/>
    <w:rsid w:val="00C5265F"/>
    <w:rsid w:val="00C5280F"/>
    <w:rsid w:val="00C528C1"/>
    <w:rsid w:val="00C52B00"/>
    <w:rsid w:val="00C52B32"/>
    <w:rsid w:val="00C52C9D"/>
    <w:rsid w:val="00C52CE7"/>
    <w:rsid w:val="00C52D91"/>
    <w:rsid w:val="00C52F0A"/>
    <w:rsid w:val="00C53247"/>
    <w:rsid w:val="00C5330B"/>
    <w:rsid w:val="00C5358A"/>
    <w:rsid w:val="00C53A28"/>
    <w:rsid w:val="00C53B63"/>
    <w:rsid w:val="00C53B78"/>
    <w:rsid w:val="00C54012"/>
    <w:rsid w:val="00C54053"/>
    <w:rsid w:val="00C540A5"/>
    <w:rsid w:val="00C54169"/>
    <w:rsid w:val="00C5445F"/>
    <w:rsid w:val="00C5461D"/>
    <w:rsid w:val="00C5472C"/>
    <w:rsid w:val="00C548E1"/>
    <w:rsid w:val="00C54973"/>
    <w:rsid w:val="00C54B40"/>
    <w:rsid w:val="00C5507B"/>
    <w:rsid w:val="00C5569A"/>
    <w:rsid w:val="00C55BC9"/>
    <w:rsid w:val="00C55BD7"/>
    <w:rsid w:val="00C55C09"/>
    <w:rsid w:val="00C55DA6"/>
    <w:rsid w:val="00C55DD6"/>
    <w:rsid w:val="00C55FBF"/>
    <w:rsid w:val="00C55FCC"/>
    <w:rsid w:val="00C5610F"/>
    <w:rsid w:val="00C56791"/>
    <w:rsid w:val="00C567A4"/>
    <w:rsid w:val="00C568F0"/>
    <w:rsid w:val="00C56C94"/>
    <w:rsid w:val="00C56CB5"/>
    <w:rsid w:val="00C56D65"/>
    <w:rsid w:val="00C56D81"/>
    <w:rsid w:val="00C56E6F"/>
    <w:rsid w:val="00C56F17"/>
    <w:rsid w:val="00C56F7D"/>
    <w:rsid w:val="00C56F8F"/>
    <w:rsid w:val="00C56FE6"/>
    <w:rsid w:val="00C56FF9"/>
    <w:rsid w:val="00C573DB"/>
    <w:rsid w:val="00C576C8"/>
    <w:rsid w:val="00C57805"/>
    <w:rsid w:val="00C57DAF"/>
    <w:rsid w:val="00C57F22"/>
    <w:rsid w:val="00C57F2D"/>
    <w:rsid w:val="00C600F5"/>
    <w:rsid w:val="00C601E3"/>
    <w:rsid w:val="00C6082A"/>
    <w:rsid w:val="00C60B15"/>
    <w:rsid w:val="00C60B4D"/>
    <w:rsid w:val="00C60FB4"/>
    <w:rsid w:val="00C610EC"/>
    <w:rsid w:val="00C61148"/>
    <w:rsid w:val="00C613CD"/>
    <w:rsid w:val="00C613EA"/>
    <w:rsid w:val="00C614FC"/>
    <w:rsid w:val="00C61519"/>
    <w:rsid w:val="00C615C2"/>
    <w:rsid w:val="00C617AF"/>
    <w:rsid w:val="00C6194A"/>
    <w:rsid w:val="00C61B97"/>
    <w:rsid w:val="00C61BAD"/>
    <w:rsid w:val="00C61C87"/>
    <w:rsid w:val="00C61DC0"/>
    <w:rsid w:val="00C61FB3"/>
    <w:rsid w:val="00C61FE2"/>
    <w:rsid w:val="00C622E3"/>
    <w:rsid w:val="00C622FE"/>
    <w:rsid w:val="00C6255D"/>
    <w:rsid w:val="00C62F11"/>
    <w:rsid w:val="00C6322D"/>
    <w:rsid w:val="00C63509"/>
    <w:rsid w:val="00C63B67"/>
    <w:rsid w:val="00C63F53"/>
    <w:rsid w:val="00C63FB9"/>
    <w:rsid w:val="00C6402F"/>
    <w:rsid w:val="00C64199"/>
    <w:rsid w:val="00C6460A"/>
    <w:rsid w:val="00C64691"/>
    <w:rsid w:val="00C64875"/>
    <w:rsid w:val="00C64BC6"/>
    <w:rsid w:val="00C64BD2"/>
    <w:rsid w:val="00C64E8B"/>
    <w:rsid w:val="00C64F08"/>
    <w:rsid w:val="00C64F5C"/>
    <w:rsid w:val="00C65015"/>
    <w:rsid w:val="00C65577"/>
    <w:rsid w:val="00C65625"/>
    <w:rsid w:val="00C657B0"/>
    <w:rsid w:val="00C65973"/>
    <w:rsid w:val="00C65AA5"/>
    <w:rsid w:val="00C65B37"/>
    <w:rsid w:val="00C65C01"/>
    <w:rsid w:val="00C65C21"/>
    <w:rsid w:val="00C65EED"/>
    <w:rsid w:val="00C66716"/>
    <w:rsid w:val="00C6698D"/>
    <w:rsid w:val="00C669AD"/>
    <w:rsid w:val="00C66BA5"/>
    <w:rsid w:val="00C66D7D"/>
    <w:rsid w:val="00C66EC2"/>
    <w:rsid w:val="00C66ECE"/>
    <w:rsid w:val="00C66FF4"/>
    <w:rsid w:val="00C67215"/>
    <w:rsid w:val="00C672C2"/>
    <w:rsid w:val="00C676FB"/>
    <w:rsid w:val="00C67EB4"/>
    <w:rsid w:val="00C7007D"/>
    <w:rsid w:val="00C700ED"/>
    <w:rsid w:val="00C70589"/>
    <w:rsid w:val="00C705D9"/>
    <w:rsid w:val="00C705F9"/>
    <w:rsid w:val="00C706ED"/>
    <w:rsid w:val="00C70758"/>
    <w:rsid w:val="00C707C3"/>
    <w:rsid w:val="00C7091D"/>
    <w:rsid w:val="00C7095B"/>
    <w:rsid w:val="00C70D50"/>
    <w:rsid w:val="00C70ED0"/>
    <w:rsid w:val="00C70F3C"/>
    <w:rsid w:val="00C70F76"/>
    <w:rsid w:val="00C715B6"/>
    <w:rsid w:val="00C71743"/>
    <w:rsid w:val="00C717F5"/>
    <w:rsid w:val="00C71A58"/>
    <w:rsid w:val="00C71B9F"/>
    <w:rsid w:val="00C71DAF"/>
    <w:rsid w:val="00C71E87"/>
    <w:rsid w:val="00C72196"/>
    <w:rsid w:val="00C72535"/>
    <w:rsid w:val="00C72747"/>
    <w:rsid w:val="00C72A71"/>
    <w:rsid w:val="00C72A87"/>
    <w:rsid w:val="00C72AFB"/>
    <w:rsid w:val="00C72DB3"/>
    <w:rsid w:val="00C72DD5"/>
    <w:rsid w:val="00C73E3A"/>
    <w:rsid w:val="00C73E62"/>
    <w:rsid w:val="00C743AB"/>
    <w:rsid w:val="00C74C7A"/>
    <w:rsid w:val="00C74F6A"/>
    <w:rsid w:val="00C752AE"/>
    <w:rsid w:val="00C75BFA"/>
    <w:rsid w:val="00C75F82"/>
    <w:rsid w:val="00C75FC8"/>
    <w:rsid w:val="00C7613F"/>
    <w:rsid w:val="00C76291"/>
    <w:rsid w:val="00C762AB"/>
    <w:rsid w:val="00C762EF"/>
    <w:rsid w:val="00C76390"/>
    <w:rsid w:val="00C76609"/>
    <w:rsid w:val="00C766E6"/>
    <w:rsid w:val="00C76849"/>
    <w:rsid w:val="00C76C2D"/>
    <w:rsid w:val="00C76EBC"/>
    <w:rsid w:val="00C77048"/>
    <w:rsid w:val="00C77315"/>
    <w:rsid w:val="00C77463"/>
    <w:rsid w:val="00C775CC"/>
    <w:rsid w:val="00C776E9"/>
    <w:rsid w:val="00C77859"/>
    <w:rsid w:val="00C77A1C"/>
    <w:rsid w:val="00C77ABF"/>
    <w:rsid w:val="00C77C72"/>
    <w:rsid w:val="00C80194"/>
    <w:rsid w:val="00C80583"/>
    <w:rsid w:val="00C80637"/>
    <w:rsid w:val="00C807A4"/>
    <w:rsid w:val="00C80974"/>
    <w:rsid w:val="00C80B24"/>
    <w:rsid w:val="00C80CE4"/>
    <w:rsid w:val="00C80CF9"/>
    <w:rsid w:val="00C80D36"/>
    <w:rsid w:val="00C80F66"/>
    <w:rsid w:val="00C80F8F"/>
    <w:rsid w:val="00C8127A"/>
    <w:rsid w:val="00C81447"/>
    <w:rsid w:val="00C8155E"/>
    <w:rsid w:val="00C81633"/>
    <w:rsid w:val="00C81952"/>
    <w:rsid w:val="00C81AD5"/>
    <w:rsid w:val="00C81D89"/>
    <w:rsid w:val="00C81F32"/>
    <w:rsid w:val="00C8209B"/>
    <w:rsid w:val="00C820D8"/>
    <w:rsid w:val="00C822C5"/>
    <w:rsid w:val="00C823B4"/>
    <w:rsid w:val="00C82490"/>
    <w:rsid w:val="00C824C8"/>
    <w:rsid w:val="00C82C07"/>
    <w:rsid w:val="00C82F76"/>
    <w:rsid w:val="00C82F9F"/>
    <w:rsid w:val="00C8342F"/>
    <w:rsid w:val="00C838F4"/>
    <w:rsid w:val="00C83E23"/>
    <w:rsid w:val="00C83F46"/>
    <w:rsid w:val="00C840C9"/>
    <w:rsid w:val="00C84574"/>
    <w:rsid w:val="00C84819"/>
    <w:rsid w:val="00C84A91"/>
    <w:rsid w:val="00C84C7B"/>
    <w:rsid w:val="00C84CC9"/>
    <w:rsid w:val="00C84DCB"/>
    <w:rsid w:val="00C84FC0"/>
    <w:rsid w:val="00C8511B"/>
    <w:rsid w:val="00C851F0"/>
    <w:rsid w:val="00C8526F"/>
    <w:rsid w:val="00C8530A"/>
    <w:rsid w:val="00C85470"/>
    <w:rsid w:val="00C85640"/>
    <w:rsid w:val="00C857A1"/>
    <w:rsid w:val="00C857E3"/>
    <w:rsid w:val="00C857E4"/>
    <w:rsid w:val="00C85C6A"/>
    <w:rsid w:val="00C85E79"/>
    <w:rsid w:val="00C85E83"/>
    <w:rsid w:val="00C85F62"/>
    <w:rsid w:val="00C85FCE"/>
    <w:rsid w:val="00C860F8"/>
    <w:rsid w:val="00C86221"/>
    <w:rsid w:val="00C8627E"/>
    <w:rsid w:val="00C862A3"/>
    <w:rsid w:val="00C864F7"/>
    <w:rsid w:val="00C86653"/>
    <w:rsid w:val="00C86A8E"/>
    <w:rsid w:val="00C86F66"/>
    <w:rsid w:val="00C87155"/>
    <w:rsid w:val="00C87190"/>
    <w:rsid w:val="00C8726F"/>
    <w:rsid w:val="00C874C7"/>
    <w:rsid w:val="00C876AC"/>
    <w:rsid w:val="00C8770E"/>
    <w:rsid w:val="00C90034"/>
    <w:rsid w:val="00C9013C"/>
    <w:rsid w:val="00C90176"/>
    <w:rsid w:val="00C9043B"/>
    <w:rsid w:val="00C9074D"/>
    <w:rsid w:val="00C909A5"/>
    <w:rsid w:val="00C90B65"/>
    <w:rsid w:val="00C90DA7"/>
    <w:rsid w:val="00C90E24"/>
    <w:rsid w:val="00C91258"/>
    <w:rsid w:val="00C91576"/>
    <w:rsid w:val="00C91900"/>
    <w:rsid w:val="00C919A2"/>
    <w:rsid w:val="00C919A7"/>
    <w:rsid w:val="00C91B53"/>
    <w:rsid w:val="00C91B56"/>
    <w:rsid w:val="00C91D65"/>
    <w:rsid w:val="00C91EC5"/>
    <w:rsid w:val="00C91FA1"/>
    <w:rsid w:val="00C921AD"/>
    <w:rsid w:val="00C92931"/>
    <w:rsid w:val="00C92B79"/>
    <w:rsid w:val="00C92C7D"/>
    <w:rsid w:val="00C92EC9"/>
    <w:rsid w:val="00C92F74"/>
    <w:rsid w:val="00C93010"/>
    <w:rsid w:val="00C931C5"/>
    <w:rsid w:val="00C9327B"/>
    <w:rsid w:val="00C93486"/>
    <w:rsid w:val="00C9384B"/>
    <w:rsid w:val="00C93934"/>
    <w:rsid w:val="00C93DCB"/>
    <w:rsid w:val="00C941D7"/>
    <w:rsid w:val="00C94952"/>
    <w:rsid w:val="00C94DB8"/>
    <w:rsid w:val="00C9501E"/>
    <w:rsid w:val="00C950B2"/>
    <w:rsid w:val="00C950D5"/>
    <w:rsid w:val="00C95906"/>
    <w:rsid w:val="00C95A5B"/>
    <w:rsid w:val="00C95AA4"/>
    <w:rsid w:val="00C95C37"/>
    <w:rsid w:val="00C95CFF"/>
    <w:rsid w:val="00C95DB5"/>
    <w:rsid w:val="00C95FA5"/>
    <w:rsid w:val="00C960A2"/>
    <w:rsid w:val="00C967D7"/>
    <w:rsid w:val="00C968DF"/>
    <w:rsid w:val="00C969AC"/>
    <w:rsid w:val="00C96C1D"/>
    <w:rsid w:val="00C97005"/>
    <w:rsid w:val="00C97008"/>
    <w:rsid w:val="00C97061"/>
    <w:rsid w:val="00C970FB"/>
    <w:rsid w:val="00C9717E"/>
    <w:rsid w:val="00C9750C"/>
    <w:rsid w:val="00C97512"/>
    <w:rsid w:val="00C979CE"/>
    <w:rsid w:val="00C97A88"/>
    <w:rsid w:val="00C97C25"/>
    <w:rsid w:val="00C97D06"/>
    <w:rsid w:val="00C97DFD"/>
    <w:rsid w:val="00C97E23"/>
    <w:rsid w:val="00C97E4A"/>
    <w:rsid w:val="00CA0018"/>
    <w:rsid w:val="00CA00C2"/>
    <w:rsid w:val="00CA00FB"/>
    <w:rsid w:val="00CA0312"/>
    <w:rsid w:val="00CA0337"/>
    <w:rsid w:val="00CA0538"/>
    <w:rsid w:val="00CA05EC"/>
    <w:rsid w:val="00CA0667"/>
    <w:rsid w:val="00CA067F"/>
    <w:rsid w:val="00CA06C8"/>
    <w:rsid w:val="00CA06E5"/>
    <w:rsid w:val="00CA0828"/>
    <w:rsid w:val="00CA0956"/>
    <w:rsid w:val="00CA09B4"/>
    <w:rsid w:val="00CA0AD7"/>
    <w:rsid w:val="00CA0BD6"/>
    <w:rsid w:val="00CA0E6A"/>
    <w:rsid w:val="00CA0F7F"/>
    <w:rsid w:val="00CA1044"/>
    <w:rsid w:val="00CA11E4"/>
    <w:rsid w:val="00CA13BB"/>
    <w:rsid w:val="00CA1501"/>
    <w:rsid w:val="00CA1556"/>
    <w:rsid w:val="00CA165E"/>
    <w:rsid w:val="00CA16D4"/>
    <w:rsid w:val="00CA16D9"/>
    <w:rsid w:val="00CA1C18"/>
    <w:rsid w:val="00CA1C3F"/>
    <w:rsid w:val="00CA1D0F"/>
    <w:rsid w:val="00CA1F74"/>
    <w:rsid w:val="00CA20CE"/>
    <w:rsid w:val="00CA20E3"/>
    <w:rsid w:val="00CA240F"/>
    <w:rsid w:val="00CA2451"/>
    <w:rsid w:val="00CA24C4"/>
    <w:rsid w:val="00CA2623"/>
    <w:rsid w:val="00CA2980"/>
    <w:rsid w:val="00CA2A19"/>
    <w:rsid w:val="00CA2A1E"/>
    <w:rsid w:val="00CA2A6C"/>
    <w:rsid w:val="00CA2B10"/>
    <w:rsid w:val="00CA2B5C"/>
    <w:rsid w:val="00CA3220"/>
    <w:rsid w:val="00CA33AD"/>
    <w:rsid w:val="00CA3A3A"/>
    <w:rsid w:val="00CA3D9F"/>
    <w:rsid w:val="00CA3E1A"/>
    <w:rsid w:val="00CA3ED2"/>
    <w:rsid w:val="00CA3F57"/>
    <w:rsid w:val="00CA3F96"/>
    <w:rsid w:val="00CA42BA"/>
    <w:rsid w:val="00CA43C0"/>
    <w:rsid w:val="00CA44CE"/>
    <w:rsid w:val="00CA4878"/>
    <w:rsid w:val="00CA5414"/>
    <w:rsid w:val="00CA5658"/>
    <w:rsid w:val="00CA5689"/>
    <w:rsid w:val="00CA5695"/>
    <w:rsid w:val="00CA56DF"/>
    <w:rsid w:val="00CA56E0"/>
    <w:rsid w:val="00CA570C"/>
    <w:rsid w:val="00CA5782"/>
    <w:rsid w:val="00CA5844"/>
    <w:rsid w:val="00CA61A7"/>
    <w:rsid w:val="00CA6226"/>
    <w:rsid w:val="00CA62B8"/>
    <w:rsid w:val="00CA6527"/>
    <w:rsid w:val="00CA6747"/>
    <w:rsid w:val="00CA6B37"/>
    <w:rsid w:val="00CA6CAB"/>
    <w:rsid w:val="00CA72DD"/>
    <w:rsid w:val="00CA75CB"/>
    <w:rsid w:val="00CA76E6"/>
    <w:rsid w:val="00CA7876"/>
    <w:rsid w:val="00CA796C"/>
    <w:rsid w:val="00CA7CB8"/>
    <w:rsid w:val="00CB00F8"/>
    <w:rsid w:val="00CB0133"/>
    <w:rsid w:val="00CB014F"/>
    <w:rsid w:val="00CB02D9"/>
    <w:rsid w:val="00CB0313"/>
    <w:rsid w:val="00CB0546"/>
    <w:rsid w:val="00CB07D8"/>
    <w:rsid w:val="00CB08E9"/>
    <w:rsid w:val="00CB0983"/>
    <w:rsid w:val="00CB0BB6"/>
    <w:rsid w:val="00CB0CAD"/>
    <w:rsid w:val="00CB0E68"/>
    <w:rsid w:val="00CB0E69"/>
    <w:rsid w:val="00CB0ED9"/>
    <w:rsid w:val="00CB0F20"/>
    <w:rsid w:val="00CB0FAF"/>
    <w:rsid w:val="00CB1154"/>
    <w:rsid w:val="00CB13ED"/>
    <w:rsid w:val="00CB17A3"/>
    <w:rsid w:val="00CB1981"/>
    <w:rsid w:val="00CB1ADC"/>
    <w:rsid w:val="00CB1B2F"/>
    <w:rsid w:val="00CB1F63"/>
    <w:rsid w:val="00CB2188"/>
    <w:rsid w:val="00CB21E0"/>
    <w:rsid w:val="00CB2297"/>
    <w:rsid w:val="00CB2327"/>
    <w:rsid w:val="00CB232B"/>
    <w:rsid w:val="00CB25CE"/>
    <w:rsid w:val="00CB2664"/>
    <w:rsid w:val="00CB2997"/>
    <w:rsid w:val="00CB29C9"/>
    <w:rsid w:val="00CB2B86"/>
    <w:rsid w:val="00CB2BA1"/>
    <w:rsid w:val="00CB2BD5"/>
    <w:rsid w:val="00CB306D"/>
    <w:rsid w:val="00CB3260"/>
    <w:rsid w:val="00CB34DA"/>
    <w:rsid w:val="00CB361D"/>
    <w:rsid w:val="00CB365B"/>
    <w:rsid w:val="00CB367D"/>
    <w:rsid w:val="00CB36F6"/>
    <w:rsid w:val="00CB378E"/>
    <w:rsid w:val="00CB38FB"/>
    <w:rsid w:val="00CB390D"/>
    <w:rsid w:val="00CB3BCA"/>
    <w:rsid w:val="00CB3C5B"/>
    <w:rsid w:val="00CB425D"/>
    <w:rsid w:val="00CB42AC"/>
    <w:rsid w:val="00CB434C"/>
    <w:rsid w:val="00CB45D2"/>
    <w:rsid w:val="00CB4825"/>
    <w:rsid w:val="00CB4C14"/>
    <w:rsid w:val="00CB508C"/>
    <w:rsid w:val="00CB50A0"/>
    <w:rsid w:val="00CB5182"/>
    <w:rsid w:val="00CB583C"/>
    <w:rsid w:val="00CB599B"/>
    <w:rsid w:val="00CB5AA8"/>
    <w:rsid w:val="00CB5E5F"/>
    <w:rsid w:val="00CB5EC2"/>
    <w:rsid w:val="00CB61A8"/>
    <w:rsid w:val="00CB640A"/>
    <w:rsid w:val="00CB6415"/>
    <w:rsid w:val="00CB6A9B"/>
    <w:rsid w:val="00CB6AD2"/>
    <w:rsid w:val="00CB6BD8"/>
    <w:rsid w:val="00CB6C23"/>
    <w:rsid w:val="00CB6EA6"/>
    <w:rsid w:val="00CB6F0B"/>
    <w:rsid w:val="00CB7191"/>
    <w:rsid w:val="00CB764A"/>
    <w:rsid w:val="00CB777B"/>
    <w:rsid w:val="00CB77D4"/>
    <w:rsid w:val="00CB79CB"/>
    <w:rsid w:val="00CB7A4C"/>
    <w:rsid w:val="00CB7A7C"/>
    <w:rsid w:val="00CB7BCC"/>
    <w:rsid w:val="00CB7E5C"/>
    <w:rsid w:val="00CC0324"/>
    <w:rsid w:val="00CC048B"/>
    <w:rsid w:val="00CC05D3"/>
    <w:rsid w:val="00CC071D"/>
    <w:rsid w:val="00CC07DA"/>
    <w:rsid w:val="00CC0D25"/>
    <w:rsid w:val="00CC0EBE"/>
    <w:rsid w:val="00CC0FDE"/>
    <w:rsid w:val="00CC11DC"/>
    <w:rsid w:val="00CC129B"/>
    <w:rsid w:val="00CC14AB"/>
    <w:rsid w:val="00CC166F"/>
    <w:rsid w:val="00CC172F"/>
    <w:rsid w:val="00CC1816"/>
    <w:rsid w:val="00CC191F"/>
    <w:rsid w:val="00CC195C"/>
    <w:rsid w:val="00CC1A49"/>
    <w:rsid w:val="00CC1B9E"/>
    <w:rsid w:val="00CC1F08"/>
    <w:rsid w:val="00CC2248"/>
    <w:rsid w:val="00CC236B"/>
    <w:rsid w:val="00CC258D"/>
    <w:rsid w:val="00CC268B"/>
    <w:rsid w:val="00CC282C"/>
    <w:rsid w:val="00CC2916"/>
    <w:rsid w:val="00CC29DC"/>
    <w:rsid w:val="00CC316A"/>
    <w:rsid w:val="00CC3494"/>
    <w:rsid w:val="00CC36B2"/>
    <w:rsid w:val="00CC3754"/>
    <w:rsid w:val="00CC3A07"/>
    <w:rsid w:val="00CC3D35"/>
    <w:rsid w:val="00CC3F6E"/>
    <w:rsid w:val="00CC40C7"/>
    <w:rsid w:val="00CC48B1"/>
    <w:rsid w:val="00CC48BA"/>
    <w:rsid w:val="00CC49E4"/>
    <w:rsid w:val="00CC4A7F"/>
    <w:rsid w:val="00CC4C3C"/>
    <w:rsid w:val="00CC4CBD"/>
    <w:rsid w:val="00CC4CC3"/>
    <w:rsid w:val="00CC4D20"/>
    <w:rsid w:val="00CC5476"/>
    <w:rsid w:val="00CC56B8"/>
    <w:rsid w:val="00CC578B"/>
    <w:rsid w:val="00CC58C9"/>
    <w:rsid w:val="00CC5919"/>
    <w:rsid w:val="00CC5A27"/>
    <w:rsid w:val="00CC5D22"/>
    <w:rsid w:val="00CC5D9A"/>
    <w:rsid w:val="00CC5DFC"/>
    <w:rsid w:val="00CC6005"/>
    <w:rsid w:val="00CC6045"/>
    <w:rsid w:val="00CC6082"/>
    <w:rsid w:val="00CC6155"/>
    <w:rsid w:val="00CC6271"/>
    <w:rsid w:val="00CC6709"/>
    <w:rsid w:val="00CC6890"/>
    <w:rsid w:val="00CC6964"/>
    <w:rsid w:val="00CC6A4B"/>
    <w:rsid w:val="00CC6A8E"/>
    <w:rsid w:val="00CC6C9D"/>
    <w:rsid w:val="00CC7286"/>
    <w:rsid w:val="00CC75D0"/>
    <w:rsid w:val="00CC760B"/>
    <w:rsid w:val="00CC79A6"/>
    <w:rsid w:val="00CC7A87"/>
    <w:rsid w:val="00CC7B4C"/>
    <w:rsid w:val="00CC7C61"/>
    <w:rsid w:val="00CD002B"/>
    <w:rsid w:val="00CD02CF"/>
    <w:rsid w:val="00CD0430"/>
    <w:rsid w:val="00CD056A"/>
    <w:rsid w:val="00CD0971"/>
    <w:rsid w:val="00CD0B08"/>
    <w:rsid w:val="00CD0F15"/>
    <w:rsid w:val="00CD127F"/>
    <w:rsid w:val="00CD1568"/>
    <w:rsid w:val="00CD1609"/>
    <w:rsid w:val="00CD17F3"/>
    <w:rsid w:val="00CD1CF5"/>
    <w:rsid w:val="00CD1F8A"/>
    <w:rsid w:val="00CD2206"/>
    <w:rsid w:val="00CD2382"/>
    <w:rsid w:val="00CD2631"/>
    <w:rsid w:val="00CD269A"/>
    <w:rsid w:val="00CD2741"/>
    <w:rsid w:val="00CD293C"/>
    <w:rsid w:val="00CD2D51"/>
    <w:rsid w:val="00CD2DD5"/>
    <w:rsid w:val="00CD2F17"/>
    <w:rsid w:val="00CD30E2"/>
    <w:rsid w:val="00CD311F"/>
    <w:rsid w:val="00CD3314"/>
    <w:rsid w:val="00CD35B7"/>
    <w:rsid w:val="00CD375B"/>
    <w:rsid w:val="00CD3A47"/>
    <w:rsid w:val="00CD3B63"/>
    <w:rsid w:val="00CD3BF2"/>
    <w:rsid w:val="00CD3FAE"/>
    <w:rsid w:val="00CD4021"/>
    <w:rsid w:val="00CD432E"/>
    <w:rsid w:val="00CD45CD"/>
    <w:rsid w:val="00CD4795"/>
    <w:rsid w:val="00CD47BE"/>
    <w:rsid w:val="00CD482E"/>
    <w:rsid w:val="00CD4BCB"/>
    <w:rsid w:val="00CD4C2C"/>
    <w:rsid w:val="00CD4C5C"/>
    <w:rsid w:val="00CD59C3"/>
    <w:rsid w:val="00CD5B37"/>
    <w:rsid w:val="00CD5E26"/>
    <w:rsid w:val="00CD60F8"/>
    <w:rsid w:val="00CD62BC"/>
    <w:rsid w:val="00CD64C4"/>
    <w:rsid w:val="00CD660B"/>
    <w:rsid w:val="00CD6A9B"/>
    <w:rsid w:val="00CD6BC4"/>
    <w:rsid w:val="00CD71B6"/>
    <w:rsid w:val="00CD72BD"/>
    <w:rsid w:val="00CD75EF"/>
    <w:rsid w:val="00CD76BD"/>
    <w:rsid w:val="00CD79B9"/>
    <w:rsid w:val="00CD7BA6"/>
    <w:rsid w:val="00CD7C21"/>
    <w:rsid w:val="00CD7C22"/>
    <w:rsid w:val="00CD7CEF"/>
    <w:rsid w:val="00CD7F8E"/>
    <w:rsid w:val="00CE03C1"/>
    <w:rsid w:val="00CE047A"/>
    <w:rsid w:val="00CE0614"/>
    <w:rsid w:val="00CE0705"/>
    <w:rsid w:val="00CE07F3"/>
    <w:rsid w:val="00CE0910"/>
    <w:rsid w:val="00CE0AAE"/>
    <w:rsid w:val="00CE0B71"/>
    <w:rsid w:val="00CE0E16"/>
    <w:rsid w:val="00CE0FBD"/>
    <w:rsid w:val="00CE1225"/>
    <w:rsid w:val="00CE1509"/>
    <w:rsid w:val="00CE1529"/>
    <w:rsid w:val="00CE15C8"/>
    <w:rsid w:val="00CE15EF"/>
    <w:rsid w:val="00CE176C"/>
    <w:rsid w:val="00CE17A0"/>
    <w:rsid w:val="00CE183E"/>
    <w:rsid w:val="00CE19B0"/>
    <w:rsid w:val="00CE1BF7"/>
    <w:rsid w:val="00CE1C4C"/>
    <w:rsid w:val="00CE1D13"/>
    <w:rsid w:val="00CE1E55"/>
    <w:rsid w:val="00CE21EF"/>
    <w:rsid w:val="00CE227D"/>
    <w:rsid w:val="00CE227F"/>
    <w:rsid w:val="00CE229A"/>
    <w:rsid w:val="00CE23D2"/>
    <w:rsid w:val="00CE25C8"/>
    <w:rsid w:val="00CE263E"/>
    <w:rsid w:val="00CE2A88"/>
    <w:rsid w:val="00CE2B71"/>
    <w:rsid w:val="00CE2DE9"/>
    <w:rsid w:val="00CE2ED0"/>
    <w:rsid w:val="00CE3293"/>
    <w:rsid w:val="00CE32EB"/>
    <w:rsid w:val="00CE3439"/>
    <w:rsid w:val="00CE34A1"/>
    <w:rsid w:val="00CE3561"/>
    <w:rsid w:val="00CE35EC"/>
    <w:rsid w:val="00CE36A7"/>
    <w:rsid w:val="00CE3747"/>
    <w:rsid w:val="00CE382D"/>
    <w:rsid w:val="00CE39C0"/>
    <w:rsid w:val="00CE39D5"/>
    <w:rsid w:val="00CE3A3D"/>
    <w:rsid w:val="00CE3CEE"/>
    <w:rsid w:val="00CE3D67"/>
    <w:rsid w:val="00CE3E89"/>
    <w:rsid w:val="00CE3EB4"/>
    <w:rsid w:val="00CE4063"/>
    <w:rsid w:val="00CE40B3"/>
    <w:rsid w:val="00CE4479"/>
    <w:rsid w:val="00CE45FA"/>
    <w:rsid w:val="00CE484E"/>
    <w:rsid w:val="00CE4B5F"/>
    <w:rsid w:val="00CE4BEB"/>
    <w:rsid w:val="00CE4EDB"/>
    <w:rsid w:val="00CE552D"/>
    <w:rsid w:val="00CE55F7"/>
    <w:rsid w:val="00CE5682"/>
    <w:rsid w:val="00CE59CB"/>
    <w:rsid w:val="00CE5A50"/>
    <w:rsid w:val="00CE5FA7"/>
    <w:rsid w:val="00CE637D"/>
    <w:rsid w:val="00CE6440"/>
    <w:rsid w:val="00CE6442"/>
    <w:rsid w:val="00CE6646"/>
    <w:rsid w:val="00CE67B8"/>
    <w:rsid w:val="00CE696E"/>
    <w:rsid w:val="00CE6BAC"/>
    <w:rsid w:val="00CE703A"/>
    <w:rsid w:val="00CE70C6"/>
    <w:rsid w:val="00CE7129"/>
    <w:rsid w:val="00CE755B"/>
    <w:rsid w:val="00CE757A"/>
    <w:rsid w:val="00CE79C1"/>
    <w:rsid w:val="00CE7D4A"/>
    <w:rsid w:val="00CE7EEA"/>
    <w:rsid w:val="00CF022F"/>
    <w:rsid w:val="00CF044F"/>
    <w:rsid w:val="00CF0470"/>
    <w:rsid w:val="00CF04AA"/>
    <w:rsid w:val="00CF0653"/>
    <w:rsid w:val="00CF066B"/>
    <w:rsid w:val="00CF08DB"/>
    <w:rsid w:val="00CF08DE"/>
    <w:rsid w:val="00CF08EB"/>
    <w:rsid w:val="00CF0975"/>
    <w:rsid w:val="00CF09A5"/>
    <w:rsid w:val="00CF0AA7"/>
    <w:rsid w:val="00CF0C2D"/>
    <w:rsid w:val="00CF0CA5"/>
    <w:rsid w:val="00CF0CD2"/>
    <w:rsid w:val="00CF0D08"/>
    <w:rsid w:val="00CF0E53"/>
    <w:rsid w:val="00CF1104"/>
    <w:rsid w:val="00CF1130"/>
    <w:rsid w:val="00CF13CD"/>
    <w:rsid w:val="00CF1B0F"/>
    <w:rsid w:val="00CF1BBD"/>
    <w:rsid w:val="00CF1F6D"/>
    <w:rsid w:val="00CF21BC"/>
    <w:rsid w:val="00CF21CE"/>
    <w:rsid w:val="00CF252F"/>
    <w:rsid w:val="00CF25C2"/>
    <w:rsid w:val="00CF28C9"/>
    <w:rsid w:val="00CF294B"/>
    <w:rsid w:val="00CF29BC"/>
    <w:rsid w:val="00CF2AAF"/>
    <w:rsid w:val="00CF300E"/>
    <w:rsid w:val="00CF3054"/>
    <w:rsid w:val="00CF3527"/>
    <w:rsid w:val="00CF352C"/>
    <w:rsid w:val="00CF3858"/>
    <w:rsid w:val="00CF38F8"/>
    <w:rsid w:val="00CF3904"/>
    <w:rsid w:val="00CF3E85"/>
    <w:rsid w:val="00CF45CF"/>
    <w:rsid w:val="00CF4791"/>
    <w:rsid w:val="00CF4A01"/>
    <w:rsid w:val="00CF4BB4"/>
    <w:rsid w:val="00CF4CC8"/>
    <w:rsid w:val="00CF513A"/>
    <w:rsid w:val="00CF569C"/>
    <w:rsid w:val="00CF56C3"/>
    <w:rsid w:val="00CF576C"/>
    <w:rsid w:val="00CF5817"/>
    <w:rsid w:val="00CF588F"/>
    <w:rsid w:val="00CF58A4"/>
    <w:rsid w:val="00CF5BE6"/>
    <w:rsid w:val="00CF6065"/>
    <w:rsid w:val="00CF619A"/>
    <w:rsid w:val="00CF61AB"/>
    <w:rsid w:val="00CF65A9"/>
    <w:rsid w:val="00CF6607"/>
    <w:rsid w:val="00CF664A"/>
    <w:rsid w:val="00CF6768"/>
    <w:rsid w:val="00CF6974"/>
    <w:rsid w:val="00CF6A21"/>
    <w:rsid w:val="00CF6FA5"/>
    <w:rsid w:val="00CF7BCC"/>
    <w:rsid w:val="00CF7E51"/>
    <w:rsid w:val="00CF7F0B"/>
    <w:rsid w:val="00D00475"/>
    <w:rsid w:val="00D00698"/>
    <w:rsid w:val="00D006A5"/>
    <w:rsid w:val="00D006DE"/>
    <w:rsid w:val="00D00E8D"/>
    <w:rsid w:val="00D012E9"/>
    <w:rsid w:val="00D0149E"/>
    <w:rsid w:val="00D0151A"/>
    <w:rsid w:val="00D01701"/>
    <w:rsid w:val="00D01ED2"/>
    <w:rsid w:val="00D021D9"/>
    <w:rsid w:val="00D022BA"/>
    <w:rsid w:val="00D025BE"/>
    <w:rsid w:val="00D02884"/>
    <w:rsid w:val="00D02D44"/>
    <w:rsid w:val="00D02DC5"/>
    <w:rsid w:val="00D02EFD"/>
    <w:rsid w:val="00D0320B"/>
    <w:rsid w:val="00D03315"/>
    <w:rsid w:val="00D03343"/>
    <w:rsid w:val="00D033A3"/>
    <w:rsid w:val="00D035B0"/>
    <w:rsid w:val="00D03896"/>
    <w:rsid w:val="00D03D1B"/>
    <w:rsid w:val="00D03E65"/>
    <w:rsid w:val="00D03E88"/>
    <w:rsid w:val="00D03EF2"/>
    <w:rsid w:val="00D04191"/>
    <w:rsid w:val="00D04239"/>
    <w:rsid w:val="00D0426D"/>
    <w:rsid w:val="00D0427A"/>
    <w:rsid w:val="00D0428A"/>
    <w:rsid w:val="00D042BB"/>
    <w:rsid w:val="00D04362"/>
    <w:rsid w:val="00D044B0"/>
    <w:rsid w:val="00D0455C"/>
    <w:rsid w:val="00D04769"/>
    <w:rsid w:val="00D0491E"/>
    <w:rsid w:val="00D04A41"/>
    <w:rsid w:val="00D04AA5"/>
    <w:rsid w:val="00D04B6A"/>
    <w:rsid w:val="00D05374"/>
    <w:rsid w:val="00D053F6"/>
    <w:rsid w:val="00D05505"/>
    <w:rsid w:val="00D05543"/>
    <w:rsid w:val="00D055C1"/>
    <w:rsid w:val="00D058F8"/>
    <w:rsid w:val="00D0597C"/>
    <w:rsid w:val="00D05A38"/>
    <w:rsid w:val="00D05A63"/>
    <w:rsid w:val="00D05AF1"/>
    <w:rsid w:val="00D05BF9"/>
    <w:rsid w:val="00D05D54"/>
    <w:rsid w:val="00D05E0F"/>
    <w:rsid w:val="00D05EB7"/>
    <w:rsid w:val="00D06151"/>
    <w:rsid w:val="00D06BAB"/>
    <w:rsid w:val="00D06BF8"/>
    <w:rsid w:val="00D06E52"/>
    <w:rsid w:val="00D06F78"/>
    <w:rsid w:val="00D07160"/>
    <w:rsid w:val="00D07397"/>
    <w:rsid w:val="00D073A1"/>
    <w:rsid w:val="00D07573"/>
    <w:rsid w:val="00D075C0"/>
    <w:rsid w:val="00D07A63"/>
    <w:rsid w:val="00D07B32"/>
    <w:rsid w:val="00D07D5A"/>
    <w:rsid w:val="00D100BD"/>
    <w:rsid w:val="00D103A3"/>
    <w:rsid w:val="00D103AE"/>
    <w:rsid w:val="00D1040D"/>
    <w:rsid w:val="00D10475"/>
    <w:rsid w:val="00D1069F"/>
    <w:rsid w:val="00D1071C"/>
    <w:rsid w:val="00D1084C"/>
    <w:rsid w:val="00D108A0"/>
    <w:rsid w:val="00D10CA4"/>
    <w:rsid w:val="00D10E9A"/>
    <w:rsid w:val="00D113B9"/>
    <w:rsid w:val="00D11454"/>
    <w:rsid w:val="00D116B7"/>
    <w:rsid w:val="00D116DA"/>
    <w:rsid w:val="00D11718"/>
    <w:rsid w:val="00D117FF"/>
    <w:rsid w:val="00D119D2"/>
    <w:rsid w:val="00D11ADF"/>
    <w:rsid w:val="00D11B66"/>
    <w:rsid w:val="00D11B9C"/>
    <w:rsid w:val="00D11C62"/>
    <w:rsid w:val="00D12249"/>
    <w:rsid w:val="00D1245D"/>
    <w:rsid w:val="00D128DD"/>
    <w:rsid w:val="00D12BA0"/>
    <w:rsid w:val="00D12C95"/>
    <w:rsid w:val="00D12EEB"/>
    <w:rsid w:val="00D12FA4"/>
    <w:rsid w:val="00D13026"/>
    <w:rsid w:val="00D13491"/>
    <w:rsid w:val="00D13681"/>
    <w:rsid w:val="00D13969"/>
    <w:rsid w:val="00D13F71"/>
    <w:rsid w:val="00D14285"/>
    <w:rsid w:val="00D142CF"/>
    <w:rsid w:val="00D14314"/>
    <w:rsid w:val="00D144AB"/>
    <w:rsid w:val="00D14586"/>
    <w:rsid w:val="00D147EC"/>
    <w:rsid w:val="00D14A68"/>
    <w:rsid w:val="00D14AC5"/>
    <w:rsid w:val="00D14C13"/>
    <w:rsid w:val="00D14F2E"/>
    <w:rsid w:val="00D14F47"/>
    <w:rsid w:val="00D14FB1"/>
    <w:rsid w:val="00D15773"/>
    <w:rsid w:val="00D15800"/>
    <w:rsid w:val="00D15D9E"/>
    <w:rsid w:val="00D15E83"/>
    <w:rsid w:val="00D16235"/>
    <w:rsid w:val="00D164D9"/>
    <w:rsid w:val="00D166C9"/>
    <w:rsid w:val="00D16A21"/>
    <w:rsid w:val="00D16AB7"/>
    <w:rsid w:val="00D17218"/>
    <w:rsid w:val="00D1742F"/>
    <w:rsid w:val="00D174C0"/>
    <w:rsid w:val="00D175A6"/>
    <w:rsid w:val="00D176F4"/>
    <w:rsid w:val="00D17BC6"/>
    <w:rsid w:val="00D17BE0"/>
    <w:rsid w:val="00D17C00"/>
    <w:rsid w:val="00D17CD2"/>
    <w:rsid w:val="00D2017D"/>
    <w:rsid w:val="00D20327"/>
    <w:rsid w:val="00D20417"/>
    <w:rsid w:val="00D20547"/>
    <w:rsid w:val="00D209EE"/>
    <w:rsid w:val="00D21520"/>
    <w:rsid w:val="00D21612"/>
    <w:rsid w:val="00D21A8B"/>
    <w:rsid w:val="00D21B99"/>
    <w:rsid w:val="00D21BB6"/>
    <w:rsid w:val="00D21C85"/>
    <w:rsid w:val="00D21CC5"/>
    <w:rsid w:val="00D21DB9"/>
    <w:rsid w:val="00D21E23"/>
    <w:rsid w:val="00D21F36"/>
    <w:rsid w:val="00D225CD"/>
    <w:rsid w:val="00D225CF"/>
    <w:rsid w:val="00D2296F"/>
    <w:rsid w:val="00D22AAC"/>
    <w:rsid w:val="00D22B1D"/>
    <w:rsid w:val="00D22D76"/>
    <w:rsid w:val="00D233B3"/>
    <w:rsid w:val="00D23509"/>
    <w:rsid w:val="00D236E1"/>
    <w:rsid w:val="00D23957"/>
    <w:rsid w:val="00D23AE0"/>
    <w:rsid w:val="00D24343"/>
    <w:rsid w:val="00D244D6"/>
    <w:rsid w:val="00D24574"/>
    <w:rsid w:val="00D2458C"/>
    <w:rsid w:val="00D246E7"/>
    <w:rsid w:val="00D24833"/>
    <w:rsid w:val="00D24BE3"/>
    <w:rsid w:val="00D24C0F"/>
    <w:rsid w:val="00D24DC0"/>
    <w:rsid w:val="00D25121"/>
    <w:rsid w:val="00D2514E"/>
    <w:rsid w:val="00D25465"/>
    <w:rsid w:val="00D25C9D"/>
    <w:rsid w:val="00D25CFC"/>
    <w:rsid w:val="00D25EF2"/>
    <w:rsid w:val="00D26065"/>
    <w:rsid w:val="00D263AF"/>
    <w:rsid w:val="00D2652F"/>
    <w:rsid w:val="00D265E8"/>
    <w:rsid w:val="00D26856"/>
    <w:rsid w:val="00D26862"/>
    <w:rsid w:val="00D268CB"/>
    <w:rsid w:val="00D26D99"/>
    <w:rsid w:val="00D270DC"/>
    <w:rsid w:val="00D2710F"/>
    <w:rsid w:val="00D27412"/>
    <w:rsid w:val="00D27538"/>
    <w:rsid w:val="00D27A40"/>
    <w:rsid w:val="00D27A7A"/>
    <w:rsid w:val="00D27A80"/>
    <w:rsid w:val="00D27B38"/>
    <w:rsid w:val="00D27D0F"/>
    <w:rsid w:val="00D27F2A"/>
    <w:rsid w:val="00D3022E"/>
    <w:rsid w:val="00D30254"/>
    <w:rsid w:val="00D305C4"/>
    <w:rsid w:val="00D306DC"/>
    <w:rsid w:val="00D3071E"/>
    <w:rsid w:val="00D30D23"/>
    <w:rsid w:val="00D30E85"/>
    <w:rsid w:val="00D30EA7"/>
    <w:rsid w:val="00D30EDA"/>
    <w:rsid w:val="00D31228"/>
    <w:rsid w:val="00D314E8"/>
    <w:rsid w:val="00D314ED"/>
    <w:rsid w:val="00D31537"/>
    <w:rsid w:val="00D3164E"/>
    <w:rsid w:val="00D31A1C"/>
    <w:rsid w:val="00D31A26"/>
    <w:rsid w:val="00D31F06"/>
    <w:rsid w:val="00D31F9C"/>
    <w:rsid w:val="00D320AE"/>
    <w:rsid w:val="00D320FD"/>
    <w:rsid w:val="00D32172"/>
    <w:rsid w:val="00D321B3"/>
    <w:rsid w:val="00D32374"/>
    <w:rsid w:val="00D32586"/>
    <w:rsid w:val="00D3288C"/>
    <w:rsid w:val="00D32CC2"/>
    <w:rsid w:val="00D32D88"/>
    <w:rsid w:val="00D32E50"/>
    <w:rsid w:val="00D32EAE"/>
    <w:rsid w:val="00D32F47"/>
    <w:rsid w:val="00D3300A"/>
    <w:rsid w:val="00D33313"/>
    <w:rsid w:val="00D33C17"/>
    <w:rsid w:val="00D33CDA"/>
    <w:rsid w:val="00D33E67"/>
    <w:rsid w:val="00D33F6E"/>
    <w:rsid w:val="00D34002"/>
    <w:rsid w:val="00D3405B"/>
    <w:rsid w:val="00D34115"/>
    <w:rsid w:val="00D34225"/>
    <w:rsid w:val="00D3441E"/>
    <w:rsid w:val="00D34DA2"/>
    <w:rsid w:val="00D34DE5"/>
    <w:rsid w:val="00D34F14"/>
    <w:rsid w:val="00D35085"/>
    <w:rsid w:val="00D35141"/>
    <w:rsid w:val="00D35173"/>
    <w:rsid w:val="00D3554A"/>
    <w:rsid w:val="00D358EC"/>
    <w:rsid w:val="00D3591C"/>
    <w:rsid w:val="00D359FF"/>
    <w:rsid w:val="00D35E7E"/>
    <w:rsid w:val="00D36094"/>
    <w:rsid w:val="00D363F4"/>
    <w:rsid w:val="00D3658F"/>
    <w:rsid w:val="00D36B1D"/>
    <w:rsid w:val="00D36DB4"/>
    <w:rsid w:val="00D36FC1"/>
    <w:rsid w:val="00D37023"/>
    <w:rsid w:val="00D37180"/>
    <w:rsid w:val="00D371DA"/>
    <w:rsid w:val="00D375F0"/>
    <w:rsid w:val="00D37791"/>
    <w:rsid w:val="00D3791E"/>
    <w:rsid w:val="00D37B08"/>
    <w:rsid w:val="00D40068"/>
    <w:rsid w:val="00D400D1"/>
    <w:rsid w:val="00D40157"/>
    <w:rsid w:val="00D404A0"/>
    <w:rsid w:val="00D405DB"/>
    <w:rsid w:val="00D407E9"/>
    <w:rsid w:val="00D4104B"/>
    <w:rsid w:val="00D4121F"/>
    <w:rsid w:val="00D4134D"/>
    <w:rsid w:val="00D41420"/>
    <w:rsid w:val="00D4143F"/>
    <w:rsid w:val="00D415E4"/>
    <w:rsid w:val="00D41715"/>
    <w:rsid w:val="00D41A9D"/>
    <w:rsid w:val="00D41D24"/>
    <w:rsid w:val="00D41DC6"/>
    <w:rsid w:val="00D42220"/>
    <w:rsid w:val="00D42478"/>
    <w:rsid w:val="00D42688"/>
    <w:rsid w:val="00D42864"/>
    <w:rsid w:val="00D42BC4"/>
    <w:rsid w:val="00D42CA5"/>
    <w:rsid w:val="00D42D6F"/>
    <w:rsid w:val="00D431AB"/>
    <w:rsid w:val="00D433CD"/>
    <w:rsid w:val="00D43413"/>
    <w:rsid w:val="00D43463"/>
    <w:rsid w:val="00D435F6"/>
    <w:rsid w:val="00D43622"/>
    <w:rsid w:val="00D43968"/>
    <w:rsid w:val="00D439BB"/>
    <w:rsid w:val="00D439E5"/>
    <w:rsid w:val="00D43C6C"/>
    <w:rsid w:val="00D43D36"/>
    <w:rsid w:val="00D43E88"/>
    <w:rsid w:val="00D43F96"/>
    <w:rsid w:val="00D44005"/>
    <w:rsid w:val="00D4435A"/>
    <w:rsid w:val="00D44483"/>
    <w:rsid w:val="00D4456A"/>
    <w:rsid w:val="00D44602"/>
    <w:rsid w:val="00D4460F"/>
    <w:rsid w:val="00D4470B"/>
    <w:rsid w:val="00D44748"/>
    <w:rsid w:val="00D44D87"/>
    <w:rsid w:val="00D44E67"/>
    <w:rsid w:val="00D450EA"/>
    <w:rsid w:val="00D4541E"/>
    <w:rsid w:val="00D45467"/>
    <w:rsid w:val="00D454AA"/>
    <w:rsid w:val="00D4554C"/>
    <w:rsid w:val="00D455D5"/>
    <w:rsid w:val="00D45708"/>
    <w:rsid w:val="00D457EE"/>
    <w:rsid w:val="00D459F5"/>
    <w:rsid w:val="00D45B81"/>
    <w:rsid w:val="00D45D6C"/>
    <w:rsid w:val="00D4634C"/>
    <w:rsid w:val="00D469AE"/>
    <w:rsid w:val="00D46BB4"/>
    <w:rsid w:val="00D46FCF"/>
    <w:rsid w:val="00D47441"/>
    <w:rsid w:val="00D477E3"/>
    <w:rsid w:val="00D479D0"/>
    <w:rsid w:val="00D47AA6"/>
    <w:rsid w:val="00D47D89"/>
    <w:rsid w:val="00D47DE9"/>
    <w:rsid w:val="00D47E84"/>
    <w:rsid w:val="00D50162"/>
    <w:rsid w:val="00D5022D"/>
    <w:rsid w:val="00D504B8"/>
    <w:rsid w:val="00D50652"/>
    <w:rsid w:val="00D507DF"/>
    <w:rsid w:val="00D50987"/>
    <w:rsid w:val="00D50A5B"/>
    <w:rsid w:val="00D50A7E"/>
    <w:rsid w:val="00D50B4B"/>
    <w:rsid w:val="00D50B6A"/>
    <w:rsid w:val="00D50E79"/>
    <w:rsid w:val="00D50EA9"/>
    <w:rsid w:val="00D50EF1"/>
    <w:rsid w:val="00D50F55"/>
    <w:rsid w:val="00D50F61"/>
    <w:rsid w:val="00D510F7"/>
    <w:rsid w:val="00D5150A"/>
    <w:rsid w:val="00D515D3"/>
    <w:rsid w:val="00D51817"/>
    <w:rsid w:val="00D5197A"/>
    <w:rsid w:val="00D519E9"/>
    <w:rsid w:val="00D51A07"/>
    <w:rsid w:val="00D51A67"/>
    <w:rsid w:val="00D51B7C"/>
    <w:rsid w:val="00D51CFD"/>
    <w:rsid w:val="00D51FB2"/>
    <w:rsid w:val="00D520CE"/>
    <w:rsid w:val="00D521F4"/>
    <w:rsid w:val="00D5240C"/>
    <w:rsid w:val="00D52644"/>
    <w:rsid w:val="00D52755"/>
    <w:rsid w:val="00D5276C"/>
    <w:rsid w:val="00D52A02"/>
    <w:rsid w:val="00D52DCA"/>
    <w:rsid w:val="00D52DE6"/>
    <w:rsid w:val="00D531B2"/>
    <w:rsid w:val="00D535D8"/>
    <w:rsid w:val="00D535FC"/>
    <w:rsid w:val="00D53806"/>
    <w:rsid w:val="00D53846"/>
    <w:rsid w:val="00D53AD8"/>
    <w:rsid w:val="00D53B0C"/>
    <w:rsid w:val="00D53B6D"/>
    <w:rsid w:val="00D53EFA"/>
    <w:rsid w:val="00D540C1"/>
    <w:rsid w:val="00D54441"/>
    <w:rsid w:val="00D54598"/>
    <w:rsid w:val="00D547E2"/>
    <w:rsid w:val="00D54B18"/>
    <w:rsid w:val="00D54EA4"/>
    <w:rsid w:val="00D55336"/>
    <w:rsid w:val="00D554E0"/>
    <w:rsid w:val="00D55600"/>
    <w:rsid w:val="00D55A1F"/>
    <w:rsid w:val="00D55D49"/>
    <w:rsid w:val="00D55D82"/>
    <w:rsid w:val="00D55D8C"/>
    <w:rsid w:val="00D5628A"/>
    <w:rsid w:val="00D5633B"/>
    <w:rsid w:val="00D56347"/>
    <w:rsid w:val="00D563DE"/>
    <w:rsid w:val="00D5654A"/>
    <w:rsid w:val="00D5660E"/>
    <w:rsid w:val="00D5665C"/>
    <w:rsid w:val="00D56713"/>
    <w:rsid w:val="00D56AA9"/>
    <w:rsid w:val="00D56ADF"/>
    <w:rsid w:val="00D56BC1"/>
    <w:rsid w:val="00D56BE2"/>
    <w:rsid w:val="00D56E73"/>
    <w:rsid w:val="00D56FD0"/>
    <w:rsid w:val="00D57177"/>
    <w:rsid w:val="00D57444"/>
    <w:rsid w:val="00D575DC"/>
    <w:rsid w:val="00D57CE5"/>
    <w:rsid w:val="00D57EBE"/>
    <w:rsid w:val="00D602D6"/>
    <w:rsid w:val="00D60503"/>
    <w:rsid w:val="00D60690"/>
    <w:rsid w:val="00D609E1"/>
    <w:rsid w:val="00D60A14"/>
    <w:rsid w:val="00D60B5D"/>
    <w:rsid w:val="00D60C45"/>
    <w:rsid w:val="00D60CD9"/>
    <w:rsid w:val="00D60D06"/>
    <w:rsid w:val="00D60E3B"/>
    <w:rsid w:val="00D61024"/>
    <w:rsid w:val="00D61391"/>
    <w:rsid w:val="00D61872"/>
    <w:rsid w:val="00D619C9"/>
    <w:rsid w:val="00D619CC"/>
    <w:rsid w:val="00D61D4E"/>
    <w:rsid w:val="00D62157"/>
    <w:rsid w:val="00D62195"/>
    <w:rsid w:val="00D62297"/>
    <w:rsid w:val="00D623E5"/>
    <w:rsid w:val="00D6278E"/>
    <w:rsid w:val="00D62B24"/>
    <w:rsid w:val="00D62B76"/>
    <w:rsid w:val="00D62D5E"/>
    <w:rsid w:val="00D633E4"/>
    <w:rsid w:val="00D63645"/>
    <w:rsid w:val="00D63AC5"/>
    <w:rsid w:val="00D63EAD"/>
    <w:rsid w:val="00D63FC2"/>
    <w:rsid w:val="00D640DB"/>
    <w:rsid w:val="00D64184"/>
    <w:rsid w:val="00D64190"/>
    <w:rsid w:val="00D647DB"/>
    <w:rsid w:val="00D64AD9"/>
    <w:rsid w:val="00D64D0B"/>
    <w:rsid w:val="00D6501B"/>
    <w:rsid w:val="00D65151"/>
    <w:rsid w:val="00D653F5"/>
    <w:rsid w:val="00D6545A"/>
    <w:rsid w:val="00D65469"/>
    <w:rsid w:val="00D6551B"/>
    <w:rsid w:val="00D65595"/>
    <w:rsid w:val="00D65654"/>
    <w:rsid w:val="00D6585B"/>
    <w:rsid w:val="00D65B10"/>
    <w:rsid w:val="00D65DBC"/>
    <w:rsid w:val="00D664B6"/>
    <w:rsid w:val="00D6686B"/>
    <w:rsid w:val="00D6695A"/>
    <w:rsid w:val="00D669F5"/>
    <w:rsid w:val="00D66D7D"/>
    <w:rsid w:val="00D66DE7"/>
    <w:rsid w:val="00D66FA8"/>
    <w:rsid w:val="00D6753A"/>
    <w:rsid w:val="00D67637"/>
    <w:rsid w:val="00D679C6"/>
    <w:rsid w:val="00D67B6C"/>
    <w:rsid w:val="00D67BFE"/>
    <w:rsid w:val="00D67C2A"/>
    <w:rsid w:val="00D67E7B"/>
    <w:rsid w:val="00D7021A"/>
    <w:rsid w:val="00D7027D"/>
    <w:rsid w:val="00D7028B"/>
    <w:rsid w:val="00D7029D"/>
    <w:rsid w:val="00D7042C"/>
    <w:rsid w:val="00D7048E"/>
    <w:rsid w:val="00D70953"/>
    <w:rsid w:val="00D70A32"/>
    <w:rsid w:val="00D70B5A"/>
    <w:rsid w:val="00D717F5"/>
    <w:rsid w:val="00D7180B"/>
    <w:rsid w:val="00D71A28"/>
    <w:rsid w:val="00D71D2B"/>
    <w:rsid w:val="00D71D4B"/>
    <w:rsid w:val="00D723B6"/>
    <w:rsid w:val="00D72418"/>
    <w:rsid w:val="00D7256E"/>
    <w:rsid w:val="00D725A3"/>
    <w:rsid w:val="00D72756"/>
    <w:rsid w:val="00D728F2"/>
    <w:rsid w:val="00D72B10"/>
    <w:rsid w:val="00D7327F"/>
    <w:rsid w:val="00D732B8"/>
    <w:rsid w:val="00D73519"/>
    <w:rsid w:val="00D73680"/>
    <w:rsid w:val="00D73681"/>
    <w:rsid w:val="00D736E3"/>
    <w:rsid w:val="00D7386B"/>
    <w:rsid w:val="00D73903"/>
    <w:rsid w:val="00D739EC"/>
    <w:rsid w:val="00D73E1D"/>
    <w:rsid w:val="00D73FB5"/>
    <w:rsid w:val="00D743C8"/>
    <w:rsid w:val="00D7444F"/>
    <w:rsid w:val="00D74475"/>
    <w:rsid w:val="00D74633"/>
    <w:rsid w:val="00D74F76"/>
    <w:rsid w:val="00D759E7"/>
    <w:rsid w:val="00D75E68"/>
    <w:rsid w:val="00D76367"/>
    <w:rsid w:val="00D7650E"/>
    <w:rsid w:val="00D76670"/>
    <w:rsid w:val="00D766C9"/>
    <w:rsid w:val="00D769D2"/>
    <w:rsid w:val="00D76C48"/>
    <w:rsid w:val="00D76E63"/>
    <w:rsid w:val="00D76ECC"/>
    <w:rsid w:val="00D7704C"/>
    <w:rsid w:val="00D77151"/>
    <w:rsid w:val="00D77297"/>
    <w:rsid w:val="00D77773"/>
    <w:rsid w:val="00D77800"/>
    <w:rsid w:val="00D7789F"/>
    <w:rsid w:val="00D779B3"/>
    <w:rsid w:val="00D77A57"/>
    <w:rsid w:val="00D77A88"/>
    <w:rsid w:val="00D77AC8"/>
    <w:rsid w:val="00D77AF7"/>
    <w:rsid w:val="00D77B82"/>
    <w:rsid w:val="00D77BCE"/>
    <w:rsid w:val="00D80798"/>
    <w:rsid w:val="00D80C12"/>
    <w:rsid w:val="00D80D26"/>
    <w:rsid w:val="00D80F33"/>
    <w:rsid w:val="00D80F80"/>
    <w:rsid w:val="00D80FBE"/>
    <w:rsid w:val="00D8145C"/>
    <w:rsid w:val="00D815C1"/>
    <w:rsid w:val="00D81651"/>
    <w:rsid w:val="00D8167C"/>
    <w:rsid w:val="00D816B4"/>
    <w:rsid w:val="00D817E4"/>
    <w:rsid w:val="00D81A2F"/>
    <w:rsid w:val="00D81A8F"/>
    <w:rsid w:val="00D81B77"/>
    <w:rsid w:val="00D81BCD"/>
    <w:rsid w:val="00D81E58"/>
    <w:rsid w:val="00D821C8"/>
    <w:rsid w:val="00D82BA9"/>
    <w:rsid w:val="00D82D0E"/>
    <w:rsid w:val="00D82D6C"/>
    <w:rsid w:val="00D82DA0"/>
    <w:rsid w:val="00D83327"/>
    <w:rsid w:val="00D83337"/>
    <w:rsid w:val="00D8371D"/>
    <w:rsid w:val="00D83772"/>
    <w:rsid w:val="00D83A03"/>
    <w:rsid w:val="00D83E03"/>
    <w:rsid w:val="00D83E98"/>
    <w:rsid w:val="00D83EF8"/>
    <w:rsid w:val="00D83F39"/>
    <w:rsid w:val="00D840B5"/>
    <w:rsid w:val="00D84190"/>
    <w:rsid w:val="00D841E1"/>
    <w:rsid w:val="00D84377"/>
    <w:rsid w:val="00D846F6"/>
    <w:rsid w:val="00D847A7"/>
    <w:rsid w:val="00D84948"/>
    <w:rsid w:val="00D84985"/>
    <w:rsid w:val="00D84BF1"/>
    <w:rsid w:val="00D84CE5"/>
    <w:rsid w:val="00D85008"/>
    <w:rsid w:val="00D851E3"/>
    <w:rsid w:val="00D855AA"/>
    <w:rsid w:val="00D8569B"/>
    <w:rsid w:val="00D857CD"/>
    <w:rsid w:val="00D859AB"/>
    <w:rsid w:val="00D85AEA"/>
    <w:rsid w:val="00D85C90"/>
    <w:rsid w:val="00D85F8F"/>
    <w:rsid w:val="00D860CD"/>
    <w:rsid w:val="00D8628A"/>
    <w:rsid w:val="00D864C1"/>
    <w:rsid w:val="00D86861"/>
    <w:rsid w:val="00D86984"/>
    <w:rsid w:val="00D86994"/>
    <w:rsid w:val="00D86AFD"/>
    <w:rsid w:val="00D86B36"/>
    <w:rsid w:val="00D86BA7"/>
    <w:rsid w:val="00D86CB4"/>
    <w:rsid w:val="00D86E45"/>
    <w:rsid w:val="00D86F62"/>
    <w:rsid w:val="00D870FE"/>
    <w:rsid w:val="00D8710A"/>
    <w:rsid w:val="00D873BC"/>
    <w:rsid w:val="00D875B2"/>
    <w:rsid w:val="00D879B4"/>
    <w:rsid w:val="00D87BD8"/>
    <w:rsid w:val="00D87C59"/>
    <w:rsid w:val="00D87CA7"/>
    <w:rsid w:val="00D87EA7"/>
    <w:rsid w:val="00D90402"/>
    <w:rsid w:val="00D905D8"/>
    <w:rsid w:val="00D90605"/>
    <w:rsid w:val="00D90745"/>
    <w:rsid w:val="00D90876"/>
    <w:rsid w:val="00D909B7"/>
    <w:rsid w:val="00D90A93"/>
    <w:rsid w:val="00D90B5A"/>
    <w:rsid w:val="00D90CA6"/>
    <w:rsid w:val="00D90CAE"/>
    <w:rsid w:val="00D9107A"/>
    <w:rsid w:val="00D912D9"/>
    <w:rsid w:val="00D913CB"/>
    <w:rsid w:val="00D914E6"/>
    <w:rsid w:val="00D91569"/>
    <w:rsid w:val="00D916CE"/>
    <w:rsid w:val="00D9175C"/>
    <w:rsid w:val="00D91A4E"/>
    <w:rsid w:val="00D91A65"/>
    <w:rsid w:val="00D91B61"/>
    <w:rsid w:val="00D91C0A"/>
    <w:rsid w:val="00D92340"/>
    <w:rsid w:val="00D924A5"/>
    <w:rsid w:val="00D92563"/>
    <w:rsid w:val="00D92858"/>
    <w:rsid w:val="00D92935"/>
    <w:rsid w:val="00D929BA"/>
    <w:rsid w:val="00D929FB"/>
    <w:rsid w:val="00D92E26"/>
    <w:rsid w:val="00D92E40"/>
    <w:rsid w:val="00D92E89"/>
    <w:rsid w:val="00D930D5"/>
    <w:rsid w:val="00D931B1"/>
    <w:rsid w:val="00D93678"/>
    <w:rsid w:val="00D936F2"/>
    <w:rsid w:val="00D938AD"/>
    <w:rsid w:val="00D938BF"/>
    <w:rsid w:val="00D93950"/>
    <w:rsid w:val="00D93955"/>
    <w:rsid w:val="00D940CF"/>
    <w:rsid w:val="00D941E6"/>
    <w:rsid w:val="00D941F1"/>
    <w:rsid w:val="00D94203"/>
    <w:rsid w:val="00D94840"/>
    <w:rsid w:val="00D94945"/>
    <w:rsid w:val="00D94D33"/>
    <w:rsid w:val="00D959E8"/>
    <w:rsid w:val="00D965BF"/>
    <w:rsid w:val="00D96608"/>
    <w:rsid w:val="00D968AE"/>
    <w:rsid w:val="00D96ADE"/>
    <w:rsid w:val="00D9711B"/>
    <w:rsid w:val="00D97282"/>
    <w:rsid w:val="00D9732C"/>
    <w:rsid w:val="00D976E2"/>
    <w:rsid w:val="00D9790F"/>
    <w:rsid w:val="00D979CD"/>
    <w:rsid w:val="00D97C3A"/>
    <w:rsid w:val="00D97E2F"/>
    <w:rsid w:val="00D97EFB"/>
    <w:rsid w:val="00D97F6A"/>
    <w:rsid w:val="00DA02D6"/>
    <w:rsid w:val="00DA034F"/>
    <w:rsid w:val="00DA0601"/>
    <w:rsid w:val="00DA0800"/>
    <w:rsid w:val="00DA085D"/>
    <w:rsid w:val="00DA0AF1"/>
    <w:rsid w:val="00DA0B96"/>
    <w:rsid w:val="00DA0EEF"/>
    <w:rsid w:val="00DA10E4"/>
    <w:rsid w:val="00DA1199"/>
    <w:rsid w:val="00DA12EC"/>
    <w:rsid w:val="00DA13B8"/>
    <w:rsid w:val="00DA1822"/>
    <w:rsid w:val="00DA1986"/>
    <w:rsid w:val="00DA19E4"/>
    <w:rsid w:val="00DA1AAB"/>
    <w:rsid w:val="00DA1BBD"/>
    <w:rsid w:val="00DA1BE7"/>
    <w:rsid w:val="00DA1D52"/>
    <w:rsid w:val="00DA249B"/>
    <w:rsid w:val="00DA2508"/>
    <w:rsid w:val="00DA257B"/>
    <w:rsid w:val="00DA2632"/>
    <w:rsid w:val="00DA2669"/>
    <w:rsid w:val="00DA26E5"/>
    <w:rsid w:val="00DA2AE6"/>
    <w:rsid w:val="00DA2B59"/>
    <w:rsid w:val="00DA2FDA"/>
    <w:rsid w:val="00DA31B6"/>
    <w:rsid w:val="00DA34A8"/>
    <w:rsid w:val="00DA35B4"/>
    <w:rsid w:val="00DA36C7"/>
    <w:rsid w:val="00DA3823"/>
    <w:rsid w:val="00DA3D63"/>
    <w:rsid w:val="00DA3E24"/>
    <w:rsid w:val="00DA42BB"/>
    <w:rsid w:val="00DA491F"/>
    <w:rsid w:val="00DA4BBF"/>
    <w:rsid w:val="00DA4BE1"/>
    <w:rsid w:val="00DA4E50"/>
    <w:rsid w:val="00DA4F0E"/>
    <w:rsid w:val="00DA4F33"/>
    <w:rsid w:val="00DA51D9"/>
    <w:rsid w:val="00DA53A0"/>
    <w:rsid w:val="00DA5506"/>
    <w:rsid w:val="00DA586D"/>
    <w:rsid w:val="00DA5CC3"/>
    <w:rsid w:val="00DA5D1E"/>
    <w:rsid w:val="00DA65AD"/>
    <w:rsid w:val="00DA6641"/>
    <w:rsid w:val="00DA68FA"/>
    <w:rsid w:val="00DA693E"/>
    <w:rsid w:val="00DA6EF4"/>
    <w:rsid w:val="00DA70C1"/>
    <w:rsid w:val="00DA730D"/>
    <w:rsid w:val="00DA73A1"/>
    <w:rsid w:val="00DA773B"/>
    <w:rsid w:val="00DA773C"/>
    <w:rsid w:val="00DA789A"/>
    <w:rsid w:val="00DA7C80"/>
    <w:rsid w:val="00DA7E18"/>
    <w:rsid w:val="00DA7F7D"/>
    <w:rsid w:val="00DA7FA5"/>
    <w:rsid w:val="00DB01A2"/>
    <w:rsid w:val="00DB0AAA"/>
    <w:rsid w:val="00DB0CAE"/>
    <w:rsid w:val="00DB0DF0"/>
    <w:rsid w:val="00DB0E2D"/>
    <w:rsid w:val="00DB0E59"/>
    <w:rsid w:val="00DB159E"/>
    <w:rsid w:val="00DB169A"/>
    <w:rsid w:val="00DB1836"/>
    <w:rsid w:val="00DB18C6"/>
    <w:rsid w:val="00DB19AB"/>
    <w:rsid w:val="00DB1C77"/>
    <w:rsid w:val="00DB1D43"/>
    <w:rsid w:val="00DB1F21"/>
    <w:rsid w:val="00DB263E"/>
    <w:rsid w:val="00DB294F"/>
    <w:rsid w:val="00DB29D9"/>
    <w:rsid w:val="00DB29DB"/>
    <w:rsid w:val="00DB2CE9"/>
    <w:rsid w:val="00DB2F5E"/>
    <w:rsid w:val="00DB3176"/>
    <w:rsid w:val="00DB31A1"/>
    <w:rsid w:val="00DB31BC"/>
    <w:rsid w:val="00DB3942"/>
    <w:rsid w:val="00DB39F6"/>
    <w:rsid w:val="00DB3DC7"/>
    <w:rsid w:val="00DB3FD5"/>
    <w:rsid w:val="00DB438F"/>
    <w:rsid w:val="00DB443A"/>
    <w:rsid w:val="00DB4BBE"/>
    <w:rsid w:val="00DB4FF4"/>
    <w:rsid w:val="00DB5660"/>
    <w:rsid w:val="00DB646E"/>
    <w:rsid w:val="00DB6565"/>
    <w:rsid w:val="00DB677E"/>
    <w:rsid w:val="00DB69E6"/>
    <w:rsid w:val="00DB6CAD"/>
    <w:rsid w:val="00DB6D04"/>
    <w:rsid w:val="00DB6F1F"/>
    <w:rsid w:val="00DB6F3D"/>
    <w:rsid w:val="00DB6F45"/>
    <w:rsid w:val="00DB7488"/>
    <w:rsid w:val="00DB779C"/>
    <w:rsid w:val="00DB79BB"/>
    <w:rsid w:val="00DB7ACA"/>
    <w:rsid w:val="00DB7AEB"/>
    <w:rsid w:val="00DB7B22"/>
    <w:rsid w:val="00DB7C16"/>
    <w:rsid w:val="00DB7C20"/>
    <w:rsid w:val="00DB7D96"/>
    <w:rsid w:val="00DB7E14"/>
    <w:rsid w:val="00DC02FC"/>
    <w:rsid w:val="00DC0AF5"/>
    <w:rsid w:val="00DC0B90"/>
    <w:rsid w:val="00DC0B93"/>
    <w:rsid w:val="00DC0DA2"/>
    <w:rsid w:val="00DC111A"/>
    <w:rsid w:val="00DC140A"/>
    <w:rsid w:val="00DC145A"/>
    <w:rsid w:val="00DC1962"/>
    <w:rsid w:val="00DC1CD2"/>
    <w:rsid w:val="00DC1CFA"/>
    <w:rsid w:val="00DC26A3"/>
    <w:rsid w:val="00DC2B5C"/>
    <w:rsid w:val="00DC3368"/>
    <w:rsid w:val="00DC369D"/>
    <w:rsid w:val="00DC38E8"/>
    <w:rsid w:val="00DC3B47"/>
    <w:rsid w:val="00DC3B62"/>
    <w:rsid w:val="00DC3DDC"/>
    <w:rsid w:val="00DC3FA8"/>
    <w:rsid w:val="00DC3FF6"/>
    <w:rsid w:val="00DC400E"/>
    <w:rsid w:val="00DC401F"/>
    <w:rsid w:val="00DC4133"/>
    <w:rsid w:val="00DC42E3"/>
    <w:rsid w:val="00DC4439"/>
    <w:rsid w:val="00DC4610"/>
    <w:rsid w:val="00DC4710"/>
    <w:rsid w:val="00DC4835"/>
    <w:rsid w:val="00DC4F91"/>
    <w:rsid w:val="00DC54FB"/>
    <w:rsid w:val="00DC561A"/>
    <w:rsid w:val="00DC609C"/>
    <w:rsid w:val="00DC6563"/>
    <w:rsid w:val="00DC6782"/>
    <w:rsid w:val="00DC67E1"/>
    <w:rsid w:val="00DC6847"/>
    <w:rsid w:val="00DC695C"/>
    <w:rsid w:val="00DC69D9"/>
    <w:rsid w:val="00DC6CAF"/>
    <w:rsid w:val="00DC6D69"/>
    <w:rsid w:val="00DC6EAA"/>
    <w:rsid w:val="00DC7133"/>
    <w:rsid w:val="00DC749C"/>
    <w:rsid w:val="00DC7516"/>
    <w:rsid w:val="00DC75C7"/>
    <w:rsid w:val="00DC782E"/>
    <w:rsid w:val="00DC789F"/>
    <w:rsid w:val="00DC7C79"/>
    <w:rsid w:val="00DC7F3B"/>
    <w:rsid w:val="00DD003C"/>
    <w:rsid w:val="00DD0075"/>
    <w:rsid w:val="00DD0175"/>
    <w:rsid w:val="00DD0195"/>
    <w:rsid w:val="00DD035E"/>
    <w:rsid w:val="00DD0781"/>
    <w:rsid w:val="00DD0E2E"/>
    <w:rsid w:val="00DD0EAA"/>
    <w:rsid w:val="00DD0EAB"/>
    <w:rsid w:val="00DD1201"/>
    <w:rsid w:val="00DD1348"/>
    <w:rsid w:val="00DD159A"/>
    <w:rsid w:val="00DD1764"/>
    <w:rsid w:val="00DD1781"/>
    <w:rsid w:val="00DD1B7E"/>
    <w:rsid w:val="00DD1C5A"/>
    <w:rsid w:val="00DD1DD2"/>
    <w:rsid w:val="00DD1F10"/>
    <w:rsid w:val="00DD20BE"/>
    <w:rsid w:val="00DD22B2"/>
    <w:rsid w:val="00DD24E9"/>
    <w:rsid w:val="00DD261D"/>
    <w:rsid w:val="00DD28EF"/>
    <w:rsid w:val="00DD2903"/>
    <w:rsid w:val="00DD2966"/>
    <w:rsid w:val="00DD29E9"/>
    <w:rsid w:val="00DD2DC2"/>
    <w:rsid w:val="00DD2E84"/>
    <w:rsid w:val="00DD2EA9"/>
    <w:rsid w:val="00DD31E2"/>
    <w:rsid w:val="00DD35F0"/>
    <w:rsid w:val="00DD3701"/>
    <w:rsid w:val="00DD3782"/>
    <w:rsid w:val="00DD383E"/>
    <w:rsid w:val="00DD390C"/>
    <w:rsid w:val="00DD3B95"/>
    <w:rsid w:val="00DD3DB8"/>
    <w:rsid w:val="00DD415E"/>
    <w:rsid w:val="00DD41C9"/>
    <w:rsid w:val="00DD4213"/>
    <w:rsid w:val="00DD4372"/>
    <w:rsid w:val="00DD46A6"/>
    <w:rsid w:val="00DD47C9"/>
    <w:rsid w:val="00DD48E8"/>
    <w:rsid w:val="00DD49A7"/>
    <w:rsid w:val="00DD4B35"/>
    <w:rsid w:val="00DD4CB7"/>
    <w:rsid w:val="00DD4CEE"/>
    <w:rsid w:val="00DD4E13"/>
    <w:rsid w:val="00DD4EC8"/>
    <w:rsid w:val="00DD4F32"/>
    <w:rsid w:val="00DD4FFD"/>
    <w:rsid w:val="00DD50FC"/>
    <w:rsid w:val="00DD5165"/>
    <w:rsid w:val="00DD54EF"/>
    <w:rsid w:val="00DD568E"/>
    <w:rsid w:val="00DD582F"/>
    <w:rsid w:val="00DD59BC"/>
    <w:rsid w:val="00DD5B01"/>
    <w:rsid w:val="00DD5C27"/>
    <w:rsid w:val="00DD5E1B"/>
    <w:rsid w:val="00DD5E21"/>
    <w:rsid w:val="00DD60D5"/>
    <w:rsid w:val="00DD6175"/>
    <w:rsid w:val="00DD618F"/>
    <w:rsid w:val="00DD61A2"/>
    <w:rsid w:val="00DD6448"/>
    <w:rsid w:val="00DD6931"/>
    <w:rsid w:val="00DD69BA"/>
    <w:rsid w:val="00DD69FA"/>
    <w:rsid w:val="00DD6B0D"/>
    <w:rsid w:val="00DD6DA5"/>
    <w:rsid w:val="00DD6E4F"/>
    <w:rsid w:val="00DD6EC4"/>
    <w:rsid w:val="00DD6F95"/>
    <w:rsid w:val="00DD7442"/>
    <w:rsid w:val="00DD79B2"/>
    <w:rsid w:val="00DD79E4"/>
    <w:rsid w:val="00DD7A9C"/>
    <w:rsid w:val="00DD7CD5"/>
    <w:rsid w:val="00DD7D09"/>
    <w:rsid w:val="00DD7E7F"/>
    <w:rsid w:val="00DE0242"/>
    <w:rsid w:val="00DE0311"/>
    <w:rsid w:val="00DE05BD"/>
    <w:rsid w:val="00DE0686"/>
    <w:rsid w:val="00DE12A9"/>
    <w:rsid w:val="00DE15E7"/>
    <w:rsid w:val="00DE16F1"/>
    <w:rsid w:val="00DE17DF"/>
    <w:rsid w:val="00DE1826"/>
    <w:rsid w:val="00DE1841"/>
    <w:rsid w:val="00DE1B36"/>
    <w:rsid w:val="00DE1B4F"/>
    <w:rsid w:val="00DE1BD0"/>
    <w:rsid w:val="00DE1F18"/>
    <w:rsid w:val="00DE2520"/>
    <w:rsid w:val="00DE27DE"/>
    <w:rsid w:val="00DE2B09"/>
    <w:rsid w:val="00DE2C8F"/>
    <w:rsid w:val="00DE2DF2"/>
    <w:rsid w:val="00DE2F17"/>
    <w:rsid w:val="00DE3048"/>
    <w:rsid w:val="00DE313E"/>
    <w:rsid w:val="00DE3512"/>
    <w:rsid w:val="00DE374F"/>
    <w:rsid w:val="00DE399C"/>
    <w:rsid w:val="00DE3A22"/>
    <w:rsid w:val="00DE3ABB"/>
    <w:rsid w:val="00DE3BDA"/>
    <w:rsid w:val="00DE3C5D"/>
    <w:rsid w:val="00DE3CB9"/>
    <w:rsid w:val="00DE3F55"/>
    <w:rsid w:val="00DE4521"/>
    <w:rsid w:val="00DE4C46"/>
    <w:rsid w:val="00DE4C5A"/>
    <w:rsid w:val="00DE4CBC"/>
    <w:rsid w:val="00DE4DBF"/>
    <w:rsid w:val="00DE4E6A"/>
    <w:rsid w:val="00DE4FD8"/>
    <w:rsid w:val="00DE507C"/>
    <w:rsid w:val="00DE5302"/>
    <w:rsid w:val="00DE530B"/>
    <w:rsid w:val="00DE53C7"/>
    <w:rsid w:val="00DE553B"/>
    <w:rsid w:val="00DE5613"/>
    <w:rsid w:val="00DE569D"/>
    <w:rsid w:val="00DE570C"/>
    <w:rsid w:val="00DE583E"/>
    <w:rsid w:val="00DE59A0"/>
    <w:rsid w:val="00DE5CE6"/>
    <w:rsid w:val="00DE5E8E"/>
    <w:rsid w:val="00DE5F5A"/>
    <w:rsid w:val="00DE602F"/>
    <w:rsid w:val="00DE60B0"/>
    <w:rsid w:val="00DE6114"/>
    <w:rsid w:val="00DE625C"/>
    <w:rsid w:val="00DE63B9"/>
    <w:rsid w:val="00DE69D6"/>
    <w:rsid w:val="00DE6DE2"/>
    <w:rsid w:val="00DE6EC8"/>
    <w:rsid w:val="00DE6F5A"/>
    <w:rsid w:val="00DE6FBD"/>
    <w:rsid w:val="00DE757F"/>
    <w:rsid w:val="00DE7936"/>
    <w:rsid w:val="00DE795B"/>
    <w:rsid w:val="00DE7DF7"/>
    <w:rsid w:val="00DE7E31"/>
    <w:rsid w:val="00DF039D"/>
    <w:rsid w:val="00DF0429"/>
    <w:rsid w:val="00DF05D8"/>
    <w:rsid w:val="00DF069E"/>
    <w:rsid w:val="00DF0ACB"/>
    <w:rsid w:val="00DF10FF"/>
    <w:rsid w:val="00DF1407"/>
    <w:rsid w:val="00DF1546"/>
    <w:rsid w:val="00DF16F3"/>
    <w:rsid w:val="00DF1D84"/>
    <w:rsid w:val="00DF1DDF"/>
    <w:rsid w:val="00DF203D"/>
    <w:rsid w:val="00DF2162"/>
    <w:rsid w:val="00DF255C"/>
    <w:rsid w:val="00DF2966"/>
    <w:rsid w:val="00DF2A73"/>
    <w:rsid w:val="00DF2AA3"/>
    <w:rsid w:val="00DF2C02"/>
    <w:rsid w:val="00DF2D1B"/>
    <w:rsid w:val="00DF2DBB"/>
    <w:rsid w:val="00DF31CC"/>
    <w:rsid w:val="00DF3245"/>
    <w:rsid w:val="00DF32BE"/>
    <w:rsid w:val="00DF33CB"/>
    <w:rsid w:val="00DF366A"/>
    <w:rsid w:val="00DF39E3"/>
    <w:rsid w:val="00DF3A01"/>
    <w:rsid w:val="00DF3B8D"/>
    <w:rsid w:val="00DF3E19"/>
    <w:rsid w:val="00DF40E5"/>
    <w:rsid w:val="00DF414D"/>
    <w:rsid w:val="00DF4437"/>
    <w:rsid w:val="00DF4454"/>
    <w:rsid w:val="00DF497B"/>
    <w:rsid w:val="00DF543D"/>
    <w:rsid w:val="00DF5602"/>
    <w:rsid w:val="00DF56ED"/>
    <w:rsid w:val="00DF60CD"/>
    <w:rsid w:val="00DF6203"/>
    <w:rsid w:val="00DF6674"/>
    <w:rsid w:val="00DF6746"/>
    <w:rsid w:val="00DF6F10"/>
    <w:rsid w:val="00DF6F14"/>
    <w:rsid w:val="00DF7101"/>
    <w:rsid w:val="00DF735A"/>
    <w:rsid w:val="00DF795B"/>
    <w:rsid w:val="00DF7B26"/>
    <w:rsid w:val="00DF7C83"/>
    <w:rsid w:val="00DF7D11"/>
    <w:rsid w:val="00E00107"/>
    <w:rsid w:val="00E00118"/>
    <w:rsid w:val="00E0048B"/>
    <w:rsid w:val="00E005AD"/>
    <w:rsid w:val="00E00D07"/>
    <w:rsid w:val="00E012AE"/>
    <w:rsid w:val="00E01494"/>
    <w:rsid w:val="00E014CD"/>
    <w:rsid w:val="00E01691"/>
    <w:rsid w:val="00E01800"/>
    <w:rsid w:val="00E01BBA"/>
    <w:rsid w:val="00E01C64"/>
    <w:rsid w:val="00E01EC3"/>
    <w:rsid w:val="00E01EFF"/>
    <w:rsid w:val="00E02549"/>
    <w:rsid w:val="00E02755"/>
    <w:rsid w:val="00E02798"/>
    <w:rsid w:val="00E02A6D"/>
    <w:rsid w:val="00E02B43"/>
    <w:rsid w:val="00E02C85"/>
    <w:rsid w:val="00E02D42"/>
    <w:rsid w:val="00E02E8A"/>
    <w:rsid w:val="00E02EFF"/>
    <w:rsid w:val="00E0305D"/>
    <w:rsid w:val="00E0315C"/>
    <w:rsid w:val="00E031C7"/>
    <w:rsid w:val="00E0322C"/>
    <w:rsid w:val="00E03258"/>
    <w:rsid w:val="00E0366D"/>
    <w:rsid w:val="00E03B72"/>
    <w:rsid w:val="00E03F01"/>
    <w:rsid w:val="00E04062"/>
    <w:rsid w:val="00E04181"/>
    <w:rsid w:val="00E043D5"/>
    <w:rsid w:val="00E04A94"/>
    <w:rsid w:val="00E04BD8"/>
    <w:rsid w:val="00E04DF4"/>
    <w:rsid w:val="00E0514B"/>
    <w:rsid w:val="00E0517C"/>
    <w:rsid w:val="00E0525C"/>
    <w:rsid w:val="00E052A1"/>
    <w:rsid w:val="00E056E2"/>
    <w:rsid w:val="00E05877"/>
    <w:rsid w:val="00E05BBA"/>
    <w:rsid w:val="00E060B8"/>
    <w:rsid w:val="00E0618D"/>
    <w:rsid w:val="00E06628"/>
    <w:rsid w:val="00E0673E"/>
    <w:rsid w:val="00E06773"/>
    <w:rsid w:val="00E068A1"/>
    <w:rsid w:val="00E06CCE"/>
    <w:rsid w:val="00E06D24"/>
    <w:rsid w:val="00E06FC0"/>
    <w:rsid w:val="00E06FFF"/>
    <w:rsid w:val="00E070D5"/>
    <w:rsid w:val="00E071A8"/>
    <w:rsid w:val="00E07212"/>
    <w:rsid w:val="00E072CD"/>
    <w:rsid w:val="00E073F2"/>
    <w:rsid w:val="00E074F1"/>
    <w:rsid w:val="00E077F0"/>
    <w:rsid w:val="00E0796C"/>
    <w:rsid w:val="00E079D3"/>
    <w:rsid w:val="00E07A9A"/>
    <w:rsid w:val="00E07CF7"/>
    <w:rsid w:val="00E07DEA"/>
    <w:rsid w:val="00E07E78"/>
    <w:rsid w:val="00E101BC"/>
    <w:rsid w:val="00E101E5"/>
    <w:rsid w:val="00E10467"/>
    <w:rsid w:val="00E104CE"/>
    <w:rsid w:val="00E10B06"/>
    <w:rsid w:val="00E11413"/>
    <w:rsid w:val="00E117E9"/>
    <w:rsid w:val="00E11CBD"/>
    <w:rsid w:val="00E11D99"/>
    <w:rsid w:val="00E1240D"/>
    <w:rsid w:val="00E12BD1"/>
    <w:rsid w:val="00E12D3C"/>
    <w:rsid w:val="00E12F93"/>
    <w:rsid w:val="00E13B92"/>
    <w:rsid w:val="00E13CCB"/>
    <w:rsid w:val="00E13CCC"/>
    <w:rsid w:val="00E13E0E"/>
    <w:rsid w:val="00E14042"/>
    <w:rsid w:val="00E1429A"/>
    <w:rsid w:val="00E1439E"/>
    <w:rsid w:val="00E14450"/>
    <w:rsid w:val="00E144CE"/>
    <w:rsid w:val="00E14552"/>
    <w:rsid w:val="00E145DC"/>
    <w:rsid w:val="00E14701"/>
    <w:rsid w:val="00E1481E"/>
    <w:rsid w:val="00E14FF2"/>
    <w:rsid w:val="00E150EB"/>
    <w:rsid w:val="00E15285"/>
    <w:rsid w:val="00E153AB"/>
    <w:rsid w:val="00E15826"/>
    <w:rsid w:val="00E15D94"/>
    <w:rsid w:val="00E16080"/>
    <w:rsid w:val="00E16104"/>
    <w:rsid w:val="00E16380"/>
    <w:rsid w:val="00E163D0"/>
    <w:rsid w:val="00E16FA2"/>
    <w:rsid w:val="00E1736C"/>
    <w:rsid w:val="00E173E1"/>
    <w:rsid w:val="00E17490"/>
    <w:rsid w:val="00E175A5"/>
    <w:rsid w:val="00E17761"/>
    <w:rsid w:val="00E17BDE"/>
    <w:rsid w:val="00E17E33"/>
    <w:rsid w:val="00E200C4"/>
    <w:rsid w:val="00E2023A"/>
    <w:rsid w:val="00E204ED"/>
    <w:rsid w:val="00E205D2"/>
    <w:rsid w:val="00E2091B"/>
    <w:rsid w:val="00E2093F"/>
    <w:rsid w:val="00E209AD"/>
    <w:rsid w:val="00E20B7F"/>
    <w:rsid w:val="00E2149B"/>
    <w:rsid w:val="00E215A8"/>
    <w:rsid w:val="00E2163E"/>
    <w:rsid w:val="00E217CF"/>
    <w:rsid w:val="00E218C4"/>
    <w:rsid w:val="00E21950"/>
    <w:rsid w:val="00E21A07"/>
    <w:rsid w:val="00E21A3B"/>
    <w:rsid w:val="00E21BD0"/>
    <w:rsid w:val="00E21CFB"/>
    <w:rsid w:val="00E21EA8"/>
    <w:rsid w:val="00E21F81"/>
    <w:rsid w:val="00E2207C"/>
    <w:rsid w:val="00E2268E"/>
    <w:rsid w:val="00E2270E"/>
    <w:rsid w:val="00E2282D"/>
    <w:rsid w:val="00E2314F"/>
    <w:rsid w:val="00E2330A"/>
    <w:rsid w:val="00E23400"/>
    <w:rsid w:val="00E2350C"/>
    <w:rsid w:val="00E23CD7"/>
    <w:rsid w:val="00E23CFA"/>
    <w:rsid w:val="00E2404B"/>
    <w:rsid w:val="00E2413D"/>
    <w:rsid w:val="00E24493"/>
    <w:rsid w:val="00E245A0"/>
    <w:rsid w:val="00E250C9"/>
    <w:rsid w:val="00E25398"/>
    <w:rsid w:val="00E25546"/>
    <w:rsid w:val="00E259F4"/>
    <w:rsid w:val="00E25C88"/>
    <w:rsid w:val="00E25EAB"/>
    <w:rsid w:val="00E25FF2"/>
    <w:rsid w:val="00E26403"/>
    <w:rsid w:val="00E26CAF"/>
    <w:rsid w:val="00E26DC6"/>
    <w:rsid w:val="00E26F9C"/>
    <w:rsid w:val="00E26FFB"/>
    <w:rsid w:val="00E2708A"/>
    <w:rsid w:val="00E2736F"/>
    <w:rsid w:val="00E27529"/>
    <w:rsid w:val="00E279DE"/>
    <w:rsid w:val="00E302F6"/>
    <w:rsid w:val="00E30391"/>
    <w:rsid w:val="00E303C5"/>
    <w:rsid w:val="00E30520"/>
    <w:rsid w:val="00E30974"/>
    <w:rsid w:val="00E30A84"/>
    <w:rsid w:val="00E30C5F"/>
    <w:rsid w:val="00E30CB8"/>
    <w:rsid w:val="00E30CE9"/>
    <w:rsid w:val="00E30D39"/>
    <w:rsid w:val="00E30D96"/>
    <w:rsid w:val="00E30F67"/>
    <w:rsid w:val="00E30F6B"/>
    <w:rsid w:val="00E311BB"/>
    <w:rsid w:val="00E3125E"/>
    <w:rsid w:val="00E312A1"/>
    <w:rsid w:val="00E312B2"/>
    <w:rsid w:val="00E313D2"/>
    <w:rsid w:val="00E3145A"/>
    <w:rsid w:val="00E31502"/>
    <w:rsid w:val="00E31736"/>
    <w:rsid w:val="00E3174D"/>
    <w:rsid w:val="00E3183D"/>
    <w:rsid w:val="00E31A54"/>
    <w:rsid w:val="00E31A5D"/>
    <w:rsid w:val="00E31CC7"/>
    <w:rsid w:val="00E324E7"/>
    <w:rsid w:val="00E32594"/>
    <w:rsid w:val="00E3263C"/>
    <w:rsid w:val="00E32654"/>
    <w:rsid w:val="00E3281A"/>
    <w:rsid w:val="00E32886"/>
    <w:rsid w:val="00E32E91"/>
    <w:rsid w:val="00E331E3"/>
    <w:rsid w:val="00E33787"/>
    <w:rsid w:val="00E3383E"/>
    <w:rsid w:val="00E339D3"/>
    <w:rsid w:val="00E33E2A"/>
    <w:rsid w:val="00E33FF5"/>
    <w:rsid w:val="00E34081"/>
    <w:rsid w:val="00E3451D"/>
    <w:rsid w:val="00E34703"/>
    <w:rsid w:val="00E3488F"/>
    <w:rsid w:val="00E349E2"/>
    <w:rsid w:val="00E34D26"/>
    <w:rsid w:val="00E35183"/>
    <w:rsid w:val="00E35186"/>
    <w:rsid w:val="00E3534D"/>
    <w:rsid w:val="00E35439"/>
    <w:rsid w:val="00E3547B"/>
    <w:rsid w:val="00E355C6"/>
    <w:rsid w:val="00E35616"/>
    <w:rsid w:val="00E356A4"/>
    <w:rsid w:val="00E35944"/>
    <w:rsid w:val="00E35A0F"/>
    <w:rsid w:val="00E35C6E"/>
    <w:rsid w:val="00E36431"/>
    <w:rsid w:val="00E3662E"/>
    <w:rsid w:val="00E36658"/>
    <w:rsid w:val="00E36783"/>
    <w:rsid w:val="00E36784"/>
    <w:rsid w:val="00E36B8D"/>
    <w:rsid w:val="00E36C09"/>
    <w:rsid w:val="00E36D65"/>
    <w:rsid w:val="00E372F1"/>
    <w:rsid w:val="00E37332"/>
    <w:rsid w:val="00E3737F"/>
    <w:rsid w:val="00E37496"/>
    <w:rsid w:val="00E376F9"/>
    <w:rsid w:val="00E37BEF"/>
    <w:rsid w:val="00E37D4E"/>
    <w:rsid w:val="00E37DC1"/>
    <w:rsid w:val="00E37E77"/>
    <w:rsid w:val="00E40683"/>
    <w:rsid w:val="00E40AE2"/>
    <w:rsid w:val="00E40EED"/>
    <w:rsid w:val="00E40FBE"/>
    <w:rsid w:val="00E411C1"/>
    <w:rsid w:val="00E4185A"/>
    <w:rsid w:val="00E419F7"/>
    <w:rsid w:val="00E41BDD"/>
    <w:rsid w:val="00E41C97"/>
    <w:rsid w:val="00E41F47"/>
    <w:rsid w:val="00E4222C"/>
    <w:rsid w:val="00E4228E"/>
    <w:rsid w:val="00E42A35"/>
    <w:rsid w:val="00E42A57"/>
    <w:rsid w:val="00E42A7B"/>
    <w:rsid w:val="00E42B12"/>
    <w:rsid w:val="00E42C68"/>
    <w:rsid w:val="00E42FD6"/>
    <w:rsid w:val="00E42FFB"/>
    <w:rsid w:val="00E430A1"/>
    <w:rsid w:val="00E43281"/>
    <w:rsid w:val="00E43458"/>
    <w:rsid w:val="00E434DA"/>
    <w:rsid w:val="00E434EC"/>
    <w:rsid w:val="00E436D8"/>
    <w:rsid w:val="00E43975"/>
    <w:rsid w:val="00E43AA0"/>
    <w:rsid w:val="00E43C7D"/>
    <w:rsid w:val="00E43F93"/>
    <w:rsid w:val="00E4421B"/>
    <w:rsid w:val="00E44490"/>
    <w:rsid w:val="00E449E2"/>
    <w:rsid w:val="00E44A0D"/>
    <w:rsid w:val="00E44A17"/>
    <w:rsid w:val="00E44B81"/>
    <w:rsid w:val="00E44CE3"/>
    <w:rsid w:val="00E44E97"/>
    <w:rsid w:val="00E44F5F"/>
    <w:rsid w:val="00E45330"/>
    <w:rsid w:val="00E457B3"/>
    <w:rsid w:val="00E45F39"/>
    <w:rsid w:val="00E462C4"/>
    <w:rsid w:val="00E46379"/>
    <w:rsid w:val="00E46AA8"/>
    <w:rsid w:val="00E46D0A"/>
    <w:rsid w:val="00E46D46"/>
    <w:rsid w:val="00E4701B"/>
    <w:rsid w:val="00E471BD"/>
    <w:rsid w:val="00E4730D"/>
    <w:rsid w:val="00E474F1"/>
    <w:rsid w:val="00E47794"/>
    <w:rsid w:val="00E4786D"/>
    <w:rsid w:val="00E47CE8"/>
    <w:rsid w:val="00E50094"/>
    <w:rsid w:val="00E50329"/>
    <w:rsid w:val="00E50551"/>
    <w:rsid w:val="00E5071E"/>
    <w:rsid w:val="00E507DB"/>
    <w:rsid w:val="00E5088E"/>
    <w:rsid w:val="00E508D6"/>
    <w:rsid w:val="00E50B4E"/>
    <w:rsid w:val="00E50C74"/>
    <w:rsid w:val="00E50F40"/>
    <w:rsid w:val="00E50FBD"/>
    <w:rsid w:val="00E51013"/>
    <w:rsid w:val="00E5101A"/>
    <w:rsid w:val="00E51881"/>
    <w:rsid w:val="00E51AE5"/>
    <w:rsid w:val="00E51BC7"/>
    <w:rsid w:val="00E51C1F"/>
    <w:rsid w:val="00E51C22"/>
    <w:rsid w:val="00E51CF5"/>
    <w:rsid w:val="00E51E71"/>
    <w:rsid w:val="00E51E89"/>
    <w:rsid w:val="00E51F73"/>
    <w:rsid w:val="00E5211E"/>
    <w:rsid w:val="00E5232F"/>
    <w:rsid w:val="00E5263E"/>
    <w:rsid w:val="00E526B8"/>
    <w:rsid w:val="00E5277B"/>
    <w:rsid w:val="00E529DE"/>
    <w:rsid w:val="00E52E11"/>
    <w:rsid w:val="00E535C4"/>
    <w:rsid w:val="00E536F3"/>
    <w:rsid w:val="00E53A55"/>
    <w:rsid w:val="00E54472"/>
    <w:rsid w:val="00E54585"/>
    <w:rsid w:val="00E54725"/>
    <w:rsid w:val="00E5477A"/>
    <w:rsid w:val="00E5479C"/>
    <w:rsid w:val="00E54831"/>
    <w:rsid w:val="00E5483A"/>
    <w:rsid w:val="00E54D27"/>
    <w:rsid w:val="00E54F33"/>
    <w:rsid w:val="00E54F59"/>
    <w:rsid w:val="00E55083"/>
    <w:rsid w:val="00E55191"/>
    <w:rsid w:val="00E551D5"/>
    <w:rsid w:val="00E55209"/>
    <w:rsid w:val="00E55FB8"/>
    <w:rsid w:val="00E562FE"/>
    <w:rsid w:val="00E564AE"/>
    <w:rsid w:val="00E565A7"/>
    <w:rsid w:val="00E5663D"/>
    <w:rsid w:val="00E56738"/>
    <w:rsid w:val="00E569B3"/>
    <w:rsid w:val="00E57054"/>
    <w:rsid w:val="00E5718A"/>
    <w:rsid w:val="00E57213"/>
    <w:rsid w:val="00E572B6"/>
    <w:rsid w:val="00E5742C"/>
    <w:rsid w:val="00E57525"/>
    <w:rsid w:val="00E579CB"/>
    <w:rsid w:val="00E57AFC"/>
    <w:rsid w:val="00E57E98"/>
    <w:rsid w:val="00E600EA"/>
    <w:rsid w:val="00E602DF"/>
    <w:rsid w:val="00E6035C"/>
    <w:rsid w:val="00E60762"/>
    <w:rsid w:val="00E609F0"/>
    <w:rsid w:val="00E60DA8"/>
    <w:rsid w:val="00E60E9E"/>
    <w:rsid w:val="00E6129E"/>
    <w:rsid w:val="00E614A3"/>
    <w:rsid w:val="00E61755"/>
    <w:rsid w:val="00E6196B"/>
    <w:rsid w:val="00E6198B"/>
    <w:rsid w:val="00E61A72"/>
    <w:rsid w:val="00E61BE3"/>
    <w:rsid w:val="00E61DDB"/>
    <w:rsid w:val="00E61EA7"/>
    <w:rsid w:val="00E620A0"/>
    <w:rsid w:val="00E622C4"/>
    <w:rsid w:val="00E622CE"/>
    <w:rsid w:val="00E622DC"/>
    <w:rsid w:val="00E6242D"/>
    <w:rsid w:val="00E62553"/>
    <w:rsid w:val="00E62D36"/>
    <w:rsid w:val="00E62EF5"/>
    <w:rsid w:val="00E6343B"/>
    <w:rsid w:val="00E6353D"/>
    <w:rsid w:val="00E635AC"/>
    <w:rsid w:val="00E6360E"/>
    <w:rsid w:val="00E63C6D"/>
    <w:rsid w:val="00E642F6"/>
    <w:rsid w:val="00E643B9"/>
    <w:rsid w:val="00E64BB4"/>
    <w:rsid w:val="00E6517E"/>
    <w:rsid w:val="00E655EE"/>
    <w:rsid w:val="00E655FF"/>
    <w:rsid w:val="00E659CD"/>
    <w:rsid w:val="00E66094"/>
    <w:rsid w:val="00E66299"/>
    <w:rsid w:val="00E662E6"/>
    <w:rsid w:val="00E66411"/>
    <w:rsid w:val="00E668B6"/>
    <w:rsid w:val="00E668F6"/>
    <w:rsid w:val="00E66F96"/>
    <w:rsid w:val="00E670AA"/>
    <w:rsid w:val="00E671DF"/>
    <w:rsid w:val="00E674B5"/>
    <w:rsid w:val="00E67914"/>
    <w:rsid w:val="00E6792B"/>
    <w:rsid w:val="00E67BA3"/>
    <w:rsid w:val="00E67C15"/>
    <w:rsid w:val="00E67CBC"/>
    <w:rsid w:val="00E67EE1"/>
    <w:rsid w:val="00E67FE3"/>
    <w:rsid w:val="00E7046E"/>
    <w:rsid w:val="00E705C7"/>
    <w:rsid w:val="00E705E9"/>
    <w:rsid w:val="00E706CA"/>
    <w:rsid w:val="00E7083F"/>
    <w:rsid w:val="00E708A9"/>
    <w:rsid w:val="00E708CA"/>
    <w:rsid w:val="00E70A74"/>
    <w:rsid w:val="00E70A9E"/>
    <w:rsid w:val="00E70B49"/>
    <w:rsid w:val="00E70BDE"/>
    <w:rsid w:val="00E70D24"/>
    <w:rsid w:val="00E70F56"/>
    <w:rsid w:val="00E711E6"/>
    <w:rsid w:val="00E71660"/>
    <w:rsid w:val="00E716B6"/>
    <w:rsid w:val="00E71CD8"/>
    <w:rsid w:val="00E71D0C"/>
    <w:rsid w:val="00E72439"/>
    <w:rsid w:val="00E728BF"/>
    <w:rsid w:val="00E72AA6"/>
    <w:rsid w:val="00E72C08"/>
    <w:rsid w:val="00E72CCD"/>
    <w:rsid w:val="00E72D29"/>
    <w:rsid w:val="00E72E3B"/>
    <w:rsid w:val="00E72F84"/>
    <w:rsid w:val="00E72FAB"/>
    <w:rsid w:val="00E7303F"/>
    <w:rsid w:val="00E7313C"/>
    <w:rsid w:val="00E73623"/>
    <w:rsid w:val="00E738D0"/>
    <w:rsid w:val="00E73CF0"/>
    <w:rsid w:val="00E73D66"/>
    <w:rsid w:val="00E73E26"/>
    <w:rsid w:val="00E73F67"/>
    <w:rsid w:val="00E73FDC"/>
    <w:rsid w:val="00E74070"/>
    <w:rsid w:val="00E74195"/>
    <w:rsid w:val="00E74260"/>
    <w:rsid w:val="00E747E4"/>
    <w:rsid w:val="00E74895"/>
    <w:rsid w:val="00E749A7"/>
    <w:rsid w:val="00E74A9E"/>
    <w:rsid w:val="00E74BB5"/>
    <w:rsid w:val="00E74C15"/>
    <w:rsid w:val="00E74C62"/>
    <w:rsid w:val="00E74DBF"/>
    <w:rsid w:val="00E74EEB"/>
    <w:rsid w:val="00E74F3F"/>
    <w:rsid w:val="00E74F6B"/>
    <w:rsid w:val="00E7542A"/>
    <w:rsid w:val="00E7542D"/>
    <w:rsid w:val="00E754A0"/>
    <w:rsid w:val="00E754F6"/>
    <w:rsid w:val="00E75DE2"/>
    <w:rsid w:val="00E75F55"/>
    <w:rsid w:val="00E75FE8"/>
    <w:rsid w:val="00E762BB"/>
    <w:rsid w:val="00E76337"/>
    <w:rsid w:val="00E764BB"/>
    <w:rsid w:val="00E76663"/>
    <w:rsid w:val="00E76703"/>
    <w:rsid w:val="00E76AA4"/>
    <w:rsid w:val="00E76CAD"/>
    <w:rsid w:val="00E76CB2"/>
    <w:rsid w:val="00E77749"/>
    <w:rsid w:val="00E777FF"/>
    <w:rsid w:val="00E77817"/>
    <w:rsid w:val="00E77B98"/>
    <w:rsid w:val="00E77C21"/>
    <w:rsid w:val="00E77D00"/>
    <w:rsid w:val="00E80111"/>
    <w:rsid w:val="00E805FF"/>
    <w:rsid w:val="00E80863"/>
    <w:rsid w:val="00E810ED"/>
    <w:rsid w:val="00E81143"/>
    <w:rsid w:val="00E813A1"/>
    <w:rsid w:val="00E81405"/>
    <w:rsid w:val="00E81558"/>
    <w:rsid w:val="00E81877"/>
    <w:rsid w:val="00E81930"/>
    <w:rsid w:val="00E81A31"/>
    <w:rsid w:val="00E81A82"/>
    <w:rsid w:val="00E81BA3"/>
    <w:rsid w:val="00E81C3F"/>
    <w:rsid w:val="00E821B2"/>
    <w:rsid w:val="00E82733"/>
    <w:rsid w:val="00E82BAA"/>
    <w:rsid w:val="00E82D24"/>
    <w:rsid w:val="00E82EC5"/>
    <w:rsid w:val="00E82EFD"/>
    <w:rsid w:val="00E82F57"/>
    <w:rsid w:val="00E82F7A"/>
    <w:rsid w:val="00E83027"/>
    <w:rsid w:val="00E8347F"/>
    <w:rsid w:val="00E83510"/>
    <w:rsid w:val="00E8356A"/>
    <w:rsid w:val="00E83572"/>
    <w:rsid w:val="00E83AD5"/>
    <w:rsid w:val="00E83C58"/>
    <w:rsid w:val="00E83C7E"/>
    <w:rsid w:val="00E83E54"/>
    <w:rsid w:val="00E83E56"/>
    <w:rsid w:val="00E83FF7"/>
    <w:rsid w:val="00E8407D"/>
    <w:rsid w:val="00E840FC"/>
    <w:rsid w:val="00E84173"/>
    <w:rsid w:val="00E84620"/>
    <w:rsid w:val="00E84813"/>
    <w:rsid w:val="00E84D6B"/>
    <w:rsid w:val="00E84D72"/>
    <w:rsid w:val="00E85261"/>
    <w:rsid w:val="00E856FF"/>
    <w:rsid w:val="00E857C6"/>
    <w:rsid w:val="00E85C7C"/>
    <w:rsid w:val="00E85CF7"/>
    <w:rsid w:val="00E85D55"/>
    <w:rsid w:val="00E85E50"/>
    <w:rsid w:val="00E85E99"/>
    <w:rsid w:val="00E86198"/>
    <w:rsid w:val="00E867CE"/>
    <w:rsid w:val="00E869F6"/>
    <w:rsid w:val="00E86B4F"/>
    <w:rsid w:val="00E86BF6"/>
    <w:rsid w:val="00E86ECD"/>
    <w:rsid w:val="00E87311"/>
    <w:rsid w:val="00E901A3"/>
    <w:rsid w:val="00E901AD"/>
    <w:rsid w:val="00E901BD"/>
    <w:rsid w:val="00E90475"/>
    <w:rsid w:val="00E904E8"/>
    <w:rsid w:val="00E91110"/>
    <w:rsid w:val="00E91522"/>
    <w:rsid w:val="00E916BD"/>
    <w:rsid w:val="00E91855"/>
    <w:rsid w:val="00E9192B"/>
    <w:rsid w:val="00E919B3"/>
    <w:rsid w:val="00E91A6B"/>
    <w:rsid w:val="00E91AEE"/>
    <w:rsid w:val="00E91B01"/>
    <w:rsid w:val="00E91D04"/>
    <w:rsid w:val="00E91D75"/>
    <w:rsid w:val="00E91E54"/>
    <w:rsid w:val="00E922A6"/>
    <w:rsid w:val="00E923AF"/>
    <w:rsid w:val="00E927C8"/>
    <w:rsid w:val="00E92B52"/>
    <w:rsid w:val="00E92E9B"/>
    <w:rsid w:val="00E93043"/>
    <w:rsid w:val="00E930E9"/>
    <w:rsid w:val="00E93129"/>
    <w:rsid w:val="00E9354B"/>
    <w:rsid w:val="00E9356A"/>
    <w:rsid w:val="00E935F4"/>
    <w:rsid w:val="00E93889"/>
    <w:rsid w:val="00E93B2D"/>
    <w:rsid w:val="00E94129"/>
    <w:rsid w:val="00E9421A"/>
    <w:rsid w:val="00E9439F"/>
    <w:rsid w:val="00E94505"/>
    <w:rsid w:val="00E9462D"/>
    <w:rsid w:val="00E946C0"/>
    <w:rsid w:val="00E94716"/>
    <w:rsid w:val="00E94AF3"/>
    <w:rsid w:val="00E94FE2"/>
    <w:rsid w:val="00E94FEE"/>
    <w:rsid w:val="00E9557A"/>
    <w:rsid w:val="00E9563F"/>
    <w:rsid w:val="00E95642"/>
    <w:rsid w:val="00E95919"/>
    <w:rsid w:val="00E95D45"/>
    <w:rsid w:val="00E960EF"/>
    <w:rsid w:val="00E960FD"/>
    <w:rsid w:val="00E9610D"/>
    <w:rsid w:val="00E96123"/>
    <w:rsid w:val="00E9618D"/>
    <w:rsid w:val="00E961EA"/>
    <w:rsid w:val="00E96271"/>
    <w:rsid w:val="00E96324"/>
    <w:rsid w:val="00E96415"/>
    <w:rsid w:val="00E965BF"/>
    <w:rsid w:val="00E96688"/>
    <w:rsid w:val="00E96719"/>
    <w:rsid w:val="00E96797"/>
    <w:rsid w:val="00E9691E"/>
    <w:rsid w:val="00E96E1E"/>
    <w:rsid w:val="00E9755F"/>
    <w:rsid w:val="00E97699"/>
    <w:rsid w:val="00E97838"/>
    <w:rsid w:val="00E97BCC"/>
    <w:rsid w:val="00E97F81"/>
    <w:rsid w:val="00E97FDC"/>
    <w:rsid w:val="00EA0272"/>
    <w:rsid w:val="00EA0304"/>
    <w:rsid w:val="00EA0354"/>
    <w:rsid w:val="00EA0741"/>
    <w:rsid w:val="00EA083E"/>
    <w:rsid w:val="00EA0B83"/>
    <w:rsid w:val="00EA0BF8"/>
    <w:rsid w:val="00EA0CEE"/>
    <w:rsid w:val="00EA0DC4"/>
    <w:rsid w:val="00EA0DD5"/>
    <w:rsid w:val="00EA1060"/>
    <w:rsid w:val="00EA17C5"/>
    <w:rsid w:val="00EA193E"/>
    <w:rsid w:val="00EA1B06"/>
    <w:rsid w:val="00EA1D18"/>
    <w:rsid w:val="00EA1E11"/>
    <w:rsid w:val="00EA1E57"/>
    <w:rsid w:val="00EA1EDF"/>
    <w:rsid w:val="00EA21B3"/>
    <w:rsid w:val="00EA2248"/>
    <w:rsid w:val="00EA22C4"/>
    <w:rsid w:val="00EA2320"/>
    <w:rsid w:val="00EA2365"/>
    <w:rsid w:val="00EA24C1"/>
    <w:rsid w:val="00EA258B"/>
    <w:rsid w:val="00EA2664"/>
    <w:rsid w:val="00EA270B"/>
    <w:rsid w:val="00EA2714"/>
    <w:rsid w:val="00EA27EA"/>
    <w:rsid w:val="00EA2A80"/>
    <w:rsid w:val="00EA2E93"/>
    <w:rsid w:val="00EA2ECE"/>
    <w:rsid w:val="00EA303A"/>
    <w:rsid w:val="00EA34EF"/>
    <w:rsid w:val="00EA3519"/>
    <w:rsid w:val="00EA355A"/>
    <w:rsid w:val="00EA37E3"/>
    <w:rsid w:val="00EA3DA1"/>
    <w:rsid w:val="00EA4132"/>
    <w:rsid w:val="00EA41ED"/>
    <w:rsid w:val="00EA421E"/>
    <w:rsid w:val="00EA422F"/>
    <w:rsid w:val="00EA473A"/>
    <w:rsid w:val="00EA4812"/>
    <w:rsid w:val="00EA488F"/>
    <w:rsid w:val="00EA494B"/>
    <w:rsid w:val="00EA4AC4"/>
    <w:rsid w:val="00EA4B3C"/>
    <w:rsid w:val="00EA4F26"/>
    <w:rsid w:val="00EA5132"/>
    <w:rsid w:val="00EA5713"/>
    <w:rsid w:val="00EA5805"/>
    <w:rsid w:val="00EA585A"/>
    <w:rsid w:val="00EA5864"/>
    <w:rsid w:val="00EA5A6B"/>
    <w:rsid w:val="00EA5D4C"/>
    <w:rsid w:val="00EA60CD"/>
    <w:rsid w:val="00EA652E"/>
    <w:rsid w:val="00EA6A64"/>
    <w:rsid w:val="00EA6BA0"/>
    <w:rsid w:val="00EA6C1B"/>
    <w:rsid w:val="00EA6C91"/>
    <w:rsid w:val="00EA6DD2"/>
    <w:rsid w:val="00EA7223"/>
    <w:rsid w:val="00EA7348"/>
    <w:rsid w:val="00EA737D"/>
    <w:rsid w:val="00EA751C"/>
    <w:rsid w:val="00EA7641"/>
    <w:rsid w:val="00EA77B0"/>
    <w:rsid w:val="00EA7B8F"/>
    <w:rsid w:val="00EA7BFF"/>
    <w:rsid w:val="00EB026F"/>
    <w:rsid w:val="00EB027C"/>
    <w:rsid w:val="00EB03F7"/>
    <w:rsid w:val="00EB0491"/>
    <w:rsid w:val="00EB0548"/>
    <w:rsid w:val="00EB065C"/>
    <w:rsid w:val="00EB0846"/>
    <w:rsid w:val="00EB098F"/>
    <w:rsid w:val="00EB0BD0"/>
    <w:rsid w:val="00EB0D3A"/>
    <w:rsid w:val="00EB0F7E"/>
    <w:rsid w:val="00EB0FEB"/>
    <w:rsid w:val="00EB11CA"/>
    <w:rsid w:val="00EB11E8"/>
    <w:rsid w:val="00EB122E"/>
    <w:rsid w:val="00EB1320"/>
    <w:rsid w:val="00EB1596"/>
    <w:rsid w:val="00EB196F"/>
    <w:rsid w:val="00EB1AB8"/>
    <w:rsid w:val="00EB1C8C"/>
    <w:rsid w:val="00EB1CEF"/>
    <w:rsid w:val="00EB1D68"/>
    <w:rsid w:val="00EB1FD7"/>
    <w:rsid w:val="00EB248E"/>
    <w:rsid w:val="00EB25E8"/>
    <w:rsid w:val="00EB2673"/>
    <w:rsid w:val="00EB2BCE"/>
    <w:rsid w:val="00EB301F"/>
    <w:rsid w:val="00EB3476"/>
    <w:rsid w:val="00EB386E"/>
    <w:rsid w:val="00EB3A20"/>
    <w:rsid w:val="00EB3A54"/>
    <w:rsid w:val="00EB3C8C"/>
    <w:rsid w:val="00EB3C8F"/>
    <w:rsid w:val="00EB3D0C"/>
    <w:rsid w:val="00EB3E37"/>
    <w:rsid w:val="00EB3F06"/>
    <w:rsid w:val="00EB3F67"/>
    <w:rsid w:val="00EB4259"/>
    <w:rsid w:val="00EB4396"/>
    <w:rsid w:val="00EB43EA"/>
    <w:rsid w:val="00EB4C68"/>
    <w:rsid w:val="00EB506F"/>
    <w:rsid w:val="00EB50C2"/>
    <w:rsid w:val="00EB531D"/>
    <w:rsid w:val="00EB558D"/>
    <w:rsid w:val="00EB5CE4"/>
    <w:rsid w:val="00EB5FA5"/>
    <w:rsid w:val="00EB6065"/>
    <w:rsid w:val="00EB65C8"/>
    <w:rsid w:val="00EB6613"/>
    <w:rsid w:val="00EB6976"/>
    <w:rsid w:val="00EB6D93"/>
    <w:rsid w:val="00EB6F37"/>
    <w:rsid w:val="00EB7205"/>
    <w:rsid w:val="00EB7230"/>
    <w:rsid w:val="00EB737D"/>
    <w:rsid w:val="00EB769E"/>
    <w:rsid w:val="00EB76D4"/>
    <w:rsid w:val="00EB7935"/>
    <w:rsid w:val="00EB7992"/>
    <w:rsid w:val="00EB7D2E"/>
    <w:rsid w:val="00EC0051"/>
    <w:rsid w:val="00EC08B8"/>
    <w:rsid w:val="00EC0B59"/>
    <w:rsid w:val="00EC0C54"/>
    <w:rsid w:val="00EC0E6F"/>
    <w:rsid w:val="00EC1779"/>
    <w:rsid w:val="00EC180B"/>
    <w:rsid w:val="00EC1CE4"/>
    <w:rsid w:val="00EC1DAE"/>
    <w:rsid w:val="00EC24EC"/>
    <w:rsid w:val="00EC2748"/>
    <w:rsid w:val="00EC2AED"/>
    <w:rsid w:val="00EC2B08"/>
    <w:rsid w:val="00EC2CAD"/>
    <w:rsid w:val="00EC31AA"/>
    <w:rsid w:val="00EC32B2"/>
    <w:rsid w:val="00EC36C4"/>
    <w:rsid w:val="00EC3A35"/>
    <w:rsid w:val="00EC3AEF"/>
    <w:rsid w:val="00EC423B"/>
    <w:rsid w:val="00EC456A"/>
    <w:rsid w:val="00EC4AC7"/>
    <w:rsid w:val="00EC4C9D"/>
    <w:rsid w:val="00EC4C9F"/>
    <w:rsid w:val="00EC4CF0"/>
    <w:rsid w:val="00EC4D33"/>
    <w:rsid w:val="00EC5018"/>
    <w:rsid w:val="00EC512C"/>
    <w:rsid w:val="00EC5847"/>
    <w:rsid w:val="00EC59A7"/>
    <w:rsid w:val="00EC59FF"/>
    <w:rsid w:val="00EC5A49"/>
    <w:rsid w:val="00EC5A55"/>
    <w:rsid w:val="00EC5B81"/>
    <w:rsid w:val="00EC5EF2"/>
    <w:rsid w:val="00EC5F8E"/>
    <w:rsid w:val="00EC6260"/>
    <w:rsid w:val="00EC62E5"/>
    <w:rsid w:val="00EC62F6"/>
    <w:rsid w:val="00EC6398"/>
    <w:rsid w:val="00EC64C4"/>
    <w:rsid w:val="00EC64F8"/>
    <w:rsid w:val="00EC652F"/>
    <w:rsid w:val="00EC6BD2"/>
    <w:rsid w:val="00EC6BF8"/>
    <w:rsid w:val="00EC72AE"/>
    <w:rsid w:val="00EC7425"/>
    <w:rsid w:val="00EC7502"/>
    <w:rsid w:val="00EC77DE"/>
    <w:rsid w:val="00EC7A85"/>
    <w:rsid w:val="00EC7AC5"/>
    <w:rsid w:val="00EC7B7D"/>
    <w:rsid w:val="00EC7C6C"/>
    <w:rsid w:val="00EC7CAE"/>
    <w:rsid w:val="00EC7CBB"/>
    <w:rsid w:val="00EC7E0F"/>
    <w:rsid w:val="00ED033A"/>
    <w:rsid w:val="00ED061A"/>
    <w:rsid w:val="00ED0814"/>
    <w:rsid w:val="00ED0A99"/>
    <w:rsid w:val="00ED0F08"/>
    <w:rsid w:val="00ED11A1"/>
    <w:rsid w:val="00ED133C"/>
    <w:rsid w:val="00ED13E7"/>
    <w:rsid w:val="00ED15AF"/>
    <w:rsid w:val="00ED190B"/>
    <w:rsid w:val="00ED1AAE"/>
    <w:rsid w:val="00ED1DB4"/>
    <w:rsid w:val="00ED1FF3"/>
    <w:rsid w:val="00ED206C"/>
    <w:rsid w:val="00ED235B"/>
    <w:rsid w:val="00ED23AF"/>
    <w:rsid w:val="00ED2402"/>
    <w:rsid w:val="00ED2653"/>
    <w:rsid w:val="00ED2707"/>
    <w:rsid w:val="00ED2770"/>
    <w:rsid w:val="00ED27EA"/>
    <w:rsid w:val="00ED2AD2"/>
    <w:rsid w:val="00ED2BAB"/>
    <w:rsid w:val="00ED35C4"/>
    <w:rsid w:val="00ED35ED"/>
    <w:rsid w:val="00ED36B0"/>
    <w:rsid w:val="00ED38F9"/>
    <w:rsid w:val="00ED3B7D"/>
    <w:rsid w:val="00ED3D57"/>
    <w:rsid w:val="00ED40B2"/>
    <w:rsid w:val="00ED4125"/>
    <w:rsid w:val="00ED45B1"/>
    <w:rsid w:val="00ED46F4"/>
    <w:rsid w:val="00ED4785"/>
    <w:rsid w:val="00ED489C"/>
    <w:rsid w:val="00ED4D6C"/>
    <w:rsid w:val="00ED4D9A"/>
    <w:rsid w:val="00ED55AF"/>
    <w:rsid w:val="00ED56C3"/>
    <w:rsid w:val="00ED5705"/>
    <w:rsid w:val="00ED57E1"/>
    <w:rsid w:val="00ED580D"/>
    <w:rsid w:val="00ED599C"/>
    <w:rsid w:val="00ED59EA"/>
    <w:rsid w:val="00ED5D05"/>
    <w:rsid w:val="00ED5E65"/>
    <w:rsid w:val="00ED6066"/>
    <w:rsid w:val="00ED64AC"/>
    <w:rsid w:val="00ED64D6"/>
    <w:rsid w:val="00ED665D"/>
    <w:rsid w:val="00ED6886"/>
    <w:rsid w:val="00ED68E0"/>
    <w:rsid w:val="00ED6AC1"/>
    <w:rsid w:val="00ED6CB3"/>
    <w:rsid w:val="00ED6D4C"/>
    <w:rsid w:val="00ED6EC3"/>
    <w:rsid w:val="00ED704D"/>
    <w:rsid w:val="00ED7185"/>
    <w:rsid w:val="00ED7542"/>
    <w:rsid w:val="00ED79B9"/>
    <w:rsid w:val="00ED7A39"/>
    <w:rsid w:val="00ED7C57"/>
    <w:rsid w:val="00ED7CAF"/>
    <w:rsid w:val="00ED7D9F"/>
    <w:rsid w:val="00EE0031"/>
    <w:rsid w:val="00EE02EC"/>
    <w:rsid w:val="00EE035B"/>
    <w:rsid w:val="00EE0645"/>
    <w:rsid w:val="00EE0A78"/>
    <w:rsid w:val="00EE0C2D"/>
    <w:rsid w:val="00EE0D01"/>
    <w:rsid w:val="00EE0D80"/>
    <w:rsid w:val="00EE0DEB"/>
    <w:rsid w:val="00EE0EEC"/>
    <w:rsid w:val="00EE0F58"/>
    <w:rsid w:val="00EE125B"/>
    <w:rsid w:val="00EE1337"/>
    <w:rsid w:val="00EE138C"/>
    <w:rsid w:val="00EE1451"/>
    <w:rsid w:val="00EE195D"/>
    <w:rsid w:val="00EE1A92"/>
    <w:rsid w:val="00EE1BB6"/>
    <w:rsid w:val="00EE1DB7"/>
    <w:rsid w:val="00EE1DF8"/>
    <w:rsid w:val="00EE20C4"/>
    <w:rsid w:val="00EE22D2"/>
    <w:rsid w:val="00EE2340"/>
    <w:rsid w:val="00EE251A"/>
    <w:rsid w:val="00EE29F3"/>
    <w:rsid w:val="00EE2AD1"/>
    <w:rsid w:val="00EE2CC0"/>
    <w:rsid w:val="00EE30A7"/>
    <w:rsid w:val="00EE30DA"/>
    <w:rsid w:val="00EE3119"/>
    <w:rsid w:val="00EE3140"/>
    <w:rsid w:val="00EE3145"/>
    <w:rsid w:val="00EE32DC"/>
    <w:rsid w:val="00EE344D"/>
    <w:rsid w:val="00EE35FD"/>
    <w:rsid w:val="00EE379E"/>
    <w:rsid w:val="00EE39F1"/>
    <w:rsid w:val="00EE3ADC"/>
    <w:rsid w:val="00EE3AF4"/>
    <w:rsid w:val="00EE3D1B"/>
    <w:rsid w:val="00EE3DB9"/>
    <w:rsid w:val="00EE3F5C"/>
    <w:rsid w:val="00EE44E3"/>
    <w:rsid w:val="00EE489B"/>
    <w:rsid w:val="00EE4AFB"/>
    <w:rsid w:val="00EE4F0C"/>
    <w:rsid w:val="00EE4F76"/>
    <w:rsid w:val="00EE4FFF"/>
    <w:rsid w:val="00EE5117"/>
    <w:rsid w:val="00EE534F"/>
    <w:rsid w:val="00EE5526"/>
    <w:rsid w:val="00EE5538"/>
    <w:rsid w:val="00EE5683"/>
    <w:rsid w:val="00EE5715"/>
    <w:rsid w:val="00EE5821"/>
    <w:rsid w:val="00EE594F"/>
    <w:rsid w:val="00EE5A20"/>
    <w:rsid w:val="00EE5A92"/>
    <w:rsid w:val="00EE5C00"/>
    <w:rsid w:val="00EE63BF"/>
    <w:rsid w:val="00EE6419"/>
    <w:rsid w:val="00EE6439"/>
    <w:rsid w:val="00EE64E6"/>
    <w:rsid w:val="00EE651A"/>
    <w:rsid w:val="00EE66C6"/>
    <w:rsid w:val="00EE671D"/>
    <w:rsid w:val="00EE69DD"/>
    <w:rsid w:val="00EE6CBE"/>
    <w:rsid w:val="00EE6DDA"/>
    <w:rsid w:val="00EE6E6E"/>
    <w:rsid w:val="00EE7105"/>
    <w:rsid w:val="00EE75E7"/>
    <w:rsid w:val="00EE7859"/>
    <w:rsid w:val="00EE791C"/>
    <w:rsid w:val="00EE796D"/>
    <w:rsid w:val="00EE7BFA"/>
    <w:rsid w:val="00EE7C0A"/>
    <w:rsid w:val="00EE7F7E"/>
    <w:rsid w:val="00EF05BB"/>
    <w:rsid w:val="00EF06F3"/>
    <w:rsid w:val="00EF07B7"/>
    <w:rsid w:val="00EF08CD"/>
    <w:rsid w:val="00EF08D6"/>
    <w:rsid w:val="00EF0D61"/>
    <w:rsid w:val="00EF0FBE"/>
    <w:rsid w:val="00EF10B7"/>
    <w:rsid w:val="00EF1141"/>
    <w:rsid w:val="00EF1212"/>
    <w:rsid w:val="00EF1339"/>
    <w:rsid w:val="00EF1827"/>
    <w:rsid w:val="00EF1903"/>
    <w:rsid w:val="00EF1974"/>
    <w:rsid w:val="00EF1BCC"/>
    <w:rsid w:val="00EF1EBF"/>
    <w:rsid w:val="00EF22D8"/>
    <w:rsid w:val="00EF278D"/>
    <w:rsid w:val="00EF2A67"/>
    <w:rsid w:val="00EF2A88"/>
    <w:rsid w:val="00EF2AD7"/>
    <w:rsid w:val="00EF2F82"/>
    <w:rsid w:val="00EF3227"/>
    <w:rsid w:val="00EF3581"/>
    <w:rsid w:val="00EF35B4"/>
    <w:rsid w:val="00EF3703"/>
    <w:rsid w:val="00EF3735"/>
    <w:rsid w:val="00EF380F"/>
    <w:rsid w:val="00EF38FC"/>
    <w:rsid w:val="00EF39E9"/>
    <w:rsid w:val="00EF3C08"/>
    <w:rsid w:val="00EF43A8"/>
    <w:rsid w:val="00EF44ED"/>
    <w:rsid w:val="00EF49C1"/>
    <w:rsid w:val="00EF4A82"/>
    <w:rsid w:val="00EF4B3C"/>
    <w:rsid w:val="00EF4B5C"/>
    <w:rsid w:val="00EF4B7C"/>
    <w:rsid w:val="00EF4C23"/>
    <w:rsid w:val="00EF5498"/>
    <w:rsid w:val="00EF5650"/>
    <w:rsid w:val="00EF5DC2"/>
    <w:rsid w:val="00EF60DD"/>
    <w:rsid w:val="00EF6129"/>
    <w:rsid w:val="00EF636B"/>
    <w:rsid w:val="00EF658C"/>
    <w:rsid w:val="00EF65AD"/>
    <w:rsid w:val="00EF6DA6"/>
    <w:rsid w:val="00EF6DFD"/>
    <w:rsid w:val="00EF714D"/>
    <w:rsid w:val="00EF7275"/>
    <w:rsid w:val="00EF744F"/>
    <w:rsid w:val="00EF7505"/>
    <w:rsid w:val="00EF76D1"/>
    <w:rsid w:val="00EF7E24"/>
    <w:rsid w:val="00EF7E9E"/>
    <w:rsid w:val="00EF7ED6"/>
    <w:rsid w:val="00EF7F4F"/>
    <w:rsid w:val="00F000D7"/>
    <w:rsid w:val="00F00290"/>
    <w:rsid w:val="00F00424"/>
    <w:rsid w:val="00F00578"/>
    <w:rsid w:val="00F00698"/>
    <w:rsid w:val="00F00985"/>
    <w:rsid w:val="00F00A53"/>
    <w:rsid w:val="00F00C12"/>
    <w:rsid w:val="00F00C87"/>
    <w:rsid w:val="00F00DC3"/>
    <w:rsid w:val="00F00ED9"/>
    <w:rsid w:val="00F00FE9"/>
    <w:rsid w:val="00F0100F"/>
    <w:rsid w:val="00F01E71"/>
    <w:rsid w:val="00F01EA1"/>
    <w:rsid w:val="00F01FA9"/>
    <w:rsid w:val="00F01FB9"/>
    <w:rsid w:val="00F0222B"/>
    <w:rsid w:val="00F026D2"/>
    <w:rsid w:val="00F027C4"/>
    <w:rsid w:val="00F027F6"/>
    <w:rsid w:val="00F02BE0"/>
    <w:rsid w:val="00F02DCC"/>
    <w:rsid w:val="00F02DDC"/>
    <w:rsid w:val="00F02F2A"/>
    <w:rsid w:val="00F030D8"/>
    <w:rsid w:val="00F0314B"/>
    <w:rsid w:val="00F031EB"/>
    <w:rsid w:val="00F031FC"/>
    <w:rsid w:val="00F03A31"/>
    <w:rsid w:val="00F03BA1"/>
    <w:rsid w:val="00F03BE0"/>
    <w:rsid w:val="00F03D40"/>
    <w:rsid w:val="00F03DA6"/>
    <w:rsid w:val="00F03E6C"/>
    <w:rsid w:val="00F03ED2"/>
    <w:rsid w:val="00F04059"/>
    <w:rsid w:val="00F0429D"/>
    <w:rsid w:val="00F04463"/>
    <w:rsid w:val="00F045E3"/>
    <w:rsid w:val="00F04BF0"/>
    <w:rsid w:val="00F04D93"/>
    <w:rsid w:val="00F04DB6"/>
    <w:rsid w:val="00F0505A"/>
    <w:rsid w:val="00F055F6"/>
    <w:rsid w:val="00F05760"/>
    <w:rsid w:val="00F05808"/>
    <w:rsid w:val="00F05977"/>
    <w:rsid w:val="00F05A45"/>
    <w:rsid w:val="00F05A97"/>
    <w:rsid w:val="00F05E08"/>
    <w:rsid w:val="00F06033"/>
    <w:rsid w:val="00F060B8"/>
    <w:rsid w:val="00F063AB"/>
    <w:rsid w:val="00F06522"/>
    <w:rsid w:val="00F06529"/>
    <w:rsid w:val="00F065C8"/>
    <w:rsid w:val="00F06715"/>
    <w:rsid w:val="00F0688F"/>
    <w:rsid w:val="00F069CB"/>
    <w:rsid w:val="00F06E07"/>
    <w:rsid w:val="00F074A8"/>
    <w:rsid w:val="00F077D0"/>
    <w:rsid w:val="00F07ACD"/>
    <w:rsid w:val="00F07CBB"/>
    <w:rsid w:val="00F10036"/>
    <w:rsid w:val="00F1004A"/>
    <w:rsid w:val="00F10111"/>
    <w:rsid w:val="00F10253"/>
    <w:rsid w:val="00F10410"/>
    <w:rsid w:val="00F10638"/>
    <w:rsid w:val="00F1066A"/>
    <w:rsid w:val="00F10670"/>
    <w:rsid w:val="00F1078A"/>
    <w:rsid w:val="00F10810"/>
    <w:rsid w:val="00F10964"/>
    <w:rsid w:val="00F10B52"/>
    <w:rsid w:val="00F10B7A"/>
    <w:rsid w:val="00F10BA3"/>
    <w:rsid w:val="00F10C3B"/>
    <w:rsid w:val="00F1104F"/>
    <w:rsid w:val="00F11182"/>
    <w:rsid w:val="00F11294"/>
    <w:rsid w:val="00F11423"/>
    <w:rsid w:val="00F114C1"/>
    <w:rsid w:val="00F115F7"/>
    <w:rsid w:val="00F1170A"/>
    <w:rsid w:val="00F11804"/>
    <w:rsid w:val="00F11A5B"/>
    <w:rsid w:val="00F11B30"/>
    <w:rsid w:val="00F11B8A"/>
    <w:rsid w:val="00F12254"/>
    <w:rsid w:val="00F123FD"/>
    <w:rsid w:val="00F124AB"/>
    <w:rsid w:val="00F12A4C"/>
    <w:rsid w:val="00F12AD6"/>
    <w:rsid w:val="00F12B15"/>
    <w:rsid w:val="00F12C86"/>
    <w:rsid w:val="00F13056"/>
    <w:rsid w:val="00F131C1"/>
    <w:rsid w:val="00F138BC"/>
    <w:rsid w:val="00F13930"/>
    <w:rsid w:val="00F139CC"/>
    <w:rsid w:val="00F13B2E"/>
    <w:rsid w:val="00F13D1F"/>
    <w:rsid w:val="00F13E92"/>
    <w:rsid w:val="00F140A6"/>
    <w:rsid w:val="00F14587"/>
    <w:rsid w:val="00F146C6"/>
    <w:rsid w:val="00F14877"/>
    <w:rsid w:val="00F149CD"/>
    <w:rsid w:val="00F14B49"/>
    <w:rsid w:val="00F14EE4"/>
    <w:rsid w:val="00F150D5"/>
    <w:rsid w:val="00F1557A"/>
    <w:rsid w:val="00F155EC"/>
    <w:rsid w:val="00F1597F"/>
    <w:rsid w:val="00F15A0A"/>
    <w:rsid w:val="00F15A6D"/>
    <w:rsid w:val="00F15EB6"/>
    <w:rsid w:val="00F15FB9"/>
    <w:rsid w:val="00F16038"/>
    <w:rsid w:val="00F162FC"/>
    <w:rsid w:val="00F16479"/>
    <w:rsid w:val="00F16568"/>
    <w:rsid w:val="00F165B9"/>
    <w:rsid w:val="00F1689B"/>
    <w:rsid w:val="00F1690D"/>
    <w:rsid w:val="00F169D1"/>
    <w:rsid w:val="00F16AF4"/>
    <w:rsid w:val="00F16D04"/>
    <w:rsid w:val="00F16F47"/>
    <w:rsid w:val="00F17086"/>
    <w:rsid w:val="00F170D7"/>
    <w:rsid w:val="00F17131"/>
    <w:rsid w:val="00F172B1"/>
    <w:rsid w:val="00F17389"/>
    <w:rsid w:val="00F1769A"/>
    <w:rsid w:val="00F1778F"/>
    <w:rsid w:val="00F17A0E"/>
    <w:rsid w:val="00F17C1B"/>
    <w:rsid w:val="00F17C78"/>
    <w:rsid w:val="00F17D5D"/>
    <w:rsid w:val="00F17D66"/>
    <w:rsid w:val="00F17E01"/>
    <w:rsid w:val="00F17F65"/>
    <w:rsid w:val="00F2001F"/>
    <w:rsid w:val="00F201BE"/>
    <w:rsid w:val="00F204FD"/>
    <w:rsid w:val="00F20673"/>
    <w:rsid w:val="00F20868"/>
    <w:rsid w:val="00F20AF6"/>
    <w:rsid w:val="00F20BD6"/>
    <w:rsid w:val="00F20D96"/>
    <w:rsid w:val="00F2109E"/>
    <w:rsid w:val="00F2136E"/>
    <w:rsid w:val="00F214DE"/>
    <w:rsid w:val="00F215CF"/>
    <w:rsid w:val="00F219F8"/>
    <w:rsid w:val="00F21B1D"/>
    <w:rsid w:val="00F21EA9"/>
    <w:rsid w:val="00F21EF4"/>
    <w:rsid w:val="00F2202B"/>
    <w:rsid w:val="00F220E9"/>
    <w:rsid w:val="00F2216A"/>
    <w:rsid w:val="00F2252F"/>
    <w:rsid w:val="00F22864"/>
    <w:rsid w:val="00F229EA"/>
    <w:rsid w:val="00F229FD"/>
    <w:rsid w:val="00F22D65"/>
    <w:rsid w:val="00F22E38"/>
    <w:rsid w:val="00F22F43"/>
    <w:rsid w:val="00F22FB8"/>
    <w:rsid w:val="00F22FCD"/>
    <w:rsid w:val="00F2318A"/>
    <w:rsid w:val="00F23A93"/>
    <w:rsid w:val="00F23D60"/>
    <w:rsid w:val="00F23E78"/>
    <w:rsid w:val="00F24072"/>
    <w:rsid w:val="00F242A1"/>
    <w:rsid w:val="00F24412"/>
    <w:rsid w:val="00F2465D"/>
    <w:rsid w:val="00F248CB"/>
    <w:rsid w:val="00F24C5F"/>
    <w:rsid w:val="00F25047"/>
    <w:rsid w:val="00F25317"/>
    <w:rsid w:val="00F25338"/>
    <w:rsid w:val="00F257BC"/>
    <w:rsid w:val="00F25BEB"/>
    <w:rsid w:val="00F25F63"/>
    <w:rsid w:val="00F25FF6"/>
    <w:rsid w:val="00F26196"/>
    <w:rsid w:val="00F262F2"/>
    <w:rsid w:val="00F26D3E"/>
    <w:rsid w:val="00F26DED"/>
    <w:rsid w:val="00F27060"/>
    <w:rsid w:val="00F270CB"/>
    <w:rsid w:val="00F274CA"/>
    <w:rsid w:val="00F27639"/>
    <w:rsid w:val="00F2780A"/>
    <w:rsid w:val="00F2782A"/>
    <w:rsid w:val="00F27A8A"/>
    <w:rsid w:val="00F27C5D"/>
    <w:rsid w:val="00F30061"/>
    <w:rsid w:val="00F30626"/>
    <w:rsid w:val="00F307C6"/>
    <w:rsid w:val="00F30988"/>
    <w:rsid w:val="00F30A45"/>
    <w:rsid w:val="00F30A8A"/>
    <w:rsid w:val="00F30B57"/>
    <w:rsid w:val="00F30FAE"/>
    <w:rsid w:val="00F310AD"/>
    <w:rsid w:val="00F310F9"/>
    <w:rsid w:val="00F313E5"/>
    <w:rsid w:val="00F316AB"/>
    <w:rsid w:val="00F31AF9"/>
    <w:rsid w:val="00F31CDB"/>
    <w:rsid w:val="00F31D68"/>
    <w:rsid w:val="00F31E96"/>
    <w:rsid w:val="00F31FFB"/>
    <w:rsid w:val="00F320CB"/>
    <w:rsid w:val="00F32292"/>
    <w:rsid w:val="00F32660"/>
    <w:rsid w:val="00F32C8E"/>
    <w:rsid w:val="00F32F65"/>
    <w:rsid w:val="00F32FE8"/>
    <w:rsid w:val="00F331AE"/>
    <w:rsid w:val="00F33302"/>
    <w:rsid w:val="00F333C6"/>
    <w:rsid w:val="00F3364C"/>
    <w:rsid w:val="00F336CD"/>
    <w:rsid w:val="00F337A8"/>
    <w:rsid w:val="00F33A56"/>
    <w:rsid w:val="00F33D00"/>
    <w:rsid w:val="00F33DA2"/>
    <w:rsid w:val="00F33E52"/>
    <w:rsid w:val="00F33EB5"/>
    <w:rsid w:val="00F33F0C"/>
    <w:rsid w:val="00F33F67"/>
    <w:rsid w:val="00F341DA"/>
    <w:rsid w:val="00F348E7"/>
    <w:rsid w:val="00F34AAF"/>
    <w:rsid w:val="00F34F3F"/>
    <w:rsid w:val="00F35521"/>
    <w:rsid w:val="00F355B7"/>
    <w:rsid w:val="00F357A9"/>
    <w:rsid w:val="00F35AC3"/>
    <w:rsid w:val="00F35B8A"/>
    <w:rsid w:val="00F35D9D"/>
    <w:rsid w:val="00F35F5D"/>
    <w:rsid w:val="00F36078"/>
    <w:rsid w:val="00F36178"/>
    <w:rsid w:val="00F361E4"/>
    <w:rsid w:val="00F36305"/>
    <w:rsid w:val="00F363C9"/>
    <w:rsid w:val="00F364F4"/>
    <w:rsid w:val="00F36952"/>
    <w:rsid w:val="00F36B93"/>
    <w:rsid w:val="00F36DE6"/>
    <w:rsid w:val="00F36E38"/>
    <w:rsid w:val="00F37049"/>
    <w:rsid w:val="00F3719D"/>
    <w:rsid w:val="00F3723E"/>
    <w:rsid w:val="00F37252"/>
    <w:rsid w:val="00F3729C"/>
    <w:rsid w:val="00F37658"/>
    <w:rsid w:val="00F376C6"/>
    <w:rsid w:val="00F3794D"/>
    <w:rsid w:val="00F37BED"/>
    <w:rsid w:val="00F4008A"/>
    <w:rsid w:val="00F4019B"/>
    <w:rsid w:val="00F40448"/>
    <w:rsid w:val="00F4053F"/>
    <w:rsid w:val="00F408A9"/>
    <w:rsid w:val="00F40BFB"/>
    <w:rsid w:val="00F40CAD"/>
    <w:rsid w:val="00F40DE2"/>
    <w:rsid w:val="00F41125"/>
    <w:rsid w:val="00F412D6"/>
    <w:rsid w:val="00F413A3"/>
    <w:rsid w:val="00F41597"/>
    <w:rsid w:val="00F415D8"/>
    <w:rsid w:val="00F41815"/>
    <w:rsid w:val="00F4191D"/>
    <w:rsid w:val="00F41D75"/>
    <w:rsid w:val="00F4289B"/>
    <w:rsid w:val="00F42A44"/>
    <w:rsid w:val="00F42B42"/>
    <w:rsid w:val="00F42BB5"/>
    <w:rsid w:val="00F42EB6"/>
    <w:rsid w:val="00F433C6"/>
    <w:rsid w:val="00F434A4"/>
    <w:rsid w:val="00F4350C"/>
    <w:rsid w:val="00F43EE7"/>
    <w:rsid w:val="00F44051"/>
    <w:rsid w:val="00F44812"/>
    <w:rsid w:val="00F4495F"/>
    <w:rsid w:val="00F44B2E"/>
    <w:rsid w:val="00F44C5E"/>
    <w:rsid w:val="00F44C77"/>
    <w:rsid w:val="00F45006"/>
    <w:rsid w:val="00F450C3"/>
    <w:rsid w:val="00F455AD"/>
    <w:rsid w:val="00F4588A"/>
    <w:rsid w:val="00F45BD7"/>
    <w:rsid w:val="00F45C79"/>
    <w:rsid w:val="00F4606E"/>
    <w:rsid w:val="00F461CE"/>
    <w:rsid w:val="00F462D1"/>
    <w:rsid w:val="00F469DF"/>
    <w:rsid w:val="00F46A82"/>
    <w:rsid w:val="00F46EA7"/>
    <w:rsid w:val="00F46FAD"/>
    <w:rsid w:val="00F46FAE"/>
    <w:rsid w:val="00F46FF6"/>
    <w:rsid w:val="00F4751D"/>
    <w:rsid w:val="00F476F0"/>
    <w:rsid w:val="00F47777"/>
    <w:rsid w:val="00F479E3"/>
    <w:rsid w:val="00F47A48"/>
    <w:rsid w:val="00F47A70"/>
    <w:rsid w:val="00F47B49"/>
    <w:rsid w:val="00F47D3A"/>
    <w:rsid w:val="00F47E08"/>
    <w:rsid w:val="00F50009"/>
    <w:rsid w:val="00F50131"/>
    <w:rsid w:val="00F5020E"/>
    <w:rsid w:val="00F502C4"/>
    <w:rsid w:val="00F502DB"/>
    <w:rsid w:val="00F5039D"/>
    <w:rsid w:val="00F50450"/>
    <w:rsid w:val="00F5068C"/>
    <w:rsid w:val="00F50928"/>
    <w:rsid w:val="00F50AF0"/>
    <w:rsid w:val="00F50B0B"/>
    <w:rsid w:val="00F50F50"/>
    <w:rsid w:val="00F50F8F"/>
    <w:rsid w:val="00F50FF5"/>
    <w:rsid w:val="00F51032"/>
    <w:rsid w:val="00F51724"/>
    <w:rsid w:val="00F51835"/>
    <w:rsid w:val="00F51C36"/>
    <w:rsid w:val="00F5249B"/>
    <w:rsid w:val="00F52BF4"/>
    <w:rsid w:val="00F52FC4"/>
    <w:rsid w:val="00F53187"/>
    <w:rsid w:val="00F531ED"/>
    <w:rsid w:val="00F536FC"/>
    <w:rsid w:val="00F53703"/>
    <w:rsid w:val="00F538E9"/>
    <w:rsid w:val="00F539E0"/>
    <w:rsid w:val="00F53C35"/>
    <w:rsid w:val="00F53C98"/>
    <w:rsid w:val="00F53D1F"/>
    <w:rsid w:val="00F53F12"/>
    <w:rsid w:val="00F53F26"/>
    <w:rsid w:val="00F5417F"/>
    <w:rsid w:val="00F54718"/>
    <w:rsid w:val="00F547A6"/>
    <w:rsid w:val="00F54828"/>
    <w:rsid w:val="00F54B07"/>
    <w:rsid w:val="00F54F1A"/>
    <w:rsid w:val="00F5570E"/>
    <w:rsid w:val="00F55786"/>
    <w:rsid w:val="00F5586C"/>
    <w:rsid w:val="00F558D6"/>
    <w:rsid w:val="00F55A38"/>
    <w:rsid w:val="00F55BB8"/>
    <w:rsid w:val="00F55D59"/>
    <w:rsid w:val="00F55DF2"/>
    <w:rsid w:val="00F55F4C"/>
    <w:rsid w:val="00F56028"/>
    <w:rsid w:val="00F56161"/>
    <w:rsid w:val="00F56450"/>
    <w:rsid w:val="00F5682D"/>
    <w:rsid w:val="00F56857"/>
    <w:rsid w:val="00F5694A"/>
    <w:rsid w:val="00F569B3"/>
    <w:rsid w:val="00F56AA6"/>
    <w:rsid w:val="00F56BC6"/>
    <w:rsid w:val="00F56E43"/>
    <w:rsid w:val="00F56E4D"/>
    <w:rsid w:val="00F57057"/>
    <w:rsid w:val="00F5717B"/>
    <w:rsid w:val="00F571D8"/>
    <w:rsid w:val="00F57772"/>
    <w:rsid w:val="00F578F4"/>
    <w:rsid w:val="00F57988"/>
    <w:rsid w:val="00F57D2F"/>
    <w:rsid w:val="00F57D47"/>
    <w:rsid w:val="00F57D77"/>
    <w:rsid w:val="00F57E81"/>
    <w:rsid w:val="00F57F07"/>
    <w:rsid w:val="00F60480"/>
    <w:rsid w:val="00F60593"/>
    <w:rsid w:val="00F60A0A"/>
    <w:rsid w:val="00F60ACD"/>
    <w:rsid w:val="00F60B50"/>
    <w:rsid w:val="00F60B8C"/>
    <w:rsid w:val="00F60E4B"/>
    <w:rsid w:val="00F610E5"/>
    <w:rsid w:val="00F61267"/>
    <w:rsid w:val="00F6198B"/>
    <w:rsid w:val="00F61B48"/>
    <w:rsid w:val="00F61E1A"/>
    <w:rsid w:val="00F61E2F"/>
    <w:rsid w:val="00F61FE3"/>
    <w:rsid w:val="00F62399"/>
    <w:rsid w:val="00F623A0"/>
    <w:rsid w:val="00F62416"/>
    <w:rsid w:val="00F626CE"/>
    <w:rsid w:val="00F6274B"/>
    <w:rsid w:val="00F62821"/>
    <w:rsid w:val="00F62ABF"/>
    <w:rsid w:val="00F62CB0"/>
    <w:rsid w:val="00F63005"/>
    <w:rsid w:val="00F6359E"/>
    <w:rsid w:val="00F635C4"/>
    <w:rsid w:val="00F63697"/>
    <w:rsid w:val="00F63827"/>
    <w:rsid w:val="00F6394B"/>
    <w:rsid w:val="00F63A47"/>
    <w:rsid w:val="00F63C41"/>
    <w:rsid w:val="00F63E25"/>
    <w:rsid w:val="00F63E35"/>
    <w:rsid w:val="00F643BE"/>
    <w:rsid w:val="00F6441C"/>
    <w:rsid w:val="00F64493"/>
    <w:rsid w:val="00F64663"/>
    <w:rsid w:val="00F6482E"/>
    <w:rsid w:val="00F648F9"/>
    <w:rsid w:val="00F64950"/>
    <w:rsid w:val="00F64ADC"/>
    <w:rsid w:val="00F64FB2"/>
    <w:rsid w:val="00F654A0"/>
    <w:rsid w:val="00F654BE"/>
    <w:rsid w:val="00F65521"/>
    <w:rsid w:val="00F65795"/>
    <w:rsid w:val="00F657E5"/>
    <w:rsid w:val="00F6584D"/>
    <w:rsid w:val="00F65AC0"/>
    <w:rsid w:val="00F65E28"/>
    <w:rsid w:val="00F6602F"/>
    <w:rsid w:val="00F6604E"/>
    <w:rsid w:val="00F66418"/>
    <w:rsid w:val="00F66440"/>
    <w:rsid w:val="00F6667C"/>
    <w:rsid w:val="00F66732"/>
    <w:rsid w:val="00F66761"/>
    <w:rsid w:val="00F667B1"/>
    <w:rsid w:val="00F66ABB"/>
    <w:rsid w:val="00F66BFF"/>
    <w:rsid w:val="00F66F78"/>
    <w:rsid w:val="00F6715D"/>
    <w:rsid w:val="00F671D3"/>
    <w:rsid w:val="00F672EF"/>
    <w:rsid w:val="00F67341"/>
    <w:rsid w:val="00F6736E"/>
    <w:rsid w:val="00F67587"/>
    <w:rsid w:val="00F6768D"/>
    <w:rsid w:val="00F676BF"/>
    <w:rsid w:val="00F67735"/>
    <w:rsid w:val="00F6773E"/>
    <w:rsid w:val="00F677A8"/>
    <w:rsid w:val="00F67D61"/>
    <w:rsid w:val="00F67D8B"/>
    <w:rsid w:val="00F67E04"/>
    <w:rsid w:val="00F67F10"/>
    <w:rsid w:val="00F67F30"/>
    <w:rsid w:val="00F7014D"/>
    <w:rsid w:val="00F702EE"/>
    <w:rsid w:val="00F7046D"/>
    <w:rsid w:val="00F704B5"/>
    <w:rsid w:val="00F70656"/>
    <w:rsid w:val="00F706F0"/>
    <w:rsid w:val="00F70ABA"/>
    <w:rsid w:val="00F70BE6"/>
    <w:rsid w:val="00F70DAE"/>
    <w:rsid w:val="00F710EF"/>
    <w:rsid w:val="00F71195"/>
    <w:rsid w:val="00F7148E"/>
    <w:rsid w:val="00F716EA"/>
    <w:rsid w:val="00F71997"/>
    <w:rsid w:val="00F71B58"/>
    <w:rsid w:val="00F71D66"/>
    <w:rsid w:val="00F71E30"/>
    <w:rsid w:val="00F71F5D"/>
    <w:rsid w:val="00F72192"/>
    <w:rsid w:val="00F72523"/>
    <w:rsid w:val="00F7255F"/>
    <w:rsid w:val="00F725D4"/>
    <w:rsid w:val="00F726C2"/>
    <w:rsid w:val="00F72743"/>
    <w:rsid w:val="00F727D6"/>
    <w:rsid w:val="00F728AE"/>
    <w:rsid w:val="00F728EE"/>
    <w:rsid w:val="00F72CD4"/>
    <w:rsid w:val="00F72FF4"/>
    <w:rsid w:val="00F731F5"/>
    <w:rsid w:val="00F7343D"/>
    <w:rsid w:val="00F7374E"/>
    <w:rsid w:val="00F73760"/>
    <w:rsid w:val="00F738FC"/>
    <w:rsid w:val="00F739CF"/>
    <w:rsid w:val="00F73A58"/>
    <w:rsid w:val="00F73BD8"/>
    <w:rsid w:val="00F73DB2"/>
    <w:rsid w:val="00F73EE9"/>
    <w:rsid w:val="00F73FD5"/>
    <w:rsid w:val="00F7401E"/>
    <w:rsid w:val="00F7422B"/>
    <w:rsid w:val="00F742E6"/>
    <w:rsid w:val="00F7435E"/>
    <w:rsid w:val="00F744F5"/>
    <w:rsid w:val="00F74604"/>
    <w:rsid w:val="00F74740"/>
    <w:rsid w:val="00F749EF"/>
    <w:rsid w:val="00F74BE3"/>
    <w:rsid w:val="00F7513B"/>
    <w:rsid w:val="00F75433"/>
    <w:rsid w:val="00F754D5"/>
    <w:rsid w:val="00F7558F"/>
    <w:rsid w:val="00F7574E"/>
    <w:rsid w:val="00F7588D"/>
    <w:rsid w:val="00F75B0D"/>
    <w:rsid w:val="00F75D29"/>
    <w:rsid w:val="00F7694B"/>
    <w:rsid w:val="00F76C15"/>
    <w:rsid w:val="00F76F04"/>
    <w:rsid w:val="00F76F0A"/>
    <w:rsid w:val="00F76F2C"/>
    <w:rsid w:val="00F770B3"/>
    <w:rsid w:val="00F770E2"/>
    <w:rsid w:val="00F77138"/>
    <w:rsid w:val="00F771EA"/>
    <w:rsid w:val="00F772EC"/>
    <w:rsid w:val="00F77DAF"/>
    <w:rsid w:val="00F77ED2"/>
    <w:rsid w:val="00F77F3D"/>
    <w:rsid w:val="00F77F5D"/>
    <w:rsid w:val="00F801E4"/>
    <w:rsid w:val="00F80780"/>
    <w:rsid w:val="00F80849"/>
    <w:rsid w:val="00F80DE4"/>
    <w:rsid w:val="00F80EC8"/>
    <w:rsid w:val="00F80F62"/>
    <w:rsid w:val="00F81475"/>
    <w:rsid w:val="00F81533"/>
    <w:rsid w:val="00F815A4"/>
    <w:rsid w:val="00F815DF"/>
    <w:rsid w:val="00F8170F"/>
    <w:rsid w:val="00F819AC"/>
    <w:rsid w:val="00F81CA2"/>
    <w:rsid w:val="00F820DE"/>
    <w:rsid w:val="00F820E3"/>
    <w:rsid w:val="00F82118"/>
    <w:rsid w:val="00F824D3"/>
    <w:rsid w:val="00F828DD"/>
    <w:rsid w:val="00F82A55"/>
    <w:rsid w:val="00F82B26"/>
    <w:rsid w:val="00F82BB0"/>
    <w:rsid w:val="00F83110"/>
    <w:rsid w:val="00F83213"/>
    <w:rsid w:val="00F8351E"/>
    <w:rsid w:val="00F83522"/>
    <w:rsid w:val="00F837AF"/>
    <w:rsid w:val="00F83AD5"/>
    <w:rsid w:val="00F83C29"/>
    <w:rsid w:val="00F84149"/>
    <w:rsid w:val="00F8452F"/>
    <w:rsid w:val="00F84AFA"/>
    <w:rsid w:val="00F84D0A"/>
    <w:rsid w:val="00F84D82"/>
    <w:rsid w:val="00F84E6A"/>
    <w:rsid w:val="00F84E82"/>
    <w:rsid w:val="00F85081"/>
    <w:rsid w:val="00F8514C"/>
    <w:rsid w:val="00F851C8"/>
    <w:rsid w:val="00F85490"/>
    <w:rsid w:val="00F855FD"/>
    <w:rsid w:val="00F85C72"/>
    <w:rsid w:val="00F85E87"/>
    <w:rsid w:val="00F86060"/>
    <w:rsid w:val="00F86123"/>
    <w:rsid w:val="00F86342"/>
    <w:rsid w:val="00F86A85"/>
    <w:rsid w:val="00F86AC4"/>
    <w:rsid w:val="00F86BDC"/>
    <w:rsid w:val="00F86C6C"/>
    <w:rsid w:val="00F86CDC"/>
    <w:rsid w:val="00F86EC7"/>
    <w:rsid w:val="00F87070"/>
    <w:rsid w:val="00F870F4"/>
    <w:rsid w:val="00F872CB"/>
    <w:rsid w:val="00F87307"/>
    <w:rsid w:val="00F87365"/>
    <w:rsid w:val="00F875B1"/>
    <w:rsid w:val="00F87970"/>
    <w:rsid w:val="00F879A2"/>
    <w:rsid w:val="00F87B86"/>
    <w:rsid w:val="00F9017D"/>
    <w:rsid w:val="00F9027F"/>
    <w:rsid w:val="00F903BE"/>
    <w:rsid w:val="00F904EE"/>
    <w:rsid w:val="00F90919"/>
    <w:rsid w:val="00F90B1B"/>
    <w:rsid w:val="00F90F2E"/>
    <w:rsid w:val="00F90F51"/>
    <w:rsid w:val="00F9101B"/>
    <w:rsid w:val="00F913B3"/>
    <w:rsid w:val="00F9149A"/>
    <w:rsid w:val="00F917D1"/>
    <w:rsid w:val="00F917FB"/>
    <w:rsid w:val="00F918B2"/>
    <w:rsid w:val="00F918ED"/>
    <w:rsid w:val="00F91917"/>
    <w:rsid w:val="00F91B92"/>
    <w:rsid w:val="00F91D1E"/>
    <w:rsid w:val="00F91DFA"/>
    <w:rsid w:val="00F91E43"/>
    <w:rsid w:val="00F91F6C"/>
    <w:rsid w:val="00F9231A"/>
    <w:rsid w:val="00F925F8"/>
    <w:rsid w:val="00F92843"/>
    <w:rsid w:val="00F92AD3"/>
    <w:rsid w:val="00F92C0B"/>
    <w:rsid w:val="00F92C85"/>
    <w:rsid w:val="00F92D5C"/>
    <w:rsid w:val="00F92F16"/>
    <w:rsid w:val="00F93131"/>
    <w:rsid w:val="00F93261"/>
    <w:rsid w:val="00F932F5"/>
    <w:rsid w:val="00F93443"/>
    <w:rsid w:val="00F934B4"/>
    <w:rsid w:val="00F934F3"/>
    <w:rsid w:val="00F93517"/>
    <w:rsid w:val="00F93866"/>
    <w:rsid w:val="00F93868"/>
    <w:rsid w:val="00F93A57"/>
    <w:rsid w:val="00F93E3B"/>
    <w:rsid w:val="00F93EEC"/>
    <w:rsid w:val="00F94360"/>
    <w:rsid w:val="00F943E6"/>
    <w:rsid w:val="00F94732"/>
    <w:rsid w:val="00F94B32"/>
    <w:rsid w:val="00F94C29"/>
    <w:rsid w:val="00F94D12"/>
    <w:rsid w:val="00F94DC6"/>
    <w:rsid w:val="00F94E0A"/>
    <w:rsid w:val="00F94F56"/>
    <w:rsid w:val="00F95586"/>
    <w:rsid w:val="00F9561C"/>
    <w:rsid w:val="00F959C3"/>
    <w:rsid w:val="00F95B22"/>
    <w:rsid w:val="00F95BB1"/>
    <w:rsid w:val="00F95D2D"/>
    <w:rsid w:val="00F95D39"/>
    <w:rsid w:val="00F95E78"/>
    <w:rsid w:val="00F95EDF"/>
    <w:rsid w:val="00F95FED"/>
    <w:rsid w:val="00F95FF6"/>
    <w:rsid w:val="00F96131"/>
    <w:rsid w:val="00F96272"/>
    <w:rsid w:val="00F962EB"/>
    <w:rsid w:val="00F96376"/>
    <w:rsid w:val="00F96714"/>
    <w:rsid w:val="00F9676A"/>
    <w:rsid w:val="00F968E8"/>
    <w:rsid w:val="00F96AA9"/>
    <w:rsid w:val="00F96C83"/>
    <w:rsid w:val="00F96F04"/>
    <w:rsid w:val="00F97148"/>
    <w:rsid w:val="00F971CE"/>
    <w:rsid w:val="00F97456"/>
    <w:rsid w:val="00F9796F"/>
    <w:rsid w:val="00F97AC7"/>
    <w:rsid w:val="00F97B49"/>
    <w:rsid w:val="00F97C04"/>
    <w:rsid w:val="00F97CD8"/>
    <w:rsid w:val="00F97DC5"/>
    <w:rsid w:val="00F97E75"/>
    <w:rsid w:val="00F97F25"/>
    <w:rsid w:val="00FA0347"/>
    <w:rsid w:val="00FA0448"/>
    <w:rsid w:val="00FA0487"/>
    <w:rsid w:val="00FA0561"/>
    <w:rsid w:val="00FA0673"/>
    <w:rsid w:val="00FA08C4"/>
    <w:rsid w:val="00FA0971"/>
    <w:rsid w:val="00FA0CC7"/>
    <w:rsid w:val="00FA0E4D"/>
    <w:rsid w:val="00FA11F6"/>
    <w:rsid w:val="00FA137A"/>
    <w:rsid w:val="00FA147E"/>
    <w:rsid w:val="00FA16CF"/>
    <w:rsid w:val="00FA17AC"/>
    <w:rsid w:val="00FA195A"/>
    <w:rsid w:val="00FA1AB4"/>
    <w:rsid w:val="00FA1C35"/>
    <w:rsid w:val="00FA1D73"/>
    <w:rsid w:val="00FA1E0F"/>
    <w:rsid w:val="00FA1ED2"/>
    <w:rsid w:val="00FA20E3"/>
    <w:rsid w:val="00FA23C4"/>
    <w:rsid w:val="00FA2A46"/>
    <w:rsid w:val="00FA2C46"/>
    <w:rsid w:val="00FA34EB"/>
    <w:rsid w:val="00FA359A"/>
    <w:rsid w:val="00FA366A"/>
    <w:rsid w:val="00FA3691"/>
    <w:rsid w:val="00FA36BD"/>
    <w:rsid w:val="00FA3BDF"/>
    <w:rsid w:val="00FA3C19"/>
    <w:rsid w:val="00FA3D18"/>
    <w:rsid w:val="00FA3F5B"/>
    <w:rsid w:val="00FA41A2"/>
    <w:rsid w:val="00FA41B6"/>
    <w:rsid w:val="00FA4598"/>
    <w:rsid w:val="00FA4718"/>
    <w:rsid w:val="00FA4864"/>
    <w:rsid w:val="00FA4D56"/>
    <w:rsid w:val="00FA4DA3"/>
    <w:rsid w:val="00FA4EE1"/>
    <w:rsid w:val="00FA4EFE"/>
    <w:rsid w:val="00FA4F24"/>
    <w:rsid w:val="00FA5011"/>
    <w:rsid w:val="00FA520B"/>
    <w:rsid w:val="00FA5369"/>
    <w:rsid w:val="00FA5736"/>
    <w:rsid w:val="00FA5912"/>
    <w:rsid w:val="00FA60D0"/>
    <w:rsid w:val="00FA6435"/>
    <w:rsid w:val="00FA67B7"/>
    <w:rsid w:val="00FA6904"/>
    <w:rsid w:val="00FA6B15"/>
    <w:rsid w:val="00FA7532"/>
    <w:rsid w:val="00FA758F"/>
    <w:rsid w:val="00FA76FF"/>
    <w:rsid w:val="00FA7729"/>
    <w:rsid w:val="00FA78A9"/>
    <w:rsid w:val="00FA78B6"/>
    <w:rsid w:val="00FA79DD"/>
    <w:rsid w:val="00FA7A75"/>
    <w:rsid w:val="00FA7CA3"/>
    <w:rsid w:val="00FA7D79"/>
    <w:rsid w:val="00FA7E80"/>
    <w:rsid w:val="00FA7F16"/>
    <w:rsid w:val="00FA7F37"/>
    <w:rsid w:val="00FB0109"/>
    <w:rsid w:val="00FB0317"/>
    <w:rsid w:val="00FB0330"/>
    <w:rsid w:val="00FB0708"/>
    <w:rsid w:val="00FB0858"/>
    <w:rsid w:val="00FB0867"/>
    <w:rsid w:val="00FB0B03"/>
    <w:rsid w:val="00FB0DFE"/>
    <w:rsid w:val="00FB173E"/>
    <w:rsid w:val="00FB17F7"/>
    <w:rsid w:val="00FB1BEC"/>
    <w:rsid w:val="00FB1E1B"/>
    <w:rsid w:val="00FB1F5A"/>
    <w:rsid w:val="00FB20C6"/>
    <w:rsid w:val="00FB24EA"/>
    <w:rsid w:val="00FB264D"/>
    <w:rsid w:val="00FB2D14"/>
    <w:rsid w:val="00FB2F42"/>
    <w:rsid w:val="00FB2FF0"/>
    <w:rsid w:val="00FB308B"/>
    <w:rsid w:val="00FB3187"/>
    <w:rsid w:val="00FB319E"/>
    <w:rsid w:val="00FB3350"/>
    <w:rsid w:val="00FB35BB"/>
    <w:rsid w:val="00FB3930"/>
    <w:rsid w:val="00FB39BC"/>
    <w:rsid w:val="00FB3A54"/>
    <w:rsid w:val="00FB3BC7"/>
    <w:rsid w:val="00FB3E5F"/>
    <w:rsid w:val="00FB3FBE"/>
    <w:rsid w:val="00FB42B0"/>
    <w:rsid w:val="00FB495C"/>
    <w:rsid w:val="00FB4B42"/>
    <w:rsid w:val="00FB4BFD"/>
    <w:rsid w:val="00FB4C1F"/>
    <w:rsid w:val="00FB4DEC"/>
    <w:rsid w:val="00FB52BE"/>
    <w:rsid w:val="00FB5307"/>
    <w:rsid w:val="00FB532B"/>
    <w:rsid w:val="00FB570F"/>
    <w:rsid w:val="00FB5B03"/>
    <w:rsid w:val="00FB5BDD"/>
    <w:rsid w:val="00FB5C94"/>
    <w:rsid w:val="00FB5DA7"/>
    <w:rsid w:val="00FB5EDE"/>
    <w:rsid w:val="00FB643C"/>
    <w:rsid w:val="00FB6757"/>
    <w:rsid w:val="00FB6D0E"/>
    <w:rsid w:val="00FB6D18"/>
    <w:rsid w:val="00FB6DEA"/>
    <w:rsid w:val="00FB700D"/>
    <w:rsid w:val="00FB7260"/>
    <w:rsid w:val="00FB7641"/>
    <w:rsid w:val="00FB7A11"/>
    <w:rsid w:val="00FB7BCB"/>
    <w:rsid w:val="00FB7EC4"/>
    <w:rsid w:val="00FC00B6"/>
    <w:rsid w:val="00FC00D5"/>
    <w:rsid w:val="00FC0296"/>
    <w:rsid w:val="00FC0615"/>
    <w:rsid w:val="00FC0790"/>
    <w:rsid w:val="00FC0A7A"/>
    <w:rsid w:val="00FC0B78"/>
    <w:rsid w:val="00FC0C13"/>
    <w:rsid w:val="00FC0D34"/>
    <w:rsid w:val="00FC0D42"/>
    <w:rsid w:val="00FC0E61"/>
    <w:rsid w:val="00FC0EE3"/>
    <w:rsid w:val="00FC1035"/>
    <w:rsid w:val="00FC1143"/>
    <w:rsid w:val="00FC1183"/>
    <w:rsid w:val="00FC161F"/>
    <w:rsid w:val="00FC1645"/>
    <w:rsid w:val="00FC166C"/>
    <w:rsid w:val="00FC16CE"/>
    <w:rsid w:val="00FC17CD"/>
    <w:rsid w:val="00FC1982"/>
    <w:rsid w:val="00FC1AAF"/>
    <w:rsid w:val="00FC1AB1"/>
    <w:rsid w:val="00FC1DB1"/>
    <w:rsid w:val="00FC20AF"/>
    <w:rsid w:val="00FC2160"/>
    <w:rsid w:val="00FC23C9"/>
    <w:rsid w:val="00FC26B5"/>
    <w:rsid w:val="00FC2761"/>
    <w:rsid w:val="00FC27DF"/>
    <w:rsid w:val="00FC2A1E"/>
    <w:rsid w:val="00FC2B97"/>
    <w:rsid w:val="00FC2DFE"/>
    <w:rsid w:val="00FC2E31"/>
    <w:rsid w:val="00FC2E5D"/>
    <w:rsid w:val="00FC2E76"/>
    <w:rsid w:val="00FC2FBC"/>
    <w:rsid w:val="00FC302A"/>
    <w:rsid w:val="00FC30C4"/>
    <w:rsid w:val="00FC3172"/>
    <w:rsid w:val="00FC33B2"/>
    <w:rsid w:val="00FC3509"/>
    <w:rsid w:val="00FC3536"/>
    <w:rsid w:val="00FC35BD"/>
    <w:rsid w:val="00FC35C3"/>
    <w:rsid w:val="00FC3F6F"/>
    <w:rsid w:val="00FC40BD"/>
    <w:rsid w:val="00FC41EE"/>
    <w:rsid w:val="00FC42D0"/>
    <w:rsid w:val="00FC434F"/>
    <w:rsid w:val="00FC4417"/>
    <w:rsid w:val="00FC441A"/>
    <w:rsid w:val="00FC4441"/>
    <w:rsid w:val="00FC4494"/>
    <w:rsid w:val="00FC471C"/>
    <w:rsid w:val="00FC497D"/>
    <w:rsid w:val="00FC4D8D"/>
    <w:rsid w:val="00FC5017"/>
    <w:rsid w:val="00FC5072"/>
    <w:rsid w:val="00FC52EB"/>
    <w:rsid w:val="00FC5310"/>
    <w:rsid w:val="00FC55FD"/>
    <w:rsid w:val="00FC5733"/>
    <w:rsid w:val="00FC589D"/>
    <w:rsid w:val="00FC5C32"/>
    <w:rsid w:val="00FC5E7C"/>
    <w:rsid w:val="00FC6037"/>
    <w:rsid w:val="00FC631A"/>
    <w:rsid w:val="00FC6462"/>
    <w:rsid w:val="00FC6CAE"/>
    <w:rsid w:val="00FC6DC3"/>
    <w:rsid w:val="00FC6F42"/>
    <w:rsid w:val="00FC726F"/>
    <w:rsid w:val="00FC7649"/>
    <w:rsid w:val="00FC7696"/>
    <w:rsid w:val="00FC78A6"/>
    <w:rsid w:val="00FC79DA"/>
    <w:rsid w:val="00FC7AC2"/>
    <w:rsid w:val="00FC7D7E"/>
    <w:rsid w:val="00FC7D86"/>
    <w:rsid w:val="00FD0000"/>
    <w:rsid w:val="00FD002B"/>
    <w:rsid w:val="00FD03AA"/>
    <w:rsid w:val="00FD0599"/>
    <w:rsid w:val="00FD05FB"/>
    <w:rsid w:val="00FD0928"/>
    <w:rsid w:val="00FD09E3"/>
    <w:rsid w:val="00FD0A82"/>
    <w:rsid w:val="00FD0D63"/>
    <w:rsid w:val="00FD0DBC"/>
    <w:rsid w:val="00FD0FD0"/>
    <w:rsid w:val="00FD11A3"/>
    <w:rsid w:val="00FD15B1"/>
    <w:rsid w:val="00FD1650"/>
    <w:rsid w:val="00FD195A"/>
    <w:rsid w:val="00FD1B00"/>
    <w:rsid w:val="00FD1E09"/>
    <w:rsid w:val="00FD1FE0"/>
    <w:rsid w:val="00FD2111"/>
    <w:rsid w:val="00FD27F6"/>
    <w:rsid w:val="00FD2AEA"/>
    <w:rsid w:val="00FD2AEE"/>
    <w:rsid w:val="00FD2C3F"/>
    <w:rsid w:val="00FD2E9E"/>
    <w:rsid w:val="00FD31EE"/>
    <w:rsid w:val="00FD3284"/>
    <w:rsid w:val="00FD3287"/>
    <w:rsid w:val="00FD32AC"/>
    <w:rsid w:val="00FD34E8"/>
    <w:rsid w:val="00FD38FE"/>
    <w:rsid w:val="00FD3EBE"/>
    <w:rsid w:val="00FD4105"/>
    <w:rsid w:val="00FD47C8"/>
    <w:rsid w:val="00FD4C7A"/>
    <w:rsid w:val="00FD53A5"/>
    <w:rsid w:val="00FD54F1"/>
    <w:rsid w:val="00FD54F2"/>
    <w:rsid w:val="00FD55F8"/>
    <w:rsid w:val="00FD572C"/>
    <w:rsid w:val="00FD5808"/>
    <w:rsid w:val="00FD5F0A"/>
    <w:rsid w:val="00FD64D4"/>
    <w:rsid w:val="00FD6BAD"/>
    <w:rsid w:val="00FD6BCA"/>
    <w:rsid w:val="00FD6D96"/>
    <w:rsid w:val="00FD70AA"/>
    <w:rsid w:val="00FD76C9"/>
    <w:rsid w:val="00FD79EA"/>
    <w:rsid w:val="00FD7A1C"/>
    <w:rsid w:val="00FD7EF3"/>
    <w:rsid w:val="00FD7EF4"/>
    <w:rsid w:val="00FD7FA8"/>
    <w:rsid w:val="00FE00AC"/>
    <w:rsid w:val="00FE0207"/>
    <w:rsid w:val="00FE03D4"/>
    <w:rsid w:val="00FE05A4"/>
    <w:rsid w:val="00FE0797"/>
    <w:rsid w:val="00FE07B6"/>
    <w:rsid w:val="00FE0ADD"/>
    <w:rsid w:val="00FE0AFB"/>
    <w:rsid w:val="00FE0F15"/>
    <w:rsid w:val="00FE0F2C"/>
    <w:rsid w:val="00FE0FB6"/>
    <w:rsid w:val="00FE10C6"/>
    <w:rsid w:val="00FE1480"/>
    <w:rsid w:val="00FE173B"/>
    <w:rsid w:val="00FE1990"/>
    <w:rsid w:val="00FE1B4F"/>
    <w:rsid w:val="00FE1BBB"/>
    <w:rsid w:val="00FE1CD6"/>
    <w:rsid w:val="00FE1DAE"/>
    <w:rsid w:val="00FE1E37"/>
    <w:rsid w:val="00FE20D5"/>
    <w:rsid w:val="00FE2133"/>
    <w:rsid w:val="00FE24E6"/>
    <w:rsid w:val="00FE291C"/>
    <w:rsid w:val="00FE2B14"/>
    <w:rsid w:val="00FE2C27"/>
    <w:rsid w:val="00FE3381"/>
    <w:rsid w:val="00FE35D0"/>
    <w:rsid w:val="00FE3855"/>
    <w:rsid w:val="00FE38AE"/>
    <w:rsid w:val="00FE3A81"/>
    <w:rsid w:val="00FE3C1D"/>
    <w:rsid w:val="00FE3E69"/>
    <w:rsid w:val="00FE41F9"/>
    <w:rsid w:val="00FE441B"/>
    <w:rsid w:val="00FE4780"/>
    <w:rsid w:val="00FE49C4"/>
    <w:rsid w:val="00FE4DFC"/>
    <w:rsid w:val="00FE51F2"/>
    <w:rsid w:val="00FE5743"/>
    <w:rsid w:val="00FE5882"/>
    <w:rsid w:val="00FE58AC"/>
    <w:rsid w:val="00FE5942"/>
    <w:rsid w:val="00FE5C77"/>
    <w:rsid w:val="00FE5CF0"/>
    <w:rsid w:val="00FE6044"/>
    <w:rsid w:val="00FE6165"/>
    <w:rsid w:val="00FE61FB"/>
    <w:rsid w:val="00FE68C4"/>
    <w:rsid w:val="00FE68E1"/>
    <w:rsid w:val="00FE6974"/>
    <w:rsid w:val="00FE69AD"/>
    <w:rsid w:val="00FE6C07"/>
    <w:rsid w:val="00FE76C8"/>
    <w:rsid w:val="00FE7BEB"/>
    <w:rsid w:val="00FE7DDD"/>
    <w:rsid w:val="00FE7F36"/>
    <w:rsid w:val="00FF0529"/>
    <w:rsid w:val="00FF0CCA"/>
    <w:rsid w:val="00FF0DF8"/>
    <w:rsid w:val="00FF103B"/>
    <w:rsid w:val="00FF11B6"/>
    <w:rsid w:val="00FF11F8"/>
    <w:rsid w:val="00FF12D8"/>
    <w:rsid w:val="00FF1537"/>
    <w:rsid w:val="00FF16C6"/>
    <w:rsid w:val="00FF1BD0"/>
    <w:rsid w:val="00FF1DC9"/>
    <w:rsid w:val="00FF1E71"/>
    <w:rsid w:val="00FF21E1"/>
    <w:rsid w:val="00FF2200"/>
    <w:rsid w:val="00FF2264"/>
    <w:rsid w:val="00FF22DB"/>
    <w:rsid w:val="00FF232C"/>
    <w:rsid w:val="00FF2376"/>
    <w:rsid w:val="00FF27B6"/>
    <w:rsid w:val="00FF28EA"/>
    <w:rsid w:val="00FF28EE"/>
    <w:rsid w:val="00FF2BBF"/>
    <w:rsid w:val="00FF2E6F"/>
    <w:rsid w:val="00FF2E77"/>
    <w:rsid w:val="00FF2F3E"/>
    <w:rsid w:val="00FF32CA"/>
    <w:rsid w:val="00FF341B"/>
    <w:rsid w:val="00FF342F"/>
    <w:rsid w:val="00FF355E"/>
    <w:rsid w:val="00FF3815"/>
    <w:rsid w:val="00FF3863"/>
    <w:rsid w:val="00FF3A09"/>
    <w:rsid w:val="00FF428C"/>
    <w:rsid w:val="00FF44A1"/>
    <w:rsid w:val="00FF4678"/>
    <w:rsid w:val="00FF46D2"/>
    <w:rsid w:val="00FF4BCA"/>
    <w:rsid w:val="00FF4C1A"/>
    <w:rsid w:val="00FF5307"/>
    <w:rsid w:val="00FF53B6"/>
    <w:rsid w:val="00FF552A"/>
    <w:rsid w:val="00FF5D33"/>
    <w:rsid w:val="00FF5DAF"/>
    <w:rsid w:val="00FF5F8E"/>
    <w:rsid w:val="00FF5FE1"/>
    <w:rsid w:val="00FF6546"/>
    <w:rsid w:val="00FF6668"/>
    <w:rsid w:val="00FF699D"/>
    <w:rsid w:val="00FF69EA"/>
    <w:rsid w:val="00FF6BC5"/>
    <w:rsid w:val="00FF6CC8"/>
    <w:rsid w:val="00FF70B2"/>
    <w:rsid w:val="00FF7234"/>
    <w:rsid w:val="00FF754E"/>
    <w:rsid w:val="00FF7962"/>
    <w:rsid w:val="00FF79B5"/>
    <w:rsid w:val="00FF7A13"/>
    <w:rsid w:val="00FF7BDE"/>
    <w:rsid w:val="00FF7D6B"/>
    <w:rsid w:val="00FF7E34"/>
    <w:rsid w:val="03472CD6"/>
    <w:rsid w:val="23F45EB7"/>
    <w:rsid w:val="530EC43E"/>
    <w:rsid w:val="55BB220F"/>
    <w:rsid w:val="784EEEB5"/>
    <w:rsid w:val="7BBC8B4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A5001F2"/>
  <w15:docId w15:val="{A185256A-E2E1-4B06-85AE-7B868EB82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6C61"/>
    <w:pPr>
      <w:spacing w:line="260" w:lineRule="atLeast"/>
    </w:pPr>
    <w:rPr>
      <w:sz w:val="22"/>
      <w:lang w:eastAsia="en-US" w:bidi="ar-SA"/>
    </w:rPr>
  </w:style>
  <w:style w:type="paragraph" w:styleId="Heading1">
    <w:name w:val="heading 1"/>
    <w:basedOn w:val="Heading2"/>
    <w:next w:val="BodyText"/>
    <w:link w:val="Heading1Char"/>
    <w:autoRedefine/>
    <w:qFormat/>
    <w:rsid w:val="00A14897"/>
    <w:pPr>
      <w:numPr>
        <w:ilvl w:val="0"/>
        <w:numId w:val="0"/>
      </w:numPr>
      <w:tabs>
        <w:tab w:val="left" w:pos="450"/>
      </w:tabs>
      <w:spacing w:before="0" w:after="0" w:line="240" w:lineRule="atLeast"/>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left" w:pos="454"/>
      </w:tabs>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
    <w:basedOn w:val="BodyText"/>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rsid w:val="008C223E"/>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semiHidden/>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UnresolvedMention1">
    <w:name w:val="Unresolved Mention1"/>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paragraph" w:customStyle="1" w:styleId="RNormal">
    <w:name w:val="RNormal"/>
    <w:basedOn w:val="Normal"/>
    <w:rsid w:val="00D90CA6"/>
    <w:pPr>
      <w:spacing w:line="240" w:lineRule="auto"/>
      <w:jc w:val="both"/>
    </w:pPr>
    <w:rPr>
      <w:szCs w:val="24"/>
      <w:lang w:val="en-US"/>
    </w:rPr>
  </w:style>
  <w:style w:type="paragraph" w:customStyle="1" w:styleId="a">
    <w:name w:val="Åº"/>
    <w:basedOn w:val="Normal"/>
    <w:uiPriority w:val="99"/>
    <w:rsid w:val="00D90CA6"/>
    <w:pPr>
      <w:tabs>
        <w:tab w:val="left" w:pos="360"/>
        <w:tab w:val="left" w:pos="720"/>
        <w:tab w:val="left" w:pos="1080"/>
      </w:tabs>
      <w:spacing w:line="240" w:lineRule="auto"/>
    </w:pPr>
    <w:rPr>
      <w:rFonts w:cs="BrowalliaUPC"/>
      <w:sz w:val="28"/>
      <w:szCs w:val="28"/>
      <w:lang w:val="th-TH" w:bidi="th-TH"/>
    </w:rPr>
  </w:style>
  <w:style w:type="paragraph" w:styleId="BodyTextIndent3">
    <w:name w:val="Body Text Indent 3"/>
    <w:basedOn w:val="Normal"/>
    <w:link w:val="BodyTextIndent3Char"/>
    <w:semiHidden/>
    <w:unhideWhenUsed/>
    <w:rsid w:val="006445D9"/>
    <w:pPr>
      <w:spacing w:after="120"/>
      <w:ind w:left="360"/>
    </w:pPr>
    <w:rPr>
      <w:sz w:val="16"/>
      <w:szCs w:val="16"/>
    </w:rPr>
  </w:style>
  <w:style w:type="character" w:customStyle="1" w:styleId="BodyTextIndent3Char">
    <w:name w:val="Body Text Indent 3 Char"/>
    <w:basedOn w:val="DefaultParagraphFont"/>
    <w:link w:val="BodyTextIndent3"/>
    <w:semiHidden/>
    <w:rsid w:val="006445D9"/>
    <w:rPr>
      <w:sz w:val="16"/>
      <w:szCs w:val="16"/>
      <w:lang w:eastAsia="en-US" w:bidi="ar-SA"/>
    </w:rPr>
  </w:style>
  <w:style w:type="character" w:customStyle="1" w:styleId="ListParagraphChar">
    <w:name w:val="List Paragraph Char"/>
    <w:link w:val="ListParagraph"/>
    <w:uiPriority w:val="34"/>
    <w:locked/>
    <w:rsid w:val="00C53247"/>
    <w:rPr>
      <w:sz w:val="22"/>
      <w:lang w:eastAsia="en-US" w:bidi="ar-SA"/>
    </w:rPr>
  </w:style>
  <w:style w:type="paragraph" w:styleId="HTMLPreformatted">
    <w:name w:val="HTML Preformatted"/>
    <w:basedOn w:val="Normal"/>
    <w:link w:val="HTMLPreformattedChar"/>
    <w:uiPriority w:val="99"/>
    <w:semiHidden/>
    <w:unhideWhenUsed/>
    <w:rsid w:val="00C532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basedOn w:val="DefaultParagraphFont"/>
    <w:link w:val="HTMLPreformatted"/>
    <w:uiPriority w:val="99"/>
    <w:semiHidden/>
    <w:rsid w:val="00C53247"/>
    <w:rPr>
      <w:rFonts w:ascii="Courier New" w:hAnsi="Courier New" w:cs="Courier New"/>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28978109">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338703779">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970138640">
      <w:bodyDiv w:val="1"/>
      <w:marLeft w:val="0"/>
      <w:marRight w:val="0"/>
      <w:marTop w:val="0"/>
      <w:marBottom w:val="0"/>
      <w:divBdr>
        <w:top w:val="none" w:sz="0" w:space="0" w:color="auto"/>
        <w:left w:val="none" w:sz="0" w:space="0" w:color="auto"/>
        <w:bottom w:val="none" w:sz="0" w:space="0" w:color="auto"/>
        <w:right w:val="none" w:sz="0" w:space="0" w:color="auto"/>
      </w:divBdr>
    </w:div>
    <w:div w:id="986669167">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114440467">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6580439">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73978247">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3651635">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24396547">
      <w:bodyDiv w:val="1"/>
      <w:marLeft w:val="0"/>
      <w:marRight w:val="0"/>
      <w:marTop w:val="0"/>
      <w:marBottom w:val="0"/>
      <w:divBdr>
        <w:top w:val="none" w:sz="0" w:space="0" w:color="auto"/>
        <w:left w:val="none" w:sz="0" w:space="0" w:color="auto"/>
        <w:bottom w:val="none" w:sz="0" w:space="0" w:color="auto"/>
        <w:right w:val="none" w:sz="0" w:space="0" w:color="auto"/>
      </w:divBdr>
      <w:divsChild>
        <w:div w:id="672685646">
          <w:marLeft w:val="0"/>
          <w:marRight w:val="0"/>
          <w:marTop w:val="0"/>
          <w:marBottom w:val="0"/>
          <w:divBdr>
            <w:top w:val="none" w:sz="0" w:space="0" w:color="auto"/>
            <w:left w:val="none" w:sz="0" w:space="0" w:color="auto"/>
            <w:bottom w:val="none" w:sz="0" w:space="0" w:color="auto"/>
            <w:right w:val="none" w:sz="0" w:space="0" w:color="auto"/>
          </w:divBdr>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867988276">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124881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eader" Target="head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54EA40735BF934BA67F81A627B4C9F5" ma:contentTypeVersion="12" ma:contentTypeDescription="Create a new document." ma:contentTypeScope="" ma:versionID="05ad9e7d0ddfe902c63c40c21aec9685">
  <xsd:schema xmlns:xsd="http://www.w3.org/2001/XMLSchema" xmlns:xs="http://www.w3.org/2001/XMLSchema" xmlns:p="http://schemas.microsoft.com/office/2006/metadata/properties" xmlns:ns3="5f0ff7a2-1283-4f33-ade5-cd4c48a68bed" xmlns:ns4="11cc0dfc-d067-462d-b52e-4da9d11e8445" targetNamespace="http://schemas.microsoft.com/office/2006/metadata/properties" ma:root="true" ma:fieldsID="c62f3a08bb217f4327e2b3416288472f" ns3:_="" ns4:_="">
    <xsd:import namespace="5f0ff7a2-1283-4f33-ade5-cd4c48a68bed"/>
    <xsd:import namespace="11cc0dfc-d067-462d-b52e-4da9d11e8445"/>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f0ff7a2-1283-4f33-ade5-cd4c48a68be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1cc0dfc-d067-462d-b52e-4da9d11e844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86865B-85A7-4A24-91BE-14ED1202608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576CF5C-FB9D-40BA-B6CD-ACE46A35A4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f0ff7a2-1283-4f33-ade5-cd4c48a68bed"/>
    <ds:schemaRef ds:uri="11cc0dfc-d067-462d-b52e-4da9d11e84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45A081-995E-4CC1-9BAE-4257FB8D6570}">
  <ds:schemaRefs>
    <ds:schemaRef ds:uri="http://schemas.microsoft.com/sharepoint/v3/contenttype/forms"/>
  </ds:schemaRefs>
</ds:datastoreItem>
</file>

<file path=customXml/itemProps4.xml><?xml version="1.0" encoding="utf-8"?>
<ds:datastoreItem xmlns:ds="http://schemas.openxmlformats.org/officeDocument/2006/customXml" ds:itemID="{0AC8FB92-DD68-488E-8086-B229F1DEB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17</Pages>
  <Words>5349</Words>
  <Characters>30641</Characters>
  <Application>Microsoft Office Word</Application>
  <DocSecurity>0</DocSecurity>
  <Lines>255</Lines>
  <Paragraphs>71</Paragraphs>
  <ScaleCrop>false</ScaleCrop>
  <HeadingPairs>
    <vt:vector size="2" baseType="variant">
      <vt:variant>
        <vt:lpstr>Title</vt:lpstr>
      </vt:variant>
      <vt:variant>
        <vt:i4>1</vt:i4>
      </vt:variant>
    </vt:vector>
  </HeadingPairs>
  <TitlesOfParts>
    <vt:vector size="1" baseType="lpstr">
      <vt:lpstr>Thai GAAP Q2 2020 PAE IFS (Eng)_28 Mar 20_Word_Concise</vt:lpstr>
    </vt:vector>
  </TitlesOfParts>
  <Company>KPMG</Company>
  <LinksUpToDate>false</LinksUpToDate>
  <CharactersWithSpaces>35919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Q2 2020 PAE IFS (Eng)_28 Mar 20_Word_Concise</dc:title>
  <dc:subject/>
  <dc:creator>KPMG - DPP</dc:creator>
  <cp:keywords/>
  <dc:description/>
  <cp:lastModifiedBy>ศุภนิตา อาดำ</cp:lastModifiedBy>
  <cp:revision>5</cp:revision>
  <cp:lastPrinted>2021-08-08T15:50:00Z</cp:lastPrinted>
  <dcterms:created xsi:type="dcterms:W3CDTF">2021-08-09T05:16:00Z</dcterms:created>
  <dcterms:modified xsi:type="dcterms:W3CDTF">2021-08-10T03:37:00Z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0x010100854EA40735BF934BA67F81A627B4C9F5</vt:lpwstr>
  </property>
</Properties>
</file>