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1BADD12E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77777777" w:rsidR="009A7DBF" w:rsidRPr="002C44C3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59CE9408" w:rsidR="00867682" w:rsidRPr="002C44C3" w:rsidRDefault="00070C2B" w:rsidP="00867682">
      <w:pPr>
        <w:jc w:val="thaiDistribute"/>
        <w:rPr>
          <w:rFonts w:ascii="BrowalliaUPC" w:hAnsi="BrowalliaUPC" w:cs="BrowalliaUPC"/>
          <w:sz w:val="28"/>
          <w:szCs w:val="28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ณ วันที่ </w:t>
      </w:r>
      <w:r w:rsidR="009A7DB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CD70A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0C4B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สำหรั</w:t>
      </w:r>
      <w:r w:rsidR="00A05DDA">
        <w:rPr>
          <w:rFonts w:ascii="BrowalliaUPC" w:hAnsi="BrowalliaUPC" w:cs="BrowalliaUPC" w:hint="cs"/>
          <w:sz w:val="28"/>
          <w:szCs w:val="28"/>
          <w:cs/>
          <w:lang w:bidi="th-TH"/>
        </w:rPr>
        <w:t>บงวดสามเดือนและหกเดือน</w:t>
      </w:r>
      <w:r w:rsidR="00DE084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DE0849" w:rsidRPr="00070C2B">
        <w:rPr>
          <w:rFonts w:ascii="BrowalliaUPC" w:hAnsi="BrowalliaUPC" w:cs="BrowalliaUPC"/>
          <w:sz w:val="28"/>
          <w:szCs w:val="28"/>
        </w:rPr>
        <w:t xml:space="preserve">30 </w:t>
      </w:r>
      <w:r w:rsidR="00DE0849"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DE0849"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849" w:rsidRPr="00070C2B">
        <w:rPr>
          <w:rFonts w:ascii="BrowalliaUPC" w:hAnsi="BrowalliaUPC" w:cs="BrowalliaUPC"/>
          <w:sz w:val="28"/>
          <w:szCs w:val="28"/>
        </w:rPr>
        <w:t>2564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DE0849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เดือนสิ้นสุดวันเดียวกันและหมายเหตุประกอบงบการเงินระหว่างกาลแบบย่อ</w:t>
      </w:r>
      <w:r w:rsidR="000618C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(รวมเรียกว่า “</w:t>
      </w:r>
      <w:r w:rsidR="003E7F40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1270C3B" w:rsidR="00EB6C2B" w:rsidRPr="002C44C3" w:rsidRDefault="00EB6C2B" w:rsidP="00EB6C2B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25BBAB15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2B9F0CB6" w14:textId="2F5853E4" w:rsidR="00A77C41" w:rsidRDefault="00A77C41" w:rsidP="00CD4D4E">
      <w:pPr>
        <w:jc w:val="thaiDistribute"/>
        <w:rPr>
          <w:rFonts w:ascii="BrowalliaUPC" w:hAnsi="BrowalliaUPC" w:cs="BrowalliaUPC"/>
        </w:rPr>
      </w:pPr>
    </w:p>
    <w:p w14:paraId="6A971436" w14:textId="40EF5946" w:rsidR="00A77C41" w:rsidRDefault="00A77C41" w:rsidP="00CD4D4E">
      <w:pPr>
        <w:jc w:val="thaiDistribute"/>
        <w:rPr>
          <w:rFonts w:ascii="BrowalliaUPC" w:hAnsi="BrowalliaUPC" w:cs="BrowalliaUPC"/>
        </w:rPr>
      </w:pPr>
    </w:p>
    <w:p w14:paraId="39409D5C" w14:textId="77777777" w:rsidR="00A77C41" w:rsidRPr="002C44C3" w:rsidRDefault="00A77C41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2CEC34" w14:textId="7E0709A3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Pr="002C44C3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FFA688" w14:textId="4ED6C9CB" w:rsidR="003C08B4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10861F7" w14:textId="77777777" w:rsidR="004D6254" w:rsidRPr="002C44C3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51D81AC9" w14:textId="77777777" w:rsidR="00EF11C2" w:rsidRPr="00776BB8" w:rsidRDefault="00EF11C2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77777777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0A2B1E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6439D06B" w:rsidR="00EF11C2" w:rsidRPr="007A6C35" w:rsidRDefault="000A2B1E" w:rsidP="00037FD9">
      <w:pPr>
        <w:pStyle w:val="BodyText"/>
        <w:spacing w:after="0" w:line="240" w:lineRule="auto"/>
        <w:rPr>
          <w:lang w:val="en-US"/>
        </w:rPr>
      </w:pPr>
      <w:r>
        <w:rPr>
          <w:rFonts w:ascii="Browallia New" w:hAnsi="Browallia New" w:cs="Browallia New"/>
          <w:sz w:val="28"/>
          <w:szCs w:val="28"/>
          <w:lang w:bidi="th-TH"/>
        </w:rPr>
        <w:t>10</w:t>
      </w:r>
      <w:r w:rsidR="00DE0849"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สิงหาคม</w:t>
      </w:r>
      <w:r w:rsidR="00EF11C2"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F11C2" w:rsidRPr="000A2B1E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E748" w14:textId="77777777" w:rsidR="00D12B8E" w:rsidRDefault="00D12B8E">
      <w:r>
        <w:separator/>
      </w:r>
    </w:p>
  </w:endnote>
  <w:endnote w:type="continuationSeparator" w:id="0">
    <w:p w14:paraId="039F8062" w14:textId="77777777" w:rsidR="00D12B8E" w:rsidRDefault="00D1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6EE8" w14:textId="77777777" w:rsidR="00D12B8E" w:rsidRDefault="00D12B8E">
      <w:bookmarkStart w:id="0" w:name="_Hlk482348182"/>
      <w:bookmarkEnd w:id="0"/>
      <w:r>
        <w:separator/>
      </w:r>
    </w:p>
  </w:footnote>
  <w:footnote w:type="continuationSeparator" w:id="0">
    <w:p w14:paraId="1D0F59F9" w14:textId="77777777" w:rsidR="00D12B8E" w:rsidRDefault="00D1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DEF0BC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6A837C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98C"/>
    <w:rsid w:val="001B1C78"/>
    <w:rsid w:val="001B3B30"/>
    <w:rsid w:val="001B7388"/>
    <w:rsid w:val="001C23C4"/>
    <w:rsid w:val="001C377F"/>
    <w:rsid w:val="001C6AA0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321DA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1DDA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2853"/>
    <w:rsid w:val="007B4BE2"/>
    <w:rsid w:val="007C4904"/>
    <w:rsid w:val="007C6354"/>
    <w:rsid w:val="007D41A1"/>
    <w:rsid w:val="008033D0"/>
    <w:rsid w:val="00803FB6"/>
    <w:rsid w:val="008059EF"/>
    <w:rsid w:val="008128F7"/>
    <w:rsid w:val="00812938"/>
    <w:rsid w:val="008167BC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77C41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811FC"/>
    <w:rsid w:val="00E86B53"/>
    <w:rsid w:val="00E9110B"/>
    <w:rsid w:val="00E94B50"/>
    <w:rsid w:val="00EA1723"/>
    <w:rsid w:val="00EA2B6F"/>
    <w:rsid w:val="00EB3478"/>
    <w:rsid w:val="00EB4B39"/>
    <w:rsid w:val="00EB6C2B"/>
    <w:rsid w:val="00EB6FE3"/>
    <w:rsid w:val="00ED0228"/>
    <w:rsid w:val="00ED723E"/>
    <w:rsid w:val="00EE0F65"/>
    <w:rsid w:val="00EE1ADC"/>
    <w:rsid w:val="00EF11C2"/>
    <w:rsid w:val="00EF190C"/>
    <w:rsid w:val="00EF6392"/>
    <w:rsid w:val="00F01358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F8F537-D6EC-4611-9885-63D74B165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2e69a94-7668-43ca-b8be-de16f28eb7ca"/>
    <ds:schemaRef ds:uri="7665a464-acd4-4c70-80c3-9e7a6a84925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</TotalTime>
  <Pages>2</Pages>
  <Words>323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18</cp:revision>
  <cp:lastPrinted>2017-11-14T11:56:00Z</cp:lastPrinted>
  <dcterms:created xsi:type="dcterms:W3CDTF">2021-08-01T16:37:00Z</dcterms:created>
  <dcterms:modified xsi:type="dcterms:W3CDTF">2021-08-10T08:45:00Z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