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71DC62" w14:textId="77777777" w:rsidR="000128BD" w:rsidRPr="003E3E49" w:rsidRDefault="000128BD" w:rsidP="00A73B37">
      <w:pPr>
        <w:spacing w:line="240" w:lineRule="atLeast"/>
        <w:jc w:val="center"/>
        <w:rPr>
          <w:b/>
          <w:bCs/>
          <w:szCs w:val="22"/>
          <w:cs/>
          <w:lang w:val="en-US" w:bidi="th-TH"/>
        </w:rPr>
      </w:pPr>
    </w:p>
    <w:p w14:paraId="0A208EC5" w14:textId="77777777" w:rsidR="000128BD" w:rsidRDefault="000128BD" w:rsidP="00A73B37">
      <w:pPr>
        <w:spacing w:line="240" w:lineRule="atLeast"/>
        <w:jc w:val="center"/>
        <w:rPr>
          <w:b/>
          <w:bCs/>
          <w:szCs w:val="22"/>
        </w:rPr>
      </w:pPr>
    </w:p>
    <w:p w14:paraId="1E11D616" w14:textId="77777777" w:rsidR="00D974FD" w:rsidRDefault="00D974FD" w:rsidP="00A73B37">
      <w:pPr>
        <w:spacing w:line="240" w:lineRule="atLeast"/>
        <w:jc w:val="center"/>
        <w:rPr>
          <w:b/>
          <w:bCs/>
          <w:szCs w:val="22"/>
        </w:rPr>
      </w:pPr>
    </w:p>
    <w:p w14:paraId="2D4EDE83" w14:textId="77777777" w:rsidR="0080249A" w:rsidRDefault="0080249A" w:rsidP="00A73B37">
      <w:pPr>
        <w:spacing w:line="240" w:lineRule="atLeast"/>
        <w:jc w:val="center"/>
        <w:rPr>
          <w:b/>
          <w:bCs/>
          <w:szCs w:val="22"/>
        </w:rPr>
      </w:pPr>
    </w:p>
    <w:p w14:paraId="45BB1D3C" w14:textId="77777777" w:rsidR="0080249A" w:rsidRDefault="0080249A" w:rsidP="00A73B37">
      <w:pPr>
        <w:spacing w:line="240" w:lineRule="atLeast"/>
        <w:jc w:val="center"/>
        <w:rPr>
          <w:b/>
          <w:bCs/>
          <w:szCs w:val="22"/>
        </w:rPr>
      </w:pPr>
    </w:p>
    <w:p w14:paraId="365D51E0" w14:textId="77777777" w:rsidR="0080249A" w:rsidRDefault="0080249A" w:rsidP="00A73B37">
      <w:pPr>
        <w:spacing w:line="240" w:lineRule="atLeast"/>
        <w:jc w:val="center"/>
        <w:rPr>
          <w:b/>
          <w:bCs/>
          <w:szCs w:val="22"/>
        </w:rPr>
      </w:pPr>
    </w:p>
    <w:p w14:paraId="351AD85D" w14:textId="77777777" w:rsidR="0080249A" w:rsidRDefault="0080249A" w:rsidP="00A73B37">
      <w:pPr>
        <w:spacing w:line="240" w:lineRule="atLeast"/>
        <w:jc w:val="center"/>
        <w:rPr>
          <w:b/>
          <w:bCs/>
          <w:szCs w:val="22"/>
        </w:rPr>
      </w:pPr>
    </w:p>
    <w:p w14:paraId="61EB4764" w14:textId="77777777" w:rsidR="0080249A" w:rsidRDefault="0080249A" w:rsidP="00A73B37">
      <w:pPr>
        <w:spacing w:line="240" w:lineRule="atLeast"/>
        <w:jc w:val="center"/>
        <w:rPr>
          <w:b/>
          <w:bCs/>
          <w:szCs w:val="22"/>
        </w:rPr>
      </w:pPr>
    </w:p>
    <w:p w14:paraId="1A1EBED7" w14:textId="77777777" w:rsidR="0080249A" w:rsidRDefault="0080249A" w:rsidP="00A73B37">
      <w:pPr>
        <w:spacing w:line="240" w:lineRule="atLeast"/>
        <w:jc w:val="center"/>
        <w:rPr>
          <w:b/>
          <w:bCs/>
          <w:szCs w:val="22"/>
        </w:rPr>
      </w:pPr>
    </w:p>
    <w:p w14:paraId="288C0D15" w14:textId="77777777" w:rsidR="0080249A" w:rsidRDefault="0080249A" w:rsidP="00A73B37">
      <w:pPr>
        <w:spacing w:line="240" w:lineRule="atLeast"/>
        <w:jc w:val="center"/>
        <w:rPr>
          <w:b/>
          <w:bCs/>
          <w:szCs w:val="22"/>
        </w:rPr>
      </w:pPr>
    </w:p>
    <w:p w14:paraId="1FDEA357" w14:textId="77777777" w:rsidR="0080249A" w:rsidRDefault="008A63DF" w:rsidP="00A73B37">
      <w:pPr>
        <w:spacing w:line="240" w:lineRule="atLeast"/>
        <w:jc w:val="center"/>
        <w:rPr>
          <w:b/>
          <w:bCs/>
          <w:szCs w:val="22"/>
        </w:rPr>
      </w:pPr>
      <w:r>
        <w:rPr>
          <w:b/>
          <w:bCs/>
          <w:szCs w:val="22"/>
        </w:rPr>
        <w:t xml:space="preserve"> </w:t>
      </w:r>
    </w:p>
    <w:p w14:paraId="3B2D09BC" w14:textId="77777777" w:rsidR="00D974FD" w:rsidRDefault="00781BCF" w:rsidP="00A73B37">
      <w:pPr>
        <w:spacing w:line="240" w:lineRule="atLeast"/>
        <w:jc w:val="center"/>
        <w:rPr>
          <w:b/>
          <w:bCs/>
          <w:szCs w:val="22"/>
        </w:rPr>
      </w:pPr>
      <w:r>
        <w:rPr>
          <w:b/>
          <w:bCs/>
          <w:szCs w:val="22"/>
        </w:rPr>
        <w:t xml:space="preserve"> </w:t>
      </w:r>
    </w:p>
    <w:p w14:paraId="49DB55ED" w14:textId="77777777" w:rsidR="00D974FD" w:rsidRDefault="00D974FD" w:rsidP="00A73B37">
      <w:pPr>
        <w:spacing w:line="240" w:lineRule="atLeast"/>
        <w:jc w:val="center"/>
        <w:rPr>
          <w:b/>
          <w:bCs/>
          <w:szCs w:val="22"/>
        </w:rPr>
      </w:pPr>
    </w:p>
    <w:p w14:paraId="7E7C3CC3" w14:textId="77777777" w:rsidR="00D974FD" w:rsidRDefault="00D974FD" w:rsidP="00A73B37">
      <w:pPr>
        <w:spacing w:line="240" w:lineRule="atLeast"/>
        <w:jc w:val="center"/>
        <w:rPr>
          <w:b/>
          <w:bCs/>
          <w:szCs w:val="22"/>
        </w:rPr>
      </w:pPr>
    </w:p>
    <w:p w14:paraId="7F33F29B" w14:textId="77777777" w:rsidR="00D974FD" w:rsidRPr="000128BD" w:rsidRDefault="00D974FD" w:rsidP="00A73B37">
      <w:pPr>
        <w:spacing w:line="240" w:lineRule="atLeast"/>
        <w:jc w:val="center"/>
        <w:rPr>
          <w:b/>
          <w:bCs/>
          <w:szCs w:val="22"/>
        </w:rPr>
      </w:pPr>
    </w:p>
    <w:p w14:paraId="06EF2890" w14:textId="77777777" w:rsidR="009F23D0" w:rsidRDefault="009F23D0" w:rsidP="009F23D0">
      <w:pPr>
        <w:spacing w:line="240" w:lineRule="atLeast"/>
        <w:jc w:val="center"/>
        <w:rPr>
          <w:b/>
          <w:bCs/>
          <w:szCs w:val="22"/>
        </w:rPr>
      </w:pPr>
    </w:p>
    <w:p w14:paraId="1FF3C05B" w14:textId="77777777" w:rsidR="00EA1BFE" w:rsidRDefault="00EA1BFE" w:rsidP="009F23D0">
      <w:pPr>
        <w:spacing w:line="240" w:lineRule="atLeast"/>
        <w:jc w:val="center"/>
        <w:rPr>
          <w:b/>
          <w:bCs/>
          <w:szCs w:val="22"/>
        </w:rPr>
      </w:pPr>
    </w:p>
    <w:p w14:paraId="652724B2" w14:textId="77777777" w:rsidR="00EA1BFE" w:rsidRDefault="00EA1BFE" w:rsidP="009F23D0">
      <w:pPr>
        <w:spacing w:line="240" w:lineRule="atLeast"/>
        <w:jc w:val="center"/>
        <w:rPr>
          <w:b/>
          <w:bCs/>
          <w:szCs w:val="22"/>
        </w:rPr>
      </w:pPr>
    </w:p>
    <w:p w14:paraId="29B79F00" w14:textId="77777777" w:rsidR="009F23D0" w:rsidRPr="000128BD" w:rsidRDefault="009F23D0" w:rsidP="009F23D0">
      <w:pPr>
        <w:spacing w:line="240" w:lineRule="atLeast"/>
        <w:jc w:val="center"/>
        <w:rPr>
          <w:b/>
          <w:bCs/>
          <w:szCs w:val="22"/>
        </w:rPr>
      </w:pPr>
    </w:p>
    <w:p w14:paraId="045B90C8" w14:textId="77777777" w:rsidR="00620F9D" w:rsidRPr="005475AE" w:rsidRDefault="00620F9D" w:rsidP="00620F9D">
      <w:pPr>
        <w:spacing w:line="240" w:lineRule="atLeast"/>
        <w:jc w:val="center"/>
        <w:rPr>
          <w:b/>
          <w:bCs/>
          <w:sz w:val="40"/>
          <w:szCs w:val="40"/>
        </w:rPr>
      </w:pPr>
      <w:r w:rsidRPr="005475AE">
        <w:rPr>
          <w:b/>
          <w:bCs/>
          <w:sz w:val="40"/>
          <w:szCs w:val="40"/>
        </w:rPr>
        <w:t>Siam Food Products Public Company Limited</w:t>
      </w:r>
    </w:p>
    <w:p w14:paraId="47CDEA99" w14:textId="77777777" w:rsidR="00620F9D" w:rsidRPr="005475AE" w:rsidRDefault="00716591" w:rsidP="00620F9D">
      <w:pPr>
        <w:spacing w:line="240" w:lineRule="atLeast"/>
        <w:jc w:val="center"/>
        <w:rPr>
          <w:b/>
          <w:bCs/>
          <w:sz w:val="40"/>
          <w:szCs w:val="40"/>
        </w:rPr>
      </w:pPr>
      <w:r w:rsidRPr="005475AE">
        <w:rPr>
          <w:b/>
          <w:bCs/>
          <w:sz w:val="40"/>
          <w:szCs w:val="40"/>
        </w:rPr>
        <w:t>and its Subsidiaries</w:t>
      </w:r>
      <w:r w:rsidR="00620F9D" w:rsidRPr="005475AE">
        <w:rPr>
          <w:b/>
          <w:bCs/>
          <w:sz w:val="40"/>
          <w:szCs w:val="40"/>
        </w:rPr>
        <w:br/>
      </w:r>
    </w:p>
    <w:p w14:paraId="1798DB41" w14:textId="77777777" w:rsidR="00EE15AA" w:rsidRPr="005475AE" w:rsidRDefault="00EE15AA" w:rsidP="00EE15AA">
      <w:pPr>
        <w:pStyle w:val="CoverTitle"/>
        <w:spacing w:line="240" w:lineRule="atLeast"/>
        <w:jc w:val="center"/>
        <w:rPr>
          <w:spacing w:val="-3"/>
          <w:szCs w:val="36"/>
        </w:rPr>
      </w:pPr>
      <w:r w:rsidRPr="005475AE">
        <w:rPr>
          <w:spacing w:val="-3"/>
          <w:szCs w:val="36"/>
        </w:rPr>
        <w:t>Condensed interim financial statements</w:t>
      </w:r>
    </w:p>
    <w:p w14:paraId="5E1FF945" w14:textId="77777777" w:rsidR="00EE15AA" w:rsidRPr="005475AE" w:rsidRDefault="00EE15AA" w:rsidP="00EE15AA">
      <w:pPr>
        <w:pStyle w:val="CoverTitle"/>
        <w:spacing w:line="240" w:lineRule="atLeast"/>
        <w:jc w:val="center"/>
        <w:rPr>
          <w:spacing w:val="-3"/>
          <w:szCs w:val="36"/>
        </w:rPr>
      </w:pPr>
      <w:r w:rsidRPr="005475AE">
        <w:rPr>
          <w:spacing w:val="-3"/>
          <w:szCs w:val="36"/>
        </w:rPr>
        <w:t>for the three-month</w:t>
      </w:r>
      <w:r w:rsidRPr="005475AE">
        <w:rPr>
          <w:rFonts w:hint="cs"/>
          <w:spacing w:val="-3"/>
          <w:szCs w:val="36"/>
          <w:cs/>
          <w:lang w:bidi="th-TH"/>
        </w:rPr>
        <w:t xml:space="preserve"> </w:t>
      </w:r>
      <w:r w:rsidRPr="005475AE">
        <w:rPr>
          <w:spacing w:val="-3"/>
          <w:szCs w:val="36"/>
          <w:lang w:bidi="th-TH"/>
        </w:rPr>
        <w:t xml:space="preserve">and nine-month </w:t>
      </w:r>
      <w:r w:rsidRPr="005475AE">
        <w:rPr>
          <w:spacing w:val="-3"/>
          <w:szCs w:val="36"/>
        </w:rPr>
        <w:t>periods ended</w:t>
      </w:r>
    </w:p>
    <w:p w14:paraId="0BAAAFCD" w14:textId="7E84D049" w:rsidR="00EE15AA" w:rsidRPr="005475AE" w:rsidRDefault="00EE15AA" w:rsidP="00EE15AA">
      <w:pPr>
        <w:pStyle w:val="CoverTitle"/>
        <w:spacing w:line="240" w:lineRule="atLeast"/>
        <w:jc w:val="center"/>
        <w:rPr>
          <w:spacing w:val="-3"/>
          <w:szCs w:val="36"/>
        </w:rPr>
      </w:pPr>
      <w:r w:rsidRPr="005475AE">
        <w:rPr>
          <w:spacing w:val="-3"/>
          <w:szCs w:val="36"/>
        </w:rPr>
        <w:t>3</w:t>
      </w:r>
      <w:r w:rsidRPr="005475AE">
        <w:rPr>
          <w:spacing w:val="-3"/>
          <w:szCs w:val="36"/>
          <w:lang w:val="en-US" w:bidi="th-TH"/>
        </w:rPr>
        <w:t>0 June 2021</w:t>
      </w:r>
    </w:p>
    <w:p w14:paraId="2E26F5E2" w14:textId="77777777" w:rsidR="00EE15AA" w:rsidRPr="005475AE" w:rsidRDefault="00EE15AA" w:rsidP="00EE15AA">
      <w:pPr>
        <w:pStyle w:val="CoverTitle"/>
        <w:spacing w:line="240" w:lineRule="atLeast"/>
        <w:jc w:val="center"/>
        <w:rPr>
          <w:spacing w:val="-3"/>
          <w:szCs w:val="36"/>
        </w:rPr>
      </w:pPr>
      <w:r w:rsidRPr="005475AE">
        <w:rPr>
          <w:spacing w:val="-3"/>
          <w:szCs w:val="36"/>
        </w:rPr>
        <w:t>and</w:t>
      </w:r>
    </w:p>
    <w:p w14:paraId="27B3B199" w14:textId="77777777" w:rsidR="00EE15AA" w:rsidRPr="005475AE" w:rsidRDefault="00EE15AA" w:rsidP="00EE15AA">
      <w:pPr>
        <w:spacing w:line="240" w:lineRule="atLeast"/>
        <w:jc w:val="center"/>
        <w:rPr>
          <w:spacing w:val="-3"/>
          <w:sz w:val="36"/>
          <w:szCs w:val="36"/>
        </w:rPr>
      </w:pPr>
      <w:r w:rsidRPr="005475AE">
        <w:rPr>
          <w:spacing w:val="-3"/>
          <w:sz w:val="36"/>
          <w:szCs w:val="36"/>
        </w:rPr>
        <w:t>Independent auditor’s review report</w:t>
      </w:r>
    </w:p>
    <w:p w14:paraId="207EA36D" w14:textId="77777777" w:rsidR="00CC7073" w:rsidRPr="005475AE" w:rsidRDefault="00CC7073" w:rsidP="00CC7073">
      <w:pPr>
        <w:rPr>
          <w:sz w:val="28"/>
          <w:szCs w:val="28"/>
        </w:rPr>
      </w:pPr>
    </w:p>
    <w:p w14:paraId="35504A44" w14:textId="77777777" w:rsidR="00CC7073" w:rsidRPr="005475AE" w:rsidRDefault="00CC7073" w:rsidP="00CC7073">
      <w:pPr>
        <w:rPr>
          <w:sz w:val="28"/>
          <w:szCs w:val="28"/>
        </w:rPr>
      </w:pPr>
    </w:p>
    <w:p w14:paraId="643DD8FC" w14:textId="77777777" w:rsidR="00CC7073" w:rsidRPr="005475AE" w:rsidRDefault="00CC7073" w:rsidP="00CC7073">
      <w:pPr>
        <w:rPr>
          <w:sz w:val="28"/>
          <w:szCs w:val="28"/>
        </w:rPr>
      </w:pPr>
    </w:p>
    <w:p w14:paraId="33BA23EC" w14:textId="77777777" w:rsidR="00CC7073" w:rsidRPr="005475AE" w:rsidRDefault="00CC7073" w:rsidP="00CC7073">
      <w:pPr>
        <w:rPr>
          <w:sz w:val="28"/>
          <w:szCs w:val="28"/>
        </w:rPr>
      </w:pPr>
    </w:p>
    <w:p w14:paraId="0700EF8D" w14:textId="77777777" w:rsidR="00CC7073" w:rsidRPr="005475AE" w:rsidRDefault="00CC7073" w:rsidP="00CC7073">
      <w:pPr>
        <w:tabs>
          <w:tab w:val="left" w:pos="2216"/>
        </w:tabs>
        <w:rPr>
          <w:sz w:val="28"/>
          <w:szCs w:val="28"/>
        </w:rPr>
      </w:pPr>
      <w:r w:rsidRPr="005475AE">
        <w:rPr>
          <w:sz w:val="28"/>
          <w:szCs w:val="28"/>
        </w:rPr>
        <w:tab/>
      </w:r>
    </w:p>
    <w:p w14:paraId="49F2AD65" w14:textId="77777777" w:rsidR="009F23D0" w:rsidRPr="005475AE" w:rsidRDefault="00CC7073" w:rsidP="00CC7073">
      <w:pPr>
        <w:tabs>
          <w:tab w:val="left" w:pos="2216"/>
        </w:tabs>
        <w:rPr>
          <w:sz w:val="28"/>
          <w:szCs w:val="28"/>
        </w:rPr>
        <w:sectPr w:rsidR="009F23D0" w:rsidRPr="005475AE" w:rsidSect="00815D97">
          <w:headerReference w:type="even" r:id="rId8"/>
          <w:footerReference w:type="even" r:id="rId9"/>
          <w:footerReference w:type="default" r:id="rId10"/>
          <w:pgSz w:w="11907" w:h="16840"/>
          <w:pgMar w:top="691" w:right="1152" w:bottom="576" w:left="1152" w:header="720" w:footer="720" w:gutter="0"/>
          <w:pgNumType w:start="0"/>
          <w:cols w:space="720"/>
          <w:titlePg/>
          <w:docGrid w:linePitch="299"/>
        </w:sectPr>
      </w:pPr>
      <w:r w:rsidRPr="005475AE">
        <w:rPr>
          <w:sz w:val="28"/>
          <w:szCs w:val="28"/>
        </w:rPr>
        <w:tab/>
      </w:r>
    </w:p>
    <w:p w14:paraId="7DF2C5DE" w14:textId="77777777" w:rsidR="009F23D0" w:rsidRPr="005475AE" w:rsidRDefault="009F23D0" w:rsidP="009F23D0">
      <w:pPr>
        <w:tabs>
          <w:tab w:val="left" w:pos="6930"/>
        </w:tabs>
        <w:spacing w:line="240" w:lineRule="atLeast"/>
        <w:rPr>
          <w:sz w:val="28"/>
          <w:szCs w:val="28"/>
        </w:rPr>
      </w:pPr>
    </w:p>
    <w:p w14:paraId="659DCF1B" w14:textId="77777777" w:rsidR="009F23D0" w:rsidRPr="005475AE" w:rsidRDefault="009F23D0" w:rsidP="009F23D0">
      <w:pPr>
        <w:spacing w:line="240" w:lineRule="atLeast"/>
        <w:rPr>
          <w:b/>
          <w:bCs/>
          <w:sz w:val="28"/>
          <w:szCs w:val="28"/>
        </w:rPr>
      </w:pPr>
    </w:p>
    <w:p w14:paraId="721F2994" w14:textId="77777777" w:rsidR="009F23D0" w:rsidRPr="005475AE" w:rsidRDefault="009F23D0" w:rsidP="009F23D0">
      <w:pPr>
        <w:spacing w:line="240" w:lineRule="atLeast"/>
        <w:rPr>
          <w:b/>
          <w:bCs/>
          <w:sz w:val="28"/>
          <w:szCs w:val="28"/>
        </w:rPr>
      </w:pPr>
    </w:p>
    <w:p w14:paraId="308B0CC0" w14:textId="77777777" w:rsidR="00E25499" w:rsidRPr="005475AE" w:rsidRDefault="00E25499" w:rsidP="009F23D0">
      <w:pPr>
        <w:spacing w:line="240" w:lineRule="atLeast"/>
        <w:rPr>
          <w:b/>
          <w:bCs/>
          <w:sz w:val="28"/>
          <w:szCs w:val="28"/>
        </w:rPr>
      </w:pPr>
    </w:p>
    <w:p w14:paraId="6174F07F" w14:textId="77777777" w:rsidR="00832850" w:rsidRPr="005475AE" w:rsidRDefault="00832850" w:rsidP="009F23D0">
      <w:pPr>
        <w:spacing w:line="240" w:lineRule="atLeast"/>
        <w:rPr>
          <w:b/>
          <w:bCs/>
          <w:sz w:val="28"/>
          <w:szCs w:val="28"/>
        </w:rPr>
      </w:pPr>
    </w:p>
    <w:p w14:paraId="5E3B34AB" w14:textId="77777777" w:rsidR="009F23D0" w:rsidRPr="005475AE" w:rsidRDefault="009F23D0" w:rsidP="009F23D0">
      <w:pPr>
        <w:spacing w:line="240" w:lineRule="atLeast"/>
        <w:rPr>
          <w:b/>
          <w:bCs/>
          <w:sz w:val="28"/>
          <w:szCs w:val="28"/>
        </w:rPr>
      </w:pPr>
    </w:p>
    <w:p w14:paraId="2060599E" w14:textId="77777777" w:rsidR="003363B8" w:rsidRPr="005475AE" w:rsidRDefault="003363B8" w:rsidP="009F23D0">
      <w:pPr>
        <w:spacing w:line="240" w:lineRule="atLeast"/>
        <w:rPr>
          <w:b/>
          <w:bCs/>
          <w:sz w:val="28"/>
          <w:szCs w:val="28"/>
        </w:rPr>
      </w:pPr>
    </w:p>
    <w:p w14:paraId="2B5ABF8B" w14:textId="77777777" w:rsidR="00704205" w:rsidRPr="005475AE" w:rsidRDefault="00704205" w:rsidP="009F23D0">
      <w:pPr>
        <w:spacing w:line="240" w:lineRule="atLeast"/>
        <w:rPr>
          <w:b/>
          <w:bCs/>
          <w:sz w:val="28"/>
          <w:szCs w:val="28"/>
        </w:rPr>
      </w:pPr>
    </w:p>
    <w:p w14:paraId="5372F35D" w14:textId="77777777" w:rsidR="00C05FE1" w:rsidRPr="005475AE" w:rsidRDefault="00C05FE1" w:rsidP="009F23D0">
      <w:pPr>
        <w:spacing w:line="240" w:lineRule="atLeast"/>
        <w:rPr>
          <w:b/>
          <w:bCs/>
          <w:sz w:val="28"/>
          <w:szCs w:val="28"/>
        </w:rPr>
      </w:pPr>
    </w:p>
    <w:p w14:paraId="7BEF15A4" w14:textId="77777777" w:rsidR="00C05FE1" w:rsidRPr="005475AE" w:rsidRDefault="00C05FE1" w:rsidP="009F23D0">
      <w:pPr>
        <w:spacing w:line="240" w:lineRule="atLeast"/>
        <w:rPr>
          <w:b/>
          <w:bCs/>
          <w:sz w:val="28"/>
          <w:szCs w:val="28"/>
        </w:rPr>
      </w:pPr>
    </w:p>
    <w:p w14:paraId="1E1E3322" w14:textId="77777777" w:rsidR="00C05FE1" w:rsidRPr="005475AE" w:rsidRDefault="00C05FE1" w:rsidP="009F23D0">
      <w:pPr>
        <w:spacing w:line="240" w:lineRule="atLeast"/>
        <w:rPr>
          <w:b/>
          <w:bCs/>
          <w:sz w:val="28"/>
          <w:szCs w:val="28"/>
        </w:rPr>
      </w:pPr>
    </w:p>
    <w:p w14:paraId="079C7141" w14:textId="77777777" w:rsidR="00C05FE1" w:rsidRPr="005475AE" w:rsidRDefault="00C05FE1" w:rsidP="009F23D0">
      <w:pPr>
        <w:spacing w:line="240" w:lineRule="atLeast"/>
        <w:rPr>
          <w:b/>
          <w:bCs/>
          <w:sz w:val="28"/>
          <w:szCs w:val="28"/>
        </w:rPr>
      </w:pPr>
    </w:p>
    <w:p w14:paraId="17B16C2F" w14:textId="77777777" w:rsidR="00C05FE1" w:rsidRPr="005475AE" w:rsidRDefault="00C05FE1" w:rsidP="009F23D0">
      <w:pPr>
        <w:spacing w:line="240" w:lineRule="atLeast"/>
        <w:rPr>
          <w:b/>
          <w:bCs/>
          <w:sz w:val="28"/>
          <w:szCs w:val="28"/>
        </w:rPr>
      </w:pPr>
    </w:p>
    <w:p w14:paraId="0C9008F1" w14:textId="77777777" w:rsidR="009F23D0" w:rsidRPr="005475AE" w:rsidRDefault="009F23D0" w:rsidP="009F23D0">
      <w:pPr>
        <w:spacing w:line="240" w:lineRule="atLeast"/>
        <w:rPr>
          <w:b/>
          <w:bCs/>
          <w:sz w:val="28"/>
          <w:szCs w:val="28"/>
        </w:rPr>
      </w:pPr>
      <w:r w:rsidRPr="005475AE">
        <w:rPr>
          <w:b/>
          <w:bCs/>
          <w:sz w:val="28"/>
          <w:szCs w:val="28"/>
        </w:rPr>
        <w:t>Independent Auditor’s Report on Review of Interim Financial Information</w:t>
      </w:r>
    </w:p>
    <w:p w14:paraId="0CB3AC11" w14:textId="77777777" w:rsidR="009F23D0" w:rsidRPr="005475AE" w:rsidRDefault="009F23D0" w:rsidP="009F23D0">
      <w:pPr>
        <w:spacing w:line="240" w:lineRule="atLeast"/>
        <w:rPr>
          <w:sz w:val="26"/>
          <w:szCs w:val="26"/>
        </w:rPr>
      </w:pPr>
    </w:p>
    <w:p w14:paraId="63DCC996" w14:textId="77777777" w:rsidR="009F23D0" w:rsidRPr="005475AE" w:rsidRDefault="009F23D0" w:rsidP="009F23D0">
      <w:pPr>
        <w:spacing w:line="240" w:lineRule="atLeast"/>
        <w:rPr>
          <w:b/>
          <w:bCs/>
          <w:sz w:val="24"/>
          <w:szCs w:val="24"/>
        </w:rPr>
      </w:pPr>
      <w:r w:rsidRPr="005475AE">
        <w:rPr>
          <w:b/>
          <w:bCs/>
          <w:sz w:val="24"/>
          <w:szCs w:val="24"/>
        </w:rPr>
        <w:t>To the Board of Directors of Siam Food Products Public Company Limited</w:t>
      </w:r>
    </w:p>
    <w:p w14:paraId="282E6F49" w14:textId="77777777" w:rsidR="009F23D0" w:rsidRPr="005475AE" w:rsidRDefault="009F23D0" w:rsidP="009F23D0">
      <w:pPr>
        <w:spacing w:line="240" w:lineRule="atLeast"/>
        <w:rPr>
          <w:sz w:val="26"/>
          <w:szCs w:val="26"/>
        </w:rPr>
      </w:pPr>
    </w:p>
    <w:p w14:paraId="25A15851" w14:textId="09835096" w:rsidR="00EE15AA" w:rsidRPr="005475AE" w:rsidRDefault="00EE15AA" w:rsidP="00EE15AA">
      <w:pPr>
        <w:autoSpaceDE w:val="0"/>
        <w:autoSpaceDN w:val="0"/>
        <w:adjustRightInd w:val="0"/>
        <w:jc w:val="both"/>
        <w:rPr>
          <w:rFonts w:cs="Times New Roman"/>
          <w:szCs w:val="22"/>
        </w:rPr>
      </w:pPr>
      <w:r w:rsidRPr="005475AE">
        <w:rPr>
          <w:rFonts w:cs="Times New Roman"/>
          <w:szCs w:val="22"/>
        </w:rPr>
        <w:t>I have reviewed the accompanying consolidated and separate statements of financial position of Siam Food Products Public Company Limited and its subsidiaries,</w:t>
      </w:r>
      <w:r w:rsidRPr="005475AE">
        <w:rPr>
          <w:rFonts w:cs="Times New Roman"/>
          <w:szCs w:val="22"/>
          <w:lang w:bidi="th-TH"/>
        </w:rPr>
        <w:t xml:space="preserve"> </w:t>
      </w:r>
      <w:r w:rsidRPr="005475AE">
        <w:rPr>
          <w:rFonts w:cs="Times New Roman"/>
          <w:szCs w:val="22"/>
        </w:rPr>
        <w:t xml:space="preserve">and of Siam Food Products Public Company Limited, respectively, as at 30 </w:t>
      </w:r>
      <w:r w:rsidRPr="005475AE">
        <w:rPr>
          <w:rFonts w:cstheme="minorBidi"/>
          <w:szCs w:val="28"/>
          <w:lang w:val="en-US" w:bidi="th-TH"/>
        </w:rPr>
        <w:t>June</w:t>
      </w:r>
      <w:r w:rsidRPr="005475AE">
        <w:rPr>
          <w:rFonts w:cs="Times New Roman"/>
          <w:szCs w:val="22"/>
        </w:rPr>
        <w:t xml:space="preserve"> 2021; the consolidated and separate statements of comprehensive income for the </w:t>
      </w:r>
      <w:r w:rsidRPr="005475AE">
        <w:rPr>
          <w:rFonts w:cs="Cordia New"/>
          <w:szCs w:val="28"/>
          <w:lang w:val="en-US" w:bidi="th-TH"/>
        </w:rPr>
        <w:t>three-month</w:t>
      </w:r>
      <w:r w:rsidRPr="005475AE">
        <w:rPr>
          <w:rFonts w:cs="Times New Roman"/>
          <w:szCs w:val="22"/>
        </w:rPr>
        <w:t xml:space="preserve"> and nine-month periods ended 30 June 2021, the consolidated and separate statements of changes in equity and cash flows for the nine-month period ended 30 June 2021;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5475AE">
        <w:rPr>
          <w:rFonts w:cs="Times New Roman" w:hint="cs"/>
          <w:szCs w:val="22"/>
          <w:rtl/>
          <w:cs/>
        </w:rPr>
        <w:t xml:space="preserve"> </w:t>
      </w:r>
    </w:p>
    <w:p w14:paraId="202EA394" w14:textId="77777777" w:rsidR="009F23D0" w:rsidRPr="005475AE" w:rsidRDefault="009F23D0" w:rsidP="009F23D0">
      <w:pPr>
        <w:jc w:val="thaiDistribute"/>
        <w:rPr>
          <w:sz w:val="26"/>
          <w:szCs w:val="26"/>
          <w:u w:color="0000FF"/>
        </w:rPr>
      </w:pPr>
    </w:p>
    <w:p w14:paraId="38462DAC" w14:textId="77777777" w:rsidR="009F23D0" w:rsidRPr="005475AE" w:rsidRDefault="0045018C" w:rsidP="009F23D0">
      <w:pPr>
        <w:tabs>
          <w:tab w:val="left" w:pos="3268"/>
        </w:tabs>
        <w:jc w:val="both"/>
        <w:rPr>
          <w:i/>
          <w:iCs/>
          <w:szCs w:val="22"/>
          <w:u w:color="0000FF"/>
        </w:rPr>
      </w:pPr>
      <w:r w:rsidRPr="005475AE">
        <w:rPr>
          <w:i/>
          <w:iCs/>
          <w:szCs w:val="22"/>
          <w:u w:color="0000FF"/>
        </w:rPr>
        <w:t>Scope of R</w:t>
      </w:r>
      <w:r w:rsidR="009F23D0" w:rsidRPr="005475AE">
        <w:rPr>
          <w:i/>
          <w:iCs/>
          <w:szCs w:val="22"/>
          <w:u w:color="0000FF"/>
        </w:rPr>
        <w:t>eview</w:t>
      </w:r>
      <w:r w:rsidR="009F23D0" w:rsidRPr="005475AE">
        <w:rPr>
          <w:i/>
          <w:iCs/>
          <w:szCs w:val="22"/>
          <w:u w:color="0000FF"/>
        </w:rPr>
        <w:tab/>
      </w:r>
    </w:p>
    <w:p w14:paraId="7752EF34" w14:textId="77777777" w:rsidR="009F23D0" w:rsidRPr="005475AE" w:rsidRDefault="009F23D0" w:rsidP="009F23D0">
      <w:pPr>
        <w:jc w:val="both"/>
        <w:rPr>
          <w:sz w:val="26"/>
          <w:szCs w:val="26"/>
          <w:u w:color="0000FF"/>
        </w:rPr>
      </w:pPr>
    </w:p>
    <w:p w14:paraId="43AFA849" w14:textId="77777777" w:rsidR="009F23D0" w:rsidRPr="005475AE" w:rsidRDefault="00D74D62" w:rsidP="00D74D62">
      <w:pPr>
        <w:autoSpaceDE w:val="0"/>
        <w:autoSpaceDN w:val="0"/>
        <w:adjustRightInd w:val="0"/>
        <w:jc w:val="both"/>
        <w:rPr>
          <w:rFonts w:cs="Times New Roman"/>
          <w:szCs w:val="22"/>
        </w:rPr>
      </w:pPr>
      <w:r w:rsidRPr="005475AE">
        <w:rPr>
          <w:rFonts w:cs="Times New Roman"/>
          <w:szCs w:val="22"/>
        </w:rPr>
        <w:t xml:space="preserve">I conducted </w:t>
      </w:r>
      <w:r w:rsidR="00AC05A6" w:rsidRPr="005475AE">
        <w:rPr>
          <w:rFonts w:cs="Times New Roman"/>
          <w:szCs w:val="22"/>
        </w:rPr>
        <w:t>my review in accordance with</w:t>
      </w:r>
      <w:r w:rsidRPr="005475AE">
        <w:rPr>
          <w:rFonts w:cs="Times New Roman"/>
          <w:szCs w:val="22"/>
        </w:rPr>
        <w:t xml:space="preserv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w:t>
      </w:r>
      <w:r w:rsidR="0045018C" w:rsidRPr="005475AE">
        <w:rPr>
          <w:rFonts w:cs="Times New Roman"/>
          <w:szCs w:val="22"/>
        </w:rPr>
        <w:t>al and other review procedures.</w:t>
      </w:r>
      <w:r w:rsidRPr="005475AE">
        <w:rPr>
          <w:rFonts w:cs="Times New Roman"/>
          <w:szCs w:val="22"/>
        </w:rPr>
        <w:t xml:space="preserve">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4D7BEE1" w14:textId="77777777" w:rsidR="003363B8" w:rsidRPr="005475AE" w:rsidRDefault="003363B8" w:rsidP="009F23D0">
      <w:pPr>
        <w:jc w:val="both"/>
        <w:rPr>
          <w:sz w:val="26"/>
          <w:szCs w:val="26"/>
        </w:rPr>
      </w:pPr>
    </w:p>
    <w:p w14:paraId="23C286B8" w14:textId="77777777" w:rsidR="009F23D0" w:rsidRPr="005475AE" w:rsidRDefault="009F23D0" w:rsidP="009F23D0">
      <w:pPr>
        <w:jc w:val="both"/>
        <w:rPr>
          <w:i/>
          <w:iCs/>
          <w:lang w:bidi="th-TH"/>
        </w:rPr>
      </w:pPr>
      <w:r w:rsidRPr="005475AE">
        <w:rPr>
          <w:i/>
          <w:iCs/>
          <w:lang w:bidi="th-TH"/>
        </w:rPr>
        <w:t>Conclusion</w:t>
      </w:r>
    </w:p>
    <w:p w14:paraId="78B71788" w14:textId="77777777" w:rsidR="009F23D0" w:rsidRPr="005475AE" w:rsidRDefault="009F23D0" w:rsidP="009F23D0">
      <w:pPr>
        <w:jc w:val="both"/>
        <w:rPr>
          <w:sz w:val="26"/>
          <w:szCs w:val="26"/>
          <w:lang w:bidi="th-TH"/>
        </w:rPr>
      </w:pPr>
    </w:p>
    <w:p w14:paraId="230EC2AE" w14:textId="77777777" w:rsidR="009F23D0" w:rsidRPr="005475AE" w:rsidRDefault="00D74D62" w:rsidP="00D74D62">
      <w:pPr>
        <w:autoSpaceDE w:val="0"/>
        <w:autoSpaceDN w:val="0"/>
        <w:adjustRightInd w:val="0"/>
        <w:jc w:val="both"/>
        <w:rPr>
          <w:rFonts w:cs="Times New Roman"/>
          <w:szCs w:val="22"/>
        </w:rPr>
      </w:pPr>
      <w:r w:rsidRPr="005475AE">
        <w:rPr>
          <w:rFonts w:cs="Times New Roman"/>
          <w:szCs w:val="22"/>
        </w:rPr>
        <w:t>Based on my review, nothing has come to my attention that causes me to believe that the accompanying interim financial information</w:t>
      </w:r>
      <w:r w:rsidRPr="005475AE">
        <w:rPr>
          <w:rFonts w:cs="Times New Roman" w:hint="cs"/>
          <w:szCs w:val="22"/>
          <w:cs/>
          <w:lang w:bidi="th-TH"/>
        </w:rPr>
        <w:t xml:space="preserve"> </w:t>
      </w:r>
      <w:r w:rsidRPr="005475AE">
        <w:rPr>
          <w:rFonts w:cs="Times New Roman"/>
          <w:szCs w:val="22"/>
        </w:rPr>
        <w:t>is not prepared, in all material respects, in accordance with Thai Accounting Standard 34, “Interim Financial Reporting”.</w:t>
      </w:r>
    </w:p>
    <w:p w14:paraId="084F53DF" w14:textId="77777777" w:rsidR="00383A89" w:rsidRPr="005475AE" w:rsidRDefault="00383A89" w:rsidP="003363B8">
      <w:pPr>
        <w:spacing w:line="240" w:lineRule="auto"/>
        <w:rPr>
          <w:sz w:val="26"/>
          <w:szCs w:val="26"/>
        </w:rPr>
      </w:pPr>
    </w:p>
    <w:p w14:paraId="66515080" w14:textId="77777777" w:rsidR="00383A89" w:rsidRPr="005475AE" w:rsidRDefault="00383A89" w:rsidP="009F23D0">
      <w:pPr>
        <w:pStyle w:val="RNormal"/>
        <w:spacing w:line="240" w:lineRule="atLeast"/>
        <w:rPr>
          <w:sz w:val="26"/>
          <w:szCs w:val="26"/>
        </w:rPr>
      </w:pPr>
    </w:p>
    <w:p w14:paraId="588A2B12" w14:textId="77777777" w:rsidR="003363B8" w:rsidRPr="005475AE" w:rsidRDefault="003363B8" w:rsidP="009F23D0">
      <w:pPr>
        <w:pStyle w:val="RNormal"/>
        <w:spacing w:line="240" w:lineRule="atLeast"/>
        <w:rPr>
          <w:sz w:val="26"/>
          <w:szCs w:val="26"/>
        </w:rPr>
      </w:pPr>
    </w:p>
    <w:p w14:paraId="47A332F2" w14:textId="77777777" w:rsidR="00383A89" w:rsidRPr="005475AE" w:rsidRDefault="00383A89" w:rsidP="009F23D0">
      <w:pPr>
        <w:pStyle w:val="RNormal"/>
        <w:spacing w:line="240" w:lineRule="atLeast"/>
        <w:rPr>
          <w:sz w:val="26"/>
          <w:szCs w:val="26"/>
        </w:rPr>
      </w:pPr>
    </w:p>
    <w:p w14:paraId="5AE64CD9" w14:textId="77777777" w:rsidR="009F23D0" w:rsidRPr="005475AE" w:rsidRDefault="009F23D0" w:rsidP="009F23D0">
      <w:pPr>
        <w:pStyle w:val="RNormal"/>
        <w:spacing w:line="240" w:lineRule="atLeast"/>
      </w:pPr>
      <w:r w:rsidRPr="005475AE">
        <w:t>(</w:t>
      </w:r>
      <w:r w:rsidR="0092440E" w:rsidRPr="005475AE">
        <w:rPr>
          <w:rFonts w:cs="Times New Roman"/>
          <w:szCs w:val="22"/>
        </w:rPr>
        <w:t>Ekkasit Chuthamsatid</w:t>
      </w:r>
      <w:r w:rsidRPr="005475AE">
        <w:t xml:space="preserve">) </w:t>
      </w:r>
    </w:p>
    <w:p w14:paraId="501EFFFE" w14:textId="77777777" w:rsidR="009F23D0" w:rsidRPr="005475AE" w:rsidRDefault="009F23D0" w:rsidP="009F23D0">
      <w:pPr>
        <w:pStyle w:val="RNormal"/>
        <w:spacing w:line="240" w:lineRule="atLeast"/>
      </w:pPr>
      <w:r w:rsidRPr="005475AE">
        <w:t>Certified Public Accountant</w:t>
      </w:r>
    </w:p>
    <w:p w14:paraId="504F80F9" w14:textId="77777777" w:rsidR="009F23D0" w:rsidRPr="005475AE" w:rsidRDefault="009F23D0" w:rsidP="009F23D0">
      <w:pPr>
        <w:pStyle w:val="RNormal"/>
        <w:spacing w:line="240" w:lineRule="atLeast"/>
        <w:rPr>
          <w:color w:val="0000FF"/>
          <w:lang w:bidi="th-TH"/>
        </w:rPr>
      </w:pPr>
      <w:r w:rsidRPr="005475AE">
        <w:t xml:space="preserve">Registration No. </w:t>
      </w:r>
      <w:r w:rsidR="008226D8" w:rsidRPr="005475AE">
        <w:rPr>
          <w:rFonts w:cs="Times New Roman"/>
          <w:szCs w:val="22"/>
        </w:rPr>
        <w:t>4</w:t>
      </w:r>
      <w:r w:rsidR="0092440E" w:rsidRPr="005475AE">
        <w:rPr>
          <w:rFonts w:cs="Times New Roman"/>
          <w:szCs w:val="22"/>
        </w:rPr>
        <w:t>195</w:t>
      </w:r>
    </w:p>
    <w:p w14:paraId="1513B829" w14:textId="77777777" w:rsidR="0072732A" w:rsidRPr="005475AE" w:rsidRDefault="0072732A" w:rsidP="00E35949">
      <w:pPr>
        <w:pStyle w:val="RNormal"/>
        <w:tabs>
          <w:tab w:val="left" w:pos="915"/>
        </w:tabs>
        <w:spacing w:line="240" w:lineRule="atLeast"/>
        <w:rPr>
          <w:szCs w:val="22"/>
        </w:rPr>
      </w:pPr>
    </w:p>
    <w:p w14:paraId="308CBF5B" w14:textId="77777777" w:rsidR="009F23D0" w:rsidRPr="005475AE" w:rsidRDefault="009F23D0" w:rsidP="009F23D0">
      <w:pPr>
        <w:pStyle w:val="RNormal"/>
        <w:spacing w:line="240" w:lineRule="atLeast"/>
      </w:pPr>
      <w:r w:rsidRPr="005475AE">
        <w:t xml:space="preserve">KPMG </w:t>
      </w:r>
      <w:proofErr w:type="spellStart"/>
      <w:r w:rsidRPr="005475AE">
        <w:t>Phoomchai</w:t>
      </w:r>
      <w:proofErr w:type="spellEnd"/>
      <w:r w:rsidRPr="005475AE">
        <w:t xml:space="preserve"> Audit Ltd.</w:t>
      </w:r>
    </w:p>
    <w:p w14:paraId="2295E452" w14:textId="77777777" w:rsidR="009F23D0" w:rsidRPr="005475AE" w:rsidRDefault="009F23D0" w:rsidP="009F23D0">
      <w:pPr>
        <w:pStyle w:val="RNormal"/>
        <w:spacing w:line="240" w:lineRule="atLeast"/>
      </w:pPr>
      <w:r w:rsidRPr="005475AE">
        <w:t>Bangkok</w:t>
      </w:r>
    </w:p>
    <w:p w14:paraId="6BFD60A4" w14:textId="5935DB5B" w:rsidR="000A7BDD" w:rsidRDefault="0024680D" w:rsidP="00C05FE1">
      <w:pPr>
        <w:pStyle w:val="RNormal"/>
        <w:spacing w:line="240" w:lineRule="atLeast"/>
        <w:rPr>
          <w:noProof/>
          <w:szCs w:val="22"/>
          <w:lang w:bidi="th-TH"/>
        </w:rPr>
      </w:pPr>
      <w:r w:rsidRPr="0024680D">
        <w:rPr>
          <w:noProof/>
          <w:szCs w:val="22"/>
          <w:lang w:bidi="th-TH"/>
        </w:rPr>
        <w:t>10</w:t>
      </w:r>
      <w:r w:rsidR="00FC7AF6" w:rsidRPr="0024680D">
        <w:rPr>
          <w:noProof/>
          <w:szCs w:val="22"/>
          <w:lang w:bidi="th-TH"/>
        </w:rPr>
        <w:t xml:space="preserve"> </w:t>
      </w:r>
      <w:r w:rsidR="00636977" w:rsidRPr="0024680D">
        <w:rPr>
          <w:noProof/>
          <w:szCs w:val="22"/>
          <w:lang w:bidi="th-TH"/>
        </w:rPr>
        <w:t xml:space="preserve">August </w:t>
      </w:r>
      <w:r w:rsidR="00ED1D59" w:rsidRPr="0024680D">
        <w:rPr>
          <w:noProof/>
          <w:szCs w:val="22"/>
          <w:lang w:bidi="th-TH"/>
        </w:rPr>
        <w:t>2021</w:t>
      </w:r>
    </w:p>
    <w:sectPr w:rsidR="000A7BDD" w:rsidSect="000A7BDD">
      <w:headerReference w:type="even" r:id="rId11"/>
      <w:headerReference w:type="default" r:id="rId12"/>
      <w:footerReference w:type="default" r:id="rId13"/>
      <w:pgSz w:w="11907" w:h="16840"/>
      <w:pgMar w:top="691" w:right="1152" w:bottom="576" w:left="1152"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81E703" w14:textId="77777777" w:rsidR="00CA19FE" w:rsidRDefault="00CA19FE">
      <w:r>
        <w:separator/>
      </w:r>
    </w:p>
  </w:endnote>
  <w:endnote w:type="continuationSeparator" w:id="0">
    <w:p w14:paraId="4FC051B7" w14:textId="77777777" w:rsidR="00CA19FE" w:rsidRDefault="00CA1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altName w:val="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849DC" w14:textId="77777777" w:rsidR="003B70B5" w:rsidRDefault="003B70B5" w:rsidP="0066639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0A763306" w14:textId="77777777" w:rsidR="003B70B5" w:rsidRDefault="003B70B5">
    <w:pPr>
      <w:pStyle w:val="Footer"/>
      <w:jc w:val="center"/>
    </w:pPr>
  </w:p>
  <w:p w14:paraId="73902633" w14:textId="77777777" w:rsidR="003B70B5" w:rsidRPr="00AE767A" w:rsidRDefault="003B70B5" w:rsidP="00AE76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46000" w14:textId="6A3AB0C8" w:rsidR="003B70B5" w:rsidRPr="00241CEE" w:rsidRDefault="003B70B5" w:rsidP="00241CEE">
    <w:pPr>
      <w:pStyle w:val="Footer"/>
      <w:rPr>
        <w:i/>
        <w:iCs/>
        <w:sz w:val="22"/>
        <w:szCs w:val="22"/>
      </w:rPr>
    </w:pPr>
    <w:r w:rsidRPr="00A33A93">
      <w:rPr>
        <w:i/>
        <w:iCs/>
        <w:sz w:val="22"/>
        <w:szCs w:val="22"/>
      </w:rPr>
      <w:fldChar w:fldCharType="begin"/>
    </w:r>
    <w:r w:rsidRPr="00A33A93">
      <w:rPr>
        <w:i/>
        <w:iCs/>
        <w:sz w:val="22"/>
        <w:szCs w:val="22"/>
      </w:rPr>
      <w:instrText xml:space="preserve"> FILENAME </w:instrText>
    </w:r>
    <w:r w:rsidRPr="00A33A93">
      <w:rPr>
        <w:i/>
        <w:iCs/>
        <w:sz w:val="22"/>
        <w:szCs w:val="22"/>
      </w:rPr>
      <w:fldChar w:fldCharType="separate"/>
    </w:r>
    <w:r w:rsidR="000A7BDD">
      <w:rPr>
        <w:i/>
        <w:iCs/>
        <w:noProof/>
        <w:sz w:val="22"/>
        <w:szCs w:val="22"/>
      </w:rPr>
      <w:t>sfpE1-Q3'21-set</w:t>
    </w:r>
    <w:r w:rsidRPr="00A33A93">
      <w:rPr>
        <w:i/>
        <w:iCs/>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EE7941" w14:textId="77777777" w:rsidR="003B70B5" w:rsidRPr="00241CEE" w:rsidRDefault="003B70B5" w:rsidP="00C636BB">
    <w:pPr>
      <w:pStyle w:val="Footer"/>
      <w:tabs>
        <w:tab w:val="clear" w:pos="9639"/>
        <w:tab w:val="right" w:pos="9360"/>
      </w:tabs>
      <w:ind w:right="360"/>
      <w:rPr>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29C9E1" w14:textId="77777777" w:rsidR="00CA19FE" w:rsidRDefault="00CA19FE">
      <w:r>
        <w:separator/>
      </w:r>
    </w:p>
  </w:footnote>
  <w:footnote w:type="continuationSeparator" w:id="0">
    <w:p w14:paraId="59B332E8" w14:textId="77777777" w:rsidR="00CA19FE" w:rsidRDefault="00CA1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8A300" w14:textId="77777777" w:rsidR="003B70B5" w:rsidRDefault="003B70B5" w:rsidP="00107081">
    <w:pPr>
      <w:pStyle w:val="acctmainheading"/>
      <w:tabs>
        <w:tab w:val="left" w:pos="7810"/>
      </w:tabs>
      <w:spacing w:after="0" w:line="240" w:lineRule="atLeast"/>
    </w:pPr>
    <w:r w:rsidRPr="00C13F68">
      <w:t>Siam Food Products</w:t>
    </w:r>
    <w:r>
      <w:t xml:space="preserve"> Public Company Limited and its Subsidiary</w:t>
    </w:r>
  </w:p>
  <w:p w14:paraId="3BA21B68" w14:textId="77777777" w:rsidR="003B70B5" w:rsidRDefault="003B70B5" w:rsidP="00107081">
    <w:pPr>
      <w:pStyle w:val="acctmainheading"/>
      <w:spacing w:after="0" w:line="240" w:lineRule="atLeast"/>
      <w:rPr>
        <w:sz w:val="24"/>
        <w:szCs w:val="24"/>
      </w:rPr>
    </w:pPr>
    <w:r>
      <w:rPr>
        <w:sz w:val="24"/>
        <w:szCs w:val="24"/>
      </w:rPr>
      <w:t>Notes to the interim financial statements</w:t>
    </w:r>
  </w:p>
  <w:p w14:paraId="5502278B" w14:textId="77777777" w:rsidR="003B70B5" w:rsidRDefault="003B70B5" w:rsidP="00107081">
    <w:pPr>
      <w:pStyle w:val="acctmainheading"/>
      <w:spacing w:after="0" w:line="240" w:lineRule="atLeast"/>
      <w:rPr>
        <w:sz w:val="24"/>
        <w:szCs w:val="24"/>
      </w:rPr>
    </w:pPr>
    <w:r w:rsidRPr="0093722D">
      <w:rPr>
        <w:sz w:val="24"/>
        <w:szCs w:val="24"/>
      </w:rPr>
      <w:t>For th</w:t>
    </w:r>
    <w:r>
      <w:rPr>
        <w:sz w:val="24"/>
        <w:szCs w:val="24"/>
      </w:rPr>
      <w:t>e three-month period ended 31 March 2011 (Unaudited)</w:t>
    </w:r>
  </w:p>
  <w:p w14:paraId="4EB3D344" w14:textId="77777777" w:rsidR="003B70B5" w:rsidRDefault="003B70B5">
    <w:pPr>
      <w:pStyle w:val="Header"/>
    </w:pPr>
  </w:p>
  <w:p w14:paraId="63BCB463" w14:textId="77777777" w:rsidR="003B70B5" w:rsidRDefault="003B70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456AC8" w14:textId="77777777" w:rsidR="003B70B5" w:rsidRDefault="003B70B5" w:rsidP="00D57D61">
    <w:pPr>
      <w:pStyle w:val="acctmainheading"/>
      <w:tabs>
        <w:tab w:val="left" w:pos="7810"/>
      </w:tabs>
      <w:spacing w:after="0" w:line="240" w:lineRule="atLeast"/>
    </w:pPr>
    <w:r w:rsidRPr="00C13F68">
      <w:t>Siam Food Products</w:t>
    </w:r>
    <w:r>
      <w:t xml:space="preserve"> Public Company Limited and its Subsidiaries</w:t>
    </w:r>
  </w:p>
  <w:p w14:paraId="221E4D9B" w14:textId="77777777" w:rsidR="003B70B5" w:rsidRPr="00FE5335" w:rsidRDefault="003B70B5" w:rsidP="00D57D61">
    <w:pPr>
      <w:pStyle w:val="acctmainheading"/>
      <w:spacing w:after="0" w:line="240" w:lineRule="atLeast"/>
      <w:rPr>
        <w:sz w:val="24"/>
        <w:szCs w:val="24"/>
      </w:rPr>
    </w:pPr>
    <w:r w:rsidRPr="00FE5335">
      <w:rPr>
        <w:sz w:val="24"/>
        <w:szCs w:val="24"/>
      </w:rPr>
      <w:t>Notes to the interim financial statements</w:t>
    </w:r>
  </w:p>
  <w:p w14:paraId="7F93E9B4" w14:textId="77777777" w:rsidR="003B70B5" w:rsidRPr="00FE5335" w:rsidRDefault="003B70B5" w:rsidP="00D57D61">
    <w:pPr>
      <w:pStyle w:val="acctmainheading"/>
      <w:spacing w:after="0" w:line="240" w:lineRule="atLeast"/>
      <w:rPr>
        <w:sz w:val="24"/>
        <w:szCs w:val="24"/>
      </w:rPr>
    </w:pPr>
    <w:r w:rsidRPr="0093722D">
      <w:rPr>
        <w:sz w:val="24"/>
        <w:szCs w:val="24"/>
      </w:rPr>
      <w:t>For th</w:t>
    </w:r>
    <w:r>
      <w:rPr>
        <w:sz w:val="24"/>
        <w:szCs w:val="24"/>
      </w:rPr>
      <w:t>e three-month and nine-month periods ended 30 September 2015</w:t>
    </w:r>
    <w:r w:rsidRPr="00FE5335">
      <w:rPr>
        <w:sz w:val="24"/>
        <w:szCs w:val="24"/>
      </w:rPr>
      <w:t xml:space="preserve"> (Unaudited)</w:t>
    </w:r>
  </w:p>
  <w:p w14:paraId="687999A5" w14:textId="77777777" w:rsidR="003B70B5" w:rsidRPr="00FE5335" w:rsidRDefault="003B70B5" w:rsidP="00D57D61">
    <w:pPr>
      <w:pStyle w:val="acctmainheading"/>
      <w:spacing w:after="0" w:line="240" w:lineRule="atLeast"/>
      <w:rPr>
        <w:sz w:val="24"/>
        <w:szCs w:val="24"/>
      </w:rPr>
    </w:pPr>
  </w:p>
  <w:p w14:paraId="1C084781" w14:textId="77777777" w:rsidR="003B70B5" w:rsidRPr="00FE5335" w:rsidRDefault="003B70B5" w:rsidP="00D57D61">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798428" w14:textId="77777777" w:rsidR="002E69E9" w:rsidRPr="000A7BDD" w:rsidRDefault="002E69E9" w:rsidP="000A7B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20A4685"/>
    <w:multiLevelType w:val="hybridMultilevel"/>
    <w:tmpl w:val="56C67782"/>
    <w:lvl w:ilvl="0" w:tplc="4D4A697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15D41BDA"/>
    <w:multiLevelType w:val="multilevel"/>
    <w:tmpl w:val="B740933C"/>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E834113"/>
    <w:multiLevelType w:val="hybridMultilevel"/>
    <w:tmpl w:val="34E46EAC"/>
    <w:lvl w:ilvl="0" w:tplc="C812FCF0">
      <w:start w:val="1"/>
      <w:numFmt w:val="bullet"/>
      <w:pStyle w:val="ListBullet2"/>
      <w:lvlText w:val="-"/>
      <w:lvlJc w:val="left"/>
      <w:pPr>
        <w:tabs>
          <w:tab w:val="num" w:pos="700"/>
        </w:tabs>
        <w:ind w:left="680" w:hanging="340"/>
      </w:pPr>
      <w:rPr>
        <w:rFonts w:ascii="Times New Roman" w:hAnsi="Times New Roman" w:cs="Times New Roman" w:hint="default"/>
      </w:rPr>
    </w:lvl>
    <w:lvl w:ilvl="1" w:tplc="3D80DB96" w:tentative="1">
      <w:start w:val="1"/>
      <w:numFmt w:val="bullet"/>
      <w:lvlText w:val="o"/>
      <w:lvlJc w:val="left"/>
      <w:pPr>
        <w:tabs>
          <w:tab w:val="num" w:pos="1440"/>
        </w:tabs>
        <w:ind w:left="1440" w:hanging="360"/>
      </w:pPr>
      <w:rPr>
        <w:rFonts w:ascii="Courier New" w:hAnsi="Courier New" w:hint="default"/>
      </w:rPr>
    </w:lvl>
    <w:lvl w:ilvl="2" w:tplc="93382F32" w:tentative="1">
      <w:start w:val="1"/>
      <w:numFmt w:val="bullet"/>
      <w:lvlText w:val=""/>
      <w:lvlJc w:val="left"/>
      <w:pPr>
        <w:tabs>
          <w:tab w:val="num" w:pos="2160"/>
        </w:tabs>
        <w:ind w:left="2160" w:hanging="360"/>
      </w:pPr>
      <w:rPr>
        <w:rFonts w:ascii="Wingdings" w:hAnsi="Wingdings" w:hint="default"/>
      </w:rPr>
    </w:lvl>
    <w:lvl w:ilvl="3" w:tplc="0CAEAEBA" w:tentative="1">
      <w:start w:val="1"/>
      <w:numFmt w:val="bullet"/>
      <w:lvlText w:val=""/>
      <w:lvlJc w:val="left"/>
      <w:pPr>
        <w:tabs>
          <w:tab w:val="num" w:pos="2880"/>
        </w:tabs>
        <w:ind w:left="2880" w:hanging="360"/>
      </w:pPr>
      <w:rPr>
        <w:rFonts w:ascii="Symbol" w:hAnsi="Symbol" w:hint="default"/>
      </w:rPr>
    </w:lvl>
    <w:lvl w:ilvl="4" w:tplc="9CCE1E04" w:tentative="1">
      <w:start w:val="1"/>
      <w:numFmt w:val="bullet"/>
      <w:lvlText w:val="o"/>
      <w:lvlJc w:val="left"/>
      <w:pPr>
        <w:tabs>
          <w:tab w:val="num" w:pos="3600"/>
        </w:tabs>
        <w:ind w:left="3600" w:hanging="360"/>
      </w:pPr>
      <w:rPr>
        <w:rFonts w:ascii="Courier New" w:hAnsi="Courier New" w:hint="default"/>
      </w:rPr>
    </w:lvl>
    <w:lvl w:ilvl="5" w:tplc="FD182A88" w:tentative="1">
      <w:start w:val="1"/>
      <w:numFmt w:val="bullet"/>
      <w:lvlText w:val=""/>
      <w:lvlJc w:val="left"/>
      <w:pPr>
        <w:tabs>
          <w:tab w:val="num" w:pos="4320"/>
        </w:tabs>
        <w:ind w:left="4320" w:hanging="360"/>
      </w:pPr>
      <w:rPr>
        <w:rFonts w:ascii="Wingdings" w:hAnsi="Wingdings" w:hint="default"/>
      </w:rPr>
    </w:lvl>
    <w:lvl w:ilvl="6" w:tplc="109C806C" w:tentative="1">
      <w:start w:val="1"/>
      <w:numFmt w:val="bullet"/>
      <w:lvlText w:val=""/>
      <w:lvlJc w:val="left"/>
      <w:pPr>
        <w:tabs>
          <w:tab w:val="num" w:pos="5040"/>
        </w:tabs>
        <w:ind w:left="5040" w:hanging="360"/>
      </w:pPr>
      <w:rPr>
        <w:rFonts w:ascii="Symbol" w:hAnsi="Symbol" w:hint="default"/>
      </w:rPr>
    </w:lvl>
    <w:lvl w:ilvl="7" w:tplc="25D83324" w:tentative="1">
      <w:start w:val="1"/>
      <w:numFmt w:val="bullet"/>
      <w:lvlText w:val="o"/>
      <w:lvlJc w:val="left"/>
      <w:pPr>
        <w:tabs>
          <w:tab w:val="num" w:pos="5760"/>
        </w:tabs>
        <w:ind w:left="5760" w:hanging="360"/>
      </w:pPr>
      <w:rPr>
        <w:rFonts w:ascii="Courier New" w:hAnsi="Courier New" w:hint="default"/>
      </w:rPr>
    </w:lvl>
    <w:lvl w:ilvl="8" w:tplc="724C39C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D97D66"/>
    <w:multiLevelType w:val="hybridMultilevel"/>
    <w:tmpl w:val="1C8A6278"/>
    <w:lvl w:ilvl="0" w:tplc="DA5206FA">
      <w:start w:val="1"/>
      <w:numFmt w:val="lowerLetter"/>
      <w:lvlText w:val="(%1)"/>
      <w:lvlJc w:val="left"/>
      <w:pPr>
        <w:ind w:left="930" w:hanging="39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2D990534"/>
    <w:multiLevelType w:val="hybridMultilevel"/>
    <w:tmpl w:val="787207A0"/>
    <w:lvl w:ilvl="0" w:tplc="1AE6629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5" w15:restartNumberingAfterBreak="0">
    <w:nsid w:val="355E255B"/>
    <w:multiLevelType w:val="hybridMultilevel"/>
    <w:tmpl w:val="BD864814"/>
    <w:lvl w:ilvl="0" w:tplc="848C81B0">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46E16B8B"/>
    <w:multiLevelType w:val="singleLevel"/>
    <w:tmpl w:val="F158710A"/>
    <w:lvl w:ilvl="0">
      <w:start w:val="1"/>
      <w:numFmt w:val="bullet"/>
      <w:lvlText w:val="-"/>
      <w:lvlJc w:val="left"/>
      <w:pPr>
        <w:tabs>
          <w:tab w:val="num" w:pos="680"/>
        </w:tabs>
        <w:ind w:left="680" w:hanging="340"/>
      </w:pPr>
      <w:rPr>
        <w:rFonts w:ascii="Times New Roman" w:hAnsi="Times New Roman" w:hint="default"/>
      </w:rPr>
    </w:lvl>
  </w:abstractNum>
  <w:abstractNum w:abstractNumId="20"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B1A7BEC"/>
    <w:multiLevelType w:val="multilevel"/>
    <w:tmpl w:val="60B0A776"/>
    <w:lvl w:ilvl="0">
      <w:start w:val="1"/>
      <w:numFmt w:val="decimal"/>
      <w:lvlText w:val="%1"/>
      <w:lvlJc w:val="left"/>
      <w:pPr>
        <w:tabs>
          <w:tab w:val="num" w:pos="1242"/>
        </w:tabs>
        <w:ind w:left="1242" w:hanging="340"/>
      </w:pPr>
      <w:rPr>
        <w:rFonts w:ascii="Times New Roman" w:hAnsi="Times New Roman" w:hint="default"/>
        <w:color w:val="000000"/>
      </w:rPr>
    </w:lvl>
    <w:lvl w:ilvl="1">
      <w:start w:val="1"/>
      <w:numFmt w:val="bullet"/>
      <w:lvlText w:val=""/>
      <w:lvlJc w:val="left"/>
      <w:pPr>
        <w:tabs>
          <w:tab w:val="num" w:pos="1582"/>
        </w:tabs>
        <w:ind w:left="1582" w:hanging="340"/>
      </w:pPr>
      <w:rPr>
        <w:rFonts w:ascii="Symbol" w:hAnsi="Symbol" w:hint="default"/>
        <w:sz w:val="22"/>
      </w:rPr>
    </w:lvl>
    <w:lvl w:ilvl="2">
      <w:start w:val="1"/>
      <w:numFmt w:val="bullet"/>
      <w:lvlText w:val="-"/>
      <w:lvlJc w:val="left"/>
      <w:pPr>
        <w:tabs>
          <w:tab w:val="num" w:pos="1922"/>
        </w:tabs>
        <w:ind w:left="1922" w:hanging="340"/>
      </w:pPr>
      <w:rPr>
        <w:rFonts w:ascii="9999999" w:hAnsi="9999999" w:hint="default"/>
      </w:rPr>
    </w:lvl>
    <w:lvl w:ilvl="3">
      <w:start w:val="1"/>
      <w:numFmt w:val="bullet"/>
      <w:lvlText w:val=""/>
      <w:lvlJc w:val="left"/>
      <w:pPr>
        <w:tabs>
          <w:tab w:val="num" w:pos="2263"/>
        </w:tabs>
        <w:ind w:left="2263" w:hanging="341"/>
      </w:pPr>
      <w:rPr>
        <w:rFonts w:ascii="Symbol" w:hAnsi="Symbol" w:hint="default"/>
        <w:sz w:val="22"/>
      </w:rPr>
    </w:lvl>
    <w:lvl w:ilvl="4">
      <w:start w:val="1"/>
      <w:numFmt w:val="bullet"/>
      <w:lvlText w:val=""/>
      <w:lvlJc w:val="left"/>
      <w:pPr>
        <w:tabs>
          <w:tab w:val="num" w:pos="2603"/>
        </w:tabs>
        <w:ind w:left="2603" w:hanging="340"/>
      </w:pPr>
      <w:rPr>
        <w:rFonts w:ascii="Symbol" w:hAnsi="Symbol" w:hint="default"/>
      </w:rPr>
    </w:lvl>
    <w:lvl w:ilvl="5">
      <w:start w:val="1"/>
      <w:numFmt w:val="bullet"/>
      <w:lvlText w:val=""/>
      <w:lvlJc w:val="left"/>
      <w:pPr>
        <w:tabs>
          <w:tab w:val="num" w:pos="2943"/>
        </w:tabs>
        <w:ind w:left="2943" w:hanging="340"/>
      </w:pPr>
      <w:rPr>
        <w:rFonts w:ascii="Wingdings" w:hAnsi="Wingdings" w:hint="default"/>
      </w:rPr>
    </w:lvl>
    <w:lvl w:ilvl="6">
      <w:start w:val="1"/>
      <w:numFmt w:val="bullet"/>
      <w:lvlText w:val=""/>
      <w:lvlJc w:val="left"/>
      <w:pPr>
        <w:tabs>
          <w:tab w:val="num" w:pos="3283"/>
        </w:tabs>
        <w:ind w:left="3283" w:hanging="340"/>
      </w:pPr>
      <w:rPr>
        <w:rFonts w:ascii="Wingdings" w:hAnsi="Wingdings" w:hint="default"/>
      </w:rPr>
    </w:lvl>
    <w:lvl w:ilvl="7">
      <w:start w:val="1"/>
      <w:numFmt w:val="bullet"/>
      <w:lvlText w:val=""/>
      <w:lvlJc w:val="left"/>
      <w:pPr>
        <w:tabs>
          <w:tab w:val="num" w:pos="3623"/>
        </w:tabs>
        <w:ind w:left="3623" w:hanging="340"/>
      </w:pPr>
      <w:rPr>
        <w:rFonts w:ascii="Symbol" w:hAnsi="Symbol" w:hint="default"/>
      </w:rPr>
    </w:lvl>
    <w:lvl w:ilvl="8">
      <w:start w:val="1"/>
      <w:numFmt w:val="bullet"/>
      <w:lvlText w:val=""/>
      <w:lvlJc w:val="left"/>
      <w:pPr>
        <w:tabs>
          <w:tab w:val="num" w:pos="3963"/>
        </w:tabs>
        <w:ind w:left="3963" w:hanging="340"/>
      </w:pPr>
      <w:rPr>
        <w:rFonts w:ascii="Symbol" w:hAnsi="Symbol" w:hint="default"/>
      </w:rPr>
    </w:lvl>
  </w:abstractNum>
  <w:abstractNum w:abstractNumId="23" w15:restartNumberingAfterBreak="0">
    <w:nsid w:val="4F861BE6"/>
    <w:multiLevelType w:val="singleLevel"/>
    <w:tmpl w:val="71C8704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17C2EA2"/>
    <w:multiLevelType w:val="hybridMultilevel"/>
    <w:tmpl w:val="62AA8DFE"/>
    <w:lvl w:ilvl="0" w:tplc="F782E818">
      <w:start w:val="1"/>
      <w:numFmt w:val="bullet"/>
      <w:pStyle w:val="blockbullet2"/>
      <w:lvlText w:val="-"/>
      <w:lvlJc w:val="left"/>
      <w:pPr>
        <w:tabs>
          <w:tab w:val="num" w:pos="360"/>
        </w:tabs>
        <w:ind w:left="340" w:hanging="340"/>
      </w:pPr>
      <w:rPr>
        <w:rFonts w:ascii="Times New Roman" w:hAnsi="Times New Roman" w:cs="Times New Roman" w:hint="default"/>
      </w:rPr>
    </w:lvl>
    <w:lvl w:ilvl="1" w:tplc="04090003" w:tentative="1">
      <w:start w:val="1"/>
      <w:numFmt w:val="bullet"/>
      <w:lvlText w:val="o"/>
      <w:lvlJc w:val="left"/>
      <w:pPr>
        <w:tabs>
          <w:tab w:val="num" w:pos="1100"/>
        </w:tabs>
        <w:ind w:left="1100" w:hanging="360"/>
      </w:pPr>
      <w:rPr>
        <w:rFonts w:ascii="Courier New" w:hAnsi="Courier New" w:hint="default"/>
      </w:rPr>
    </w:lvl>
    <w:lvl w:ilvl="2" w:tplc="04090005" w:tentative="1">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25" w15:restartNumberingAfterBreak="0">
    <w:nsid w:val="61F65691"/>
    <w:multiLevelType w:val="hybridMultilevel"/>
    <w:tmpl w:val="E5C42DE0"/>
    <w:lvl w:ilvl="0" w:tplc="2430B010">
      <w:start w:val="1"/>
      <w:numFmt w:val="lowerLetter"/>
      <w:lvlText w:val="(%1)"/>
      <w:lvlJc w:val="left"/>
      <w:pPr>
        <w:ind w:left="950" w:hanging="360"/>
      </w:pPr>
      <w:rPr>
        <w:rFonts w:cs="Times New Roman" w:hint="default"/>
      </w:rPr>
    </w:lvl>
    <w:lvl w:ilvl="1" w:tplc="04090019" w:tentative="1">
      <w:start w:val="1"/>
      <w:numFmt w:val="lowerLetter"/>
      <w:lvlText w:val="%2."/>
      <w:lvlJc w:val="left"/>
      <w:pPr>
        <w:ind w:left="1670" w:hanging="360"/>
      </w:pPr>
    </w:lvl>
    <w:lvl w:ilvl="2" w:tplc="0409001B" w:tentative="1">
      <w:start w:val="1"/>
      <w:numFmt w:val="lowerRoman"/>
      <w:lvlText w:val="%3."/>
      <w:lvlJc w:val="right"/>
      <w:pPr>
        <w:ind w:left="2390" w:hanging="180"/>
      </w:pPr>
    </w:lvl>
    <w:lvl w:ilvl="3" w:tplc="0409000F" w:tentative="1">
      <w:start w:val="1"/>
      <w:numFmt w:val="decimal"/>
      <w:lvlText w:val="%4."/>
      <w:lvlJc w:val="left"/>
      <w:pPr>
        <w:ind w:left="3110" w:hanging="360"/>
      </w:pPr>
    </w:lvl>
    <w:lvl w:ilvl="4" w:tplc="04090019" w:tentative="1">
      <w:start w:val="1"/>
      <w:numFmt w:val="lowerLetter"/>
      <w:lvlText w:val="%5."/>
      <w:lvlJc w:val="left"/>
      <w:pPr>
        <w:ind w:left="3830" w:hanging="360"/>
      </w:pPr>
    </w:lvl>
    <w:lvl w:ilvl="5" w:tplc="0409001B" w:tentative="1">
      <w:start w:val="1"/>
      <w:numFmt w:val="lowerRoman"/>
      <w:lvlText w:val="%6."/>
      <w:lvlJc w:val="right"/>
      <w:pPr>
        <w:ind w:left="4550" w:hanging="180"/>
      </w:pPr>
    </w:lvl>
    <w:lvl w:ilvl="6" w:tplc="0409000F" w:tentative="1">
      <w:start w:val="1"/>
      <w:numFmt w:val="decimal"/>
      <w:lvlText w:val="%7."/>
      <w:lvlJc w:val="left"/>
      <w:pPr>
        <w:ind w:left="5270" w:hanging="360"/>
      </w:pPr>
    </w:lvl>
    <w:lvl w:ilvl="7" w:tplc="04090019" w:tentative="1">
      <w:start w:val="1"/>
      <w:numFmt w:val="lowerLetter"/>
      <w:lvlText w:val="%8."/>
      <w:lvlJc w:val="left"/>
      <w:pPr>
        <w:ind w:left="5990" w:hanging="360"/>
      </w:pPr>
    </w:lvl>
    <w:lvl w:ilvl="8" w:tplc="0409001B" w:tentative="1">
      <w:start w:val="1"/>
      <w:numFmt w:val="lowerRoman"/>
      <w:lvlText w:val="%9."/>
      <w:lvlJc w:val="right"/>
      <w:pPr>
        <w:ind w:left="6710" w:hanging="180"/>
      </w:pPr>
    </w:lvl>
  </w:abstractNum>
  <w:abstractNum w:abstractNumId="26" w15:restartNumberingAfterBreak="0">
    <w:nsid w:val="62C02992"/>
    <w:multiLevelType w:val="singleLevel"/>
    <w:tmpl w:val="FDE25204"/>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C840AD"/>
    <w:multiLevelType w:val="hybridMultilevel"/>
    <w:tmpl w:val="3842BB6A"/>
    <w:lvl w:ilvl="0" w:tplc="6AE41982">
      <w:start w:val="6"/>
      <w:numFmt w:val="decimal"/>
      <w:lvlText w:val="%1"/>
      <w:lvlJc w:val="left"/>
      <w:pPr>
        <w:ind w:left="720" w:hanging="360"/>
      </w:pPr>
      <w:rPr>
        <w:rFonts w:ascii="Times New Roman" w:hAnsi="Times New Roman" w:cs="Times New Roman" w:hint="default"/>
        <w:b/>
        <w:bCs/>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0"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1" w15:restartNumberingAfterBreak="0">
    <w:nsid w:val="6E200AF2"/>
    <w:multiLevelType w:val="hybridMultilevel"/>
    <w:tmpl w:val="F280BC86"/>
    <w:lvl w:ilvl="0" w:tplc="E852178E">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2E92AAB"/>
    <w:multiLevelType w:val="multilevel"/>
    <w:tmpl w:val="3048C8A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CF6C1772">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0"/>
  </w:num>
  <w:num w:numId="4">
    <w:abstractNumId w:val="2"/>
  </w:num>
  <w:num w:numId="5">
    <w:abstractNumId w:val="12"/>
  </w:num>
  <w:num w:numId="6">
    <w:abstractNumId w:val="9"/>
  </w:num>
  <w:num w:numId="7">
    <w:abstractNumId w:val="29"/>
  </w:num>
  <w:num w:numId="8">
    <w:abstractNumId w:val="21"/>
  </w:num>
  <w:num w:numId="9">
    <w:abstractNumId w:val="20"/>
  </w:num>
  <w:num w:numId="10">
    <w:abstractNumId w:val="34"/>
  </w:num>
  <w:num w:numId="11">
    <w:abstractNumId w:val="7"/>
  </w:num>
  <w:num w:numId="12">
    <w:abstractNumId w:val="24"/>
  </w:num>
  <w:num w:numId="13">
    <w:abstractNumId w:val="35"/>
  </w:num>
  <w:num w:numId="14">
    <w:abstractNumId w:val="3"/>
  </w:num>
  <w:num w:numId="15">
    <w:abstractNumId w:val="32"/>
  </w:num>
  <w:num w:numId="16">
    <w:abstractNumId w:val="17"/>
  </w:num>
  <w:num w:numId="17">
    <w:abstractNumId w:val="16"/>
  </w:num>
  <w:num w:numId="18">
    <w:abstractNumId w:val="22"/>
  </w:num>
  <w:num w:numId="19">
    <w:abstractNumId w:val="5"/>
  </w:num>
  <w:num w:numId="20">
    <w:abstractNumId w:val="11"/>
  </w:num>
  <w:num w:numId="21">
    <w:abstractNumId w:val="13"/>
  </w:num>
  <w:num w:numId="22">
    <w:abstractNumId w:val="31"/>
  </w:num>
  <w:num w:numId="23">
    <w:abstractNumId w:val="26"/>
  </w:num>
  <w:num w:numId="24">
    <w:abstractNumId w:val="30"/>
  </w:num>
  <w:num w:numId="25">
    <w:abstractNumId w:val="18"/>
  </w:num>
  <w:num w:numId="26">
    <w:abstractNumId w:val="14"/>
  </w:num>
  <w:num w:numId="27">
    <w:abstractNumId w:val="27"/>
  </w:num>
  <w:num w:numId="28">
    <w:abstractNumId w:val="19"/>
  </w:num>
  <w:num w:numId="29">
    <w:abstractNumId w:val="33"/>
  </w:num>
  <w:num w:numId="30">
    <w:abstractNumId w:val="23"/>
  </w:num>
  <w:num w:numId="31">
    <w:abstractNumId w:val="28"/>
  </w:num>
  <w:num w:numId="32">
    <w:abstractNumId w:val="32"/>
  </w:num>
  <w:num w:numId="33">
    <w:abstractNumId w:val="6"/>
  </w:num>
  <w:num w:numId="34">
    <w:abstractNumId w:val="8"/>
  </w:num>
  <w:num w:numId="35">
    <w:abstractNumId w:val="36"/>
  </w:num>
  <w:num w:numId="36">
    <w:abstractNumId w:val="4"/>
  </w:num>
  <w:num w:numId="37">
    <w:abstractNumId w:val="25"/>
  </w:num>
  <w:num w:numId="38">
    <w:abstractNumId w:val="15"/>
  </w:num>
  <w:num w:numId="39">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2"/>
  <w:displayBackgroundShape/>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031"/>
    <w:rsid w:val="0000014C"/>
    <w:rsid w:val="000006B7"/>
    <w:rsid w:val="000006BF"/>
    <w:rsid w:val="00000F97"/>
    <w:rsid w:val="0000150C"/>
    <w:rsid w:val="00001FE8"/>
    <w:rsid w:val="0000209D"/>
    <w:rsid w:val="000021B7"/>
    <w:rsid w:val="0000233E"/>
    <w:rsid w:val="00003064"/>
    <w:rsid w:val="00003277"/>
    <w:rsid w:val="000033A5"/>
    <w:rsid w:val="00003522"/>
    <w:rsid w:val="000039E6"/>
    <w:rsid w:val="00003A8D"/>
    <w:rsid w:val="00003BD4"/>
    <w:rsid w:val="00003FB7"/>
    <w:rsid w:val="000040F4"/>
    <w:rsid w:val="000043F7"/>
    <w:rsid w:val="000046C8"/>
    <w:rsid w:val="00004799"/>
    <w:rsid w:val="00004CF1"/>
    <w:rsid w:val="00005014"/>
    <w:rsid w:val="0000527E"/>
    <w:rsid w:val="000057D1"/>
    <w:rsid w:val="00005A2B"/>
    <w:rsid w:val="00005D78"/>
    <w:rsid w:val="000062B5"/>
    <w:rsid w:val="000063B1"/>
    <w:rsid w:val="00006543"/>
    <w:rsid w:val="00006A01"/>
    <w:rsid w:val="00006CA4"/>
    <w:rsid w:val="00006F53"/>
    <w:rsid w:val="0000771B"/>
    <w:rsid w:val="0001005A"/>
    <w:rsid w:val="00010ECA"/>
    <w:rsid w:val="00011122"/>
    <w:rsid w:val="000111D1"/>
    <w:rsid w:val="00011297"/>
    <w:rsid w:val="0001176A"/>
    <w:rsid w:val="00011854"/>
    <w:rsid w:val="00011A8D"/>
    <w:rsid w:val="00011B25"/>
    <w:rsid w:val="00011C3A"/>
    <w:rsid w:val="00011CE5"/>
    <w:rsid w:val="00011CFD"/>
    <w:rsid w:val="0001229E"/>
    <w:rsid w:val="00012378"/>
    <w:rsid w:val="000128BD"/>
    <w:rsid w:val="000129AD"/>
    <w:rsid w:val="00012D2D"/>
    <w:rsid w:val="00012D3B"/>
    <w:rsid w:val="00012EB2"/>
    <w:rsid w:val="0001316C"/>
    <w:rsid w:val="000131B0"/>
    <w:rsid w:val="000133AB"/>
    <w:rsid w:val="000137E1"/>
    <w:rsid w:val="00013B83"/>
    <w:rsid w:val="00013C5A"/>
    <w:rsid w:val="00013C94"/>
    <w:rsid w:val="00013F68"/>
    <w:rsid w:val="000141E2"/>
    <w:rsid w:val="000147E3"/>
    <w:rsid w:val="00014CD1"/>
    <w:rsid w:val="00014CDE"/>
    <w:rsid w:val="0001535D"/>
    <w:rsid w:val="00015ABB"/>
    <w:rsid w:val="00015C4D"/>
    <w:rsid w:val="00016342"/>
    <w:rsid w:val="000163ED"/>
    <w:rsid w:val="0001642D"/>
    <w:rsid w:val="00016CFD"/>
    <w:rsid w:val="00017566"/>
    <w:rsid w:val="00017710"/>
    <w:rsid w:val="00017AD9"/>
    <w:rsid w:val="00017C39"/>
    <w:rsid w:val="0002063E"/>
    <w:rsid w:val="00021298"/>
    <w:rsid w:val="0002151E"/>
    <w:rsid w:val="00021650"/>
    <w:rsid w:val="000216DE"/>
    <w:rsid w:val="00022333"/>
    <w:rsid w:val="00022584"/>
    <w:rsid w:val="00022913"/>
    <w:rsid w:val="00022B72"/>
    <w:rsid w:val="00022C73"/>
    <w:rsid w:val="000230DC"/>
    <w:rsid w:val="00023367"/>
    <w:rsid w:val="0002349F"/>
    <w:rsid w:val="0002360B"/>
    <w:rsid w:val="000239B5"/>
    <w:rsid w:val="00023CE8"/>
    <w:rsid w:val="00023E4D"/>
    <w:rsid w:val="00023F67"/>
    <w:rsid w:val="00024179"/>
    <w:rsid w:val="000241C2"/>
    <w:rsid w:val="000247DD"/>
    <w:rsid w:val="00025460"/>
    <w:rsid w:val="00025BB4"/>
    <w:rsid w:val="0002631F"/>
    <w:rsid w:val="00026423"/>
    <w:rsid w:val="0002653F"/>
    <w:rsid w:val="000265AE"/>
    <w:rsid w:val="000269CB"/>
    <w:rsid w:val="00027113"/>
    <w:rsid w:val="0002797F"/>
    <w:rsid w:val="00027AA1"/>
    <w:rsid w:val="00027AF4"/>
    <w:rsid w:val="00030033"/>
    <w:rsid w:val="0003009C"/>
    <w:rsid w:val="000309B3"/>
    <w:rsid w:val="00030FD8"/>
    <w:rsid w:val="0003118F"/>
    <w:rsid w:val="000312E5"/>
    <w:rsid w:val="0003180C"/>
    <w:rsid w:val="00031A44"/>
    <w:rsid w:val="00031AEA"/>
    <w:rsid w:val="00031D64"/>
    <w:rsid w:val="00032537"/>
    <w:rsid w:val="0003255F"/>
    <w:rsid w:val="00032D45"/>
    <w:rsid w:val="00033099"/>
    <w:rsid w:val="000330D3"/>
    <w:rsid w:val="0003317E"/>
    <w:rsid w:val="00033C9C"/>
    <w:rsid w:val="00033FB0"/>
    <w:rsid w:val="000344A6"/>
    <w:rsid w:val="000345BA"/>
    <w:rsid w:val="00034A55"/>
    <w:rsid w:val="00034CC9"/>
    <w:rsid w:val="00034F91"/>
    <w:rsid w:val="00035060"/>
    <w:rsid w:val="000355A7"/>
    <w:rsid w:val="00035B9C"/>
    <w:rsid w:val="0003605A"/>
    <w:rsid w:val="000361A7"/>
    <w:rsid w:val="00036474"/>
    <w:rsid w:val="0003648A"/>
    <w:rsid w:val="0003683B"/>
    <w:rsid w:val="00036EA6"/>
    <w:rsid w:val="0003729E"/>
    <w:rsid w:val="000375E8"/>
    <w:rsid w:val="000377AF"/>
    <w:rsid w:val="00037ADF"/>
    <w:rsid w:val="000403AD"/>
    <w:rsid w:val="0004043C"/>
    <w:rsid w:val="00040B67"/>
    <w:rsid w:val="0004113B"/>
    <w:rsid w:val="000412F8"/>
    <w:rsid w:val="000418BB"/>
    <w:rsid w:val="000423D6"/>
    <w:rsid w:val="000423EC"/>
    <w:rsid w:val="00042985"/>
    <w:rsid w:val="00042C4A"/>
    <w:rsid w:val="00042D4F"/>
    <w:rsid w:val="00042EE1"/>
    <w:rsid w:val="00043491"/>
    <w:rsid w:val="0004350C"/>
    <w:rsid w:val="000438FD"/>
    <w:rsid w:val="00043C71"/>
    <w:rsid w:val="00044029"/>
    <w:rsid w:val="000444EA"/>
    <w:rsid w:val="00044670"/>
    <w:rsid w:val="00044797"/>
    <w:rsid w:val="000448CA"/>
    <w:rsid w:val="00044C10"/>
    <w:rsid w:val="00044DC2"/>
    <w:rsid w:val="00045644"/>
    <w:rsid w:val="00045B0C"/>
    <w:rsid w:val="00045DF8"/>
    <w:rsid w:val="00045E32"/>
    <w:rsid w:val="00045FF1"/>
    <w:rsid w:val="00046250"/>
    <w:rsid w:val="000463C1"/>
    <w:rsid w:val="00046575"/>
    <w:rsid w:val="00046C69"/>
    <w:rsid w:val="00046F8F"/>
    <w:rsid w:val="00047867"/>
    <w:rsid w:val="000501A1"/>
    <w:rsid w:val="00050291"/>
    <w:rsid w:val="0005046E"/>
    <w:rsid w:val="00050D73"/>
    <w:rsid w:val="00051FE5"/>
    <w:rsid w:val="0005215F"/>
    <w:rsid w:val="0005277B"/>
    <w:rsid w:val="00052990"/>
    <w:rsid w:val="00052A13"/>
    <w:rsid w:val="00052D6A"/>
    <w:rsid w:val="00053D13"/>
    <w:rsid w:val="000542DB"/>
    <w:rsid w:val="00054553"/>
    <w:rsid w:val="0005457A"/>
    <w:rsid w:val="00054B8F"/>
    <w:rsid w:val="00054C96"/>
    <w:rsid w:val="000552A6"/>
    <w:rsid w:val="00055A44"/>
    <w:rsid w:val="00055DA4"/>
    <w:rsid w:val="00056802"/>
    <w:rsid w:val="00056A43"/>
    <w:rsid w:val="000575BD"/>
    <w:rsid w:val="000575E0"/>
    <w:rsid w:val="00057625"/>
    <w:rsid w:val="00057C7B"/>
    <w:rsid w:val="00057DD0"/>
    <w:rsid w:val="00057FE4"/>
    <w:rsid w:val="000601FF"/>
    <w:rsid w:val="000603C7"/>
    <w:rsid w:val="00060523"/>
    <w:rsid w:val="000609A4"/>
    <w:rsid w:val="00061296"/>
    <w:rsid w:val="00061805"/>
    <w:rsid w:val="00062034"/>
    <w:rsid w:val="00062A80"/>
    <w:rsid w:val="00063025"/>
    <w:rsid w:val="00063786"/>
    <w:rsid w:val="00063DBC"/>
    <w:rsid w:val="0006410A"/>
    <w:rsid w:val="000642E5"/>
    <w:rsid w:val="00064645"/>
    <w:rsid w:val="00064748"/>
    <w:rsid w:val="000647A2"/>
    <w:rsid w:val="00064AE3"/>
    <w:rsid w:val="00065340"/>
    <w:rsid w:val="0006624E"/>
    <w:rsid w:val="000663B2"/>
    <w:rsid w:val="00066850"/>
    <w:rsid w:val="00066B4E"/>
    <w:rsid w:val="00066C2C"/>
    <w:rsid w:val="00066E22"/>
    <w:rsid w:val="00067659"/>
    <w:rsid w:val="000677A8"/>
    <w:rsid w:val="00067A52"/>
    <w:rsid w:val="00070868"/>
    <w:rsid w:val="00070A5A"/>
    <w:rsid w:val="00070CAA"/>
    <w:rsid w:val="00070D31"/>
    <w:rsid w:val="00070E98"/>
    <w:rsid w:val="000718B5"/>
    <w:rsid w:val="0007245A"/>
    <w:rsid w:val="00072462"/>
    <w:rsid w:val="000727E6"/>
    <w:rsid w:val="0007289B"/>
    <w:rsid w:val="00072B45"/>
    <w:rsid w:val="000734C9"/>
    <w:rsid w:val="00074111"/>
    <w:rsid w:val="0007487D"/>
    <w:rsid w:val="0007495C"/>
    <w:rsid w:val="00074AB6"/>
    <w:rsid w:val="00074D0F"/>
    <w:rsid w:val="0007506B"/>
    <w:rsid w:val="0007542E"/>
    <w:rsid w:val="000758CB"/>
    <w:rsid w:val="00075ACA"/>
    <w:rsid w:val="00075CBF"/>
    <w:rsid w:val="0007667B"/>
    <w:rsid w:val="00076866"/>
    <w:rsid w:val="00076877"/>
    <w:rsid w:val="000771B8"/>
    <w:rsid w:val="000774F0"/>
    <w:rsid w:val="000778A6"/>
    <w:rsid w:val="00077DAF"/>
    <w:rsid w:val="00081202"/>
    <w:rsid w:val="000814C3"/>
    <w:rsid w:val="00081902"/>
    <w:rsid w:val="00081D54"/>
    <w:rsid w:val="00081DF3"/>
    <w:rsid w:val="000821EA"/>
    <w:rsid w:val="00082593"/>
    <w:rsid w:val="00082D00"/>
    <w:rsid w:val="00082D8D"/>
    <w:rsid w:val="000832BB"/>
    <w:rsid w:val="000832C4"/>
    <w:rsid w:val="00083384"/>
    <w:rsid w:val="00083849"/>
    <w:rsid w:val="00083B6A"/>
    <w:rsid w:val="00083C8A"/>
    <w:rsid w:val="0008415C"/>
    <w:rsid w:val="000842E2"/>
    <w:rsid w:val="00084BA5"/>
    <w:rsid w:val="00084CEA"/>
    <w:rsid w:val="00085252"/>
    <w:rsid w:val="000855C0"/>
    <w:rsid w:val="0008592D"/>
    <w:rsid w:val="00085D4D"/>
    <w:rsid w:val="00085ED5"/>
    <w:rsid w:val="00085FB1"/>
    <w:rsid w:val="00086083"/>
    <w:rsid w:val="00086AC0"/>
    <w:rsid w:val="00086BBA"/>
    <w:rsid w:val="00086CB4"/>
    <w:rsid w:val="000873F0"/>
    <w:rsid w:val="0008743E"/>
    <w:rsid w:val="00087619"/>
    <w:rsid w:val="000877B8"/>
    <w:rsid w:val="000877FD"/>
    <w:rsid w:val="000901B9"/>
    <w:rsid w:val="0009042C"/>
    <w:rsid w:val="00091A1E"/>
    <w:rsid w:val="00091A7D"/>
    <w:rsid w:val="00091B52"/>
    <w:rsid w:val="00091DFF"/>
    <w:rsid w:val="00091F54"/>
    <w:rsid w:val="00092733"/>
    <w:rsid w:val="00092B34"/>
    <w:rsid w:val="00092D8A"/>
    <w:rsid w:val="00093478"/>
    <w:rsid w:val="00093529"/>
    <w:rsid w:val="00093B26"/>
    <w:rsid w:val="0009483A"/>
    <w:rsid w:val="00094998"/>
    <w:rsid w:val="00094DCE"/>
    <w:rsid w:val="00095A5C"/>
    <w:rsid w:val="00095BD4"/>
    <w:rsid w:val="000962A9"/>
    <w:rsid w:val="000964DF"/>
    <w:rsid w:val="000967FC"/>
    <w:rsid w:val="0009693C"/>
    <w:rsid w:val="0009695F"/>
    <w:rsid w:val="000969D9"/>
    <w:rsid w:val="00097687"/>
    <w:rsid w:val="000976C4"/>
    <w:rsid w:val="00097858"/>
    <w:rsid w:val="00097D09"/>
    <w:rsid w:val="00097DDA"/>
    <w:rsid w:val="000A0337"/>
    <w:rsid w:val="000A16FA"/>
    <w:rsid w:val="000A1BDF"/>
    <w:rsid w:val="000A1FAF"/>
    <w:rsid w:val="000A24DF"/>
    <w:rsid w:val="000A2812"/>
    <w:rsid w:val="000A2940"/>
    <w:rsid w:val="000A295C"/>
    <w:rsid w:val="000A2A3C"/>
    <w:rsid w:val="000A2BD2"/>
    <w:rsid w:val="000A2BEE"/>
    <w:rsid w:val="000A2F6D"/>
    <w:rsid w:val="000A4041"/>
    <w:rsid w:val="000A4473"/>
    <w:rsid w:val="000A4474"/>
    <w:rsid w:val="000A448D"/>
    <w:rsid w:val="000A4668"/>
    <w:rsid w:val="000A4776"/>
    <w:rsid w:val="000A4FAF"/>
    <w:rsid w:val="000A5033"/>
    <w:rsid w:val="000A52F1"/>
    <w:rsid w:val="000A56B4"/>
    <w:rsid w:val="000A5C98"/>
    <w:rsid w:val="000A6334"/>
    <w:rsid w:val="000A6912"/>
    <w:rsid w:val="000A6CE6"/>
    <w:rsid w:val="000A6D7A"/>
    <w:rsid w:val="000A6EA7"/>
    <w:rsid w:val="000A724F"/>
    <w:rsid w:val="000A79A8"/>
    <w:rsid w:val="000A7B90"/>
    <w:rsid w:val="000A7BDD"/>
    <w:rsid w:val="000A7F8C"/>
    <w:rsid w:val="000A7FBF"/>
    <w:rsid w:val="000B01B9"/>
    <w:rsid w:val="000B0928"/>
    <w:rsid w:val="000B0B02"/>
    <w:rsid w:val="000B0CBE"/>
    <w:rsid w:val="000B0E52"/>
    <w:rsid w:val="000B15A5"/>
    <w:rsid w:val="000B160D"/>
    <w:rsid w:val="000B1877"/>
    <w:rsid w:val="000B1BA6"/>
    <w:rsid w:val="000B1F27"/>
    <w:rsid w:val="000B257D"/>
    <w:rsid w:val="000B29AA"/>
    <w:rsid w:val="000B2ABF"/>
    <w:rsid w:val="000B2DE0"/>
    <w:rsid w:val="000B2FC5"/>
    <w:rsid w:val="000B2FEA"/>
    <w:rsid w:val="000B3395"/>
    <w:rsid w:val="000B3C40"/>
    <w:rsid w:val="000B3CAD"/>
    <w:rsid w:val="000B3E56"/>
    <w:rsid w:val="000B4119"/>
    <w:rsid w:val="000B4660"/>
    <w:rsid w:val="000B49F7"/>
    <w:rsid w:val="000B4B67"/>
    <w:rsid w:val="000B4D49"/>
    <w:rsid w:val="000B4FC1"/>
    <w:rsid w:val="000B567D"/>
    <w:rsid w:val="000B5C6D"/>
    <w:rsid w:val="000B5DA3"/>
    <w:rsid w:val="000B6274"/>
    <w:rsid w:val="000B69E6"/>
    <w:rsid w:val="000B6A63"/>
    <w:rsid w:val="000B6C77"/>
    <w:rsid w:val="000B7257"/>
    <w:rsid w:val="000B7328"/>
    <w:rsid w:val="000B748D"/>
    <w:rsid w:val="000B7987"/>
    <w:rsid w:val="000B79D0"/>
    <w:rsid w:val="000B79E1"/>
    <w:rsid w:val="000B7B9D"/>
    <w:rsid w:val="000B7CC3"/>
    <w:rsid w:val="000C07C3"/>
    <w:rsid w:val="000C1147"/>
    <w:rsid w:val="000C183B"/>
    <w:rsid w:val="000C1D0E"/>
    <w:rsid w:val="000C1EB5"/>
    <w:rsid w:val="000C2114"/>
    <w:rsid w:val="000C2543"/>
    <w:rsid w:val="000C27A1"/>
    <w:rsid w:val="000C3163"/>
    <w:rsid w:val="000C321C"/>
    <w:rsid w:val="000C330D"/>
    <w:rsid w:val="000C3481"/>
    <w:rsid w:val="000C34DE"/>
    <w:rsid w:val="000C39F6"/>
    <w:rsid w:val="000C3F49"/>
    <w:rsid w:val="000C4460"/>
    <w:rsid w:val="000C4477"/>
    <w:rsid w:val="000C46CE"/>
    <w:rsid w:val="000C4967"/>
    <w:rsid w:val="000C497A"/>
    <w:rsid w:val="000C4F9D"/>
    <w:rsid w:val="000C52B8"/>
    <w:rsid w:val="000C536A"/>
    <w:rsid w:val="000C53CC"/>
    <w:rsid w:val="000C57BE"/>
    <w:rsid w:val="000C581C"/>
    <w:rsid w:val="000C5A63"/>
    <w:rsid w:val="000C5A82"/>
    <w:rsid w:val="000C5F0F"/>
    <w:rsid w:val="000C6BD0"/>
    <w:rsid w:val="000C6C6F"/>
    <w:rsid w:val="000C6D43"/>
    <w:rsid w:val="000C6E15"/>
    <w:rsid w:val="000C7027"/>
    <w:rsid w:val="000C7132"/>
    <w:rsid w:val="000C7614"/>
    <w:rsid w:val="000C784B"/>
    <w:rsid w:val="000C7B19"/>
    <w:rsid w:val="000C7C40"/>
    <w:rsid w:val="000C7DCD"/>
    <w:rsid w:val="000D04E2"/>
    <w:rsid w:val="000D0850"/>
    <w:rsid w:val="000D0D76"/>
    <w:rsid w:val="000D1139"/>
    <w:rsid w:val="000D11D9"/>
    <w:rsid w:val="000D1421"/>
    <w:rsid w:val="000D14C3"/>
    <w:rsid w:val="000D1593"/>
    <w:rsid w:val="000D179E"/>
    <w:rsid w:val="000D19F2"/>
    <w:rsid w:val="000D1BB0"/>
    <w:rsid w:val="000D2035"/>
    <w:rsid w:val="000D221E"/>
    <w:rsid w:val="000D26D9"/>
    <w:rsid w:val="000D2767"/>
    <w:rsid w:val="000D2F3C"/>
    <w:rsid w:val="000D2F6D"/>
    <w:rsid w:val="000D3324"/>
    <w:rsid w:val="000D341C"/>
    <w:rsid w:val="000D342E"/>
    <w:rsid w:val="000D3B77"/>
    <w:rsid w:val="000D3C99"/>
    <w:rsid w:val="000D3E8B"/>
    <w:rsid w:val="000D4180"/>
    <w:rsid w:val="000D44F0"/>
    <w:rsid w:val="000D45E8"/>
    <w:rsid w:val="000D47D5"/>
    <w:rsid w:val="000D4BB8"/>
    <w:rsid w:val="000D51F2"/>
    <w:rsid w:val="000D5449"/>
    <w:rsid w:val="000D5686"/>
    <w:rsid w:val="000D5931"/>
    <w:rsid w:val="000D6225"/>
    <w:rsid w:val="000D6654"/>
    <w:rsid w:val="000D67ED"/>
    <w:rsid w:val="000D6A52"/>
    <w:rsid w:val="000D6B17"/>
    <w:rsid w:val="000D6DA0"/>
    <w:rsid w:val="000D7236"/>
    <w:rsid w:val="000D7512"/>
    <w:rsid w:val="000D7A6F"/>
    <w:rsid w:val="000D7BA6"/>
    <w:rsid w:val="000D7CA0"/>
    <w:rsid w:val="000E0ABD"/>
    <w:rsid w:val="000E0B55"/>
    <w:rsid w:val="000E0FBA"/>
    <w:rsid w:val="000E101D"/>
    <w:rsid w:val="000E116A"/>
    <w:rsid w:val="000E1E45"/>
    <w:rsid w:val="000E2250"/>
    <w:rsid w:val="000E2ABD"/>
    <w:rsid w:val="000E32D6"/>
    <w:rsid w:val="000E3450"/>
    <w:rsid w:val="000E375C"/>
    <w:rsid w:val="000E380C"/>
    <w:rsid w:val="000E38AA"/>
    <w:rsid w:val="000E4A51"/>
    <w:rsid w:val="000E60F3"/>
    <w:rsid w:val="000E61B2"/>
    <w:rsid w:val="000E6B42"/>
    <w:rsid w:val="000E6BD5"/>
    <w:rsid w:val="000E769D"/>
    <w:rsid w:val="000E7747"/>
    <w:rsid w:val="000E7AE2"/>
    <w:rsid w:val="000F0604"/>
    <w:rsid w:val="000F09C3"/>
    <w:rsid w:val="000F0E5A"/>
    <w:rsid w:val="000F0E9B"/>
    <w:rsid w:val="000F1402"/>
    <w:rsid w:val="000F1551"/>
    <w:rsid w:val="000F1635"/>
    <w:rsid w:val="000F19AF"/>
    <w:rsid w:val="000F20AC"/>
    <w:rsid w:val="000F21F2"/>
    <w:rsid w:val="000F26E8"/>
    <w:rsid w:val="000F2B30"/>
    <w:rsid w:val="000F32A3"/>
    <w:rsid w:val="000F3C63"/>
    <w:rsid w:val="000F3C9C"/>
    <w:rsid w:val="000F3DAD"/>
    <w:rsid w:val="000F3DE6"/>
    <w:rsid w:val="000F4049"/>
    <w:rsid w:val="000F4AB6"/>
    <w:rsid w:val="000F4D9C"/>
    <w:rsid w:val="000F54C3"/>
    <w:rsid w:val="000F55C8"/>
    <w:rsid w:val="000F58C9"/>
    <w:rsid w:val="000F6077"/>
    <w:rsid w:val="000F6389"/>
    <w:rsid w:val="000F671E"/>
    <w:rsid w:val="000F6A4A"/>
    <w:rsid w:val="000F6BD3"/>
    <w:rsid w:val="000F7123"/>
    <w:rsid w:val="000F79FA"/>
    <w:rsid w:val="000F7DE5"/>
    <w:rsid w:val="001001B3"/>
    <w:rsid w:val="0010023B"/>
    <w:rsid w:val="001002A6"/>
    <w:rsid w:val="0010076A"/>
    <w:rsid w:val="00100D44"/>
    <w:rsid w:val="00100D56"/>
    <w:rsid w:val="001012B8"/>
    <w:rsid w:val="00101AF7"/>
    <w:rsid w:val="00102764"/>
    <w:rsid w:val="001034B7"/>
    <w:rsid w:val="001036A1"/>
    <w:rsid w:val="001037D4"/>
    <w:rsid w:val="00103F86"/>
    <w:rsid w:val="001044C1"/>
    <w:rsid w:val="001045A2"/>
    <w:rsid w:val="00104788"/>
    <w:rsid w:val="00104950"/>
    <w:rsid w:val="00104C20"/>
    <w:rsid w:val="00104C56"/>
    <w:rsid w:val="001051F6"/>
    <w:rsid w:val="001053EC"/>
    <w:rsid w:val="00105A80"/>
    <w:rsid w:val="00106051"/>
    <w:rsid w:val="00106142"/>
    <w:rsid w:val="00106755"/>
    <w:rsid w:val="00106ADA"/>
    <w:rsid w:val="00106CAE"/>
    <w:rsid w:val="00106E2F"/>
    <w:rsid w:val="00107081"/>
    <w:rsid w:val="00107103"/>
    <w:rsid w:val="0010752A"/>
    <w:rsid w:val="00107553"/>
    <w:rsid w:val="00107CE5"/>
    <w:rsid w:val="00107D68"/>
    <w:rsid w:val="00110103"/>
    <w:rsid w:val="0011033F"/>
    <w:rsid w:val="001110A5"/>
    <w:rsid w:val="0011139C"/>
    <w:rsid w:val="00111C62"/>
    <w:rsid w:val="00111DC7"/>
    <w:rsid w:val="00111EC3"/>
    <w:rsid w:val="001126CA"/>
    <w:rsid w:val="00112875"/>
    <w:rsid w:val="0011309E"/>
    <w:rsid w:val="0011365F"/>
    <w:rsid w:val="001139FF"/>
    <w:rsid w:val="00113D13"/>
    <w:rsid w:val="0011425C"/>
    <w:rsid w:val="00115627"/>
    <w:rsid w:val="0011585C"/>
    <w:rsid w:val="00115B66"/>
    <w:rsid w:val="00115C2D"/>
    <w:rsid w:val="00115C68"/>
    <w:rsid w:val="00115CE5"/>
    <w:rsid w:val="00115E5F"/>
    <w:rsid w:val="0011613F"/>
    <w:rsid w:val="001162B1"/>
    <w:rsid w:val="00116750"/>
    <w:rsid w:val="00116763"/>
    <w:rsid w:val="00116AF6"/>
    <w:rsid w:val="00117AE3"/>
    <w:rsid w:val="0012092A"/>
    <w:rsid w:val="001210D8"/>
    <w:rsid w:val="0012129F"/>
    <w:rsid w:val="00121514"/>
    <w:rsid w:val="00122090"/>
    <w:rsid w:val="0012317C"/>
    <w:rsid w:val="0012326B"/>
    <w:rsid w:val="00123414"/>
    <w:rsid w:val="0012379B"/>
    <w:rsid w:val="00123915"/>
    <w:rsid w:val="00123A10"/>
    <w:rsid w:val="00123D12"/>
    <w:rsid w:val="00124779"/>
    <w:rsid w:val="00125285"/>
    <w:rsid w:val="001256DD"/>
    <w:rsid w:val="00125881"/>
    <w:rsid w:val="00125B1E"/>
    <w:rsid w:val="00125C02"/>
    <w:rsid w:val="00125DF9"/>
    <w:rsid w:val="0012608D"/>
    <w:rsid w:val="00126117"/>
    <w:rsid w:val="00126D2E"/>
    <w:rsid w:val="00127C78"/>
    <w:rsid w:val="00127CA7"/>
    <w:rsid w:val="00127CC6"/>
    <w:rsid w:val="00127E3D"/>
    <w:rsid w:val="00130519"/>
    <w:rsid w:val="00130610"/>
    <w:rsid w:val="00130713"/>
    <w:rsid w:val="00130A8A"/>
    <w:rsid w:val="00131C7D"/>
    <w:rsid w:val="00131DB5"/>
    <w:rsid w:val="001321B8"/>
    <w:rsid w:val="0013276D"/>
    <w:rsid w:val="00132C3A"/>
    <w:rsid w:val="00132E50"/>
    <w:rsid w:val="00133197"/>
    <w:rsid w:val="0013319E"/>
    <w:rsid w:val="001331C6"/>
    <w:rsid w:val="0013366D"/>
    <w:rsid w:val="00133B50"/>
    <w:rsid w:val="00133D6E"/>
    <w:rsid w:val="0013448F"/>
    <w:rsid w:val="00134744"/>
    <w:rsid w:val="00134BAD"/>
    <w:rsid w:val="00134DD8"/>
    <w:rsid w:val="00134EB2"/>
    <w:rsid w:val="00136CB5"/>
    <w:rsid w:val="00136D3A"/>
    <w:rsid w:val="00136F95"/>
    <w:rsid w:val="001374BA"/>
    <w:rsid w:val="001377EE"/>
    <w:rsid w:val="001378E3"/>
    <w:rsid w:val="00137AD5"/>
    <w:rsid w:val="00137DD6"/>
    <w:rsid w:val="0014004A"/>
    <w:rsid w:val="00140442"/>
    <w:rsid w:val="00140ED4"/>
    <w:rsid w:val="00141059"/>
    <w:rsid w:val="00141284"/>
    <w:rsid w:val="00141C14"/>
    <w:rsid w:val="00142058"/>
    <w:rsid w:val="00142981"/>
    <w:rsid w:val="00142BA3"/>
    <w:rsid w:val="00142F35"/>
    <w:rsid w:val="0014329D"/>
    <w:rsid w:val="001432FA"/>
    <w:rsid w:val="001436C6"/>
    <w:rsid w:val="0014385A"/>
    <w:rsid w:val="00143C03"/>
    <w:rsid w:val="00144ADB"/>
    <w:rsid w:val="001459BC"/>
    <w:rsid w:val="00145A0B"/>
    <w:rsid w:val="00146086"/>
    <w:rsid w:val="00146197"/>
    <w:rsid w:val="00146ACB"/>
    <w:rsid w:val="00146E16"/>
    <w:rsid w:val="0014705D"/>
    <w:rsid w:val="0014744E"/>
    <w:rsid w:val="00147906"/>
    <w:rsid w:val="00147935"/>
    <w:rsid w:val="00147B5A"/>
    <w:rsid w:val="00147BCE"/>
    <w:rsid w:val="001506E4"/>
    <w:rsid w:val="001507D6"/>
    <w:rsid w:val="00150A70"/>
    <w:rsid w:val="00150EE2"/>
    <w:rsid w:val="001511DF"/>
    <w:rsid w:val="00151675"/>
    <w:rsid w:val="00151A5F"/>
    <w:rsid w:val="001521C4"/>
    <w:rsid w:val="001522A1"/>
    <w:rsid w:val="0015264D"/>
    <w:rsid w:val="001526F0"/>
    <w:rsid w:val="00152B32"/>
    <w:rsid w:val="00152B67"/>
    <w:rsid w:val="00152E13"/>
    <w:rsid w:val="00153371"/>
    <w:rsid w:val="00153439"/>
    <w:rsid w:val="00153576"/>
    <w:rsid w:val="00153755"/>
    <w:rsid w:val="00153CE5"/>
    <w:rsid w:val="00153EFF"/>
    <w:rsid w:val="00154390"/>
    <w:rsid w:val="00154482"/>
    <w:rsid w:val="001546FC"/>
    <w:rsid w:val="001549F3"/>
    <w:rsid w:val="00154B09"/>
    <w:rsid w:val="00154B87"/>
    <w:rsid w:val="00155A7E"/>
    <w:rsid w:val="0015677F"/>
    <w:rsid w:val="00156C63"/>
    <w:rsid w:val="001603CA"/>
    <w:rsid w:val="001606C6"/>
    <w:rsid w:val="00160AAA"/>
    <w:rsid w:val="00160B4C"/>
    <w:rsid w:val="001615BA"/>
    <w:rsid w:val="00161F13"/>
    <w:rsid w:val="001620AA"/>
    <w:rsid w:val="00162244"/>
    <w:rsid w:val="00162DD7"/>
    <w:rsid w:val="00162EDF"/>
    <w:rsid w:val="00163134"/>
    <w:rsid w:val="00163653"/>
    <w:rsid w:val="001638CA"/>
    <w:rsid w:val="00163A4A"/>
    <w:rsid w:val="001641AE"/>
    <w:rsid w:val="00164363"/>
    <w:rsid w:val="00164AF2"/>
    <w:rsid w:val="0016594D"/>
    <w:rsid w:val="00165D58"/>
    <w:rsid w:val="00165F7C"/>
    <w:rsid w:val="001660CD"/>
    <w:rsid w:val="00166279"/>
    <w:rsid w:val="00166341"/>
    <w:rsid w:val="00166485"/>
    <w:rsid w:val="0016655F"/>
    <w:rsid w:val="001667EE"/>
    <w:rsid w:val="00166A2A"/>
    <w:rsid w:val="00166F86"/>
    <w:rsid w:val="00166F8C"/>
    <w:rsid w:val="001674E0"/>
    <w:rsid w:val="001675FC"/>
    <w:rsid w:val="00167916"/>
    <w:rsid w:val="00167B0B"/>
    <w:rsid w:val="00167EDC"/>
    <w:rsid w:val="001702BC"/>
    <w:rsid w:val="001707FC"/>
    <w:rsid w:val="00170BBF"/>
    <w:rsid w:val="00170DA5"/>
    <w:rsid w:val="00171002"/>
    <w:rsid w:val="00171397"/>
    <w:rsid w:val="0017144D"/>
    <w:rsid w:val="001716D2"/>
    <w:rsid w:val="001719B6"/>
    <w:rsid w:val="00171B0E"/>
    <w:rsid w:val="00171C9A"/>
    <w:rsid w:val="00171CEB"/>
    <w:rsid w:val="0017253E"/>
    <w:rsid w:val="001727CC"/>
    <w:rsid w:val="001727E2"/>
    <w:rsid w:val="00172832"/>
    <w:rsid w:val="00173183"/>
    <w:rsid w:val="0017334B"/>
    <w:rsid w:val="00173360"/>
    <w:rsid w:val="001733B1"/>
    <w:rsid w:val="00173569"/>
    <w:rsid w:val="00173638"/>
    <w:rsid w:val="00173D34"/>
    <w:rsid w:val="001740E5"/>
    <w:rsid w:val="001748E3"/>
    <w:rsid w:val="00174F68"/>
    <w:rsid w:val="001765E6"/>
    <w:rsid w:val="00176672"/>
    <w:rsid w:val="00176F7B"/>
    <w:rsid w:val="00177B78"/>
    <w:rsid w:val="00177CA8"/>
    <w:rsid w:val="00177D7E"/>
    <w:rsid w:val="00177F3C"/>
    <w:rsid w:val="0018007C"/>
    <w:rsid w:val="001800A0"/>
    <w:rsid w:val="00180657"/>
    <w:rsid w:val="001806BD"/>
    <w:rsid w:val="001810AB"/>
    <w:rsid w:val="0018117A"/>
    <w:rsid w:val="001818B3"/>
    <w:rsid w:val="001826CF"/>
    <w:rsid w:val="001827C4"/>
    <w:rsid w:val="00182809"/>
    <w:rsid w:val="00182912"/>
    <w:rsid w:val="00182F40"/>
    <w:rsid w:val="00182F41"/>
    <w:rsid w:val="0018373F"/>
    <w:rsid w:val="0018405D"/>
    <w:rsid w:val="00184096"/>
    <w:rsid w:val="0018443F"/>
    <w:rsid w:val="001847B1"/>
    <w:rsid w:val="00184FB0"/>
    <w:rsid w:val="00185641"/>
    <w:rsid w:val="00185764"/>
    <w:rsid w:val="00185A94"/>
    <w:rsid w:val="00185B3C"/>
    <w:rsid w:val="00185C53"/>
    <w:rsid w:val="00185D69"/>
    <w:rsid w:val="0018635E"/>
    <w:rsid w:val="001863FC"/>
    <w:rsid w:val="00186674"/>
    <w:rsid w:val="00186E75"/>
    <w:rsid w:val="0018766A"/>
    <w:rsid w:val="00190897"/>
    <w:rsid w:val="00190925"/>
    <w:rsid w:val="00190A88"/>
    <w:rsid w:val="00190AFD"/>
    <w:rsid w:val="00190BB0"/>
    <w:rsid w:val="00190EFC"/>
    <w:rsid w:val="00190F70"/>
    <w:rsid w:val="0019122B"/>
    <w:rsid w:val="001913FC"/>
    <w:rsid w:val="0019154F"/>
    <w:rsid w:val="001915C0"/>
    <w:rsid w:val="00191786"/>
    <w:rsid w:val="001918C2"/>
    <w:rsid w:val="00191A7C"/>
    <w:rsid w:val="001922CB"/>
    <w:rsid w:val="001924A9"/>
    <w:rsid w:val="001924FF"/>
    <w:rsid w:val="001926E1"/>
    <w:rsid w:val="00192935"/>
    <w:rsid w:val="00192AED"/>
    <w:rsid w:val="00192F2D"/>
    <w:rsid w:val="00193379"/>
    <w:rsid w:val="00193804"/>
    <w:rsid w:val="001938EA"/>
    <w:rsid w:val="001939C3"/>
    <w:rsid w:val="00193FA0"/>
    <w:rsid w:val="00193FE3"/>
    <w:rsid w:val="001940D3"/>
    <w:rsid w:val="00194327"/>
    <w:rsid w:val="00194653"/>
    <w:rsid w:val="00194671"/>
    <w:rsid w:val="001949FE"/>
    <w:rsid w:val="001950F0"/>
    <w:rsid w:val="0019512C"/>
    <w:rsid w:val="001951CD"/>
    <w:rsid w:val="00195B11"/>
    <w:rsid w:val="00195F75"/>
    <w:rsid w:val="0019674F"/>
    <w:rsid w:val="00196AA5"/>
    <w:rsid w:val="00196BC4"/>
    <w:rsid w:val="00196BE8"/>
    <w:rsid w:val="00196C1F"/>
    <w:rsid w:val="001970A1"/>
    <w:rsid w:val="00197630"/>
    <w:rsid w:val="00197762"/>
    <w:rsid w:val="00197A48"/>
    <w:rsid w:val="00197BA9"/>
    <w:rsid w:val="00197F7D"/>
    <w:rsid w:val="001A06D6"/>
    <w:rsid w:val="001A0C6D"/>
    <w:rsid w:val="001A0D16"/>
    <w:rsid w:val="001A0E9D"/>
    <w:rsid w:val="001A123C"/>
    <w:rsid w:val="001A26AE"/>
    <w:rsid w:val="001A27BC"/>
    <w:rsid w:val="001A283C"/>
    <w:rsid w:val="001A28E6"/>
    <w:rsid w:val="001A32A6"/>
    <w:rsid w:val="001A3625"/>
    <w:rsid w:val="001A44E1"/>
    <w:rsid w:val="001A4584"/>
    <w:rsid w:val="001A4817"/>
    <w:rsid w:val="001A4C7C"/>
    <w:rsid w:val="001A565A"/>
    <w:rsid w:val="001A57D4"/>
    <w:rsid w:val="001A5B04"/>
    <w:rsid w:val="001A6019"/>
    <w:rsid w:val="001A60D5"/>
    <w:rsid w:val="001A6493"/>
    <w:rsid w:val="001A65F1"/>
    <w:rsid w:val="001A665B"/>
    <w:rsid w:val="001A67D3"/>
    <w:rsid w:val="001A697F"/>
    <w:rsid w:val="001A6B1F"/>
    <w:rsid w:val="001A6BEF"/>
    <w:rsid w:val="001A6BFD"/>
    <w:rsid w:val="001A6D41"/>
    <w:rsid w:val="001A6F8E"/>
    <w:rsid w:val="001A7B15"/>
    <w:rsid w:val="001A7B74"/>
    <w:rsid w:val="001B0CCB"/>
    <w:rsid w:val="001B1278"/>
    <w:rsid w:val="001B1623"/>
    <w:rsid w:val="001B163D"/>
    <w:rsid w:val="001B18F3"/>
    <w:rsid w:val="001B1B79"/>
    <w:rsid w:val="001B1C1B"/>
    <w:rsid w:val="001B1E24"/>
    <w:rsid w:val="001B26FA"/>
    <w:rsid w:val="001B2A82"/>
    <w:rsid w:val="001B2D3A"/>
    <w:rsid w:val="001B3036"/>
    <w:rsid w:val="001B312F"/>
    <w:rsid w:val="001B32D6"/>
    <w:rsid w:val="001B3512"/>
    <w:rsid w:val="001B370F"/>
    <w:rsid w:val="001B3E14"/>
    <w:rsid w:val="001B4274"/>
    <w:rsid w:val="001B45FE"/>
    <w:rsid w:val="001B47FD"/>
    <w:rsid w:val="001B4C7A"/>
    <w:rsid w:val="001B51E8"/>
    <w:rsid w:val="001B6463"/>
    <w:rsid w:val="001B64C0"/>
    <w:rsid w:val="001B6ADD"/>
    <w:rsid w:val="001B70A7"/>
    <w:rsid w:val="001B7409"/>
    <w:rsid w:val="001B745A"/>
    <w:rsid w:val="001B74BC"/>
    <w:rsid w:val="001B7648"/>
    <w:rsid w:val="001B7796"/>
    <w:rsid w:val="001B7C46"/>
    <w:rsid w:val="001C00FF"/>
    <w:rsid w:val="001C05FF"/>
    <w:rsid w:val="001C0747"/>
    <w:rsid w:val="001C0C38"/>
    <w:rsid w:val="001C0F4D"/>
    <w:rsid w:val="001C19AB"/>
    <w:rsid w:val="001C1E43"/>
    <w:rsid w:val="001C1E69"/>
    <w:rsid w:val="001C2196"/>
    <w:rsid w:val="001C21E6"/>
    <w:rsid w:val="001C230B"/>
    <w:rsid w:val="001C28C1"/>
    <w:rsid w:val="001C313E"/>
    <w:rsid w:val="001C36B3"/>
    <w:rsid w:val="001C371A"/>
    <w:rsid w:val="001C3849"/>
    <w:rsid w:val="001C3B28"/>
    <w:rsid w:val="001C3B65"/>
    <w:rsid w:val="001C3B74"/>
    <w:rsid w:val="001C3F4B"/>
    <w:rsid w:val="001C4EC8"/>
    <w:rsid w:val="001C5540"/>
    <w:rsid w:val="001C57C6"/>
    <w:rsid w:val="001C5E01"/>
    <w:rsid w:val="001C5F18"/>
    <w:rsid w:val="001C609A"/>
    <w:rsid w:val="001C61D2"/>
    <w:rsid w:val="001C6511"/>
    <w:rsid w:val="001C6BE7"/>
    <w:rsid w:val="001C6D7C"/>
    <w:rsid w:val="001C6EDA"/>
    <w:rsid w:val="001C72B8"/>
    <w:rsid w:val="001C7654"/>
    <w:rsid w:val="001C7A33"/>
    <w:rsid w:val="001D03E7"/>
    <w:rsid w:val="001D06A9"/>
    <w:rsid w:val="001D07C3"/>
    <w:rsid w:val="001D08C7"/>
    <w:rsid w:val="001D0928"/>
    <w:rsid w:val="001D0C26"/>
    <w:rsid w:val="001D1367"/>
    <w:rsid w:val="001D19DA"/>
    <w:rsid w:val="001D1F17"/>
    <w:rsid w:val="001D21A5"/>
    <w:rsid w:val="001D2641"/>
    <w:rsid w:val="001D283F"/>
    <w:rsid w:val="001D286C"/>
    <w:rsid w:val="001D30EB"/>
    <w:rsid w:val="001D330A"/>
    <w:rsid w:val="001D333F"/>
    <w:rsid w:val="001D39DD"/>
    <w:rsid w:val="001D3B05"/>
    <w:rsid w:val="001D432B"/>
    <w:rsid w:val="001D47A6"/>
    <w:rsid w:val="001D4887"/>
    <w:rsid w:val="001D4AF4"/>
    <w:rsid w:val="001D530C"/>
    <w:rsid w:val="001D538F"/>
    <w:rsid w:val="001D5721"/>
    <w:rsid w:val="001D6088"/>
    <w:rsid w:val="001D63BD"/>
    <w:rsid w:val="001D661F"/>
    <w:rsid w:val="001D74E0"/>
    <w:rsid w:val="001E02F8"/>
    <w:rsid w:val="001E0478"/>
    <w:rsid w:val="001E0643"/>
    <w:rsid w:val="001E0986"/>
    <w:rsid w:val="001E0D94"/>
    <w:rsid w:val="001E0E53"/>
    <w:rsid w:val="001E138E"/>
    <w:rsid w:val="001E1B61"/>
    <w:rsid w:val="001E1EF4"/>
    <w:rsid w:val="001E229D"/>
    <w:rsid w:val="001E2837"/>
    <w:rsid w:val="001E2CF2"/>
    <w:rsid w:val="001E2FF7"/>
    <w:rsid w:val="001E3079"/>
    <w:rsid w:val="001E3501"/>
    <w:rsid w:val="001E39FF"/>
    <w:rsid w:val="001E3A4C"/>
    <w:rsid w:val="001E4D26"/>
    <w:rsid w:val="001E4D4A"/>
    <w:rsid w:val="001E59E4"/>
    <w:rsid w:val="001E5C9C"/>
    <w:rsid w:val="001E5EB9"/>
    <w:rsid w:val="001E6370"/>
    <w:rsid w:val="001E6434"/>
    <w:rsid w:val="001E656B"/>
    <w:rsid w:val="001E683D"/>
    <w:rsid w:val="001E73E4"/>
    <w:rsid w:val="001E784D"/>
    <w:rsid w:val="001E7E44"/>
    <w:rsid w:val="001F0306"/>
    <w:rsid w:val="001F09AD"/>
    <w:rsid w:val="001F0BED"/>
    <w:rsid w:val="001F0EB0"/>
    <w:rsid w:val="001F0F3B"/>
    <w:rsid w:val="001F1729"/>
    <w:rsid w:val="001F17C4"/>
    <w:rsid w:val="001F1AFF"/>
    <w:rsid w:val="001F24F0"/>
    <w:rsid w:val="001F29D2"/>
    <w:rsid w:val="001F313D"/>
    <w:rsid w:val="001F3192"/>
    <w:rsid w:val="001F327D"/>
    <w:rsid w:val="001F33C8"/>
    <w:rsid w:val="001F3C5F"/>
    <w:rsid w:val="001F42BC"/>
    <w:rsid w:val="001F4889"/>
    <w:rsid w:val="001F534F"/>
    <w:rsid w:val="001F5B92"/>
    <w:rsid w:val="001F5F0B"/>
    <w:rsid w:val="001F5FBB"/>
    <w:rsid w:val="001F6297"/>
    <w:rsid w:val="001F7063"/>
    <w:rsid w:val="001F70D5"/>
    <w:rsid w:val="001F7422"/>
    <w:rsid w:val="001F754F"/>
    <w:rsid w:val="002003CD"/>
    <w:rsid w:val="00200972"/>
    <w:rsid w:val="00201545"/>
    <w:rsid w:val="0020163D"/>
    <w:rsid w:val="00201954"/>
    <w:rsid w:val="00201BFF"/>
    <w:rsid w:val="00201EF7"/>
    <w:rsid w:val="0020207B"/>
    <w:rsid w:val="00202482"/>
    <w:rsid w:val="002026C6"/>
    <w:rsid w:val="0020295F"/>
    <w:rsid w:val="00203353"/>
    <w:rsid w:val="002033C4"/>
    <w:rsid w:val="00203599"/>
    <w:rsid w:val="0020381E"/>
    <w:rsid w:val="002038BE"/>
    <w:rsid w:val="00203F29"/>
    <w:rsid w:val="00204153"/>
    <w:rsid w:val="002041DD"/>
    <w:rsid w:val="00204435"/>
    <w:rsid w:val="00204BA2"/>
    <w:rsid w:val="00204C7D"/>
    <w:rsid w:val="00204D57"/>
    <w:rsid w:val="00205332"/>
    <w:rsid w:val="00205970"/>
    <w:rsid w:val="00205CCB"/>
    <w:rsid w:val="00205F97"/>
    <w:rsid w:val="00206145"/>
    <w:rsid w:val="0020630B"/>
    <w:rsid w:val="002064C4"/>
    <w:rsid w:val="0020694D"/>
    <w:rsid w:val="00206AF1"/>
    <w:rsid w:val="00206F7C"/>
    <w:rsid w:val="00207749"/>
    <w:rsid w:val="002079BC"/>
    <w:rsid w:val="00207C9C"/>
    <w:rsid w:val="00207D93"/>
    <w:rsid w:val="00210253"/>
    <w:rsid w:val="002102EF"/>
    <w:rsid w:val="00210CF4"/>
    <w:rsid w:val="002111EF"/>
    <w:rsid w:val="002113CC"/>
    <w:rsid w:val="00211A41"/>
    <w:rsid w:val="00211E42"/>
    <w:rsid w:val="00212005"/>
    <w:rsid w:val="00212168"/>
    <w:rsid w:val="00212831"/>
    <w:rsid w:val="00212863"/>
    <w:rsid w:val="00212910"/>
    <w:rsid w:val="002136F6"/>
    <w:rsid w:val="0021404B"/>
    <w:rsid w:val="002141F2"/>
    <w:rsid w:val="00214BFF"/>
    <w:rsid w:val="00214F42"/>
    <w:rsid w:val="0021533C"/>
    <w:rsid w:val="00215B90"/>
    <w:rsid w:val="00215F86"/>
    <w:rsid w:val="00215FE8"/>
    <w:rsid w:val="002160F2"/>
    <w:rsid w:val="00216B91"/>
    <w:rsid w:val="00216EDD"/>
    <w:rsid w:val="00217097"/>
    <w:rsid w:val="002171F9"/>
    <w:rsid w:val="002176ED"/>
    <w:rsid w:val="002179DC"/>
    <w:rsid w:val="00217B21"/>
    <w:rsid w:val="0022039B"/>
    <w:rsid w:val="002208BE"/>
    <w:rsid w:val="0022091E"/>
    <w:rsid w:val="00220AB9"/>
    <w:rsid w:val="00220ACE"/>
    <w:rsid w:val="00220AF6"/>
    <w:rsid w:val="002215C7"/>
    <w:rsid w:val="0022186F"/>
    <w:rsid w:val="00221DFA"/>
    <w:rsid w:val="00221EE9"/>
    <w:rsid w:val="00222353"/>
    <w:rsid w:val="002227CD"/>
    <w:rsid w:val="00222BF6"/>
    <w:rsid w:val="00222EFB"/>
    <w:rsid w:val="00222FC0"/>
    <w:rsid w:val="002230B9"/>
    <w:rsid w:val="002233C8"/>
    <w:rsid w:val="00223641"/>
    <w:rsid w:val="00223D63"/>
    <w:rsid w:val="00223F2F"/>
    <w:rsid w:val="002245BB"/>
    <w:rsid w:val="00224764"/>
    <w:rsid w:val="00224962"/>
    <w:rsid w:val="00225115"/>
    <w:rsid w:val="002252B6"/>
    <w:rsid w:val="002256A1"/>
    <w:rsid w:val="00225D30"/>
    <w:rsid w:val="00225EE5"/>
    <w:rsid w:val="002265F4"/>
    <w:rsid w:val="002267F8"/>
    <w:rsid w:val="00226C55"/>
    <w:rsid w:val="00226E21"/>
    <w:rsid w:val="00227814"/>
    <w:rsid w:val="002278D4"/>
    <w:rsid w:val="00227B5B"/>
    <w:rsid w:val="00227D45"/>
    <w:rsid w:val="00230188"/>
    <w:rsid w:val="00230307"/>
    <w:rsid w:val="00231105"/>
    <w:rsid w:val="002314F4"/>
    <w:rsid w:val="00231D9B"/>
    <w:rsid w:val="0023232A"/>
    <w:rsid w:val="00232AE0"/>
    <w:rsid w:val="0023301C"/>
    <w:rsid w:val="002332EF"/>
    <w:rsid w:val="00233463"/>
    <w:rsid w:val="00233742"/>
    <w:rsid w:val="00233CCD"/>
    <w:rsid w:val="00233FD7"/>
    <w:rsid w:val="00234402"/>
    <w:rsid w:val="00234476"/>
    <w:rsid w:val="002346D9"/>
    <w:rsid w:val="002348DF"/>
    <w:rsid w:val="00234AA7"/>
    <w:rsid w:val="00234E92"/>
    <w:rsid w:val="002350B7"/>
    <w:rsid w:val="002356B4"/>
    <w:rsid w:val="00235AEE"/>
    <w:rsid w:val="002367C9"/>
    <w:rsid w:val="002367D2"/>
    <w:rsid w:val="0023691F"/>
    <w:rsid w:val="00236D99"/>
    <w:rsid w:val="0023768C"/>
    <w:rsid w:val="002376ED"/>
    <w:rsid w:val="002378D7"/>
    <w:rsid w:val="00237939"/>
    <w:rsid w:val="00237ABC"/>
    <w:rsid w:val="00237BDD"/>
    <w:rsid w:val="00237D59"/>
    <w:rsid w:val="0024007D"/>
    <w:rsid w:val="00240148"/>
    <w:rsid w:val="00240341"/>
    <w:rsid w:val="00240447"/>
    <w:rsid w:val="00240843"/>
    <w:rsid w:val="00240A56"/>
    <w:rsid w:val="00240B65"/>
    <w:rsid w:val="00240FC9"/>
    <w:rsid w:val="002418C6"/>
    <w:rsid w:val="00241A3E"/>
    <w:rsid w:val="00241CEE"/>
    <w:rsid w:val="00241DCC"/>
    <w:rsid w:val="00241EA9"/>
    <w:rsid w:val="00242037"/>
    <w:rsid w:val="0024229F"/>
    <w:rsid w:val="0024263C"/>
    <w:rsid w:val="00242737"/>
    <w:rsid w:val="002428AB"/>
    <w:rsid w:val="00242C92"/>
    <w:rsid w:val="00242EEF"/>
    <w:rsid w:val="00243080"/>
    <w:rsid w:val="00243DC4"/>
    <w:rsid w:val="00243F93"/>
    <w:rsid w:val="0024439D"/>
    <w:rsid w:val="00244419"/>
    <w:rsid w:val="002444ED"/>
    <w:rsid w:val="0024461D"/>
    <w:rsid w:val="00244907"/>
    <w:rsid w:val="0024497D"/>
    <w:rsid w:val="0024551F"/>
    <w:rsid w:val="00245851"/>
    <w:rsid w:val="00245D88"/>
    <w:rsid w:val="002460B5"/>
    <w:rsid w:val="0024650E"/>
    <w:rsid w:val="00246755"/>
    <w:rsid w:val="00246806"/>
    <w:rsid w:val="0024680D"/>
    <w:rsid w:val="002468A0"/>
    <w:rsid w:val="00246B46"/>
    <w:rsid w:val="00246E57"/>
    <w:rsid w:val="00246EA4"/>
    <w:rsid w:val="00247069"/>
    <w:rsid w:val="002475CF"/>
    <w:rsid w:val="00250650"/>
    <w:rsid w:val="0025091E"/>
    <w:rsid w:val="00250A77"/>
    <w:rsid w:val="00250F22"/>
    <w:rsid w:val="00250F51"/>
    <w:rsid w:val="002513FC"/>
    <w:rsid w:val="00251D30"/>
    <w:rsid w:val="00251D55"/>
    <w:rsid w:val="00251F8A"/>
    <w:rsid w:val="00252071"/>
    <w:rsid w:val="0025274C"/>
    <w:rsid w:val="002529ED"/>
    <w:rsid w:val="00252B1D"/>
    <w:rsid w:val="00253219"/>
    <w:rsid w:val="00253593"/>
    <w:rsid w:val="00253922"/>
    <w:rsid w:val="002539A0"/>
    <w:rsid w:val="002544FC"/>
    <w:rsid w:val="002549EF"/>
    <w:rsid w:val="00254B00"/>
    <w:rsid w:val="00254CFB"/>
    <w:rsid w:val="00254F5F"/>
    <w:rsid w:val="00255285"/>
    <w:rsid w:val="00255668"/>
    <w:rsid w:val="002557DC"/>
    <w:rsid w:val="00255B69"/>
    <w:rsid w:val="00256921"/>
    <w:rsid w:val="00256B43"/>
    <w:rsid w:val="00257209"/>
    <w:rsid w:val="002575CB"/>
    <w:rsid w:val="002579F2"/>
    <w:rsid w:val="00257A7A"/>
    <w:rsid w:val="00260A2A"/>
    <w:rsid w:val="00260F13"/>
    <w:rsid w:val="00261BF6"/>
    <w:rsid w:val="00261F39"/>
    <w:rsid w:val="002622BF"/>
    <w:rsid w:val="0026253D"/>
    <w:rsid w:val="00262A44"/>
    <w:rsid w:val="00262FC9"/>
    <w:rsid w:val="0026354E"/>
    <w:rsid w:val="00263BAA"/>
    <w:rsid w:val="00263F1C"/>
    <w:rsid w:val="00264823"/>
    <w:rsid w:val="00264E1E"/>
    <w:rsid w:val="00264E74"/>
    <w:rsid w:val="002653C0"/>
    <w:rsid w:val="002656A0"/>
    <w:rsid w:val="002656BF"/>
    <w:rsid w:val="0026574C"/>
    <w:rsid w:val="00265751"/>
    <w:rsid w:val="002662DC"/>
    <w:rsid w:val="0026661A"/>
    <w:rsid w:val="002666D4"/>
    <w:rsid w:val="00266F36"/>
    <w:rsid w:val="002670D7"/>
    <w:rsid w:val="002673AF"/>
    <w:rsid w:val="002674CC"/>
    <w:rsid w:val="00267806"/>
    <w:rsid w:val="00267B5A"/>
    <w:rsid w:val="00267ED4"/>
    <w:rsid w:val="002701B4"/>
    <w:rsid w:val="002702AB"/>
    <w:rsid w:val="00270429"/>
    <w:rsid w:val="00270A7C"/>
    <w:rsid w:val="00270FFC"/>
    <w:rsid w:val="00271089"/>
    <w:rsid w:val="00271427"/>
    <w:rsid w:val="00271E00"/>
    <w:rsid w:val="00271E86"/>
    <w:rsid w:val="00272050"/>
    <w:rsid w:val="0027253D"/>
    <w:rsid w:val="00272546"/>
    <w:rsid w:val="00272A4B"/>
    <w:rsid w:val="00272B7C"/>
    <w:rsid w:val="00272C41"/>
    <w:rsid w:val="00272C5C"/>
    <w:rsid w:val="00272EFC"/>
    <w:rsid w:val="00272F7A"/>
    <w:rsid w:val="00273112"/>
    <w:rsid w:val="0027332F"/>
    <w:rsid w:val="00273905"/>
    <w:rsid w:val="00273B02"/>
    <w:rsid w:val="00273B81"/>
    <w:rsid w:val="00273E7D"/>
    <w:rsid w:val="00273EB1"/>
    <w:rsid w:val="002744CC"/>
    <w:rsid w:val="00274682"/>
    <w:rsid w:val="00275020"/>
    <w:rsid w:val="0027593B"/>
    <w:rsid w:val="00275C54"/>
    <w:rsid w:val="002760F3"/>
    <w:rsid w:val="002761A3"/>
    <w:rsid w:val="002762C4"/>
    <w:rsid w:val="00276D64"/>
    <w:rsid w:val="0027735C"/>
    <w:rsid w:val="002778D1"/>
    <w:rsid w:val="002802AA"/>
    <w:rsid w:val="002805D1"/>
    <w:rsid w:val="00280B97"/>
    <w:rsid w:val="00280D90"/>
    <w:rsid w:val="00281B7C"/>
    <w:rsid w:val="00281CBF"/>
    <w:rsid w:val="00281D70"/>
    <w:rsid w:val="00282167"/>
    <w:rsid w:val="002825F9"/>
    <w:rsid w:val="00282FBC"/>
    <w:rsid w:val="00283036"/>
    <w:rsid w:val="0028305A"/>
    <w:rsid w:val="00283734"/>
    <w:rsid w:val="00283899"/>
    <w:rsid w:val="0028389B"/>
    <w:rsid w:val="00283997"/>
    <w:rsid w:val="002839B8"/>
    <w:rsid w:val="00283C3B"/>
    <w:rsid w:val="00283D50"/>
    <w:rsid w:val="00283F04"/>
    <w:rsid w:val="00284487"/>
    <w:rsid w:val="002846CC"/>
    <w:rsid w:val="0028499C"/>
    <w:rsid w:val="00284CFF"/>
    <w:rsid w:val="00284F8D"/>
    <w:rsid w:val="002854E1"/>
    <w:rsid w:val="00285544"/>
    <w:rsid w:val="00285844"/>
    <w:rsid w:val="00285889"/>
    <w:rsid w:val="00286049"/>
    <w:rsid w:val="00286841"/>
    <w:rsid w:val="00286F31"/>
    <w:rsid w:val="0028714B"/>
    <w:rsid w:val="002872BE"/>
    <w:rsid w:val="0028754F"/>
    <w:rsid w:val="00287572"/>
    <w:rsid w:val="00287AE3"/>
    <w:rsid w:val="00287CC5"/>
    <w:rsid w:val="002902B7"/>
    <w:rsid w:val="00291C6A"/>
    <w:rsid w:val="00291F3B"/>
    <w:rsid w:val="00292052"/>
    <w:rsid w:val="002922D4"/>
    <w:rsid w:val="00292633"/>
    <w:rsid w:val="00293004"/>
    <w:rsid w:val="002933B5"/>
    <w:rsid w:val="002936C6"/>
    <w:rsid w:val="00293BD2"/>
    <w:rsid w:val="00294AE6"/>
    <w:rsid w:val="00294D7A"/>
    <w:rsid w:val="00295015"/>
    <w:rsid w:val="00295A34"/>
    <w:rsid w:val="00295FF4"/>
    <w:rsid w:val="00296478"/>
    <w:rsid w:val="00296822"/>
    <w:rsid w:val="002968A8"/>
    <w:rsid w:val="00296FE7"/>
    <w:rsid w:val="002979CB"/>
    <w:rsid w:val="002A00E5"/>
    <w:rsid w:val="002A08E3"/>
    <w:rsid w:val="002A0A41"/>
    <w:rsid w:val="002A0E74"/>
    <w:rsid w:val="002A0FDF"/>
    <w:rsid w:val="002A17AA"/>
    <w:rsid w:val="002A1BE0"/>
    <w:rsid w:val="002A20DC"/>
    <w:rsid w:val="002A2CFD"/>
    <w:rsid w:val="002A2D63"/>
    <w:rsid w:val="002A318B"/>
    <w:rsid w:val="002A33F0"/>
    <w:rsid w:val="002A389C"/>
    <w:rsid w:val="002A3D03"/>
    <w:rsid w:val="002A43A2"/>
    <w:rsid w:val="002A44E5"/>
    <w:rsid w:val="002A47F4"/>
    <w:rsid w:val="002A4AFA"/>
    <w:rsid w:val="002A4E60"/>
    <w:rsid w:val="002A5F8A"/>
    <w:rsid w:val="002A6192"/>
    <w:rsid w:val="002A6520"/>
    <w:rsid w:val="002A6B13"/>
    <w:rsid w:val="002A6F53"/>
    <w:rsid w:val="002A6F5E"/>
    <w:rsid w:val="002A7023"/>
    <w:rsid w:val="002A77D3"/>
    <w:rsid w:val="002A79E1"/>
    <w:rsid w:val="002B0206"/>
    <w:rsid w:val="002B0790"/>
    <w:rsid w:val="002B0B5B"/>
    <w:rsid w:val="002B162D"/>
    <w:rsid w:val="002B26AD"/>
    <w:rsid w:val="002B26DC"/>
    <w:rsid w:val="002B2837"/>
    <w:rsid w:val="002B29C1"/>
    <w:rsid w:val="002B2D1A"/>
    <w:rsid w:val="002B33CD"/>
    <w:rsid w:val="002B3878"/>
    <w:rsid w:val="002B39AA"/>
    <w:rsid w:val="002B3D38"/>
    <w:rsid w:val="002B3F21"/>
    <w:rsid w:val="002B41CE"/>
    <w:rsid w:val="002B46E5"/>
    <w:rsid w:val="002B5CFF"/>
    <w:rsid w:val="002B5D75"/>
    <w:rsid w:val="002B6454"/>
    <w:rsid w:val="002B6478"/>
    <w:rsid w:val="002B6AC7"/>
    <w:rsid w:val="002B6D82"/>
    <w:rsid w:val="002B6E9F"/>
    <w:rsid w:val="002B6FC4"/>
    <w:rsid w:val="002B7439"/>
    <w:rsid w:val="002B7F34"/>
    <w:rsid w:val="002C0149"/>
    <w:rsid w:val="002C016D"/>
    <w:rsid w:val="002C0577"/>
    <w:rsid w:val="002C0BD5"/>
    <w:rsid w:val="002C10BD"/>
    <w:rsid w:val="002C1B40"/>
    <w:rsid w:val="002C1EED"/>
    <w:rsid w:val="002C2280"/>
    <w:rsid w:val="002C281F"/>
    <w:rsid w:val="002C2A87"/>
    <w:rsid w:val="002C2B10"/>
    <w:rsid w:val="002C3306"/>
    <w:rsid w:val="002C3F0A"/>
    <w:rsid w:val="002C3F33"/>
    <w:rsid w:val="002C4026"/>
    <w:rsid w:val="002C4064"/>
    <w:rsid w:val="002C4C43"/>
    <w:rsid w:val="002C4DA2"/>
    <w:rsid w:val="002C52C5"/>
    <w:rsid w:val="002C5434"/>
    <w:rsid w:val="002C56B0"/>
    <w:rsid w:val="002C57A0"/>
    <w:rsid w:val="002C584D"/>
    <w:rsid w:val="002C5A7D"/>
    <w:rsid w:val="002C5CD8"/>
    <w:rsid w:val="002C634A"/>
    <w:rsid w:val="002C6659"/>
    <w:rsid w:val="002C680F"/>
    <w:rsid w:val="002C6825"/>
    <w:rsid w:val="002C68CC"/>
    <w:rsid w:val="002C6A52"/>
    <w:rsid w:val="002C6B73"/>
    <w:rsid w:val="002C6C2E"/>
    <w:rsid w:val="002C7014"/>
    <w:rsid w:val="002C766F"/>
    <w:rsid w:val="002C7B7E"/>
    <w:rsid w:val="002C7C69"/>
    <w:rsid w:val="002D02FF"/>
    <w:rsid w:val="002D0B04"/>
    <w:rsid w:val="002D0DE7"/>
    <w:rsid w:val="002D1CC1"/>
    <w:rsid w:val="002D22E2"/>
    <w:rsid w:val="002D277D"/>
    <w:rsid w:val="002D287C"/>
    <w:rsid w:val="002D2BBC"/>
    <w:rsid w:val="002D304E"/>
    <w:rsid w:val="002D3B00"/>
    <w:rsid w:val="002D3DFB"/>
    <w:rsid w:val="002D49DE"/>
    <w:rsid w:val="002D4D9F"/>
    <w:rsid w:val="002D5043"/>
    <w:rsid w:val="002D516B"/>
    <w:rsid w:val="002D5499"/>
    <w:rsid w:val="002D5875"/>
    <w:rsid w:val="002D5BA0"/>
    <w:rsid w:val="002D6210"/>
    <w:rsid w:val="002D674C"/>
    <w:rsid w:val="002D6F59"/>
    <w:rsid w:val="002D6FA7"/>
    <w:rsid w:val="002D7A2A"/>
    <w:rsid w:val="002D7A45"/>
    <w:rsid w:val="002D7E43"/>
    <w:rsid w:val="002E0645"/>
    <w:rsid w:val="002E0B2E"/>
    <w:rsid w:val="002E0E23"/>
    <w:rsid w:val="002E148A"/>
    <w:rsid w:val="002E1749"/>
    <w:rsid w:val="002E1BF4"/>
    <w:rsid w:val="002E1F50"/>
    <w:rsid w:val="002E20F9"/>
    <w:rsid w:val="002E2237"/>
    <w:rsid w:val="002E2537"/>
    <w:rsid w:val="002E257A"/>
    <w:rsid w:val="002E28CE"/>
    <w:rsid w:val="002E2906"/>
    <w:rsid w:val="002E2ABD"/>
    <w:rsid w:val="002E3281"/>
    <w:rsid w:val="002E340D"/>
    <w:rsid w:val="002E3A5B"/>
    <w:rsid w:val="002E3C27"/>
    <w:rsid w:val="002E3C72"/>
    <w:rsid w:val="002E3E30"/>
    <w:rsid w:val="002E4176"/>
    <w:rsid w:val="002E41BC"/>
    <w:rsid w:val="002E442F"/>
    <w:rsid w:val="002E47BA"/>
    <w:rsid w:val="002E4D03"/>
    <w:rsid w:val="002E5110"/>
    <w:rsid w:val="002E533D"/>
    <w:rsid w:val="002E5726"/>
    <w:rsid w:val="002E6711"/>
    <w:rsid w:val="002E68F8"/>
    <w:rsid w:val="002E69E9"/>
    <w:rsid w:val="002E6B3A"/>
    <w:rsid w:val="002E6C19"/>
    <w:rsid w:val="002E72AE"/>
    <w:rsid w:val="002E7998"/>
    <w:rsid w:val="002E7D83"/>
    <w:rsid w:val="002F034D"/>
    <w:rsid w:val="002F0863"/>
    <w:rsid w:val="002F0D59"/>
    <w:rsid w:val="002F1270"/>
    <w:rsid w:val="002F1B37"/>
    <w:rsid w:val="002F2041"/>
    <w:rsid w:val="002F27BB"/>
    <w:rsid w:val="002F2CB4"/>
    <w:rsid w:val="002F2DEA"/>
    <w:rsid w:val="002F2E5B"/>
    <w:rsid w:val="002F3213"/>
    <w:rsid w:val="002F33E1"/>
    <w:rsid w:val="002F34B7"/>
    <w:rsid w:val="002F35EF"/>
    <w:rsid w:val="002F3E50"/>
    <w:rsid w:val="002F42B5"/>
    <w:rsid w:val="002F44E7"/>
    <w:rsid w:val="002F5275"/>
    <w:rsid w:val="002F55F2"/>
    <w:rsid w:val="002F582A"/>
    <w:rsid w:val="002F5B35"/>
    <w:rsid w:val="002F5C18"/>
    <w:rsid w:val="002F5E37"/>
    <w:rsid w:val="002F5E57"/>
    <w:rsid w:val="002F6277"/>
    <w:rsid w:val="002F6BD6"/>
    <w:rsid w:val="002F6E2B"/>
    <w:rsid w:val="002F6E75"/>
    <w:rsid w:val="002F712F"/>
    <w:rsid w:val="002F7C12"/>
    <w:rsid w:val="00300410"/>
    <w:rsid w:val="003004E3"/>
    <w:rsid w:val="003006F7"/>
    <w:rsid w:val="00300D2E"/>
    <w:rsid w:val="00301497"/>
    <w:rsid w:val="00301968"/>
    <w:rsid w:val="00301A56"/>
    <w:rsid w:val="00302320"/>
    <w:rsid w:val="00302447"/>
    <w:rsid w:val="0030286E"/>
    <w:rsid w:val="003029A9"/>
    <w:rsid w:val="00303461"/>
    <w:rsid w:val="00303CD8"/>
    <w:rsid w:val="00303D01"/>
    <w:rsid w:val="00304D01"/>
    <w:rsid w:val="00304F64"/>
    <w:rsid w:val="00305215"/>
    <w:rsid w:val="003057EE"/>
    <w:rsid w:val="00305F54"/>
    <w:rsid w:val="00305FE6"/>
    <w:rsid w:val="00306266"/>
    <w:rsid w:val="00306D6C"/>
    <w:rsid w:val="00306FA2"/>
    <w:rsid w:val="00306FE5"/>
    <w:rsid w:val="003070C9"/>
    <w:rsid w:val="00307271"/>
    <w:rsid w:val="00307CFD"/>
    <w:rsid w:val="003103C9"/>
    <w:rsid w:val="00310B02"/>
    <w:rsid w:val="00310D48"/>
    <w:rsid w:val="00310E8C"/>
    <w:rsid w:val="0031117F"/>
    <w:rsid w:val="0031148D"/>
    <w:rsid w:val="0031193B"/>
    <w:rsid w:val="00311D94"/>
    <w:rsid w:val="003120CC"/>
    <w:rsid w:val="003122BF"/>
    <w:rsid w:val="003128DD"/>
    <w:rsid w:val="00312AE1"/>
    <w:rsid w:val="00312C8E"/>
    <w:rsid w:val="00312CDA"/>
    <w:rsid w:val="00313860"/>
    <w:rsid w:val="00313EF2"/>
    <w:rsid w:val="003143B8"/>
    <w:rsid w:val="00314559"/>
    <w:rsid w:val="00314690"/>
    <w:rsid w:val="0031471D"/>
    <w:rsid w:val="003148B5"/>
    <w:rsid w:val="00314A50"/>
    <w:rsid w:val="00314B31"/>
    <w:rsid w:val="0031510F"/>
    <w:rsid w:val="00315476"/>
    <w:rsid w:val="00316087"/>
    <w:rsid w:val="0031652B"/>
    <w:rsid w:val="003171B2"/>
    <w:rsid w:val="003174F2"/>
    <w:rsid w:val="00317724"/>
    <w:rsid w:val="003201F9"/>
    <w:rsid w:val="0032043E"/>
    <w:rsid w:val="00320803"/>
    <w:rsid w:val="00320BFB"/>
    <w:rsid w:val="00320C16"/>
    <w:rsid w:val="00320D7B"/>
    <w:rsid w:val="00320E4C"/>
    <w:rsid w:val="003215A7"/>
    <w:rsid w:val="0032169F"/>
    <w:rsid w:val="003218B5"/>
    <w:rsid w:val="00321A90"/>
    <w:rsid w:val="00321C48"/>
    <w:rsid w:val="003222C5"/>
    <w:rsid w:val="0032262C"/>
    <w:rsid w:val="00322911"/>
    <w:rsid w:val="00322CB1"/>
    <w:rsid w:val="003231A8"/>
    <w:rsid w:val="00323763"/>
    <w:rsid w:val="0032388E"/>
    <w:rsid w:val="00323EF2"/>
    <w:rsid w:val="003247B1"/>
    <w:rsid w:val="00324CF1"/>
    <w:rsid w:val="003259A3"/>
    <w:rsid w:val="00325A16"/>
    <w:rsid w:val="00325F64"/>
    <w:rsid w:val="00327578"/>
    <w:rsid w:val="0032795C"/>
    <w:rsid w:val="0033067C"/>
    <w:rsid w:val="003308DA"/>
    <w:rsid w:val="00330F77"/>
    <w:rsid w:val="003315AB"/>
    <w:rsid w:val="00332035"/>
    <w:rsid w:val="0033313A"/>
    <w:rsid w:val="003337C9"/>
    <w:rsid w:val="00333872"/>
    <w:rsid w:val="003339DE"/>
    <w:rsid w:val="00333BA4"/>
    <w:rsid w:val="00333D19"/>
    <w:rsid w:val="00334335"/>
    <w:rsid w:val="003346E4"/>
    <w:rsid w:val="00334AA4"/>
    <w:rsid w:val="00334D62"/>
    <w:rsid w:val="00334EB3"/>
    <w:rsid w:val="00335001"/>
    <w:rsid w:val="0033502C"/>
    <w:rsid w:val="00335826"/>
    <w:rsid w:val="003358B1"/>
    <w:rsid w:val="00335A27"/>
    <w:rsid w:val="00335D22"/>
    <w:rsid w:val="00335F60"/>
    <w:rsid w:val="003363B8"/>
    <w:rsid w:val="0033640D"/>
    <w:rsid w:val="00336A55"/>
    <w:rsid w:val="00337740"/>
    <w:rsid w:val="003400D3"/>
    <w:rsid w:val="0034023E"/>
    <w:rsid w:val="0034026A"/>
    <w:rsid w:val="0034064B"/>
    <w:rsid w:val="00341342"/>
    <w:rsid w:val="00341B1B"/>
    <w:rsid w:val="00341BD9"/>
    <w:rsid w:val="00342BA6"/>
    <w:rsid w:val="00342EF4"/>
    <w:rsid w:val="00343153"/>
    <w:rsid w:val="0034317D"/>
    <w:rsid w:val="003431D1"/>
    <w:rsid w:val="00343264"/>
    <w:rsid w:val="0034361E"/>
    <w:rsid w:val="00343648"/>
    <w:rsid w:val="00343807"/>
    <w:rsid w:val="003439F9"/>
    <w:rsid w:val="00344062"/>
    <w:rsid w:val="00344101"/>
    <w:rsid w:val="00344258"/>
    <w:rsid w:val="00344985"/>
    <w:rsid w:val="00344D8E"/>
    <w:rsid w:val="00345275"/>
    <w:rsid w:val="00345743"/>
    <w:rsid w:val="00345981"/>
    <w:rsid w:val="00345CD1"/>
    <w:rsid w:val="00345E38"/>
    <w:rsid w:val="0034615F"/>
    <w:rsid w:val="0034640D"/>
    <w:rsid w:val="00346F37"/>
    <w:rsid w:val="003471CB"/>
    <w:rsid w:val="00347D58"/>
    <w:rsid w:val="00347D9C"/>
    <w:rsid w:val="003502A4"/>
    <w:rsid w:val="003503F4"/>
    <w:rsid w:val="003504AB"/>
    <w:rsid w:val="003504DD"/>
    <w:rsid w:val="00350742"/>
    <w:rsid w:val="003509C2"/>
    <w:rsid w:val="003509F2"/>
    <w:rsid w:val="00350B29"/>
    <w:rsid w:val="00350D1D"/>
    <w:rsid w:val="00350F2A"/>
    <w:rsid w:val="00350FD1"/>
    <w:rsid w:val="003511A0"/>
    <w:rsid w:val="0035130A"/>
    <w:rsid w:val="00351C85"/>
    <w:rsid w:val="00351E57"/>
    <w:rsid w:val="00351EAA"/>
    <w:rsid w:val="003520C5"/>
    <w:rsid w:val="003528B7"/>
    <w:rsid w:val="00352AF0"/>
    <w:rsid w:val="00352BA9"/>
    <w:rsid w:val="00352D81"/>
    <w:rsid w:val="00352DCE"/>
    <w:rsid w:val="00352E52"/>
    <w:rsid w:val="003533AD"/>
    <w:rsid w:val="0035349A"/>
    <w:rsid w:val="00353887"/>
    <w:rsid w:val="00353FDB"/>
    <w:rsid w:val="00354323"/>
    <w:rsid w:val="00354729"/>
    <w:rsid w:val="00354CE5"/>
    <w:rsid w:val="003551F1"/>
    <w:rsid w:val="0035579D"/>
    <w:rsid w:val="00355A81"/>
    <w:rsid w:val="00355B9D"/>
    <w:rsid w:val="00355D34"/>
    <w:rsid w:val="003567D1"/>
    <w:rsid w:val="003569E4"/>
    <w:rsid w:val="00356AA5"/>
    <w:rsid w:val="00356E78"/>
    <w:rsid w:val="00356FF0"/>
    <w:rsid w:val="00356FF3"/>
    <w:rsid w:val="00357467"/>
    <w:rsid w:val="003574BE"/>
    <w:rsid w:val="00357848"/>
    <w:rsid w:val="00357C95"/>
    <w:rsid w:val="00357DD6"/>
    <w:rsid w:val="003603ED"/>
    <w:rsid w:val="003605E0"/>
    <w:rsid w:val="00360B7F"/>
    <w:rsid w:val="00360EB0"/>
    <w:rsid w:val="003617C2"/>
    <w:rsid w:val="00361B69"/>
    <w:rsid w:val="00361B86"/>
    <w:rsid w:val="00361BB0"/>
    <w:rsid w:val="00361FD8"/>
    <w:rsid w:val="00362499"/>
    <w:rsid w:val="00362755"/>
    <w:rsid w:val="00362A87"/>
    <w:rsid w:val="00362B82"/>
    <w:rsid w:val="00362E5E"/>
    <w:rsid w:val="00362FE7"/>
    <w:rsid w:val="0036303B"/>
    <w:rsid w:val="003633B6"/>
    <w:rsid w:val="003635B5"/>
    <w:rsid w:val="0036360C"/>
    <w:rsid w:val="00363902"/>
    <w:rsid w:val="00363A67"/>
    <w:rsid w:val="00363C06"/>
    <w:rsid w:val="00363C5E"/>
    <w:rsid w:val="00363DBB"/>
    <w:rsid w:val="003640A6"/>
    <w:rsid w:val="003642B5"/>
    <w:rsid w:val="003642E7"/>
    <w:rsid w:val="00364665"/>
    <w:rsid w:val="003646C3"/>
    <w:rsid w:val="003647AE"/>
    <w:rsid w:val="00364A5E"/>
    <w:rsid w:val="00364AC2"/>
    <w:rsid w:val="003650D9"/>
    <w:rsid w:val="003651FD"/>
    <w:rsid w:val="0036539E"/>
    <w:rsid w:val="003665E1"/>
    <w:rsid w:val="003667C9"/>
    <w:rsid w:val="0036688A"/>
    <w:rsid w:val="003669CF"/>
    <w:rsid w:val="00367220"/>
    <w:rsid w:val="00367BA7"/>
    <w:rsid w:val="00367DC9"/>
    <w:rsid w:val="00370091"/>
    <w:rsid w:val="0037153C"/>
    <w:rsid w:val="00371968"/>
    <w:rsid w:val="003722A9"/>
    <w:rsid w:val="0037248D"/>
    <w:rsid w:val="0037288B"/>
    <w:rsid w:val="00372A7E"/>
    <w:rsid w:val="00372B1E"/>
    <w:rsid w:val="00372C06"/>
    <w:rsid w:val="00373092"/>
    <w:rsid w:val="003731A9"/>
    <w:rsid w:val="003732E8"/>
    <w:rsid w:val="003734BB"/>
    <w:rsid w:val="00373513"/>
    <w:rsid w:val="00373552"/>
    <w:rsid w:val="0037375B"/>
    <w:rsid w:val="00373956"/>
    <w:rsid w:val="00373CC4"/>
    <w:rsid w:val="00373CF6"/>
    <w:rsid w:val="00374350"/>
    <w:rsid w:val="003744D8"/>
    <w:rsid w:val="00374572"/>
    <w:rsid w:val="00374680"/>
    <w:rsid w:val="00374BDC"/>
    <w:rsid w:val="00374E93"/>
    <w:rsid w:val="00374F16"/>
    <w:rsid w:val="00374F76"/>
    <w:rsid w:val="00374FDF"/>
    <w:rsid w:val="0037508C"/>
    <w:rsid w:val="00375921"/>
    <w:rsid w:val="00375BFF"/>
    <w:rsid w:val="00375E18"/>
    <w:rsid w:val="00375E69"/>
    <w:rsid w:val="00375F68"/>
    <w:rsid w:val="00376155"/>
    <w:rsid w:val="00376459"/>
    <w:rsid w:val="003766CF"/>
    <w:rsid w:val="00376EDA"/>
    <w:rsid w:val="003771AC"/>
    <w:rsid w:val="00377235"/>
    <w:rsid w:val="003775E0"/>
    <w:rsid w:val="00377D42"/>
    <w:rsid w:val="0038016F"/>
    <w:rsid w:val="003805A9"/>
    <w:rsid w:val="0038070A"/>
    <w:rsid w:val="00380895"/>
    <w:rsid w:val="00380BD2"/>
    <w:rsid w:val="00380BF2"/>
    <w:rsid w:val="0038188F"/>
    <w:rsid w:val="00381EEC"/>
    <w:rsid w:val="00381F3C"/>
    <w:rsid w:val="0038251C"/>
    <w:rsid w:val="0038258B"/>
    <w:rsid w:val="0038268E"/>
    <w:rsid w:val="003827E3"/>
    <w:rsid w:val="00382D66"/>
    <w:rsid w:val="00382E1D"/>
    <w:rsid w:val="00383697"/>
    <w:rsid w:val="00383A89"/>
    <w:rsid w:val="00383C63"/>
    <w:rsid w:val="0038490A"/>
    <w:rsid w:val="00384AF2"/>
    <w:rsid w:val="00384C89"/>
    <w:rsid w:val="00385373"/>
    <w:rsid w:val="00385BF7"/>
    <w:rsid w:val="003862C7"/>
    <w:rsid w:val="00386715"/>
    <w:rsid w:val="00386748"/>
    <w:rsid w:val="00386DDB"/>
    <w:rsid w:val="003870A7"/>
    <w:rsid w:val="003876C1"/>
    <w:rsid w:val="003877F1"/>
    <w:rsid w:val="00387DB9"/>
    <w:rsid w:val="00387EB6"/>
    <w:rsid w:val="00387FCF"/>
    <w:rsid w:val="00390503"/>
    <w:rsid w:val="00390AA2"/>
    <w:rsid w:val="00390C2C"/>
    <w:rsid w:val="00391E66"/>
    <w:rsid w:val="00392641"/>
    <w:rsid w:val="00392843"/>
    <w:rsid w:val="00392AF1"/>
    <w:rsid w:val="003931F5"/>
    <w:rsid w:val="00393243"/>
    <w:rsid w:val="00393438"/>
    <w:rsid w:val="003935EA"/>
    <w:rsid w:val="003939B9"/>
    <w:rsid w:val="00393D0C"/>
    <w:rsid w:val="00393F32"/>
    <w:rsid w:val="00393F8F"/>
    <w:rsid w:val="003942EF"/>
    <w:rsid w:val="00394660"/>
    <w:rsid w:val="00394884"/>
    <w:rsid w:val="00394A6A"/>
    <w:rsid w:val="00394BCC"/>
    <w:rsid w:val="00394CA1"/>
    <w:rsid w:val="00395775"/>
    <w:rsid w:val="00395BBC"/>
    <w:rsid w:val="00396064"/>
    <w:rsid w:val="003964E1"/>
    <w:rsid w:val="003968B6"/>
    <w:rsid w:val="0039719D"/>
    <w:rsid w:val="0039740D"/>
    <w:rsid w:val="00397C6F"/>
    <w:rsid w:val="00397D84"/>
    <w:rsid w:val="00397F37"/>
    <w:rsid w:val="003A03C9"/>
    <w:rsid w:val="003A1132"/>
    <w:rsid w:val="003A123E"/>
    <w:rsid w:val="003A1579"/>
    <w:rsid w:val="003A189A"/>
    <w:rsid w:val="003A1A0C"/>
    <w:rsid w:val="003A1A14"/>
    <w:rsid w:val="003A1A71"/>
    <w:rsid w:val="003A24C7"/>
    <w:rsid w:val="003A2CCB"/>
    <w:rsid w:val="003A2D8D"/>
    <w:rsid w:val="003A30D5"/>
    <w:rsid w:val="003A3369"/>
    <w:rsid w:val="003A38E9"/>
    <w:rsid w:val="003A3B1F"/>
    <w:rsid w:val="003A447A"/>
    <w:rsid w:val="003A45FA"/>
    <w:rsid w:val="003A488B"/>
    <w:rsid w:val="003A48EA"/>
    <w:rsid w:val="003A4BAF"/>
    <w:rsid w:val="003A4F86"/>
    <w:rsid w:val="003A510C"/>
    <w:rsid w:val="003A52A0"/>
    <w:rsid w:val="003A5686"/>
    <w:rsid w:val="003A5AB7"/>
    <w:rsid w:val="003A5C4A"/>
    <w:rsid w:val="003A5DB2"/>
    <w:rsid w:val="003A6335"/>
    <w:rsid w:val="003A7461"/>
    <w:rsid w:val="003A77B8"/>
    <w:rsid w:val="003A79F9"/>
    <w:rsid w:val="003A7C3E"/>
    <w:rsid w:val="003A7D8C"/>
    <w:rsid w:val="003A7E57"/>
    <w:rsid w:val="003A7F9E"/>
    <w:rsid w:val="003A7FD2"/>
    <w:rsid w:val="003B075A"/>
    <w:rsid w:val="003B0913"/>
    <w:rsid w:val="003B09BC"/>
    <w:rsid w:val="003B0AF3"/>
    <w:rsid w:val="003B0CED"/>
    <w:rsid w:val="003B1771"/>
    <w:rsid w:val="003B2291"/>
    <w:rsid w:val="003B2D19"/>
    <w:rsid w:val="003B3472"/>
    <w:rsid w:val="003B45E8"/>
    <w:rsid w:val="003B48EE"/>
    <w:rsid w:val="003B4920"/>
    <w:rsid w:val="003B4966"/>
    <w:rsid w:val="003B4F32"/>
    <w:rsid w:val="003B5045"/>
    <w:rsid w:val="003B5221"/>
    <w:rsid w:val="003B5261"/>
    <w:rsid w:val="003B55E5"/>
    <w:rsid w:val="003B5792"/>
    <w:rsid w:val="003B5865"/>
    <w:rsid w:val="003B591E"/>
    <w:rsid w:val="003B629C"/>
    <w:rsid w:val="003B63FF"/>
    <w:rsid w:val="003B6436"/>
    <w:rsid w:val="003B64A9"/>
    <w:rsid w:val="003B6964"/>
    <w:rsid w:val="003B70B5"/>
    <w:rsid w:val="003B7C02"/>
    <w:rsid w:val="003B7EA3"/>
    <w:rsid w:val="003C0629"/>
    <w:rsid w:val="003C07DA"/>
    <w:rsid w:val="003C0CFF"/>
    <w:rsid w:val="003C0DF5"/>
    <w:rsid w:val="003C1128"/>
    <w:rsid w:val="003C1227"/>
    <w:rsid w:val="003C1431"/>
    <w:rsid w:val="003C1C11"/>
    <w:rsid w:val="003C1D45"/>
    <w:rsid w:val="003C1D8E"/>
    <w:rsid w:val="003C2336"/>
    <w:rsid w:val="003C293C"/>
    <w:rsid w:val="003C298C"/>
    <w:rsid w:val="003C2CC2"/>
    <w:rsid w:val="003C2E03"/>
    <w:rsid w:val="003C2E3E"/>
    <w:rsid w:val="003C31D8"/>
    <w:rsid w:val="003C35CD"/>
    <w:rsid w:val="003C38EF"/>
    <w:rsid w:val="003C4060"/>
    <w:rsid w:val="003C469D"/>
    <w:rsid w:val="003C4D16"/>
    <w:rsid w:val="003C4DEC"/>
    <w:rsid w:val="003C53B3"/>
    <w:rsid w:val="003C5525"/>
    <w:rsid w:val="003C5795"/>
    <w:rsid w:val="003C5ACC"/>
    <w:rsid w:val="003C68C7"/>
    <w:rsid w:val="003C69DC"/>
    <w:rsid w:val="003C6A37"/>
    <w:rsid w:val="003C6EC6"/>
    <w:rsid w:val="003C7069"/>
    <w:rsid w:val="003C782B"/>
    <w:rsid w:val="003C7A18"/>
    <w:rsid w:val="003C7DD1"/>
    <w:rsid w:val="003D0299"/>
    <w:rsid w:val="003D0555"/>
    <w:rsid w:val="003D0611"/>
    <w:rsid w:val="003D07D6"/>
    <w:rsid w:val="003D0866"/>
    <w:rsid w:val="003D0AE2"/>
    <w:rsid w:val="003D0D03"/>
    <w:rsid w:val="003D1436"/>
    <w:rsid w:val="003D1502"/>
    <w:rsid w:val="003D1596"/>
    <w:rsid w:val="003D15EF"/>
    <w:rsid w:val="003D1C95"/>
    <w:rsid w:val="003D1EF8"/>
    <w:rsid w:val="003D1F7F"/>
    <w:rsid w:val="003D23F3"/>
    <w:rsid w:val="003D2A7A"/>
    <w:rsid w:val="003D32E6"/>
    <w:rsid w:val="003D3725"/>
    <w:rsid w:val="003D3D0B"/>
    <w:rsid w:val="003D3E64"/>
    <w:rsid w:val="003D4179"/>
    <w:rsid w:val="003D47F1"/>
    <w:rsid w:val="003D4B6D"/>
    <w:rsid w:val="003D55B3"/>
    <w:rsid w:val="003D564A"/>
    <w:rsid w:val="003D56F3"/>
    <w:rsid w:val="003D5853"/>
    <w:rsid w:val="003D58C5"/>
    <w:rsid w:val="003D67D3"/>
    <w:rsid w:val="003D69BB"/>
    <w:rsid w:val="003D6F7A"/>
    <w:rsid w:val="003D6F9C"/>
    <w:rsid w:val="003D72A0"/>
    <w:rsid w:val="003D7468"/>
    <w:rsid w:val="003D7BBC"/>
    <w:rsid w:val="003D7F01"/>
    <w:rsid w:val="003D7F0E"/>
    <w:rsid w:val="003D7F4C"/>
    <w:rsid w:val="003E00EB"/>
    <w:rsid w:val="003E05F8"/>
    <w:rsid w:val="003E0A9C"/>
    <w:rsid w:val="003E1348"/>
    <w:rsid w:val="003E1433"/>
    <w:rsid w:val="003E15E9"/>
    <w:rsid w:val="003E16EA"/>
    <w:rsid w:val="003E18EB"/>
    <w:rsid w:val="003E1BA2"/>
    <w:rsid w:val="003E1D25"/>
    <w:rsid w:val="003E1FFC"/>
    <w:rsid w:val="003E211D"/>
    <w:rsid w:val="003E304C"/>
    <w:rsid w:val="003E3512"/>
    <w:rsid w:val="003E358B"/>
    <w:rsid w:val="003E3E07"/>
    <w:rsid w:val="003E3E49"/>
    <w:rsid w:val="003E40FB"/>
    <w:rsid w:val="003E427B"/>
    <w:rsid w:val="003E45C4"/>
    <w:rsid w:val="003E4F85"/>
    <w:rsid w:val="003E5654"/>
    <w:rsid w:val="003E5C3D"/>
    <w:rsid w:val="003E62D4"/>
    <w:rsid w:val="003E64B3"/>
    <w:rsid w:val="003E66F8"/>
    <w:rsid w:val="003E6C05"/>
    <w:rsid w:val="003E6D5D"/>
    <w:rsid w:val="003E746E"/>
    <w:rsid w:val="003E77F1"/>
    <w:rsid w:val="003E7A19"/>
    <w:rsid w:val="003E7EFC"/>
    <w:rsid w:val="003F034D"/>
    <w:rsid w:val="003F074A"/>
    <w:rsid w:val="003F0950"/>
    <w:rsid w:val="003F10B1"/>
    <w:rsid w:val="003F132E"/>
    <w:rsid w:val="003F1425"/>
    <w:rsid w:val="003F1744"/>
    <w:rsid w:val="003F1D6F"/>
    <w:rsid w:val="003F1EC7"/>
    <w:rsid w:val="003F20DD"/>
    <w:rsid w:val="003F2971"/>
    <w:rsid w:val="003F2CD1"/>
    <w:rsid w:val="003F2DC6"/>
    <w:rsid w:val="003F2EFA"/>
    <w:rsid w:val="003F3CA9"/>
    <w:rsid w:val="003F3E03"/>
    <w:rsid w:val="003F40DF"/>
    <w:rsid w:val="003F47A4"/>
    <w:rsid w:val="003F4B19"/>
    <w:rsid w:val="003F4CBD"/>
    <w:rsid w:val="003F4CCE"/>
    <w:rsid w:val="003F5580"/>
    <w:rsid w:val="003F5691"/>
    <w:rsid w:val="003F5E71"/>
    <w:rsid w:val="003F6527"/>
    <w:rsid w:val="003F660C"/>
    <w:rsid w:val="003F6875"/>
    <w:rsid w:val="003F6A89"/>
    <w:rsid w:val="003F6AB8"/>
    <w:rsid w:val="003F6D24"/>
    <w:rsid w:val="003F70D2"/>
    <w:rsid w:val="003F7390"/>
    <w:rsid w:val="003F7683"/>
    <w:rsid w:val="003F774C"/>
    <w:rsid w:val="003F7882"/>
    <w:rsid w:val="003F7A90"/>
    <w:rsid w:val="003F7BEF"/>
    <w:rsid w:val="00400AE0"/>
    <w:rsid w:val="00400BB5"/>
    <w:rsid w:val="00400E75"/>
    <w:rsid w:val="004010EB"/>
    <w:rsid w:val="004011EE"/>
    <w:rsid w:val="004018B7"/>
    <w:rsid w:val="00401F51"/>
    <w:rsid w:val="00401F96"/>
    <w:rsid w:val="004023D4"/>
    <w:rsid w:val="00402456"/>
    <w:rsid w:val="0040297A"/>
    <w:rsid w:val="004037D5"/>
    <w:rsid w:val="00403884"/>
    <w:rsid w:val="00403A4A"/>
    <w:rsid w:val="00403B58"/>
    <w:rsid w:val="00404036"/>
    <w:rsid w:val="00405167"/>
    <w:rsid w:val="004054F2"/>
    <w:rsid w:val="0040594A"/>
    <w:rsid w:val="00405C66"/>
    <w:rsid w:val="00406076"/>
    <w:rsid w:val="0040629F"/>
    <w:rsid w:val="00407656"/>
    <w:rsid w:val="0040772B"/>
    <w:rsid w:val="004079FA"/>
    <w:rsid w:val="00407DF3"/>
    <w:rsid w:val="00410216"/>
    <w:rsid w:val="00410403"/>
    <w:rsid w:val="00410713"/>
    <w:rsid w:val="0041124D"/>
    <w:rsid w:val="004116A8"/>
    <w:rsid w:val="00411E8E"/>
    <w:rsid w:val="00412706"/>
    <w:rsid w:val="00412F33"/>
    <w:rsid w:val="004131C1"/>
    <w:rsid w:val="004132C2"/>
    <w:rsid w:val="00413473"/>
    <w:rsid w:val="004135D3"/>
    <w:rsid w:val="00413634"/>
    <w:rsid w:val="00413710"/>
    <w:rsid w:val="00413791"/>
    <w:rsid w:val="00413B1A"/>
    <w:rsid w:val="0041407D"/>
    <w:rsid w:val="00414650"/>
    <w:rsid w:val="00414ACA"/>
    <w:rsid w:val="00414DDE"/>
    <w:rsid w:val="00415066"/>
    <w:rsid w:val="00415472"/>
    <w:rsid w:val="004156F8"/>
    <w:rsid w:val="004158BC"/>
    <w:rsid w:val="00415AC3"/>
    <w:rsid w:val="00415B30"/>
    <w:rsid w:val="00415F21"/>
    <w:rsid w:val="00416084"/>
    <w:rsid w:val="004164C3"/>
    <w:rsid w:val="00416AA3"/>
    <w:rsid w:val="00416D7E"/>
    <w:rsid w:val="00416F85"/>
    <w:rsid w:val="00417A71"/>
    <w:rsid w:val="00417B63"/>
    <w:rsid w:val="00417FC6"/>
    <w:rsid w:val="00420010"/>
    <w:rsid w:val="004212AA"/>
    <w:rsid w:val="00421A9A"/>
    <w:rsid w:val="00421AAF"/>
    <w:rsid w:val="00421C66"/>
    <w:rsid w:val="0042227D"/>
    <w:rsid w:val="00422396"/>
    <w:rsid w:val="00422454"/>
    <w:rsid w:val="00422D37"/>
    <w:rsid w:val="00423149"/>
    <w:rsid w:val="004235E7"/>
    <w:rsid w:val="00423689"/>
    <w:rsid w:val="0042397F"/>
    <w:rsid w:val="0042400D"/>
    <w:rsid w:val="004251B1"/>
    <w:rsid w:val="004253DE"/>
    <w:rsid w:val="004258CB"/>
    <w:rsid w:val="004259D2"/>
    <w:rsid w:val="004261D2"/>
    <w:rsid w:val="0042684E"/>
    <w:rsid w:val="00426CDD"/>
    <w:rsid w:val="00426DDB"/>
    <w:rsid w:val="00426E78"/>
    <w:rsid w:val="00427435"/>
    <w:rsid w:val="00427C99"/>
    <w:rsid w:val="00427EE8"/>
    <w:rsid w:val="00427F41"/>
    <w:rsid w:val="00430A7A"/>
    <w:rsid w:val="0043113B"/>
    <w:rsid w:val="0043126D"/>
    <w:rsid w:val="00431482"/>
    <w:rsid w:val="00431B69"/>
    <w:rsid w:val="00431D1F"/>
    <w:rsid w:val="00431D88"/>
    <w:rsid w:val="00432181"/>
    <w:rsid w:val="00432889"/>
    <w:rsid w:val="00432907"/>
    <w:rsid w:val="00432D66"/>
    <w:rsid w:val="00432F28"/>
    <w:rsid w:val="00433201"/>
    <w:rsid w:val="0043396D"/>
    <w:rsid w:val="004339BB"/>
    <w:rsid w:val="00433D06"/>
    <w:rsid w:val="0043419F"/>
    <w:rsid w:val="004348DA"/>
    <w:rsid w:val="00434B35"/>
    <w:rsid w:val="00434D2A"/>
    <w:rsid w:val="00434E83"/>
    <w:rsid w:val="00435445"/>
    <w:rsid w:val="00435598"/>
    <w:rsid w:val="004356D6"/>
    <w:rsid w:val="00435EB8"/>
    <w:rsid w:val="00436319"/>
    <w:rsid w:val="00436E65"/>
    <w:rsid w:val="00436F04"/>
    <w:rsid w:val="00437BEF"/>
    <w:rsid w:val="00437DD0"/>
    <w:rsid w:val="0044023A"/>
    <w:rsid w:val="004402FC"/>
    <w:rsid w:val="004406E4"/>
    <w:rsid w:val="004406F7"/>
    <w:rsid w:val="00440A1D"/>
    <w:rsid w:val="00440A94"/>
    <w:rsid w:val="00440B5D"/>
    <w:rsid w:val="00441FD3"/>
    <w:rsid w:val="00442257"/>
    <w:rsid w:val="00442349"/>
    <w:rsid w:val="004423FD"/>
    <w:rsid w:val="00442824"/>
    <w:rsid w:val="0044304D"/>
    <w:rsid w:val="004436D9"/>
    <w:rsid w:val="004443B6"/>
    <w:rsid w:val="0044455A"/>
    <w:rsid w:val="004447D9"/>
    <w:rsid w:val="00444B13"/>
    <w:rsid w:val="0044522F"/>
    <w:rsid w:val="00445E5A"/>
    <w:rsid w:val="00446190"/>
    <w:rsid w:val="004461AA"/>
    <w:rsid w:val="00446225"/>
    <w:rsid w:val="004463FB"/>
    <w:rsid w:val="00446B70"/>
    <w:rsid w:val="0044711D"/>
    <w:rsid w:val="00447807"/>
    <w:rsid w:val="00447DFD"/>
    <w:rsid w:val="0045018C"/>
    <w:rsid w:val="004508C8"/>
    <w:rsid w:val="00450B0C"/>
    <w:rsid w:val="00450B59"/>
    <w:rsid w:val="00450CB3"/>
    <w:rsid w:val="00450D2F"/>
    <w:rsid w:val="00450D84"/>
    <w:rsid w:val="00450E93"/>
    <w:rsid w:val="00451556"/>
    <w:rsid w:val="00451882"/>
    <w:rsid w:val="00451D59"/>
    <w:rsid w:val="00451D84"/>
    <w:rsid w:val="004523C7"/>
    <w:rsid w:val="00452561"/>
    <w:rsid w:val="00452745"/>
    <w:rsid w:val="00452762"/>
    <w:rsid w:val="00452A82"/>
    <w:rsid w:val="0045322D"/>
    <w:rsid w:val="00453DF2"/>
    <w:rsid w:val="00454129"/>
    <w:rsid w:val="00454E00"/>
    <w:rsid w:val="004552C2"/>
    <w:rsid w:val="0045566F"/>
    <w:rsid w:val="0045589D"/>
    <w:rsid w:val="004558E5"/>
    <w:rsid w:val="004569E3"/>
    <w:rsid w:val="00456E36"/>
    <w:rsid w:val="0045719E"/>
    <w:rsid w:val="004571E3"/>
    <w:rsid w:val="00457250"/>
    <w:rsid w:val="00457529"/>
    <w:rsid w:val="004604B3"/>
    <w:rsid w:val="004604E3"/>
    <w:rsid w:val="00460660"/>
    <w:rsid w:val="004606AF"/>
    <w:rsid w:val="00460856"/>
    <w:rsid w:val="00460922"/>
    <w:rsid w:val="00460C3B"/>
    <w:rsid w:val="00461054"/>
    <w:rsid w:val="0046163E"/>
    <w:rsid w:val="0046186F"/>
    <w:rsid w:val="00461F16"/>
    <w:rsid w:val="00461FA5"/>
    <w:rsid w:val="00462081"/>
    <w:rsid w:val="004621A9"/>
    <w:rsid w:val="004622CA"/>
    <w:rsid w:val="00462A75"/>
    <w:rsid w:val="00462BFF"/>
    <w:rsid w:val="0046302C"/>
    <w:rsid w:val="00463036"/>
    <w:rsid w:val="0046303B"/>
    <w:rsid w:val="00463083"/>
    <w:rsid w:val="00463165"/>
    <w:rsid w:val="00463A62"/>
    <w:rsid w:val="00463C81"/>
    <w:rsid w:val="004643AC"/>
    <w:rsid w:val="0046441B"/>
    <w:rsid w:val="00464513"/>
    <w:rsid w:val="00464B53"/>
    <w:rsid w:val="00464C17"/>
    <w:rsid w:val="00465BBE"/>
    <w:rsid w:val="00465FB5"/>
    <w:rsid w:val="00466260"/>
    <w:rsid w:val="004665BA"/>
    <w:rsid w:val="00466963"/>
    <w:rsid w:val="00466E4B"/>
    <w:rsid w:val="00467098"/>
    <w:rsid w:val="0046717B"/>
    <w:rsid w:val="004678A5"/>
    <w:rsid w:val="00467B20"/>
    <w:rsid w:val="00467E75"/>
    <w:rsid w:val="00467F1F"/>
    <w:rsid w:val="0047052C"/>
    <w:rsid w:val="00470ABA"/>
    <w:rsid w:val="00470B31"/>
    <w:rsid w:val="00470D83"/>
    <w:rsid w:val="00470E5C"/>
    <w:rsid w:val="00470F21"/>
    <w:rsid w:val="004712A2"/>
    <w:rsid w:val="00471E30"/>
    <w:rsid w:val="00472039"/>
    <w:rsid w:val="00472A4E"/>
    <w:rsid w:val="00472B87"/>
    <w:rsid w:val="00472E13"/>
    <w:rsid w:val="00472F99"/>
    <w:rsid w:val="0047334C"/>
    <w:rsid w:val="00473446"/>
    <w:rsid w:val="00473660"/>
    <w:rsid w:val="00473C1C"/>
    <w:rsid w:val="00473D03"/>
    <w:rsid w:val="00473D14"/>
    <w:rsid w:val="00473D9A"/>
    <w:rsid w:val="00474386"/>
    <w:rsid w:val="004747B3"/>
    <w:rsid w:val="00474BA7"/>
    <w:rsid w:val="00474E81"/>
    <w:rsid w:val="00475134"/>
    <w:rsid w:val="00475DE7"/>
    <w:rsid w:val="00475EE0"/>
    <w:rsid w:val="004769AE"/>
    <w:rsid w:val="00476B3F"/>
    <w:rsid w:val="00476E49"/>
    <w:rsid w:val="00477081"/>
    <w:rsid w:val="0047780D"/>
    <w:rsid w:val="00477D9C"/>
    <w:rsid w:val="00477E12"/>
    <w:rsid w:val="00480196"/>
    <w:rsid w:val="00480418"/>
    <w:rsid w:val="004804E2"/>
    <w:rsid w:val="0048090F"/>
    <w:rsid w:val="00480B9C"/>
    <w:rsid w:val="00480EDD"/>
    <w:rsid w:val="00481701"/>
    <w:rsid w:val="00481EB5"/>
    <w:rsid w:val="004821BF"/>
    <w:rsid w:val="0048231D"/>
    <w:rsid w:val="00482BA0"/>
    <w:rsid w:val="00482BF2"/>
    <w:rsid w:val="00482E36"/>
    <w:rsid w:val="0048326F"/>
    <w:rsid w:val="0048355F"/>
    <w:rsid w:val="00483682"/>
    <w:rsid w:val="004837D9"/>
    <w:rsid w:val="004838C3"/>
    <w:rsid w:val="0048396D"/>
    <w:rsid w:val="00483A54"/>
    <w:rsid w:val="00483BB0"/>
    <w:rsid w:val="00483BE4"/>
    <w:rsid w:val="0048483B"/>
    <w:rsid w:val="0048486C"/>
    <w:rsid w:val="00484DA2"/>
    <w:rsid w:val="00485344"/>
    <w:rsid w:val="00486070"/>
    <w:rsid w:val="00486413"/>
    <w:rsid w:val="00486559"/>
    <w:rsid w:val="004869F6"/>
    <w:rsid w:val="00486D45"/>
    <w:rsid w:val="00486F74"/>
    <w:rsid w:val="00487806"/>
    <w:rsid w:val="00490035"/>
    <w:rsid w:val="00490502"/>
    <w:rsid w:val="00490F94"/>
    <w:rsid w:val="0049196A"/>
    <w:rsid w:val="00491A55"/>
    <w:rsid w:val="00491BA4"/>
    <w:rsid w:val="00491BC6"/>
    <w:rsid w:val="00491CAB"/>
    <w:rsid w:val="004926EE"/>
    <w:rsid w:val="00492C7B"/>
    <w:rsid w:val="00492CBE"/>
    <w:rsid w:val="00493056"/>
    <w:rsid w:val="00493110"/>
    <w:rsid w:val="004931CA"/>
    <w:rsid w:val="00493315"/>
    <w:rsid w:val="00493929"/>
    <w:rsid w:val="00493F45"/>
    <w:rsid w:val="00494B18"/>
    <w:rsid w:val="00494F10"/>
    <w:rsid w:val="00494F3A"/>
    <w:rsid w:val="0049502E"/>
    <w:rsid w:val="00495286"/>
    <w:rsid w:val="00495592"/>
    <w:rsid w:val="00495870"/>
    <w:rsid w:val="00495AD4"/>
    <w:rsid w:val="00495BF0"/>
    <w:rsid w:val="00495C41"/>
    <w:rsid w:val="00496196"/>
    <w:rsid w:val="00496AE0"/>
    <w:rsid w:val="00496E92"/>
    <w:rsid w:val="004971FD"/>
    <w:rsid w:val="00497832"/>
    <w:rsid w:val="00497CDA"/>
    <w:rsid w:val="004A04AE"/>
    <w:rsid w:val="004A1154"/>
    <w:rsid w:val="004A18FA"/>
    <w:rsid w:val="004A1EB8"/>
    <w:rsid w:val="004A2465"/>
    <w:rsid w:val="004A296C"/>
    <w:rsid w:val="004A2C3E"/>
    <w:rsid w:val="004A2FFF"/>
    <w:rsid w:val="004A3042"/>
    <w:rsid w:val="004A3191"/>
    <w:rsid w:val="004A31C1"/>
    <w:rsid w:val="004A3AB2"/>
    <w:rsid w:val="004A3E97"/>
    <w:rsid w:val="004A3FC4"/>
    <w:rsid w:val="004A419E"/>
    <w:rsid w:val="004A460B"/>
    <w:rsid w:val="004A4BF6"/>
    <w:rsid w:val="004A4EFD"/>
    <w:rsid w:val="004A518C"/>
    <w:rsid w:val="004A52BC"/>
    <w:rsid w:val="004A5373"/>
    <w:rsid w:val="004A5574"/>
    <w:rsid w:val="004A5755"/>
    <w:rsid w:val="004A5B90"/>
    <w:rsid w:val="004A6A92"/>
    <w:rsid w:val="004A6BAF"/>
    <w:rsid w:val="004A7317"/>
    <w:rsid w:val="004A77AF"/>
    <w:rsid w:val="004A7823"/>
    <w:rsid w:val="004B0682"/>
    <w:rsid w:val="004B0863"/>
    <w:rsid w:val="004B0BC2"/>
    <w:rsid w:val="004B11AE"/>
    <w:rsid w:val="004B124A"/>
    <w:rsid w:val="004B12E7"/>
    <w:rsid w:val="004B1434"/>
    <w:rsid w:val="004B15C0"/>
    <w:rsid w:val="004B19CF"/>
    <w:rsid w:val="004B1C80"/>
    <w:rsid w:val="004B2028"/>
    <w:rsid w:val="004B211D"/>
    <w:rsid w:val="004B2AB4"/>
    <w:rsid w:val="004B2F21"/>
    <w:rsid w:val="004B3810"/>
    <w:rsid w:val="004B3CCA"/>
    <w:rsid w:val="004B411F"/>
    <w:rsid w:val="004B4133"/>
    <w:rsid w:val="004B4D41"/>
    <w:rsid w:val="004B4DEE"/>
    <w:rsid w:val="004B4F32"/>
    <w:rsid w:val="004B4F5C"/>
    <w:rsid w:val="004B5057"/>
    <w:rsid w:val="004B52D8"/>
    <w:rsid w:val="004B55A3"/>
    <w:rsid w:val="004B5A15"/>
    <w:rsid w:val="004B5B96"/>
    <w:rsid w:val="004B5BDB"/>
    <w:rsid w:val="004B5C52"/>
    <w:rsid w:val="004B5CC3"/>
    <w:rsid w:val="004B6126"/>
    <w:rsid w:val="004B61E6"/>
    <w:rsid w:val="004B6441"/>
    <w:rsid w:val="004B696E"/>
    <w:rsid w:val="004B752B"/>
    <w:rsid w:val="004B7B27"/>
    <w:rsid w:val="004B7CD0"/>
    <w:rsid w:val="004C01E8"/>
    <w:rsid w:val="004C02A2"/>
    <w:rsid w:val="004C02AC"/>
    <w:rsid w:val="004C043D"/>
    <w:rsid w:val="004C0741"/>
    <w:rsid w:val="004C092F"/>
    <w:rsid w:val="004C0B36"/>
    <w:rsid w:val="004C0BB2"/>
    <w:rsid w:val="004C1499"/>
    <w:rsid w:val="004C1A8A"/>
    <w:rsid w:val="004C1D98"/>
    <w:rsid w:val="004C224B"/>
    <w:rsid w:val="004C22E5"/>
    <w:rsid w:val="004C27AF"/>
    <w:rsid w:val="004C2800"/>
    <w:rsid w:val="004C2C73"/>
    <w:rsid w:val="004C3217"/>
    <w:rsid w:val="004C3395"/>
    <w:rsid w:val="004C3419"/>
    <w:rsid w:val="004C36DE"/>
    <w:rsid w:val="004C3C05"/>
    <w:rsid w:val="004C3E06"/>
    <w:rsid w:val="004C402F"/>
    <w:rsid w:val="004C41B3"/>
    <w:rsid w:val="004C44D9"/>
    <w:rsid w:val="004C4679"/>
    <w:rsid w:val="004C4801"/>
    <w:rsid w:val="004C4992"/>
    <w:rsid w:val="004C530A"/>
    <w:rsid w:val="004C54A4"/>
    <w:rsid w:val="004C56B2"/>
    <w:rsid w:val="004C56DD"/>
    <w:rsid w:val="004C5C73"/>
    <w:rsid w:val="004C5D32"/>
    <w:rsid w:val="004C65FA"/>
    <w:rsid w:val="004C69FF"/>
    <w:rsid w:val="004C6D35"/>
    <w:rsid w:val="004C6DFE"/>
    <w:rsid w:val="004C6F5A"/>
    <w:rsid w:val="004C75B9"/>
    <w:rsid w:val="004C7FF2"/>
    <w:rsid w:val="004D014E"/>
    <w:rsid w:val="004D0469"/>
    <w:rsid w:val="004D0A31"/>
    <w:rsid w:val="004D0AAD"/>
    <w:rsid w:val="004D0F68"/>
    <w:rsid w:val="004D10E4"/>
    <w:rsid w:val="004D150C"/>
    <w:rsid w:val="004D25ED"/>
    <w:rsid w:val="004D29FA"/>
    <w:rsid w:val="004D2C7D"/>
    <w:rsid w:val="004D2FE6"/>
    <w:rsid w:val="004D2FEC"/>
    <w:rsid w:val="004D31C6"/>
    <w:rsid w:val="004D3962"/>
    <w:rsid w:val="004D3FB0"/>
    <w:rsid w:val="004D402D"/>
    <w:rsid w:val="004D42BB"/>
    <w:rsid w:val="004D4DDE"/>
    <w:rsid w:val="004D57F2"/>
    <w:rsid w:val="004D5843"/>
    <w:rsid w:val="004D5970"/>
    <w:rsid w:val="004D5A79"/>
    <w:rsid w:val="004D5C62"/>
    <w:rsid w:val="004D5CF8"/>
    <w:rsid w:val="004D61AF"/>
    <w:rsid w:val="004D6273"/>
    <w:rsid w:val="004D6AAF"/>
    <w:rsid w:val="004D7519"/>
    <w:rsid w:val="004D7917"/>
    <w:rsid w:val="004D7931"/>
    <w:rsid w:val="004D7995"/>
    <w:rsid w:val="004D7AFC"/>
    <w:rsid w:val="004D7CE9"/>
    <w:rsid w:val="004D7CEA"/>
    <w:rsid w:val="004D7EB1"/>
    <w:rsid w:val="004E022C"/>
    <w:rsid w:val="004E05B7"/>
    <w:rsid w:val="004E0815"/>
    <w:rsid w:val="004E0B7A"/>
    <w:rsid w:val="004E0CF3"/>
    <w:rsid w:val="004E0D54"/>
    <w:rsid w:val="004E1009"/>
    <w:rsid w:val="004E1449"/>
    <w:rsid w:val="004E166B"/>
    <w:rsid w:val="004E1AB9"/>
    <w:rsid w:val="004E1C47"/>
    <w:rsid w:val="004E1D47"/>
    <w:rsid w:val="004E2925"/>
    <w:rsid w:val="004E2A31"/>
    <w:rsid w:val="004E2C22"/>
    <w:rsid w:val="004E338E"/>
    <w:rsid w:val="004E3613"/>
    <w:rsid w:val="004E36CF"/>
    <w:rsid w:val="004E38B3"/>
    <w:rsid w:val="004E3AD6"/>
    <w:rsid w:val="004E3F71"/>
    <w:rsid w:val="004E4238"/>
    <w:rsid w:val="004E459D"/>
    <w:rsid w:val="004E467D"/>
    <w:rsid w:val="004E47FA"/>
    <w:rsid w:val="004E49BD"/>
    <w:rsid w:val="004E49E6"/>
    <w:rsid w:val="004E4D4B"/>
    <w:rsid w:val="004E4EB4"/>
    <w:rsid w:val="004E55F1"/>
    <w:rsid w:val="004E57E8"/>
    <w:rsid w:val="004E6331"/>
    <w:rsid w:val="004E64E9"/>
    <w:rsid w:val="004E6A33"/>
    <w:rsid w:val="004E7ECF"/>
    <w:rsid w:val="004E7F52"/>
    <w:rsid w:val="004F08F8"/>
    <w:rsid w:val="004F0ABF"/>
    <w:rsid w:val="004F0AF0"/>
    <w:rsid w:val="004F0E21"/>
    <w:rsid w:val="004F1263"/>
    <w:rsid w:val="004F1418"/>
    <w:rsid w:val="004F14E3"/>
    <w:rsid w:val="004F16CB"/>
    <w:rsid w:val="004F18F5"/>
    <w:rsid w:val="004F24AF"/>
    <w:rsid w:val="004F2912"/>
    <w:rsid w:val="004F2B23"/>
    <w:rsid w:val="004F2DAA"/>
    <w:rsid w:val="004F331C"/>
    <w:rsid w:val="004F3629"/>
    <w:rsid w:val="004F3D6B"/>
    <w:rsid w:val="004F4747"/>
    <w:rsid w:val="004F4DC0"/>
    <w:rsid w:val="004F4F4D"/>
    <w:rsid w:val="004F5043"/>
    <w:rsid w:val="004F5129"/>
    <w:rsid w:val="004F5716"/>
    <w:rsid w:val="004F5D2F"/>
    <w:rsid w:val="004F6249"/>
    <w:rsid w:val="004F6745"/>
    <w:rsid w:val="004F67D4"/>
    <w:rsid w:val="004F69CC"/>
    <w:rsid w:val="004F6CC8"/>
    <w:rsid w:val="004F6F29"/>
    <w:rsid w:val="004F6F74"/>
    <w:rsid w:val="004F7337"/>
    <w:rsid w:val="004F736E"/>
    <w:rsid w:val="004F7DBF"/>
    <w:rsid w:val="004F7E11"/>
    <w:rsid w:val="004F7F80"/>
    <w:rsid w:val="005001CE"/>
    <w:rsid w:val="00500696"/>
    <w:rsid w:val="005006AF"/>
    <w:rsid w:val="00500703"/>
    <w:rsid w:val="00500727"/>
    <w:rsid w:val="005008B2"/>
    <w:rsid w:val="00500999"/>
    <w:rsid w:val="00500E7F"/>
    <w:rsid w:val="00500EA7"/>
    <w:rsid w:val="00501825"/>
    <w:rsid w:val="00501972"/>
    <w:rsid w:val="00502400"/>
    <w:rsid w:val="00502BDD"/>
    <w:rsid w:val="00503525"/>
    <w:rsid w:val="005037FF"/>
    <w:rsid w:val="0050380C"/>
    <w:rsid w:val="00504255"/>
    <w:rsid w:val="00504454"/>
    <w:rsid w:val="00504707"/>
    <w:rsid w:val="00504AFF"/>
    <w:rsid w:val="0050564C"/>
    <w:rsid w:val="0050586C"/>
    <w:rsid w:val="0050588F"/>
    <w:rsid w:val="005059C2"/>
    <w:rsid w:val="00505CD1"/>
    <w:rsid w:val="00506238"/>
    <w:rsid w:val="005063F8"/>
    <w:rsid w:val="0050681B"/>
    <w:rsid w:val="00506993"/>
    <w:rsid w:val="00506998"/>
    <w:rsid w:val="00506AA6"/>
    <w:rsid w:val="00506C31"/>
    <w:rsid w:val="005070A5"/>
    <w:rsid w:val="00507147"/>
    <w:rsid w:val="005071F7"/>
    <w:rsid w:val="005074D4"/>
    <w:rsid w:val="00507670"/>
    <w:rsid w:val="005078A1"/>
    <w:rsid w:val="00507F3B"/>
    <w:rsid w:val="0051010D"/>
    <w:rsid w:val="00510DCC"/>
    <w:rsid w:val="0051100E"/>
    <w:rsid w:val="0051145B"/>
    <w:rsid w:val="00511C38"/>
    <w:rsid w:val="00512306"/>
    <w:rsid w:val="00512644"/>
    <w:rsid w:val="005128AA"/>
    <w:rsid w:val="00512A48"/>
    <w:rsid w:val="00512D68"/>
    <w:rsid w:val="005134EB"/>
    <w:rsid w:val="00513C30"/>
    <w:rsid w:val="00513C4B"/>
    <w:rsid w:val="00513EBC"/>
    <w:rsid w:val="00513ECB"/>
    <w:rsid w:val="00514101"/>
    <w:rsid w:val="005142CD"/>
    <w:rsid w:val="005143D7"/>
    <w:rsid w:val="00514EAB"/>
    <w:rsid w:val="00515282"/>
    <w:rsid w:val="0051581E"/>
    <w:rsid w:val="005159E4"/>
    <w:rsid w:val="005160C6"/>
    <w:rsid w:val="005169FD"/>
    <w:rsid w:val="00516E0F"/>
    <w:rsid w:val="00517496"/>
    <w:rsid w:val="005179B4"/>
    <w:rsid w:val="00517D7D"/>
    <w:rsid w:val="00520103"/>
    <w:rsid w:val="005203E4"/>
    <w:rsid w:val="0052069A"/>
    <w:rsid w:val="0052094F"/>
    <w:rsid w:val="0052123D"/>
    <w:rsid w:val="00521347"/>
    <w:rsid w:val="00521BB9"/>
    <w:rsid w:val="005220A9"/>
    <w:rsid w:val="005220E1"/>
    <w:rsid w:val="005221F4"/>
    <w:rsid w:val="00522301"/>
    <w:rsid w:val="00523C3F"/>
    <w:rsid w:val="00523FD2"/>
    <w:rsid w:val="0052413F"/>
    <w:rsid w:val="00524402"/>
    <w:rsid w:val="00524ECA"/>
    <w:rsid w:val="0052507F"/>
    <w:rsid w:val="005254A4"/>
    <w:rsid w:val="00525EEF"/>
    <w:rsid w:val="005269DF"/>
    <w:rsid w:val="00526BFA"/>
    <w:rsid w:val="00526C27"/>
    <w:rsid w:val="00526DEF"/>
    <w:rsid w:val="00527488"/>
    <w:rsid w:val="0052761C"/>
    <w:rsid w:val="00527906"/>
    <w:rsid w:val="00527935"/>
    <w:rsid w:val="005301B8"/>
    <w:rsid w:val="005303BA"/>
    <w:rsid w:val="005309F5"/>
    <w:rsid w:val="00530BD6"/>
    <w:rsid w:val="00530BF7"/>
    <w:rsid w:val="00530D6E"/>
    <w:rsid w:val="00530E46"/>
    <w:rsid w:val="00531445"/>
    <w:rsid w:val="00531798"/>
    <w:rsid w:val="00531951"/>
    <w:rsid w:val="00531B87"/>
    <w:rsid w:val="005321A7"/>
    <w:rsid w:val="005323A7"/>
    <w:rsid w:val="00532B83"/>
    <w:rsid w:val="00534068"/>
    <w:rsid w:val="005342D6"/>
    <w:rsid w:val="00534D29"/>
    <w:rsid w:val="00534DCE"/>
    <w:rsid w:val="00535067"/>
    <w:rsid w:val="00535219"/>
    <w:rsid w:val="00535799"/>
    <w:rsid w:val="00535B6D"/>
    <w:rsid w:val="00535C2F"/>
    <w:rsid w:val="00535C6C"/>
    <w:rsid w:val="00535C90"/>
    <w:rsid w:val="00535F55"/>
    <w:rsid w:val="00535F9D"/>
    <w:rsid w:val="005366DD"/>
    <w:rsid w:val="00536C15"/>
    <w:rsid w:val="0053702C"/>
    <w:rsid w:val="005370AB"/>
    <w:rsid w:val="00537538"/>
    <w:rsid w:val="00537587"/>
    <w:rsid w:val="00537B19"/>
    <w:rsid w:val="005402C9"/>
    <w:rsid w:val="00540A1F"/>
    <w:rsid w:val="00540A7D"/>
    <w:rsid w:val="00540A9A"/>
    <w:rsid w:val="00540CAF"/>
    <w:rsid w:val="005410D0"/>
    <w:rsid w:val="005418C4"/>
    <w:rsid w:val="00541E5C"/>
    <w:rsid w:val="00541EC8"/>
    <w:rsid w:val="0054215D"/>
    <w:rsid w:val="00542306"/>
    <w:rsid w:val="0054231D"/>
    <w:rsid w:val="00542CA3"/>
    <w:rsid w:val="00542E10"/>
    <w:rsid w:val="00542E4E"/>
    <w:rsid w:val="00542E6B"/>
    <w:rsid w:val="00542FC3"/>
    <w:rsid w:val="00543317"/>
    <w:rsid w:val="00543434"/>
    <w:rsid w:val="0054355A"/>
    <w:rsid w:val="0054360A"/>
    <w:rsid w:val="0054380A"/>
    <w:rsid w:val="00543AA6"/>
    <w:rsid w:val="00543BDC"/>
    <w:rsid w:val="00543D33"/>
    <w:rsid w:val="00544492"/>
    <w:rsid w:val="005444F8"/>
    <w:rsid w:val="00544803"/>
    <w:rsid w:val="00544CA1"/>
    <w:rsid w:val="00544E75"/>
    <w:rsid w:val="00545411"/>
    <w:rsid w:val="0054547D"/>
    <w:rsid w:val="00545617"/>
    <w:rsid w:val="0054567C"/>
    <w:rsid w:val="00545B20"/>
    <w:rsid w:val="00545BB4"/>
    <w:rsid w:val="00545F19"/>
    <w:rsid w:val="0054680A"/>
    <w:rsid w:val="00546B82"/>
    <w:rsid w:val="00546F6B"/>
    <w:rsid w:val="005472B7"/>
    <w:rsid w:val="005475AE"/>
    <w:rsid w:val="005477D5"/>
    <w:rsid w:val="0054789E"/>
    <w:rsid w:val="005478E0"/>
    <w:rsid w:val="00547B8D"/>
    <w:rsid w:val="00547F3A"/>
    <w:rsid w:val="00550192"/>
    <w:rsid w:val="0055020C"/>
    <w:rsid w:val="005502AD"/>
    <w:rsid w:val="00550349"/>
    <w:rsid w:val="00550450"/>
    <w:rsid w:val="0055099C"/>
    <w:rsid w:val="00550B00"/>
    <w:rsid w:val="00550C3B"/>
    <w:rsid w:val="00550C54"/>
    <w:rsid w:val="0055126E"/>
    <w:rsid w:val="0055135E"/>
    <w:rsid w:val="00552370"/>
    <w:rsid w:val="0055252C"/>
    <w:rsid w:val="005526D8"/>
    <w:rsid w:val="005528C1"/>
    <w:rsid w:val="00552D23"/>
    <w:rsid w:val="005533BC"/>
    <w:rsid w:val="00553691"/>
    <w:rsid w:val="005539BF"/>
    <w:rsid w:val="00553BC3"/>
    <w:rsid w:val="00553CE2"/>
    <w:rsid w:val="00553D58"/>
    <w:rsid w:val="00553F65"/>
    <w:rsid w:val="0055486A"/>
    <w:rsid w:val="005550F4"/>
    <w:rsid w:val="00555332"/>
    <w:rsid w:val="005555F6"/>
    <w:rsid w:val="00556B54"/>
    <w:rsid w:val="0055705D"/>
    <w:rsid w:val="005571BD"/>
    <w:rsid w:val="0055753C"/>
    <w:rsid w:val="00557676"/>
    <w:rsid w:val="00557705"/>
    <w:rsid w:val="005607BF"/>
    <w:rsid w:val="0056081E"/>
    <w:rsid w:val="005608CB"/>
    <w:rsid w:val="00560E19"/>
    <w:rsid w:val="00561116"/>
    <w:rsid w:val="005612AC"/>
    <w:rsid w:val="00561431"/>
    <w:rsid w:val="00561A80"/>
    <w:rsid w:val="00561C32"/>
    <w:rsid w:val="0056221E"/>
    <w:rsid w:val="00562B0D"/>
    <w:rsid w:val="00562B67"/>
    <w:rsid w:val="00562C45"/>
    <w:rsid w:val="00562D59"/>
    <w:rsid w:val="00563068"/>
    <w:rsid w:val="00563617"/>
    <w:rsid w:val="00563824"/>
    <w:rsid w:val="00563D05"/>
    <w:rsid w:val="0056453B"/>
    <w:rsid w:val="0056461C"/>
    <w:rsid w:val="0056473E"/>
    <w:rsid w:val="0056477F"/>
    <w:rsid w:val="00564921"/>
    <w:rsid w:val="00564C43"/>
    <w:rsid w:val="00564DF0"/>
    <w:rsid w:val="0056570F"/>
    <w:rsid w:val="00565AB6"/>
    <w:rsid w:val="00565EF3"/>
    <w:rsid w:val="00565F90"/>
    <w:rsid w:val="00566C79"/>
    <w:rsid w:val="00566FE5"/>
    <w:rsid w:val="00567224"/>
    <w:rsid w:val="005701CD"/>
    <w:rsid w:val="0057075B"/>
    <w:rsid w:val="00570817"/>
    <w:rsid w:val="005708A1"/>
    <w:rsid w:val="005708D4"/>
    <w:rsid w:val="00570A07"/>
    <w:rsid w:val="00570B6B"/>
    <w:rsid w:val="00570C7E"/>
    <w:rsid w:val="005712D0"/>
    <w:rsid w:val="00571673"/>
    <w:rsid w:val="0057173F"/>
    <w:rsid w:val="00571BD9"/>
    <w:rsid w:val="00571DC1"/>
    <w:rsid w:val="0057203A"/>
    <w:rsid w:val="0057235F"/>
    <w:rsid w:val="00572B34"/>
    <w:rsid w:val="00572D9A"/>
    <w:rsid w:val="005737FD"/>
    <w:rsid w:val="0057399B"/>
    <w:rsid w:val="00573E0A"/>
    <w:rsid w:val="00573FC7"/>
    <w:rsid w:val="0057428A"/>
    <w:rsid w:val="00574500"/>
    <w:rsid w:val="00574525"/>
    <w:rsid w:val="0057533B"/>
    <w:rsid w:val="005754AE"/>
    <w:rsid w:val="00575643"/>
    <w:rsid w:val="005767E2"/>
    <w:rsid w:val="00576A2D"/>
    <w:rsid w:val="00577076"/>
    <w:rsid w:val="00577140"/>
    <w:rsid w:val="0057796F"/>
    <w:rsid w:val="00577BF6"/>
    <w:rsid w:val="00577D40"/>
    <w:rsid w:val="00577DA3"/>
    <w:rsid w:val="00580053"/>
    <w:rsid w:val="0058056B"/>
    <w:rsid w:val="00580630"/>
    <w:rsid w:val="00580983"/>
    <w:rsid w:val="00580B31"/>
    <w:rsid w:val="00580C0D"/>
    <w:rsid w:val="00580E79"/>
    <w:rsid w:val="00581540"/>
    <w:rsid w:val="00581883"/>
    <w:rsid w:val="005819DD"/>
    <w:rsid w:val="00581A4A"/>
    <w:rsid w:val="00581ABB"/>
    <w:rsid w:val="00581BE0"/>
    <w:rsid w:val="005824A1"/>
    <w:rsid w:val="00582705"/>
    <w:rsid w:val="005827FA"/>
    <w:rsid w:val="00582A18"/>
    <w:rsid w:val="00582A6E"/>
    <w:rsid w:val="00582B2F"/>
    <w:rsid w:val="005830AA"/>
    <w:rsid w:val="005832A6"/>
    <w:rsid w:val="00583BF8"/>
    <w:rsid w:val="00583D2C"/>
    <w:rsid w:val="00583F02"/>
    <w:rsid w:val="0058512A"/>
    <w:rsid w:val="00585177"/>
    <w:rsid w:val="00585531"/>
    <w:rsid w:val="005858BE"/>
    <w:rsid w:val="00585AD4"/>
    <w:rsid w:val="00585CD9"/>
    <w:rsid w:val="00585EF5"/>
    <w:rsid w:val="005862A8"/>
    <w:rsid w:val="00586303"/>
    <w:rsid w:val="00586408"/>
    <w:rsid w:val="0058670F"/>
    <w:rsid w:val="0058686D"/>
    <w:rsid w:val="00586BB5"/>
    <w:rsid w:val="00586CA1"/>
    <w:rsid w:val="00586F26"/>
    <w:rsid w:val="00586FD1"/>
    <w:rsid w:val="005870DC"/>
    <w:rsid w:val="00587382"/>
    <w:rsid w:val="0058744A"/>
    <w:rsid w:val="0058762B"/>
    <w:rsid w:val="00587DD0"/>
    <w:rsid w:val="00587FFC"/>
    <w:rsid w:val="005900BA"/>
    <w:rsid w:val="00590246"/>
    <w:rsid w:val="00590534"/>
    <w:rsid w:val="00590BA6"/>
    <w:rsid w:val="005911C8"/>
    <w:rsid w:val="00591745"/>
    <w:rsid w:val="00591C15"/>
    <w:rsid w:val="005922F6"/>
    <w:rsid w:val="0059265E"/>
    <w:rsid w:val="005926D0"/>
    <w:rsid w:val="005936CE"/>
    <w:rsid w:val="005936E5"/>
    <w:rsid w:val="0059383A"/>
    <w:rsid w:val="00593B86"/>
    <w:rsid w:val="005940A3"/>
    <w:rsid w:val="005940B0"/>
    <w:rsid w:val="005940CE"/>
    <w:rsid w:val="0059485A"/>
    <w:rsid w:val="005949E3"/>
    <w:rsid w:val="00594AFE"/>
    <w:rsid w:val="005952AB"/>
    <w:rsid w:val="00595B75"/>
    <w:rsid w:val="00595DA4"/>
    <w:rsid w:val="00595DB5"/>
    <w:rsid w:val="005960FC"/>
    <w:rsid w:val="005963B8"/>
    <w:rsid w:val="00596D45"/>
    <w:rsid w:val="00596E70"/>
    <w:rsid w:val="00596EBD"/>
    <w:rsid w:val="00597209"/>
    <w:rsid w:val="00597825"/>
    <w:rsid w:val="00597AF9"/>
    <w:rsid w:val="00597B73"/>
    <w:rsid w:val="005A0179"/>
    <w:rsid w:val="005A042A"/>
    <w:rsid w:val="005A0B65"/>
    <w:rsid w:val="005A0B88"/>
    <w:rsid w:val="005A1028"/>
    <w:rsid w:val="005A109A"/>
    <w:rsid w:val="005A13E3"/>
    <w:rsid w:val="005A1725"/>
    <w:rsid w:val="005A1AEB"/>
    <w:rsid w:val="005A1E12"/>
    <w:rsid w:val="005A21B5"/>
    <w:rsid w:val="005A21E6"/>
    <w:rsid w:val="005A23B9"/>
    <w:rsid w:val="005A268C"/>
    <w:rsid w:val="005A26FC"/>
    <w:rsid w:val="005A2DCC"/>
    <w:rsid w:val="005A368D"/>
    <w:rsid w:val="005A39A6"/>
    <w:rsid w:val="005A3CE7"/>
    <w:rsid w:val="005A4DFB"/>
    <w:rsid w:val="005A4FD1"/>
    <w:rsid w:val="005A5344"/>
    <w:rsid w:val="005A5794"/>
    <w:rsid w:val="005A5856"/>
    <w:rsid w:val="005A5DB1"/>
    <w:rsid w:val="005A6376"/>
    <w:rsid w:val="005A67CB"/>
    <w:rsid w:val="005A6934"/>
    <w:rsid w:val="005A7BF5"/>
    <w:rsid w:val="005B006F"/>
    <w:rsid w:val="005B01B1"/>
    <w:rsid w:val="005B0258"/>
    <w:rsid w:val="005B04F5"/>
    <w:rsid w:val="005B062E"/>
    <w:rsid w:val="005B0AC8"/>
    <w:rsid w:val="005B0BCD"/>
    <w:rsid w:val="005B11A5"/>
    <w:rsid w:val="005B1FAE"/>
    <w:rsid w:val="005B268D"/>
    <w:rsid w:val="005B2AA1"/>
    <w:rsid w:val="005B2C29"/>
    <w:rsid w:val="005B371C"/>
    <w:rsid w:val="005B37EF"/>
    <w:rsid w:val="005B397C"/>
    <w:rsid w:val="005B3CF0"/>
    <w:rsid w:val="005B4105"/>
    <w:rsid w:val="005B43B1"/>
    <w:rsid w:val="005B4C63"/>
    <w:rsid w:val="005B53A3"/>
    <w:rsid w:val="005B53F3"/>
    <w:rsid w:val="005B54A1"/>
    <w:rsid w:val="005B591D"/>
    <w:rsid w:val="005B5C7D"/>
    <w:rsid w:val="005B5D68"/>
    <w:rsid w:val="005B6001"/>
    <w:rsid w:val="005B61D9"/>
    <w:rsid w:val="005B6771"/>
    <w:rsid w:val="005B71CF"/>
    <w:rsid w:val="005B7292"/>
    <w:rsid w:val="005B72CD"/>
    <w:rsid w:val="005B749C"/>
    <w:rsid w:val="005B76BC"/>
    <w:rsid w:val="005B7D84"/>
    <w:rsid w:val="005C04E6"/>
    <w:rsid w:val="005C0731"/>
    <w:rsid w:val="005C093C"/>
    <w:rsid w:val="005C0B45"/>
    <w:rsid w:val="005C0DF1"/>
    <w:rsid w:val="005C1547"/>
    <w:rsid w:val="005C1D33"/>
    <w:rsid w:val="005C1E36"/>
    <w:rsid w:val="005C1FAD"/>
    <w:rsid w:val="005C21E4"/>
    <w:rsid w:val="005C2375"/>
    <w:rsid w:val="005C29FC"/>
    <w:rsid w:val="005C2E44"/>
    <w:rsid w:val="005C2F67"/>
    <w:rsid w:val="005C32A2"/>
    <w:rsid w:val="005C3CE7"/>
    <w:rsid w:val="005C44F0"/>
    <w:rsid w:val="005C4592"/>
    <w:rsid w:val="005C49BF"/>
    <w:rsid w:val="005C4C9C"/>
    <w:rsid w:val="005C4EA5"/>
    <w:rsid w:val="005C50FE"/>
    <w:rsid w:val="005C51CC"/>
    <w:rsid w:val="005C547D"/>
    <w:rsid w:val="005C5890"/>
    <w:rsid w:val="005C5C76"/>
    <w:rsid w:val="005C5FD1"/>
    <w:rsid w:val="005C6249"/>
    <w:rsid w:val="005C66EE"/>
    <w:rsid w:val="005C6822"/>
    <w:rsid w:val="005C6EF6"/>
    <w:rsid w:val="005C756F"/>
    <w:rsid w:val="005C7605"/>
    <w:rsid w:val="005C78BA"/>
    <w:rsid w:val="005C7912"/>
    <w:rsid w:val="005C7D09"/>
    <w:rsid w:val="005D014D"/>
    <w:rsid w:val="005D0799"/>
    <w:rsid w:val="005D07FC"/>
    <w:rsid w:val="005D0A45"/>
    <w:rsid w:val="005D0B21"/>
    <w:rsid w:val="005D12C2"/>
    <w:rsid w:val="005D1344"/>
    <w:rsid w:val="005D1368"/>
    <w:rsid w:val="005D178E"/>
    <w:rsid w:val="005D21EA"/>
    <w:rsid w:val="005D29F1"/>
    <w:rsid w:val="005D3F03"/>
    <w:rsid w:val="005D407F"/>
    <w:rsid w:val="005D43D0"/>
    <w:rsid w:val="005D4848"/>
    <w:rsid w:val="005D48BC"/>
    <w:rsid w:val="005D48E1"/>
    <w:rsid w:val="005D4B0B"/>
    <w:rsid w:val="005D4B7F"/>
    <w:rsid w:val="005D4C88"/>
    <w:rsid w:val="005D4DB8"/>
    <w:rsid w:val="005D4DB9"/>
    <w:rsid w:val="005D4E99"/>
    <w:rsid w:val="005D523C"/>
    <w:rsid w:val="005D52C6"/>
    <w:rsid w:val="005D53A5"/>
    <w:rsid w:val="005D5512"/>
    <w:rsid w:val="005D62A0"/>
    <w:rsid w:val="005D6776"/>
    <w:rsid w:val="005D67ED"/>
    <w:rsid w:val="005D6E3D"/>
    <w:rsid w:val="005D6FE4"/>
    <w:rsid w:val="005D717E"/>
    <w:rsid w:val="005D7546"/>
    <w:rsid w:val="005D784D"/>
    <w:rsid w:val="005D792B"/>
    <w:rsid w:val="005D7D32"/>
    <w:rsid w:val="005D7D49"/>
    <w:rsid w:val="005D7DEF"/>
    <w:rsid w:val="005D7EE7"/>
    <w:rsid w:val="005D7F4A"/>
    <w:rsid w:val="005E0175"/>
    <w:rsid w:val="005E021A"/>
    <w:rsid w:val="005E0456"/>
    <w:rsid w:val="005E0A01"/>
    <w:rsid w:val="005E0AB7"/>
    <w:rsid w:val="005E1009"/>
    <w:rsid w:val="005E13CB"/>
    <w:rsid w:val="005E1EA9"/>
    <w:rsid w:val="005E1FD2"/>
    <w:rsid w:val="005E225C"/>
    <w:rsid w:val="005E2780"/>
    <w:rsid w:val="005E2E3A"/>
    <w:rsid w:val="005E318F"/>
    <w:rsid w:val="005E32B8"/>
    <w:rsid w:val="005E3595"/>
    <w:rsid w:val="005E36A1"/>
    <w:rsid w:val="005E37FC"/>
    <w:rsid w:val="005E398D"/>
    <w:rsid w:val="005E3AD2"/>
    <w:rsid w:val="005E46C1"/>
    <w:rsid w:val="005E4C00"/>
    <w:rsid w:val="005E4D37"/>
    <w:rsid w:val="005E5321"/>
    <w:rsid w:val="005E5E2F"/>
    <w:rsid w:val="005E6128"/>
    <w:rsid w:val="005E61D4"/>
    <w:rsid w:val="005E6463"/>
    <w:rsid w:val="005E6469"/>
    <w:rsid w:val="005E68CE"/>
    <w:rsid w:val="005E6B45"/>
    <w:rsid w:val="005E6BA7"/>
    <w:rsid w:val="005E6C5F"/>
    <w:rsid w:val="005E70B3"/>
    <w:rsid w:val="005E75E0"/>
    <w:rsid w:val="005E7928"/>
    <w:rsid w:val="005E7DE5"/>
    <w:rsid w:val="005E7F21"/>
    <w:rsid w:val="005F0086"/>
    <w:rsid w:val="005F015A"/>
    <w:rsid w:val="005F04C7"/>
    <w:rsid w:val="005F0B4B"/>
    <w:rsid w:val="005F0D8C"/>
    <w:rsid w:val="005F1114"/>
    <w:rsid w:val="005F1857"/>
    <w:rsid w:val="005F18B2"/>
    <w:rsid w:val="005F1A9A"/>
    <w:rsid w:val="005F1D54"/>
    <w:rsid w:val="005F2024"/>
    <w:rsid w:val="005F247B"/>
    <w:rsid w:val="005F31D2"/>
    <w:rsid w:val="005F392E"/>
    <w:rsid w:val="005F3FC5"/>
    <w:rsid w:val="005F4577"/>
    <w:rsid w:val="005F457D"/>
    <w:rsid w:val="005F45BA"/>
    <w:rsid w:val="005F4798"/>
    <w:rsid w:val="005F4F5C"/>
    <w:rsid w:val="005F562C"/>
    <w:rsid w:val="005F579C"/>
    <w:rsid w:val="005F5E68"/>
    <w:rsid w:val="005F5FB6"/>
    <w:rsid w:val="005F6CEE"/>
    <w:rsid w:val="005F6DCE"/>
    <w:rsid w:val="005F7168"/>
    <w:rsid w:val="005F77F1"/>
    <w:rsid w:val="005F7A20"/>
    <w:rsid w:val="005F7BD5"/>
    <w:rsid w:val="0060020F"/>
    <w:rsid w:val="00600927"/>
    <w:rsid w:val="00600FBF"/>
    <w:rsid w:val="006011C7"/>
    <w:rsid w:val="0060184C"/>
    <w:rsid w:val="00601B06"/>
    <w:rsid w:val="006026AD"/>
    <w:rsid w:val="00602749"/>
    <w:rsid w:val="00602D16"/>
    <w:rsid w:val="00602F60"/>
    <w:rsid w:val="00603157"/>
    <w:rsid w:val="0060317D"/>
    <w:rsid w:val="006034C3"/>
    <w:rsid w:val="00603788"/>
    <w:rsid w:val="006037AD"/>
    <w:rsid w:val="00603BF9"/>
    <w:rsid w:val="0060432C"/>
    <w:rsid w:val="00604441"/>
    <w:rsid w:val="0060470F"/>
    <w:rsid w:val="006050AC"/>
    <w:rsid w:val="00605257"/>
    <w:rsid w:val="00605520"/>
    <w:rsid w:val="006057C8"/>
    <w:rsid w:val="00605868"/>
    <w:rsid w:val="00605C71"/>
    <w:rsid w:val="00606689"/>
    <w:rsid w:val="00606B5B"/>
    <w:rsid w:val="00606CC7"/>
    <w:rsid w:val="00606CCB"/>
    <w:rsid w:val="00607524"/>
    <w:rsid w:val="00607629"/>
    <w:rsid w:val="00607638"/>
    <w:rsid w:val="00607ABF"/>
    <w:rsid w:val="00607B99"/>
    <w:rsid w:val="00607B9C"/>
    <w:rsid w:val="00607FAB"/>
    <w:rsid w:val="0061020F"/>
    <w:rsid w:val="006106ED"/>
    <w:rsid w:val="00610B5F"/>
    <w:rsid w:val="00611510"/>
    <w:rsid w:val="00611DE3"/>
    <w:rsid w:val="00612443"/>
    <w:rsid w:val="00612A5A"/>
    <w:rsid w:val="0061358C"/>
    <w:rsid w:val="00613620"/>
    <w:rsid w:val="00613681"/>
    <w:rsid w:val="00613CAB"/>
    <w:rsid w:val="00613DDF"/>
    <w:rsid w:val="00613E0B"/>
    <w:rsid w:val="00613E39"/>
    <w:rsid w:val="00613ECA"/>
    <w:rsid w:val="00613F10"/>
    <w:rsid w:val="00614107"/>
    <w:rsid w:val="006142BC"/>
    <w:rsid w:val="00614561"/>
    <w:rsid w:val="00614654"/>
    <w:rsid w:val="006149F2"/>
    <w:rsid w:val="00614C01"/>
    <w:rsid w:val="00614E28"/>
    <w:rsid w:val="00615223"/>
    <w:rsid w:val="00615496"/>
    <w:rsid w:val="0061555F"/>
    <w:rsid w:val="00615A76"/>
    <w:rsid w:val="0061652F"/>
    <w:rsid w:val="00616F72"/>
    <w:rsid w:val="006172E3"/>
    <w:rsid w:val="00617362"/>
    <w:rsid w:val="00617B82"/>
    <w:rsid w:val="00617E54"/>
    <w:rsid w:val="00617ECE"/>
    <w:rsid w:val="00617F2F"/>
    <w:rsid w:val="0062032B"/>
    <w:rsid w:val="00620F9D"/>
    <w:rsid w:val="00620FC3"/>
    <w:rsid w:val="006210AE"/>
    <w:rsid w:val="00621410"/>
    <w:rsid w:val="0062150E"/>
    <w:rsid w:val="00621725"/>
    <w:rsid w:val="00621795"/>
    <w:rsid w:val="0062185D"/>
    <w:rsid w:val="00622230"/>
    <w:rsid w:val="00622866"/>
    <w:rsid w:val="00622A69"/>
    <w:rsid w:val="00622DBD"/>
    <w:rsid w:val="00622F27"/>
    <w:rsid w:val="00623B0F"/>
    <w:rsid w:val="0062418D"/>
    <w:rsid w:val="00624696"/>
    <w:rsid w:val="00624AA3"/>
    <w:rsid w:val="00624CC9"/>
    <w:rsid w:val="00624CE3"/>
    <w:rsid w:val="00624F65"/>
    <w:rsid w:val="00625882"/>
    <w:rsid w:val="00625B65"/>
    <w:rsid w:val="00625BB7"/>
    <w:rsid w:val="00625DF9"/>
    <w:rsid w:val="006264B0"/>
    <w:rsid w:val="006266ED"/>
    <w:rsid w:val="006273AB"/>
    <w:rsid w:val="00627441"/>
    <w:rsid w:val="00627578"/>
    <w:rsid w:val="0062794A"/>
    <w:rsid w:val="00627CEC"/>
    <w:rsid w:val="006300FF"/>
    <w:rsid w:val="006307A4"/>
    <w:rsid w:val="00630829"/>
    <w:rsid w:val="00630BEF"/>
    <w:rsid w:val="006312E6"/>
    <w:rsid w:val="006313F3"/>
    <w:rsid w:val="00631646"/>
    <w:rsid w:val="00631D66"/>
    <w:rsid w:val="00631DE9"/>
    <w:rsid w:val="00632517"/>
    <w:rsid w:val="00632B63"/>
    <w:rsid w:val="00632EEF"/>
    <w:rsid w:val="00632FB1"/>
    <w:rsid w:val="00633B2D"/>
    <w:rsid w:val="00633BB1"/>
    <w:rsid w:val="0063488F"/>
    <w:rsid w:val="00634CAE"/>
    <w:rsid w:val="00635A51"/>
    <w:rsid w:val="00635BAC"/>
    <w:rsid w:val="00636008"/>
    <w:rsid w:val="006360FF"/>
    <w:rsid w:val="0063619A"/>
    <w:rsid w:val="006367F0"/>
    <w:rsid w:val="00636977"/>
    <w:rsid w:val="00636CA4"/>
    <w:rsid w:val="00636D74"/>
    <w:rsid w:val="0063704F"/>
    <w:rsid w:val="00637265"/>
    <w:rsid w:val="00637330"/>
    <w:rsid w:val="0063752C"/>
    <w:rsid w:val="00637DD2"/>
    <w:rsid w:val="00637E12"/>
    <w:rsid w:val="006403F2"/>
    <w:rsid w:val="00640CDD"/>
    <w:rsid w:val="00640F04"/>
    <w:rsid w:val="006411B7"/>
    <w:rsid w:val="00641215"/>
    <w:rsid w:val="006413B8"/>
    <w:rsid w:val="006417A8"/>
    <w:rsid w:val="00641B6B"/>
    <w:rsid w:val="00641D37"/>
    <w:rsid w:val="006420A5"/>
    <w:rsid w:val="006425B7"/>
    <w:rsid w:val="00642A19"/>
    <w:rsid w:val="00642F04"/>
    <w:rsid w:val="006435C6"/>
    <w:rsid w:val="00643863"/>
    <w:rsid w:val="00643D0C"/>
    <w:rsid w:val="00643D55"/>
    <w:rsid w:val="006441BC"/>
    <w:rsid w:val="00644C08"/>
    <w:rsid w:val="00644D47"/>
    <w:rsid w:val="00644F1B"/>
    <w:rsid w:val="006456BC"/>
    <w:rsid w:val="00645A71"/>
    <w:rsid w:val="00645E82"/>
    <w:rsid w:val="00646027"/>
    <w:rsid w:val="006464C1"/>
    <w:rsid w:val="006465D0"/>
    <w:rsid w:val="00646648"/>
    <w:rsid w:val="00646D09"/>
    <w:rsid w:val="00646E3D"/>
    <w:rsid w:val="006477A9"/>
    <w:rsid w:val="006478CF"/>
    <w:rsid w:val="00647CA5"/>
    <w:rsid w:val="00650255"/>
    <w:rsid w:val="006502BE"/>
    <w:rsid w:val="0065080F"/>
    <w:rsid w:val="00650BE6"/>
    <w:rsid w:val="00650C30"/>
    <w:rsid w:val="00651134"/>
    <w:rsid w:val="006511C6"/>
    <w:rsid w:val="006519BE"/>
    <w:rsid w:val="00651B72"/>
    <w:rsid w:val="0065265D"/>
    <w:rsid w:val="00652DD6"/>
    <w:rsid w:val="006532CB"/>
    <w:rsid w:val="00653842"/>
    <w:rsid w:val="00653E93"/>
    <w:rsid w:val="00653F1F"/>
    <w:rsid w:val="00654016"/>
    <w:rsid w:val="00654203"/>
    <w:rsid w:val="00654A7A"/>
    <w:rsid w:val="00654C56"/>
    <w:rsid w:val="00654EDF"/>
    <w:rsid w:val="00655763"/>
    <w:rsid w:val="00655944"/>
    <w:rsid w:val="00655986"/>
    <w:rsid w:val="00655B92"/>
    <w:rsid w:val="00655E2F"/>
    <w:rsid w:val="006567E0"/>
    <w:rsid w:val="0065713D"/>
    <w:rsid w:val="00657169"/>
    <w:rsid w:val="00657496"/>
    <w:rsid w:val="00657BF7"/>
    <w:rsid w:val="00660065"/>
    <w:rsid w:val="006603FC"/>
    <w:rsid w:val="00660F95"/>
    <w:rsid w:val="00661283"/>
    <w:rsid w:val="00661AA7"/>
    <w:rsid w:val="00661BB7"/>
    <w:rsid w:val="00661CA6"/>
    <w:rsid w:val="006624D0"/>
    <w:rsid w:val="00662A53"/>
    <w:rsid w:val="00662B15"/>
    <w:rsid w:val="00662E9F"/>
    <w:rsid w:val="00663FDC"/>
    <w:rsid w:val="00664207"/>
    <w:rsid w:val="006644B2"/>
    <w:rsid w:val="00664961"/>
    <w:rsid w:val="0066514F"/>
    <w:rsid w:val="00665372"/>
    <w:rsid w:val="00665472"/>
    <w:rsid w:val="006657E4"/>
    <w:rsid w:val="0066584F"/>
    <w:rsid w:val="00665C77"/>
    <w:rsid w:val="00665D2A"/>
    <w:rsid w:val="0066639D"/>
    <w:rsid w:val="006666B5"/>
    <w:rsid w:val="006666F4"/>
    <w:rsid w:val="00666974"/>
    <w:rsid w:val="0066698F"/>
    <w:rsid w:val="006669B9"/>
    <w:rsid w:val="00666AF5"/>
    <w:rsid w:val="00666D68"/>
    <w:rsid w:val="006671F4"/>
    <w:rsid w:val="0066750B"/>
    <w:rsid w:val="006677B8"/>
    <w:rsid w:val="0066784C"/>
    <w:rsid w:val="006679A7"/>
    <w:rsid w:val="00667DD1"/>
    <w:rsid w:val="00667F5A"/>
    <w:rsid w:val="0067032B"/>
    <w:rsid w:val="006703BF"/>
    <w:rsid w:val="006707BD"/>
    <w:rsid w:val="00671C3C"/>
    <w:rsid w:val="006727C4"/>
    <w:rsid w:val="006729B5"/>
    <w:rsid w:val="00672B8C"/>
    <w:rsid w:val="00672EEB"/>
    <w:rsid w:val="0067317D"/>
    <w:rsid w:val="00673527"/>
    <w:rsid w:val="006738F0"/>
    <w:rsid w:val="00673C18"/>
    <w:rsid w:val="00674523"/>
    <w:rsid w:val="0067457C"/>
    <w:rsid w:val="00674690"/>
    <w:rsid w:val="00674769"/>
    <w:rsid w:val="006748EC"/>
    <w:rsid w:val="00674BCC"/>
    <w:rsid w:val="00674D19"/>
    <w:rsid w:val="00674FF1"/>
    <w:rsid w:val="00675262"/>
    <w:rsid w:val="0067527A"/>
    <w:rsid w:val="00675A27"/>
    <w:rsid w:val="00675CB7"/>
    <w:rsid w:val="00675E41"/>
    <w:rsid w:val="00676418"/>
    <w:rsid w:val="00676C0C"/>
    <w:rsid w:val="00676C8B"/>
    <w:rsid w:val="00676F81"/>
    <w:rsid w:val="006774BE"/>
    <w:rsid w:val="00680253"/>
    <w:rsid w:val="00680319"/>
    <w:rsid w:val="006805B6"/>
    <w:rsid w:val="00680725"/>
    <w:rsid w:val="00680A8F"/>
    <w:rsid w:val="00680AC2"/>
    <w:rsid w:val="00680B29"/>
    <w:rsid w:val="0068120A"/>
    <w:rsid w:val="006818D4"/>
    <w:rsid w:val="006818F8"/>
    <w:rsid w:val="00681A86"/>
    <w:rsid w:val="006821CA"/>
    <w:rsid w:val="00682959"/>
    <w:rsid w:val="006831FD"/>
    <w:rsid w:val="00683C6B"/>
    <w:rsid w:val="0068419B"/>
    <w:rsid w:val="00684BE4"/>
    <w:rsid w:val="00685044"/>
    <w:rsid w:val="0068555D"/>
    <w:rsid w:val="00685908"/>
    <w:rsid w:val="00685A3A"/>
    <w:rsid w:val="00685A8F"/>
    <w:rsid w:val="00685BF6"/>
    <w:rsid w:val="006865F3"/>
    <w:rsid w:val="0068685E"/>
    <w:rsid w:val="00686CB6"/>
    <w:rsid w:val="00687096"/>
    <w:rsid w:val="006877AB"/>
    <w:rsid w:val="0068797C"/>
    <w:rsid w:val="0068797E"/>
    <w:rsid w:val="00687D4B"/>
    <w:rsid w:val="00690406"/>
    <w:rsid w:val="00690717"/>
    <w:rsid w:val="0069084F"/>
    <w:rsid w:val="006908CB"/>
    <w:rsid w:val="00690996"/>
    <w:rsid w:val="006909DF"/>
    <w:rsid w:val="00690A30"/>
    <w:rsid w:val="00690FE6"/>
    <w:rsid w:val="00691076"/>
    <w:rsid w:val="006912AA"/>
    <w:rsid w:val="00691310"/>
    <w:rsid w:val="00691864"/>
    <w:rsid w:val="00691A9A"/>
    <w:rsid w:val="00692F78"/>
    <w:rsid w:val="00693500"/>
    <w:rsid w:val="0069354D"/>
    <w:rsid w:val="00693578"/>
    <w:rsid w:val="006935B1"/>
    <w:rsid w:val="00693875"/>
    <w:rsid w:val="00693903"/>
    <w:rsid w:val="00693A37"/>
    <w:rsid w:val="00693CA0"/>
    <w:rsid w:val="0069447A"/>
    <w:rsid w:val="0069464B"/>
    <w:rsid w:val="00694857"/>
    <w:rsid w:val="00694D96"/>
    <w:rsid w:val="00694FD2"/>
    <w:rsid w:val="006951E9"/>
    <w:rsid w:val="00695751"/>
    <w:rsid w:val="00695D3A"/>
    <w:rsid w:val="006964E6"/>
    <w:rsid w:val="0069652A"/>
    <w:rsid w:val="00696DE1"/>
    <w:rsid w:val="00696F55"/>
    <w:rsid w:val="0069716C"/>
    <w:rsid w:val="00697659"/>
    <w:rsid w:val="00697945"/>
    <w:rsid w:val="006A037E"/>
    <w:rsid w:val="006A0971"/>
    <w:rsid w:val="006A0B4C"/>
    <w:rsid w:val="006A116F"/>
    <w:rsid w:val="006A1818"/>
    <w:rsid w:val="006A1987"/>
    <w:rsid w:val="006A19EB"/>
    <w:rsid w:val="006A1EFD"/>
    <w:rsid w:val="006A2920"/>
    <w:rsid w:val="006A375C"/>
    <w:rsid w:val="006A3F75"/>
    <w:rsid w:val="006A44FB"/>
    <w:rsid w:val="006A46E2"/>
    <w:rsid w:val="006A4D7F"/>
    <w:rsid w:val="006A4DEB"/>
    <w:rsid w:val="006A4E76"/>
    <w:rsid w:val="006A5358"/>
    <w:rsid w:val="006A556E"/>
    <w:rsid w:val="006A5ABE"/>
    <w:rsid w:val="006A5D8A"/>
    <w:rsid w:val="006A6147"/>
    <w:rsid w:val="006A61E5"/>
    <w:rsid w:val="006A6D2F"/>
    <w:rsid w:val="006A6D41"/>
    <w:rsid w:val="006A7045"/>
    <w:rsid w:val="006A705F"/>
    <w:rsid w:val="006A718E"/>
    <w:rsid w:val="006A722B"/>
    <w:rsid w:val="006A73F8"/>
    <w:rsid w:val="006A7754"/>
    <w:rsid w:val="006A7A95"/>
    <w:rsid w:val="006B04D9"/>
    <w:rsid w:val="006B0836"/>
    <w:rsid w:val="006B09AE"/>
    <w:rsid w:val="006B0D9D"/>
    <w:rsid w:val="006B11D3"/>
    <w:rsid w:val="006B1822"/>
    <w:rsid w:val="006B1B05"/>
    <w:rsid w:val="006B2023"/>
    <w:rsid w:val="006B20CF"/>
    <w:rsid w:val="006B21C7"/>
    <w:rsid w:val="006B257B"/>
    <w:rsid w:val="006B2A76"/>
    <w:rsid w:val="006B2E1C"/>
    <w:rsid w:val="006B2E4C"/>
    <w:rsid w:val="006B3912"/>
    <w:rsid w:val="006B3CC3"/>
    <w:rsid w:val="006B3FCC"/>
    <w:rsid w:val="006B4452"/>
    <w:rsid w:val="006B4CF4"/>
    <w:rsid w:val="006B4E7B"/>
    <w:rsid w:val="006B5064"/>
    <w:rsid w:val="006B5692"/>
    <w:rsid w:val="006B5BBC"/>
    <w:rsid w:val="006B5D5C"/>
    <w:rsid w:val="006B5FB0"/>
    <w:rsid w:val="006B611D"/>
    <w:rsid w:val="006B6653"/>
    <w:rsid w:val="006B6B3A"/>
    <w:rsid w:val="006B6D18"/>
    <w:rsid w:val="006B7312"/>
    <w:rsid w:val="006B7B90"/>
    <w:rsid w:val="006B7B9E"/>
    <w:rsid w:val="006C000D"/>
    <w:rsid w:val="006C0036"/>
    <w:rsid w:val="006C0084"/>
    <w:rsid w:val="006C0439"/>
    <w:rsid w:val="006C04A3"/>
    <w:rsid w:val="006C0752"/>
    <w:rsid w:val="006C11FD"/>
    <w:rsid w:val="006C1563"/>
    <w:rsid w:val="006C1773"/>
    <w:rsid w:val="006C180B"/>
    <w:rsid w:val="006C221E"/>
    <w:rsid w:val="006C23F8"/>
    <w:rsid w:val="006C2889"/>
    <w:rsid w:val="006C2BDA"/>
    <w:rsid w:val="006C2E1A"/>
    <w:rsid w:val="006C3870"/>
    <w:rsid w:val="006C398A"/>
    <w:rsid w:val="006C44E1"/>
    <w:rsid w:val="006C4D2B"/>
    <w:rsid w:val="006C4D79"/>
    <w:rsid w:val="006C4E2D"/>
    <w:rsid w:val="006C5231"/>
    <w:rsid w:val="006C529E"/>
    <w:rsid w:val="006C5905"/>
    <w:rsid w:val="006C5EDD"/>
    <w:rsid w:val="006C6421"/>
    <w:rsid w:val="006C66EF"/>
    <w:rsid w:val="006C670C"/>
    <w:rsid w:val="006C6AF2"/>
    <w:rsid w:val="006C6BC6"/>
    <w:rsid w:val="006C6D31"/>
    <w:rsid w:val="006C6F12"/>
    <w:rsid w:val="006C70B6"/>
    <w:rsid w:val="006C750A"/>
    <w:rsid w:val="006C7588"/>
    <w:rsid w:val="006C7DC7"/>
    <w:rsid w:val="006C7F8F"/>
    <w:rsid w:val="006D0A9B"/>
    <w:rsid w:val="006D183F"/>
    <w:rsid w:val="006D1952"/>
    <w:rsid w:val="006D1E59"/>
    <w:rsid w:val="006D2156"/>
    <w:rsid w:val="006D2677"/>
    <w:rsid w:val="006D26C4"/>
    <w:rsid w:val="006D2ACA"/>
    <w:rsid w:val="006D2F3C"/>
    <w:rsid w:val="006D3DBA"/>
    <w:rsid w:val="006D4D45"/>
    <w:rsid w:val="006D4D50"/>
    <w:rsid w:val="006D4EBE"/>
    <w:rsid w:val="006D4F07"/>
    <w:rsid w:val="006D4F17"/>
    <w:rsid w:val="006D52D4"/>
    <w:rsid w:val="006D53F1"/>
    <w:rsid w:val="006D545A"/>
    <w:rsid w:val="006D5BE4"/>
    <w:rsid w:val="006D5EDC"/>
    <w:rsid w:val="006D60A1"/>
    <w:rsid w:val="006D619C"/>
    <w:rsid w:val="006D6531"/>
    <w:rsid w:val="006D65A8"/>
    <w:rsid w:val="006D6609"/>
    <w:rsid w:val="006D7380"/>
    <w:rsid w:val="006D7595"/>
    <w:rsid w:val="006E002F"/>
    <w:rsid w:val="006E05C8"/>
    <w:rsid w:val="006E143F"/>
    <w:rsid w:val="006E16C4"/>
    <w:rsid w:val="006E179B"/>
    <w:rsid w:val="006E1AF5"/>
    <w:rsid w:val="006E1F34"/>
    <w:rsid w:val="006E2117"/>
    <w:rsid w:val="006E2269"/>
    <w:rsid w:val="006E227B"/>
    <w:rsid w:val="006E255E"/>
    <w:rsid w:val="006E287C"/>
    <w:rsid w:val="006E3228"/>
    <w:rsid w:val="006E37AB"/>
    <w:rsid w:val="006E3AA8"/>
    <w:rsid w:val="006E3EA0"/>
    <w:rsid w:val="006E3FE5"/>
    <w:rsid w:val="006E3FE6"/>
    <w:rsid w:val="006E43D4"/>
    <w:rsid w:val="006E44BE"/>
    <w:rsid w:val="006E484A"/>
    <w:rsid w:val="006E4B58"/>
    <w:rsid w:val="006E4D9F"/>
    <w:rsid w:val="006E4E20"/>
    <w:rsid w:val="006E4F02"/>
    <w:rsid w:val="006E5332"/>
    <w:rsid w:val="006E5AC2"/>
    <w:rsid w:val="006E5F3B"/>
    <w:rsid w:val="006E5FE6"/>
    <w:rsid w:val="006E622A"/>
    <w:rsid w:val="006E6B38"/>
    <w:rsid w:val="006E710D"/>
    <w:rsid w:val="006E7815"/>
    <w:rsid w:val="006E7C79"/>
    <w:rsid w:val="006F016F"/>
    <w:rsid w:val="006F0536"/>
    <w:rsid w:val="006F19F0"/>
    <w:rsid w:val="006F1B97"/>
    <w:rsid w:val="006F1D19"/>
    <w:rsid w:val="006F1DFA"/>
    <w:rsid w:val="006F1DFC"/>
    <w:rsid w:val="006F21D2"/>
    <w:rsid w:val="006F2964"/>
    <w:rsid w:val="006F2B9D"/>
    <w:rsid w:val="006F329C"/>
    <w:rsid w:val="006F32B6"/>
    <w:rsid w:val="006F342F"/>
    <w:rsid w:val="006F366A"/>
    <w:rsid w:val="006F3918"/>
    <w:rsid w:val="006F4281"/>
    <w:rsid w:val="006F4368"/>
    <w:rsid w:val="006F4F9B"/>
    <w:rsid w:val="006F50DE"/>
    <w:rsid w:val="006F5BB5"/>
    <w:rsid w:val="006F5FBF"/>
    <w:rsid w:val="006F6AE0"/>
    <w:rsid w:val="006F6B67"/>
    <w:rsid w:val="006F6BF0"/>
    <w:rsid w:val="006F6C90"/>
    <w:rsid w:val="006F6CD0"/>
    <w:rsid w:val="006F6D51"/>
    <w:rsid w:val="006F6DBE"/>
    <w:rsid w:val="006F7580"/>
    <w:rsid w:val="006F76AF"/>
    <w:rsid w:val="006F7899"/>
    <w:rsid w:val="006F7EC3"/>
    <w:rsid w:val="0070020A"/>
    <w:rsid w:val="00700260"/>
    <w:rsid w:val="007003BE"/>
    <w:rsid w:val="007009BB"/>
    <w:rsid w:val="00700A8D"/>
    <w:rsid w:val="00700FB1"/>
    <w:rsid w:val="007010C6"/>
    <w:rsid w:val="0070125E"/>
    <w:rsid w:val="00701D8D"/>
    <w:rsid w:val="00702571"/>
    <w:rsid w:val="00702589"/>
    <w:rsid w:val="00702601"/>
    <w:rsid w:val="00702BF7"/>
    <w:rsid w:val="007030ED"/>
    <w:rsid w:val="007032F0"/>
    <w:rsid w:val="00703DCC"/>
    <w:rsid w:val="00704205"/>
    <w:rsid w:val="007048C5"/>
    <w:rsid w:val="007048DA"/>
    <w:rsid w:val="00704A48"/>
    <w:rsid w:val="00704B33"/>
    <w:rsid w:val="00704CF8"/>
    <w:rsid w:val="00705A8D"/>
    <w:rsid w:val="00705C3F"/>
    <w:rsid w:val="00706073"/>
    <w:rsid w:val="00706985"/>
    <w:rsid w:val="00706E63"/>
    <w:rsid w:val="00706F09"/>
    <w:rsid w:val="007072AF"/>
    <w:rsid w:val="00707CD6"/>
    <w:rsid w:val="0071057F"/>
    <w:rsid w:val="007107A6"/>
    <w:rsid w:val="007109FF"/>
    <w:rsid w:val="00710A37"/>
    <w:rsid w:val="00710BF5"/>
    <w:rsid w:val="00710C02"/>
    <w:rsid w:val="00711060"/>
    <w:rsid w:val="007111E3"/>
    <w:rsid w:val="00711278"/>
    <w:rsid w:val="007112A8"/>
    <w:rsid w:val="007117A9"/>
    <w:rsid w:val="00711805"/>
    <w:rsid w:val="0071184F"/>
    <w:rsid w:val="00711A42"/>
    <w:rsid w:val="00711B89"/>
    <w:rsid w:val="00711BB3"/>
    <w:rsid w:val="00712077"/>
    <w:rsid w:val="0071213A"/>
    <w:rsid w:val="0071268E"/>
    <w:rsid w:val="007126EE"/>
    <w:rsid w:val="0071300D"/>
    <w:rsid w:val="007135F0"/>
    <w:rsid w:val="00713938"/>
    <w:rsid w:val="0071394A"/>
    <w:rsid w:val="00713961"/>
    <w:rsid w:val="00713CEB"/>
    <w:rsid w:val="00713D50"/>
    <w:rsid w:val="00713E1E"/>
    <w:rsid w:val="00713EFD"/>
    <w:rsid w:val="00713FC9"/>
    <w:rsid w:val="00714243"/>
    <w:rsid w:val="007145C6"/>
    <w:rsid w:val="00714674"/>
    <w:rsid w:val="00714F25"/>
    <w:rsid w:val="00714F3F"/>
    <w:rsid w:val="00715243"/>
    <w:rsid w:val="00715278"/>
    <w:rsid w:val="00715453"/>
    <w:rsid w:val="007156AA"/>
    <w:rsid w:val="00715A91"/>
    <w:rsid w:val="00715C9F"/>
    <w:rsid w:val="00715D43"/>
    <w:rsid w:val="00716001"/>
    <w:rsid w:val="00716591"/>
    <w:rsid w:val="007166A3"/>
    <w:rsid w:val="00720205"/>
    <w:rsid w:val="007204E1"/>
    <w:rsid w:val="00720957"/>
    <w:rsid w:val="00720AD4"/>
    <w:rsid w:val="00720CEE"/>
    <w:rsid w:val="00720F6A"/>
    <w:rsid w:val="00721036"/>
    <w:rsid w:val="007213C7"/>
    <w:rsid w:val="007215E3"/>
    <w:rsid w:val="0072193D"/>
    <w:rsid w:val="00721B3B"/>
    <w:rsid w:val="00721B60"/>
    <w:rsid w:val="00721C0A"/>
    <w:rsid w:val="00721F9E"/>
    <w:rsid w:val="007228AF"/>
    <w:rsid w:val="00723118"/>
    <w:rsid w:val="00723244"/>
    <w:rsid w:val="007233CA"/>
    <w:rsid w:val="007234F6"/>
    <w:rsid w:val="00723617"/>
    <w:rsid w:val="00723770"/>
    <w:rsid w:val="00723BC6"/>
    <w:rsid w:val="00723FA4"/>
    <w:rsid w:val="007246A5"/>
    <w:rsid w:val="00724806"/>
    <w:rsid w:val="00724F1C"/>
    <w:rsid w:val="00724F77"/>
    <w:rsid w:val="007254C5"/>
    <w:rsid w:val="00725975"/>
    <w:rsid w:val="00725D03"/>
    <w:rsid w:val="00725F15"/>
    <w:rsid w:val="007261C8"/>
    <w:rsid w:val="00726410"/>
    <w:rsid w:val="007268A6"/>
    <w:rsid w:val="0072732A"/>
    <w:rsid w:val="00727C08"/>
    <w:rsid w:val="00727D74"/>
    <w:rsid w:val="00727F4F"/>
    <w:rsid w:val="007302AE"/>
    <w:rsid w:val="00730327"/>
    <w:rsid w:val="00730768"/>
    <w:rsid w:val="00730C31"/>
    <w:rsid w:val="00730DC4"/>
    <w:rsid w:val="00732684"/>
    <w:rsid w:val="00733106"/>
    <w:rsid w:val="007335D5"/>
    <w:rsid w:val="00733AF9"/>
    <w:rsid w:val="00733CD1"/>
    <w:rsid w:val="00733DBE"/>
    <w:rsid w:val="007350DA"/>
    <w:rsid w:val="0073574A"/>
    <w:rsid w:val="00736044"/>
    <w:rsid w:val="00736324"/>
    <w:rsid w:val="0073633F"/>
    <w:rsid w:val="007368F8"/>
    <w:rsid w:val="007369BF"/>
    <w:rsid w:val="00737042"/>
    <w:rsid w:val="00737453"/>
    <w:rsid w:val="007379C6"/>
    <w:rsid w:val="007408BA"/>
    <w:rsid w:val="00740CB8"/>
    <w:rsid w:val="00740E3D"/>
    <w:rsid w:val="00740E7E"/>
    <w:rsid w:val="00741427"/>
    <w:rsid w:val="00741FC4"/>
    <w:rsid w:val="00743113"/>
    <w:rsid w:val="00743539"/>
    <w:rsid w:val="00743B73"/>
    <w:rsid w:val="00744431"/>
    <w:rsid w:val="007448BC"/>
    <w:rsid w:val="00744A5A"/>
    <w:rsid w:val="00745083"/>
    <w:rsid w:val="00745106"/>
    <w:rsid w:val="00745372"/>
    <w:rsid w:val="007453D3"/>
    <w:rsid w:val="007457F5"/>
    <w:rsid w:val="00746200"/>
    <w:rsid w:val="0074645A"/>
    <w:rsid w:val="0074717E"/>
    <w:rsid w:val="00747232"/>
    <w:rsid w:val="007474CB"/>
    <w:rsid w:val="007476FE"/>
    <w:rsid w:val="00747B01"/>
    <w:rsid w:val="00747E83"/>
    <w:rsid w:val="00750215"/>
    <w:rsid w:val="007502EA"/>
    <w:rsid w:val="00750BD3"/>
    <w:rsid w:val="0075185B"/>
    <w:rsid w:val="00752002"/>
    <w:rsid w:val="007520F0"/>
    <w:rsid w:val="00752556"/>
    <w:rsid w:val="007528DE"/>
    <w:rsid w:val="007529E8"/>
    <w:rsid w:val="00752ACE"/>
    <w:rsid w:val="007535F3"/>
    <w:rsid w:val="00753643"/>
    <w:rsid w:val="00754269"/>
    <w:rsid w:val="007549F4"/>
    <w:rsid w:val="007552E6"/>
    <w:rsid w:val="00755589"/>
    <w:rsid w:val="007565B1"/>
    <w:rsid w:val="00756949"/>
    <w:rsid w:val="0075696C"/>
    <w:rsid w:val="00756A10"/>
    <w:rsid w:val="00756A69"/>
    <w:rsid w:val="00756B64"/>
    <w:rsid w:val="00756F7C"/>
    <w:rsid w:val="00757178"/>
    <w:rsid w:val="00757845"/>
    <w:rsid w:val="007579A9"/>
    <w:rsid w:val="00757A72"/>
    <w:rsid w:val="007600A4"/>
    <w:rsid w:val="007605F5"/>
    <w:rsid w:val="00760792"/>
    <w:rsid w:val="0076087E"/>
    <w:rsid w:val="007608B0"/>
    <w:rsid w:val="00760A52"/>
    <w:rsid w:val="00760AF1"/>
    <w:rsid w:val="00760F97"/>
    <w:rsid w:val="00761319"/>
    <w:rsid w:val="007613CA"/>
    <w:rsid w:val="00762652"/>
    <w:rsid w:val="00762ACE"/>
    <w:rsid w:val="00762B9D"/>
    <w:rsid w:val="00762E05"/>
    <w:rsid w:val="0076386E"/>
    <w:rsid w:val="00763CA1"/>
    <w:rsid w:val="0076448D"/>
    <w:rsid w:val="00764A0C"/>
    <w:rsid w:val="00764D08"/>
    <w:rsid w:val="0076508F"/>
    <w:rsid w:val="00765C29"/>
    <w:rsid w:val="00765EA6"/>
    <w:rsid w:val="0076677B"/>
    <w:rsid w:val="0076684C"/>
    <w:rsid w:val="0076704F"/>
    <w:rsid w:val="0076725D"/>
    <w:rsid w:val="0076757A"/>
    <w:rsid w:val="007676CC"/>
    <w:rsid w:val="0076782D"/>
    <w:rsid w:val="00767BE0"/>
    <w:rsid w:val="00767F7B"/>
    <w:rsid w:val="00770347"/>
    <w:rsid w:val="0077047C"/>
    <w:rsid w:val="007705E4"/>
    <w:rsid w:val="00770705"/>
    <w:rsid w:val="007708BA"/>
    <w:rsid w:val="007708E9"/>
    <w:rsid w:val="007709BE"/>
    <w:rsid w:val="007719A2"/>
    <w:rsid w:val="00771D76"/>
    <w:rsid w:val="0077250E"/>
    <w:rsid w:val="00772D18"/>
    <w:rsid w:val="00772FCC"/>
    <w:rsid w:val="00773119"/>
    <w:rsid w:val="007737E9"/>
    <w:rsid w:val="00773973"/>
    <w:rsid w:val="00773B2B"/>
    <w:rsid w:val="00773E97"/>
    <w:rsid w:val="00774777"/>
    <w:rsid w:val="00775026"/>
    <w:rsid w:val="0077525A"/>
    <w:rsid w:val="00775FF3"/>
    <w:rsid w:val="00776663"/>
    <w:rsid w:val="00777832"/>
    <w:rsid w:val="007811E5"/>
    <w:rsid w:val="007813DA"/>
    <w:rsid w:val="0078158C"/>
    <w:rsid w:val="007816A5"/>
    <w:rsid w:val="00781BCF"/>
    <w:rsid w:val="00782396"/>
    <w:rsid w:val="00782E92"/>
    <w:rsid w:val="007833A5"/>
    <w:rsid w:val="007836B2"/>
    <w:rsid w:val="00783E1A"/>
    <w:rsid w:val="0078415D"/>
    <w:rsid w:val="00784191"/>
    <w:rsid w:val="00784BD6"/>
    <w:rsid w:val="00785DFA"/>
    <w:rsid w:val="00786475"/>
    <w:rsid w:val="00786A40"/>
    <w:rsid w:val="00786CEB"/>
    <w:rsid w:val="00786EA3"/>
    <w:rsid w:val="00786F59"/>
    <w:rsid w:val="00786FCD"/>
    <w:rsid w:val="00787527"/>
    <w:rsid w:val="00787F0C"/>
    <w:rsid w:val="00790235"/>
    <w:rsid w:val="0079037B"/>
    <w:rsid w:val="00790628"/>
    <w:rsid w:val="007906CA"/>
    <w:rsid w:val="0079078A"/>
    <w:rsid w:val="007909C9"/>
    <w:rsid w:val="00790D3D"/>
    <w:rsid w:val="0079101F"/>
    <w:rsid w:val="007913D1"/>
    <w:rsid w:val="00791443"/>
    <w:rsid w:val="0079206E"/>
    <w:rsid w:val="007921F4"/>
    <w:rsid w:val="007929CD"/>
    <w:rsid w:val="00792A8C"/>
    <w:rsid w:val="00792CF9"/>
    <w:rsid w:val="00792E94"/>
    <w:rsid w:val="00793169"/>
    <w:rsid w:val="0079316E"/>
    <w:rsid w:val="00793493"/>
    <w:rsid w:val="007934CF"/>
    <w:rsid w:val="007938FE"/>
    <w:rsid w:val="00793BAC"/>
    <w:rsid w:val="00794F25"/>
    <w:rsid w:val="00795320"/>
    <w:rsid w:val="00795C0F"/>
    <w:rsid w:val="00795E4C"/>
    <w:rsid w:val="007964B7"/>
    <w:rsid w:val="00796609"/>
    <w:rsid w:val="0079690E"/>
    <w:rsid w:val="007969EE"/>
    <w:rsid w:val="00796C6D"/>
    <w:rsid w:val="00797011"/>
    <w:rsid w:val="00797590"/>
    <w:rsid w:val="00797637"/>
    <w:rsid w:val="00797B29"/>
    <w:rsid w:val="00797B67"/>
    <w:rsid w:val="007A0800"/>
    <w:rsid w:val="007A10C1"/>
    <w:rsid w:val="007A12EA"/>
    <w:rsid w:val="007A157D"/>
    <w:rsid w:val="007A17D6"/>
    <w:rsid w:val="007A18AF"/>
    <w:rsid w:val="007A1B66"/>
    <w:rsid w:val="007A1EF1"/>
    <w:rsid w:val="007A1F42"/>
    <w:rsid w:val="007A2084"/>
    <w:rsid w:val="007A22AA"/>
    <w:rsid w:val="007A2702"/>
    <w:rsid w:val="007A27A7"/>
    <w:rsid w:val="007A2AC5"/>
    <w:rsid w:val="007A2CF9"/>
    <w:rsid w:val="007A3719"/>
    <w:rsid w:val="007A3DC6"/>
    <w:rsid w:val="007A40A1"/>
    <w:rsid w:val="007A41C0"/>
    <w:rsid w:val="007A4318"/>
    <w:rsid w:val="007A44F9"/>
    <w:rsid w:val="007A46CB"/>
    <w:rsid w:val="007A491C"/>
    <w:rsid w:val="007A4A05"/>
    <w:rsid w:val="007A4B19"/>
    <w:rsid w:val="007A4E33"/>
    <w:rsid w:val="007A4F57"/>
    <w:rsid w:val="007A50D0"/>
    <w:rsid w:val="007A512F"/>
    <w:rsid w:val="007A558B"/>
    <w:rsid w:val="007A5928"/>
    <w:rsid w:val="007A5C9B"/>
    <w:rsid w:val="007A5D6E"/>
    <w:rsid w:val="007A5F6A"/>
    <w:rsid w:val="007A62F2"/>
    <w:rsid w:val="007A6DB1"/>
    <w:rsid w:val="007A725E"/>
    <w:rsid w:val="007A78DD"/>
    <w:rsid w:val="007A7B42"/>
    <w:rsid w:val="007A7E6D"/>
    <w:rsid w:val="007B00CC"/>
    <w:rsid w:val="007B01CC"/>
    <w:rsid w:val="007B0546"/>
    <w:rsid w:val="007B05D6"/>
    <w:rsid w:val="007B097C"/>
    <w:rsid w:val="007B0B82"/>
    <w:rsid w:val="007B14CB"/>
    <w:rsid w:val="007B153E"/>
    <w:rsid w:val="007B17C7"/>
    <w:rsid w:val="007B1811"/>
    <w:rsid w:val="007B181D"/>
    <w:rsid w:val="007B199E"/>
    <w:rsid w:val="007B2990"/>
    <w:rsid w:val="007B2AB6"/>
    <w:rsid w:val="007B31E1"/>
    <w:rsid w:val="007B3506"/>
    <w:rsid w:val="007B377F"/>
    <w:rsid w:val="007B382B"/>
    <w:rsid w:val="007B3868"/>
    <w:rsid w:val="007B3885"/>
    <w:rsid w:val="007B41EB"/>
    <w:rsid w:val="007B46F8"/>
    <w:rsid w:val="007B4905"/>
    <w:rsid w:val="007B4988"/>
    <w:rsid w:val="007B4AA9"/>
    <w:rsid w:val="007B4DF2"/>
    <w:rsid w:val="007B55AB"/>
    <w:rsid w:val="007B5971"/>
    <w:rsid w:val="007B6425"/>
    <w:rsid w:val="007B6C9C"/>
    <w:rsid w:val="007B6E35"/>
    <w:rsid w:val="007B765C"/>
    <w:rsid w:val="007C034E"/>
    <w:rsid w:val="007C08EF"/>
    <w:rsid w:val="007C0F2B"/>
    <w:rsid w:val="007C1046"/>
    <w:rsid w:val="007C14D1"/>
    <w:rsid w:val="007C156F"/>
    <w:rsid w:val="007C195F"/>
    <w:rsid w:val="007C1F63"/>
    <w:rsid w:val="007C240A"/>
    <w:rsid w:val="007C2980"/>
    <w:rsid w:val="007C32D4"/>
    <w:rsid w:val="007C331E"/>
    <w:rsid w:val="007C3374"/>
    <w:rsid w:val="007C348E"/>
    <w:rsid w:val="007C3AEF"/>
    <w:rsid w:val="007C3E22"/>
    <w:rsid w:val="007C40D3"/>
    <w:rsid w:val="007C42A8"/>
    <w:rsid w:val="007C43F7"/>
    <w:rsid w:val="007C4E95"/>
    <w:rsid w:val="007C50C7"/>
    <w:rsid w:val="007C51E7"/>
    <w:rsid w:val="007C5A79"/>
    <w:rsid w:val="007C5E70"/>
    <w:rsid w:val="007C6312"/>
    <w:rsid w:val="007C6564"/>
    <w:rsid w:val="007C65F1"/>
    <w:rsid w:val="007C6789"/>
    <w:rsid w:val="007C6889"/>
    <w:rsid w:val="007C6B60"/>
    <w:rsid w:val="007C79AC"/>
    <w:rsid w:val="007C7DD1"/>
    <w:rsid w:val="007D0233"/>
    <w:rsid w:val="007D112E"/>
    <w:rsid w:val="007D1202"/>
    <w:rsid w:val="007D1CE9"/>
    <w:rsid w:val="007D2048"/>
    <w:rsid w:val="007D20CC"/>
    <w:rsid w:val="007D2334"/>
    <w:rsid w:val="007D23F5"/>
    <w:rsid w:val="007D2473"/>
    <w:rsid w:val="007D2571"/>
    <w:rsid w:val="007D27D0"/>
    <w:rsid w:val="007D27FF"/>
    <w:rsid w:val="007D2A77"/>
    <w:rsid w:val="007D2B0B"/>
    <w:rsid w:val="007D2B70"/>
    <w:rsid w:val="007D2DAE"/>
    <w:rsid w:val="007D30C3"/>
    <w:rsid w:val="007D32FF"/>
    <w:rsid w:val="007D3624"/>
    <w:rsid w:val="007D3625"/>
    <w:rsid w:val="007D3A0F"/>
    <w:rsid w:val="007D3DB9"/>
    <w:rsid w:val="007D40F7"/>
    <w:rsid w:val="007D41F4"/>
    <w:rsid w:val="007D425A"/>
    <w:rsid w:val="007D4C1F"/>
    <w:rsid w:val="007D57D6"/>
    <w:rsid w:val="007D61AF"/>
    <w:rsid w:val="007D6773"/>
    <w:rsid w:val="007D69EB"/>
    <w:rsid w:val="007D6A35"/>
    <w:rsid w:val="007D6B4A"/>
    <w:rsid w:val="007D6EEB"/>
    <w:rsid w:val="007D7365"/>
    <w:rsid w:val="007D7C39"/>
    <w:rsid w:val="007D7DC2"/>
    <w:rsid w:val="007D7E18"/>
    <w:rsid w:val="007E0050"/>
    <w:rsid w:val="007E0CA5"/>
    <w:rsid w:val="007E0EBC"/>
    <w:rsid w:val="007E11F4"/>
    <w:rsid w:val="007E1997"/>
    <w:rsid w:val="007E1E69"/>
    <w:rsid w:val="007E2C6C"/>
    <w:rsid w:val="007E30FF"/>
    <w:rsid w:val="007E360A"/>
    <w:rsid w:val="007E3BBE"/>
    <w:rsid w:val="007E3DD6"/>
    <w:rsid w:val="007E41CD"/>
    <w:rsid w:val="007E461D"/>
    <w:rsid w:val="007E4C8C"/>
    <w:rsid w:val="007E5AFD"/>
    <w:rsid w:val="007E6B8D"/>
    <w:rsid w:val="007E72E0"/>
    <w:rsid w:val="007E74AF"/>
    <w:rsid w:val="007E7550"/>
    <w:rsid w:val="007E75A5"/>
    <w:rsid w:val="007E79E8"/>
    <w:rsid w:val="007E7A00"/>
    <w:rsid w:val="007F0E2C"/>
    <w:rsid w:val="007F1258"/>
    <w:rsid w:val="007F183D"/>
    <w:rsid w:val="007F1A7B"/>
    <w:rsid w:val="007F1B3B"/>
    <w:rsid w:val="007F1B3F"/>
    <w:rsid w:val="007F1B8D"/>
    <w:rsid w:val="007F1E38"/>
    <w:rsid w:val="007F1F67"/>
    <w:rsid w:val="007F26A7"/>
    <w:rsid w:val="007F2967"/>
    <w:rsid w:val="007F2E9F"/>
    <w:rsid w:val="007F304E"/>
    <w:rsid w:val="007F32D1"/>
    <w:rsid w:val="007F358F"/>
    <w:rsid w:val="007F3955"/>
    <w:rsid w:val="007F3AF4"/>
    <w:rsid w:val="007F3C11"/>
    <w:rsid w:val="007F4362"/>
    <w:rsid w:val="007F45D8"/>
    <w:rsid w:val="007F5151"/>
    <w:rsid w:val="007F5796"/>
    <w:rsid w:val="007F5B97"/>
    <w:rsid w:val="007F5F61"/>
    <w:rsid w:val="007F6AE6"/>
    <w:rsid w:val="007F6D33"/>
    <w:rsid w:val="007F6D5F"/>
    <w:rsid w:val="007F6F97"/>
    <w:rsid w:val="007F7357"/>
    <w:rsid w:val="007F744A"/>
    <w:rsid w:val="007F7976"/>
    <w:rsid w:val="007F7A6A"/>
    <w:rsid w:val="007F7BAA"/>
    <w:rsid w:val="007F7E53"/>
    <w:rsid w:val="007F7E67"/>
    <w:rsid w:val="007F7F96"/>
    <w:rsid w:val="008000F3"/>
    <w:rsid w:val="00800913"/>
    <w:rsid w:val="00801080"/>
    <w:rsid w:val="008010BE"/>
    <w:rsid w:val="00801BBF"/>
    <w:rsid w:val="00801E1C"/>
    <w:rsid w:val="00801FBD"/>
    <w:rsid w:val="008020A8"/>
    <w:rsid w:val="0080249A"/>
    <w:rsid w:val="008025E7"/>
    <w:rsid w:val="008028CE"/>
    <w:rsid w:val="008029C4"/>
    <w:rsid w:val="00802F50"/>
    <w:rsid w:val="00803481"/>
    <w:rsid w:val="00803550"/>
    <w:rsid w:val="00803A75"/>
    <w:rsid w:val="00803FDC"/>
    <w:rsid w:val="008043B4"/>
    <w:rsid w:val="00804711"/>
    <w:rsid w:val="00804B08"/>
    <w:rsid w:val="008051DC"/>
    <w:rsid w:val="00805749"/>
    <w:rsid w:val="00805C27"/>
    <w:rsid w:val="00805E4A"/>
    <w:rsid w:val="0080619A"/>
    <w:rsid w:val="00806238"/>
    <w:rsid w:val="008062FB"/>
    <w:rsid w:val="00806577"/>
    <w:rsid w:val="008065A3"/>
    <w:rsid w:val="00806CFF"/>
    <w:rsid w:val="00806F4A"/>
    <w:rsid w:val="00806FFA"/>
    <w:rsid w:val="0080734F"/>
    <w:rsid w:val="008073E8"/>
    <w:rsid w:val="00807774"/>
    <w:rsid w:val="00807E18"/>
    <w:rsid w:val="00807E26"/>
    <w:rsid w:val="0081005E"/>
    <w:rsid w:val="008101F8"/>
    <w:rsid w:val="00810430"/>
    <w:rsid w:val="00810567"/>
    <w:rsid w:val="0081062B"/>
    <w:rsid w:val="008107E5"/>
    <w:rsid w:val="00810B87"/>
    <w:rsid w:val="00810B8B"/>
    <w:rsid w:val="00810C5E"/>
    <w:rsid w:val="00811085"/>
    <w:rsid w:val="008110B3"/>
    <w:rsid w:val="008117CD"/>
    <w:rsid w:val="0081186B"/>
    <w:rsid w:val="00811ADA"/>
    <w:rsid w:val="00811CA6"/>
    <w:rsid w:val="00811F3A"/>
    <w:rsid w:val="0081207D"/>
    <w:rsid w:val="0081217F"/>
    <w:rsid w:val="008126C3"/>
    <w:rsid w:val="00812D1C"/>
    <w:rsid w:val="008132BE"/>
    <w:rsid w:val="008135CB"/>
    <w:rsid w:val="00813ADB"/>
    <w:rsid w:val="00813AE7"/>
    <w:rsid w:val="00813CAB"/>
    <w:rsid w:val="00813EE7"/>
    <w:rsid w:val="0081401E"/>
    <w:rsid w:val="00814460"/>
    <w:rsid w:val="008149F8"/>
    <w:rsid w:val="00814ADA"/>
    <w:rsid w:val="00814C09"/>
    <w:rsid w:val="00814FBA"/>
    <w:rsid w:val="00814FCE"/>
    <w:rsid w:val="008152E2"/>
    <w:rsid w:val="0081537C"/>
    <w:rsid w:val="008155F0"/>
    <w:rsid w:val="008159BA"/>
    <w:rsid w:val="00815A0A"/>
    <w:rsid w:val="00815A4C"/>
    <w:rsid w:val="00815ACF"/>
    <w:rsid w:val="00815D97"/>
    <w:rsid w:val="008162AB"/>
    <w:rsid w:val="00816526"/>
    <w:rsid w:val="00816C43"/>
    <w:rsid w:val="00816C84"/>
    <w:rsid w:val="0081769A"/>
    <w:rsid w:val="008178CA"/>
    <w:rsid w:val="00817E49"/>
    <w:rsid w:val="00820459"/>
    <w:rsid w:val="00820845"/>
    <w:rsid w:val="00820A25"/>
    <w:rsid w:val="00820AE8"/>
    <w:rsid w:val="00820F2D"/>
    <w:rsid w:val="008218BA"/>
    <w:rsid w:val="00821954"/>
    <w:rsid w:val="00821C04"/>
    <w:rsid w:val="00821C7B"/>
    <w:rsid w:val="00821E11"/>
    <w:rsid w:val="008225BE"/>
    <w:rsid w:val="008226D8"/>
    <w:rsid w:val="00822882"/>
    <w:rsid w:val="00822ABA"/>
    <w:rsid w:val="00822D35"/>
    <w:rsid w:val="00822D99"/>
    <w:rsid w:val="00822E88"/>
    <w:rsid w:val="008233ED"/>
    <w:rsid w:val="008239DC"/>
    <w:rsid w:val="00823A50"/>
    <w:rsid w:val="00823C4B"/>
    <w:rsid w:val="00823D3D"/>
    <w:rsid w:val="00823FCA"/>
    <w:rsid w:val="00824314"/>
    <w:rsid w:val="008244BB"/>
    <w:rsid w:val="00824C10"/>
    <w:rsid w:val="00825229"/>
    <w:rsid w:val="008255C9"/>
    <w:rsid w:val="00825964"/>
    <w:rsid w:val="00825A78"/>
    <w:rsid w:val="00825CBF"/>
    <w:rsid w:val="00825D0C"/>
    <w:rsid w:val="00825DAD"/>
    <w:rsid w:val="00825E33"/>
    <w:rsid w:val="00826481"/>
    <w:rsid w:val="008266ED"/>
    <w:rsid w:val="00826A3B"/>
    <w:rsid w:val="00826DDC"/>
    <w:rsid w:val="00826F14"/>
    <w:rsid w:val="00827A2B"/>
    <w:rsid w:val="00827D75"/>
    <w:rsid w:val="008300F5"/>
    <w:rsid w:val="00830184"/>
    <w:rsid w:val="008304B4"/>
    <w:rsid w:val="00830FBD"/>
    <w:rsid w:val="00831636"/>
    <w:rsid w:val="0083192D"/>
    <w:rsid w:val="00831C04"/>
    <w:rsid w:val="00831F14"/>
    <w:rsid w:val="00832349"/>
    <w:rsid w:val="0083272A"/>
    <w:rsid w:val="00832850"/>
    <w:rsid w:val="0083285D"/>
    <w:rsid w:val="00832B09"/>
    <w:rsid w:val="00832F1C"/>
    <w:rsid w:val="008335F7"/>
    <w:rsid w:val="00833FCF"/>
    <w:rsid w:val="00834CEE"/>
    <w:rsid w:val="0083583F"/>
    <w:rsid w:val="00835E02"/>
    <w:rsid w:val="00835E56"/>
    <w:rsid w:val="0083616A"/>
    <w:rsid w:val="0083643F"/>
    <w:rsid w:val="0083678D"/>
    <w:rsid w:val="00836C02"/>
    <w:rsid w:val="00836D1D"/>
    <w:rsid w:val="00836DD5"/>
    <w:rsid w:val="00836EB4"/>
    <w:rsid w:val="0083751F"/>
    <w:rsid w:val="008378B7"/>
    <w:rsid w:val="00837FED"/>
    <w:rsid w:val="00840744"/>
    <w:rsid w:val="008407A1"/>
    <w:rsid w:val="00840BBA"/>
    <w:rsid w:val="00840BCC"/>
    <w:rsid w:val="00840CA3"/>
    <w:rsid w:val="00840DE7"/>
    <w:rsid w:val="00840FD3"/>
    <w:rsid w:val="008410AD"/>
    <w:rsid w:val="00841288"/>
    <w:rsid w:val="008412BC"/>
    <w:rsid w:val="00841860"/>
    <w:rsid w:val="00842116"/>
    <w:rsid w:val="00842D8E"/>
    <w:rsid w:val="008436D5"/>
    <w:rsid w:val="00843AFE"/>
    <w:rsid w:val="00843BCA"/>
    <w:rsid w:val="00843CDC"/>
    <w:rsid w:val="00844891"/>
    <w:rsid w:val="008454A4"/>
    <w:rsid w:val="00845A28"/>
    <w:rsid w:val="008463E1"/>
    <w:rsid w:val="00846BAF"/>
    <w:rsid w:val="00846C40"/>
    <w:rsid w:val="00846FCA"/>
    <w:rsid w:val="00847018"/>
    <w:rsid w:val="008474C0"/>
    <w:rsid w:val="008476E9"/>
    <w:rsid w:val="00847B7B"/>
    <w:rsid w:val="0085039B"/>
    <w:rsid w:val="00850637"/>
    <w:rsid w:val="008508AA"/>
    <w:rsid w:val="00851265"/>
    <w:rsid w:val="008512E1"/>
    <w:rsid w:val="00851481"/>
    <w:rsid w:val="00851B8C"/>
    <w:rsid w:val="008523B7"/>
    <w:rsid w:val="00852BDF"/>
    <w:rsid w:val="008532A1"/>
    <w:rsid w:val="0085349E"/>
    <w:rsid w:val="00853B83"/>
    <w:rsid w:val="00853BDD"/>
    <w:rsid w:val="00854975"/>
    <w:rsid w:val="00854A50"/>
    <w:rsid w:val="00854C81"/>
    <w:rsid w:val="00854DCD"/>
    <w:rsid w:val="0085526C"/>
    <w:rsid w:val="00855415"/>
    <w:rsid w:val="00855742"/>
    <w:rsid w:val="00855758"/>
    <w:rsid w:val="00855A8A"/>
    <w:rsid w:val="00855F5D"/>
    <w:rsid w:val="0085606E"/>
    <w:rsid w:val="008561A4"/>
    <w:rsid w:val="00856935"/>
    <w:rsid w:val="00856A96"/>
    <w:rsid w:val="00856FC2"/>
    <w:rsid w:val="008570EE"/>
    <w:rsid w:val="008570FF"/>
    <w:rsid w:val="00857293"/>
    <w:rsid w:val="008572F4"/>
    <w:rsid w:val="00857BBB"/>
    <w:rsid w:val="00857CB2"/>
    <w:rsid w:val="00857FE1"/>
    <w:rsid w:val="00860E59"/>
    <w:rsid w:val="00860FE4"/>
    <w:rsid w:val="008612BC"/>
    <w:rsid w:val="008618C4"/>
    <w:rsid w:val="00861A1D"/>
    <w:rsid w:val="0086219E"/>
    <w:rsid w:val="008622F1"/>
    <w:rsid w:val="0086264A"/>
    <w:rsid w:val="008627A3"/>
    <w:rsid w:val="00862FE6"/>
    <w:rsid w:val="00863520"/>
    <w:rsid w:val="00863697"/>
    <w:rsid w:val="008638FC"/>
    <w:rsid w:val="00863DDA"/>
    <w:rsid w:val="008641C2"/>
    <w:rsid w:val="0086487D"/>
    <w:rsid w:val="00864ACB"/>
    <w:rsid w:val="00864FD3"/>
    <w:rsid w:val="00865B41"/>
    <w:rsid w:val="00865EB3"/>
    <w:rsid w:val="0086603F"/>
    <w:rsid w:val="0086651B"/>
    <w:rsid w:val="0086668D"/>
    <w:rsid w:val="0086689A"/>
    <w:rsid w:val="00866BE9"/>
    <w:rsid w:val="00866D68"/>
    <w:rsid w:val="00866F22"/>
    <w:rsid w:val="0086716C"/>
    <w:rsid w:val="008671E5"/>
    <w:rsid w:val="00867435"/>
    <w:rsid w:val="00867C2B"/>
    <w:rsid w:val="00867FCF"/>
    <w:rsid w:val="00870293"/>
    <w:rsid w:val="00870A40"/>
    <w:rsid w:val="00870AB5"/>
    <w:rsid w:val="00870B87"/>
    <w:rsid w:val="00870D65"/>
    <w:rsid w:val="00870F9A"/>
    <w:rsid w:val="00871097"/>
    <w:rsid w:val="0087172D"/>
    <w:rsid w:val="00871856"/>
    <w:rsid w:val="008725EB"/>
    <w:rsid w:val="00872F4A"/>
    <w:rsid w:val="00874AA7"/>
    <w:rsid w:val="00874B41"/>
    <w:rsid w:val="00875B1E"/>
    <w:rsid w:val="00875B45"/>
    <w:rsid w:val="00875C94"/>
    <w:rsid w:val="008761D9"/>
    <w:rsid w:val="00876314"/>
    <w:rsid w:val="0087651C"/>
    <w:rsid w:val="00876AB8"/>
    <w:rsid w:val="00877149"/>
    <w:rsid w:val="008775E3"/>
    <w:rsid w:val="00877E15"/>
    <w:rsid w:val="00880098"/>
    <w:rsid w:val="008803BB"/>
    <w:rsid w:val="00880631"/>
    <w:rsid w:val="0088105D"/>
    <w:rsid w:val="0088111F"/>
    <w:rsid w:val="008811BB"/>
    <w:rsid w:val="00881AEC"/>
    <w:rsid w:val="0088224A"/>
    <w:rsid w:val="008824E6"/>
    <w:rsid w:val="00882E7D"/>
    <w:rsid w:val="00882EEE"/>
    <w:rsid w:val="008833F1"/>
    <w:rsid w:val="00883F5D"/>
    <w:rsid w:val="0088402C"/>
    <w:rsid w:val="0088435E"/>
    <w:rsid w:val="008843E2"/>
    <w:rsid w:val="00884448"/>
    <w:rsid w:val="008846D9"/>
    <w:rsid w:val="00884F0E"/>
    <w:rsid w:val="00884FA9"/>
    <w:rsid w:val="008852D3"/>
    <w:rsid w:val="00885A55"/>
    <w:rsid w:val="0088643F"/>
    <w:rsid w:val="00886A10"/>
    <w:rsid w:val="00886A46"/>
    <w:rsid w:val="00886E3E"/>
    <w:rsid w:val="00886E7F"/>
    <w:rsid w:val="00890266"/>
    <w:rsid w:val="00890583"/>
    <w:rsid w:val="00890DFE"/>
    <w:rsid w:val="00891040"/>
    <w:rsid w:val="00891501"/>
    <w:rsid w:val="0089194D"/>
    <w:rsid w:val="00891E38"/>
    <w:rsid w:val="00891EC5"/>
    <w:rsid w:val="008927C4"/>
    <w:rsid w:val="00892DBD"/>
    <w:rsid w:val="00892EBD"/>
    <w:rsid w:val="008933D5"/>
    <w:rsid w:val="00893638"/>
    <w:rsid w:val="008937D0"/>
    <w:rsid w:val="008940EE"/>
    <w:rsid w:val="008942D3"/>
    <w:rsid w:val="00894390"/>
    <w:rsid w:val="008943D4"/>
    <w:rsid w:val="0089441D"/>
    <w:rsid w:val="0089460C"/>
    <w:rsid w:val="00894B12"/>
    <w:rsid w:val="00895D96"/>
    <w:rsid w:val="008966DF"/>
    <w:rsid w:val="00896DC1"/>
    <w:rsid w:val="00896E56"/>
    <w:rsid w:val="008971A8"/>
    <w:rsid w:val="008977CB"/>
    <w:rsid w:val="00897A47"/>
    <w:rsid w:val="00897CF8"/>
    <w:rsid w:val="008A0CCD"/>
    <w:rsid w:val="008A0E2E"/>
    <w:rsid w:val="008A13FB"/>
    <w:rsid w:val="008A1B30"/>
    <w:rsid w:val="008A1DF6"/>
    <w:rsid w:val="008A1E7C"/>
    <w:rsid w:val="008A2024"/>
    <w:rsid w:val="008A264F"/>
    <w:rsid w:val="008A28E1"/>
    <w:rsid w:val="008A28EC"/>
    <w:rsid w:val="008A2957"/>
    <w:rsid w:val="008A2C69"/>
    <w:rsid w:val="008A2E42"/>
    <w:rsid w:val="008A31B7"/>
    <w:rsid w:val="008A365A"/>
    <w:rsid w:val="008A412C"/>
    <w:rsid w:val="008A46BF"/>
    <w:rsid w:val="008A4F1A"/>
    <w:rsid w:val="008A4FB6"/>
    <w:rsid w:val="008A527E"/>
    <w:rsid w:val="008A568D"/>
    <w:rsid w:val="008A59E2"/>
    <w:rsid w:val="008A5C89"/>
    <w:rsid w:val="008A5FF3"/>
    <w:rsid w:val="008A6131"/>
    <w:rsid w:val="008A61FF"/>
    <w:rsid w:val="008A63DF"/>
    <w:rsid w:val="008A65F6"/>
    <w:rsid w:val="008A6E74"/>
    <w:rsid w:val="008A7960"/>
    <w:rsid w:val="008B0F51"/>
    <w:rsid w:val="008B13F2"/>
    <w:rsid w:val="008B1406"/>
    <w:rsid w:val="008B239A"/>
    <w:rsid w:val="008B2B4C"/>
    <w:rsid w:val="008B2E00"/>
    <w:rsid w:val="008B2ECB"/>
    <w:rsid w:val="008B2ECE"/>
    <w:rsid w:val="008B30D3"/>
    <w:rsid w:val="008B3121"/>
    <w:rsid w:val="008B37DA"/>
    <w:rsid w:val="008B394B"/>
    <w:rsid w:val="008B3B59"/>
    <w:rsid w:val="008B4579"/>
    <w:rsid w:val="008B49E1"/>
    <w:rsid w:val="008B4E26"/>
    <w:rsid w:val="008B4EBF"/>
    <w:rsid w:val="008B4FE7"/>
    <w:rsid w:val="008B52A7"/>
    <w:rsid w:val="008B5504"/>
    <w:rsid w:val="008B5EC9"/>
    <w:rsid w:val="008B6094"/>
    <w:rsid w:val="008B61DF"/>
    <w:rsid w:val="008B6412"/>
    <w:rsid w:val="008B68F2"/>
    <w:rsid w:val="008B69AB"/>
    <w:rsid w:val="008B6A1C"/>
    <w:rsid w:val="008B6FFC"/>
    <w:rsid w:val="008B7131"/>
    <w:rsid w:val="008B717F"/>
    <w:rsid w:val="008B7B87"/>
    <w:rsid w:val="008B7FD8"/>
    <w:rsid w:val="008C0263"/>
    <w:rsid w:val="008C1882"/>
    <w:rsid w:val="008C1F2A"/>
    <w:rsid w:val="008C2A29"/>
    <w:rsid w:val="008C2A5C"/>
    <w:rsid w:val="008C349C"/>
    <w:rsid w:val="008C3658"/>
    <w:rsid w:val="008C3F2D"/>
    <w:rsid w:val="008C459E"/>
    <w:rsid w:val="008C4752"/>
    <w:rsid w:val="008C48A6"/>
    <w:rsid w:val="008C4C33"/>
    <w:rsid w:val="008C4C9A"/>
    <w:rsid w:val="008C5927"/>
    <w:rsid w:val="008C5FBB"/>
    <w:rsid w:val="008C60D9"/>
    <w:rsid w:val="008C62A0"/>
    <w:rsid w:val="008C663B"/>
    <w:rsid w:val="008C663E"/>
    <w:rsid w:val="008C6808"/>
    <w:rsid w:val="008C6DA8"/>
    <w:rsid w:val="008C6DBC"/>
    <w:rsid w:val="008C7156"/>
    <w:rsid w:val="008C78CB"/>
    <w:rsid w:val="008C79E4"/>
    <w:rsid w:val="008C7D7B"/>
    <w:rsid w:val="008D000F"/>
    <w:rsid w:val="008D02EB"/>
    <w:rsid w:val="008D0467"/>
    <w:rsid w:val="008D05F1"/>
    <w:rsid w:val="008D07E9"/>
    <w:rsid w:val="008D0C35"/>
    <w:rsid w:val="008D0CC3"/>
    <w:rsid w:val="008D1849"/>
    <w:rsid w:val="008D1AA1"/>
    <w:rsid w:val="008D1B02"/>
    <w:rsid w:val="008D1D29"/>
    <w:rsid w:val="008D1D40"/>
    <w:rsid w:val="008D1FC4"/>
    <w:rsid w:val="008D2411"/>
    <w:rsid w:val="008D2439"/>
    <w:rsid w:val="008D28FD"/>
    <w:rsid w:val="008D2C73"/>
    <w:rsid w:val="008D2DAF"/>
    <w:rsid w:val="008D37E0"/>
    <w:rsid w:val="008D411E"/>
    <w:rsid w:val="008D478B"/>
    <w:rsid w:val="008D47B5"/>
    <w:rsid w:val="008D4878"/>
    <w:rsid w:val="008D4DE0"/>
    <w:rsid w:val="008D5139"/>
    <w:rsid w:val="008D5846"/>
    <w:rsid w:val="008D5A45"/>
    <w:rsid w:val="008D5A46"/>
    <w:rsid w:val="008D5EAA"/>
    <w:rsid w:val="008D619E"/>
    <w:rsid w:val="008D61B4"/>
    <w:rsid w:val="008D6B61"/>
    <w:rsid w:val="008D70C8"/>
    <w:rsid w:val="008D7542"/>
    <w:rsid w:val="008D7625"/>
    <w:rsid w:val="008D76AD"/>
    <w:rsid w:val="008E040D"/>
    <w:rsid w:val="008E04B6"/>
    <w:rsid w:val="008E0543"/>
    <w:rsid w:val="008E0553"/>
    <w:rsid w:val="008E0938"/>
    <w:rsid w:val="008E0CF6"/>
    <w:rsid w:val="008E14DB"/>
    <w:rsid w:val="008E15CB"/>
    <w:rsid w:val="008E1634"/>
    <w:rsid w:val="008E17CC"/>
    <w:rsid w:val="008E1F14"/>
    <w:rsid w:val="008E27F8"/>
    <w:rsid w:val="008E2A0C"/>
    <w:rsid w:val="008E2BA4"/>
    <w:rsid w:val="008E2CAA"/>
    <w:rsid w:val="008E31D4"/>
    <w:rsid w:val="008E3448"/>
    <w:rsid w:val="008E3852"/>
    <w:rsid w:val="008E3F5A"/>
    <w:rsid w:val="008E44AA"/>
    <w:rsid w:val="008E4DC0"/>
    <w:rsid w:val="008E4EA3"/>
    <w:rsid w:val="008E508E"/>
    <w:rsid w:val="008E5B69"/>
    <w:rsid w:val="008E5C5E"/>
    <w:rsid w:val="008E5C61"/>
    <w:rsid w:val="008E6052"/>
    <w:rsid w:val="008E6068"/>
    <w:rsid w:val="008E6352"/>
    <w:rsid w:val="008E63A4"/>
    <w:rsid w:val="008E63FC"/>
    <w:rsid w:val="008E6AA0"/>
    <w:rsid w:val="008E6B58"/>
    <w:rsid w:val="008E6DC8"/>
    <w:rsid w:val="008E7937"/>
    <w:rsid w:val="008E7F52"/>
    <w:rsid w:val="008F01B7"/>
    <w:rsid w:val="008F01E1"/>
    <w:rsid w:val="008F0290"/>
    <w:rsid w:val="008F034C"/>
    <w:rsid w:val="008F053B"/>
    <w:rsid w:val="008F0AB1"/>
    <w:rsid w:val="008F0B89"/>
    <w:rsid w:val="008F0F0F"/>
    <w:rsid w:val="008F1012"/>
    <w:rsid w:val="008F12D9"/>
    <w:rsid w:val="008F16A0"/>
    <w:rsid w:val="008F1D25"/>
    <w:rsid w:val="008F1E93"/>
    <w:rsid w:val="008F20E8"/>
    <w:rsid w:val="008F3651"/>
    <w:rsid w:val="008F3724"/>
    <w:rsid w:val="008F381A"/>
    <w:rsid w:val="008F424C"/>
    <w:rsid w:val="008F4535"/>
    <w:rsid w:val="008F46AA"/>
    <w:rsid w:val="008F4D28"/>
    <w:rsid w:val="008F5E1B"/>
    <w:rsid w:val="008F6231"/>
    <w:rsid w:val="008F6EAB"/>
    <w:rsid w:val="008F71E7"/>
    <w:rsid w:val="008F77CA"/>
    <w:rsid w:val="008F794D"/>
    <w:rsid w:val="0090072B"/>
    <w:rsid w:val="00900842"/>
    <w:rsid w:val="00900886"/>
    <w:rsid w:val="00900A46"/>
    <w:rsid w:val="00901603"/>
    <w:rsid w:val="0090177C"/>
    <w:rsid w:val="00901C24"/>
    <w:rsid w:val="00901F1D"/>
    <w:rsid w:val="009024BE"/>
    <w:rsid w:val="00902B1B"/>
    <w:rsid w:val="00902D08"/>
    <w:rsid w:val="00902DBF"/>
    <w:rsid w:val="009030B8"/>
    <w:rsid w:val="00903337"/>
    <w:rsid w:val="00903352"/>
    <w:rsid w:val="0090348B"/>
    <w:rsid w:val="00903858"/>
    <w:rsid w:val="00903B24"/>
    <w:rsid w:val="00903C80"/>
    <w:rsid w:val="00903CA4"/>
    <w:rsid w:val="0090444B"/>
    <w:rsid w:val="009047D9"/>
    <w:rsid w:val="00904E8F"/>
    <w:rsid w:val="0090586F"/>
    <w:rsid w:val="00905998"/>
    <w:rsid w:val="009059E0"/>
    <w:rsid w:val="0090609B"/>
    <w:rsid w:val="00906499"/>
    <w:rsid w:val="0090655C"/>
    <w:rsid w:val="009065CE"/>
    <w:rsid w:val="00906651"/>
    <w:rsid w:val="00906908"/>
    <w:rsid w:val="00906AD7"/>
    <w:rsid w:val="009074B0"/>
    <w:rsid w:val="0090751F"/>
    <w:rsid w:val="00907962"/>
    <w:rsid w:val="00907BAA"/>
    <w:rsid w:val="00907C5A"/>
    <w:rsid w:val="00907EB6"/>
    <w:rsid w:val="009102A2"/>
    <w:rsid w:val="0091111B"/>
    <w:rsid w:val="009114B2"/>
    <w:rsid w:val="00911626"/>
    <w:rsid w:val="009118BF"/>
    <w:rsid w:val="00911C4A"/>
    <w:rsid w:val="00911C6C"/>
    <w:rsid w:val="00911DB5"/>
    <w:rsid w:val="00911E85"/>
    <w:rsid w:val="009121C9"/>
    <w:rsid w:val="009125DB"/>
    <w:rsid w:val="009126A7"/>
    <w:rsid w:val="00912823"/>
    <w:rsid w:val="00912D56"/>
    <w:rsid w:val="009130B6"/>
    <w:rsid w:val="009133F7"/>
    <w:rsid w:val="009136A1"/>
    <w:rsid w:val="0091385A"/>
    <w:rsid w:val="0091389F"/>
    <w:rsid w:val="00913BC1"/>
    <w:rsid w:val="009144B5"/>
    <w:rsid w:val="009145FA"/>
    <w:rsid w:val="00914661"/>
    <w:rsid w:val="00914D1D"/>
    <w:rsid w:val="00915178"/>
    <w:rsid w:val="009154A2"/>
    <w:rsid w:val="00915719"/>
    <w:rsid w:val="00915DC9"/>
    <w:rsid w:val="00916188"/>
    <w:rsid w:val="0091636F"/>
    <w:rsid w:val="0091637C"/>
    <w:rsid w:val="00916D44"/>
    <w:rsid w:val="00916D48"/>
    <w:rsid w:val="00917AD0"/>
    <w:rsid w:val="00917EAC"/>
    <w:rsid w:val="0092012F"/>
    <w:rsid w:val="009205BE"/>
    <w:rsid w:val="00920991"/>
    <w:rsid w:val="00920E9F"/>
    <w:rsid w:val="009210A0"/>
    <w:rsid w:val="0092116E"/>
    <w:rsid w:val="00921312"/>
    <w:rsid w:val="009214F8"/>
    <w:rsid w:val="0092150F"/>
    <w:rsid w:val="00921529"/>
    <w:rsid w:val="00921AA7"/>
    <w:rsid w:val="00921B25"/>
    <w:rsid w:val="00922858"/>
    <w:rsid w:val="00922BDE"/>
    <w:rsid w:val="00922BF7"/>
    <w:rsid w:val="00922FD9"/>
    <w:rsid w:val="0092327C"/>
    <w:rsid w:val="009232A6"/>
    <w:rsid w:val="009233E7"/>
    <w:rsid w:val="00923B16"/>
    <w:rsid w:val="00923E34"/>
    <w:rsid w:val="00923FE6"/>
    <w:rsid w:val="0092401B"/>
    <w:rsid w:val="0092440E"/>
    <w:rsid w:val="009248A3"/>
    <w:rsid w:val="00924AAA"/>
    <w:rsid w:val="0092502F"/>
    <w:rsid w:val="00925286"/>
    <w:rsid w:val="00925342"/>
    <w:rsid w:val="0092538D"/>
    <w:rsid w:val="00925D83"/>
    <w:rsid w:val="00925FFD"/>
    <w:rsid w:val="0092643E"/>
    <w:rsid w:val="00926482"/>
    <w:rsid w:val="00926861"/>
    <w:rsid w:val="00927AA4"/>
    <w:rsid w:val="00930016"/>
    <w:rsid w:val="009303E0"/>
    <w:rsid w:val="00930452"/>
    <w:rsid w:val="00930962"/>
    <w:rsid w:val="00930B84"/>
    <w:rsid w:val="00931AE8"/>
    <w:rsid w:val="009321B3"/>
    <w:rsid w:val="009323FD"/>
    <w:rsid w:val="009326DF"/>
    <w:rsid w:val="00932D3E"/>
    <w:rsid w:val="00932FC1"/>
    <w:rsid w:val="009335E7"/>
    <w:rsid w:val="009338B4"/>
    <w:rsid w:val="009338E6"/>
    <w:rsid w:val="00933B00"/>
    <w:rsid w:val="00933D50"/>
    <w:rsid w:val="00934159"/>
    <w:rsid w:val="00934237"/>
    <w:rsid w:val="009349BB"/>
    <w:rsid w:val="00934A55"/>
    <w:rsid w:val="00934C94"/>
    <w:rsid w:val="00934FB6"/>
    <w:rsid w:val="00935058"/>
    <w:rsid w:val="009355A6"/>
    <w:rsid w:val="0093578D"/>
    <w:rsid w:val="00935BE0"/>
    <w:rsid w:val="00935D65"/>
    <w:rsid w:val="00936394"/>
    <w:rsid w:val="009363F9"/>
    <w:rsid w:val="00936961"/>
    <w:rsid w:val="00936986"/>
    <w:rsid w:val="00936DC9"/>
    <w:rsid w:val="00936E61"/>
    <w:rsid w:val="00936E6F"/>
    <w:rsid w:val="00937B44"/>
    <w:rsid w:val="00940307"/>
    <w:rsid w:val="0094030E"/>
    <w:rsid w:val="00940D9D"/>
    <w:rsid w:val="009411AB"/>
    <w:rsid w:val="009413AC"/>
    <w:rsid w:val="00941914"/>
    <w:rsid w:val="00941EC2"/>
    <w:rsid w:val="009425C6"/>
    <w:rsid w:val="00942A03"/>
    <w:rsid w:val="00942CFD"/>
    <w:rsid w:val="0094333F"/>
    <w:rsid w:val="009438FA"/>
    <w:rsid w:val="0094408E"/>
    <w:rsid w:val="009441FB"/>
    <w:rsid w:val="0094472D"/>
    <w:rsid w:val="0094498E"/>
    <w:rsid w:val="00944F7D"/>
    <w:rsid w:val="00945272"/>
    <w:rsid w:val="009458A5"/>
    <w:rsid w:val="00945A12"/>
    <w:rsid w:val="00945AEA"/>
    <w:rsid w:val="00945B0C"/>
    <w:rsid w:val="00945C9D"/>
    <w:rsid w:val="00945E2B"/>
    <w:rsid w:val="00946A3D"/>
    <w:rsid w:val="00946DA2"/>
    <w:rsid w:val="00946FA5"/>
    <w:rsid w:val="00947066"/>
    <w:rsid w:val="00947AD0"/>
    <w:rsid w:val="00947B70"/>
    <w:rsid w:val="00947BD9"/>
    <w:rsid w:val="00947D29"/>
    <w:rsid w:val="0095050E"/>
    <w:rsid w:val="00950AEC"/>
    <w:rsid w:val="00951764"/>
    <w:rsid w:val="00951F1C"/>
    <w:rsid w:val="0095249D"/>
    <w:rsid w:val="00952505"/>
    <w:rsid w:val="009526E4"/>
    <w:rsid w:val="00952A67"/>
    <w:rsid w:val="00953085"/>
    <w:rsid w:val="009530A9"/>
    <w:rsid w:val="009532EA"/>
    <w:rsid w:val="009535EE"/>
    <w:rsid w:val="009537D2"/>
    <w:rsid w:val="00953DD3"/>
    <w:rsid w:val="009547CB"/>
    <w:rsid w:val="00954E0F"/>
    <w:rsid w:val="00954E6B"/>
    <w:rsid w:val="00955348"/>
    <w:rsid w:val="009555F6"/>
    <w:rsid w:val="00955A2C"/>
    <w:rsid w:val="0095625A"/>
    <w:rsid w:val="0095639F"/>
    <w:rsid w:val="00956432"/>
    <w:rsid w:val="009569EF"/>
    <w:rsid w:val="00956B4B"/>
    <w:rsid w:val="00956BC6"/>
    <w:rsid w:val="00957034"/>
    <w:rsid w:val="00957A83"/>
    <w:rsid w:val="00957D7E"/>
    <w:rsid w:val="00960192"/>
    <w:rsid w:val="009603C1"/>
    <w:rsid w:val="009605EE"/>
    <w:rsid w:val="00960B84"/>
    <w:rsid w:val="00960C96"/>
    <w:rsid w:val="00960D22"/>
    <w:rsid w:val="00960FEC"/>
    <w:rsid w:val="009612DD"/>
    <w:rsid w:val="0096157B"/>
    <w:rsid w:val="0096183E"/>
    <w:rsid w:val="00961AB2"/>
    <w:rsid w:val="00961BC1"/>
    <w:rsid w:val="0096253D"/>
    <w:rsid w:val="009627B7"/>
    <w:rsid w:val="009627D8"/>
    <w:rsid w:val="00962AEF"/>
    <w:rsid w:val="00962C0C"/>
    <w:rsid w:val="00962FE7"/>
    <w:rsid w:val="0096319C"/>
    <w:rsid w:val="009633A6"/>
    <w:rsid w:val="0096395B"/>
    <w:rsid w:val="00963CF8"/>
    <w:rsid w:val="009640D2"/>
    <w:rsid w:val="00964781"/>
    <w:rsid w:val="009648E6"/>
    <w:rsid w:val="00964D52"/>
    <w:rsid w:val="009650E2"/>
    <w:rsid w:val="009654DC"/>
    <w:rsid w:val="00965E33"/>
    <w:rsid w:val="00966376"/>
    <w:rsid w:val="009666BF"/>
    <w:rsid w:val="009669E1"/>
    <w:rsid w:val="00966C0C"/>
    <w:rsid w:val="00966E08"/>
    <w:rsid w:val="00967033"/>
    <w:rsid w:val="00967128"/>
    <w:rsid w:val="00967271"/>
    <w:rsid w:val="00967811"/>
    <w:rsid w:val="00967A32"/>
    <w:rsid w:val="00967A7B"/>
    <w:rsid w:val="0097019F"/>
    <w:rsid w:val="009705F9"/>
    <w:rsid w:val="00970A5E"/>
    <w:rsid w:val="00970D2E"/>
    <w:rsid w:val="00970FBE"/>
    <w:rsid w:val="009712BD"/>
    <w:rsid w:val="009714F0"/>
    <w:rsid w:val="009715EA"/>
    <w:rsid w:val="0097160D"/>
    <w:rsid w:val="00971C07"/>
    <w:rsid w:val="00971EFC"/>
    <w:rsid w:val="00971FDA"/>
    <w:rsid w:val="009728F5"/>
    <w:rsid w:val="00972966"/>
    <w:rsid w:val="009733F8"/>
    <w:rsid w:val="00973E95"/>
    <w:rsid w:val="00973FB2"/>
    <w:rsid w:val="009740A2"/>
    <w:rsid w:val="0097432B"/>
    <w:rsid w:val="00974584"/>
    <w:rsid w:val="00975509"/>
    <w:rsid w:val="00975594"/>
    <w:rsid w:val="0097573C"/>
    <w:rsid w:val="00975C60"/>
    <w:rsid w:val="00975FE5"/>
    <w:rsid w:val="00976286"/>
    <w:rsid w:val="009767B2"/>
    <w:rsid w:val="009767FD"/>
    <w:rsid w:val="00976ECA"/>
    <w:rsid w:val="00977654"/>
    <w:rsid w:val="009777C0"/>
    <w:rsid w:val="00977B0E"/>
    <w:rsid w:val="00977C1C"/>
    <w:rsid w:val="00980127"/>
    <w:rsid w:val="00980667"/>
    <w:rsid w:val="009807A2"/>
    <w:rsid w:val="00980803"/>
    <w:rsid w:val="009808EF"/>
    <w:rsid w:val="009809CF"/>
    <w:rsid w:val="00980AD8"/>
    <w:rsid w:val="00980D10"/>
    <w:rsid w:val="00980E28"/>
    <w:rsid w:val="00981053"/>
    <w:rsid w:val="009814F4"/>
    <w:rsid w:val="00981DDC"/>
    <w:rsid w:val="00981F3D"/>
    <w:rsid w:val="0098242C"/>
    <w:rsid w:val="009827B4"/>
    <w:rsid w:val="0098310D"/>
    <w:rsid w:val="009833A2"/>
    <w:rsid w:val="0098418C"/>
    <w:rsid w:val="0098458B"/>
    <w:rsid w:val="009846FC"/>
    <w:rsid w:val="0098473B"/>
    <w:rsid w:val="00984C53"/>
    <w:rsid w:val="00984C7A"/>
    <w:rsid w:val="00984D39"/>
    <w:rsid w:val="009850D5"/>
    <w:rsid w:val="00985F74"/>
    <w:rsid w:val="00986506"/>
    <w:rsid w:val="00986E7B"/>
    <w:rsid w:val="0098743E"/>
    <w:rsid w:val="0098749E"/>
    <w:rsid w:val="009874F8"/>
    <w:rsid w:val="00987AD2"/>
    <w:rsid w:val="00990252"/>
    <w:rsid w:val="0099049D"/>
    <w:rsid w:val="009904A8"/>
    <w:rsid w:val="0099095F"/>
    <w:rsid w:val="00990DE3"/>
    <w:rsid w:val="00991247"/>
    <w:rsid w:val="009914CB"/>
    <w:rsid w:val="00991517"/>
    <w:rsid w:val="0099166F"/>
    <w:rsid w:val="00991690"/>
    <w:rsid w:val="00991C48"/>
    <w:rsid w:val="00992284"/>
    <w:rsid w:val="00992A9F"/>
    <w:rsid w:val="00992B3E"/>
    <w:rsid w:val="0099319F"/>
    <w:rsid w:val="00993535"/>
    <w:rsid w:val="00993670"/>
    <w:rsid w:val="00993E39"/>
    <w:rsid w:val="00993EF6"/>
    <w:rsid w:val="00993F08"/>
    <w:rsid w:val="009946C8"/>
    <w:rsid w:val="00994A37"/>
    <w:rsid w:val="009952CE"/>
    <w:rsid w:val="00995428"/>
    <w:rsid w:val="009954CC"/>
    <w:rsid w:val="00995C29"/>
    <w:rsid w:val="00995D16"/>
    <w:rsid w:val="009962C3"/>
    <w:rsid w:val="00996C54"/>
    <w:rsid w:val="00996E4C"/>
    <w:rsid w:val="00997AD7"/>
    <w:rsid w:val="009A032A"/>
    <w:rsid w:val="009A0720"/>
    <w:rsid w:val="009A1452"/>
    <w:rsid w:val="009A183C"/>
    <w:rsid w:val="009A38C9"/>
    <w:rsid w:val="009A3FA9"/>
    <w:rsid w:val="009A4730"/>
    <w:rsid w:val="009A496E"/>
    <w:rsid w:val="009A554A"/>
    <w:rsid w:val="009A5C1B"/>
    <w:rsid w:val="009A5FB4"/>
    <w:rsid w:val="009A678D"/>
    <w:rsid w:val="009A68E6"/>
    <w:rsid w:val="009A71A2"/>
    <w:rsid w:val="009A71E1"/>
    <w:rsid w:val="009A73B4"/>
    <w:rsid w:val="009A75AF"/>
    <w:rsid w:val="009B054A"/>
    <w:rsid w:val="009B0F45"/>
    <w:rsid w:val="009B12C8"/>
    <w:rsid w:val="009B1538"/>
    <w:rsid w:val="009B19FA"/>
    <w:rsid w:val="009B1C1B"/>
    <w:rsid w:val="009B1DFD"/>
    <w:rsid w:val="009B24B4"/>
    <w:rsid w:val="009B286D"/>
    <w:rsid w:val="009B2AAF"/>
    <w:rsid w:val="009B2C56"/>
    <w:rsid w:val="009B339A"/>
    <w:rsid w:val="009B33FF"/>
    <w:rsid w:val="009B34B8"/>
    <w:rsid w:val="009B3527"/>
    <w:rsid w:val="009B3655"/>
    <w:rsid w:val="009B3731"/>
    <w:rsid w:val="009B385F"/>
    <w:rsid w:val="009B3D5F"/>
    <w:rsid w:val="009B409A"/>
    <w:rsid w:val="009B442B"/>
    <w:rsid w:val="009B47EC"/>
    <w:rsid w:val="009B4BF8"/>
    <w:rsid w:val="009B4E9D"/>
    <w:rsid w:val="009B4F76"/>
    <w:rsid w:val="009B575C"/>
    <w:rsid w:val="009B662D"/>
    <w:rsid w:val="009B6EC8"/>
    <w:rsid w:val="009B6F04"/>
    <w:rsid w:val="009B71CA"/>
    <w:rsid w:val="009C0921"/>
    <w:rsid w:val="009C0FD6"/>
    <w:rsid w:val="009C1112"/>
    <w:rsid w:val="009C169E"/>
    <w:rsid w:val="009C185B"/>
    <w:rsid w:val="009C189D"/>
    <w:rsid w:val="009C1977"/>
    <w:rsid w:val="009C19C0"/>
    <w:rsid w:val="009C1B8B"/>
    <w:rsid w:val="009C2438"/>
    <w:rsid w:val="009C2C91"/>
    <w:rsid w:val="009C3282"/>
    <w:rsid w:val="009C37AC"/>
    <w:rsid w:val="009C37FB"/>
    <w:rsid w:val="009C3B43"/>
    <w:rsid w:val="009C3B75"/>
    <w:rsid w:val="009C4062"/>
    <w:rsid w:val="009C4349"/>
    <w:rsid w:val="009C43C9"/>
    <w:rsid w:val="009C44E2"/>
    <w:rsid w:val="009C45CB"/>
    <w:rsid w:val="009C47F1"/>
    <w:rsid w:val="009C671B"/>
    <w:rsid w:val="009C689F"/>
    <w:rsid w:val="009C6C65"/>
    <w:rsid w:val="009C6CBE"/>
    <w:rsid w:val="009C6F29"/>
    <w:rsid w:val="009C728E"/>
    <w:rsid w:val="009C7632"/>
    <w:rsid w:val="009C775D"/>
    <w:rsid w:val="009C78A9"/>
    <w:rsid w:val="009C7A65"/>
    <w:rsid w:val="009C7B5F"/>
    <w:rsid w:val="009C7F6D"/>
    <w:rsid w:val="009D0FE5"/>
    <w:rsid w:val="009D1263"/>
    <w:rsid w:val="009D1848"/>
    <w:rsid w:val="009D21DA"/>
    <w:rsid w:val="009D29D1"/>
    <w:rsid w:val="009D3730"/>
    <w:rsid w:val="009D45FC"/>
    <w:rsid w:val="009D4EBC"/>
    <w:rsid w:val="009D509F"/>
    <w:rsid w:val="009D52C0"/>
    <w:rsid w:val="009D57EE"/>
    <w:rsid w:val="009D5A1E"/>
    <w:rsid w:val="009D6E8F"/>
    <w:rsid w:val="009D6FFE"/>
    <w:rsid w:val="009D7056"/>
    <w:rsid w:val="009D7427"/>
    <w:rsid w:val="009D7924"/>
    <w:rsid w:val="009D7C51"/>
    <w:rsid w:val="009D7DA6"/>
    <w:rsid w:val="009E0576"/>
    <w:rsid w:val="009E08F3"/>
    <w:rsid w:val="009E0A00"/>
    <w:rsid w:val="009E0DE3"/>
    <w:rsid w:val="009E16BA"/>
    <w:rsid w:val="009E1D2B"/>
    <w:rsid w:val="009E1D4B"/>
    <w:rsid w:val="009E1E03"/>
    <w:rsid w:val="009E1E3B"/>
    <w:rsid w:val="009E1F4A"/>
    <w:rsid w:val="009E2112"/>
    <w:rsid w:val="009E2749"/>
    <w:rsid w:val="009E2F9F"/>
    <w:rsid w:val="009E30A6"/>
    <w:rsid w:val="009E35A7"/>
    <w:rsid w:val="009E3EFA"/>
    <w:rsid w:val="009E436E"/>
    <w:rsid w:val="009E4704"/>
    <w:rsid w:val="009E53F1"/>
    <w:rsid w:val="009E5448"/>
    <w:rsid w:val="009E5655"/>
    <w:rsid w:val="009E5675"/>
    <w:rsid w:val="009E5C8C"/>
    <w:rsid w:val="009E5EE5"/>
    <w:rsid w:val="009E645F"/>
    <w:rsid w:val="009E6C36"/>
    <w:rsid w:val="009E7021"/>
    <w:rsid w:val="009E7494"/>
    <w:rsid w:val="009E783E"/>
    <w:rsid w:val="009E7922"/>
    <w:rsid w:val="009E79D2"/>
    <w:rsid w:val="009E7E7D"/>
    <w:rsid w:val="009F0176"/>
    <w:rsid w:val="009F0343"/>
    <w:rsid w:val="009F0421"/>
    <w:rsid w:val="009F056A"/>
    <w:rsid w:val="009F0889"/>
    <w:rsid w:val="009F09D9"/>
    <w:rsid w:val="009F1083"/>
    <w:rsid w:val="009F12D2"/>
    <w:rsid w:val="009F1803"/>
    <w:rsid w:val="009F1AEA"/>
    <w:rsid w:val="009F1E6B"/>
    <w:rsid w:val="009F2288"/>
    <w:rsid w:val="009F23D0"/>
    <w:rsid w:val="009F24ED"/>
    <w:rsid w:val="009F2706"/>
    <w:rsid w:val="009F2723"/>
    <w:rsid w:val="009F2874"/>
    <w:rsid w:val="009F30B6"/>
    <w:rsid w:val="009F378E"/>
    <w:rsid w:val="009F378F"/>
    <w:rsid w:val="009F382E"/>
    <w:rsid w:val="009F38BA"/>
    <w:rsid w:val="009F3B2A"/>
    <w:rsid w:val="009F3B7B"/>
    <w:rsid w:val="009F3BDB"/>
    <w:rsid w:val="009F3DFD"/>
    <w:rsid w:val="009F3F90"/>
    <w:rsid w:val="009F438A"/>
    <w:rsid w:val="009F46D1"/>
    <w:rsid w:val="009F4D0F"/>
    <w:rsid w:val="009F4F6E"/>
    <w:rsid w:val="009F551F"/>
    <w:rsid w:val="009F5D8A"/>
    <w:rsid w:val="009F6832"/>
    <w:rsid w:val="009F7022"/>
    <w:rsid w:val="009F7107"/>
    <w:rsid w:val="009F7B92"/>
    <w:rsid w:val="009F7D39"/>
    <w:rsid w:val="00A0007C"/>
    <w:rsid w:val="00A0056A"/>
    <w:rsid w:val="00A00AEB"/>
    <w:rsid w:val="00A01236"/>
    <w:rsid w:val="00A016A9"/>
    <w:rsid w:val="00A01FF0"/>
    <w:rsid w:val="00A023CA"/>
    <w:rsid w:val="00A02570"/>
    <w:rsid w:val="00A02C76"/>
    <w:rsid w:val="00A02CB5"/>
    <w:rsid w:val="00A0327C"/>
    <w:rsid w:val="00A03A0F"/>
    <w:rsid w:val="00A03DFE"/>
    <w:rsid w:val="00A046BE"/>
    <w:rsid w:val="00A046FF"/>
    <w:rsid w:val="00A04B4C"/>
    <w:rsid w:val="00A04C4C"/>
    <w:rsid w:val="00A05480"/>
    <w:rsid w:val="00A05772"/>
    <w:rsid w:val="00A062F1"/>
    <w:rsid w:val="00A0654F"/>
    <w:rsid w:val="00A06B79"/>
    <w:rsid w:val="00A06C09"/>
    <w:rsid w:val="00A06C51"/>
    <w:rsid w:val="00A06E40"/>
    <w:rsid w:val="00A06F6D"/>
    <w:rsid w:val="00A10005"/>
    <w:rsid w:val="00A10CFC"/>
    <w:rsid w:val="00A10CFF"/>
    <w:rsid w:val="00A112EF"/>
    <w:rsid w:val="00A11593"/>
    <w:rsid w:val="00A118BC"/>
    <w:rsid w:val="00A11B39"/>
    <w:rsid w:val="00A11BBF"/>
    <w:rsid w:val="00A11CE1"/>
    <w:rsid w:val="00A11D65"/>
    <w:rsid w:val="00A11F52"/>
    <w:rsid w:val="00A11FD9"/>
    <w:rsid w:val="00A126AF"/>
    <w:rsid w:val="00A126E1"/>
    <w:rsid w:val="00A12869"/>
    <w:rsid w:val="00A12A11"/>
    <w:rsid w:val="00A12A5C"/>
    <w:rsid w:val="00A12AD9"/>
    <w:rsid w:val="00A12B28"/>
    <w:rsid w:val="00A12C41"/>
    <w:rsid w:val="00A12C46"/>
    <w:rsid w:val="00A12CFB"/>
    <w:rsid w:val="00A12D7C"/>
    <w:rsid w:val="00A12F1F"/>
    <w:rsid w:val="00A13689"/>
    <w:rsid w:val="00A1389A"/>
    <w:rsid w:val="00A146A4"/>
    <w:rsid w:val="00A14B49"/>
    <w:rsid w:val="00A14C51"/>
    <w:rsid w:val="00A14D8F"/>
    <w:rsid w:val="00A14EAA"/>
    <w:rsid w:val="00A14F68"/>
    <w:rsid w:val="00A15461"/>
    <w:rsid w:val="00A158BB"/>
    <w:rsid w:val="00A159F3"/>
    <w:rsid w:val="00A15AC4"/>
    <w:rsid w:val="00A16E68"/>
    <w:rsid w:val="00A1733D"/>
    <w:rsid w:val="00A177C4"/>
    <w:rsid w:val="00A17E01"/>
    <w:rsid w:val="00A202FE"/>
    <w:rsid w:val="00A2031A"/>
    <w:rsid w:val="00A20824"/>
    <w:rsid w:val="00A20A2A"/>
    <w:rsid w:val="00A20EA6"/>
    <w:rsid w:val="00A21192"/>
    <w:rsid w:val="00A21633"/>
    <w:rsid w:val="00A21802"/>
    <w:rsid w:val="00A218EA"/>
    <w:rsid w:val="00A21921"/>
    <w:rsid w:val="00A21974"/>
    <w:rsid w:val="00A2199F"/>
    <w:rsid w:val="00A219C9"/>
    <w:rsid w:val="00A220C0"/>
    <w:rsid w:val="00A22641"/>
    <w:rsid w:val="00A226AF"/>
    <w:rsid w:val="00A22B78"/>
    <w:rsid w:val="00A22D20"/>
    <w:rsid w:val="00A23175"/>
    <w:rsid w:val="00A23E07"/>
    <w:rsid w:val="00A2447D"/>
    <w:rsid w:val="00A245DE"/>
    <w:rsid w:val="00A24909"/>
    <w:rsid w:val="00A24A9D"/>
    <w:rsid w:val="00A24B71"/>
    <w:rsid w:val="00A2536C"/>
    <w:rsid w:val="00A255BC"/>
    <w:rsid w:val="00A25938"/>
    <w:rsid w:val="00A25982"/>
    <w:rsid w:val="00A25AA3"/>
    <w:rsid w:val="00A25B53"/>
    <w:rsid w:val="00A261D6"/>
    <w:rsid w:val="00A26A17"/>
    <w:rsid w:val="00A26A34"/>
    <w:rsid w:val="00A26BEB"/>
    <w:rsid w:val="00A2709D"/>
    <w:rsid w:val="00A271D3"/>
    <w:rsid w:val="00A271FA"/>
    <w:rsid w:val="00A273CE"/>
    <w:rsid w:val="00A27829"/>
    <w:rsid w:val="00A27A0C"/>
    <w:rsid w:val="00A27D74"/>
    <w:rsid w:val="00A30196"/>
    <w:rsid w:val="00A30304"/>
    <w:rsid w:val="00A307E5"/>
    <w:rsid w:val="00A30D37"/>
    <w:rsid w:val="00A30E39"/>
    <w:rsid w:val="00A31258"/>
    <w:rsid w:val="00A315E4"/>
    <w:rsid w:val="00A31939"/>
    <w:rsid w:val="00A31F24"/>
    <w:rsid w:val="00A31F87"/>
    <w:rsid w:val="00A322C5"/>
    <w:rsid w:val="00A3251F"/>
    <w:rsid w:val="00A32A45"/>
    <w:rsid w:val="00A32FE8"/>
    <w:rsid w:val="00A331AB"/>
    <w:rsid w:val="00A338D8"/>
    <w:rsid w:val="00A33A93"/>
    <w:rsid w:val="00A33F2C"/>
    <w:rsid w:val="00A34013"/>
    <w:rsid w:val="00A3410F"/>
    <w:rsid w:val="00A34327"/>
    <w:rsid w:val="00A34361"/>
    <w:rsid w:val="00A343B5"/>
    <w:rsid w:val="00A345D8"/>
    <w:rsid w:val="00A35180"/>
    <w:rsid w:val="00A353D1"/>
    <w:rsid w:val="00A35FD9"/>
    <w:rsid w:val="00A360A7"/>
    <w:rsid w:val="00A364B2"/>
    <w:rsid w:val="00A36F87"/>
    <w:rsid w:val="00A37417"/>
    <w:rsid w:val="00A37981"/>
    <w:rsid w:val="00A37AEE"/>
    <w:rsid w:val="00A37C01"/>
    <w:rsid w:val="00A37D91"/>
    <w:rsid w:val="00A40580"/>
    <w:rsid w:val="00A407FE"/>
    <w:rsid w:val="00A4091C"/>
    <w:rsid w:val="00A40F4A"/>
    <w:rsid w:val="00A411F0"/>
    <w:rsid w:val="00A4158E"/>
    <w:rsid w:val="00A4162D"/>
    <w:rsid w:val="00A41B8F"/>
    <w:rsid w:val="00A41DC1"/>
    <w:rsid w:val="00A4236C"/>
    <w:rsid w:val="00A42648"/>
    <w:rsid w:val="00A427F1"/>
    <w:rsid w:val="00A43F21"/>
    <w:rsid w:val="00A43F4B"/>
    <w:rsid w:val="00A4420F"/>
    <w:rsid w:val="00A4422B"/>
    <w:rsid w:val="00A44371"/>
    <w:rsid w:val="00A44870"/>
    <w:rsid w:val="00A44A05"/>
    <w:rsid w:val="00A4510E"/>
    <w:rsid w:val="00A451EB"/>
    <w:rsid w:val="00A4541D"/>
    <w:rsid w:val="00A45CAE"/>
    <w:rsid w:val="00A46091"/>
    <w:rsid w:val="00A4623D"/>
    <w:rsid w:val="00A46B10"/>
    <w:rsid w:val="00A46C05"/>
    <w:rsid w:val="00A46CAB"/>
    <w:rsid w:val="00A46D55"/>
    <w:rsid w:val="00A471E3"/>
    <w:rsid w:val="00A472F0"/>
    <w:rsid w:val="00A47A3A"/>
    <w:rsid w:val="00A47B48"/>
    <w:rsid w:val="00A47BFF"/>
    <w:rsid w:val="00A47C24"/>
    <w:rsid w:val="00A47C65"/>
    <w:rsid w:val="00A47F68"/>
    <w:rsid w:val="00A5018D"/>
    <w:rsid w:val="00A501E1"/>
    <w:rsid w:val="00A50A45"/>
    <w:rsid w:val="00A50B90"/>
    <w:rsid w:val="00A51241"/>
    <w:rsid w:val="00A51366"/>
    <w:rsid w:val="00A51652"/>
    <w:rsid w:val="00A5174B"/>
    <w:rsid w:val="00A519D5"/>
    <w:rsid w:val="00A52325"/>
    <w:rsid w:val="00A523E5"/>
    <w:rsid w:val="00A53540"/>
    <w:rsid w:val="00A53716"/>
    <w:rsid w:val="00A53CF4"/>
    <w:rsid w:val="00A53D94"/>
    <w:rsid w:val="00A53F57"/>
    <w:rsid w:val="00A55053"/>
    <w:rsid w:val="00A55211"/>
    <w:rsid w:val="00A55350"/>
    <w:rsid w:val="00A55C24"/>
    <w:rsid w:val="00A5678C"/>
    <w:rsid w:val="00A56E8C"/>
    <w:rsid w:val="00A57340"/>
    <w:rsid w:val="00A577DB"/>
    <w:rsid w:val="00A579D4"/>
    <w:rsid w:val="00A57C7C"/>
    <w:rsid w:val="00A57D73"/>
    <w:rsid w:val="00A57D88"/>
    <w:rsid w:val="00A60017"/>
    <w:rsid w:val="00A601F2"/>
    <w:rsid w:val="00A60667"/>
    <w:rsid w:val="00A60B38"/>
    <w:rsid w:val="00A60C28"/>
    <w:rsid w:val="00A616AA"/>
    <w:rsid w:val="00A6199A"/>
    <w:rsid w:val="00A61F04"/>
    <w:rsid w:val="00A625BE"/>
    <w:rsid w:val="00A629CF"/>
    <w:rsid w:val="00A62A49"/>
    <w:rsid w:val="00A62C6B"/>
    <w:rsid w:val="00A63709"/>
    <w:rsid w:val="00A637F7"/>
    <w:rsid w:val="00A639AC"/>
    <w:rsid w:val="00A63A65"/>
    <w:rsid w:val="00A63D92"/>
    <w:rsid w:val="00A63DBD"/>
    <w:rsid w:val="00A64163"/>
    <w:rsid w:val="00A641C1"/>
    <w:rsid w:val="00A6428D"/>
    <w:rsid w:val="00A64363"/>
    <w:rsid w:val="00A64B60"/>
    <w:rsid w:val="00A65182"/>
    <w:rsid w:val="00A658D6"/>
    <w:rsid w:val="00A65A98"/>
    <w:rsid w:val="00A660B4"/>
    <w:rsid w:val="00A661D0"/>
    <w:rsid w:val="00A66565"/>
    <w:rsid w:val="00A66626"/>
    <w:rsid w:val="00A66891"/>
    <w:rsid w:val="00A66983"/>
    <w:rsid w:val="00A66AD6"/>
    <w:rsid w:val="00A6757F"/>
    <w:rsid w:val="00A675BA"/>
    <w:rsid w:val="00A67B87"/>
    <w:rsid w:val="00A67F8C"/>
    <w:rsid w:val="00A703B8"/>
    <w:rsid w:val="00A70918"/>
    <w:rsid w:val="00A70D76"/>
    <w:rsid w:val="00A71256"/>
    <w:rsid w:val="00A71414"/>
    <w:rsid w:val="00A718BB"/>
    <w:rsid w:val="00A71A7C"/>
    <w:rsid w:val="00A71ED3"/>
    <w:rsid w:val="00A71FFA"/>
    <w:rsid w:val="00A7208B"/>
    <w:rsid w:val="00A728D5"/>
    <w:rsid w:val="00A72D48"/>
    <w:rsid w:val="00A72E89"/>
    <w:rsid w:val="00A73052"/>
    <w:rsid w:val="00A73219"/>
    <w:rsid w:val="00A73463"/>
    <w:rsid w:val="00A735C5"/>
    <w:rsid w:val="00A738C0"/>
    <w:rsid w:val="00A73993"/>
    <w:rsid w:val="00A73B37"/>
    <w:rsid w:val="00A73C64"/>
    <w:rsid w:val="00A73ED4"/>
    <w:rsid w:val="00A741C1"/>
    <w:rsid w:val="00A746BE"/>
    <w:rsid w:val="00A748C8"/>
    <w:rsid w:val="00A74ABF"/>
    <w:rsid w:val="00A7533B"/>
    <w:rsid w:val="00A7550B"/>
    <w:rsid w:val="00A758D2"/>
    <w:rsid w:val="00A76346"/>
    <w:rsid w:val="00A76938"/>
    <w:rsid w:val="00A76A87"/>
    <w:rsid w:val="00A77240"/>
    <w:rsid w:val="00A80279"/>
    <w:rsid w:val="00A80319"/>
    <w:rsid w:val="00A80483"/>
    <w:rsid w:val="00A815DD"/>
    <w:rsid w:val="00A8192F"/>
    <w:rsid w:val="00A81B5C"/>
    <w:rsid w:val="00A81D42"/>
    <w:rsid w:val="00A81E37"/>
    <w:rsid w:val="00A81E4A"/>
    <w:rsid w:val="00A81F42"/>
    <w:rsid w:val="00A8200D"/>
    <w:rsid w:val="00A82061"/>
    <w:rsid w:val="00A82208"/>
    <w:rsid w:val="00A82337"/>
    <w:rsid w:val="00A82CD8"/>
    <w:rsid w:val="00A82F3D"/>
    <w:rsid w:val="00A831D6"/>
    <w:rsid w:val="00A83212"/>
    <w:rsid w:val="00A83232"/>
    <w:rsid w:val="00A83672"/>
    <w:rsid w:val="00A8385A"/>
    <w:rsid w:val="00A83F2C"/>
    <w:rsid w:val="00A83F33"/>
    <w:rsid w:val="00A840D1"/>
    <w:rsid w:val="00A84BF0"/>
    <w:rsid w:val="00A85832"/>
    <w:rsid w:val="00A85E78"/>
    <w:rsid w:val="00A85F15"/>
    <w:rsid w:val="00A85F61"/>
    <w:rsid w:val="00A862E5"/>
    <w:rsid w:val="00A8661E"/>
    <w:rsid w:val="00A86FC5"/>
    <w:rsid w:val="00A8767F"/>
    <w:rsid w:val="00A8776F"/>
    <w:rsid w:val="00A87A17"/>
    <w:rsid w:val="00A87F9F"/>
    <w:rsid w:val="00A90034"/>
    <w:rsid w:val="00A9013E"/>
    <w:rsid w:val="00A90246"/>
    <w:rsid w:val="00A903AE"/>
    <w:rsid w:val="00A906BB"/>
    <w:rsid w:val="00A91214"/>
    <w:rsid w:val="00A91445"/>
    <w:rsid w:val="00A91F31"/>
    <w:rsid w:val="00A922C0"/>
    <w:rsid w:val="00A923F7"/>
    <w:rsid w:val="00A92956"/>
    <w:rsid w:val="00A92A14"/>
    <w:rsid w:val="00A92D06"/>
    <w:rsid w:val="00A932A6"/>
    <w:rsid w:val="00A937E4"/>
    <w:rsid w:val="00A93835"/>
    <w:rsid w:val="00A938B0"/>
    <w:rsid w:val="00A93B2E"/>
    <w:rsid w:val="00A93DEF"/>
    <w:rsid w:val="00A94037"/>
    <w:rsid w:val="00A940FD"/>
    <w:rsid w:val="00A9447B"/>
    <w:rsid w:val="00A945D3"/>
    <w:rsid w:val="00A946BA"/>
    <w:rsid w:val="00A94C3F"/>
    <w:rsid w:val="00A94CE3"/>
    <w:rsid w:val="00A94DCA"/>
    <w:rsid w:val="00A95102"/>
    <w:rsid w:val="00A953EB"/>
    <w:rsid w:val="00A95794"/>
    <w:rsid w:val="00A96114"/>
    <w:rsid w:val="00A96E13"/>
    <w:rsid w:val="00A96ECC"/>
    <w:rsid w:val="00A97145"/>
    <w:rsid w:val="00A97512"/>
    <w:rsid w:val="00A97B82"/>
    <w:rsid w:val="00A97DE6"/>
    <w:rsid w:val="00AA0375"/>
    <w:rsid w:val="00AA03B8"/>
    <w:rsid w:val="00AA1107"/>
    <w:rsid w:val="00AA1455"/>
    <w:rsid w:val="00AA1B17"/>
    <w:rsid w:val="00AA1CA5"/>
    <w:rsid w:val="00AA2917"/>
    <w:rsid w:val="00AA2A59"/>
    <w:rsid w:val="00AA3125"/>
    <w:rsid w:val="00AA35DE"/>
    <w:rsid w:val="00AA3BC9"/>
    <w:rsid w:val="00AA3EFE"/>
    <w:rsid w:val="00AA49A0"/>
    <w:rsid w:val="00AA513B"/>
    <w:rsid w:val="00AA55A8"/>
    <w:rsid w:val="00AA577F"/>
    <w:rsid w:val="00AA5E92"/>
    <w:rsid w:val="00AA5FD9"/>
    <w:rsid w:val="00AA61A7"/>
    <w:rsid w:val="00AA65A6"/>
    <w:rsid w:val="00AA685C"/>
    <w:rsid w:val="00AA69B4"/>
    <w:rsid w:val="00AA6A51"/>
    <w:rsid w:val="00AA6D9C"/>
    <w:rsid w:val="00AA71C4"/>
    <w:rsid w:val="00AA7458"/>
    <w:rsid w:val="00AB074C"/>
    <w:rsid w:val="00AB0912"/>
    <w:rsid w:val="00AB0C80"/>
    <w:rsid w:val="00AB0DBF"/>
    <w:rsid w:val="00AB0E0D"/>
    <w:rsid w:val="00AB0FBD"/>
    <w:rsid w:val="00AB1114"/>
    <w:rsid w:val="00AB16C2"/>
    <w:rsid w:val="00AB1A37"/>
    <w:rsid w:val="00AB2118"/>
    <w:rsid w:val="00AB24DB"/>
    <w:rsid w:val="00AB2517"/>
    <w:rsid w:val="00AB27E5"/>
    <w:rsid w:val="00AB2944"/>
    <w:rsid w:val="00AB2D8F"/>
    <w:rsid w:val="00AB2EC2"/>
    <w:rsid w:val="00AB2F08"/>
    <w:rsid w:val="00AB3C94"/>
    <w:rsid w:val="00AB3F35"/>
    <w:rsid w:val="00AB4108"/>
    <w:rsid w:val="00AB4152"/>
    <w:rsid w:val="00AB4631"/>
    <w:rsid w:val="00AB52DD"/>
    <w:rsid w:val="00AB5519"/>
    <w:rsid w:val="00AB56AC"/>
    <w:rsid w:val="00AB5705"/>
    <w:rsid w:val="00AB61D5"/>
    <w:rsid w:val="00AB65AC"/>
    <w:rsid w:val="00AB6D20"/>
    <w:rsid w:val="00AB6E28"/>
    <w:rsid w:val="00AB6F9F"/>
    <w:rsid w:val="00AB718D"/>
    <w:rsid w:val="00AB73BA"/>
    <w:rsid w:val="00AB7512"/>
    <w:rsid w:val="00AB77CD"/>
    <w:rsid w:val="00AB793A"/>
    <w:rsid w:val="00AB7C06"/>
    <w:rsid w:val="00AB7E1A"/>
    <w:rsid w:val="00AB7F7C"/>
    <w:rsid w:val="00AC02B0"/>
    <w:rsid w:val="00AC05A6"/>
    <w:rsid w:val="00AC0652"/>
    <w:rsid w:val="00AC0E92"/>
    <w:rsid w:val="00AC14A3"/>
    <w:rsid w:val="00AC15CC"/>
    <w:rsid w:val="00AC175B"/>
    <w:rsid w:val="00AC180F"/>
    <w:rsid w:val="00AC18DC"/>
    <w:rsid w:val="00AC1C6C"/>
    <w:rsid w:val="00AC1CE3"/>
    <w:rsid w:val="00AC1DE3"/>
    <w:rsid w:val="00AC1E10"/>
    <w:rsid w:val="00AC20D6"/>
    <w:rsid w:val="00AC342C"/>
    <w:rsid w:val="00AC3483"/>
    <w:rsid w:val="00AC3735"/>
    <w:rsid w:val="00AC3ADA"/>
    <w:rsid w:val="00AC3BFA"/>
    <w:rsid w:val="00AC3FB7"/>
    <w:rsid w:val="00AC49F0"/>
    <w:rsid w:val="00AC4D22"/>
    <w:rsid w:val="00AC4E9E"/>
    <w:rsid w:val="00AC531C"/>
    <w:rsid w:val="00AC567B"/>
    <w:rsid w:val="00AC56BD"/>
    <w:rsid w:val="00AC59BB"/>
    <w:rsid w:val="00AC608A"/>
    <w:rsid w:val="00AC656E"/>
    <w:rsid w:val="00AC69F7"/>
    <w:rsid w:val="00AC6D06"/>
    <w:rsid w:val="00AC6E0F"/>
    <w:rsid w:val="00AC7009"/>
    <w:rsid w:val="00AC7325"/>
    <w:rsid w:val="00AC735B"/>
    <w:rsid w:val="00AC7517"/>
    <w:rsid w:val="00AC7B44"/>
    <w:rsid w:val="00AC7FBB"/>
    <w:rsid w:val="00AD02A5"/>
    <w:rsid w:val="00AD03C1"/>
    <w:rsid w:val="00AD04EE"/>
    <w:rsid w:val="00AD05EE"/>
    <w:rsid w:val="00AD0837"/>
    <w:rsid w:val="00AD0911"/>
    <w:rsid w:val="00AD0CCC"/>
    <w:rsid w:val="00AD0F45"/>
    <w:rsid w:val="00AD12C1"/>
    <w:rsid w:val="00AD165D"/>
    <w:rsid w:val="00AD1D78"/>
    <w:rsid w:val="00AD210F"/>
    <w:rsid w:val="00AD245C"/>
    <w:rsid w:val="00AD2817"/>
    <w:rsid w:val="00AD29E1"/>
    <w:rsid w:val="00AD2B5E"/>
    <w:rsid w:val="00AD2C29"/>
    <w:rsid w:val="00AD2C7E"/>
    <w:rsid w:val="00AD31B0"/>
    <w:rsid w:val="00AD3202"/>
    <w:rsid w:val="00AD3BEA"/>
    <w:rsid w:val="00AD3DC6"/>
    <w:rsid w:val="00AD3E43"/>
    <w:rsid w:val="00AD41E3"/>
    <w:rsid w:val="00AD4516"/>
    <w:rsid w:val="00AD4A23"/>
    <w:rsid w:val="00AD4F0D"/>
    <w:rsid w:val="00AD51B2"/>
    <w:rsid w:val="00AD58A6"/>
    <w:rsid w:val="00AD59A6"/>
    <w:rsid w:val="00AD5E7F"/>
    <w:rsid w:val="00AD6B51"/>
    <w:rsid w:val="00AD70F0"/>
    <w:rsid w:val="00AD716D"/>
    <w:rsid w:val="00AD719E"/>
    <w:rsid w:val="00AD71FF"/>
    <w:rsid w:val="00AD7241"/>
    <w:rsid w:val="00AD728D"/>
    <w:rsid w:val="00AD72A6"/>
    <w:rsid w:val="00AD75FB"/>
    <w:rsid w:val="00AD76B0"/>
    <w:rsid w:val="00AE0508"/>
    <w:rsid w:val="00AE09AD"/>
    <w:rsid w:val="00AE0CC4"/>
    <w:rsid w:val="00AE0E37"/>
    <w:rsid w:val="00AE14A7"/>
    <w:rsid w:val="00AE1526"/>
    <w:rsid w:val="00AE1756"/>
    <w:rsid w:val="00AE1835"/>
    <w:rsid w:val="00AE18EB"/>
    <w:rsid w:val="00AE19FA"/>
    <w:rsid w:val="00AE1CBF"/>
    <w:rsid w:val="00AE24D3"/>
    <w:rsid w:val="00AE26BF"/>
    <w:rsid w:val="00AE283B"/>
    <w:rsid w:val="00AE2940"/>
    <w:rsid w:val="00AE2B5C"/>
    <w:rsid w:val="00AE2D7D"/>
    <w:rsid w:val="00AE3027"/>
    <w:rsid w:val="00AE354B"/>
    <w:rsid w:val="00AE42E1"/>
    <w:rsid w:val="00AE44D7"/>
    <w:rsid w:val="00AE48C7"/>
    <w:rsid w:val="00AE4BD4"/>
    <w:rsid w:val="00AE4C32"/>
    <w:rsid w:val="00AE5226"/>
    <w:rsid w:val="00AE5391"/>
    <w:rsid w:val="00AE5CEF"/>
    <w:rsid w:val="00AE6AAC"/>
    <w:rsid w:val="00AE767A"/>
    <w:rsid w:val="00AE7982"/>
    <w:rsid w:val="00AE7ACB"/>
    <w:rsid w:val="00AE7B03"/>
    <w:rsid w:val="00AE7B36"/>
    <w:rsid w:val="00AE7B7C"/>
    <w:rsid w:val="00AE7CD0"/>
    <w:rsid w:val="00AF052B"/>
    <w:rsid w:val="00AF0A07"/>
    <w:rsid w:val="00AF0ECA"/>
    <w:rsid w:val="00AF0EF3"/>
    <w:rsid w:val="00AF1509"/>
    <w:rsid w:val="00AF16DB"/>
    <w:rsid w:val="00AF1A6D"/>
    <w:rsid w:val="00AF1E15"/>
    <w:rsid w:val="00AF1FCF"/>
    <w:rsid w:val="00AF2B12"/>
    <w:rsid w:val="00AF3F77"/>
    <w:rsid w:val="00AF499C"/>
    <w:rsid w:val="00AF4F50"/>
    <w:rsid w:val="00AF54DD"/>
    <w:rsid w:val="00AF6154"/>
    <w:rsid w:val="00AF6B51"/>
    <w:rsid w:val="00AF6C4D"/>
    <w:rsid w:val="00AF7430"/>
    <w:rsid w:val="00AF751F"/>
    <w:rsid w:val="00AF7D7D"/>
    <w:rsid w:val="00B00505"/>
    <w:rsid w:val="00B00787"/>
    <w:rsid w:val="00B007D7"/>
    <w:rsid w:val="00B00A9F"/>
    <w:rsid w:val="00B00CEA"/>
    <w:rsid w:val="00B0114C"/>
    <w:rsid w:val="00B014F2"/>
    <w:rsid w:val="00B0165D"/>
    <w:rsid w:val="00B018EB"/>
    <w:rsid w:val="00B01DB6"/>
    <w:rsid w:val="00B02429"/>
    <w:rsid w:val="00B02494"/>
    <w:rsid w:val="00B02828"/>
    <w:rsid w:val="00B02ADE"/>
    <w:rsid w:val="00B02AEC"/>
    <w:rsid w:val="00B02D03"/>
    <w:rsid w:val="00B02D6E"/>
    <w:rsid w:val="00B02F9E"/>
    <w:rsid w:val="00B038F7"/>
    <w:rsid w:val="00B0395E"/>
    <w:rsid w:val="00B03D89"/>
    <w:rsid w:val="00B04139"/>
    <w:rsid w:val="00B04357"/>
    <w:rsid w:val="00B046AF"/>
    <w:rsid w:val="00B046EC"/>
    <w:rsid w:val="00B04A1F"/>
    <w:rsid w:val="00B04DF9"/>
    <w:rsid w:val="00B05829"/>
    <w:rsid w:val="00B05A34"/>
    <w:rsid w:val="00B05B0B"/>
    <w:rsid w:val="00B05D3F"/>
    <w:rsid w:val="00B062BA"/>
    <w:rsid w:val="00B06421"/>
    <w:rsid w:val="00B06423"/>
    <w:rsid w:val="00B0688D"/>
    <w:rsid w:val="00B06AC1"/>
    <w:rsid w:val="00B06B2B"/>
    <w:rsid w:val="00B06CB9"/>
    <w:rsid w:val="00B07353"/>
    <w:rsid w:val="00B07576"/>
    <w:rsid w:val="00B076C0"/>
    <w:rsid w:val="00B0776B"/>
    <w:rsid w:val="00B07A30"/>
    <w:rsid w:val="00B07A76"/>
    <w:rsid w:val="00B1041B"/>
    <w:rsid w:val="00B10804"/>
    <w:rsid w:val="00B109C8"/>
    <w:rsid w:val="00B12878"/>
    <w:rsid w:val="00B1290E"/>
    <w:rsid w:val="00B12B4E"/>
    <w:rsid w:val="00B12BF8"/>
    <w:rsid w:val="00B133A0"/>
    <w:rsid w:val="00B134B8"/>
    <w:rsid w:val="00B136B3"/>
    <w:rsid w:val="00B13CCF"/>
    <w:rsid w:val="00B143ED"/>
    <w:rsid w:val="00B14C7B"/>
    <w:rsid w:val="00B14D59"/>
    <w:rsid w:val="00B15118"/>
    <w:rsid w:val="00B1567B"/>
    <w:rsid w:val="00B160B7"/>
    <w:rsid w:val="00B16126"/>
    <w:rsid w:val="00B16300"/>
    <w:rsid w:val="00B167B3"/>
    <w:rsid w:val="00B169FD"/>
    <w:rsid w:val="00B16AE7"/>
    <w:rsid w:val="00B171CA"/>
    <w:rsid w:val="00B173C2"/>
    <w:rsid w:val="00B17614"/>
    <w:rsid w:val="00B17631"/>
    <w:rsid w:val="00B200FA"/>
    <w:rsid w:val="00B202C6"/>
    <w:rsid w:val="00B20640"/>
    <w:rsid w:val="00B2109F"/>
    <w:rsid w:val="00B211D3"/>
    <w:rsid w:val="00B21290"/>
    <w:rsid w:val="00B216C1"/>
    <w:rsid w:val="00B219BA"/>
    <w:rsid w:val="00B21D46"/>
    <w:rsid w:val="00B23277"/>
    <w:rsid w:val="00B23285"/>
    <w:rsid w:val="00B2367D"/>
    <w:rsid w:val="00B23A9E"/>
    <w:rsid w:val="00B23CFB"/>
    <w:rsid w:val="00B23D42"/>
    <w:rsid w:val="00B2440D"/>
    <w:rsid w:val="00B25C5A"/>
    <w:rsid w:val="00B26117"/>
    <w:rsid w:val="00B26630"/>
    <w:rsid w:val="00B26980"/>
    <w:rsid w:val="00B26992"/>
    <w:rsid w:val="00B269FD"/>
    <w:rsid w:val="00B26E20"/>
    <w:rsid w:val="00B272E8"/>
    <w:rsid w:val="00B273D3"/>
    <w:rsid w:val="00B273DC"/>
    <w:rsid w:val="00B2754B"/>
    <w:rsid w:val="00B275C4"/>
    <w:rsid w:val="00B27C0A"/>
    <w:rsid w:val="00B27CB4"/>
    <w:rsid w:val="00B27CDB"/>
    <w:rsid w:val="00B3012A"/>
    <w:rsid w:val="00B301F8"/>
    <w:rsid w:val="00B30363"/>
    <w:rsid w:val="00B3169F"/>
    <w:rsid w:val="00B31B2C"/>
    <w:rsid w:val="00B31DB7"/>
    <w:rsid w:val="00B324FF"/>
    <w:rsid w:val="00B3334B"/>
    <w:rsid w:val="00B33459"/>
    <w:rsid w:val="00B337EA"/>
    <w:rsid w:val="00B33AA5"/>
    <w:rsid w:val="00B33AE5"/>
    <w:rsid w:val="00B33DB5"/>
    <w:rsid w:val="00B33DC7"/>
    <w:rsid w:val="00B341D4"/>
    <w:rsid w:val="00B341D5"/>
    <w:rsid w:val="00B34323"/>
    <w:rsid w:val="00B34EE3"/>
    <w:rsid w:val="00B356D6"/>
    <w:rsid w:val="00B35B35"/>
    <w:rsid w:val="00B35B55"/>
    <w:rsid w:val="00B35BFE"/>
    <w:rsid w:val="00B3681D"/>
    <w:rsid w:val="00B36882"/>
    <w:rsid w:val="00B36ADC"/>
    <w:rsid w:val="00B36F32"/>
    <w:rsid w:val="00B3734C"/>
    <w:rsid w:val="00B374F6"/>
    <w:rsid w:val="00B37C59"/>
    <w:rsid w:val="00B37C63"/>
    <w:rsid w:val="00B37DC6"/>
    <w:rsid w:val="00B40664"/>
    <w:rsid w:val="00B40B30"/>
    <w:rsid w:val="00B4154C"/>
    <w:rsid w:val="00B41552"/>
    <w:rsid w:val="00B41556"/>
    <w:rsid w:val="00B415E5"/>
    <w:rsid w:val="00B41FE8"/>
    <w:rsid w:val="00B42836"/>
    <w:rsid w:val="00B42CD1"/>
    <w:rsid w:val="00B43707"/>
    <w:rsid w:val="00B447D3"/>
    <w:rsid w:val="00B45392"/>
    <w:rsid w:val="00B455A7"/>
    <w:rsid w:val="00B45F32"/>
    <w:rsid w:val="00B46731"/>
    <w:rsid w:val="00B46B38"/>
    <w:rsid w:val="00B4731B"/>
    <w:rsid w:val="00B4794C"/>
    <w:rsid w:val="00B47E52"/>
    <w:rsid w:val="00B500F6"/>
    <w:rsid w:val="00B51010"/>
    <w:rsid w:val="00B51173"/>
    <w:rsid w:val="00B5130F"/>
    <w:rsid w:val="00B5156B"/>
    <w:rsid w:val="00B516AE"/>
    <w:rsid w:val="00B5196C"/>
    <w:rsid w:val="00B51AC3"/>
    <w:rsid w:val="00B51DD3"/>
    <w:rsid w:val="00B51F15"/>
    <w:rsid w:val="00B51F48"/>
    <w:rsid w:val="00B521D3"/>
    <w:rsid w:val="00B52AB6"/>
    <w:rsid w:val="00B52B6D"/>
    <w:rsid w:val="00B538EC"/>
    <w:rsid w:val="00B539A4"/>
    <w:rsid w:val="00B53DC8"/>
    <w:rsid w:val="00B53EC2"/>
    <w:rsid w:val="00B53FB6"/>
    <w:rsid w:val="00B54496"/>
    <w:rsid w:val="00B545AA"/>
    <w:rsid w:val="00B54631"/>
    <w:rsid w:val="00B549B9"/>
    <w:rsid w:val="00B54A77"/>
    <w:rsid w:val="00B54ACC"/>
    <w:rsid w:val="00B54D5E"/>
    <w:rsid w:val="00B5534F"/>
    <w:rsid w:val="00B55DFD"/>
    <w:rsid w:val="00B55F31"/>
    <w:rsid w:val="00B55FB3"/>
    <w:rsid w:val="00B560B3"/>
    <w:rsid w:val="00B562E4"/>
    <w:rsid w:val="00B56553"/>
    <w:rsid w:val="00B565FF"/>
    <w:rsid w:val="00B567AF"/>
    <w:rsid w:val="00B56B88"/>
    <w:rsid w:val="00B56C43"/>
    <w:rsid w:val="00B572AD"/>
    <w:rsid w:val="00B57400"/>
    <w:rsid w:val="00B5762A"/>
    <w:rsid w:val="00B5797E"/>
    <w:rsid w:val="00B57BDB"/>
    <w:rsid w:val="00B57D49"/>
    <w:rsid w:val="00B57E85"/>
    <w:rsid w:val="00B57FB5"/>
    <w:rsid w:val="00B6006F"/>
    <w:rsid w:val="00B600A2"/>
    <w:rsid w:val="00B603BB"/>
    <w:rsid w:val="00B6058D"/>
    <w:rsid w:val="00B60910"/>
    <w:rsid w:val="00B60E4E"/>
    <w:rsid w:val="00B61F11"/>
    <w:rsid w:val="00B62DE9"/>
    <w:rsid w:val="00B633CB"/>
    <w:rsid w:val="00B635A5"/>
    <w:rsid w:val="00B6376C"/>
    <w:rsid w:val="00B63878"/>
    <w:rsid w:val="00B63F9F"/>
    <w:rsid w:val="00B641F3"/>
    <w:rsid w:val="00B646CF"/>
    <w:rsid w:val="00B6482E"/>
    <w:rsid w:val="00B648EE"/>
    <w:rsid w:val="00B64DB4"/>
    <w:rsid w:val="00B6516A"/>
    <w:rsid w:val="00B65CBB"/>
    <w:rsid w:val="00B65D42"/>
    <w:rsid w:val="00B65D96"/>
    <w:rsid w:val="00B65DFB"/>
    <w:rsid w:val="00B6621C"/>
    <w:rsid w:val="00B66289"/>
    <w:rsid w:val="00B66B42"/>
    <w:rsid w:val="00B66F5D"/>
    <w:rsid w:val="00B66F74"/>
    <w:rsid w:val="00B6795E"/>
    <w:rsid w:val="00B67A8C"/>
    <w:rsid w:val="00B67DB3"/>
    <w:rsid w:val="00B701F8"/>
    <w:rsid w:val="00B7045F"/>
    <w:rsid w:val="00B707F5"/>
    <w:rsid w:val="00B709CA"/>
    <w:rsid w:val="00B70AAA"/>
    <w:rsid w:val="00B70C80"/>
    <w:rsid w:val="00B7101A"/>
    <w:rsid w:val="00B71A24"/>
    <w:rsid w:val="00B71B0D"/>
    <w:rsid w:val="00B71BF4"/>
    <w:rsid w:val="00B7222D"/>
    <w:rsid w:val="00B72613"/>
    <w:rsid w:val="00B72849"/>
    <w:rsid w:val="00B72E1B"/>
    <w:rsid w:val="00B72E1D"/>
    <w:rsid w:val="00B73064"/>
    <w:rsid w:val="00B731B8"/>
    <w:rsid w:val="00B734E9"/>
    <w:rsid w:val="00B736FD"/>
    <w:rsid w:val="00B73ED7"/>
    <w:rsid w:val="00B73F04"/>
    <w:rsid w:val="00B74209"/>
    <w:rsid w:val="00B74284"/>
    <w:rsid w:val="00B74B84"/>
    <w:rsid w:val="00B75256"/>
    <w:rsid w:val="00B75478"/>
    <w:rsid w:val="00B755E4"/>
    <w:rsid w:val="00B75D43"/>
    <w:rsid w:val="00B767CC"/>
    <w:rsid w:val="00B7694B"/>
    <w:rsid w:val="00B77CD6"/>
    <w:rsid w:val="00B77D11"/>
    <w:rsid w:val="00B805FC"/>
    <w:rsid w:val="00B806A9"/>
    <w:rsid w:val="00B811CD"/>
    <w:rsid w:val="00B81A39"/>
    <w:rsid w:val="00B81B69"/>
    <w:rsid w:val="00B822B0"/>
    <w:rsid w:val="00B8235B"/>
    <w:rsid w:val="00B826DF"/>
    <w:rsid w:val="00B8371D"/>
    <w:rsid w:val="00B83C1D"/>
    <w:rsid w:val="00B83F97"/>
    <w:rsid w:val="00B83FCE"/>
    <w:rsid w:val="00B847D0"/>
    <w:rsid w:val="00B85402"/>
    <w:rsid w:val="00B8543C"/>
    <w:rsid w:val="00B855D0"/>
    <w:rsid w:val="00B85F38"/>
    <w:rsid w:val="00B86526"/>
    <w:rsid w:val="00B8761B"/>
    <w:rsid w:val="00B87DFF"/>
    <w:rsid w:val="00B900A6"/>
    <w:rsid w:val="00B902C4"/>
    <w:rsid w:val="00B905B0"/>
    <w:rsid w:val="00B90714"/>
    <w:rsid w:val="00B90B80"/>
    <w:rsid w:val="00B91150"/>
    <w:rsid w:val="00B913C9"/>
    <w:rsid w:val="00B91728"/>
    <w:rsid w:val="00B91BC6"/>
    <w:rsid w:val="00B91C48"/>
    <w:rsid w:val="00B92189"/>
    <w:rsid w:val="00B9406C"/>
    <w:rsid w:val="00B94160"/>
    <w:rsid w:val="00B941BD"/>
    <w:rsid w:val="00B94440"/>
    <w:rsid w:val="00B9450F"/>
    <w:rsid w:val="00B94583"/>
    <w:rsid w:val="00B94B00"/>
    <w:rsid w:val="00B94EA1"/>
    <w:rsid w:val="00B959FC"/>
    <w:rsid w:val="00B95B8D"/>
    <w:rsid w:val="00B95EBE"/>
    <w:rsid w:val="00B95F94"/>
    <w:rsid w:val="00B96891"/>
    <w:rsid w:val="00B96EDB"/>
    <w:rsid w:val="00B97BF0"/>
    <w:rsid w:val="00BA06B5"/>
    <w:rsid w:val="00BA0877"/>
    <w:rsid w:val="00BA0E20"/>
    <w:rsid w:val="00BA0E26"/>
    <w:rsid w:val="00BA1B93"/>
    <w:rsid w:val="00BA1C97"/>
    <w:rsid w:val="00BA1F3C"/>
    <w:rsid w:val="00BA1FF4"/>
    <w:rsid w:val="00BA20E5"/>
    <w:rsid w:val="00BA2FF1"/>
    <w:rsid w:val="00BA33C3"/>
    <w:rsid w:val="00BA3525"/>
    <w:rsid w:val="00BA3666"/>
    <w:rsid w:val="00BA3D3D"/>
    <w:rsid w:val="00BA4234"/>
    <w:rsid w:val="00BA4689"/>
    <w:rsid w:val="00BA4AA8"/>
    <w:rsid w:val="00BA58D4"/>
    <w:rsid w:val="00BA5963"/>
    <w:rsid w:val="00BA5C07"/>
    <w:rsid w:val="00BA5E19"/>
    <w:rsid w:val="00BA5F93"/>
    <w:rsid w:val="00BA6605"/>
    <w:rsid w:val="00BA6675"/>
    <w:rsid w:val="00BA68BD"/>
    <w:rsid w:val="00BA6ABF"/>
    <w:rsid w:val="00BA6C7C"/>
    <w:rsid w:val="00BA72C6"/>
    <w:rsid w:val="00BA74C6"/>
    <w:rsid w:val="00BA7B0C"/>
    <w:rsid w:val="00BA7E07"/>
    <w:rsid w:val="00BB0097"/>
    <w:rsid w:val="00BB09BC"/>
    <w:rsid w:val="00BB0DDF"/>
    <w:rsid w:val="00BB0EC5"/>
    <w:rsid w:val="00BB14AF"/>
    <w:rsid w:val="00BB1E67"/>
    <w:rsid w:val="00BB202B"/>
    <w:rsid w:val="00BB2073"/>
    <w:rsid w:val="00BB28E5"/>
    <w:rsid w:val="00BB2914"/>
    <w:rsid w:val="00BB2B07"/>
    <w:rsid w:val="00BB2E28"/>
    <w:rsid w:val="00BB3418"/>
    <w:rsid w:val="00BB36C7"/>
    <w:rsid w:val="00BB3EEB"/>
    <w:rsid w:val="00BB4719"/>
    <w:rsid w:val="00BB529C"/>
    <w:rsid w:val="00BB5750"/>
    <w:rsid w:val="00BB5832"/>
    <w:rsid w:val="00BB5862"/>
    <w:rsid w:val="00BB5C51"/>
    <w:rsid w:val="00BB5E28"/>
    <w:rsid w:val="00BB61ED"/>
    <w:rsid w:val="00BB6443"/>
    <w:rsid w:val="00BB66C4"/>
    <w:rsid w:val="00BB66D4"/>
    <w:rsid w:val="00BB685A"/>
    <w:rsid w:val="00BB738A"/>
    <w:rsid w:val="00BB74B0"/>
    <w:rsid w:val="00BB787C"/>
    <w:rsid w:val="00BB787D"/>
    <w:rsid w:val="00BB79BE"/>
    <w:rsid w:val="00BC00A8"/>
    <w:rsid w:val="00BC01DF"/>
    <w:rsid w:val="00BC04B2"/>
    <w:rsid w:val="00BC0A74"/>
    <w:rsid w:val="00BC0F0F"/>
    <w:rsid w:val="00BC1173"/>
    <w:rsid w:val="00BC146A"/>
    <w:rsid w:val="00BC1A21"/>
    <w:rsid w:val="00BC1CC9"/>
    <w:rsid w:val="00BC1D4A"/>
    <w:rsid w:val="00BC240E"/>
    <w:rsid w:val="00BC248D"/>
    <w:rsid w:val="00BC2DE3"/>
    <w:rsid w:val="00BC346F"/>
    <w:rsid w:val="00BC3636"/>
    <w:rsid w:val="00BC373C"/>
    <w:rsid w:val="00BC3885"/>
    <w:rsid w:val="00BC3B81"/>
    <w:rsid w:val="00BC3EAC"/>
    <w:rsid w:val="00BC43E7"/>
    <w:rsid w:val="00BC48B1"/>
    <w:rsid w:val="00BC48DB"/>
    <w:rsid w:val="00BC4AED"/>
    <w:rsid w:val="00BC5154"/>
    <w:rsid w:val="00BC539D"/>
    <w:rsid w:val="00BC5667"/>
    <w:rsid w:val="00BC5698"/>
    <w:rsid w:val="00BC5756"/>
    <w:rsid w:val="00BC5DE0"/>
    <w:rsid w:val="00BC5E20"/>
    <w:rsid w:val="00BC66DE"/>
    <w:rsid w:val="00BC6CA4"/>
    <w:rsid w:val="00BC7316"/>
    <w:rsid w:val="00BC78A7"/>
    <w:rsid w:val="00BC7924"/>
    <w:rsid w:val="00BC7BD0"/>
    <w:rsid w:val="00BC7F73"/>
    <w:rsid w:val="00BD00C9"/>
    <w:rsid w:val="00BD0264"/>
    <w:rsid w:val="00BD09A7"/>
    <w:rsid w:val="00BD0AC0"/>
    <w:rsid w:val="00BD0D8F"/>
    <w:rsid w:val="00BD0ED9"/>
    <w:rsid w:val="00BD12D8"/>
    <w:rsid w:val="00BD1352"/>
    <w:rsid w:val="00BD13F5"/>
    <w:rsid w:val="00BD1475"/>
    <w:rsid w:val="00BD1763"/>
    <w:rsid w:val="00BD1C8A"/>
    <w:rsid w:val="00BD20F7"/>
    <w:rsid w:val="00BD23D2"/>
    <w:rsid w:val="00BD2681"/>
    <w:rsid w:val="00BD26B8"/>
    <w:rsid w:val="00BD2C99"/>
    <w:rsid w:val="00BD2DB7"/>
    <w:rsid w:val="00BD3061"/>
    <w:rsid w:val="00BD30C1"/>
    <w:rsid w:val="00BD31BB"/>
    <w:rsid w:val="00BD31E5"/>
    <w:rsid w:val="00BD38CE"/>
    <w:rsid w:val="00BD394C"/>
    <w:rsid w:val="00BD39DA"/>
    <w:rsid w:val="00BD4899"/>
    <w:rsid w:val="00BD4B64"/>
    <w:rsid w:val="00BD4DAC"/>
    <w:rsid w:val="00BD578A"/>
    <w:rsid w:val="00BD583E"/>
    <w:rsid w:val="00BD61EC"/>
    <w:rsid w:val="00BD68A1"/>
    <w:rsid w:val="00BD6BA7"/>
    <w:rsid w:val="00BD7395"/>
    <w:rsid w:val="00BE02DE"/>
    <w:rsid w:val="00BE0369"/>
    <w:rsid w:val="00BE059C"/>
    <w:rsid w:val="00BE066E"/>
    <w:rsid w:val="00BE0BA2"/>
    <w:rsid w:val="00BE0D5E"/>
    <w:rsid w:val="00BE0E44"/>
    <w:rsid w:val="00BE110D"/>
    <w:rsid w:val="00BE15F4"/>
    <w:rsid w:val="00BE17C5"/>
    <w:rsid w:val="00BE19EA"/>
    <w:rsid w:val="00BE1E28"/>
    <w:rsid w:val="00BE22B8"/>
    <w:rsid w:val="00BE2401"/>
    <w:rsid w:val="00BE31CF"/>
    <w:rsid w:val="00BE3328"/>
    <w:rsid w:val="00BE3A81"/>
    <w:rsid w:val="00BE3FB7"/>
    <w:rsid w:val="00BE4589"/>
    <w:rsid w:val="00BE4699"/>
    <w:rsid w:val="00BE4867"/>
    <w:rsid w:val="00BE4BCD"/>
    <w:rsid w:val="00BE4E73"/>
    <w:rsid w:val="00BE553A"/>
    <w:rsid w:val="00BE55A4"/>
    <w:rsid w:val="00BE56F0"/>
    <w:rsid w:val="00BE5DF2"/>
    <w:rsid w:val="00BE6AD6"/>
    <w:rsid w:val="00BE6C35"/>
    <w:rsid w:val="00BE6C42"/>
    <w:rsid w:val="00BE6F76"/>
    <w:rsid w:val="00BE709D"/>
    <w:rsid w:val="00BE72F2"/>
    <w:rsid w:val="00BE73ED"/>
    <w:rsid w:val="00BE79C9"/>
    <w:rsid w:val="00BE7C78"/>
    <w:rsid w:val="00BE7F71"/>
    <w:rsid w:val="00BF08E2"/>
    <w:rsid w:val="00BF0BCE"/>
    <w:rsid w:val="00BF0CCB"/>
    <w:rsid w:val="00BF0D61"/>
    <w:rsid w:val="00BF0FF3"/>
    <w:rsid w:val="00BF11DC"/>
    <w:rsid w:val="00BF17D0"/>
    <w:rsid w:val="00BF1810"/>
    <w:rsid w:val="00BF182B"/>
    <w:rsid w:val="00BF18E5"/>
    <w:rsid w:val="00BF1C19"/>
    <w:rsid w:val="00BF1F61"/>
    <w:rsid w:val="00BF21AA"/>
    <w:rsid w:val="00BF2486"/>
    <w:rsid w:val="00BF2652"/>
    <w:rsid w:val="00BF27B6"/>
    <w:rsid w:val="00BF334E"/>
    <w:rsid w:val="00BF3A4F"/>
    <w:rsid w:val="00BF3C44"/>
    <w:rsid w:val="00BF3D54"/>
    <w:rsid w:val="00BF40D8"/>
    <w:rsid w:val="00BF4102"/>
    <w:rsid w:val="00BF42D9"/>
    <w:rsid w:val="00BF4A3E"/>
    <w:rsid w:val="00BF4B26"/>
    <w:rsid w:val="00BF4C7B"/>
    <w:rsid w:val="00BF5152"/>
    <w:rsid w:val="00BF54E8"/>
    <w:rsid w:val="00BF5D63"/>
    <w:rsid w:val="00BF6074"/>
    <w:rsid w:val="00BF637C"/>
    <w:rsid w:val="00BF66F5"/>
    <w:rsid w:val="00BF6A10"/>
    <w:rsid w:val="00BF6C44"/>
    <w:rsid w:val="00BF6E27"/>
    <w:rsid w:val="00BF7018"/>
    <w:rsid w:val="00BF70A7"/>
    <w:rsid w:val="00BF719C"/>
    <w:rsid w:val="00BF7638"/>
    <w:rsid w:val="00BF7657"/>
    <w:rsid w:val="00C004E2"/>
    <w:rsid w:val="00C0050A"/>
    <w:rsid w:val="00C005B9"/>
    <w:rsid w:val="00C01098"/>
    <w:rsid w:val="00C010B5"/>
    <w:rsid w:val="00C010B6"/>
    <w:rsid w:val="00C01628"/>
    <w:rsid w:val="00C01ABE"/>
    <w:rsid w:val="00C020D1"/>
    <w:rsid w:val="00C02282"/>
    <w:rsid w:val="00C0263D"/>
    <w:rsid w:val="00C02695"/>
    <w:rsid w:val="00C027B7"/>
    <w:rsid w:val="00C02ABC"/>
    <w:rsid w:val="00C02CE8"/>
    <w:rsid w:val="00C02E0C"/>
    <w:rsid w:val="00C03E04"/>
    <w:rsid w:val="00C03F58"/>
    <w:rsid w:val="00C040D4"/>
    <w:rsid w:val="00C0434B"/>
    <w:rsid w:val="00C04A94"/>
    <w:rsid w:val="00C04E68"/>
    <w:rsid w:val="00C05612"/>
    <w:rsid w:val="00C059EF"/>
    <w:rsid w:val="00C05FE1"/>
    <w:rsid w:val="00C06898"/>
    <w:rsid w:val="00C06C0B"/>
    <w:rsid w:val="00C06CE1"/>
    <w:rsid w:val="00C07F8C"/>
    <w:rsid w:val="00C07F92"/>
    <w:rsid w:val="00C1025B"/>
    <w:rsid w:val="00C110E6"/>
    <w:rsid w:val="00C111DA"/>
    <w:rsid w:val="00C112FC"/>
    <w:rsid w:val="00C116AB"/>
    <w:rsid w:val="00C11997"/>
    <w:rsid w:val="00C11DB1"/>
    <w:rsid w:val="00C11E51"/>
    <w:rsid w:val="00C123D8"/>
    <w:rsid w:val="00C12699"/>
    <w:rsid w:val="00C12782"/>
    <w:rsid w:val="00C12AF6"/>
    <w:rsid w:val="00C1333E"/>
    <w:rsid w:val="00C13340"/>
    <w:rsid w:val="00C13426"/>
    <w:rsid w:val="00C13892"/>
    <w:rsid w:val="00C13F68"/>
    <w:rsid w:val="00C14030"/>
    <w:rsid w:val="00C144FB"/>
    <w:rsid w:val="00C147B2"/>
    <w:rsid w:val="00C14925"/>
    <w:rsid w:val="00C14FE3"/>
    <w:rsid w:val="00C1529D"/>
    <w:rsid w:val="00C1621C"/>
    <w:rsid w:val="00C162ED"/>
    <w:rsid w:val="00C1632A"/>
    <w:rsid w:val="00C165C3"/>
    <w:rsid w:val="00C16CA0"/>
    <w:rsid w:val="00C17A5F"/>
    <w:rsid w:val="00C17D9A"/>
    <w:rsid w:val="00C17F7E"/>
    <w:rsid w:val="00C200AC"/>
    <w:rsid w:val="00C200E5"/>
    <w:rsid w:val="00C20611"/>
    <w:rsid w:val="00C2084D"/>
    <w:rsid w:val="00C20E21"/>
    <w:rsid w:val="00C20E9A"/>
    <w:rsid w:val="00C21007"/>
    <w:rsid w:val="00C21884"/>
    <w:rsid w:val="00C21954"/>
    <w:rsid w:val="00C21977"/>
    <w:rsid w:val="00C21AA8"/>
    <w:rsid w:val="00C21B0F"/>
    <w:rsid w:val="00C21BDA"/>
    <w:rsid w:val="00C21EB6"/>
    <w:rsid w:val="00C21FA2"/>
    <w:rsid w:val="00C2260C"/>
    <w:rsid w:val="00C22666"/>
    <w:rsid w:val="00C226CC"/>
    <w:rsid w:val="00C227E7"/>
    <w:rsid w:val="00C22BC0"/>
    <w:rsid w:val="00C22D4B"/>
    <w:rsid w:val="00C22D6A"/>
    <w:rsid w:val="00C2338C"/>
    <w:rsid w:val="00C239EC"/>
    <w:rsid w:val="00C23D09"/>
    <w:rsid w:val="00C24117"/>
    <w:rsid w:val="00C24146"/>
    <w:rsid w:val="00C246A2"/>
    <w:rsid w:val="00C24937"/>
    <w:rsid w:val="00C24AFE"/>
    <w:rsid w:val="00C24F90"/>
    <w:rsid w:val="00C2507A"/>
    <w:rsid w:val="00C25134"/>
    <w:rsid w:val="00C255B8"/>
    <w:rsid w:val="00C256B6"/>
    <w:rsid w:val="00C25A61"/>
    <w:rsid w:val="00C263D8"/>
    <w:rsid w:val="00C26405"/>
    <w:rsid w:val="00C2654F"/>
    <w:rsid w:val="00C26954"/>
    <w:rsid w:val="00C26F01"/>
    <w:rsid w:val="00C271F5"/>
    <w:rsid w:val="00C27851"/>
    <w:rsid w:val="00C27D7E"/>
    <w:rsid w:val="00C27E24"/>
    <w:rsid w:val="00C27FD5"/>
    <w:rsid w:val="00C302EC"/>
    <w:rsid w:val="00C3040C"/>
    <w:rsid w:val="00C3072A"/>
    <w:rsid w:val="00C30759"/>
    <w:rsid w:val="00C3100E"/>
    <w:rsid w:val="00C31C0D"/>
    <w:rsid w:val="00C3250B"/>
    <w:rsid w:val="00C32676"/>
    <w:rsid w:val="00C32B5D"/>
    <w:rsid w:val="00C32DF5"/>
    <w:rsid w:val="00C32FC3"/>
    <w:rsid w:val="00C33ADC"/>
    <w:rsid w:val="00C33D1F"/>
    <w:rsid w:val="00C33EEB"/>
    <w:rsid w:val="00C348C2"/>
    <w:rsid w:val="00C34C50"/>
    <w:rsid w:val="00C34CC6"/>
    <w:rsid w:val="00C3511B"/>
    <w:rsid w:val="00C351E7"/>
    <w:rsid w:val="00C35246"/>
    <w:rsid w:val="00C35438"/>
    <w:rsid w:val="00C35690"/>
    <w:rsid w:val="00C35BA1"/>
    <w:rsid w:val="00C35D64"/>
    <w:rsid w:val="00C3607C"/>
    <w:rsid w:val="00C361B3"/>
    <w:rsid w:val="00C36830"/>
    <w:rsid w:val="00C37213"/>
    <w:rsid w:val="00C37870"/>
    <w:rsid w:val="00C37960"/>
    <w:rsid w:val="00C37A20"/>
    <w:rsid w:val="00C405F1"/>
    <w:rsid w:val="00C406A6"/>
    <w:rsid w:val="00C40719"/>
    <w:rsid w:val="00C40C28"/>
    <w:rsid w:val="00C417EF"/>
    <w:rsid w:val="00C419D1"/>
    <w:rsid w:val="00C41CCB"/>
    <w:rsid w:val="00C4282B"/>
    <w:rsid w:val="00C433EC"/>
    <w:rsid w:val="00C43C3C"/>
    <w:rsid w:val="00C44866"/>
    <w:rsid w:val="00C449BE"/>
    <w:rsid w:val="00C449D8"/>
    <w:rsid w:val="00C44A00"/>
    <w:rsid w:val="00C44E12"/>
    <w:rsid w:val="00C4501A"/>
    <w:rsid w:val="00C45293"/>
    <w:rsid w:val="00C45599"/>
    <w:rsid w:val="00C45BFB"/>
    <w:rsid w:val="00C45C60"/>
    <w:rsid w:val="00C45EA4"/>
    <w:rsid w:val="00C461B7"/>
    <w:rsid w:val="00C466C9"/>
    <w:rsid w:val="00C46969"/>
    <w:rsid w:val="00C46B33"/>
    <w:rsid w:val="00C47978"/>
    <w:rsid w:val="00C47C1C"/>
    <w:rsid w:val="00C5080B"/>
    <w:rsid w:val="00C50C24"/>
    <w:rsid w:val="00C50D4E"/>
    <w:rsid w:val="00C50E6E"/>
    <w:rsid w:val="00C510CB"/>
    <w:rsid w:val="00C51709"/>
    <w:rsid w:val="00C5179B"/>
    <w:rsid w:val="00C51A91"/>
    <w:rsid w:val="00C52294"/>
    <w:rsid w:val="00C527DC"/>
    <w:rsid w:val="00C52FA5"/>
    <w:rsid w:val="00C53212"/>
    <w:rsid w:val="00C537A1"/>
    <w:rsid w:val="00C537F7"/>
    <w:rsid w:val="00C53C20"/>
    <w:rsid w:val="00C5405D"/>
    <w:rsid w:val="00C545CE"/>
    <w:rsid w:val="00C54853"/>
    <w:rsid w:val="00C54CD5"/>
    <w:rsid w:val="00C54D22"/>
    <w:rsid w:val="00C55805"/>
    <w:rsid w:val="00C559F1"/>
    <w:rsid w:val="00C55B4C"/>
    <w:rsid w:val="00C55C02"/>
    <w:rsid w:val="00C55C2A"/>
    <w:rsid w:val="00C55CDA"/>
    <w:rsid w:val="00C5602A"/>
    <w:rsid w:val="00C56482"/>
    <w:rsid w:val="00C568BB"/>
    <w:rsid w:val="00C5699A"/>
    <w:rsid w:val="00C56F74"/>
    <w:rsid w:val="00C5741B"/>
    <w:rsid w:val="00C57581"/>
    <w:rsid w:val="00C57586"/>
    <w:rsid w:val="00C57824"/>
    <w:rsid w:val="00C57924"/>
    <w:rsid w:val="00C57BC0"/>
    <w:rsid w:val="00C57C97"/>
    <w:rsid w:val="00C57F85"/>
    <w:rsid w:val="00C6081E"/>
    <w:rsid w:val="00C60A7F"/>
    <w:rsid w:val="00C60FEB"/>
    <w:rsid w:val="00C615F7"/>
    <w:rsid w:val="00C61788"/>
    <w:rsid w:val="00C617F1"/>
    <w:rsid w:val="00C617F5"/>
    <w:rsid w:val="00C61E54"/>
    <w:rsid w:val="00C61FA4"/>
    <w:rsid w:val="00C6259F"/>
    <w:rsid w:val="00C62D1A"/>
    <w:rsid w:val="00C62D81"/>
    <w:rsid w:val="00C62E79"/>
    <w:rsid w:val="00C6359D"/>
    <w:rsid w:val="00C636BB"/>
    <w:rsid w:val="00C63A88"/>
    <w:rsid w:val="00C63D61"/>
    <w:rsid w:val="00C63FA0"/>
    <w:rsid w:val="00C64161"/>
    <w:rsid w:val="00C6424E"/>
    <w:rsid w:val="00C6446B"/>
    <w:rsid w:val="00C64C97"/>
    <w:rsid w:val="00C64CE9"/>
    <w:rsid w:val="00C64E52"/>
    <w:rsid w:val="00C64FD1"/>
    <w:rsid w:val="00C65277"/>
    <w:rsid w:val="00C65400"/>
    <w:rsid w:val="00C6540A"/>
    <w:rsid w:val="00C65833"/>
    <w:rsid w:val="00C65E36"/>
    <w:rsid w:val="00C65FEB"/>
    <w:rsid w:val="00C66735"/>
    <w:rsid w:val="00C669D0"/>
    <w:rsid w:val="00C66E8B"/>
    <w:rsid w:val="00C676EB"/>
    <w:rsid w:val="00C677BE"/>
    <w:rsid w:val="00C678BE"/>
    <w:rsid w:val="00C67C04"/>
    <w:rsid w:val="00C67D4F"/>
    <w:rsid w:val="00C70A39"/>
    <w:rsid w:val="00C713D7"/>
    <w:rsid w:val="00C71581"/>
    <w:rsid w:val="00C71589"/>
    <w:rsid w:val="00C71AD0"/>
    <w:rsid w:val="00C7237D"/>
    <w:rsid w:val="00C729DD"/>
    <w:rsid w:val="00C72A85"/>
    <w:rsid w:val="00C72F46"/>
    <w:rsid w:val="00C73333"/>
    <w:rsid w:val="00C734C8"/>
    <w:rsid w:val="00C73724"/>
    <w:rsid w:val="00C73847"/>
    <w:rsid w:val="00C73A7D"/>
    <w:rsid w:val="00C7435D"/>
    <w:rsid w:val="00C745CB"/>
    <w:rsid w:val="00C7473F"/>
    <w:rsid w:val="00C74A3C"/>
    <w:rsid w:val="00C74E39"/>
    <w:rsid w:val="00C75E6B"/>
    <w:rsid w:val="00C761E5"/>
    <w:rsid w:val="00C761F0"/>
    <w:rsid w:val="00C763B3"/>
    <w:rsid w:val="00C765B2"/>
    <w:rsid w:val="00C76AB6"/>
    <w:rsid w:val="00C76E05"/>
    <w:rsid w:val="00C7705B"/>
    <w:rsid w:val="00C7729B"/>
    <w:rsid w:val="00C772A2"/>
    <w:rsid w:val="00C77492"/>
    <w:rsid w:val="00C777B7"/>
    <w:rsid w:val="00C77AB2"/>
    <w:rsid w:val="00C77EE5"/>
    <w:rsid w:val="00C80301"/>
    <w:rsid w:val="00C806DF"/>
    <w:rsid w:val="00C80806"/>
    <w:rsid w:val="00C80822"/>
    <w:rsid w:val="00C808B4"/>
    <w:rsid w:val="00C80B4D"/>
    <w:rsid w:val="00C81056"/>
    <w:rsid w:val="00C81315"/>
    <w:rsid w:val="00C819CF"/>
    <w:rsid w:val="00C81A16"/>
    <w:rsid w:val="00C81AD3"/>
    <w:rsid w:val="00C822B8"/>
    <w:rsid w:val="00C822EE"/>
    <w:rsid w:val="00C82435"/>
    <w:rsid w:val="00C8253B"/>
    <w:rsid w:val="00C826CF"/>
    <w:rsid w:val="00C82CAE"/>
    <w:rsid w:val="00C82E20"/>
    <w:rsid w:val="00C83E45"/>
    <w:rsid w:val="00C83FBF"/>
    <w:rsid w:val="00C843FF"/>
    <w:rsid w:val="00C8489C"/>
    <w:rsid w:val="00C84AFB"/>
    <w:rsid w:val="00C85768"/>
    <w:rsid w:val="00C85881"/>
    <w:rsid w:val="00C858E6"/>
    <w:rsid w:val="00C85994"/>
    <w:rsid w:val="00C85D02"/>
    <w:rsid w:val="00C860A4"/>
    <w:rsid w:val="00C860C1"/>
    <w:rsid w:val="00C86447"/>
    <w:rsid w:val="00C868E7"/>
    <w:rsid w:val="00C86E7F"/>
    <w:rsid w:val="00C872C1"/>
    <w:rsid w:val="00C87435"/>
    <w:rsid w:val="00C87656"/>
    <w:rsid w:val="00C87730"/>
    <w:rsid w:val="00C8780E"/>
    <w:rsid w:val="00C878D0"/>
    <w:rsid w:val="00C879BE"/>
    <w:rsid w:val="00C87ADD"/>
    <w:rsid w:val="00C87C2C"/>
    <w:rsid w:val="00C87F91"/>
    <w:rsid w:val="00C90661"/>
    <w:rsid w:val="00C90AAF"/>
    <w:rsid w:val="00C90D68"/>
    <w:rsid w:val="00C90DA1"/>
    <w:rsid w:val="00C91318"/>
    <w:rsid w:val="00C9174F"/>
    <w:rsid w:val="00C91D0F"/>
    <w:rsid w:val="00C91ED9"/>
    <w:rsid w:val="00C922C0"/>
    <w:rsid w:val="00C92726"/>
    <w:rsid w:val="00C93056"/>
    <w:rsid w:val="00C93644"/>
    <w:rsid w:val="00C936BF"/>
    <w:rsid w:val="00C937E2"/>
    <w:rsid w:val="00C93860"/>
    <w:rsid w:val="00C93EF8"/>
    <w:rsid w:val="00C93F5F"/>
    <w:rsid w:val="00C950AD"/>
    <w:rsid w:val="00C950E6"/>
    <w:rsid w:val="00C95142"/>
    <w:rsid w:val="00C95462"/>
    <w:rsid w:val="00C95539"/>
    <w:rsid w:val="00C95D3F"/>
    <w:rsid w:val="00C95F45"/>
    <w:rsid w:val="00C9627C"/>
    <w:rsid w:val="00C9641D"/>
    <w:rsid w:val="00C966FE"/>
    <w:rsid w:val="00C9718C"/>
    <w:rsid w:val="00C97419"/>
    <w:rsid w:val="00C97BD7"/>
    <w:rsid w:val="00CA0374"/>
    <w:rsid w:val="00CA069C"/>
    <w:rsid w:val="00CA0A6C"/>
    <w:rsid w:val="00CA109D"/>
    <w:rsid w:val="00CA10EA"/>
    <w:rsid w:val="00CA11FA"/>
    <w:rsid w:val="00CA131F"/>
    <w:rsid w:val="00CA13A0"/>
    <w:rsid w:val="00CA18F2"/>
    <w:rsid w:val="00CA19FE"/>
    <w:rsid w:val="00CA2004"/>
    <w:rsid w:val="00CA261A"/>
    <w:rsid w:val="00CA280E"/>
    <w:rsid w:val="00CA2DFC"/>
    <w:rsid w:val="00CA3076"/>
    <w:rsid w:val="00CA341F"/>
    <w:rsid w:val="00CA34E2"/>
    <w:rsid w:val="00CA3534"/>
    <w:rsid w:val="00CA3896"/>
    <w:rsid w:val="00CA38AA"/>
    <w:rsid w:val="00CA3C3A"/>
    <w:rsid w:val="00CA41FC"/>
    <w:rsid w:val="00CA42A1"/>
    <w:rsid w:val="00CA4ADB"/>
    <w:rsid w:val="00CA4C13"/>
    <w:rsid w:val="00CA5244"/>
    <w:rsid w:val="00CA54C6"/>
    <w:rsid w:val="00CA60F5"/>
    <w:rsid w:val="00CA633D"/>
    <w:rsid w:val="00CA63EA"/>
    <w:rsid w:val="00CA69E5"/>
    <w:rsid w:val="00CA6BBA"/>
    <w:rsid w:val="00CA7BF9"/>
    <w:rsid w:val="00CA7E01"/>
    <w:rsid w:val="00CB0109"/>
    <w:rsid w:val="00CB0465"/>
    <w:rsid w:val="00CB05AB"/>
    <w:rsid w:val="00CB0729"/>
    <w:rsid w:val="00CB0762"/>
    <w:rsid w:val="00CB0997"/>
    <w:rsid w:val="00CB0BB5"/>
    <w:rsid w:val="00CB0E49"/>
    <w:rsid w:val="00CB0FB0"/>
    <w:rsid w:val="00CB1167"/>
    <w:rsid w:val="00CB1373"/>
    <w:rsid w:val="00CB1750"/>
    <w:rsid w:val="00CB1DDF"/>
    <w:rsid w:val="00CB2253"/>
    <w:rsid w:val="00CB26DE"/>
    <w:rsid w:val="00CB286E"/>
    <w:rsid w:val="00CB2E93"/>
    <w:rsid w:val="00CB2F91"/>
    <w:rsid w:val="00CB3269"/>
    <w:rsid w:val="00CB329C"/>
    <w:rsid w:val="00CB3304"/>
    <w:rsid w:val="00CB35AD"/>
    <w:rsid w:val="00CB42F4"/>
    <w:rsid w:val="00CB4942"/>
    <w:rsid w:val="00CB538A"/>
    <w:rsid w:val="00CB539E"/>
    <w:rsid w:val="00CB55E0"/>
    <w:rsid w:val="00CB5729"/>
    <w:rsid w:val="00CB63AA"/>
    <w:rsid w:val="00CB6743"/>
    <w:rsid w:val="00CB679D"/>
    <w:rsid w:val="00CB68CB"/>
    <w:rsid w:val="00CB6A1F"/>
    <w:rsid w:val="00CB6C5B"/>
    <w:rsid w:val="00CB7200"/>
    <w:rsid w:val="00CC0074"/>
    <w:rsid w:val="00CC0973"/>
    <w:rsid w:val="00CC0A45"/>
    <w:rsid w:val="00CC106C"/>
    <w:rsid w:val="00CC147A"/>
    <w:rsid w:val="00CC160F"/>
    <w:rsid w:val="00CC1984"/>
    <w:rsid w:val="00CC1A14"/>
    <w:rsid w:val="00CC1D57"/>
    <w:rsid w:val="00CC2097"/>
    <w:rsid w:val="00CC24BB"/>
    <w:rsid w:val="00CC357B"/>
    <w:rsid w:val="00CC38E5"/>
    <w:rsid w:val="00CC3A4F"/>
    <w:rsid w:val="00CC3A76"/>
    <w:rsid w:val="00CC42A4"/>
    <w:rsid w:val="00CC56D9"/>
    <w:rsid w:val="00CC5B95"/>
    <w:rsid w:val="00CC6A00"/>
    <w:rsid w:val="00CC6D80"/>
    <w:rsid w:val="00CC7073"/>
    <w:rsid w:val="00CC709D"/>
    <w:rsid w:val="00CC7202"/>
    <w:rsid w:val="00CC729D"/>
    <w:rsid w:val="00CC7449"/>
    <w:rsid w:val="00CC7783"/>
    <w:rsid w:val="00CC7928"/>
    <w:rsid w:val="00CC7C7F"/>
    <w:rsid w:val="00CD03CE"/>
    <w:rsid w:val="00CD0413"/>
    <w:rsid w:val="00CD0917"/>
    <w:rsid w:val="00CD0C6A"/>
    <w:rsid w:val="00CD0EB2"/>
    <w:rsid w:val="00CD0F0F"/>
    <w:rsid w:val="00CD0F8D"/>
    <w:rsid w:val="00CD1284"/>
    <w:rsid w:val="00CD13F6"/>
    <w:rsid w:val="00CD179B"/>
    <w:rsid w:val="00CD2308"/>
    <w:rsid w:val="00CD293A"/>
    <w:rsid w:val="00CD2BFD"/>
    <w:rsid w:val="00CD2E4D"/>
    <w:rsid w:val="00CD3090"/>
    <w:rsid w:val="00CD35DE"/>
    <w:rsid w:val="00CD3B3F"/>
    <w:rsid w:val="00CD3C9B"/>
    <w:rsid w:val="00CD4218"/>
    <w:rsid w:val="00CD42D5"/>
    <w:rsid w:val="00CD44B2"/>
    <w:rsid w:val="00CD466C"/>
    <w:rsid w:val="00CD4E19"/>
    <w:rsid w:val="00CD5225"/>
    <w:rsid w:val="00CD533A"/>
    <w:rsid w:val="00CD5E95"/>
    <w:rsid w:val="00CD604C"/>
    <w:rsid w:val="00CD62FC"/>
    <w:rsid w:val="00CD6D11"/>
    <w:rsid w:val="00CD72A1"/>
    <w:rsid w:val="00CD77CF"/>
    <w:rsid w:val="00CE0AC2"/>
    <w:rsid w:val="00CE0BC1"/>
    <w:rsid w:val="00CE0D57"/>
    <w:rsid w:val="00CE0E61"/>
    <w:rsid w:val="00CE0E8D"/>
    <w:rsid w:val="00CE1122"/>
    <w:rsid w:val="00CE134C"/>
    <w:rsid w:val="00CE1861"/>
    <w:rsid w:val="00CE1ABB"/>
    <w:rsid w:val="00CE1D99"/>
    <w:rsid w:val="00CE2058"/>
    <w:rsid w:val="00CE2866"/>
    <w:rsid w:val="00CE28B8"/>
    <w:rsid w:val="00CE2AF3"/>
    <w:rsid w:val="00CE2F8D"/>
    <w:rsid w:val="00CE31B7"/>
    <w:rsid w:val="00CE33AF"/>
    <w:rsid w:val="00CE34F5"/>
    <w:rsid w:val="00CE3918"/>
    <w:rsid w:val="00CE3962"/>
    <w:rsid w:val="00CE3CDC"/>
    <w:rsid w:val="00CE3E94"/>
    <w:rsid w:val="00CE41F4"/>
    <w:rsid w:val="00CE4CBF"/>
    <w:rsid w:val="00CE54A9"/>
    <w:rsid w:val="00CE58E0"/>
    <w:rsid w:val="00CE5CB5"/>
    <w:rsid w:val="00CE627B"/>
    <w:rsid w:val="00CE6481"/>
    <w:rsid w:val="00CE65DD"/>
    <w:rsid w:val="00CE6F9B"/>
    <w:rsid w:val="00CE72CA"/>
    <w:rsid w:val="00CE7E8C"/>
    <w:rsid w:val="00CE7FFD"/>
    <w:rsid w:val="00CF076B"/>
    <w:rsid w:val="00CF0789"/>
    <w:rsid w:val="00CF0B0C"/>
    <w:rsid w:val="00CF0E0C"/>
    <w:rsid w:val="00CF0FCB"/>
    <w:rsid w:val="00CF1433"/>
    <w:rsid w:val="00CF1DCC"/>
    <w:rsid w:val="00CF1F4C"/>
    <w:rsid w:val="00CF23BE"/>
    <w:rsid w:val="00CF2561"/>
    <w:rsid w:val="00CF2819"/>
    <w:rsid w:val="00CF29A2"/>
    <w:rsid w:val="00CF2E6F"/>
    <w:rsid w:val="00CF2FB1"/>
    <w:rsid w:val="00CF34D4"/>
    <w:rsid w:val="00CF3835"/>
    <w:rsid w:val="00CF557F"/>
    <w:rsid w:val="00CF5B93"/>
    <w:rsid w:val="00CF6425"/>
    <w:rsid w:val="00CF6918"/>
    <w:rsid w:val="00CF75B8"/>
    <w:rsid w:val="00CF7968"/>
    <w:rsid w:val="00CF798F"/>
    <w:rsid w:val="00CF7D06"/>
    <w:rsid w:val="00D00095"/>
    <w:rsid w:val="00D0020F"/>
    <w:rsid w:val="00D00491"/>
    <w:rsid w:val="00D006DB"/>
    <w:rsid w:val="00D00DC3"/>
    <w:rsid w:val="00D00F4A"/>
    <w:rsid w:val="00D0186B"/>
    <w:rsid w:val="00D01BAC"/>
    <w:rsid w:val="00D0233F"/>
    <w:rsid w:val="00D02612"/>
    <w:rsid w:val="00D02C27"/>
    <w:rsid w:val="00D02F87"/>
    <w:rsid w:val="00D03692"/>
    <w:rsid w:val="00D03C12"/>
    <w:rsid w:val="00D03FB4"/>
    <w:rsid w:val="00D04071"/>
    <w:rsid w:val="00D0421F"/>
    <w:rsid w:val="00D04AB7"/>
    <w:rsid w:val="00D04EC3"/>
    <w:rsid w:val="00D05D70"/>
    <w:rsid w:val="00D078F2"/>
    <w:rsid w:val="00D07936"/>
    <w:rsid w:val="00D07B53"/>
    <w:rsid w:val="00D07F3E"/>
    <w:rsid w:val="00D10CD1"/>
    <w:rsid w:val="00D1105E"/>
    <w:rsid w:val="00D115FE"/>
    <w:rsid w:val="00D116B6"/>
    <w:rsid w:val="00D118AD"/>
    <w:rsid w:val="00D11BCE"/>
    <w:rsid w:val="00D11FC1"/>
    <w:rsid w:val="00D121CC"/>
    <w:rsid w:val="00D12441"/>
    <w:rsid w:val="00D12582"/>
    <w:rsid w:val="00D12807"/>
    <w:rsid w:val="00D137C4"/>
    <w:rsid w:val="00D1398C"/>
    <w:rsid w:val="00D13E18"/>
    <w:rsid w:val="00D14208"/>
    <w:rsid w:val="00D1439B"/>
    <w:rsid w:val="00D145CB"/>
    <w:rsid w:val="00D14AFD"/>
    <w:rsid w:val="00D14D6A"/>
    <w:rsid w:val="00D15048"/>
    <w:rsid w:val="00D152A0"/>
    <w:rsid w:val="00D154C3"/>
    <w:rsid w:val="00D15650"/>
    <w:rsid w:val="00D15784"/>
    <w:rsid w:val="00D1582F"/>
    <w:rsid w:val="00D15A66"/>
    <w:rsid w:val="00D15D1E"/>
    <w:rsid w:val="00D15E92"/>
    <w:rsid w:val="00D160E7"/>
    <w:rsid w:val="00D167C8"/>
    <w:rsid w:val="00D16A5E"/>
    <w:rsid w:val="00D16DE6"/>
    <w:rsid w:val="00D16FA6"/>
    <w:rsid w:val="00D17CEA"/>
    <w:rsid w:val="00D208A2"/>
    <w:rsid w:val="00D20B98"/>
    <w:rsid w:val="00D20C93"/>
    <w:rsid w:val="00D20E3E"/>
    <w:rsid w:val="00D20F90"/>
    <w:rsid w:val="00D21344"/>
    <w:rsid w:val="00D22449"/>
    <w:rsid w:val="00D225AF"/>
    <w:rsid w:val="00D2288D"/>
    <w:rsid w:val="00D2296F"/>
    <w:rsid w:val="00D229A3"/>
    <w:rsid w:val="00D22AFC"/>
    <w:rsid w:val="00D22B80"/>
    <w:rsid w:val="00D23317"/>
    <w:rsid w:val="00D23BA3"/>
    <w:rsid w:val="00D23D07"/>
    <w:rsid w:val="00D23E9E"/>
    <w:rsid w:val="00D24195"/>
    <w:rsid w:val="00D24A99"/>
    <w:rsid w:val="00D24BB2"/>
    <w:rsid w:val="00D24BD4"/>
    <w:rsid w:val="00D24DCC"/>
    <w:rsid w:val="00D25111"/>
    <w:rsid w:val="00D251F8"/>
    <w:rsid w:val="00D25259"/>
    <w:rsid w:val="00D25F5D"/>
    <w:rsid w:val="00D26599"/>
    <w:rsid w:val="00D26990"/>
    <w:rsid w:val="00D26A8E"/>
    <w:rsid w:val="00D273D7"/>
    <w:rsid w:val="00D274B0"/>
    <w:rsid w:val="00D27FD7"/>
    <w:rsid w:val="00D30024"/>
    <w:rsid w:val="00D30158"/>
    <w:rsid w:val="00D30196"/>
    <w:rsid w:val="00D305C4"/>
    <w:rsid w:val="00D3066D"/>
    <w:rsid w:val="00D30878"/>
    <w:rsid w:val="00D30922"/>
    <w:rsid w:val="00D30AAC"/>
    <w:rsid w:val="00D312DF"/>
    <w:rsid w:val="00D3164C"/>
    <w:rsid w:val="00D32202"/>
    <w:rsid w:val="00D327ED"/>
    <w:rsid w:val="00D3280E"/>
    <w:rsid w:val="00D3299C"/>
    <w:rsid w:val="00D32D27"/>
    <w:rsid w:val="00D32D57"/>
    <w:rsid w:val="00D332B4"/>
    <w:rsid w:val="00D332B8"/>
    <w:rsid w:val="00D3338E"/>
    <w:rsid w:val="00D33B4A"/>
    <w:rsid w:val="00D3468D"/>
    <w:rsid w:val="00D34B21"/>
    <w:rsid w:val="00D34CB3"/>
    <w:rsid w:val="00D34EE9"/>
    <w:rsid w:val="00D34EFC"/>
    <w:rsid w:val="00D35044"/>
    <w:rsid w:val="00D35091"/>
    <w:rsid w:val="00D35115"/>
    <w:rsid w:val="00D35947"/>
    <w:rsid w:val="00D35C71"/>
    <w:rsid w:val="00D364C7"/>
    <w:rsid w:val="00D36798"/>
    <w:rsid w:val="00D36C26"/>
    <w:rsid w:val="00D36DF3"/>
    <w:rsid w:val="00D36E99"/>
    <w:rsid w:val="00D374C8"/>
    <w:rsid w:val="00D37D1C"/>
    <w:rsid w:val="00D37D22"/>
    <w:rsid w:val="00D4046C"/>
    <w:rsid w:val="00D40538"/>
    <w:rsid w:val="00D40A71"/>
    <w:rsid w:val="00D411FF"/>
    <w:rsid w:val="00D412AC"/>
    <w:rsid w:val="00D415F6"/>
    <w:rsid w:val="00D4165C"/>
    <w:rsid w:val="00D41725"/>
    <w:rsid w:val="00D418C6"/>
    <w:rsid w:val="00D41EA2"/>
    <w:rsid w:val="00D41F26"/>
    <w:rsid w:val="00D41F9B"/>
    <w:rsid w:val="00D424A0"/>
    <w:rsid w:val="00D42C86"/>
    <w:rsid w:val="00D42D4E"/>
    <w:rsid w:val="00D431DB"/>
    <w:rsid w:val="00D432D1"/>
    <w:rsid w:val="00D43549"/>
    <w:rsid w:val="00D43745"/>
    <w:rsid w:val="00D43A36"/>
    <w:rsid w:val="00D43AA7"/>
    <w:rsid w:val="00D43ECE"/>
    <w:rsid w:val="00D446BE"/>
    <w:rsid w:val="00D446E0"/>
    <w:rsid w:val="00D44C9F"/>
    <w:rsid w:val="00D44DE5"/>
    <w:rsid w:val="00D44ECD"/>
    <w:rsid w:val="00D44F77"/>
    <w:rsid w:val="00D4533E"/>
    <w:rsid w:val="00D45BAB"/>
    <w:rsid w:val="00D45D31"/>
    <w:rsid w:val="00D45DC6"/>
    <w:rsid w:val="00D4637D"/>
    <w:rsid w:val="00D46686"/>
    <w:rsid w:val="00D467BC"/>
    <w:rsid w:val="00D468CB"/>
    <w:rsid w:val="00D468F2"/>
    <w:rsid w:val="00D476EF"/>
    <w:rsid w:val="00D50350"/>
    <w:rsid w:val="00D507B2"/>
    <w:rsid w:val="00D509B7"/>
    <w:rsid w:val="00D50DE9"/>
    <w:rsid w:val="00D5119B"/>
    <w:rsid w:val="00D51731"/>
    <w:rsid w:val="00D51A09"/>
    <w:rsid w:val="00D51C80"/>
    <w:rsid w:val="00D52213"/>
    <w:rsid w:val="00D52231"/>
    <w:rsid w:val="00D5274F"/>
    <w:rsid w:val="00D52DA9"/>
    <w:rsid w:val="00D52FC0"/>
    <w:rsid w:val="00D5316C"/>
    <w:rsid w:val="00D532A3"/>
    <w:rsid w:val="00D53CD3"/>
    <w:rsid w:val="00D53D36"/>
    <w:rsid w:val="00D54416"/>
    <w:rsid w:val="00D54478"/>
    <w:rsid w:val="00D5491C"/>
    <w:rsid w:val="00D54C12"/>
    <w:rsid w:val="00D54ECE"/>
    <w:rsid w:val="00D5510F"/>
    <w:rsid w:val="00D5550B"/>
    <w:rsid w:val="00D55B78"/>
    <w:rsid w:val="00D55CB9"/>
    <w:rsid w:val="00D5608C"/>
    <w:rsid w:val="00D56A58"/>
    <w:rsid w:val="00D56F03"/>
    <w:rsid w:val="00D57298"/>
    <w:rsid w:val="00D575E9"/>
    <w:rsid w:val="00D57D61"/>
    <w:rsid w:val="00D602D1"/>
    <w:rsid w:val="00D611FC"/>
    <w:rsid w:val="00D6181C"/>
    <w:rsid w:val="00D61A67"/>
    <w:rsid w:val="00D61AE5"/>
    <w:rsid w:val="00D61D85"/>
    <w:rsid w:val="00D621CE"/>
    <w:rsid w:val="00D62450"/>
    <w:rsid w:val="00D6256B"/>
    <w:rsid w:val="00D627A9"/>
    <w:rsid w:val="00D62A0E"/>
    <w:rsid w:val="00D62BCE"/>
    <w:rsid w:val="00D62DD1"/>
    <w:rsid w:val="00D63ABC"/>
    <w:rsid w:val="00D643F3"/>
    <w:rsid w:val="00D64851"/>
    <w:rsid w:val="00D64DAA"/>
    <w:rsid w:val="00D64EE2"/>
    <w:rsid w:val="00D65243"/>
    <w:rsid w:val="00D653DE"/>
    <w:rsid w:val="00D656B4"/>
    <w:rsid w:val="00D657CE"/>
    <w:rsid w:val="00D65EE1"/>
    <w:rsid w:val="00D6632B"/>
    <w:rsid w:val="00D66FC1"/>
    <w:rsid w:val="00D66FFC"/>
    <w:rsid w:val="00D6736F"/>
    <w:rsid w:val="00D67405"/>
    <w:rsid w:val="00D6781B"/>
    <w:rsid w:val="00D7021A"/>
    <w:rsid w:val="00D705E3"/>
    <w:rsid w:val="00D715F9"/>
    <w:rsid w:val="00D71685"/>
    <w:rsid w:val="00D7187B"/>
    <w:rsid w:val="00D71B66"/>
    <w:rsid w:val="00D71D25"/>
    <w:rsid w:val="00D720C1"/>
    <w:rsid w:val="00D724CE"/>
    <w:rsid w:val="00D7261F"/>
    <w:rsid w:val="00D7278B"/>
    <w:rsid w:val="00D72CF2"/>
    <w:rsid w:val="00D72FEE"/>
    <w:rsid w:val="00D73BD8"/>
    <w:rsid w:val="00D73FBB"/>
    <w:rsid w:val="00D74067"/>
    <w:rsid w:val="00D74195"/>
    <w:rsid w:val="00D74D62"/>
    <w:rsid w:val="00D7552C"/>
    <w:rsid w:val="00D759DE"/>
    <w:rsid w:val="00D75B07"/>
    <w:rsid w:val="00D75F43"/>
    <w:rsid w:val="00D7613E"/>
    <w:rsid w:val="00D767E7"/>
    <w:rsid w:val="00D77471"/>
    <w:rsid w:val="00D77ECE"/>
    <w:rsid w:val="00D77F37"/>
    <w:rsid w:val="00D8014C"/>
    <w:rsid w:val="00D80338"/>
    <w:rsid w:val="00D809CF"/>
    <w:rsid w:val="00D814FF"/>
    <w:rsid w:val="00D815A1"/>
    <w:rsid w:val="00D8165E"/>
    <w:rsid w:val="00D8199F"/>
    <w:rsid w:val="00D8291F"/>
    <w:rsid w:val="00D82C75"/>
    <w:rsid w:val="00D830F6"/>
    <w:rsid w:val="00D83336"/>
    <w:rsid w:val="00D834A9"/>
    <w:rsid w:val="00D842B0"/>
    <w:rsid w:val="00D84F31"/>
    <w:rsid w:val="00D850B2"/>
    <w:rsid w:val="00D8532E"/>
    <w:rsid w:val="00D85840"/>
    <w:rsid w:val="00D858F7"/>
    <w:rsid w:val="00D862DA"/>
    <w:rsid w:val="00D86446"/>
    <w:rsid w:val="00D86590"/>
    <w:rsid w:val="00D866AA"/>
    <w:rsid w:val="00D867C9"/>
    <w:rsid w:val="00D8685F"/>
    <w:rsid w:val="00D8687D"/>
    <w:rsid w:val="00D87013"/>
    <w:rsid w:val="00D87027"/>
    <w:rsid w:val="00D87545"/>
    <w:rsid w:val="00D87F77"/>
    <w:rsid w:val="00D9029C"/>
    <w:rsid w:val="00D90DEC"/>
    <w:rsid w:val="00D912C8"/>
    <w:rsid w:val="00D91429"/>
    <w:rsid w:val="00D915E1"/>
    <w:rsid w:val="00D91716"/>
    <w:rsid w:val="00D91D21"/>
    <w:rsid w:val="00D9209A"/>
    <w:rsid w:val="00D92209"/>
    <w:rsid w:val="00D92C46"/>
    <w:rsid w:val="00D92DB1"/>
    <w:rsid w:val="00D92EF5"/>
    <w:rsid w:val="00D92F23"/>
    <w:rsid w:val="00D933EC"/>
    <w:rsid w:val="00D938E7"/>
    <w:rsid w:val="00D93D78"/>
    <w:rsid w:val="00D93E44"/>
    <w:rsid w:val="00D94160"/>
    <w:rsid w:val="00D94818"/>
    <w:rsid w:val="00D94EFD"/>
    <w:rsid w:val="00D94FC2"/>
    <w:rsid w:val="00D953A0"/>
    <w:rsid w:val="00D95819"/>
    <w:rsid w:val="00D96201"/>
    <w:rsid w:val="00D970F7"/>
    <w:rsid w:val="00D97241"/>
    <w:rsid w:val="00D974AC"/>
    <w:rsid w:val="00D974FD"/>
    <w:rsid w:val="00D975E5"/>
    <w:rsid w:val="00D97C79"/>
    <w:rsid w:val="00D97DE1"/>
    <w:rsid w:val="00DA043A"/>
    <w:rsid w:val="00DA059B"/>
    <w:rsid w:val="00DA08FE"/>
    <w:rsid w:val="00DA0B5E"/>
    <w:rsid w:val="00DA0C67"/>
    <w:rsid w:val="00DA0F7A"/>
    <w:rsid w:val="00DA19BB"/>
    <w:rsid w:val="00DA1E6A"/>
    <w:rsid w:val="00DA1F89"/>
    <w:rsid w:val="00DA1FDD"/>
    <w:rsid w:val="00DA2279"/>
    <w:rsid w:val="00DA2BC9"/>
    <w:rsid w:val="00DA2D5F"/>
    <w:rsid w:val="00DA3DD6"/>
    <w:rsid w:val="00DA3E9E"/>
    <w:rsid w:val="00DA422A"/>
    <w:rsid w:val="00DA48AD"/>
    <w:rsid w:val="00DA48C8"/>
    <w:rsid w:val="00DA48D3"/>
    <w:rsid w:val="00DA4A58"/>
    <w:rsid w:val="00DA4A87"/>
    <w:rsid w:val="00DA4BF7"/>
    <w:rsid w:val="00DA4D3B"/>
    <w:rsid w:val="00DA4D6C"/>
    <w:rsid w:val="00DA532B"/>
    <w:rsid w:val="00DA54A4"/>
    <w:rsid w:val="00DA588A"/>
    <w:rsid w:val="00DA6363"/>
    <w:rsid w:val="00DA6A61"/>
    <w:rsid w:val="00DA6B7D"/>
    <w:rsid w:val="00DA6D1B"/>
    <w:rsid w:val="00DA6D38"/>
    <w:rsid w:val="00DA6E7E"/>
    <w:rsid w:val="00DA6E9E"/>
    <w:rsid w:val="00DA7AB2"/>
    <w:rsid w:val="00DA7AB8"/>
    <w:rsid w:val="00DA7CA7"/>
    <w:rsid w:val="00DA7D44"/>
    <w:rsid w:val="00DB041E"/>
    <w:rsid w:val="00DB0555"/>
    <w:rsid w:val="00DB0C04"/>
    <w:rsid w:val="00DB0F3B"/>
    <w:rsid w:val="00DB1095"/>
    <w:rsid w:val="00DB127F"/>
    <w:rsid w:val="00DB12FC"/>
    <w:rsid w:val="00DB1311"/>
    <w:rsid w:val="00DB1B1B"/>
    <w:rsid w:val="00DB2C2F"/>
    <w:rsid w:val="00DB3026"/>
    <w:rsid w:val="00DB36EB"/>
    <w:rsid w:val="00DB3899"/>
    <w:rsid w:val="00DB45A7"/>
    <w:rsid w:val="00DB4876"/>
    <w:rsid w:val="00DB4CCF"/>
    <w:rsid w:val="00DB4D1B"/>
    <w:rsid w:val="00DB4F37"/>
    <w:rsid w:val="00DB5495"/>
    <w:rsid w:val="00DB5A2B"/>
    <w:rsid w:val="00DB5AD2"/>
    <w:rsid w:val="00DB5F80"/>
    <w:rsid w:val="00DB6015"/>
    <w:rsid w:val="00DB6270"/>
    <w:rsid w:val="00DB66B5"/>
    <w:rsid w:val="00DB66BF"/>
    <w:rsid w:val="00DB67B9"/>
    <w:rsid w:val="00DB68F5"/>
    <w:rsid w:val="00DB696D"/>
    <w:rsid w:val="00DB7444"/>
    <w:rsid w:val="00DB7530"/>
    <w:rsid w:val="00DB7830"/>
    <w:rsid w:val="00DB7A73"/>
    <w:rsid w:val="00DB7E3C"/>
    <w:rsid w:val="00DB7EEF"/>
    <w:rsid w:val="00DC0A94"/>
    <w:rsid w:val="00DC0A98"/>
    <w:rsid w:val="00DC0D2D"/>
    <w:rsid w:val="00DC0E51"/>
    <w:rsid w:val="00DC102B"/>
    <w:rsid w:val="00DC10A2"/>
    <w:rsid w:val="00DC1382"/>
    <w:rsid w:val="00DC1933"/>
    <w:rsid w:val="00DC19E7"/>
    <w:rsid w:val="00DC1FC1"/>
    <w:rsid w:val="00DC29C4"/>
    <w:rsid w:val="00DC2B1A"/>
    <w:rsid w:val="00DC2DD8"/>
    <w:rsid w:val="00DC2F29"/>
    <w:rsid w:val="00DC3178"/>
    <w:rsid w:val="00DC32E7"/>
    <w:rsid w:val="00DC35A6"/>
    <w:rsid w:val="00DC35E2"/>
    <w:rsid w:val="00DC4104"/>
    <w:rsid w:val="00DC4271"/>
    <w:rsid w:val="00DC4B54"/>
    <w:rsid w:val="00DC4CFE"/>
    <w:rsid w:val="00DC524B"/>
    <w:rsid w:val="00DC5339"/>
    <w:rsid w:val="00DC54F1"/>
    <w:rsid w:val="00DC577B"/>
    <w:rsid w:val="00DC5D9B"/>
    <w:rsid w:val="00DC5EE0"/>
    <w:rsid w:val="00DC5FE9"/>
    <w:rsid w:val="00DC609A"/>
    <w:rsid w:val="00DC6A73"/>
    <w:rsid w:val="00DC6BB0"/>
    <w:rsid w:val="00DC6F6D"/>
    <w:rsid w:val="00DC7036"/>
    <w:rsid w:val="00DC7273"/>
    <w:rsid w:val="00DC76D4"/>
    <w:rsid w:val="00DD0208"/>
    <w:rsid w:val="00DD03FC"/>
    <w:rsid w:val="00DD052B"/>
    <w:rsid w:val="00DD05B3"/>
    <w:rsid w:val="00DD0695"/>
    <w:rsid w:val="00DD0853"/>
    <w:rsid w:val="00DD0D53"/>
    <w:rsid w:val="00DD0E71"/>
    <w:rsid w:val="00DD1136"/>
    <w:rsid w:val="00DD175E"/>
    <w:rsid w:val="00DD18DA"/>
    <w:rsid w:val="00DD2067"/>
    <w:rsid w:val="00DD2502"/>
    <w:rsid w:val="00DD2B50"/>
    <w:rsid w:val="00DD3133"/>
    <w:rsid w:val="00DD31CD"/>
    <w:rsid w:val="00DD37B4"/>
    <w:rsid w:val="00DD3F23"/>
    <w:rsid w:val="00DD455A"/>
    <w:rsid w:val="00DD46CC"/>
    <w:rsid w:val="00DD4723"/>
    <w:rsid w:val="00DD4A4B"/>
    <w:rsid w:val="00DD4C8E"/>
    <w:rsid w:val="00DD538B"/>
    <w:rsid w:val="00DD571D"/>
    <w:rsid w:val="00DD6297"/>
    <w:rsid w:val="00DD6345"/>
    <w:rsid w:val="00DD65B2"/>
    <w:rsid w:val="00DD6677"/>
    <w:rsid w:val="00DD6F22"/>
    <w:rsid w:val="00DD7D13"/>
    <w:rsid w:val="00DE0288"/>
    <w:rsid w:val="00DE0841"/>
    <w:rsid w:val="00DE0BE7"/>
    <w:rsid w:val="00DE1A00"/>
    <w:rsid w:val="00DE1A03"/>
    <w:rsid w:val="00DE1F6A"/>
    <w:rsid w:val="00DE2195"/>
    <w:rsid w:val="00DE2B2E"/>
    <w:rsid w:val="00DE2D77"/>
    <w:rsid w:val="00DE2E8E"/>
    <w:rsid w:val="00DE2FC4"/>
    <w:rsid w:val="00DE3041"/>
    <w:rsid w:val="00DE3124"/>
    <w:rsid w:val="00DE3382"/>
    <w:rsid w:val="00DE3436"/>
    <w:rsid w:val="00DE41AA"/>
    <w:rsid w:val="00DE42DA"/>
    <w:rsid w:val="00DE43E9"/>
    <w:rsid w:val="00DE4F92"/>
    <w:rsid w:val="00DE54F1"/>
    <w:rsid w:val="00DE574E"/>
    <w:rsid w:val="00DE5EBD"/>
    <w:rsid w:val="00DE5FF9"/>
    <w:rsid w:val="00DE605D"/>
    <w:rsid w:val="00DE618B"/>
    <w:rsid w:val="00DE6266"/>
    <w:rsid w:val="00DE648B"/>
    <w:rsid w:val="00DE6679"/>
    <w:rsid w:val="00DE6C10"/>
    <w:rsid w:val="00DE6FE1"/>
    <w:rsid w:val="00DE701C"/>
    <w:rsid w:val="00DE7090"/>
    <w:rsid w:val="00DE75D6"/>
    <w:rsid w:val="00DE7749"/>
    <w:rsid w:val="00DE78F2"/>
    <w:rsid w:val="00DE797D"/>
    <w:rsid w:val="00DE799A"/>
    <w:rsid w:val="00DE7D95"/>
    <w:rsid w:val="00DF0078"/>
    <w:rsid w:val="00DF0267"/>
    <w:rsid w:val="00DF02C8"/>
    <w:rsid w:val="00DF0F52"/>
    <w:rsid w:val="00DF1460"/>
    <w:rsid w:val="00DF14E9"/>
    <w:rsid w:val="00DF1731"/>
    <w:rsid w:val="00DF1C3F"/>
    <w:rsid w:val="00DF294B"/>
    <w:rsid w:val="00DF2D9B"/>
    <w:rsid w:val="00DF2EA5"/>
    <w:rsid w:val="00DF2FE2"/>
    <w:rsid w:val="00DF3111"/>
    <w:rsid w:val="00DF38CF"/>
    <w:rsid w:val="00DF3DE0"/>
    <w:rsid w:val="00DF414C"/>
    <w:rsid w:val="00DF49AE"/>
    <w:rsid w:val="00DF4F69"/>
    <w:rsid w:val="00DF5A84"/>
    <w:rsid w:val="00DF5F0B"/>
    <w:rsid w:val="00DF613D"/>
    <w:rsid w:val="00DF68AD"/>
    <w:rsid w:val="00DF690D"/>
    <w:rsid w:val="00DF6E52"/>
    <w:rsid w:val="00DF72EF"/>
    <w:rsid w:val="00DF742D"/>
    <w:rsid w:val="00E002AE"/>
    <w:rsid w:val="00E002CE"/>
    <w:rsid w:val="00E0048D"/>
    <w:rsid w:val="00E00572"/>
    <w:rsid w:val="00E0073B"/>
    <w:rsid w:val="00E00952"/>
    <w:rsid w:val="00E010B3"/>
    <w:rsid w:val="00E01A00"/>
    <w:rsid w:val="00E01DF2"/>
    <w:rsid w:val="00E01E9E"/>
    <w:rsid w:val="00E0223B"/>
    <w:rsid w:val="00E02246"/>
    <w:rsid w:val="00E02395"/>
    <w:rsid w:val="00E024F2"/>
    <w:rsid w:val="00E02830"/>
    <w:rsid w:val="00E029EE"/>
    <w:rsid w:val="00E02A0D"/>
    <w:rsid w:val="00E02A40"/>
    <w:rsid w:val="00E02B04"/>
    <w:rsid w:val="00E02D11"/>
    <w:rsid w:val="00E03408"/>
    <w:rsid w:val="00E03AA9"/>
    <w:rsid w:val="00E04113"/>
    <w:rsid w:val="00E041F7"/>
    <w:rsid w:val="00E04326"/>
    <w:rsid w:val="00E043B6"/>
    <w:rsid w:val="00E04847"/>
    <w:rsid w:val="00E04D7D"/>
    <w:rsid w:val="00E05921"/>
    <w:rsid w:val="00E05AEE"/>
    <w:rsid w:val="00E05BCC"/>
    <w:rsid w:val="00E05DC2"/>
    <w:rsid w:val="00E063FA"/>
    <w:rsid w:val="00E064FF"/>
    <w:rsid w:val="00E069EE"/>
    <w:rsid w:val="00E06AF7"/>
    <w:rsid w:val="00E06B19"/>
    <w:rsid w:val="00E070E3"/>
    <w:rsid w:val="00E07292"/>
    <w:rsid w:val="00E072A0"/>
    <w:rsid w:val="00E07652"/>
    <w:rsid w:val="00E07AF1"/>
    <w:rsid w:val="00E10156"/>
    <w:rsid w:val="00E102FD"/>
    <w:rsid w:val="00E1037F"/>
    <w:rsid w:val="00E10447"/>
    <w:rsid w:val="00E10B03"/>
    <w:rsid w:val="00E10D2F"/>
    <w:rsid w:val="00E10F43"/>
    <w:rsid w:val="00E10FE0"/>
    <w:rsid w:val="00E1161A"/>
    <w:rsid w:val="00E119CC"/>
    <w:rsid w:val="00E11E8F"/>
    <w:rsid w:val="00E1262A"/>
    <w:rsid w:val="00E13260"/>
    <w:rsid w:val="00E132E8"/>
    <w:rsid w:val="00E14D71"/>
    <w:rsid w:val="00E14D82"/>
    <w:rsid w:val="00E14DB9"/>
    <w:rsid w:val="00E15BFB"/>
    <w:rsid w:val="00E15C4F"/>
    <w:rsid w:val="00E16396"/>
    <w:rsid w:val="00E16686"/>
    <w:rsid w:val="00E1705C"/>
    <w:rsid w:val="00E17076"/>
    <w:rsid w:val="00E17329"/>
    <w:rsid w:val="00E173BF"/>
    <w:rsid w:val="00E174BD"/>
    <w:rsid w:val="00E178EA"/>
    <w:rsid w:val="00E17F51"/>
    <w:rsid w:val="00E2009D"/>
    <w:rsid w:val="00E20567"/>
    <w:rsid w:val="00E205C2"/>
    <w:rsid w:val="00E214CD"/>
    <w:rsid w:val="00E21861"/>
    <w:rsid w:val="00E21BBB"/>
    <w:rsid w:val="00E22293"/>
    <w:rsid w:val="00E225AF"/>
    <w:rsid w:val="00E22845"/>
    <w:rsid w:val="00E23197"/>
    <w:rsid w:val="00E23400"/>
    <w:rsid w:val="00E2342E"/>
    <w:rsid w:val="00E237A6"/>
    <w:rsid w:val="00E242D6"/>
    <w:rsid w:val="00E24687"/>
    <w:rsid w:val="00E2475C"/>
    <w:rsid w:val="00E25384"/>
    <w:rsid w:val="00E25499"/>
    <w:rsid w:val="00E25533"/>
    <w:rsid w:val="00E257E9"/>
    <w:rsid w:val="00E25962"/>
    <w:rsid w:val="00E25C7F"/>
    <w:rsid w:val="00E25E68"/>
    <w:rsid w:val="00E26094"/>
    <w:rsid w:val="00E2631F"/>
    <w:rsid w:val="00E26366"/>
    <w:rsid w:val="00E266AD"/>
    <w:rsid w:val="00E267DD"/>
    <w:rsid w:val="00E26AB7"/>
    <w:rsid w:val="00E270F9"/>
    <w:rsid w:val="00E277F9"/>
    <w:rsid w:val="00E27A7E"/>
    <w:rsid w:val="00E27B05"/>
    <w:rsid w:val="00E27C8F"/>
    <w:rsid w:val="00E27CB3"/>
    <w:rsid w:val="00E27F1A"/>
    <w:rsid w:val="00E30003"/>
    <w:rsid w:val="00E3021A"/>
    <w:rsid w:val="00E30329"/>
    <w:rsid w:val="00E30670"/>
    <w:rsid w:val="00E30705"/>
    <w:rsid w:val="00E30939"/>
    <w:rsid w:val="00E31002"/>
    <w:rsid w:val="00E313DF"/>
    <w:rsid w:val="00E3168E"/>
    <w:rsid w:val="00E324F4"/>
    <w:rsid w:val="00E32A2D"/>
    <w:rsid w:val="00E32A49"/>
    <w:rsid w:val="00E32BC7"/>
    <w:rsid w:val="00E32C3C"/>
    <w:rsid w:val="00E33188"/>
    <w:rsid w:val="00E338CE"/>
    <w:rsid w:val="00E33B1F"/>
    <w:rsid w:val="00E34321"/>
    <w:rsid w:val="00E343F1"/>
    <w:rsid w:val="00E348C1"/>
    <w:rsid w:val="00E34E4A"/>
    <w:rsid w:val="00E351BB"/>
    <w:rsid w:val="00E35949"/>
    <w:rsid w:val="00E35A8D"/>
    <w:rsid w:val="00E36047"/>
    <w:rsid w:val="00E360B3"/>
    <w:rsid w:val="00E36226"/>
    <w:rsid w:val="00E3714E"/>
    <w:rsid w:val="00E376C5"/>
    <w:rsid w:val="00E4008A"/>
    <w:rsid w:val="00E40154"/>
    <w:rsid w:val="00E40516"/>
    <w:rsid w:val="00E4098D"/>
    <w:rsid w:val="00E40A10"/>
    <w:rsid w:val="00E40F89"/>
    <w:rsid w:val="00E410A2"/>
    <w:rsid w:val="00E4135E"/>
    <w:rsid w:val="00E414E2"/>
    <w:rsid w:val="00E4151A"/>
    <w:rsid w:val="00E4244C"/>
    <w:rsid w:val="00E42533"/>
    <w:rsid w:val="00E42B91"/>
    <w:rsid w:val="00E42BDD"/>
    <w:rsid w:val="00E4342A"/>
    <w:rsid w:val="00E43752"/>
    <w:rsid w:val="00E43C43"/>
    <w:rsid w:val="00E43F17"/>
    <w:rsid w:val="00E44142"/>
    <w:rsid w:val="00E44632"/>
    <w:rsid w:val="00E44E67"/>
    <w:rsid w:val="00E458FB"/>
    <w:rsid w:val="00E45908"/>
    <w:rsid w:val="00E45A19"/>
    <w:rsid w:val="00E45B0B"/>
    <w:rsid w:val="00E4602C"/>
    <w:rsid w:val="00E46252"/>
    <w:rsid w:val="00E46806"/>
    <w:rsid w:val="00E470D8"/>
    <w:rsid w:val="00E47548"/>
    <w:rsid w:val="00E475DB"/>
    <w:rsid w:val="00E47828"/>
    <w:rsid w:val="00E47881"/>
    <w:rsid w:val="00E479D2"/>
    <w:rsid w:val="00E479EB"/>
    <w:rsid w:val="00E47CE4"/>
    <w:rsid w:val="00E50038"/>
    <w:rsid w:val="00E507AF"/>
    <w:rsid w:val="00E50EFC"/>
    <w:rsid w:val="00E517F1"/>
    <w:rsid w:val="00E5185D"/>
    <w:rsid w:val="00E51BDF"/>
    <w:rsid w:val="00E51C40"/>
    <w:rsid w:val="00E51D91"/>
    <w:rsid w:val="00E52335"/>
    <w:rsid w:val="00E5339B"/>
    <w:rsid w:val="00E53A25"/>
    <w:rsid w:val="00E540D9"/>
    <w:rsid w:val="00E54FA5"/>
    <w:rsid w:val="00E551DC"/>
    <w:rsid w:val="00E55670"/>
    <w:rsid w:val="00E557D2"/>
    <w:rsid w:val="00E5589B"/>
    <w:rsid w:val="00E55B36"/>
    <w:rsid w:val="00E55C84"/>
    <w:rsid w:val="00E55D56"/>
    <w:rsid w:val="00E56032"/>
    <w:rsid w:val="00E561A7"/>
    <w:rsid w:val="00E563A4"/>
    <w:rsid w:val="00E5652E"/>
    <w:rsid w:val="00E56698"/>
    <w:rsid w:val="00E56F58"/>
    <w:rsid w:val="00E60D06"/>
    <w:rsid w:val="00E60EFD"/>
    <w:rsid w:val="00E61C30"/>
    <w:rsid w:val="00E61C36"/>
    <w:rsid w:val="00E61F9A"/>
    <w:rsid w:val="00E62074"/>
    <w:rsid w:val="00E62644"/>
    <w:rsid w:val="00E6292A"/>
    <w:rsid w:val="00E62E76"/>
    <w:rsid w:val="00E6326E"/>
    <w:rsid w:val="00E638C9"/>
    <w:rsid w:val="00E65287"/>
    <w:rsid w:val="00E659AA"/>
    <w:rsid w:val="00E65DD5"/>
    <w:rsid w:val="00E66425"/>
    <w:rsid w:val="00E666AB"/>
    <w:rsid w:val="00E66A7A"/>
    <w:rsid w:val="00E66ACB"/>
    <w:rsid w:val="00E66BD6"/>
    <w:rsid w:val="00E66C3D"/>
    <w:rsid w:val="00E66E6F"/>
    <w:rsid w:val="00E66FCE"/>
    <w:rsid w:val="00E66FE0"/>
    <w:rsid w:val="00E67214"/>
    <w:rsid w:val="00E673D8"/>
    <w:rsid w:val="00E6765D"/>
    <w:rsid w:val="00E67CC4"/>
    <w:rsid w:val="00E67D2A"/>
    <w:rsid w:val="00E67F50"/>
    <w:rsid w:val="00E7060D"/>
    <w:rsid w:val="00E7074E"/>
    <w:rsid w:val="00E71849"/>
    <w:rsid w:val="00E719BC"/>
    <w:rsid w:val="00E71AD6"/>
    <w:rsid w:val="00E71F60"/>
    <w:rsid w:val="00E722F0"/>
    <w:rsid w:val="00E72AB4"/>
    <w:rsid w:val="00E72D3D"/>
    <w:rsid w:val="00E73121"/>
    <w:rsid w:val="00E731B3"/>
    <w:rsid w:val="00E7332B"/>
    <w:rsid w:val="00E73AD6"/>
    <w:rsid w:val="00E74326"/>
    <w:rsid w:val="00E7481A"/>
    <w:rsid w:val="00E748E0"/>
    <w:rsid w:val="00E74A2C"/>
    <w:rsid w:val="00E74D47"/>
    <w:rsid w:val="00E74F58"/>
    <w:rsid w:val="00E750BB"/>
    <w:rsid w:val="00E750F6"/>
    <w:rsid w:val="00E7566E"/>
    <w:rsid w:val="00E7569B"/>
    <w:rsid w:val="00E75757"/>
    <w:rsid w:val="00E759FD"/>
    <w:rsid w:val="00E75B34"/>
    <w:rsid w:val="00E75B8A"/>
    <w:rsid w:val="00E75ED8"/>
    <w:rsid w:val="00E7668A"/>
    <w:rsid w:val="00E76877"/>
    <w:rsid w:val="00E768BF"/>
    <w:rsid w:val="00E76DE6"/>
    <w:rsid w:val="00E76F62"/>
    <w:rsid w:val="00E76F76"/>
    <w:rsid w:val="00E77D1A"/>
    <w:rsid w:val="00E80C69"/>
    <w:rsid w:val="00E81241"/>
    <w:rsid w:val="00E814A7"/>
    <w:rsid w:val="00E81AA0"/>
    <w:rsid w:val="00E81BE6"/>
    <w:rsid w:val="00E81C47"/>
    <w:rsid w:val="00E81F2E"/>
    <w:rsid w:val="00E827A9"/>
    <w:rsid w:val="00E82AA7"/>
    <w:rsid w:val="00E82FE6"/>
    <w:rsid w:val="00E838BC"/>
    <w:rsid w:val="00E8393D"/>
    <w:rsid w:val="00E83949"/>
    <w:rsid w:val="00E83B4B"/>
    <w:rsid w:val="00E84076"/>
    <w:rsid w:val="00E840D5"/>
    <w:rsid w:val="00E84157"/>
    <w:rsid w:val="00E8433F"/>
    <w:rsid w:val="00E84448"/>
    <w:rsid w:val="00E8496D"/>
    <w:rsid w:val="00E84A7A"/>
    <w:rsid w:val="00E84AEB"/>
    <w:rsid w:val="00E850E1"/>
    <w:rsid w:val="00E85558"/>
    <w:rsid w:val="00E85B23"/>
    <w:rsid w:val="00E85DB8"/>
    <w:rsid w:val="00E86E59"/>
    <w:rsid w:val="00E87342"/>
    <w:rsid w:val="00E87379"/>
    <w:rsid w:val="00E90010"/>
    <w:rsid w:val="00E900D8"/>
    <w:rsid w:val="00E90340"/>
    <w:rsid w:val="00E9096E"/>
    <w:rsid w:val="00E90D3F"/>
    <w:rsid w:val="00E921B3"/>
    <w:rsid w:val="00E9246C"/>
    <w:rsid w:val="00E925B9"/>
    <w:rsid w:val="00E926C6"/>
    <w:rsid w:val="00E9273F"/>
    <w:rsid w:val="00E9290F"/>
    <w:rsid w:val="00E92DB8"/>
    <w:rsid w:val="00E92EA8"/>
    <w:rsid w:val="00E93457"/>
    <w:rsid w:val="00E9352C"/>
    <w:rsid w:val="00E9353B"/>
    <w:rsid w:val="00E93777"/>
    <w:rsid w:val="00E94068"/>
    <w:rsid w:val="00E943A5"/>
    <w:rsid w:val="00E943B3"/>
    <w:rsid w:val="00E9473E"/>
    <w:rsid w:val="00E94781"/>
    <w:rsid w:val="00E951E9"/>
    <w:rsid w:val="00E955A8"/>
    <w:rsid w:val="00E958B5"/>
    <w:rsid w:val="00E95C43"/>
    <w:rsid w:val="00E95D4B"/>
    <w:rsid w:val="00E963C2"/>
    <w:rsid w:val="00E9653B"/>
    <w:rsid w:val="00E966BA"/>
    <w:rsid w:val="00E968FA"/>
    <w:rsid w:val="00E973A9"/>
    <w:rsid w:val="00E974FD"/>
    <w:rsid w:val="00E9766D"/>
    <w:rsid w:val="00E9795D"/>
    <w:rsid w:val="00E97A54"/>
    <w:rsid w:val="00E97C6D"/>
    <w:rsid w:val="00E97C85"/>
    <w:rsid w:val="00EA0285"/>
    <w:rsid w:val="00EA05B8"/>
    <w:rsid w:val="00EA0794"/>
    <w:rsid w:val="00EA07DF"/>
    <w:rsid w:val="00EA08D3"/>
    <w:rsid w:val="00EA09AA"/>
    <w:rsid w:val="00EA0A20"/>
    <w:rsid w:val="00EA0EA6"/>
    <w:rsid w:val="00EA1A53"/>
    <w:rsid w:val="00EA1BFE"/>
    <w:rsid w:val="00EA1CED"/>
    <w:rsid w:val="00EA28E7"/>
    <w:rsid w:val="00EA2AB1"/>
    <w:rsid w:val="00EA3062"/>
    <w:rsid w:val="00EA3157"/>
    <w:rsid w:val="00EA3285"/>
    <w:rsid w:val="00EA37A9"/>
    <w:rsid w:val="00EA3E93"/>
    <w:rsid w:val="00EA4182"/>
    <w:rsid w:val="00EA475C"/>
    <w:rsid w:val="00EA482E"/>
    <w:rsid w:val="00EA4D71"/>
    <w:rsid w:val="00EA4DD7"/>
    <w:rsid w:val="00EA4E8D"/>
    <w:rsid w:val="00EA4EA2"/>
    <w:rsid w:val="00EA52FF"/>
    <w:rsid w:val="00EA56C1"/>
    <w:rsid w:val="00EA5C48"/>
    <w:rsid w:val="00EA5E62"/>
    <w:rsid w:val="00EA68FA"/>
    <w:rsid w:val="00EA6937"/>
    <w:rsid w:val="00EA6A8A"/>
    <w:rsid w:val="00EA6E88"/>
    <w:rsid w:val="00EA6F8D"/>
    <w:rsid w:val="00EA7651"/>
    <w:rsid w:val="00EA76E5"/>
    <w:rsid w:val="00EA7AAC"/>
    <w:rsid w:val="00EA7E8B"/>
    <w:rsid w:val="00EA7FB8"/>
    <w:rsid w:val="00EB039E"/>
    <w:rsid w:val="00EB04DA"/>
    <w:rsid w:val="00EB10E2"/>
    <w:rsid w:val="00EB1146"/>
    <w:rsid w:val="00EB15F2"/>
    <w:rsid w:val="00EB1C88"/>
    <w:rsid w:val="00EB1E27"/>
    <w:rsid w:val="00EB21B0"/>
    <w:rsid w:val="00EB26CF"/>
    <w:rsid w:val="00EB2779"/>
    <w:rsid w:val="00EB2FCC"/>
    <w:rsid w:val="00EB315B"/>
    <w:rsid w:val="00EB3306"/>
    <w:rsid w:val="00EB37B3"/>
    <w:rsid w:val="00EB41B7"/>
    <w:rsid w:val="00EB4808"/>
    <w:rsid w:val="00EB4F9B"/>
    <w:rsid w:val="00EB5664"/>
    <w:rsid w:val="00EB5686"/>
    <w:rsid w:val="00EB5C30"/>
    <w:rsid w:val="00EB6413"/>
    <w:rsid w:val="00EB6770"/>
    <w:rsid w:val="00EB6A1F"/>
    <w:rsid w:val="00EB6A83"/>
    <w:rsid w:val="00EB6C88"/>
    <w:rsid w:val="00EB6DAC"/>
    <w:rsid w:val="00EB7408"/>
    <w:rsid w:val="00EB749E"/>
    <w:rsid w:val="00EB7890"/>
    <w:rsid w:val="00EC026F"/>
    <w:rsid w:val="00EC02DC"/>
    <w:rsid w:val="00EC0B91"/>
    <w:rsid w:val="00EC1125"/>
    <w:rsid w:val="00EC1FBD"/>
    <w:rsid w:val="00EC2484"/>
    <w:rsid w:val="00EC28DF"/>
    <w:rsid w:val="00EC295C"/>
    <w:rsid w:val="00EC29E7"/>
    <w:rsid w:val="00EC29FA"/>
    <w:rsid w:val="00EC2B3A"/>
    <w:rsid w:val="00EC315A"/>
    <w:rsid w:val="00EC329A"/>
    <w:rsid w:val="00EC36E7"/>
    <w:rsid w:val="00EC3A6E"/>
    <w:rsid w:val="00EC3D7F"/>
    <w:rsid w:val="00EC422D"/>
    <w:rsid w:val="00EC4ACF"/>
    <w:rsid w:val="00EC517E"/>
    <w:rsid w:val="00EC52E5"/>
    <w:rsid w:val="00EC53CE"/>
    <w:rsid w:val="00EC5419"/>
    <w:rsid w:val="00EC54F4"/>
    <w:rsid w:val="00EC5AA9"/>
    <w:rsid w:val="00EC5BEB"/>
    <w:rsid w:val="00EC697D"/>
    <w:rsid w:val="00EC6BB0"/>
    <w:rsid w:val="00EC6CEB"/>
    <w:rsid w:val="00EC76DE"/>
    <w:rsid w:val="00EC7705"/>
    <w:rsid w:val="00EC7913"/>
    <w:rsid w:val="00EC7F0A"/>
    <w:rsid w:val="00ED0226"/>
    <w:rsid w:val="00ED09B0"/>
    <w:rsid w:val="00ED15C6"/>
    <w:rsid w:val="00ED16B6"/>
    <w:rsid w:val="00ED1BE3"/>
    <w:rsid w:val="00ED1D59"/>
    <w:rsid w:val="00ED1F42"/>
    <w:rsid w:val="00ED20EA"/>
    <w:rsid w:val="00ED2CBF"/>
    <w:rsid w:val="00ED2D3D"/>
    <w:rsid w:val="00ED2F87"/>
    <w:rsid w:val="00ED305F"/>
    <w:rsid w:val="00ED3293"/>
    <w:rsid w:val="00ED3ACB"/>
    <w:rsid w:val="00ED3BB9"/>
    <w:rsid w:val="00ED3C31"/>
    <w:rsid w:val="00ED46E2"/>
    <w:rsid w:val="00ED4769"/>
    <w:rsid w:val="00ED4DB0"/>
    <w:rsid w:val="00ED52A6"/>
    <w:rsid w:val="00ED5309"/>
    <w:rsid w:val="00ED532F"/>
    <w:rsid w:val="00ED5809"/>
    <w:rsid w:val="00ED5A40"/>
    <w:rsid w:val="00ED62C9"/>
    <w:rsid w:val="00ED6CDF"/>
    <w:rsid w:val="00ED77E4"/>
    <w:rsid w:val="00ED7880"/>
    <w:rsid w:val="00ED7A5F"/>
    <w:rsid w:val="00ED7B94"/>
    <w:rsid w:val="00ED7BC5"/>
    <w:rsid w:val="00ED7DA9"/>
    <w:rsid w:val="00EE0782"/>
    <w:rsid w:val="00EE0A7F"/>
    <w:rsid w:val="00EE0FEA"/>
    <w:rsid w:val="00EE14D7"/>
    <w:rsid w:val="00EE154B"/>
    <w:rsid w:val="00EE15AA"/>
    <w:rsid w:val="00EE1B90"/>
    <w:rsid w:val="00EE1E84"/>
    <w:rsid w:val="00EE2150"/>
    <w:rsid w:val="00EE24A3"/>
    <w:rsid w:val="00EE27BA"/>
    <w:rsid w:val="00EE2A29"/>
    <w:rsid w:val="00EE3178"/>
    <w:rsid w:val="00EE3717"/>
    <w:rsid w:val="00EE3A9D"/>
    <w:rsid w:val="00EE3BCD"/>
    <w:rsid w:val="00EE3E7D"/>
    <w:rsid w:val="00EE3F59"/>
    <w:rsid w:val="00EE3FC2"/>
    <w:rsid w:val="00EE43AA"/>
    <w:rsid w:val="00EE46D0"/>
    <w:rsid w:val="00EE4806"/>
    <w:rsid w:val="00EE5D88"/>
    <w:rsid w:val="00EE617B"/>
    <w:rsid w:val="00EE64D7"/>
    <w:rsid w:val="00EE6777"/>
    <w:rsid w:val="00EE707C"/>
    <w:rsid w:val="00EE7490"/>
    <w:rsid w:val="00EE757E"/>
    <w:rsid w:val="00EE76E4"/>
    <w:rsid w:val="00EF037E"/>
    <w:rsid w:val="00EF0390"/>
    <w:rsid w:val="00EF03E0"/>
    <w:rsid w:val="00EF10BE"/>
    <w:rsid w:val="00EF156E"/>
    <w:rsid w:val="00EF1699"/>
    <w:rsid w:val="00EF1D9E"/>
    <w:rsid w:val="00EF1EDB"/>
    <w:rsid w:val="00EF24A6"/>
    <w:rsid w:val="00EF258D"/>
    <w:rsid w:val="00EF27C8"/>
    <w:rsid w:val="00EF2812"/>
    <w:rsid w:val="00EF3149"/>
    <w:rsid w:val="00EF31F3"/>
    <w:rsid w:val="00EF3FBF"/>
    <w:rsid w:val="00EF45AB"/>
    <w:rsid w:val="00EF4713"/>
    <w:rsid w:val="00EF4E5D"/>
    <w:rsid w:val="00EF5402"/>
    <w:rsid w:val="00EF56A2"/>
    <w:rsid w:val="00EF59F7"/>
    <w:rsid w:val="00EF5CBF"/>
    <w:rsid w:val="00EF5CE5"/>
    <w:rsid w:val="00EF627A"/>
    <w:rsid w:val="00EF6591"/>
    <w:rsid w:val="00EF66B4"/>
    <w:rsid w:val="00EF7361"/>
    <w:rsid w:val="00EF75A1"/>
    <w:rsid w:val="00EF77DA"/>
    <w:rsid w:val="00EF7868"/>
    <w:rsid w:val="00EF7900"/>
    <w:rsid w:val="00EF7A4E"/>
    <w:rsid w:val="00EF7B29"/>
    <w:rsid w:val="00EF7E91"/>
    <w:rsid w:val="00F0032C"/>
    <w:rsid w:val="00F00455"/>
    <w:rsid w:val="00F007AB"/>
    <w:rsid w:val="00F007F1"/>
    <w:rsid w:val="00F00CA3"/>
    <w:rsid w:val="00F01229"/>
    <w:rsid w:val="00F0145F"/>
    <w:rsid w:val="00F015DC"/>
    <w:rsid w:val="00F01B00"/>
    <w:rsid w:val="00F01DEE"/>
    <w:rsid w:val="00F024B3"/>
    <w:rsid w:val="00F024DE"/>
    <w:rsid w:val="00F0268C"/>
    <w:rsid w:val="00F02ED2"/>
    <w:rsid w:val="00F036D8"/>
    <w:rsid w:val="00F04030"/>
    <w:rsid w:val="00F0421F"/>
    <w:rsid w:val="00F04623"/>
    <w:rsid w:val="00F05052"/>
    <w:rsid w:val="00F0517C"/>
    <w:rsid w:val="00F054AA"/>
    <w:rsid w:val="00F056CA"/>
    <w:rsid w:val="00F058E1"/>
    <w:rsid w:val="00F06385"/>
    <w:rsid w:val="00F0676D"/>
    <w:rsid w:val="00F06EFF"/>
    <w:rsid w:val="00F071B3"/>
    <w:rsid w:val="00F07733"/>
    <w:rsid w:val="00F07D9C"/>
    <w:rsid w:val="00F07EFE"/>
    <w:rsid w:val="00F07FD6"/>
    <w:rsid w:val="00F1020B"/>
    <w:rsid w:val="00F102C2"/>
    <w:rsid w:val="00F10531"/>
    <w:rsid w:val="00F10544"/>
    <w:rsid w:val="00F1094C"/>
    <w:rsid w:val="00F10A77"/>
    <w:rsid w:val="00F10F9C"/>
    <w:rsid w:val="00F110CC"/>
    <w:rsid w:val="00F11519"/>
    <w:rsid w:val="00F11FC8"/>
    <w:rsid w:val="00F12058"/>
    <w:rsid w:val="00F121DE"/>
    <w:rsid w:val="00F1229A"/>
    <w:rsid w:val="00F12440"/>
    <w:rsid w:val="00F126B4"/>
    <w:rsid w:val="00F12F4E"/>
    <w:rsid w:val="00F13A93"/>
    <w:rsid w:val="00F1429D"/>
    <w:rsid w:val="00F1484C"/>
    <w:rsid w:val="00F14EE8"/>
    <w:rsid w:val="00F1518F"/>
    <w:rsid w:val="00F15F66"/>
    <w:rsid w:val="00F16747"/>
    <w:rsid w:val="00F16FC3"/>
    <w:rsid w:val="00F172E4"/>
    <w:rsid w:val="00F1744B"/>
    <w:rsid w:val="00F1758B"/>
    <w:rsid w:val="00F17658"/>
    <w:rsid w:val="00F176B2"/>
    <w:rsid w:val="00F17DE9"/>
    <w:rsid w:val="00F17E60"/>
    <w:rsid w:val="00F200D7"/>
    <w:rsid w:val="00F20B90"/>
    <w:rsid w:val="00F21067"/>
    <w:rsid w:val="00F217E2"/>
    <w:rsid w:val="00F2189A"/>
    <w:rsid w:val="00F218B4"/>
    <w:rsid w:val="00F21D66"/>
    <w:rsid w:val="00F21DCC"/>
    <w:rsid w:val="00F21F5E"/>
    <w:rsid w:val="00F22737"/>
    <w:rsid w:val="00F2325B"/>
    <w:rsid w:val="00F23811"/>
    <w:rsid w:val="00F23C2F"/>
    <w:rsid w:val="00F23EBA"/>
    <w:rsid w:val="00F24115"/>
    <w:rsid w:val="00F24E4C"/>
    <w:rsid w:val="00F24ECA"/>
    <w:rsid w:val="00F24F67"/>
    <w:rsid w:val="00F25015"/>
    <w:rsid w:val="00F25020"/>
    <w:rsid w:val="00F250AE"/>
    <w:rsid w:val="00F252F3"/>
    <w:rsid w:val="00F2532C"/>
    <w:rsid w:val="00F253EA"/>
    <w:rsid w:val="00F2541F"/>
    <w:rsid w:val="00F25864"/>
    <w:rsid w:val="00F258D6"/>
    <w:rsid w:val="00F25A8B"/>
    <w:rsid w:val="00F25BBE"/>
    <w:rsid w:val="00F25BF3"/>
    <w:rsid w:val="00F25C4D"/>
    <w:rsid w:val="00F264E0"/>
    <w:rsid w:val="00F26591"/>
    <w:rsid w:val="00F26AD8"/>
    <w:rsid w:val="00F278AE"/>
    <w:rsid w:val="00F27A87"/>
    <w:rsid w:val="00F30EA5"/>
    <w:rsid w:val="00F31066"/>
    <w:rsid w:val="00F31081"/>
    <w:rsid w:val="00F3114D"/>
    <w:rsid w:val="00F312DF"/>
    <w:rsid w:val="00F3155B"/>
    <w:rsid w:val="00F31566"/>
    <w:rsid w:val="00F3157F"/>
    <w:rsid w:val="00F3179F"/>
    <w:rsid w:val="00F3184E"/>
    <w:rsid w:val="00F31951"/>
    <w:rsid w:val="00F31E46"/>
    <w:rsid w:val="00F31E95"/>
    <w:rsid w:val="00F32265"/>
    <w:rsid w:val="00F3276A"/>
    <w:rsid w:val="00F32DB3"/>
    <w:rsid w:val="00F3326F"/>
    <w:rsid w:val="00F33546"/>
    <w:rsid w:val="00F33773"/>
    <w:rsid w:val="00F33A5A"/>
    <w:rsid w:val="00F3446F"/>
    <w:rsid w:val="00F3457E"/>
    <w:rsid w:val="00F34CCC"/>
    <w:rsid w:val="00F34DA0"/>
    <w:rsid w:val="00F34EF3"/>
    <w:rsid w:val="00F34F7A"/>
    <w:rsid w:val="00F35039"/>
    <w:rsid w:val="00F350E1"/>
    <w:rsid w:val="00F353BA"/>
    <w:rsid w:val="00F35E88"/>
    <w:rsid w:val="00F35EC5"/>
    <w:rsid w:val="00F36178"/>
    <w:rsid w:val="00F36879"/>
    <w:rsid w:val="00F36C20"/>
    <w:rsid w:val="00F36E07"/>
    <w:rsid w:val="00F36E3A"/>
    <w:rsid w:val="00F36FF9"/>
    <w:rsid w:val="00F37A22"/>
    <w:rsid w:val="00F37E97"/>
    <w:rsid w:val="00F37F44"/>
    <w:rsid w:val="00F40341"/>
    <w:rsid w:val="00F40475"/>
    <w:rsid w:val="00F40995"/>
    <w:rsid w:val="00F40E98"/>
    <w:rsid w:val="00F411D8"/>
    <w:rsid w:val="00F4124A"/>
    <w:rsid w:val="00F412DB"/>
    <w:rsid w:val="00F41BF0"/>
    <w:rsid w:val="00F41E8D"/>
    <w:rsid w:val="00F42845"/>
    <w:rsid w:val="00F428DE"/>
    <w:rsid w:val="00F439AD"/>
    <w:rsid w:val="00F43B71"/>
    <w:rsid w:val="00F43CC5"/>
    <w:rsid w:val="00F455DD"/>
    <w:rsid w:val="00F457D6"/>
    <w:rsid w:val="00F4597E"/>
    <w:rsid w:val="00F45A5C"/>
    <w:rsid w:val="00F45A65"/>
    <w:rsid w:val="00F45B52"/>
    <w:rsid w:val="00F45CD9"/>
    <w:rsid w:val="00F45CDB"/>
    <w:rsid w:val="00F45D3B"/>
    <w:rsid w:val="00F45E77"/>
    <w:rsid w:val="00F45FC7"/>
    <w:rsid w:val="00F46135"/>
    <w:rsid w:val="00F462BF"/>
    <w:rsid w:val="00F465F1"/>
    <w:rsid w:val="00F46BAB"/>
    <w:rsid w:val="00F47444"/>
    <w:rsid w:val="00F478F3"/>
    <w:rsid w:val="00F47A9C"/>
    <w:rsid w:val="00F47D23"/>
    <w:rsid w:val="00F50340"/>
    <w:rsid w:val="00F50647"/>
    <w:rsid w:val="00F50C7B"/>
    <w:rsid w:val="00F50CF8"/>
    <w:rsid w:val="00F50D0C"/>
    <w:rsid w:val="00F511EC"/>
    <w:rsid w:val="00F512B2"/>
    <w:rsid w:val="00F512E9"/>
    <w:rsid w:val="00F51539"/>
    <w:rsid w:val="00F516F2"/>
    <w:rsid w:val="00F51867"/>
    <w:rsid w:val="00F51ABE"/>
    <w:rsid w:val="00F51BAA"/>
    <w:rsid w:val="00F5278F"/>
    <w:rsid w:val="00F5288F"/>
    <w:rsid w:val="00F52F28"/>
    <w:rsid w:val="00F53026"/>
    <w:rsid w:val="00F53157"/>
    <w:rsid w:val="00F535F4"/>
    <w:rsid w:val="00F53979"/>
    <w:rsid w:val="00F53DA4"/>
    <w:rsid w:val="00F54109"/>
    <w:rsid w:val="00F545EF"/>
    <w:rsid w:val="00F54709"/>
    <w:rsid w:val="00F54983"/>
    <w:rsid w:val="00F55A0B"/>
    <w:rsid w:val="00F56D4B"/>
    <w:rsid w:val="00F56D88"/>
    <w:rsid w:val="00F56DE7"/>
    <w:rsid w:val="00F56FF8"/>
    <w:rsid w:val="00F5735F"/>
    <w:rsid w:val="00F577EF"/>
    <w:rsid w:val="00F57DDE"/>
    <w:rsid w:val="00F57FD1"/>
    <w:rsid w:val="00F57FD4"/>
    <w:rsid w:val="00F6048E"/>
    <w:rsid w:val="00F60599"/>
    <w:rsid w:val="00F60886"/>
    <w:rsid w:val="00F608BE"/>
    <w:rsid w:val="00F60958"/>
    <w:rsid w:val="00F60FA2"/>
    <w:rsid w:val="00F61DD4"/>
    <w:rsid w:val="00F625E1"/>
    <w:rsid w:val="00F6291C"/>
    <w:rsid w:val="00F62C01"/>
    <w:rsid w:val="00F63231"/>
    <w:rsid w:val="00F63534"/>
    <w:rsid w:val="00F63682"/>
    <w:rsid w:val="00F63857"/>
    <w:rsid w:val="00F63906"/>
    <w:rsid w:val="00F644E2"/>
    <w:rsid w:val="00F64645"/>
    <w:rsid w:val="00F64695"/>
    <w:rsid w:val="00F64D11"/>
    <w:rsid w:val="00F6557D"/>
    <w:rsid w:val="00F65811"/>
    <w:rsid w:val="00F65850"/>
    <w:rsid w:val="00F6593B"/>
    <w:rsid w:val="00F65A8C"/>
    <w:rsid w:val="00F65BFA"/>
    <w:rsid w:val="00F65F13"/>
    <w:rsid w:val="00F6603E"/>
    <w:rsid w:val="00F66419"/>
    <w:rsid w:val="00F66475"/>
    <w:rsid w:val="00F6693F"/>
    <w:rsid w:val="00F66D58"/>
    <w:rsid w:val="00F671A0"/>
    <w:rsid w:val="00F67E09"/>
    <w:rsid w:val="00F67E57"/>
    <w:rsid w:val="00F7029F"/>
    <w:rsid w:val="00F704C3"/>
    <w:rsid w:val="00F70C37"/>
    <w:rsid w:val="00F715DD"/>
    <w:rsid w:val="00F71DCA"/>
    <w:rsid w:val="00F71E95"/>
    <w:rsid w:val="00F71FE9"/>
    <w:rsid w:val="00F72614"/>
    <w:rsid w:val="00F729AB"/>
    <w:rsid w:val="00F733EA"/>
    <w:rsid w:val="00F73545"/>
    <w:rsid w:val="00F73547"/>
    <w:rsid w:val="00F738C0"/>
    <w:rsid w:val="00F73BDA"/>
    <w:rsid w:val="00F73BF2"/>
    <w:rsid w:val="00F740A1"/>
    <w:rsid w:val="00F741A2"/>
    <w:rsid w:val="00F749C1"/>
    <w:rsid w:val="00F74A8A"/>
    <w:rsid w:val="00F74F7E"/>
    <w:rsid w:val="00F755DC"/>
    <w:rsid w:val="00F75708"/>
    <w:rsid w:val="00F75AB8"/>
    <w:rsid w:val="00F768AE"/>
    <w:rsid w:val="00F768E7"/>
    <w:rsid w:val="00F76B28"/>
    <w:rsid w:val="00F76C0E"/>
    <w:rsid w:val="00F77364"/>
    <w:rsid w:val="00F774FA"/>
    <w:rsid w:val="00F77C34"/>
    <w:rsid w:val="00F77CE1"/>
    <w:rsid w:val="00F80323"/>
    <w:rsid w:val="00F80379"/>
    <w:rsid w:val="00F80BFA"/>
    <w:rsid w:val="00F80D4F"/>
    <w:rsid w:val="00F80E4F"/>
    <w:rsid w:val="00F8101D"/>
    <w:rsid w:val="00F813EC"/>
    <w:rsid w:val="00F8158A"/>
    <w:rsid w:val="00F816F1"/>
    <w:rsid w:val="00F81987"/>
    <w:rsid w:val="00F81AAD"/>
    <w:rsid w:val="00F81B7B"/>
    <w:rsid w:val="00F81E09"/>
    <w:rsid w:val="00F820C0"/>
    <w:rsid w:val="00F8231D"/>
    <w:rsid w:val="00F8308A"/>
    <w:rsid w:val="00F83299"/>
    <w:rsid w:val="00F83618"/>
    <w:rsid w:val="00F837C3"/>
    <w:rsid w:val="00F83F6F"/>
    <w:rsid w:val="00F845F8"/>
    <w:rsid w:val="00F84906"/>
    <w:rsid w:val="00F84944"/>
    <w:rsid w:val="00F84B97"/>
    <w:rsid w:val="00F84F6D"/>
    <w:rsid w:val="00F850BA"/>
    <w:rsid w:val="00F8571C"/>
    <w:rsid w:val="00F85BA0"/>
    <w:rsid w:val="00F85F20"/>
    <w:rsid w:val="00F85FBC"/>
    <w:rsid w:val="00F867C1"/>
    <w:rsid w:val="00F86E3A"/>
    <w:rsid w:val="00F8712C"/>
    <w:rsid w:val="00F87F93"/>
    <w:rsid w:val="00F902B2"/>
    <w:rsid w:val="00F902C9"/>
    <w:rsid w:val="00F905C6"/>
    <w:rsid w:val="00F90760"/>
    <w:rsid w:val="00F90765"/>
    <w:rsid w:val="00F907DC"/>
    <w:rsid w:val="00F90911"/>
    <w:rsid w:val="00F90DFC"/>
    <w:rsid w:val="00F911E0"/>
    <w:rsid w:val="00F913C5"/>
    <w:rsid w:val="00F9144A"/>
    <w:rsid w:val="00F91C33"/>
    <w:rsid w:val="00F92727"/>
    <w:rsid w:val="00F92754"/>
    <w:rsid w:val="00F92B37"/>
    <w:rsid w:val="00F92E0F"/>
    <w:rsid w:val="00F92E3F"/>
    <w:rsid w:val="00F93583"/>
    <w:rsid w:val="00F93BDE"/>
    <w:rsid w:val="00F93F14"/>
    <w:rsid w:val="00F93FC3"/>
    <w:rsid w:val="00F946FA"/>
    <w:rsid w:val="00F949B7"/>
    <w:rsid w:val="00F94B12"/>
    <w:rsid w:val="00F94C1B"/>
    <w:rsid w:val="00F9525F"/>
    <w:rsid w:val="00F9566F"/>
    <w:rsid w:val="00F960CC"/>
    <w:rsid w:val="00F962A7"/>
    <w:rsid w:val="00F963A4"/>
    <w:rsid w:val="00F9674B"/>
    <w:rsid w:val="00F96965"/>
    <w:rsid w:val="00F96998"/>
    <w:rsid w:val="00F96F3D"/>
    <w:rsid w:val="00F978C3"/>
    <w:rsid w:val="00F97B81"/>
    <w:rsid w:val="00F97B88"/>
    <w:rsid w:val="00FA0033"/>
    <w:rsid w:val="00FA00DE"/>
    <w:rsid w:val="00FA0238"/>
    <w:rsid w:val="00FA0713"/>
    <w:rsid w:val="00FA07FE"/>
    <w:rsid w:val="00FA0C66"/>
    <w:rsid w:val="00FA1140"/>
    <w:rsid w:val="00FA156A"/>
    <w:rsid w:val="00FA1725"/>
    <w:rsid w:val="00FA1F37"/>
    <w:rsid w:val="00FA2A5C"/>
    <w:rsid w:val="00FA2C25"/>
    <w:rsid w:val="00FA3085"/>
    <w:rsid w:val="00FA33A3"/>
    <w:rsid w:val="00FA3543"/>
    <w:rsid w:val="00FA378B"/>
    <w:rsid w:val="00FA3D8C"/>
    <w:rsid w:val="00FA3E13"/>
    <w:rsid w:val="00FA3E71"/>
    <w:rsid w:val="00FA3FAB"/>
    <w:rsid w:val="00FA3FD2"/>
    <w:rsid w:val="00FA4503"/>
    <w:rsid w:val="00FA4677"/>
    <w:rsid w:val="00FA4BA4"/>
    <w:rsid w:val="00FA4BDE"/>
    <w:rsid w:val="00FA4F1F"/>
    <w:rsid w:val="00FA4FFD"/>
    <w:rsid w:val="00FA504C"/>
    <w:rsid w:val="00FA56A6"/>
    <w:rsid w:val="00FA5733"/>
    <w:rsid w:val="00FA5898"/>
    <w:rsid w:val="00FA5B4C"/>
    <w:rsid w:val="00FA601D"/>
    <w:rsid w:val="00FA6528"/>
    <w:rsid w:val="00FA674F"/>
    <w:rsid w:val="00FA6821"/>
    <w:rsid w:val="00FA70C3"/>
    <w:rsid w:val="00FA77BD"/>
    <w:rsid w:val="00FA7B43"/>
    <w:rsid w:val="00FA7BF2"/>
    <w:rsid w:val="00FB0381"/>
    <w:rsid w:val="00FB0860"/>
    <w:rsid w:val="00FB0BD8"/>
    <w:rsid w:val="00FB0F32"/>
    <w:rsid w:val="00FB0F77"/>
    <w:rsid w:val="00FB14CF"/>
    <w:rsid w:val="00FB1E7E"/>
    <w:rsid w:val="00FB202B"/>
    <w:rsid w:val="00FB270A"/>
    <w:rsid w:val="00FB276E"/>
    <w:rsid w:val="00FB2BBE"/>
    <w:rsid w:val="00FB2CFB"/>
    <w:rsid w:val="00FB2D5A"/>
    <w:rsid w:val="00FB3813"/>
    <w:rsid w:val="00FB3A6F"/>
    <w:rsid w:val="00FB3AAF"/>
    <w:rsid w:val="00FB3C5C"/>
    <w:rsid w:val="00FB3D3B"/>
    <w:rsid w:val="00FB3E03"/>
    <w:rsid w:val="00FB3F62"/>
    <w:rsid w:val="00FB3F76"/>
    <w:rsid w:val="00FB432D"/>
    <w:rsid w:val="00FB456F"/>
    <w:rsid w:val="00FB48E7"/>
    <w:rsid w:val="00FB4BA0"/>
    <w:rsid w:val="00FB5699"/>
    <w:rsid w:val="00FB57B4"/>
    <w:rsid w:val="00FB5A4C"/>
    <w:rsid w:val="00FB5CDD"/>
    <w:rsid w:val="00FB61E6"/>
    <w:rsid w:val="00FB63B4"/>
    <w:rsid w:val="00FB63F4"/>
    <w:rsid w:val="00FB655A"/>
    <w:rsid w:val="00FB6562"/>
    <w:rsid w:val="00FB679B"/>
    <w:rsid w:val="00FB6A97"/>
    <w:rsid w:val="00FB6D83"/>
    <w:rsid w:val="00FB7341"/>
    <w:rsid w:val="00FB7ED1"/>
    <w:rsid w:val="00FB7F60"/>
    <w:rsid w:val="00FB7FA8"/>
    <w:rsid w:val="00FC000E"/>
    <w:rsid w:val="00FC0375"/>
    <w:rsid w:val="00FC054B"/>
    <w:rsid w:val="00FC05CC"/>
    <w:rsid w:val="00FC06A2"/>
    <w:rsid w:val="00FC1517"/>
    <w:rsid w:val="00FC1940"/>
    <w:rsid w:val="00FC2119"/>
    <w:rsid w:val="00FC2261"/>
    <w:rsid w:val="00FC286D"/>
    <w:rsid w:val="00FC34E2"/>
    <w:rsid w:val="00FC3544"/>
    <w:rsid w:val="00FC385E"/>
    <w:rsid w:val="00FC3A72"/>
    <w:rsid w:val="00FC3B87"/>
    <w:rsid w:val="00FC3EC8"/>
    <w:rsid w:val="00FC44E3"/>
    <w:rsid w:val="00FC49D3"/>
    <w:rsid w:val="00FC5197"/>
    <w:rsid w:val="00FC55F0"/>
    <w:rsid w:val="00FC5C94"/>
    <w:rsid w:val="00FC5D59"/>
    <w:rsid w:val="00FC6150"/>
    <w:rsid w:val="00FC626F"/>
    <w:rsid w:val="00FC62A4"/>
    <w:rsid w:val="00FC64B2"/>
    <w:rsid w:val="00FC6DCB"/>
    <w:rsid w:val="00FC7208"/>
    <w:rsid w:val="00FC753A"/>
    <w:rsid w:val="00FC7AF6"/>
    <w:rsid w:val="00FD0018"/>
    <w:rsid w:val="00FD03EA"/>
    <w:rsid w:val="00FD0F1C"/>
    <w:rsid w:val="00FD1193"/>
    <w:rsid w:val="00FD233B"/>
    <w:rsid w:val="00FD2533"/>
    <w:rsid w:val="00FD2711"/>
    <w:rsid w:val="00FD279E"/>
    <w:rsid w:val="00FD293E"/>
    <w:rsid w:val="00FD2D09"/>
    <w:rsid w:val="00FD2F06"/>
    <w:rsid w:val="00FD3404"/>
    <w:rsid w:val="00FD377D"/>
    <w:rsid w:val="00FD37E3"/>
    <w:rsid w:val="00FD3F01"/>
    <w:rsid w:val="00FD46B2"/>
    <w:rsid w:val="00FD491E"/>
    <w:rsid w:val="00FD4CF4"/>
    <w:rsid w:val="00FD4DBD"/>
    <w:rsid w:val="00FD53BF"/>
    <w:rsid w:val="00FD5564"/>
    <w:rsid w:val="00FD5D83"/>
    <w:rsid w:val="00FD5E97"/>
    <w:rsid w:val="00FD6588"/>
    <w:rsid w:val="00FD664B"/>
    <w:rsid w:val="00FD7222"/>
    <w:rsid w:val="00FD7468"/>
    <w:rsid w:val="00FD771F"/>
    <w:rsid w:val="00FD7B8F"/>
    <w:rsid w:val="00FE00EA"/>
    <w:rsid w:val="00FE0ACE"/>
    <w:rsid w:val="00FE1498"/>
    <w:rsid w:val="00FE16E5"/>
    <w:rsid w:val="00FE198E"/>
    <w:rsid w:val="00FE1BC8"/>
    <w:rsid w:val="00FE1BDE"/>
    <w:rsid w:val="00FE2E8B"/>
    <w:rsid w:val="00FE3042"/>
    <w:rsid w:val="00FE3206"/>
    <w:rsid w:val="00FE3493"/>
    <w:rsid w:val="00FE3F41"/>
    <w:rsid w:val="00FE4C21"/>
    <w:rsid w:val="00FE4EFB"/>
    <w:rsid w:val="00FE4F7A"/>
    <w:rsid w:val="00FE5040"/>
    <w:rsid w:val="00FE5335"/>
    <w:rsid w:val="00FE55A3"/>
    <w:rsid w:val="00FE570E"/>
    <w:rsid w:val="00FE57EC"/>
    <w:rsid w:val="00FE5BC0"/>
    <w:rsid w:val="00FE5C30"/>
    <w:rsid w:val="00FE5E2C"/>
    <w:rsid w:val="00FE5E54"/>
    <w:rsid w:val="00FE611F"/>
    <w:rsid w:val="00FE66AE"/>
    <w:rsid w:val="00FE709D"/>
    <w:rsid w:val="00FE7197"/>
    <w:rsid w:val="00FE75B3"/>
    <w:rsid w:val="00FE7A9F"/>
    <w:rsid w:val="00FE7DC6"/>
    <w:rsid w:val="00FE7E79"/>
    <w:rsid w:val="00FF0815"/>
    <w:rsid w:val="00FF0837"/>
    <w:rsid w:val="00FF0DC3"/>
    <w:rsid w:val="00FF1801"/>
    <w:rsid w:val="00FF1E08"/>
    <w:rsid w:val="00FF1F49"/>
    <w:rsid w:val="00FF22CB"/>
    <w:rsid w:val="00FF2301"/>
    <w:rsid w:val="00FF2818"/>
    <w:rsid w:val="00FF292E"/>
    <w:rsid w:val="00FF29F6"/>
    <w:rsid w:val="00FF2B3B"/>
    <w:rsid w:val="00FF2B58"/>
    <w:rsid w:val="00FF2B6E"/>
    <w:rsid w:val="00FF2BAB"/>
    <w:rsid w:val="00FF32F4"/>
    <w:rsid w:val="00FF366B"/>
    <w:rsid w:val="00FF447F"/>
    <w:rsid w:val="00FF463F"/>
    <w:rsid w:val="00FF4770"/>
    <w:rsid w:val="00FF4776"/>
    <w:rsid w:val="00FF4790"/>
    <w:rsid w:val="00FF48FB"/>
    <w:rsid w:val="00FF4FA5"/>
    <w:rsid w:val="00FF5371"/>
    <w:rsid w:val="00FF5612"/>
    <w:rsid w:val="00FF5E4D"/>
    <w:rsid w:val="00FF628A"/>
    <w:rsid w:val="00FF63D3"/>
    <w:rsid w:val="00FF68FC"/>
    <w:rsid w:val="00FF718F"/>
    <w:rsid w:val="00FF7213"/>
    <w:rsid w:val="00FF73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DC7345"/>
  <w15:docId w15:val="{68E8A3D7-16D8-4AA7-A213-8C9732A94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7CC"/>
    <w:pPr>
      <w:spacing w:line="260" w:lineRule="atLeast"/>
    </w:pPr>
    <w:rPr>
      <w:sz w:val="22"/>
      <w:lang w:val="en-GB" w:bidi="ar-SA"/>
    </w:rPr>
  </w:style>
  <w:style w:type="paragraph" w:styleId="Heading1">
    <w:name w:val="heading 1"/>
    <w:basedOn w:val="Heading2"/>
    <w:next w:val="BodyText"/>
    <w:link w:val="Heading1Char"/>
    <w:qFormat/>
    <w:rsid w:val="00283899"/>
    <w:pPr>
      <w:numPr>
        <w:ilvl w:val="0"/>
      </w:numPr>
      <w:outlineLvl w:val="0"/>
    </w:pPr>
    <w:rPr>
      <w:i w:val="0"/>
    </w:rPr>
  </w:style>
  <w:style w:type="paragraph" w:styleId="Heading2">
    <w:name w:val="heading 2"/>
    <w:basedOn w:val="Heading3"/>
    <w:next w:val="BodyText"/>
    <w:link w:val="Heading2Char"/>
    <w:qFormat/>
    <w:rsid w:val="00283899"/>
    <w:pPr>
      <w:numPr>
        <w:ilvl w:val="1"/>
        <w:numId w:val="15"/>
      </w:numPr>
      <w:spacing w:line="280" w:lineRule="atLeast"/>
      <w:outlineLvl w:val="1"/>
    </w:pPr>
    <w:rPr>
      <w:b/>
      <w:sz w:val="24"/>
    </w:rPr>
  </w:style>
  <w:style w:type="paragraph" w:styleId="Heading3">
    <w:name w:val="heading 3"/>
    <w:basedOn w:val="BodyText"/>
    <w:next w:val="BodyText"/>
    <w:link w:val="Heading3Char"/>
    <w:qFormat/>
    <w:rsid w:val="00283899"/>
    <w:pPr>
      <w:keepNext/>
      <w:keepLines/>
      <w:spacing w:before="130" w:after="130"/>
      <w:outlineLvl w:val="2"/>
    </w:pPr>
    <w:rPr>
      <w:i/>
    </w:rPr>
  </w:style>
  <w:style w:type="paragraph" w:styleId="Heading4">
    <w:name w:val="heading 4"/>
    <w:basedOn w:val="BodyText"/>
    <w:next w:val="BodyText"/>
    <w:qFormat/>
    <w:rsid w:val="00283899"/>
    <w:pPr>
      <w:keepLines/>
      <w:suppressLineNumbers/>
      <w:spacing w:before="130" w:after="130"/>
      <w:outlineLvl w:val="3"/>
    </w:pPr>
  </w:style>
  <w:style w:type="paragraph" w:styleId="Heading5">
    <w:name w:val="heading 5"/>
    <w:basedOn w:val="Normal"/>
    <w:next w:val="Normal"/>
    <w:qFormat/>
    <w:rsid w:val="00283899"/>
    <w:pPr>
      <w:outlineLvl w:val="4"/>
    </w:pPr>
  </w:style>
  <w:style w:type="paragraph" w:styleId="Heading6">
    <w:name w:val="heading 6"/>
    <w:basedOn w:val="Normal"/>
    <w:next w:val="Normal"/>
    <w:qFormat/>
    <w:rsid w:val="00283899"/>
    <w:pPr>
      <w:outlineLvl w:val="5"/>
    </w:pPr>
  </w:style>
  <w:style w:type="paragraph" w:styleId="Heading7">
    <w:name w:val="heading 7"/>
    <w:basedOn w:val="Normal"/>
    <w:next w:val="Normal"/>
    <w:qFormat/>
    <w:rsid w:val="00283899"/>
    <w:pPr>
      <w:outlineLvl w:val="6"/>
    </w:pPr>
  </w:style>
  <w:style w:type="paragraph" w:styleId="Heading8">
    <w:name w:val="heading 8"/>
    <w:basedOn w:val="Normal"/>
    <w:next w:val="Normal"/>
    <w:qFormat/>
    <w:rsid w:val="00283899"/>
    <w:pPr>
      <w:outlineLvl w:val="7"/>
    </w:pPr>
  </w:style>
  <w:style w:type="paragraph" w:styleId="Heading9">
    <w:name w:val="heading 9"/>
    <w:basedOn w:val="Normal"/>
    <w:next w:val="Normal"/>
    <w:qFormat/>
    <w:rsid w:val="002838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283899"/>
    <w:pPr>
      <w:spacing w:after="260"/>
    </w:pPr>
  </w:style>
  <w:style w:type="character" w:customStyle="1" w:styleId="BodyTextChar">
    <w:name w:val="Body Text Char"/>
    <w:aliases w:val="bt Char,body text Char,Body Char"/>
    <w:link w:val="BodyText"/>
    <w:rsid w:val="00283899"/>
    <w:rPr>
      <w:sz w:val="22"/>
      <w:lang w:val="en-AU" w:eastAsia="en-US" w:bidi="ar-SA"/>
    </w:rPr>
  </w:style>
  <w:style w:type="character" w:customStyle="1" w:styleId="Heading3Char">
    <w:name w:val="Heading 3 Char"/>
    <w:link w:val="Heading3"/>
    <w:rsid w:val="00283899"/>
    <w:rPr>
      <w:i/>
      <w:sz w:val="22"/>
      <w:lang w:val="en-AU" w:eastAsia="en-US" w:bidi="ar-SA"/>
    </w:rPr>
  </w:style>
  <w:style w:type="character" w:customStyle="1" w:styleId="Heading2Char">
    <w:name w:val="Heading 2 Char"/>
    <w:link w:val="Heading2"/>
    <w:rsid w:val="00283899"/>
    <w:rPr>
      <w:b/>
      <w:i/>
      <w:sz w:val="24"/>
      <w:lang w:val="en-GB" w:eastAsia="en-US" w:bidi="ar-SA"/>
    </w:rPr>
  </w:style>
  <w:style w:type="character" w:customStyle="1" w:styleId="Heading1Char">
    <w:name w:val="Heading 1 Char"/>
    <w:link w:val="Heading1"/>
    <w:rsid w:val="00283899"/>
    <w:rPr>
      <w:b/>
      <w:i/>
      <w:sz w:val="24"/>
      <w:lang w:val="en-GB" w:eastAsia="en-US" w:bidi="ar-SA"/>
    </w:rPr>
  </w:style>
  <w:style w:type="paragraph" w:styleId="BodyTextIndent">
    <w:name w:val="Body Text Indent"/>
    <w:aliases w:val="i"/>
    <w:basedOn w:val="BodyText"/>
    <w:rsid w:val="00283899"/>
    <w:pPr>
      <w:ind w:left="340"/>
    </w:pPr>
  </w:style>
  <w:style w:type="paragraph" w:styleId="Footer">
    <w:name w:val="footer"/>
    <w:basedOn w:val="Normal"/>
    <w:link w:val="FooterChar"/>
    <w:uiPriority w:val="99"/>
    <w:rsid w:val="00283899"/>
    <w:pPr>
      <w:tabs>
        <w:tab w:val="right" w:pos="9639"/>
      </w:tabs>
    </w:pPr>
    <w:rPr>
      <w:sz w:val="18"/>
    </w:rPr>
  </w:style>
  <w:style w:type="paragraph" w:styleId="Header">
    <w:name w:val="header"/>
    <w:basedOn w:val="Normal"/>
    <w:link w:val="HeaderChar"/>
    <w:rsid w:val="00283899"/>
    <w:pPr>
      <w:spacing w:line="220" w:lineRule="exact"/>
      <w:jc w:val="right"/>
    </w:pPr>
    <w:rPr>
      <w:i/>
      <w:sz w:val="18"/>
    </w:rPr>
  </w:style>
  <w:style w:type="paragraph" w:styleId="ListBullet">
    <w:name w:val="List Bullet"/>
    <w:basedOn w:val="BodyText"/>
    <w:rsid w:val="00283899"/>
    <w:pPr>
      <w:numPr>
        <w:numId w:val="3"/>
      </w:numPr>
    </w:pPr>
  </w:style>
  <w:style w:type="paragraph" w:styleId="FootnoteText">
    <w:name w:val="footnote text"/>
    <w:aliases w:val="ft"/>
    <w:basedOn w:val="Normal"/>
    <w:semiHidden/>
    <w:rsid w:val="00283899"/>
    <w:rPr>
      <w:sz w:val="18"/>
    </w:rPr>
  </w:style>
  <w:style w:type="paragraph" w:customStyle="1" w:styleId="Graphic">
    <w:name w:val="Graphic"/>
    <w:basedOn w:val="Signature"/>
    <w:rsid w:val="002838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83899"/>
    <w:pPr>
      <w:spacing w:line="240" w:lineRule="auto"/>
    </w:pPr>
  </w:style>
  <w:style w:type="paragraph" w:styleId="ListBullet2">
    <w:name w:val="List Bullet 2"/>
    <w:basedOn w:val="ListBullet"/>
    <w:rsid w:val="00283899"/>
    <w:pPr>
      <w:numPr>
        <w:numId w:val="11"/>
      </w:numPr>
      <w:tabs>
        <w:tab w:val="clear" w:pos="700"/>
        <w:tab w:val="num" w:pos="680"/>
      </w:tabs>
    </w:pPr>
  </w:style>
  <w:style w:type="paragraph" w:styleId="Caption">
    <w:name w:val="caption"/>
    <w:basedOn w:val="Normal"/>
    <w:next w:val="Normal"/>
    <w:qFormat/>
    <w:rsid w:val="00283899"/>
    <w:rPr>
      <w:bCs/>
      <w:i/>
      <w:sz w:val="14"/>
    </w:rPr>
  </w:style>
  <w:style w:type="paragraph" w:styleId="BodyText3">
    <w:name w:val="Body Text 3"/>
    <w:basedOn w:val="Normal"/>
    <w:rsid w:val="00283899"/>
    <w:pPr>
      <w:ind w:left="142" w:hanging="142"/>
    </w:pPr>
    <w:rPr>
      <w:sz w:val="18"/>
      <w:szCs w:val="16"/>
    </w:rPr>
  </w:style>
  <w:style w:type="character" w:styleId="PageNumber">
    <w:name w:val="page number"/>
    <w:rsid w:val="00283899"/>
    <w:rPr>
      <w:sz w:val="22"/>
    </w:rPr>
  </w:style>
  <w:style w:type="paragraph" w:styleId="ListBullet3">
    <w:name w:val="List Bullet 3"/>
    <w:basedOn w:val="ListBullet"/>
    <w:autoRedefine/>
    <w:rsid w:val="0028389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838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83899"/>
    <w:pPr>
      <w:spacing w:after="260"/>
      <w:jc w:val="center"/>
    </w:pPr>
  </w:style>
  <w:style w:type="paragraph" w:customStyle="1" w:styleId="acctcolumnheadingnospaceafter">
    <w:name w:val="acct column heading no space after"/>
    <w:aliases w:val="acn,acct column heading no sp"/>
    <w:basedOn w:val="acctcolumnheading"/>
    <w:rsid w:val="00283899"/>
    <w:pPr>
      <w:spacing w:after="0"/>
    </w:pPr>
  </w:style>
  <w:style w:type="paragraph" w:customStyle="1" w:styleId="acctdividends">
    <w:name w:val="acct dividends"/>
    <w:aliases w:val="ad"/>
    <w:basedOn w:val="Normal"/>
    <w:rsid w:val="002838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283899"/>
    <w:pPr>
      <w:tabs>
        <w:tab w:val="decimal" w:pos="765"/>
      </w:tabs>
    </w:pPr>
  </w:style>
  <w:style w:type="paragraph" w:customStyle="1" w:styleId="acctindentnospaceafter">
    <w:name w:val="acct indent no space after"/>
    <w:aliases w:val="ain"/>
    <w:basedOn w:val="acctindent"/>
    <w:rsid w:val="00283899"/>
    <w:pPr>
      <w:spacing w:after="0"/>
    </w:pPr>
  </w:style>
  <w:style w:type="paragraph" w:customStyle="1" w:styleId="acctindent">
    <w:name w:val="acct indent"/>
    <w:aliases w:val="ai"/>
    <w:basedOn w:val="BodyText"/>
    <w:rsid w:val="00283899"/>
    <w:pPr>
      <w:ind w:left="284"/>
    </w:pPr>
  </w:style>
  <w:style w:type="paragraph" w:customStyle="1" w:styleId="acctmainheading">
    <w:name w:val="acct main heading"/>
    <w:aliases w:val="am"/>
    <w:basedOn w:val="Normal"/>
    <w:rsid w:val="00283899"/>
    <w:pPr>
      <w:keepNext/>
      <w:spacing w:after="140" w:line="320" w:lineRule="atLeast"/>
    </w:pPr>
    <w:rPr>
      <w:b/>
      <w:sz w:val="28"/>
    </w:rPr>
  </w:style>
  <w:style w:type="paragraph" w:customStyle="1" w:styleId="acctmergecolhdg">
    <w:name w:val="acct merge col hdg"/>
    <w:aliases w:val="mh"/>
    <w:basedOn w:val="Normal"/>
    <w:rsid w:val="00283899"/>
    <w:pPr>
      <w:jc w:val="center"/>
    </w:pPr>
    <w:rPr>
      <w:b/>
    </w:rPr>
  </w:style>
  <w:style w:type="paragraph" w:customStyle="1" w:styleId="acctnotecolumn">
    <w:name w:val="acct note column"/>
    <w:aliases w:val="an"/>
    <w:basedOn w:val="Normal"/>
    <w:rsid w:val="00283899"/>
    <w:pPr>
      <w:jc w:val="center"/>
    </w:pPr>
  </w:style>
  <w:style w:type="paragraph" w:customStyle="1" w:styleId="acctreadnote">
    <w:name w:val="acct read note"/>
    <w:aliases w:val="ar"/>
    <w:basedOn w:val="BodyText"/>
    <w:rsid w:val="00283899"/>
    <w:pPr>
      <w:framePr w:hSpace="180" w:vSpace="180" w:wrap="auto" w:hAnchor="margin" w:yAlign="bottom"/>
    </w:pPr>
  </w:style>
  <w:style w:type="paragraph" w:customStyle="1" w:styleId="acctsigneddirectors">
    <w:name w:val="acct signed directors"/>
    <w:aliases w:val="asd"/>
    <w:basedOn w:val="BodyText"/>
    <w:rsid w:val="00283899"/>
    <w:pPr>
      <w:tabs>
        <w:tab w:val="left" w:pos="5103"/>
      </w:tabs>
      <w:spacing w:before="130" w:after="130"/>
    </w:pPr>
  </w:style>
  <w:style w:type="paragraph" w:customStyle="1" w:styleId="acctstatementheading">
    <w:name w:val="acct statement heading"/>
    <w:aliases w:val="as"/>
    <w:basedOn w:val="Heading2"/>
    <w:next w:val="Normal"/>
    <w:rsid w:val="00283899"/>
    <w:pPr>
      <w:keepLines w:val="0"/>
      <w:ind w:left="567" w:hanging="567"/>
    </w:pPr>
    <w:rPr>
      <w:i w:val="0"/>
    </w:rPr>
  </w:style>
  <w:style w:type="paragraph" w:customStyle="1" w:styleId="acctstatementheadinga">
    <w:name w:val="acct statement heading (a)"/>
    <w:aliases w:val="asa"/>
    <w:basedOn w:val="acctstatementheading"/>
    <w:rsid w:val="00283899"/>
    <w:pPr>
      <w:spacing w:line="260" w:lineRule="atLeast"/>
    </w:pPr>
    <w:rPr>
      <w:sz w:val="22"/>
    </w:rPr>
  </w:style>
  <w:style w:type="paragraph" w:customStyle="1" w:styleId="acctstatementsub-headingbolditalic">
    <w:name w:val="acct statement sub-heading bold italic"/>
    <w:aliases w:val="asbi"/>
    <w:basedOn w:val="Normal"/>
    <w:rsid w:val="00283899"/>
    <w:pPr>
      <w:keepNext/>
      <w:keepLines/>
      <w:spacing w:before="130" w:after="130"/>
      <w:ind w:left="567"/>
    </w:pPr>
    <w:rPr>
      <w:b/>
      <w:bCs/>
      <w:i/>
    </w:rPr>
  </w:style>
  <w:style w:type="paragraph" w:customStyle="1" w:styleId="acctstatementsub-headingitalic">
    <w:name w:val="acct statement sub-heading italic"/>
    <w:aliases w:val="asi"/>
    <w:basedOn w:val="Normal"/>
    <w:rsid w:val="0028389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283899"/>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283899"/>
    <w:pPr>
      <w:keepNext/>
      <w:keepLines/>
      <w:spacing w:before="130" w:after="130"/>
    </w:pPr>
    <w:rPr>
      <w:b/>
      <w:bCs/>
      <w:i/>
    </w:rPr>
  </w:style>
  <w:style w:type="paragraph" w:customStyle="1" w:styleId="block2">
    <w:name w:val="block2"/>
    <w:aliases w:val="b2"/>
    <w:basedOn w:val="block"/>
    <w:rsid w:val="00283899"/>
    <w:pPr>
      <w:ind w:left="1134"/>
    </w:pPr>
  </w:style>
  <w:style w:type="paragraph" w:customStyle="1" w:styleId="block">
    <w:name w:val="block"/>
    <w:aliases w:val="b,b + Angsana New,Bold,Thai Distributed Justification,Left:  0...."/>
    <w:basedOn w:val="BodyText"/>
    <w:rsid w:val="00283899"/>
    <w:pPr>
      <w:ind w:left="567"/>
    </w:pPr>
  </w:style>
  <w:style w:type="paragraph" w:customStyle="1" w:styleId="acctstatementsub-sub-sub-heading">
    <w:name w:val="acct statement sub-sub-sub-heading"/>
    <w:aliases w:val="assss"/>
    <w:basedOn w:val="acctstatementsub-sub-heading"/>
    <w:rsid w:val="00283899"/>
    <w:rPr>
      <w:b w:val="0"/>
    </w:rPr>
  </w:style>
  <w:style w:type="paragraph" w:customStyle="1" w:styleId="accttwofigureslongernumber">
    <w:name w:val="acct two figures longer number"/>
    <w:aliases w:val="a2+"/>
    <w:basedOn w:val="Normal"/>
    <w:rsid w:val="00283899"/>
    <w:pPr>
      <w:tabs>
        <w:tab w:val="decimal" w:pos="1247"/>
      </w:tabs>
    </w:pPr>
  </w:style>
  <w:style w:type="paragraph" w:customStyle="1" w:styleId="accttwofigures">
    <w:name w:val="acct two figures"/>
    <w:aliases w:val="a2"/>
    <w:basedOn w:val="Normal"/>
    <w:rsid w:val="00283899"/>
    <w:pPr>
      <w:tabs>
        <w:tab w:val="decimal" w:pos="1021"/>
      </w:tabs>
    </w:pPr>
  </w:style>
  <w:style w:type="paragraph" w:customStyle="1" w:styleId="accttwolines">
    <w:name w:val="acct two lines"/>
    <w:aliases w:val="a2l"/>
    <w:basedOn w:val="Normal"/>
    <w:rsid w:val="00283899"/>
    <w:pPr>
      <w:spacing w:after="240"/>
      <w:ind w:left="142" w:hanging="142"/>
    </w:pPr>
  </w:style>
  <w:style w:type="paragraph" w:customStyle="1" w:styleId="accttwolinesnospaceafter">
    <w:name w:val="acct two lines no space after"/>
    <w:aliases w:val="a2ln"/>
    <w:basedOn w:val="Normal"/>
    <w:rsid w:val="00283899"/>
    <w:pPr>
      <w:ind w:left="142" w:hanging="142"/>
    </w:pPr>
  </w:style>
  <w:style w:type="paragraph" w:customStyle="1" w:styleId="blocknospaceafter">
    <w:name w:val="block no space after"/>
    <w:aliases w:val="bn"/>
    <w:basedOn w:val="block"/>
    <w:rsid w:val="00283899"/>
    <w:pPr>
      <w:spacing w:after="0"/>
    </w:pPr>
  </w:style>
  <w:style w:type="paragraph" w:customStyle="1" w:styleId="block2nospaceafter">
    <w:name w:val="block2 no space after"/>
    <w:aliases w:val="b2n,block2 no sp"/>
    <w:basedOn w:val="block2"/>
    <w:rsid w:val="00283899"/>
    <w:pPr>
      <w:spacing w:after="0"/>
    </w:pPr>
  </w:style>
  <w:style w:type="paragraph" w:customStyle="1" w:styleId="List1a">
    <w:name w:val="List 1a"/>
    <w:aliases w:val="1a"/>
    <w:basedOn w:val="Normal"/>
    <w:rsid w:val="00283899"/>
    <w:pPr>
      <w:spacing w:after="260"/>
      <w:ind w:left="567" w:hanging="567"/>
    </w:pPr>
  </w:style>
  <w:style w:type="paragraph" w:customStyle="1" w:styleId="List2i">
    <w:name w:val="List 2i"/>
    <w:aliases w:val="2i"/>
    <w:basedOn w:val="Normal"/>
    <w:rsid w:val="00283899"/>
    <w:pPr>
      <w:spacing w:after="260"/>
      <w:ind w:left="1134" w:hanging="567"/>
    </w:pPr>
  </w:style>
  <w:style w:type="paragraph" w:styleId="MacroText">
    <w:name w:val="macro"/>
    <w:semiHidden/>
    <w:rsid w:val="0028389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283899"/>
    <w:pPr>
      <w:tabs>
        <w:tab w:val="right" w:pos="8221"/>
      </w:tabs>
      <w:spacing w:before="260" w:line="240" w:lineRule="auto"/>
      <w:ind w:left="851" w:right="567" w:hanging="851"/>
    </w:pPr>
    <w:rPr>
      <w:sz w:val="28"/>
    </w:rPr>
  </w:style>
  <w:style w:type="paragraph" w:styleId="TOC2">
    <w:name w:val="toc 2"/>
    <w:basedOn w:val="TOC1"/>
    <w:autoRedefine/>
    <w:semiHidden/>
    <w:rsid w:val="00283899"/>
    <w:pPr>
      <w:spacing w:before="0"/>
    </w:pPr>
    <w:rPr>
      <w:sz w:val="24"/>
    </w:rPr>
  </w:style>
  <w:style w:type="paragraph" w:styleId="TOC3">
    <w:name w:val="toc 3"/>
    <w:basedOn w:val="TOC2"/>
    <w:autoRedefine/>
    <w:semiHidden/>
    <w:rsid w:val="00283899"/>
    <w:pPr>
      <w:ind w:left="1418" w:hanging="1418"/>
    </w:pPr>
  </w:style>
  <w:style w:type="paragraph" w:styleId="TOC4">
    <w:name w:val="toc 4"/>
    <w:basedOn w:val="TOC3"/>
    <w:autoRedefine/>
    <w:semiHidden/>
    <w:rsid w:val="00283899"/>
  </w:style>
  <w:style w:type="paragraph" w:customStyle="1" w:styleId="zcompanyname">
    <w:name w:val="zcompany name"/>
    <w:aliases w:val="cn"/>
    <w:basedOn w:val="Normal"/>
    <w:rsid w:val="0028389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283899"/>
  </w:style>
  <w:style w:type="paragraph" w:customStyle="1" w:styleId="zreportaddinfo">
    <w:name w:val="zreport addinfo"/>
    <w:basedOn w:val="Normal"/>
    <w:rsid w:val="00283899"/>
    <w:pPr>
      <w:framePr w:wrap="around" w:hAnchor="page" w:xAlign="center" w:yAlign="bottom"/>
      <w:jc w:val="center"/>
    </w:pPr>
    <w:rPr>
      <w:noProof/>
      <w:sz w:val="20"/>
    </w:rPr>
  </w:style>
  <w:style w:type="paragraph" w:customStyle="1" w:styleId="zreportaddinfoit">
    <w:name w:val="zreport addinfoit"/>
    <w:basedOn w:val="Normal"/>
    <w:rsid w:val="00283899"/>
    <w:pPr>
      <w:framePr w:wrap="around" w:hAnchor="page" w:xAlign="center" w:yAlign="bottom"/>
      <w:jc w:val="center"/>
    </w:pPr>
    <w:rPr>
      <w:i/>
      <w:sz w:val="20"/>
    </w:rPr>
  </w:style>
  <w:style w:type="paragraph" w:customStyle="1" w:styleId="zreportname">
    <w:name w:val="zreport name"/>
    <w:aliases w:val="rn"/>
    <w:basedOn w:val="Normal"/>
    <w:rsid w:val="0028389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283899"/>
    <w:pPr>
      <w:framePr w:wrap="around"/>
      <w:spacing w:line="360" w:lineRule="exact"/>
    </w:pPr>
    <w:rPr>
      <w:sz w:val="32"/>
    </w:rPr>
  </w:style>
  <w:style w:type="paragraph" w:customStyle="1" w:styleId="BodyTexthalfspaceafter">
    <w:name w:val="Body Text half space after"/>
    <w:aliases w:val="hs"/>
    <w:basedOn w:val="BodyText"/>
    <w:rsid w:val="00283899"/>
    <w:pPr>
      <w:spacing w:after="130"/>
    </w:pPr>
  </w:style>
  <w:style w:type="paragraph" w:customStyle="1" w:styleId="ind">
    <w:name w:val="*ind"/>
    <w:basedOn w:val="BodyText"/>
    <w:rsid w:val="00283899"/>
    <w:pPr>
      <w:ind w:left="340" w:hanging="340"/>
    </w:pPr>
  </w:style>
  <w:style w:type="paragraph" w:customStyle="1" w:styleId="acctindenthalfspaceafter">
    <w:name w:val="acct indent half space after"/>
    <w:aliases w:val="aihs"/>
    <w:basedOn w:val="acctindent"/>
    <w:rsid w:val="00283899"/>
    <w:pPr>
      <w:spacing w:after="130"/>
    </w:pPr>
  </w:style>
  <w:style w:type="paragraph" w:customStyle="1" w:styleId="keeptogethernormal">
    <w:name w:val="keep together normal"/>
    <w:aliases w:val="ktn"/>
    <w:basedOn w:val="Normal"/>
    <w:rsid w:val="00283899"/>
    <w:pPr>
      <w:keepNext/>
      <w:keepLines/>
    </w:pPr>
  </w:style>
  <w:style w:type="paragraph" w:customStyle="1" w:styleId="nineptheading">
    <w:name w:val="nine pt heading"/>
    <w:aliases w:val="9h"/>
    <w:basedOn w:val="nineptbodytext"/>
    <w:rsid w:val="00283899"/>
    <w:rPr>
      <w:b/>
      <w:bCs/>
    </w:rPr>
  </w:style>
  <w:style w:type="paragraph" w:customStyle="1" w:styleId="nineptbodytext">
    <w:name w:val="nine pt body text"/>
    <w:aliases w:val="9bt"/>
    <w:basedOn w:val="nineptnormal"/>
    <w:rsid w:val="00283899"/>
    <w:pPr>
      <w:spacing w:after="220"/>
    </w:pPr>
  </w:style>
  <w:style w:type="paragraph" w:customStyle="1" w:styleId="nineptnormal">
    <w:name w:val="nine pt normal"/>
    <w:aliases w:val="9n"/>
    <w:basedOn w:val="Normal"/>
    <w:rsid w:val="00283899"/>
    <w:pPr>
      <w:spacing w:line="220" w:lineRule="atLeast"/>
    </w:pPr>
    <w:rPr>
      <w:sz w:val="18"/>
    </w:rPr>
  </w:style>
  <w:style w:type="paragraph" w:customStyle="1" w:styleId="nineptheadingcentred">
    <w:name w:val="nine pt heading centred"/>
    <w:aliases w:val="9hc"/>
    <w:basedOn w:val="nineptheading"/>
    <w:rsid w:val="00283899"/>
    <w:pPr>
      <w:jc w:val="center"/>
    </w:pPr>
  </w:style>
  <w:style w:type="paragraph" w:customStyle="1" w:styleId="heading">
    <w:name w:val="heading"/>
    <w:aliases w:val="h"/>
    <w:basedOn w:val="BodyText"/>
    <w:rsid w:val="00283899"/>
    <w:rPr>
      <w:b/>
    </w:rPr>
  </w:style>
  <w:style w:type="paragraph" w:customStyle="1" w:styleId="headingcentred">
    <w:name w:val="heading centred"/>
    <w:aliases w:val="hc"/>
    <w:basedOn w:val="heading"/>
    <w:rsid w:val="00283899"/>
    <w:pPr>
      <w:jc w:val="center"/>
    </w:pPr>
  </w:style>
  <w:style w:type="paragraph" w:customStyle="1" w:styleId="Normalcentred">
    <w:name w:val="Normal centred"/>
    <w:aliases w:val="nc"/>
    <w:basedOn w:val="acctcolumnheadingnospaceafter"/>
    <w:rsid w:val="00283899"/>
  </w:style>
  <w:style w:type="paragraph" w:customStyle="1" w:styleId="nineptheadingcentredbold">
    <w:name w:val="nine pt heading centred bold"/>
    <w:aliases w:val="9hcb"/>
    <w:basedOn w:val="Normal"/>
    <w:rsid w:val="0028389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283899"/>
    <w:pPr>
      <w:ind w:left="-57" w:right="-57"/>
    </w:pPr>
  </w:style>
  <w:style w:type="paragraph" w:customStyle="1" w:styleId="nineptnormalheadinghalfspace">
    <w:name w:val="nine pt normal heading half space"/>
    <w:aliases w:val="9nhhs"/>
    <w:basedOn w:val="nineptnormalheading"/>
    <w:rsid w:val="00283899"/>
    <w:pPr>
      <w:spacing w:after="80"/>
    </w:pPr>
  </w:style>
  <w:style w:type="paragraph" w:customStyle="1" w:styleId="nineptnormalheading">
    <w:name w:val="nine pt normal heading"/>
    <w:aliases w:val="9nh"/>
    <w:basedOn w:val="nineptnormal"/>
    <w:rsid w:val="00283899"/>
    <w:rPr>
      <w:b/>
    </w:rPr>
  </w:style>
  <w:style w:type="paragraph" w:customStyle="1" w:styleId="nineptcolumntab1">
    <w:name w:val="nine pt column tab1"/>
    <w:aliases w:val="a91"/>
    <w:basedOn w:val="nineptnormal"/>
    <w:rsid w:val="00283899"/>
    <w:pPr>
      <w:tabs>
        <w:tab w:val="decimal" w:pos="737"/>
      </w:tabs>
    </w:pPr>
  </w:style>
  <w:style w:type="paragraph" w:customStyle="1" w:styleId="nineptnormalitalicheading">
    <w:name w:val="nine pt normal italic heading"/>
    <w:aliases w:val="9nith"/>
    <w:basedOn w:val="nineptnormalheading"/>
    <w:rsid w:val="00283899"/>
    <w:rPr>
      <w:i/>
      <w:iCs/>
    </w:rPr>
  </w:style>
  <w:style w:type="paragraph" w:customStyle="1" w:styleId="Normalheadingcentred">
    <w:name w:val="Normal heading centred"/>
    <w:aliases w:val="nhc"/>
    <w:basedOn w:val="Normalheading"/>
    <w:rsid w:val="00283899"/>
    <w:pPr>
      <w:jc w:val="center"/>
    </w:pPr>
  </w:style>
  <w:style w:type="paragraph" w:customStyle="1" w:styleId="Normalheading">
    <w:name w:val="Normal heading"/>
    <w:aliases w:val="nh"/>
    <w:basedOn w:val="Normal"/>
    <w:rsid w:val="00283899"/>
    <w:rPr>
      <w:b/>
      <w:bCs/>
    </w:rPr>
  </w:style>
  <w:style w:type="paragraph" w:customStyle="1" w:styleId="ListBullethalfspaceafter">
    <w:name w:val="List Bullet half space after"/>
    <w:aliases w:val="lbhs"/>
    <w:basedOn w:val="ListBullet"/>
    <w:rsid w:val="00283899"/>
    <w:pPr>
      <w:spacing w:after="130"/>
    </w:pPr>
  </w:style>
  <w:style w:type="paragraph" w:customStyle="1" w:styleId="accttwofigurescents">
    <w:name w:val="acct two figures cents"/>
    <w:aliases w:val="a2c,acct two figures ¢ sign"/>
    <w:basedOn w:val="Normal"/>
    <w:rsid w:val="00283899"/>
    <w:pPr>
      <w:tabs>
        <w:tab w:val="decimal" w:pos="284"/>
      </w:tabs>
    </w:pPr>
  </w:style>
  <w:style w:type="paragraph" w:customStyle="1" w:styleId="accttwofiguresdecimal">
    <w:name w:val="acct two figures decimal"/>
    <w:aliases w:val="a2d"/>
    <w:basedOn w:val="Normal"/>
    <w:rsid w:val="00283899"/>
    <w:pPr>
      <w:tabs>
        <w:tab w:val="decimal" w:pos="510"/>
      </w:tabs>
    </w:pPr>
  </w:style>
  <w:style w:type="paragraph" w:customStyle="1" w:styleId="NormalIndent1">
    <w:name w:val="Normal Indent1"/>
    <w:basedOn w:val="Normal"/>
    <w:rsid w:val="00283899"/>
    <w:pPr>
      <w:ind w:left="142"/>
    </w:pPr>
  </w:style>
  <w:style w:type="paragraph" w:customStyle="1" w:styleId="ListBullet2nospaceafter">
    <w:name w:val="List Bullet 2 no space after"/>
    <w:aliases w:val="lb2n"/>
    <w:basedOn w:val="ListBullet2"/>
    <w:rsid w:val="00283899"/>
    <w:pPr>
      <w:spacing w:after="0"/>
    </w:pPr>
  </w:style>
  <w:style w:type="paragraph" w:customStyle="1" w:styleId="ListBullet2halfspaceafter">
    <w:name w:val="List Bullet 2 half space after"/>
    <w:aliases w:val="lb2hs"/>
    <w:basedOn w:val="ListBullet2"/>
    <w:rsid w:val="00283899"/>
    <w:pPr>
      <w:spacing w:after="130"/>
    </w:pPr>
  </w:style>
  <w:style w:type="paragraph" w:customStyle="1" w:styleId="BodyTextIndentitalichalfspafter">
    <w:name w:val="Body Text Indent italic half sp after"/>
    <w:aliases w:val="iitalhs"/>
    <w:basedOn w:val="BodyTextIndentitalic"/>
    <w:rsid w:val="00283899"/>
    <w:pPr>
      <w:spacing w:after="130"/>
    </w:pPr>
  </w:style>
  <w:style w:type="paragraph" w:customStyle="1" w:styleId="BodyTextIndentitalic">
    <w:name w:val="Body Text Indent italic"/>
    <w:aliases w:val="iital"/>
    <w:basedOn w:val="BodyTextIndent"/>
    <w:rsid w:val="00283899"/>
    <w:rPr>
      <w:i/>
      <w:iCs/>
    </w:rPr>
  </w:style>
  <w:style w:type="paragraph" w:customStyle="1" w:styleId="BodyTextIndenthalfspaceafter">
    <w:name w:val="Body Text Indent half space after"/>
    <w:aliases w:val="ihs"/>
    <w:basedOn w:val="BodyTextIndent"/>
    <w:rsid w:val="00283899"/>
    <w:pPr>
      <w:spacing w:after="130"/>
    </w:pPr>
  </w:style>
  <w:style w:type="paragraph" w:customStyle="1" w:styleId="BodyTextonepointafter">
    <w:name w:val="Body Text one point after"/>
    <w:aliases w:val="bt1"/>
    <w:basedOn w:val="BodyText"/>
    <w:rsid w:val="00283899"/>
    <w:pPr>
      <w:spacing w:after="20"/>
    </w:pPr>
  </w:style>
  <w:style w:type="paragraph" w:customStyle="1" w:styleId="keeptogether">
    <w:name w:val="keep together"/>
    <w:aliases w:val="kt"/>
    <w:basedOn w:val="BodyText"/>
    <w:rsid w:val="00283899"/>
    <w:pPr>
      <w:keepNext/>
      <w:keepLines/>
    </w:pPr>
  </w:style>
  <w:style w:type="paragraph" w:customStyle="1" w:styleId="acctthreecolumns">
    <w:name w:val="acct three columns"/>
    <w:aliases w:val="a3,acct three figures"/>
    <w:basedOn w:val="Normal"/>
    <w:rsid w:val="00283899"/>
    <w:pPr>
      <w:tabs>
        <w:tab w:val="decimal" w:pos="1361"/>
      </w:tabs>
    </w:pPr>
  </w:style>
  <w:style w:type="paragraph" w:customStyle="1" w:styleId="acctthreecolumnsshorternumber">
    <w:name w:val="acct three columns shorter number"/>
    <w:aliases w:val="a3-"/>
    <w:basedOn w:val="Normal"/>
    <w:rsid w:val="00283899"/>
    <w:pPr>
      <w:tabs>
        <w:tab w:val="decimal" w:pos="1021"/>
      </w:tabs>
    </w:pPr>
  </w:style>
  <w:style w:type="character" w:styleId="FootnoteReference">
    <w:name w:val="footnote reference"/>
    <w:aliases w:val="fr"/>
    <w:semiHidden/>
    <w:rsid w:val="00283899"/>
    <w:rPr>
      <w:position w:val="6"/>
      <w:sz w:val="14"/>
    </w:rPr>
  </w:style>
  <w:style w:type="paragraph" w:customStyle="1" w:styleId="tabletext">
    <w:name w:val="table text"/>
    <w:aliases w:val="tt"/>
    <w:basedOn w:val="Normal"/>
    <w:rsid w:val="00283899"/>
    <w:pPr>
      <w:spacing w:before="130" w:after="130"/>
    </w:pPr>
  </w:style>
  <w:style w:type="paragraph" w:customStyle="1" w:styleId="BodyTextitalic">
    <w:name w:val="Body Text italic"/>
    <w:basedOn w:val="BodyText"/>
    <w:rsid w:val="00283899"/>
    <w:rPr>
      <w:i/>
      <w:iCs/>
    </w:rPr>
  </w:style>
  <w:style w:type="paragraph" w:customStyle="1" w:styleId="BodyTextIndentnosp">
    <w:name w:val="Body Text Indent no sp"/>
    <w:aliases w:val="in,indent no space after"/>
    <w:basedOn w:val="BodyTextIndent"/>
    <w:rsid w:val="00283899"/>
    <w:pPr>
      <w:spacing w:after="0"/>
    </w:pPr>
  </w:style>
  <w:style w:type="paragraph" w:customStyle="1" w:styleId="acctfourfiguresdecimal">
    <w:name w:val="acct four figures decimal"/>
    <w:aliases w:val="a4d"/>
    <w:basedOn w:val="Normal"/>
    <w:rsid w:val="00283899"/>
    <w:pPr>
      <w:tabs>
        <w:tab w:val="decimal" w:pos="383"/>
      </w:tabs>
    </w:pPr>
  </w:style>
  <w:style w:type="paragraph" w:customStyle="1" w:styleId="headingnospaceafter">
    <w:name w:val="heading no space after"/>
    <w:aliases w:val="hn,heading no space"/>
    <w:basedOn w:val="heading"/>
    <w:rsid w:val="00283899"/>
    <w:pPr>
      <w:spacing w:after="0"/>
    </w:pPr>
  </w:style>
  <w:style w:type="paragraph" w:customStyle="1" w:styleId="acctnotecolumndecimal">
    <w:name w:val="acct note column decimal"/>
    <w:aliases w:val="and"/>
    <w:basedOn w:val="Normal"/>
    <w:rsid w:val="00283899"/>
    <w:pPr>
      <w:tabs>
        <w:tab w:val="decimal" w:pos="425"/>
      </w:tabs>
    </w:pPr>
  </w:style>
  <w:style w:type="paragraph" w:customStyle="1" w:styleId="index">
    <w:name w:val="index"/>
    <w:aliases w:val="ix"/>
    <w:basedOn w:val="BodyText"/>
    <w:rsid w:val="00283899"/>
    <w:pPr>
      <w:numPr>
        <w:numId w:val="4"/>
      </w:numPr>
      <w:spacing w:after="20"/>
    </w:pPr>
  </w:style>
  <w:style w:type="paragraph" w:customStyle="1" w:styleId="nineptbodytextbullet">
    <w:name w:val="nine pt body text bullet"/>
    <w:aliases w:val="9btb"/>
    <w:basedOn w:val="nineptbodytext"/>
    <w:rsid w:val="00283899"/>
    <w:pPr>
      <w:numPr>
        <w:numId w:val="5"/>
      </w:numPr>
      <w:tabs>
        <w:tab w:val="clear" w:pos="360"/>
        <w:tab w:val="num" w:pos="284"/>
      </w:tabs>
      <w:spacing w:after="180"/>
    </w:pPr>
  </w:style>
  <w:style w:type="paragraph" w:customStyle="1" w:styleId="nineptnormalbullet">
    <w:name w:val="nine pt normal bullet"/>
    <w:aliases w:val="9nb"/>
    <w:basedOn w:val="nineptnormal"/>
    <w:rsid w:val="00283899"/>
    <w:pPr>
      <w:numPr>
        <w:numId w:val="6"/>
      </w:numPr>
      <w:tabs>
        <w:tab w:val="clear" w:pos="360"/>
        <w:tab w:val="num" w:pos="284"/>
      </w:tabs>
    </w:pPr>
  </w:style>
  <w:style w:type="paragraph" w:customStyle="1" w:styleId="ninepttabletextblockbullet">
    <w:name w:val="nine pt table text block bullet"/>
    <w:aliases w:val="9ttbb"/>
    <w:basedOn w:val="ninepttabletextblock"/>
    <w:rsid w:val="00283899"/>
    <w:pPr>
      <w:numPr>
        <w:numId w:val="7"/>
      </w:numPr>
      <w:tabs>
        <w:tab w:val="clear" w:pos="785"/>
        <w:tab w:val="num" w:pos="652"/>
      </w:tabs>
    </w:pPr>
  </w:style>
  <w:style w:type="paragraph" w:customStyle="1" w:styleId="ninepttabletextblock">
    <w:name w:val="nine pt table text block"/>
    <w:aliases w:val="9ttbk"/>
    <w:basedOn w:val="Normal"/>
    <w:rsid w:val="00283899"/>
    <w:pPr>
      <w:spacing w:after="60" w:line="220" w:lineRule="atLeast"/>
      <w:ind w:left="425"/>
    </w:pPr>
    <w:rPr>
      <w:sz w:val="18"/>
    </w:rPr>
  </w:style>
  <w:style w:type="paragraph" w:customStyle="1" w:styleId="IndexHeading1">
    <w:name w:val="Index Heading1"/>
    <w:aliases w:val="ixh"/>
    <w:basedOn w:val="BodyText"/>
    <w:rsid w:val="00283899"/>
    <w:pPr>
      <w:spacing w:after="130"/>
      <w:ind w:left="1134" w:hanging="1134"/>
    </w:pPr>
    <w:rPr>
      <w:b/>
    </w:rPr>
  </w:style>
  <w:style w:type="paragraph" w:customStyle="1" w:styleId="block2bullet">
    <w:name w:val="block2bullet"/>
    <w:aliases w:val="b2b"/>
    <w:basedOn w:val="block2"/>
    <w:rsid w:val="00283899"/>
    <w:pPr>
      <w:numPr>
        <w:numId w:val="9"/>
      </w:numPr>
      <w:tabs>
        <w:tab w:val="clear" w:pos="340"/>
        <w:tab w:val="num" w:pos="1474"/>
      </w:tabs>
      <w:ind w:left="1474"/>
    </w:pPr>
  </w:style>
  <w:style w:type="paragraph" w:customStyle="1" w:styleId="tabletextheading">
    <w:name w:val="table text heading"/>
    <w:aliases w:val="tth"/>
    <w:basedOn w:val="tabletext"/>
    <w:rsid w:val="00283899"/>
    <w:rPr>
      <w:b/>
      <w:bCs/>
    </w:rPr>
  </w:style>
  <w:style w:type="paragraph" w:customStyle="1" w:styleId="acctfourfiguresyears">
    <w:name w:val="acct four figures years"/>
    <w:aliases w:val="a4y"/>
    <w:basedOn w:val="Normal"/>
    <w:rsid w:val="00283899"/>
    <w:pPr>
      <w:tabs>
        <w:tab w:val="decimal" w:pos="227"/>
      </w:tabs>
    </w:pPr>
  </w:style>
  <w:style w:type="paragraph" w:customStyle="1" w:styleId="accttwofiguresyears">
    <w:name w:val="acct two figures years"/>
    <w:aliases w:val="a2y"/>
    <w:basedOn w:val="Normal"/>
    <w:rsid w:val="00283899"/>
    <w:pPr>
      <w:tabs>
        <w:tab w:val="decimal" w:pos="482"/>
      </w:tabs>
    </w:pPr>
  </w:style>
  <w:style w:type="paragraph" w:customStyle="1" w:styleId="Foreigncurrencytable">
    <w:name w:val="Foreign currency table"/>
    <w:basedOn w:val="Normal"/>
    <w:rsid w:val="00283899"/>
    <w:pPr>
      <w:tabs>
        <w:tab w:val="decimal" w:pos="567"/>
      </w:tabs>
    </w:pPr>
  </w:style>
  <w:style w:type="paragraph" w:customStyle="1" w:styleId="headingitalicnospaceafter">
    <w:name w:val="heading italic no space after"/>
    <w:aliases w:val="hin"/>
    <w:basedOn w:val="Normal"/>
    <w:rsid w:val="00283899"/>
    <w:rPr>
      <w:i/>
      <w:iCs/>
    </w:rPr>
  </w:style>
  <w:style w:type="paragraph" w:customStyle="1" w:styleId="accttwofigures0">
    <w:name w:val="acct two figures %"/>
    <w:aliases w:val="a2%"/>
    <w:basedOn w:val="Normal"/>
    <w:rsid w:val="00283899"/>
    <w:pPr>
      <w:tabs>
        <w:tab w:val="decimal" w:pos="794"/>
      </w:tabs>
    </w:pPr>
  </w:style>
  <w:style w:type="paragraph" w:customStyle="1" w:styleId="accttwofigures2a22">
    <w:name w:val="acct two figures %2.a2%2"/>
    <w:basedOn w:val="Normal"/>
    <w:rsid w:val="00283899"/>
    <w:pPr>
      <w:tabs>
        <w:tab w:val="decimal" w:pos="510"/>
      </w:tabs>
    </w:pPr>
  </w:style>
  <w:style w:type="paragraph" w:customStyle="1" w:styleId="blocklist">
    <w:name w:val="block list"/>
    <w:aliases w:val="blist"/>
    <w:basedOn w:val="block"/>
    <w:rsid w:val="00283899"/>
    <w:pPr>
      <w:ind w:left="1134" w:hanging="567"/>
    </w:pPr>
  </w:style>
  <w:style w:type="paragraph" w:customStyle="1" w:styleId="blocklist2">
    <w:name w:val="block list2"/>
    <w:aliases w:val="blist2"/>
    <w:basedOn w:val="blocklist"/>
    <w:rsid w:val="00283899"/>
    <w:pPr>
      <w:ind w:left="1701"/>
    </w:pPr>
  </w:style>
  <w:style w:type="paragraph" w:customStyle="1" w:styleId="acctfourfigureslongernumber">
    <w:name w:val="acct four figures longer number"/>
    <w:aliases w:val="a4+"/>
    <w:basedOn w:val="Normal"/>
    <w:rsid w:val="00283899"/>
    <w:pPr>
      <w:tabs>
        <w:tab w:val="decimal" w:pos="851"/>
      </w:tabs>
    </w:pPr>
  </w:style>
  <w:style w:type="paragraph" w:customStyle="1" w:styleId="blockheading">
    <w:name w:val="block heading"/>
    <w:aliases w:val="bh"/>
    <w:basedOn w:val="block"/>
    <w:rsid w:val="00283899"/>
    <w:pPr>
      <w:keepNext/>
      <w:keepLines/>
      <w:spacing w:before="70"/>
    </w:pPr>
    <w:rPr>
      <w:b/>
    </w:rPr>
  </w:style>
  <w:style w:type="paragraph" w:customStyle="1" w:styleId="blockheadingitalicnosp">
    <w:name w:val="block heading italic no sp"/>
    <w:aliases w:val="bhin"/>
    <w:basedOn w:val="blockheadingitalic"/>
    <w:rsid w:val="00283899"/>
    <w:pPr>
      <w:spacing w:after="0"/>
    </w:pPr>
  </w:style>
  <w:style w:type="paragraph" w:customStyle="1" w:styleId="blockheadingitalic">
    <w:name w:val="block heading italic"/>
    <w:aliases w:val="bhi"/>
    <w:basedOn w:val="blockheadingitalicbold"/>
    <w:rsid w:val="00283899"/>
    <w:rPr>
      <w:b w:val="0"/>
    </w:rPr>
  </w:style>
  <w:style w:type="paragraph" w:customStyle="1" w:styleId="blockheadingitalicbold">
    <w:name w:val="block heading italic bold"/>
    <w:aliases w:val="bhib"/>
    <w:basedOn w:val="blockheading"/>
    <w:rsid w:val="00283899"/>
    <w:rPr>
      <w:i/>
    </w:rPr>
  </w:style>
  <w:style w:type="paragraph" w:customStyle="1" w:styleId="blockheadingnosp">
    <w:name w:val="block heading no sp"/>
    <w:aliases w:val="bhn,block heading no space after"/>
    <w:basedOn w:val="blockheading"/>
    <w:rsid w:val="00283899"/>
    <w:pPr>
      <w:spacing w:after="0"/>
    </w:pPr>
  </w:style>
  <w:style w:type="paragraph" w:customStyle="1" w:styleId="smallreturn">
    <w:name w:val="small return"/>
    <w:aliases w:val="sr"/>
    <w:basedOn w:val="Normal"/>
    <w:rsid w:val="00283899"/>
    <w:pPr>
      <w:spacing w:line="130" w:lineRule="exact"/>
    </w:pPr>
  </w:style>
  <w:style w:type="paragraph" w:customStyle="1" w:styleId="headingbolditalicnospaceafter">
    <w:name w:val="heading bold italic no space after"/>
    <w:aliases w:val="hbin"/>
    <w:basedOn w:val="headingbolditalic"/>
    <w:rsid w:val="00283899"/>
    <w:pPr>
      <w:spacing w:after="0"/>
    </w:pPr>
  </w:style>
  <w:style w:type="paragraph" w:customStyle="1" w:styleId="headingbolditalic">
    <w:name w:val="heading bold italic"/>
    <w:aliases w:val="hbi"/>
    <w:basedOn w:val="heading"/>
    <w:rsid w:val="00283899"/>
    <w:rPr>
      <w:i/>
    </w:rPr>
  </w:style>
  <w:style w:type="paragraph" w:customStyle="1" w:styleId="acctstatementheadingashorter">
    <w:name w:val="acct statement heading (a) shorter"/>
    <w:aliases w:val="asas"/>
    <w:basedOn w:val="Normal"/>
    <w:rsid w:val="0028389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28389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283899"/>
    <w:pPr>
      <w:ind w:left="568" w:hanging="284"/>
    </w:pPr>
  </w:style>
  <w:style w:type="paragraph" w:customStyle="1" w:styleId="acctindenttabs">
    <w:name w:val="acct indent+tabs"/>
    <w:aliases w:val="ait"/>
    <w:basedOn w:val="acctindent"/>
    <w:rsid w:val="00283899"/>
    <w:pPr>
      <w:tabs>
        <w:tab w:val="left" w:pos="851"/>
        <w:tab w:val="left" w:pos="1134"/>
      </w:tabs>
    </w:pPr>
  </w:style>
  <w:style w:type="paragraph" w:customStyle="1" w:styleId="acctindenttabsnospaceafter">
    <w:name w:val="acct indent+tabs no space after"/>
    <w:aliases w:val="aitn"/>
    <w:basedOn w:val="acctindenttabs"/>
    <w:rsid w:val="00283899"/>
    <w:pPr>
      <w:spacing w:after="0"/>
    </w:pPr>
  </w:style>
  <w:style w:type="paragraph" w:customStyle="1" w:styleId="blockbullet">
    <w:name w:val="block bullet"/>
    <w:aliases w:val="bb"/>
    <w:basedOn w:val="block"/>
    <w:rsid w:val="00283899"/>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283899"/>
    <w:pPr>
      <w:tabs>
        <w:tab w:val="decimal" w:pos="964"/>
      </w:tabs>
    </w:pPr>
  </w:style>
  <w:style w:type="paragraph" w:customStyle="1" w:styleId="headingitalic">
    <w:name w:val="heading italic"/>
    <w:aliases w:val="hi"/>
    <w:basedOn w:val="headingbolditalic"/>
    <w:rsid w:val="00283899"/>
    <w:rPr>
      <w:b w:val="0"/>
      <w:bCs/>
      <w:iCs/>
    </w:rPr>
  </w:style>
  <w:style w:type="paragraph" w:customStyle="1" w:styleId="blocklistnospaceafter">
    <w:name w:val="block list no space after"/>
    <w:aliases w:val="blistn"/>
    <w:basedOn w:val="blocklist"/>
    <w:rsid w:val="00283899"/>
    <w:pPr>
      <w:spacing w:after="0"/>
    </w:pPr>
  </w:style>
  <w:style w:type="paragraph" w:customStyle="1" w:styleId="eightptnormal">
    <w:name w:val="eight pt normal"/>
    <w:aliases w:val="8n"/>
    <w:basedOn w:val="Normal"/>
    <w:rsid w:val="00283899"/>
    <w:pPr>
      <w:spacing w:line="200" w:lineRule="atLeast"/>
    </w:pPr>
    <w:rPr>
      <w:sz w:val="16"/>
    </w:rPr>
  </w:style>
  <w:style w:type="paragraph" w:customStyle="1" w:styleId="eightptcolumnheading">
    <w:name w:val="eight pt column heading"/>
    <w:aliases w:val="8ch"/>
    <w:basedOn w:val="eightptnormal"/>
    <w:rsid w:val="00283899"/>
    <w:pPr>
      <w:jc w:val="center"/>
    </w:pPr>
  </w:style>
  <w:style w:type="paragraph" w:customStyle="1" w:styleId="eightptnormalheadingcentred">
    <w:name w:val="eight pt normal heading centred"/>
    <w:aliases w:val="8nhc"/>
    <w:basedOn w:val="eightptnormalheading"/>
    <w:rsid w:val="00283899"/>
    <w:pPr>
      <w:jc w:val="center"/>
    </w:pPr>
    <w:rPr>
      <w:bCs w:val="0"/>
    </w:rPr>
  </w:style>
  <w:style w:type="paragraph" w:customStyle="1" w:styleId="eightptnormalheading">
    <w:name w:val="eight pt normal heading"/>
    <w:aliases w:val="8nh"/>
    <w:basedOn w:val="eightptnormal"/>
    <w:rsid w:val="00283899"/>
    <w:rPr>
      <w:b/>
      <w:bCs/>
    </w:rPr>
  </w:style>
  <w:style w:type="paragraph" w:customStyle="1" w:styleId="eightptbodytextheading">
    <w:name w:val="eight pt body text heading"/>
    <w:aliases w:val="8h"/>
    <w:basedOn w:val="eightptbodytext"/>
    <w:rsid w:val="00283899"/>
    <w:rPr>
      <w:b/>
      <w:bCs/>
    </w:rPr>
  </w:style>
  <w:style w:type="paragraph" w:customStyle="1" w:styleId="eightptbodytext">
    <w:name w:val="eight pt body text"/>
    <w:aliases w:val="8bt"/>
    <w:basedOn w:val="eightptnormal"/>
    <w:rsid w:val="00283899"/>
    <w:pPr>
      <w:spacing w:after="200"/>
    </w:pPr>
  </w:style>
  <w:style w:type="paragraph" w:customStyle="1" w:styleId="eightptcolumntabs">
    <w:name w:val="eight pt column tabs"/>
    <w:aliases w:val="a8"/>
    <w:basedOn w:val="eightptnormal"/>
    <w:rsid w:val="00283899"/>
    <w:pPr>
      <w:tabs>
        <w:tab w:val="decimal" w:pos="482"/>
      </w:tabs>
      <w:ind w:left="-57" w:right="-57"/>
    </w:pPr>
  </w:style>
  <w:style w:type="paragraph" w:customStyle="1" w:styleId="eightpthalfspaceafter">
    <w:name w:val="eight pt half space after"/>
    <w:aliases w:val="8hs"/>
    <w:basedOn w:val="eightptnormal"/>
    <w:rsid w:val="00283899"/>
    <w:pPr>
      <w:spacing w:after="100"/>
    </w:pPr>
  </w:style>
  <w:style w:type="paragraph" w:customStyle="1" w:styleId="eightptcolumnheadingspace">
    <w:name w:val="eight pt column heading+space"/>
    <w:aliases w:val="8chs"/>
    <w:basedOn w:val="eightptcolumnheading"/>
    <w:rsid w:val="00283899"/>
    <w:pPr>
      <w:spacing w:after="200"/>
    </w:pPr>
  </w:style>
  <w:style w:type="paragraph" w:customStyle="1" w:styleId="eightptblocknosp">
    <w:name w:val="eight pt block no sp"/>
    <w:aliases w:val="8bn"/>
    <w:basedOn w:val="eightptblock"/>
    <w:rsid w:val="00283899"/>
    <w:pPr>
      <w:spacing w:after="0"/>
    </w:pPr>
  </w:style>
  <w:style w:type="paragraph" w:customStyle="1" w:styleId="eightptblock">
    <w:name w:val="eight pt block"/>
    <w:aliases w:val="8b"/>
    <w:basedOn w:val="Normal"/>
    <w:rsid w:val="0028389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283899"/>
    <w:pPr>
      <w:spacing w:before="80" w:after="80"/>
    </w:pPr>
  </w:style>
  <w:style w:type="paragraph" w:customStyle="1" w:styleId="eightptcolumntabs2">
    <w:name w:val="eight pt column tabs2"/>
    <w:aliases w:val="a82"/>
    <w:basedOn w:val="eightptnormal"/>
    <w:rsid w:val="00283899"/>
    <w:pPr>
      <w:tabs>
        <w:tab w:val="decimal" w:pos="539"/>
      </w:tabs>
      <w:ind w:left="-57" w:right="-57"/>
    </w:pPr>
  </w:style>
  <w:style w:type="paragraph" w:customStyle="1" w:styleId="acctstatementheadingshorter2">
    <w:name w:val="acct statement heading shorter2"/>
    <w:aliases w:val="as-2"/>
    <w:basedOn w:val="acctstatementheading"/>
    <w:rsid w:val="00283899"/>
    <w:pPr>
      <w:ind w:right="5103"/>
    </w:pPr>
  </w:style>
  <w:style w:type="paragraph" w:customStyle="1" w:styleId="accttwofigureslongernumber2">
    <w:name w:val="acct two figures longer number2"/>
    <w:aliases w:val="a2+2"/>
    <w:basedOn w:val="Normal"/>
    <w:rsid w:val="00283899"/>
    <w:pPr>
      <w:tabs>
        <w:tab w:val="decimal" w:pos="1332"/>
      </w:tabs>
    </w:pPr>
  </w:style>
  <w:style w:type="paragraph" w:customStyle="1" w:styleId="Normalbullet">
    <w:name w:val="Normal bullet"/>
    <w:aliases w:val="nb"/>
    <w:basedOn w:val="Normal"/>
    <w:rsid w:val="00283899"/>
    <w:pPr>
      <w:numPr>
        <w:numId w:val="8"/>
      </w:numPr>
    </w:pPr>
  </w:style>
  <w:style w:type="paragraph" w:customStyle="1" w:styleId="blockindentnosp">
    <w:name w:val="block indent no sp"/>
    <w:aliases w:val="bin,binn,block + indent"/>
    <w:basedOn w:val="blockindent"/>
    <w:rsid w:val="00283899"/>
    <w:pPr>
      <w:spacing w:after="0"/>
    </w:pPr>
  </w:style>
  <w:style w:type="paragraph" w:customStyle="1" w:styleId="blockindent">
    <w:name w:val="block indent"/>
    <w:aliases w:val="bi"/>
    <w:basedOn w:val="block"/>
    <w:rsid w:val="00283899"/>
    <w:pPr>
      <w:ind w:left="737" w:hanging="170"/>
    </w:pPr>
  </w:style>
  <w:style w:type="paragraph" w:customStyle="1" w:styleId="nineptnormalcentred">
    <w:name w:val="nine pt normal centred"/>
    <w:aliases w:val="9nc"/>
    <w:basedOn w:val="nineptnormal"/>
    <w:rsid w:val="00283899"/>
    <w:pPr>
      <w:jc w:val="center"/>
    </w:pPr>
  </w:style>
  <w:style w:type="paragraph" w:customStyle="1" w:styleId="nineptcol">
    <w:name w:val="nine pt %col"/>
    <w:aliases w:val="9%"/>
    <w:basedOn w:val="nineptnormal"/>
    <w:rsid w:val="00283899"/>
    <w:pPr>
      <w:tabs>
        <w:tab w:val="decimal" w:pos="340"/>
      </w:tabs>
    </w:pPr>
  </w:style>
  <w:style w:type="paragraph" w:customStyle="1" w:styleId="nineptcolumntab">
    <w:name w:val="nine pt column tab"/>
    <w:aliases w:val="a9,nine pt column tabs"/>
    <w:basedOn w:val="nineptnormal"/>
    <w:rsid w:val="00283899"/>
    <w:pPr>
      <w:tabs>
        <w:tab w:val="decimal" w:pos="624"/>
      </w:tabs>
      <w:spacing w:line="200" w:lineRule="atLeast"/>
    </w:pPr>
  </w:style>
  <w:style w:type="paragraph" w:customStyle="1" w:styleId="nineptnormalitalic">
    <w:name w:val="nine pt normal italic"/>
    <w:aliases w:val="9nit"/>
    <w:basedOn w:val="nineptnormal"/>
    <w:rsid w:val="00283899"/>
    <w:rPr>
      <w:i/>
      <w:iCs/>
    </w:rPr>
  </w:style>
  <w:style w:type="paragraph" w:customStyle="1" w:styleId="nineptblocklistnospaceafter">
    <w:name w:val="nine pt block list no space after"/>
    <w:aliases w:val="9bln"/>
    <w:basedOn w:val="nineptblocklist"/>
    <w:rsid w:val="00283899"/>
    <w:pPr>
      <w:spacing w:after="0"/>
    </w:pPr>
  </w:style>
  <w:style w:type="paragraph" w:customStyle="1" w:styleId="nineptblocklist">
    <w:name w:val="nine pt block list"/>
    <w:aliases w:val="9bl"/>
    <w:basedOn w:val="nineptblock"/>
    <w:rsid w:val="00283899"/>
    <w:pPr>
      <w:ind w:left="992" w:hanging="425"/>
    </w:pPr>
  </w:style>
  <w:style w:type="paragraph" w:customStyle="1" w:styleId="nineptblock">
    <w:name w:val="nine pt block"/>
    <w:aliases w:val="9b"/>
    <w:basedOn w:val="nineptnormal"/>
    <w:rsid w:val="00283899"/>
    <w:pPr>
      <w:spacing w:after="220"/>
      <w:ind w:left="567"/>
    </w:pPr>
  </w:style>
  <w:style w:type="paragraph" w:customStyle="1" w:styleId="acctfourfiguresshorternumber2">
    <w:name w:val="acct four figures shorter number2"/>
    <w:aliases w:val="a4-2"/>
    <w:basedOn w:val="Normal"/>
    <w:rsid w:val="00283899"/>
    <w:pPr>
      <w:tabs>
        <w:tab w:val="decimal" w:pos="624"/>
      </w:tabs>
    </w:pPr>
  </w:style>
  <w:style w:type="paragraph" w:customStyle="1" w:styleId="nineptnormalheadingcentred">
    <w:name w:val="nine pt normal heading centred"/>
    <w:aliases w:val="9nhc"/>
    <w:basedOn w:val="nineptnormalheading"/>
    <w:rsid w:val="00283899"/>
    <w:pPr>
      <w:jc w:val="center"/>
    </w:pPr>
  </w:style>
  <w:style w:type="paragraph" w:customStyle="1" w:styleId="nineptheadingcentredspace">
    <w:name w:val="nine pt heading centred + space"/>
    <w:aliases w:val="9hcs"/>
    <w:basedOn w:val="Normal"/>
    <w:rsid w:val="0028389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283899"/>
    <w:pPr>
      <w:tabs>
        <w:tab w:val="decimal" w:pos="227"/>
      </w:tabs>
    </w:pPr>
  </w:style>
  <w:style w:type="paragraph" w:customStyle="1" w:styleId="nineptcolumntab2">
    <w:name w:val="nine pt column tab2"/>
    <w:aliases w:val="a92,nine pt column tabs2"/>
    <w:basedOn w:val="nineptnormal"/>
    <w:rsid w:val="00283899"/>
    <w:pPr>
      <w:tabs>
        <w:tab w:val="decimal" w:pos="510"/>
      </w:tabs>
    </w:pPr>
  </w:style>
  <w:style w:type="paragraph" w:customStyle="1" w:styleId="nineptonepointafter">
    <w:name w:val="nine pt one point after"/>
    <w:aliases w:val="9n1"/>
    <w:basedOn w:val="nineptnormal"/>
    <w:rsid w:val="00283899"/>
    <w:pPr>
      <w:spacing w:after="20"/>
    </w:pPr>
  </w:style>
  <w:style w:type="paragraph" w:customStyle="1" w:styleId="nineptblockind">
    <w:name w:val="nine pt block *ind"/>
    <w:aliases w:val="9b*ind"/>
    <w:basedOn w:val="nineptblock"/>
    <w:rsid w:val="00283899"/>
    <w:pPr>
      <w:ind w:left="851" w:hanging="284"/>
    </w:pPr>
  </w:style>
  <w:style w:type="paragraph" w:customStyle="1" w:styleId="headingonepointafter">
    <w:name w:val="heading one point after"/>
    <w:aliases w:val="h1p"/>
    <w:basedOn w:val="heading"/>
    <w:rsid w:val="00283899"/>
    <w:pPr>
      <w:spacing w:after="20"/>
    </w:pPr>
  </w:style>
  <w:style w:type="paragraph" w:customStyle="1" w:styleId="blockbulletnospaceafter">
    <w:name w:val="block bullet no space after"/>
    <w:aliases w:val="bbn,block bullet no sp"/>
    <w:basedOn w:val="blockbullet"/>
    <w:rsid w:val="00283899"/>
    <w:pPr>
      <w:spacing w:after="0"/>
    </w:pPr>
  </w:style>
  <w:style w:type="paragraph" w:customStyle="1" w:styleId="acctstatementheadingaitalicbold">
    <w:name w:val="acct statement heading (a) italic bold"/>
    <w:aliases w:val="asaib"/>
    <w:basedOn w:val="acctstatementheadinga"/>
    <w:rsid w:val="00283899"/>
    <w:pPr>
      <w:spacing w:before="0" w:after="260"/>
    </w:pPr>
    <w:rPr>
      <w:i/>
    </w:rPr>
  </w:style>
  <w:style w:type="paragraph" w:customStyle="1" w:styleId="nineptblocknosp">
    <w:name w:val="nine pt block no sp"/>
    <w:aliases w:val="9bn"/>
    <w:basedOn w:val="Normal"/>
    <w:rsid w:val="00283899"/>
    <w:pPr>
      <w:spacing w:line="220" w:lineRule="atLeast"/>
      <w:ind w:left="567"/>
    </w:pPr>
    <w:rPr>
      <w:sz w:val="18"/>
    </w:rPr>
  </w:style>
  <w:style w:type="paragraph" w:customStyle="1" w:styleId="nineptnormalheadingbolditalic">
    <w:name w:val="nine pt normal heading bold italic"/>
    <w:aliases w:val="9h2"/>
    <w:basedOn w:val="nineptnormalheading"/>
    <w:rsid w:val="00283899"/>
    <w:rPr>
      <w:i/>
      <w:iCs/>
    </w:rPr>
  </w:style>
  <w:style w:type="paragraph" w:customStyle="1" w:styleId="nineptnormalhalfspace">
    <w:name w:val="nine pt normal half space"/>
    <w:aliases w:val="9nhs"/>
    <w:basedOn w:val="nineptnormal"/>
    <w:rsid w:val="00283899"/>
    <w:pPr>
      <w:spacing w:after="80"/>
    </w:pPr>
  </w:style>
  <w:style w:type="paragraph" w:customStyle="1" w:styleId="nineptratecol">
    <w:name w:val="nine pt rate col"/>
    <w:aliases w:val="a9r"/>
    <w:basedOn w:val="nineptnormal"/>
    <w:rsid w:val="00283899"/>
    <w:pPr>
      <w:tabs>
        <w:tab w:val="decimal" w:pos="397"/>
      </w:tabs>
    </w:pPr>
  </w:style>
  <w:style w:type="paragraph" w:customStyle="1" w:styleId="nineptblockitalics">
    <w:name w:val="nine pt block italics"/>
    <w:aliases w:val="9bit"/>
    <w:basedOn w:val="nineptblock"/>
    <w:rsid w:val="0028389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83899"/>
    <w:pPr>
      <w:spacing w:after="80"/>
    </w:pPr>
  </w:style>
  <w:style w:type="paragraph" w:customStyle="1" w:styleId="nineptbodytextheading">
    <w:name w:val="nine pt body text heading"/>
    <w:aliases w:val="9bth"/>
    <w:basedOn w:val="Footer"/>
    <w:rsid w:val="0028389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283899"/>
    <w:pPr>
      <w:jc w:val="center"/>
    </w:pPr>
  </w:style>
  <w:style w:type="paragraph" w:customStyle="1" w:styleId="nineptnormalheadingcentredwider">
    <w:name w:val="nine pt normal heading centred wider"/>
    <w:aliases w:val="9nhcw"/>
    <w:basedOn w:val="nineptnormalheadingcentred"/>
    <w:rsid w:val="00283899"/>
    <w:pPr>
      <w:ind w:left="-85" w:right="-85"/>
    </w:pPr>
  </w:style>
  <w:style w:type="paragraph" w:customStyle="1" w:styleId="nineptcolumntabs5">
    <w:name w:val="nine pt column tabs5"/>
    <w:aliases w:val="a95,nine pt column tab5"/>
    <w:basedOn w:val="Normal"/>
    <w:rsid w:val="00283899"/>
    <w:pPr>
      <w:tabs>
        <w:tab w:val="decimal" w:pos="794"/>
      </w:tabs>
      <w:spacing w:line="220" w:lineRule="atLeast"/>
    </w:pPr>
    <w:rPr>
      <w:sz w:val="18"/>
    </w:rPr>
  </w:style>
  <w:style w:type="paragraph" w:customStyle="1" w:styleId="ninebtbodytextcentred">
    <w:name w:val="nine bt body text centred"/>
    <w:aliases w:val="9btc"/>
    <w:basedOn w:val="nineptbodytext"/>
    <w:rsid w:val="00283899"/>
    <w:pPr>
      <w:spacing w:after="180"/>
      <w:jc w:val="center"/>
    </w:pPr>
  </w:style>
  <w:style w:type="paragraph" w:customStyle="1" w:styleId="nineptbodytextheadingcentredwider">
    <w:name w:val="nine pt body text heading centred wider"/>
    <w:aliases w:val="9bthcw,a9bthcw"/>
    <w:basedOn w:val="nineptbodytextheadingcentred"/>
    <w:rsid w:val="00283899"/>
    <w:pPr>
      <w:ind w:left="-85" w:right="-85"/>
    </w:pPr>
  </w:style>
  <w:style w:type="paragraph" w:customStyle="1" w:styleId="nineptcolumntabdecimal2">
    <w:name w:val="nine pt column tab decimal2"/>
    <w:aliases w:val="a9d2,nine pt column tabs decimal2"/>
    <w:basedOn w:val="nineptnormal"/>
    <w:rsid w:val="00283899"/>
    <w:pPr>
      <w:tabs>
        <w:tab w:val="decimal" w:pos="284"/>
      </w:tabs>
    </w:pPr>
  </w:style>
  <w:style w:type="paragraph" w:customStyle="1" w:styleId="nineptcolumntab4">
    <w:name w:val="nine pt column tab4"/>
    <w:aliases w:val="a94,nine pt column tabs4"/>
    <w:basedOn w:val="nineptnormal"/>
    <w:rsid w:val="00283899"/>
    <w:pPr>
      <w:tabs>
        <w:tab w:val="decimal" w:pos="680"/>
      </w:tabs>
    </w:pPr>
  </w:style>
  <w:style w:type="paragraph" w:customStyle="1" w:styleId="nineptcolumntab3">
    <w:name w:val="nine pt column tab3"/>
    <w:aliases w:val="a93,nine pt column tabs3"/>
    <w:basedOn w:val="nineptnormal"/>
    <w:rsid w:val="00283899"/>
    <w:pPr>
      <w:tabs>
        <w:tab w:val="decimal" w:pos="567"/>
      </w:tabs>
    </w:pPr>
  </w:style>
  <w:style w:type="paragraph" w:customStyle="1" w:styleId="nineptindent">
    <w:name w:val="nine pt indent"/>
    <w:aliases w:val="9i"/>
    <w:basedOn w:val="nineptnormal"/>
    <w:rsid w:val="00283899"/>
    <w:pPr>
      <w:ind w:left="425" w:hanging="425"/>
    </w:pPr>
  </w:style>
  <w:style w:type="paragraph" w:customStyle="1" w:styleId="blockind">
    <w:name w:val="block *ind"/>
    <w:aliases w:val="b*,block star ind"/>
    <w:basedOn w:val="block"/>
    <w:rsid w:val="00283899"/>
    <w:pPr>
      <w:ind w:left="907" w:hanging="340"/>
    </w:pPr>
  </w:style>
  <w:style w:type="paragraph" w:customStyle="1" w:styleId="List3i">
    <w:name w:val="List 3i"/>
    <w:aliases w:val="3i"/>
    <w:basedOn w:val="List2i"/>
    <w:rsid w:val="00283899"/>
    <w:pPr>
      <w:ind w:left="1701"/>
    </w:pPr>
  </w:style>
  <w:style w:type="paragraph" w:customStyle="1" w:styleId="acctindentonepointafter">
    <w:name w:val="acct indent one point after"/>
    <w:aliases w:val="ai1p"/>
    <w:basedOn w:val="acctindent"/>
    <w:rsid w:val="00283899"/>
    <w:pPr>
      <w:spacing w:after="20"/>
    </w:pPr>
  </w:style>
  <w:style w:type="paragraph" w:customStyle="1" w:styleId="eightptnormalheadingitalic">
    <w:name w:val="eight pt normal heading italic"/>
    <w:aliases w:val="8nhbi"/>
    <w:basedOn w:val="eightptnormalheading"/>
    <w:rsid w:val="00283899"/>
    <w:rPr>
      <w:i/>
      <w:iCs/>
    </w:rPr>
  </w:style>
  <w:style w:type="paragraph" w:customStyle="1" w:styleId="eightptcolumntabs3">
    <w:name w:val="eight pt column tabs3"/>
    <w:aliases w:val="a83"/>
    <w:basedOn w:val="eightptnormal"/>
    <w:rsid w:val="00283899"/>
    <w:pPr>
      <w:tabs>
        <w:tab w:val="decimal" w:pos="794"/>
      </w:tabs>
    </w:pPr>
  </w:style>
  <w:style w:type="paragraph" w:customStyle="1" w:styleId="eightptbodytextheadingmiddleline">
    <w:name w:val="eight pt body text heading middle line"/>
    <w:aliases w:val="8hml"/>
    <w:basedOn w:val="eightptbodytextheading"/>
    <w:rsid w:val="00283899"/>
    <w:pPr>
      <w:spacing w:before="80" w:after="80"/>
    </w:pPr>
  </w:style>
  <w:style w:type="paragraph" w:customStyle="1" w:styleId="eightptbodytextheadingmiddlelinecentred">
    <w:name w:val="eight pt body text heading middle line centred"/>
    <w:aliases w:val="8hmlc"/>
    <w:basedOn w:val="eightptbodytextheadingmiddleline"/>
    <w:rsid w:val="00283899"/>
    <w:pPr>
      <w:jc w:val="center"/>
    </w:pPr>
  </w:style>
  <w:style w:type="paragraph" w:customStyle="1" w:styleId="eightpt4ptspacebefore">
    <w:name w:val="eight pt 4pt space before"/>
    <w:aliases w:val="8n4sp"/>
    <w:basedOn w:val="eightptnormal"/>
    <w:rsid w:val="00283899"/>
    <w:pPr>
      <w:spacing w:before="80"/>
    </w:pPr>
  </w:style>
  <w:style w:type="paragraph" w:customStyle="1" w:styleId="eightpt4ptspaceafter">
    <w:name w:val="eight pt 4 pt space after"/>
    <w:aliases w:val="8n4sa"/>
    <w:basedOn w:val="eightptnormal"/>
    <w:rsid w:val="00283899"/>
    <w:pPr>
      <w:spacing w:after="80"/>
    </w:pPr>
  </w:style>
  <w:style w:type="paragraph" w:customStyle="1" w:styleId="blockbullet2">
    <w:name w:val="block bullet 2"/>
    <w:aliases w:val="bb2"/>
    <w:basedOn w:val="BodyText"/>
    <w:rsid w:val="00283899"/>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283899"/>
    <w:pPr>
      <w:jc w:val="center"/>
    </w:pPr>
  </w:style>
  <w:style w:type="paragraph" w:customStyle="1" w:styleId="acctfourfigureslongernumber2">
    <w:name w:val="acct four figures longer number2"/>
    <w:aliases w:val="a4+2"/>
    <w:basedOn w:val="Normal"/>
    <w:rsid w:val="00283899"/>
    <w:pPr>
      <w:tabs>
        <w:tab w:val="decimal" w:pos="907"/>
      </w:tabs>
    </w:pPr>
  </w:style>
  <w:style w:type="paragraph" w:customStyle="1" w:styleId="AccPolicyHeading">
    <w:name w:val="Acc Policy Heading"/>
    <w:basedOn w:val="BodyText"/>
    <w:link w:val="AccPolicyHeadingCharChar"/>
    <w:autoRedefine/>
    <w:rsid w:val="00283899"/>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283899"/>
    <w:rPr>
      <w:bCs/>
      <w:sz w:val="22"/>
      <w:szCs w:val="22"/>
      <w:lang w:eastAsia="en-GB"/>
    </w:rPr>
  </w:style>
  <w:style w:type="paragraph" w:customStyle="1" w:styleId="AccPolicysubhead">
    <w:name w:val="Acc Policy sub head"/>
    <w:basedOn w:val="BodyText"/>
    <w:next w:val="BodyText"/>
    <w:link w:val="AccPolicysubheadChar"/>
    <w:autoRedefine/>
    <w:rsid w:val="00283899"/>
    <w:pPr>
      <w:spacing w:after="120"/>
      <w:ind w:left="720" w:right="389"/>
      <w:jc w:val="both"/>
    </w:pPr>
    <w:rPr>
      <w:bCs/>
      <w:i/>
      <w:iCs/>
      <w:szCs w:val="22"/>
      <w:lang w:val="en-US" w:eastAsia="en-GB" w:bidi="th-TH"/>
    </w:rPr>
  </w:style>
  <w:style w:type="character" w:customStyle="1" w:styleId="AccPolicysubheadChar">
    <w:name w:val="Acc Policy sub head Char"/>
    <w:link w:val="AccPolicysubhead"/>
    <w:rsid w:val="00283899"/>
    <w:rPr>
      <w:bCs/>
      <w:i/>
      <w:iCs/>
      <w:sz w:val="22"/>
      <w:szCs w:val="22"/>
      <w:lang w:val="en-US" w:eastAsia="en-GB" w:bidi="th-TH"/>
    </w:rPr>
  </w:style>
  <w:style w:type="paragraph" w:customStyle="1" w:styleId="BodyTextbullet">
    <w:name w:val="Body Text bullet"/>
    <w:basedOn w:val="BodyText"/>
    <w:next w:val="BodyText"/>
    <w:autoRedefine/>
    <w:rsid w:val="00283899"/>
    <w:pPr>
      <w:numPr>
        <w:numId w:val="13"/>
      </w:numPr>
      <w:spacing w:after="120"/>
      <w:jc w:val="both"/>
    </w:pPr>
    <w:rPr>
      <w:bCs/>
      <w:szCs w:val="22"/>
      <w:lang w:val="en-US" w:eastAsia="en-GB" w:bidi="th-TH"/>
    </w:rPr>
  </w:style>
  <w:style w:type="paragraph" w:customStyle="1" w:styleId="AccNoteHeading">
    <w:name w:val="Acc Note Heading"/>
    <w:basedOn w:val="BodyText"/>
    <w:autoRedefine/>
    <w:rsid w:val="00283899"/>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83899"/>
    <w:pPr>
      <w:ind w:left="1134"/>
    </w:pPr>
  </w:style>
  <w:style w:type="character" w:customStyle="1" w:styleId="AccPolicyalternativeChar">
    <w:name w:val="Acc Policy alternative Char"/>
    <w:link w:val="AccPolicyalternative"/>
    <w:rsid w:val="00283899"/>
    <w:rPr>
      <w:bCs/>
      <w:i/>
      <w:iCs/>
      <w:sz w:val="22"/>
      <w:szCs w:val="22"/>
      <w:lang w:val="en-US" w:eastAsia="en-GB" w:bidi="th-TH"/>
    </w:rPr>
  </w:style>
  <w:style w:type="paragraph" w:styleId="BodyText2">
    <w:name w:val="Body Text 2"/>
    <w:basedOn w:val="Normal"/>
    <w:rsid w:val="00283899"/>
    <w:pPr>
      <w:spacing w:after="120" w:line="480" w:lineRule="auto"/>
    </w:pPr>
  </w:style>
  <w:style w:type="paragraph" w:customStyle="1" w:styleId="CoverTitle">
    <w:name w:val="Cover Title"/>
    <w:basedOn w:val="Normal"/>
    <w:rsid w:val="00283899"/>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283899"/>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283899"/>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283899"/>
    <w:pPr>
      <w:spacing w:after="0" w:line="440" w:lineRule="exact"/>
      <w:jc w:val="center"/>
    </w:pPr>
    <w:rPr>
      <w:sz w:val="32"/>
      <w:u w:val="none"/>
    </w:rPr>
  </w:style>
  <w:style w:type="paragraph" w:customStyle="1" w:styleId="CoverDate">
    <w:name w:val="Cover Date"/>
    <w:basedOn w:val="Single"/>
    <w:rsid w:val="00283899"/>
    <w:pPr>
      <w:spacing w:after="0" w:line="440" w:lineRule="exact"/>
      <w:jc w:val="center"/>
    </w:pPr>
    <w:rPr>
      <w:sz w:val="32"/>
      <w:u w:val="none"/>
    </w:rPr>
  </w:style>
  <w:style w:type="paragraph" w:styleId="BlockText">
    <w:name w:val="Block Text"/>
    <w:basedOn w:val="Normal"/>
    <w:rsid w:val="00283899"/>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283899"/>
    <w:rPr>
      <w:rFonts w:ascii="Tahoma" w:hAnsi="Tahoma" w:cs="Tahoma"/>
      <w:sz w:val="16"/>
      <w:szCs w:val="16"/>
    </w:rPr>
  </w:style>
  <w:style w:type="paragraph" w:styleId="DocumentMap">
    <w:name w:val="Document Map"/>
    <w:basedOn w:val="Normal"/>
    <w:semiHidden/>
    <w:rsid w:val="00283899"/>
    <w:pPr>
      <w:shd w:val="clear" w:color="auto" w:fill="000080"/>
    </w:pPr>
    <w:rPr>
      <w:rFonts w:ascii="Tahoma" w:hAnsi="Tahoma" w:cs="Tahoma"/>
      <w:sz w:val="20"/>
    </w:rPr>
  </w:style>
  <w:style w:type="table" w:styleId="TableGrid">
    <w:name w:val="Table Grid"/>
    <w:basedOn w:val="TableNormal"/>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7">
    <w:name w:val="toc 7"/>
    <w:basedOn w:val="Normal"/>
    <w:next w:val="Normal"/>
    <w:autoRedefine/>
    <w:semiHidden/>
    <w:rsid w:val="00F774FA"/>
    <w:pPr>
      <w:ind w:left="1320"/>
    </w:pPr>
  </w:style>
  <w:style w:type="paragraph" w:customStyle="1" w:styleId="AA2ndlevelbullet">
    <w:name w:val="AA 2nd level bullet"/>
    <w:basedOn w:val="Normal"/>
    <w:rsid w:val="00F774FA"/>
    <w:pPr>
      <w:numPr>
        <w:numId w:val="16"/>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AA1stlevelbullet">
    <w:name w:val="AA 1st level bullet"/>
    <w:basedOn w:val="Normal"/>
    <w:rsid w:val="00F34DA0"/>
    <w:pPr>
      <w:numPr>
        <w:numId w:val="17"/>
      </w:numPr>
      <w:tabs>
        <w:tab w:val="clear" w:pos="283"/>
        <w:tab w:val="left" w:pos="227"/>
      </w:tabs>
      <w:spacing w:line="240" w:lineRule="atLeast"/>
      <w:ind w:left="227" w:hanging="227"/>
    </w:pPr>
    <w:rPr>
      <w:rFonts w:ascii="Arial" w:hAnsi="Arial"/>
      <w:sz w:val="18"/>
      <w:szCs w:val="18"/>
      <w:lang w:val="en-US" w:bidi="th-TH"/>
    </w:rPr>
  </w:style>
  <w:style w:type="paragraph" w:styleId="Index6">
    <w:name w:val="index 6"/>
    <w:basedOn w:val="Normal"/>
    <w:next w:val="Normal"/>
    <w:semiHidden/>
    <w:rsid w:val="00E10D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customStyle="1" w:styleId="TableGrid1">
    <w:name w:val="Table Grid1"/>
    <w:basedOn w:val="TableNormal"/>
    <w:next w:val="TableGrid"/>
    <w:rsid w:val="003B0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BB4719"/>
    <w:pPr>
      <w:spacing w:line="240" w:lineRule="auto"/>
      <w:jc w:val="both"/>
    </w:pPr>
    <w:rPr>
      <w:szCs w:val="24"/>
      <w:lang w:val="en-US"/>
    </w:rPr>
  </w:style>
  <w:style w:type="character" w:styleId="Emphasis">
    <w:name w:val="Emphasis"/>
    <w:qFormat/>
    <w:rsid w:val="001C371A"/>
    <w:rPr>
      <w:i/>
      <w:iCs/>
    </w:rPr>
  </w:style>
  <w:style w:type="paragraph" w:customStyle="1" w:styleId="AccountingPolicy">
    <w:name w:val="Accounting Policy"/>
    <w:basedOn w:val="Normal"/>
    <w:link w:val="AccountingPolicyChar1"/>
    <w:rsid w:val="00552D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52D23"/>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52D2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52D23"/>
    <w:rPr>
      <w:rFonts w:ascii="Univers 45 Light" w:eastAsia="MS Mincho" w:hAnsi="Univers 45 Light" w:cs="Univers 45 Light"/>
      <w:b/>
      <w:bCs/>
      <w:color w:val="0C2D83"/>
      <w:lang w:val="en-GB" w:eastAsia="en-US" w:bidi="ar-SA"/>
    </w:rPr>
  </w:style>
  <w:style w:type="paragraph" w:styleId="CommentText">
    <w:name w:val="annotation text"/>
    <w:basedOn w:val="Normal"/>
    <w:link w:val="CommentTextChar"/>
    <w:semiHidden/>
    <w:rsid w:val="00552D23"/>
    <w:rPr>
      <w:sz w:val="20"/>
    </w:rPr>
  </w:style>
  <w:style w:type="paragraph" w:styleId="ListParagraph">
    <w:name w:val="List Paragraph"/>
    <w:basedOn w:val="Normal"/>
    <w:link w:val="ListParagraphChar"/>
    <w:uiPriority w:val="34"/>
    <w:qFormat/>
    <w:rsid w:val="00612A5A"/>
    <w:pPr>
      <w:ind w:left="720"/>
    </w:pPr>
  </w:style>
  <w:style w:type="character" w:customStyle="1" w:styleId="FooterChar">
    <w:name w:val="Footer Char"/>
    <w:link w:val="Footer"/>
    <w:uiPriority w:val="99"/>
    <w:rsid w:val="00AE767A"/>
    <w:rPr>
      <w:sz w:val="18"/>
      <w:lang w:val="en-GB" w:bidi="ar-SA"/>
    </w:rPr>
  </w:style>
  <w:style w:type="character" w:customStyle="1" w:styleId="hps">
    <w:name w:val="hps"/>
    <w:basedOn w:val="DefaultParagraphFont"/>
    <w:rsid w:val="009E79D2"/>
  </w:style>
  <w:style w:type="character" w:customStyle="1" w:styleId="atn">
    <w:name w:val="atn"/>
    <w:basedOn w:val="DefaultParagraphFont"/>
    <w:rsid w:val="009E79D2"/>
  </w:style>
  <w:style w:type="character" w:customStyle="1" w:styleId="shorttext">
    <w:name w:val="short_text"/>
    <w:basedOn w:val="DefaultParagraphFont"/>
    <w:rsid w:val="00912823"/>
  </w:style>
  <w:style w:type="character" w:customStyle="1" w:styleId="longtext">
    <w:name w:val="long_text"/>
    <w:basedOn w:val="DefaultParagraphFont"/>
    <w:rsid w:val="00C059EF"/>
  </w:style>
  <w:style w:type="character" w:customStyle="1" w:styleId="HeaderChar">
    <w:name w:val="Header Char"/>
    <w:link w:val="Header"/>
    <w:rsid w:val="009F23D0"/>
    <w:rPr>
      <w:i/>
      <w:sz w:val="18"/>
      <w:lang w:val="en-GB" w:bidi="ar-SA"/>
    </w:rPr>
  </w:style>
  <w:style w:type="character" w:customStyle="1" w:styleId="googqs-tidbit1">
    <w:name w:val="goog_qs-tidbit1"/>
    <w:rsid w:val="0098418C"/>
    <w:rPr>
      <w:vanish w:val="0"/>
      <w:webHidden w:val="0"/>
      <w:specVanish w:val="0"/>
    </w:rPr>
  </w:style>
  <w:style w:type="table" w:styleId="Table3Deffects2">
    <w:name w:val="Table 3D effects 2"/>
    <w:basedOn w:val="TableNormal"/>
    <w:rsid w:val="00BC3B81"/>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NormalWeb">
    <w:name w:val="Normal (Web)"/>
    <w:basedOn w:val="Normal"/>
    <w:uiPriority w:val="99"/>
    <w:semiHidden/>
    <w:unhideWhenUsed/>
    <w:rsid w:val="00FC5D59"/>
    <w:pPr>
      <w:spacing w:before="100" w:beforeAutospacing="1" w:after="100" w:afterAutospacing="1" w:line="240" w:lineRule="auto"/>
    </w:pPr>
    <w:rPr>
      <w:rFonts w:cs="Times New Roman"/>
      <w:sz w:val="24"/>
      <w:szCs w:val="24"/>
      <w:lang w:val="en-US" w:bidi="th-TH"/>
    </w:rPr>
  </w:style>
  <w:style w:type="character" w:styleId="Hyperlink">
    <w:name w:val="Hyperlink"/>
    <w:uiPriority w:val="99"/>
    <w:semiHidden/>
    <w:unhideWhenUsed/>
    <w:rsid w:val="00A8200D"/>
    <w:rPr>
      <w:color w:val="0000FF"/>
      <w:u w:val="single"/>
    </w:rPr>
  </w:style>
  <w:style w:type="paragraph" w:customStyle="1" w:styleId="a">
    <w:name w:val="???????"/>
    <w:basedOn w:val="Normal"/>
    <w:rsid w:val="005B11A5"/>
    <w:pPr>
      <w:tabs>
        <w:tab w:val="left" w:pos="1080"/>
      </w:tabs>
      <w:spacing w:line="240" w:lineRule="auto"/>
    </w:pPr>
    <w:rPr>
      <w:rFonts w:eastAsia="Batang"/>
      <w:sz w:val="30"/>
      <w:szCs w:val="30"/>
      <w:lang w:val="th-TH" w:bidi="th-TH"/>
    </w:rPr>
  </w:style>
  <w:style w:type="character" w:styleId="CommentReference">
    <w:name w:val="annotation reference"/>
    <w:basedOn w:val="DefaultParagraphFont"/>
    <w:semiHidden/>
    <w:unhideWhenUsed/>
    <w:rsid w:val="00FA77BD"/>
    <w:rPr>
      <w:sz w:val="16"/>
      <w:szCs w:val="16"/>
    </w:rPr>
  </w:style>
  <w:style w:type="paragraph" w:styleId="CommentSubject">
    <w:name w:val="annotation subject"/>
    <w:basedOn w:val="CommentText"/>
    <w:next w:val="CommentText"/>
    <w:link w:val="CommentSubjectChar"/>
    <w:semiHidden/>
    <w:unhideWhenUsed/>
    <w:rsid w:val="00FA77BD"/>
    <w:pPr>
      <w:spacing w:line="240" w:lineRule="auto"/>
    </w:pPr>
    <w:rPr>
      <w:b/>
      <w:bCs/>
    </w:rPr>
  </w:style>
  <w:style w:type="character" w:customStyle="1" w:styleId="CommentTextChar">
    <w:name w:val="Comment Text Char"/>
    <w:basedOn w:val="DefaultParagraphFont"/>
    <w:link w:val="CommentText"/>
    <w:semiHidden/>
    <w:rsid w:val="00FA77BD"/>
    <w:rPr>
      <w:lang w:val="en-GB" w:bidi="ar-SA"/>
    </w:rPr>
  </w:style>
  <w:style w:type="character" w:customStyle="1" w:styleId="CommentSubjectChar">
    <w:name w:val="Comment Subject Char"/>
    <w:basedOn w:val="CommentTextChar"/>
    <w:link w:val="CommentSubject"/>
    <w:semiHidden/>
    <w:rsid w:val="00FA77BD"/>
    <w:rPr>
      <w:b/>
      <w:bCs/>
      <w:lang w:val="en-GB" w:bidi="ar-SA"/>
    </w:rPr>
  </w:style>
  <w:style w:type="paragraph" w:customStyle="1" w:styleId="Pa18">
    <w:name w:val="Pa18"/>
    <w:basedOn w:val="Normal"/>
    <w:next w:val="Normal"/>
    <w:uiPriority w:val="99"/>
    <w:rsid w:val="0080619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8061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y2iqfc">
    <w:name w:val="y2iqfc"/>
    <w:basedOn w:val="DefaultParagraphFont"/>
    <w:rsid w:val="005E7DE5"/>
  </w:style>
  <w:style w:type="character" w:customStyle="1" w:styleId="ListParagraphChar">
    <w:name w:val="List Paragraph Char"/>
    <w:link w:val="ListParagraph"/>
    <w:uiPriority w:val="34"/>
    <w:locked/>
    <w:rsid w:val="00374E93"/>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9399">
      <w:bodyDiv w:val="1"/>
      <w:marLeft w:val="0"/>
      <w:marRight w:val="0"/>
      <w:marTop w:val="0"/>
      <w:marBottom w:val="0"/>
      <w:divBdr>
        <w:top w:val="none" w:sz="0" w:space="0" w:color="auto"/>
        <w:left w:val="none" w:sz="0" w:space="0" w:color="auto"/>
        <w:bottom w:val="none" w:sz="0" w:space="0" w:color="auto"/>
        <w:right w:val="none" w:sz="0" w:space="0" w:color="auto"/>
      </w:divBdr>
    </w:div>
    <w:div w:id="71322052">
      <w:bodyDiv w:val="1"/>
      <w:marLeft w:val="0"/>
      <w:marRight w:val="0"/>
      <w:marTop w:val="0"/>
      <w:marBottom w:val="0"/>
      <w:divBdr>
        <w:top w:val="none" w:sz="0" w:space="0" w:color="auto"/>
        <w:left w:val="none" w:sz="0" w:space="0" w:color="auto"/>
        <w:bottom w:val="none" w:sz="0" w:space="0" w:color="auto"/>
        <w:right w:val="none" w:sz="0" w:space="0" w:color="auto"/>
      </w:divBdr>
    </w:div>
    <w:div w:id="77597454">
      <w:bodyDiv w:val="1"/>
      <w:marLeft w:val="0"/>
      <w:marRight w:val="0"/>
      <w:marTop w:val="0"/>
      <w:marBottom w:val="0"/>
      <w:divBdr>
        <w:top w:val="none" w:sz="0" w:space="0" w:color="auto"/>
        <w:left w:val="none" w:sz="0" w:space="0" w:color="auto"/>
        <w:bottom w:val="none" w:sz="0" w:space="0" w:color="auto"/>
        <w:right w:val="none" w:sz="0" w:space="0" w:color="auto"/>
      </w:divBdr>
    </w:div>
    <w:div w:id="106390381">
      <w:bodyDiv w:val="1"/>
      <w:marLeft w:val="0"/>
      <w:marRight w:val="0"/>
      <w:marTop w:val="0"/>
      <w:marBottom w:val="0"/>
      <w:divBdr>
        <w:top w:val="none" w:sz="0" w:space="0" w:color="auto"/>
        <w:left w:val="none" w:sz="0" w:space="0" w:color="auto"/>
        <w:bottom w:val="none" w:sz="0" w:space="0" w:color="auto"/>
        <w:right w:val="none" w:sz="0" w:space="0" w:color="auto"/>
      </w:divBdr>
    </w:div>
    <w:div w:id="241568432">
      <w:bodyDiv w:val="1"/>
      <w:marLeft w:val="0"/>
      <w:marRight w:val="0"/>
      <w:marTop w:val="0"/>
      <w:marBottom w:val="0"/>
      <w:divBdr>
        <w:top w:val="none" w:sz="0" w:space="0" w:color="auto"/>
        <w:left w:val="none" w:sz="0" w:space="0" w:color="auto"/>
        <w:bottom w:val="none" w:sz="0" w:space="0" w:color="auto"/>
        <w:right w:val="none" w:sz="0" w:space="0" w:color="auto"/>
      </w:divBdr>
    </w:div>
    <w:div w:id="319507557">
      <w:bodyDiv w:val="1"/>
      <w:marLeft w:val="0"/>
      <w:marRight w:val="0"/>
      <w:marTop w:val="0"/>
      <w:marBottom w:val="0"/>
      <w:divBdr>
        <w:top w:val="none" w:sz="0" w:space="0" w:color="auto"/>
        <w:left w:val="none" w:sz="0" w:space="0" w:color="auto"/>
        <w:bottom w:val="none" w:sz="0" w:space="0" w:color="auto"/>
        <w:right w:val="none" w:sz="0" w:space="0" w:color="auto"/>
      </w:divBdr>
      <w:divsChild>
        <w:div w:id="307512485">
          <w:marLeft w:val="0"/>
          <w:marRight w:val="0"/>
          <w:marTop w:val="0"/>
          <w:marBottom w:val="0"/>
          <w:divBdr>
            <w:top w:val="none" w:sz="0" w:space="0" w:color="auto"/>
            <w:left w:val="none" w:sz="0" w:space="0" w:color="auto"/>
            <w:bottom w:val="none" w:sz="0" w:space="0" w:color="auto"/>
            <w:right w:val="none" w:sz="0" w:space="0" w:color="auto"/>
          </w:divBdr>
        </w:div>
      </w:divsChild>
    </w:div>
    <w:div w:id="351877625">
      <w:bodyDiv w:val="1"/>
      <w:marLeft w:val="0"/>
      <w:marRight w:val="0"/>
      <w:marTop w:val="0"/>
      <w:marBottom w:val="0"/>
      <w:divBdr>
        <w:top w:val="none" w:sz="0" w:space="0" w:color="auto"/>
        <w:left w:val="none" w:sz="0" w:space="0" w:color="auto"/>
        <w:bottom w:val="none" w:sz="0" w:space="0" w:color="auto"/>
        <w:right w:val="none" w:sz="0" w:space="0" w:color="auto"/>
      </w:divBdr>
    </w:div>
    <w:div w:id="360327033">
      <w:bodyDiv w:val="1"/>
      <w:marLeft w:val="0"/>
      <w:marRight w:val="0"/>
      <w:marTop w:val="0"/>
      <w:marBottom w:val="0"/>
      <w:divBdr>
        <w:top w:val="none" w:sz="0" w:space="0" w:color="auto"/>
        <w:left w:val="none" w:sz="0" w:space="0" w:color="auto"/>
        <w:bottom w:val="none" w:sz="0" w:space="0" w:color="auto"/>
        <w:right w:val="none" w:sz="0" w:space="0" w:color="auto"/>
      </w:divBdr>
    </w:div>
    <w:div w:id="391200301">
      <w:bodyDiv w:val="1"/>
      <w:marLeft w:val="0"/>
      <w:marRight w:val="0"/>
      <w:marTop w:val="0"/>
      <w:marBottom w:val="0"/>
      <w:divBdr>
        <w:top w:val="none" w:sz="0" w:space="0" w:color="auto"/>
        <w:left w:val="none" w:sz="0" w:space="0" w:color="auto"/>
        <w:bottom w:val="none" w:sz="0" w:space="0" w:color="auto"/>
        <w:right w:val="none" w:sz="0" w:space="0" w:color="auto"/>
      </w:divBdr>
      <w:divsChild>
        <w:div w:id="1559321263">
          <w:marLeft w:val="0"/>
          <w:marRight w:val="0"/>
          <w:marTop w:val="0"/>
          <w:marBottom w:val="0"/>
          <w:divBdr>
            <w:top w:val="none" w:sz="0" w:space="0" w:color="auto"/>
            <w:left w:val="none" w:sz="0" w:space="0" w:color="auto"/>
            <w:bottom w:val="none" w:sz="0" w:space="0" w:color="auto"/>
            <w:right w:val="none" w:sz="0" w:space="0" w:color="auto"/>
          </w:divBdr>
          <w:divsChild>
            <w:div w:id="155418448">
              <w:marLeft w:val="0"/>
              <w:marRight w:val="0"/>
              <w:marTop w:val="0"/>
              <w:marBottom w:val="0"/>
              <w:divBdr>
                <w:top w:val="none" w:sz="0" w:space="0" w:color="auto"/>
                <w:left w:val="none" w:sz="0" w:space="0" w:color="auto"/>
                <w:bottom w:val="none" w:sz="0" w:space="0" w:color="auto"/>
                <w:right w:val="none" w:sz="0" w:space="0" w:color="auto"/>
              </w:divBdr>
              <w:divsChild>
                <w:div w:id="457794971">
                  <w:marLeft w:val="0"/>
                  <w:marRight w:val="0"/>
                  <w:marTop w:val="0"/>
                  <w:marBottom w:val="0"/>
                  <w:divBdr>
                    <w:top w:val="none" w:sz="0" w:space="0" w:color="auto"/>
                    <w:left w:val="none" w:sz="0" w:space="0" w:color="auto"/>
                    <w:bottom w:val="none" w:sz="0" w:space="0" w:color="auto"/>
                    <w:right w:val="none" w:sz="0" w:space="0" w:color="auto"/>
                  </w:divBdr>
                  <w:divsChild>
                    <w:div w:id="695929210">
                      <w:marLeft w:val="0"/>
                      <w:marRight w:val="0"/>
                      <w:marTop w:val="0"/>
                      <w:marBottom w:val="0"/>
                      <w:divBdr>
                        <w:top w:val="none" w:sz="0" w:space="0" w:color="auto"/>
                        <w:left w:val="none" w:sz="0" w:space="0" w:color="auto"/>
                        <w:bottom w:val="none" w:sz="0" w:space="0" w:color="auto"/>
                        <w:right w:val="none" w:sz="0" w:space="0" w:color="auto"/>
                      </w:divBdr>
                      <w:divsChild>
                        <w:div w:id="1406756585">
                          <w:marLeft w:val="0"/>
                          <w:marRight w:val="0"/>
                          <w:marTop w:val="0"/>
                          <w:marBottom w:val="0"/>
                          <w:divBdr>
                            <w:top w:val="none" w:sz="0" w:space="0" w:color="auto"/>
                            <w:left w:val="none" w:sz="0" w:space="0" w:color="auto"/>
                            <w:bottom w:val="none" w:sz="0" w:space="0" w:color="auto"/>
                            <w:right w:val="none" w:sz="0" w:space="0" w:color="auto"/>
                          </w:divBdr>
                          <w:divsChild>
                            <w:div w:id="1503356457">
                              <w:marLeft w:val="0"/>
                              <w:marRight w:val="0"/>
                              <w:marTop w:val="0"/>
                              <w:marBottom w:val="0"/>
                              <w:divBdr>
                                <w:top w:val="none" w:sz="0" w:space="0" w:color="auto"/>
                                <w:left w:val="none" w:sz="0" w:space="0" w:color="auto"/>
                                <w:bottom w:val="none" w:sz="0" w:space="0" w:color="auto"/>
                                <w:right w:val="none" w:sz="0" w:space="0" w:color="auto"/>
                              </w:divBdr>
                              <w:divsChild>
                                <w:div w:id="777916252">
                                  <w:marLeft w:val="0"/>
                                  <w:marRight w:val="0"/>
                                  <w:marTop w:val="0"/>
                                  <w:marBottom w:val="0"/>
                                  <w:divBdr>
                                    <w:top w:val="none" w:sz="0" w:space="0" w:color="auto"/>
                                    <w:left w:val="none" w:sz="0" w:space="0" w:color="auto"/>
                                    <w:bottom w:val="none" w:sz="0" w:space="0" w:color="auto"/>
                                    <w:right w:val="none" w:sz="0" w:space="0" w:color="auto"/>
                                  </w:divBdr>
                                  <w:divsChild>
                                    <w:div w:id="1188644443">
                                      <w:marLeft w:val="0"/>
                                      <w:marRight w:val="0"/>
                                      <w:marTop w:val="0"/>
                                      <w:marBottom w:val="0"/>
                                      <w:divBdr>
                                        <w:top w:val="single" w:sz="6" w:space="0" w:color="F5F5F5"/>
                                        <w:left w:val="single" w:sz="6" w:space="0" w:color="F5F5F5"/>
                                        <w:bottom w:val="single" w:sz="6" w:space="0" w:color="F5F5F5"/>
                                        <w:right w:val="single" w:sz="6" w:space="0" w:color="F5F5F5"/>
                                      </w:divBdr>
                                      <w:divsChild>
                                        <w:div w:id="575238634">
                                          <w:marLeft w:val="0"/>
                                          <w:marRight w:val="0"/>
                                          <w:marTop w:val="0"/>
                                          <w:marBottom w:val="0"/>
                                          <w:divBdr>
                                            <w:top w:val="none" w:sz="0" w:space="0" w:color="auto"/>
                                            <w:left w:val="none" w:sz="0" w:space="0" w:color="auto"/>
                                            <w:bottom w:val="none" w:sz="0" w:space="0" w:color="auto"/>
                                            <w:right w:val="none" w:sz="0" w:space="0" w:color="auto"/>
                                          </w:divBdr>
                                          <w:divsChild>
                                            <w:div w:id="208544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9572849">
      <w:bodyDiv w:val="1"/>
      <w:marLeft w:val="0"/>
      <w:marRight w:val="0"/>
      <w:marTop w:val="0"/>
      <w:marBottom w:val="0"/>
      <w:divBdr>
        <w:top w:val="none" w:sz="0" w:space="0" w:color="auto"/>
        <w:left w:val="none" w:sz="0" w:space="0" w:color="auto"/>
        <w:bottom w:val="none" w:sz="0" w:space="0" w:color="auto"/>
        <w:right w:val="none" w:sz="0" w:space="0" w:color="auto"/>
      </w:divBdr>
    </w:div>
    <w:div w:id="588005869">
      <w:bodyDiv w:val="1"/>
      <w:marLeft w:val="0"/>
      <w:marRight w:val="0"/>
      <w:marTop w:val="0"/>
      <w:marBottom w:val="0"/>
      <w:divBdr>
        <w:top w:val="none" w:sz="0" w:space="0" w:color="auto"/>
        <w:left w:val="none" w:sz="0" w:space="0" w:color="auto"/>
        <w:bottom w:val="none" w:sz="0" w:space="0" w:color="auto"/>
        <w:right w:val="none" w:sz="0" w:space="0" w:color="auto"/>
      </w:divBdr>
    </w:div>
    <w:div w:id="767585055">
      <w:bodyDiv w:val="1"/>
      <w:marLeft w:val="0"/>
      <w:marRight w:val="0"/>
      <w:marTop w:val="0"/>
      <w:marBottom w:val="0"/>
      <w:divBdr>
        <w:top w:val="none" w:sz="0" w:space="0" w:color="auto"/>
        <w:left w:val="none" w:sz="0" w:space="0" w:color="auto"/>
        <w:bottom w:val="none" w:sz="0" w:space="0" w:color="auto"/>
        <w:right w:val="none" w:sz="0" w:space="0" w:color="auto"/>
      </w:divBdr>
    </w:div>
    <w:div w:id="767965314">
      <w:bodyDiv w:val="1"/>
      <w:marLeft w:val="0"/>
      <w:marRight w:val="0"/>
      <w:marTop w:val="0"/>
      <w:marBottom w:val="0"/>
      <w:divBdr>
        <w:top w:val="none" w:sz="0" w:space="0" w:color="auto"/>
        <w:left w:val="none" w:sz="0" w:space="0" w:color="auto"/>
        <w:bottom w:val="none" w:sz="0" w:space="0" w:color="auto"/>
        <w:right w:val="none" w:sz="0" w:space="0" w:color="auto"/>
      </w:divBdr>
    </w:div>
    <w:div w:id="792477506">
      <w:bodyDiv w:val="1"/>
      <w:marLeft w:val="0"/>
      <w:marRight w:val="0"/>
      <w:marTop w:val="0"/>
      <w:marBottom w:val="0"/>
      <w:divBdr>
        <w:top w:val="none" w:sz="0" w:space="0" w:color="auto"/>
        <w:left w:val="none" w:sz="0" w:space="0" w:color="auto"/>
        <w:bottom w:val="none" w:sz="0" w:space="0" w:color="auto"/>
        <w:right w:val="none" w:sz="0" w:space="0" w:color="auto"/>
      </w:divBdr>
    </w:div>
    <w:div w:id="807433168">
      <w:bodyDiv w:val="1"/>
      <w:marLeft w:val="0"/>
      <w:marRight w:val="0"/>
      <w:marTop w:val="0"/>
      <w:marBottom w:val="0"/>
      <w:divBdr>
        <w:top w:val="none" w:sz="0" w:space="0" w:color="auto"/>
        <w:left w:val="none" w:sz="0" w:space="0" w:color="auto"/>
        <w:bottom w:val="none" w:sz="0" w:space="0" w:color="auto"/>
        <w:right w:val="none" w:sz="0" w:space="0" w:color="auto"/>
      </w:divBdr>
    </w:div>
    <w:div w:id="815685348">
      <w:bodyDiv w:val="1"/>
      <w:marLeft w:val="0"/>
      <w:marRight w:val="0"/>
      <w:marTop w:val="0"/>
      <w:marBottom w:val="0"/>
      <w:divBdr>
        <w:top w:val="none" w:sz="0" w:space="0" w:color="auto"/>
        <w:left w:val="none" w:sz="0" w:space="0" w:color="auto"/>
        <w:bottom w:val="none" w:sz="0" w:space="0" w:color="auto"/>
        <w:right w:val="none" w:sz="0" w:space="0" w:color="auto"/>
      </w:divBdr>
    </w:div>
    <w:div w:id="825167989">
      <w:bodyDiv w:val="1"/>
      <w:marLeft w:val="0"/>
      <w:marRight w:val="0"/>
      <w:marTop w:val="0"/>
      <w:marBottom w:val="0"/>
      <w:divBdr>
        <w:top w:val="none" w:sz="0" w:space="0" w:color="auto"/>
        <w:left w:val="none" w:sz="0" w:space="0" w:color="auto"/>
        <w:bottom w:val="none" w:sz="0" w:space="0" w:color="auto"/>
        <w:right w:val="none" w:sz="0" w:space="0" w:color="auto"/>
      </w:divBdr>
    </w:div>
    <w:div w:id="830022302">
      <w:bodyDiv w:val="1"/>
      <w:marLeft w:val="0"/>
      <w:marRight w:val="0"/>
      <w:marTop w:val="0"/>
      <w:marBottom w:val="0"/>
      <w:divBdr>
        <w:top w:val="none" w:sz="0" w:space="0" w:color="auto"/>
        <w:left w:val="none" w:sz="0" w:space="0" w:color="auto"/>
        <w:bottom w:val="none" w:sz="0" w:space="0" w:color="auto"/>
        <w:right w:val="none" w:sz="0" w:space="0" w:color="auto"/>
      </w:divBdr>
    </w:div>
    <w:div w:id="946889476">
      <w:bodyDiv w:val="1"/>
      <w:marLeft w:val="0"/>
      <w:marRight w:val="0"/>
      <w:marTop w:val="0"/>
      <w:marBottom w:val="0"/>
      <w:divBdr>
        <w:top w:val="none" w:sz="0" w:space="0" w:color="auto"/>
        <w:left w:val="none" w:sz="0" w:space="0" w:color="auto"/>
        <w:bottom w:val="none" w:sz="0" w:space="0" w:color="auto"/>
        <w:right w:val="none" w:sz="0" w:space="0" w:color="auto"/>
      </w:divBdr>
    </w:div>
    <w:div w:id="955215664">
      <w:bodyDiv w:val="1"/>
      <w:marLeft w:val="0"/>
      <w:marRight w:val="0"/>
      <w:marTop w:val="0"/>
      <w:marBottom w:val="0"/>
      <w:divBdr>
        <w:top w:val="none" w:sz="0" w:space="0" w:color="auto"/>
        <w:left w:val="none" w:sz="0" w:space="0" w:color="auto"/>
        <w:bottom w:val="none" w:sz="0" w:space="0" w:color="auto"/>
        <w:right w:val="none" w:sz="0" w:space="0" w:color="auto"/>
      </w:divBdr>
    </w:div>
    <w:div w:id="986863527">
      <w:bodyDiv w:val="1"/>
      <w:marLeft w:val="0"/>
      <w:marRight w:val="0"/>
      <w:marTop w:val="0"/>
      <w:marBottom w:val="0"/>
      <w:divBdr>
        <w:top w:val="none" w:sz="0" w:space="0" w:color="auto"/>
        <w:left w:val="none" w:sz="0" w:space="0" w:color="auto"/>
        <w:bottom w:val="none" w:sz="0" w:space="0" w:color="auto"/>
        <w:right w:val="none" w:sz="0" w:space="0" w:color="auto"/>
      </w:divBdr>
      <w:divsChild>
        <w:div w:id="1391929335">
          <w:marLeft w:val="0"/>
          <w:marRight w:val="0"/>
          <w:marTop w:val="0"/>
          <w:marBottom w:val="0"/>
          <w:divBdr>
            <w:top w:val="none" w:sz="0" w:space="0" w:color="auto"/>
            <w:left w:val="none" w:sz="0" w:space="0" w:color="auto"/>
            <w:bottom w:val="none" w:sz="0" w:space="0" w:color="auto"/>
            <w:right w:val="none" w:sz="0" w:space="0" w:color="auto"/>
          </w:divBdr>
        </w:div>
      </w:divsChild>
    </w:div>
    <w:div w:id="992835783">
      <w:bodyDiv w:val="1"/>
      <w:marLeft w:val="0"/>
      <w:marRight w:val="0"/>
      <w:marTop w:val="0"/>
      <w:marBottom w:val="0"/>
      <w:divBdr>
        <w:top w:val="none" w:sz="0" w:space="0" w:color="auto"/>
        <w:left w:val="none" w:sz="0" w:space="0" w:color="auto"/>
        <w:bottom w:val="none" w:sz="0" w:space="0" w:color="auto"/>
        <w:right w:val="none" w:sz="0" w:space="0" w:color="auto"/>
      </w:divBdr>
    </w:div>
    <w:div w:id="1018316081">
      <w:bodyDiv w:val="1"/>
      <w:marLeft w:val="0"/>
      <w:marRight w:val="0"/>
      <w:marTop w:val="0"/>
      <w:marBottom w:val="0"/>
      <w:divBdr>
        <w:top w:val="none" w:sz="0" w:space="0" w:color="auto"/>
        <w:left w:val="none" w:sz="0" w:space="0" w:color="auto"/>
        <w:bottom w:val="none" w:sz="0" w:space="0" w:color="auto"/>
        <w:right w:val="none" w:sz="0" w:space="0" w:color="auto"/>
      </w:divBdr>
    </w:div>
    <w:div w:id="1026446207">
      <w:bodyDiv w:val="1"/>
      <w:marLeft w:val="0"/>
      <w:marRight w:val="0"/>
      <w:marTop w:val="0"/>
      <w:marBottom w:val="0"/>
      <w:divBdr>
        <w:top w:val="none" w:sz="0" w:space="0" w:color="auto"/>
        <w:left w:val="none" w:sz="0" w:space="0" w:color="auto"/>
        <w:bottom w:val="none" w:sz="0" w:space="0" w:color="auto"/>
        <w:right w:val="none" w:sz="0" w:space="0" w:color="auto"/>
      </w:divBdr>
    </w:div>
    <w:div w:id="1030110293">
      <w:bodyDiv w:val="1"/>
      <w:marLeft w:val="0"/>
      <w:marRight w:val="0"/>
      <w:marTop w:val="0"/>
      <w:marBottom w:val="0"/>
      <w:divBdr>
        <w:top w:val="none" w:sz="0" w:space="0" w:color="auto"/>
        <w:left w:val="none" w:sz="0" w:space="0" w:color="auto"/>
        <w:bottom w:val="none" w:sz="0" w:space="0" w:color="auto"/>
        <w:right w:val="none" w:sz="0" w:space="0" w:color="auto"/>
      </w:divBdr>
      <w:divsChild>
        <w:div w:id="766925482">
          <w:marLeft w:val="0"/>
          <w:marRight w:val="0"/>
          <w:marTop w:val="0"/>
          <w:marBottom w:val="0"/>
          <w:divBdr>
            <w:top w:val="none" w:sz="0" w:space="0" w:color="auto"/>
            <w:left w:val="none" w:sz="0" w:space="0" w:color="auto"/>
            <w:bottom w:val="none" w:sz="0" w:space="0" w:color="auto"/>
            <w:right w:val="none" w:sz="0" w:space="0" w:color="auto"/>
          </w:divBdr>
          <w:divsChild>
            <w:div w:id="1525903726">
              <w:marLeft w:val="0"/>
              <w:marRight w:val="0"/>
              <w:marTop w:val="0"/>
              <w:marBottom w:val="0"/>
              <w:divBdr>
                <w:top w:val="none" w:sz="0" w:space="0" w:color="auto"/>
                <w:left w:val="none" w:sz="0" w:space="0" w:color="auto"/>
                <w:bottom w:val="none" w:sz="0" w:space="0" w:color="auto"/>
                <w:right w:val="none" w:sz="0" w:space="0" w:color="auto"/>
              </w:divBdr>
              <w:divsChild>
                <w:div w:id="1188057983">
                  <w:marLeft w:val="0"/>
                  <w:marRight w:val="0"/>
                  <w:marTop w:val="0"/>
                  <w:marBottom w:val="0"/>
                  <w:divBdr>
                    <w:top w:val="none" w:sz="0" w:space="0" w:color="auto"/>
                    <w:left w:val="none" w:sz="0" w:space="0" w:color="auto"/>
                    <w:bottom w:val="none" w:sz="0" w:space="0" w:color="auto"/>
                    <w:right w:val="none" w:sz="0" w:space="0" w:color="auto"/>
                  </w:divBdr>
                  <w:divsChild>
                    <w:div w:id="1668899428">
                      <w:marLeft w:val="0"/>
                      <w:marRight w:val="0"/>
                      <w:marTop w:val="0"/>
                      <w:marBottom w:val="0"/>
                      <w:divBdr>
                        <w:top w:val="none" w:sz="0" w:space="0" w:color="auto"/>
                        <w:left w:val="none" w:sz="0" w:space="0" w:color="auto"/>
                        <w:bottom w:val="none" w:sz="0" w:space="0" w:color="auto"/>
                        <w:right w:val="none" w:sz="0" w:space="0" w:color="auto"/>
                      </w:divBdr>
                      <w:divsChild>
                        <w:div w:id="1854874973">
                          <w:marLeft w:val="0"/>
                          <w:marRight w:val="0"/>
                          <w:marTop w:val="0"/>
                          <w:marBottom w:val="0"/>
                          <w:divBdr>
                            <w:top w:val="none" w:sz="0" w:space="0" w:color="auto"/>
                            <w:left w:val="none" w:sz="0" w:space="0" w:color="auto"/>
                            <w:bottom w:val="none" w:sz="0" w:space="0" w:color="auto"/>
                            <w:right w:val="none" w:sz="0" w:space="0" w:color="auto"/>
                          </w:divBdr>
                          <w:divsChild>
                            <w:div w:id="783773283">
                              <w:marLeft w:val="0"/>
                              <w:marRight w:val="0"/>
                              <w:marTop w:val="0"/>
                              <w:marBottom w:val="0"/>
                              <w:divBdr>
                                <w:top w:val="none" w:sz="0" w:space="0" w:color="auto"/>
                                <w:left w:val="none" w:sz="0" w:space="0" w:color="auto"/>
                                <w:bottom w:val="none" w:sz="0" w:space="0" w:color="auto"/>
                                <w:right w:val="none" w:sz="0" w:space="0" w:color="auto"/>
                              </w:divBdr>
                              <w:divsChild>
                                <w:div w:id="352457247">
                                  <w:marLeft w:val="0"/>
                                  <w:marRight w:val="0"/>
                                  <w:marTop w:val="0"/>
                                  <w:marBottom w:val="0"/>
                                  <w:divBdr>
                                    <w:top w:val="none" w:sz="0" w:space="0" w:color="auto"/>
                                    <w:left w:val="none" w:sz="0" w:space="0" w:color="auto"/>
                                    <w:bottom w:val="none" w:sz="0" w:space="0" w:color="auto"/>
                                    <w:right w:val="none" w:sz="0" w:space="0" w:color="auto"/>
                                  </w:divBdr>
                                  <w:divsChild>
                                    <w:div w:id="425153425">
                                      <w:marLeft w:val="0"/>
                                      <w:marRight w:val="0"/>
                                      <w:marTop w:val="0"/>
                                      <w:marBottom w:val="0"/>
                                      <w:divBdr>
                                        <w:top w:val="single" w:sz="6" w:space="0" w:color="F5F5F5"/>
                                        <w:left w:val="single" w:sz="6" w:space="0" w:color="F5F5F5"/>
                                        <w:bottom w:val="single" w:sz="6" w:space="0" w:color="F5F5F5"/>
                                        <w:right w:val="single" w:sz="6" w:space="0" w:color="F5F5F5"/>
                                      </w:divBdr>
                                      <w:divsChild>
                                        <w:div w:id="1493376720">
                                          <w:marLeft w:val="0"/>
                                          <w:marRight w:val="0"/>
                                          <w:marTop w:val="0"/>
                                          <w:marBottom w:val="0"/>
                                          <w:divBdr>
                                            <w:top w:val="none" w:sz="0" w:space="0" w:color="auto"/>
                                            <w:left w:val="none" w:sz="0" w:space="0" w:color="auto"/>
                                            <w:bottom w:val="none" w:sz="0" w:space="0" w:color="auto"/>
                                            <w:right w:val="none" w:sz="0" w:space="0" w:color="auto"/>
                                          </w:divBdr>
                                          <w:divsChild>
                                            <w:div w:id="123354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7775485">
      <w:bodyDiv w:val="1"/>
      <w:marLeft w:val="0"/>
      <w:marRight w:val="0"/>
      <w:marTop w:val="0"/>
      <w:marBottom w:val="0"/>
      <w:divBdr>
        <w:top w:val="none" w:sz="0" w:space="0" w:color="auto"/>
        <w:left w:val="none" w:sz="0" w:space="0" w:color="auto"/>
        <w:bottom w:val="none" w:sz="0" w:space="0" w:color="auto"/>
        <w:right w:val="none" w:sz="0" w:space="0" w:color="auto"/>
      </w:divBdr>
      <w:divsChild>
        <w:div w:id="1088961255">
          <w:marLeft w:val="0"/>
          <w:marRight w:val="0"/>
          <w:marTop w:val="0"/>
          <w:marBottom w:val="0"/>
          <w:divBdr>
            <w:top w:val="none" w:sz="0" w:space="0" w:color="auto"/>
            <w:left w:val="none" w:sz="0" w:space="0" w:color="auto"/>
            <w:bottom w:val="none" w:sz="0" w:space="0" w:color="auto"/>
            <w:right w:val="none" w:sz="0" w:space="0" w:color="auto"/>
          </w:divBdr>
        </w:div>
      </w:divsChild>
    </w:div>
    <w:div w:id="1089080929">
      <w:bodyDiv w:val="1"/>
      <w:marLeft w:val="0"/>
      <w:marRight w:val="0"/>
      <w:marTop w:val="0"/>
      <w:marBottom w:val="0"/>
      <w:divBdr>
        <w:top w:val="none" w:sz="0" w:space="0" w:color="auto"/>
        <w:left w:val="none" w:sz="0" w:space="0" w:color="auto"/>
        <w:bottom w:val="none" w:sz="0" w:space="0" w:color="auto"/>
        <w:right w:val="none" w:sz="0" w:space="0" w:color="auto"/>
      </w:divBdr>
      <w:divsChild>
        <w:div w:id="1139419614">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00755357">
      <w:bodyDiv w:val="1"/>
      <w:marLeft w:val="0"/>
      <w:marRight w:val="0"/>
      <w:marTop w:val="0"/>
      <w:marBottom w:val="0"/>
      <w:divBdr>
        <w:top w:val="none" w:sz="0" w:space="0" w:color="auto"/>
        <w:left w:val="none" w:sz="0" w:space="0" w:color="auto"/>
        <w:bottom w:val="none" w:sz="0" w:space="0" w:color="auto"/>
        <w:right w:val="none" w:sz="0" w:space="0" w:color="auto"/>
      </w:divBdr>
    </w:div>
    <w:div w:id="1106803502">
      <w:bodyDiv w:val="1"/>
      <w:marLeft w:val="0"/>
      <w:marRight w:val="0"/>
      <w:marTop w:val="0"/>
      <w:marBottom w:val="0"/>
      <w:divBdr>
        <w:top w:val="none" w:sz="0" w:space="0" w:color="auto"/>
        <w:left w:val="none" w:sz="0" w:space="0" w:color="auto"/>
        <w:bottom w:val="none" w:sz="0" w:space="0" w:color="auto"/>
        <w:right w:val="none" w:sz="0" w:space="0" w:color="auto"/>
      </w:divBdr>
    </w:div>
    <w:div w:id="1133133326">
      <w:bodyDiv w:val="1"/>
      <w:marLeft w:val="0"/>
      <w:marRight w:val="0"/>
      <w:marTop w:val="0"/>
      <w:marBottom w:val="0"/>
      <w:divBdr>
        <w:top w:val="none" w:sz="0" w:space="0" w:color="auto"/>
        <w:left w:val="none" w:sz="0" w:space="0" w:color="auto"/>
        <w:bottom w:val="none" w:sz="0" w:space="0" w:color="auto"/>
        <w:right w:val="none" w:sz="0" w:space="0" w:color="auto"/>
      </w:divBdr>
    </w:div>
    <w:div w:id="1143083338">
      <w:bodyDiv w:val="1"/>
      <w:marLeft w:val="0"/>
      <w:marRight w:val="0"/>
      <w:marTop w:val="0"/>
      <w:marBottom w:val="0"/>
      <w:divBdr>
        <w:top w:val="none" w:sz="0" w:space="0" w:color="auto"/>
        <w:left w:val="none" w:sz="0" w:space="0" w:color="auto"/>
        <w:bottom w:val="none" w:sz="0" w:space="0" w:color="auto"/>
        <w:right w:val="none" w:sz="0" w:space="0" w:color="auto"/>
      </w:divBdr>
    </w:div>
    <w:div w:id="1225413818">
      <w:bodyDiv w:val="1"/>
      <w:marLeft w:val="0"/>
      <w:marRight w:val="0"/>
      <w:marTop w:val="0"/>
      <w:marBottom w:val="0"/>
      <w:divBdr>
        <w:top w:val="none" w:sz="0" w:space="0" w:color="auto"/>
        <w:left w:val="none" w:sz="0" w:space="0" w:color="auto"/>
        <w:bottom w:val="none" w:sz="0" w:space="0" w:color="auto"/>
        <w:right w:val="none" w:sz="0" w:space="0" w:color="auto"/>
      </w:divBdr>
    </w:div>
    <w:div w:id="1246959348">
      <w:bodyDiv w:val="1"/>
      <w:marLeft w:val="0"/>
      <w:marRight w:val="0"/>
      <w:marTop w:val="0"/>
      <w:marBottom w:val="0"/>
      <w:divBdr>
        <w:top w:val="none" w:sz="0" w:space="0" w:color="auto"/>
        <w:left w:val="none" w:sz="0" w:space="0" w:color="auto"/>
        <w:bottom w:val="none" w:sz="0" w:space="0" w:color="auto"/>
        <w:right w:val="none" w:sz="0" w:space="0" w:color="auto"/>
      </w:divBdr>
    </w:div>
    <w:div w:id="1267007729">
      <w:bodyDiv w:val="1"/>
      <w:marLeft w:val="0"/>
      <w:marRight w:val="0"/>
      <w:marTop w:val="0"/>
      <w:marBottom w:val="0"/>
      <w:divBdr>
        <w:top w:val="none" w:sz="0" w:space="0" w:color="auto"/>
        <w:left w:val="none" w:sz="0" w:space="0" w:color="auto"/>
        <w:bottom w:val="none" w:sz="0" w:space="0" w:color="auto"/>
        <w:right w:val="none" w:sz="0" w:space="0" w:color="auto"/>
      </w:divBdr>
      <w:divsChild>
        <w:div w:id="1720089754">
          <w:marLeft w:val="0"/>
          <w:marRight w:val="0"/>
          <w:marTop w:val="0"/>
          <w:marBottom w:val="0"/>
          <w:divBdr>
            <w:top w:val="none" w:sz="0" w:space="0" w:color="auto"/>
            <w:left w:val="none" w:sz="0" w:space="0" w:color="auto"/>
            <w:bottom w:val="none" w:sz="0" w:space="0" w:color="auto"/>
            <w:right w:val="none" w:sz="0" w:space="0" w:color="auto"/>
          </w:divBdr>
          <w:divsChild>
            <w:div w:id="588083247">
              <w:marLeft w:val="0"/>
              <w:marRight w:val="0"/>
              <w:marTop w:val="0"/>
              <w:marBottom w:val="0"/>
              <w:divBdr>
                <w:top w:val="none" w:sz="0" w:space="0" w:color="auto"/>
                <w:left w:val="none" w:sz="0" w:space="0" w:color="auto"/>
                <w:bottom w:val="none" w:sz="0" w:space="0" w:color="auto"/>
                <w:right w:val="none" w:sz="0" w:space="0" w:color="auto"/>
              </w:divBdr>
              <w:divsChild>
                <w:div w:id="850264942">
                  <w:marLeft w:val="0"/>
                  <w:marRight w:val="0"/>
                  <w:marTop w:val="0"/>
                  <w:marBottom w:val="0"/>
                  <w:divBdr>
                    <w:top w:val="none" w:sz="0" w:space="0" w:color="auto"/>
                    <w:left w:val="none" w:sz="0" w:space="0" w:color="auto"/>
                    <w:bottom w:val="none" w:sz="0" w:space="0" w:color="auto"/>
                    <w:right w:val="none" w:sz="0" w:space="0" w:color="auto"/>
                  </w:divBdr>
                  <w:divsChild>
                    <w:div w:id="379135937">
                      <w:marLeft w:val="0"/>
                      <w:marRight w:val="0"/>
                      <w:marTop w:val="0"/>
                      <w:marBottom w:val="0"/>
                      <w:divBdr>
                        <w:top w:val="none" w:sz="0" w:space="0" w:color="auto"/>
                        <w:left w:val="none" w:sz="0" w:space="0" w:color="auto"/>
                        <w:bottom w:val="none" w:sz="0" w:space="0" w:color="auto"/>
                        <w:right w:val="none" w:sz="0" w:space="0" w:color="auto"/>
                      </w:divBdr>
                      <w:divsChild>
                        <w:div w:id="1753239998">
                          <w:marLeft w:val="0"/>
                          <w:marRight w:val="0"/>
                          <w:marTop w:val="0"/>
                          <w:marBottom w:val="0"/>
                          <w:divBdr>
                            <w:top w:val="none" w:sz="0" w:space="0" w:color="auto"/>
                            <w:left w:val="none" w:sz="0" w:space="0" w:color="auto"/>
                            <w:bottom w:val="none" w:sz="0" w:space="0" w:color="auto"/>
                            <w:right w:val="none" w:sz="0" w:space="0" w:color="auto"/>
                          </w:divBdr>
                          <w:divsChild>
                            <w:div w:id="789127947">
                              <w:marLeft w:val="0"/>
                              <w:marRight w:val="0"/>
                              <w:marTop w:val="0"/>
                              <w:marBottom w:val="0"/>
                              <w:divBdr>
                                <w:top w:val="none" w:sz="0" w:space="0" w:color="auto"/>
                                <w:left w:val="none" w:sz="0" w:space="0" w:color="auto"/>
                                <w:bottom w:val="none" w:sz="0" w:space="0" w:color="auto"/>
                                <w:right w:val="none" w:sz="0" w:space="0" w:color="auto"/>
                              </w:divBdr>
                              <w:divsChild>
                                <w:div w:id="388040542">
                                  <w:marLeft w:val="0"/>
                                  <w:marRight w:val="0"/>
                                  <w:marTop w:val="0"/>
                                  <w:marBottom w:val="0"/>
                                  <w:divBdr>
                                    <w:top w:val="none" w:sz="0" w:space="0" w:color="auto"/>
                                    <w:left w:val="none" w:sz="0" w:space="0" w:color="auto"/>
                                    <w:bottom w:val="none" w:sz="0" w:space="0" w:color="auto"/>
                                    <w:right w:val="none" w:sz="0" w:space="0" w:color="auto"/>
                                  </w:divBdr>
                                  <w:divsChild>
                                    <w:div w:id="1738700405">
                                      <w:marLeft w:val="0"/>
                                      <w:marRight w:val="0"/>
                                      <w:marTop w:val="0"/>
                                      <w:marBottom w:val="0"/>
                                      <w:divBdr>
                                        <w:top w:val="single" w:sz="6" w:space="0" w:color="F5F5F5"/>
                                        <w:left w:val="single" w:sz="6" w:space="0" w:color="F5F5F5"/>
                                        <w:bottom w:val="single" w:sz="6" w:space="0" w:color="F5F5F5"/>
                                        <w:right w:val="single" w:sz="6" w:space="0" w:color="F5F5F5"/>
                                      </w:divBdr>
                                      <w:divsChild>
                                        <w:div w:id="23136729">
                                          <w:marLeft w:val="0"/>
                                          <w:marRight w:val="0"/>
                                          <w:marTop w:val="0"/>
                                          <w:marBottom w:val="0"/>
                                          <w:divBdr>
                                            <w:top w:val="none" w:sz="0" w:space="0" w:color="auto"/>
                                            <w:left w:val="none" w:sz="0" w:space="0" w:color="auto"/>
                                            <w:bottom w:val="none" w:sz="0" w:space="0" w:color="auto"/>
                                            <w:right w:val="none" w:sz="0" w:space="0" w:color="auto"/>
                                          </w:divBdr>
                                          <w:divsChild>
                                            <w:div w:id="55292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3035">
      <w:bodyDiv w:val="1"/>
      <w:marLeft w:val="0"/>
      <w:marRight w:val="0"/>
      <w:marTop w:val="0"/>
      <w:marBottom w:val="0"/>
      <w:divBdr>
        <w:top w:val="none" w:sz="0" w:space="0" w:color="auto"/>
        <w:left w:val="none" w:sz="0" w:space="0" w:color="auto"/>
        <w:bottom w:val="none" w:sz="0" w:space="0" w:color="auto"/>
        <w:right w:val="none" w:sz="0" w:space="0" w:color="auto"/>
      </w:divBdr>
    </w:div>
    <w:div w:id="1337263748">
      <w:bodyDiv w:val="1"/>
      <w:marLeft w:val="0"/>
      <w:marRight w:val="0"/>
      <w:marTop w:val="0"/>
      <w:marBottom w:val="0"/>
      <w:divBdr>
        <w:top w:val="none" w:sz="0" w:space="0" w:color="auto"/>
        <w:left w:val="none" w:sz="0" w:space="0" w:color="auto"/>
        <w:bottom w:val="none" w:sz="0" w:space="0" w:color="auto"/>
        <w:right w:val="none" w:sz="0" w:space="0" w:color="auto"/>
      </w:divBdr>
    </w:div>
    <w:div w:id="1358700449">
      <w:bodyDiv w:val="1"/>
      <w:marLeft w:val="0"/>
      <w:marRight w:val="0"/>
      <w:marTop w:val="0"/>
      <w:marBottom w:val="0"/>
      <w:divBdr>
        <w:top w:val="none" w:sz="0" w:space="0" w:color="auto"/>
        <w:left w:val="none" w:sz="0" w:space="0" w:color="auto"/>
        <w:bottom w:val="none" w:sz="0" w:space="0" w:color="auto"/>
        <w:right w:val="none" w:sz="0" w:space="0" w:color="auto"/>
      </w:divBdr>
    </w:div>
    <w:div w:id="1420179278">
      <w:bodyDiv w:val="1"/>
      <w:marLeft w:val="0"/>
      <w:marRight w:val="0"/>
      <w:marTop w:val="0"/>
      <w:marBottom w:val="0"/>
      <w:divBdr>
        <w:top w:val="none" w:sz="0" w:space="0" w:color="auto"/>
        <w:left w:val="none" w:sz="0" w:space="0" w:color="auto"/>
        <w:bottom w:val="none" w:sz="0" w:space="0" w:color="auto"/>
        <w:right w:val="none" w:sz="0" w:space="0" w:color="auto"/>
      </w:divBdr>
    </w:div>
    <w:div w:id="1532379463">
      <w:bodyDiv w:val="1"/>
      <w:marLeft w:val="30"/>
      <w:marRight w:val="30"/>
      <w:marTop w:val="0"/>
      <w:marBottom w:val="0"/>
      <w:divBdr>
        <w:top w:val="none" w:sz="0" w:space="0" w:color="auto"/>
        <w:left w:val="none" w:sz="0" w:space="0" w:color="auto"/>
        <w:bottom w:val="none" w:sz="0" w:space="0" w:color="auto"/>
        <w:right w:val="none" w:sz="0" w:space="0" w:color="auto"/>
      </w:divBdr>
      <w:divsChild>
        <w:div w:id="325860779">
          <w:marLeft w:val="0"/>
          <w:marRight w:val="0"/>
          <w:marTop w:val="0"/>
          <w:marBottom w:val="0"/>
          <w:divBdr>
            <w:top w:val="none" w:sz="0" w:space="0" w:color="auto"/>
            <w:left w:val="none" w:sz="0" w:space="0" w:color="auto"/>
            <w:bottom w:val="none" w:sz="0" w:space="0" w:color="auto"/>
            <w:right w:val="none" w:sz="0" w:space="0" w:color="auto"/>
          </w:divBdr>
          <w:divsChild>
            <w:div w:id="1540169390">
              <w:marLeft w:val="0"/>
              <w:marRight w:val="0"/>
              <w:marTop w:val="0"/>
              <w:marBottom w:val="0"/>
              <w:divBdr>
                <w:top w:val="none" w:sz="0" w:space="0" w:color="auto"/>
                <w:left w:val="none" w:sz="0" w:space="0" w:color="auto"/>
                <w:bottom w:val="none" w:sz="0" w:space="0" w:color="auto"/>
                <w:right w:val="none" w:sz="0" w:space="0" w:color="auto"/>
              </w:divBdr>
              <w:divsChild>
                <w:div w:id="1082334236">
                  <w:marLeft w:val="180"/>
                  <w:marRight w:val="0"/>
                  <w:marTop w:val="0"/>
                  <w:marBottom w:val="0"/>
                  <w:divBdr>
                    <w:top w:val="none" w:sz="0" w:space="0" w:color="auto"/>
                    <w:left w:val="none" w:sz="0" w:space="0" w:color="auto"/>
                    <w:bottom w:val="none" w:sz="0" w:space="0" w:color="auto"/>
                    <w:right w:val="none" w:sz="0" w:space="0" w:color="auto"/>
                  </w:divBdr>
                  <w:divsChild>
                    <w:div w:id="8974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972770">
      <w:bodyDiv w:val="1"/>
      <w:marLeft w:val="0"/>
      <w:marRight w:val="0"/>
      <w:marTop w:val="0"/>
      <w:marBottom w:val="0"/>
      <w:divBdr>
        <w:top w:val="none" w:sz="0" w:space="0" w:color="auto"/>
        <w:left w:val="none" w:sz="0" w:space="0" w:color="auto"/>
        <w:bottom w:val="none" w:sz="0" w:space="0" w:color="auto"/>
        <w:right w:val="none" w:sz="0" w:space="0" w:color="auto"/>
      </w:divBdr>
    </w:div>
    <w:div w:id="1548370980">
      <w:bodyDiv w:val="1"/>
      <w:marLeft w:val="0"/>
      <w:marRight w:val="0"/>
      <w:marTop w:val="0"/>
      <w:marBottom w:val="0"/>
      <w:divBdr>
        <w:top w:val="none" w:sz="0" w:space="0" w:color="auto"/>
        <w:left w:val="none" w:sz="0" w:space="0" w:color="auto"/>
        <w:bottom w:val="none" w:sz="0" w:space="0" w:color="auto"/>
        <w:right w:val="none" w:sz="0" w:space="0" w:color="auto"/>
      </w:divBdr>
      <w:divsChild>
        <w:div w:id="1393231434">
          <w:marLeft w:val="0"/>
          <w:marRight w:val="0"/>
          <w:marTop w:val="0"/>
          <w:marBottom w:val="0"/>
          <w:divBdr>
            <w:top w:val="none" w:sz="0" w:space="0" w:color="auto"/>
            <w:left w:val="none" w:sz="0" w:space="0" w:color="auto"/>
            <w:bottom w:val="none" w:sz="0" w:space="0" w:color="auto"/>
            <w:right w:val="none" w:sz="0" w:space="0" w:color="auto"/>
          </w:divBdr>
        </w:div>
      </w:divsChild>
    </w:div>
    <w:div w:id="1642273616">
      <w:bodyDiv w:val="1"/>
      <w:marLeft w:val="0"/>
      <w:marRight w:val="0"/>
      <w:marTop w:val="0"/>
      <w:marBottom w:val="0"/>
      <w:divBdr>
        <w:top w:val="none" w:sz="0" w:space="0" w:color="auto"/>
        <w:left w:val="none" w:sz="0" w:space="0" w:color="auto"/>
        <w:bottom w:val="none" w:sz="0" w:space="0" w:color="auto"/>
        <w:right w:val="none" w:sz="0" w:space="0" w:color="auto"/>
      </w:divBdr>
    </w:div>
    <w:div w:id="1674840899">
      <w:bodyDiv w:val="1"/>
      <w:marLeft w:val="0"/>
      <w:marRight w:val="0"/>
      <w:marTop w:val="0"/>
      <w:marBottom w:val="0"/>
      <w:divBdr>
        <w:top w:val="none" w:sz="0" w:space="0" w:color="auto"/>
        <w:left w:val="none" w:sz="0" w:space="0" w:color="auto"/>
        <w:bottom w:val="none" w:sz="0" w:space="0" w:color="auto"/>
        <w:right w:val="none" w:sz="0" w:space="0" w:color="auto"/>
      </w:divBdr>
      <w:divsChild>
        <w:div w:id="1799449663">
          <w:marLeft w:val="0"/>
          <w:marRight w:val="0"/>
          <w:marTop w:val="0"/>
          <w:marBottom w:val="0"/>
          <w:divBdr>
            <w:top w:val="none" w:sz="0" w:space="0" w:color="auto"/>
            <w:left w:val="none" w:sz="0" w:space="0" w:color="auto"/>
            <w:bottom w:val="none" w:sz="0" w:space="0" w:color="auto"/>
            <w:right w:val="none" w:sz="0" w:space="0" w:color="auto"/>
          </w:divBdr>
          <w:divsChild>
            <w:div w:id="65348123">
              <w:marLeft w:val="0"/>
              <w:marRight w:val="0"/>
              <w:marTop w:val="0"/>
              <w:marBottom w:val="0"/>
              <w:divBdr>
                <w:top w:val="none" w:sz="0" w:space="0" w:color="auto"/>
                <w:left w:val="none" w:sz="0" w:space="0" w:color="auto"/>
                <w:bottom w:val="none" w:sz="0" w:space="0" w:color="auto"/>
                <w:right w:val="none" w:sz="0" w:space="0" w:color="auto"/>
              </w:divBdr>
              <w:divsChild>
                <w:div w:id="443227628">
                  <w:marLeft w:val="0"/>
                  <w:marRight w:val="0"/>
                  <w:marTop w:val="0"/>
                  <w:marBottom w:val="0"/>
                  <w:divBdr>
                    <w:top w:val="none" w:sz="0" w:space="0" w:color="auto"/>
                    <w:left w:val="none" w:sz="0" w:space="0" w:color="auto"/>
                    <w:bottom w:val="none" w:sz="0" w:space="0" w:color="auto"/>
                    <w:right w:val="none" w:sz="0" w:space="0" w:color="auto"/>
                  </w:divBdr>
                  <w:divsChild>
                    <w:div w:id="2128306764">
                      <w:marLeft w:val="0"/>
                      <w:marRight w:val="0"/>
                      <w:marTop w:val="0"/>
                      <w:marBottom w:val="0"/>
                      <w:divBdr>
                        <w:top w:val="none" w:sz="0" w:space="0" w:color="auto"/>
                        <w:left w:val="none" w:sz="0" w:space="0" w:color="auto"/>
                        <w:bottom w:val="none" w:sz="0" w:space="0" w:color="auto"/>
                        <w:right w:val="none" w:sz="0" w:space="0" w:color="auto"/>
                      </w:divBdr>
                      <w:divsChild>
                        <w:div w:id="649552309">
                          <w:marLeft w:val="0"/>
                          <w:marRight w:val="0"/>
                          <w:marTop w:val="0"/>
                          <w:marBottom w:val="0"/>
                          <w:divBdr>
                            <w:top w:val="none" w:sz="0" w:space="0" w:color="auto"/>
                            <w:left w:val="none" w:sz="0" w:space="0" w:color="auto"/>
                            <w:bottom w:val="none" w:sz="0" w:space="0" w:color="auto"/>
                            <w:right w:val="none" w:sz="0" w:space="0" w:color="auto"/>
                          </w:divBdr>
                          <w:divsChild>
                            <w:div w:id="446580345">
                              <w:marLeft w:val="0"/>
                              <w:marRight w:val="0"/>
                              <w:marTop w:val="0"/>
                              <w:marBottom w:val="0"/>
                              <w:divBdr>
                                <w:top w:val="none" w:sz="0" w:space="0" w:color="auto"/>
                                <w:left w:val="none" w:sz="0" w:space="0" w:color="auto"/>
                                <w:bottom w:val="none" w:sz="0" w:space="0" w:color="auto"/>
                                <w:right w:val="none" w:sz="0" w:space="0" w:color="auto"/>
                              </w:divBdr>
                              <w:divsChild>
                                <w:div w:id="887692214">
                                  <w:marLeft w:val="0"/>
                                  <w:marRight w:val="0"/>
                                  <w:marTop w:val="0"/>
                                  <w:marBottom w:val="0"/>
                                  <w:divBdr>
                                    <w:top w:val="none" w:sz="0" w:space="0" w:color="auto"/>
                                    <w:left w:val="none" w:sz="0" w:space="0" w:color="auto"/>
                                    <w:bottom w:val="none" w:sz="0" w:space="0" w:color="auto"/>
                                    <w:right w:val="none" w:sz="0" w:space="0" w:color="auto"/>
                                  </w:divBdr>
                                  <w:divsChild>
                                    <w:div w:id="2102872150">
                                      <w:marLeft w:val="0"/>
                                      <w:marRight w:val="0"/>
                                      <w:marTop w:val="0"/>
                                      <w:marBottom w:val="0"/>
                                      <w:divBdr>
                                        <w:top w:val="single" w:sz="6" w:space="0" w:color="F5F5F5"/>
                                        <w:left w:val="single" w:sz="6" w:space="0" w:color="F5F5F5"/>
                                        <w:bottom w:val="single" w:sz="6" w:space="0" w:color="F5F5F5"/>
                                        <w:right w:val="single" w:sz="6" w:space="0" w:color="F5F5F5"/>
                                      </w:divBdr>
                                      <w:divsChild>
                                        <w:div w:id="1760370960">
                                          <w:marLeft w:val="0"/>
                                          <w:marRight w:val="0"/>
                                          <w:marTop w:val="0"/>
                                          <w:marBottom w:val="0"/>
                                          <w:divBdr>
                                            <w:top w:val="none" w:sz="0" w:space="0" w:color="auto"/>
                                            <w:left w:val="none" w:sz="0" w:space="0" w:color="auto"/>
                                            <w:bottom w:val="none" w:sz="0" w:space="0" w:color="auto"/>
                                            <w:right w:val="none" w:sz="0" w:space="0" w:color="auto"/>
                                          </w:divBdr>
                                          <w:divsChild>
                                            <w:div w:id="95633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8848250">
      <w:bodyDiv w:val="1"/>
      <w:marLeft w:val="0"/>
      <w:marRight w:val="0"/>
      <w:marTop w:val="0"/>
      <w:marBottom w:val="0"/>
      <w:divBdr>
        <w:top w:val="none" w:sz="0" w:space="0" w:color="auto"/>
        <w:left w:val="none" w:sz="0" w:space="0" w:color="auto"/>
        <w:bottom w:val="none" w:sz="0" w:space="0" w:color="auto"/>
        <w:right w:val="none" w:sz="0" w:space="0" w:color="auto"/>
      </w:divBdr>
    </w:div>
    <w:div w:id="1815023153">
      <w:bodyDiv w:val="1"/>
      <w:marLeft w:val="0"/>
      <w:marRight w:val="0"/>
      <w:marTop w:val="0"/>
      <w:marBottom w:val="0"/>
      <w:divBdr>
        <w:top w:val="none" w:sz="0" w:space="0" w:color="auto"/>
        <w:left w:val="none" w:sz="0" w:space="0" w:color="auto"/>
        <w:bottom w:val="none" w:sz="0" w:space="0" w:color="auto"/>
        <w:right w:val="none" w:sz="0" w:space="0" w:color="auto"/>
      </w:divBdr>
    </w:div>
    <w:div w:id="1872915797">
      <w:bodyDiv w:val="1"/>
      <w:marLeft w:val="0"/>
      <w:marRight w:val="0"/>
      <w:marTop w:val="0"/>
      <w:marBottom w:val="0"/>
      <w:divBdr>
        <w:top w:val="none" w:sz="0" w:space="0" w:color="auto"/>
        <w:left w:val="none" w:sz="0" w:space="0" w:color="auto"/>
        <w:bottom w:val="none" w:sz="0" w:space="0" w:color="auto"/>
        <w:right w:val="none" w:sz="0" w:space="0" w:color="auto"/>
      </w:divBdr>
    </w:div>
    <w:div w:id="1883706601">
      <w:bodyDiv w:val="1"/>
      <w:marLeft w:val="0"/>
      <w:marRight w:val="0"/>
      <w:marTop w:val="0"/>
      <w:marBottom w:val="0"/>
      <w:divBdr>
        <w:top w:val="none" w:sz="0" w:space="0" w:color="auto"/>
        <w:left w:val="none" w:sz="0" w:space="0" w:color="auto"/>
        <w:bottom w:val="none" w:sz="0" w:space="0" w:color="auto"/>
        <w:right w:val="none" w:sz="0" w:space="0" w:color="auto"/>
      </w:divBdr>
    </w:div>
    <w:div w:id="1921718241">
      <w:bodyDiv w:val="1"/>
      <w:marLeft w:val="0"/>
      <w:marRight w:val="0"/>
      <w:marTop w:val="0"/>
      <w:marBottom w:val="0"/>
      <w:divBdr>
        <w:top w:val="none" w:sz="0" w:space="0" w:color="auto"/>
        <w:left w:val="none" w:sz="0" w:space="0" w:color="auto"/>
        <w:bottom w:val="none" w:sz="0" w:space="0" w:color="auto"/>
        <w:right w:val="none" w:sz="0" w:space="0" w:color="auto"/>
      </w:divBdr>
    </w:div>
    <w:div w:id="2013485926">
      <w:bodyDiv w:val="1"/>
      <w:marLeft w:val="0"/>
      <w:marRight w:val="0"/>
      <w:marTop w:val="0"/>
      <w:marBottom w:val="0"/>
      <w:divBdr>
        <w:top w:val="none" w:sz="0" w:space="0" w:color="auto"/>
        <w:left w:val="none" w:sz="0" w:space="0" w:color="auto"/>
        <w:bottom w:val="none" w:sz="0" w:space="0" w:color="auto"/>
        <w:right w:val="none" w:sz="0" w:space="0" w:color="auto"/>
      </w:divBdr>
    </w:div>
    <w:div w:id="209381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E23BB-57B4-4F04-B5AF-AA42D33B1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642</TotalTime>
  <Pages>2</Pages>
  <Words>329</Words>
  <Characters>1987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SR</dc:creator>
  <cp:keywords/>
  <cp:lastModifiedBy>ศุภนิตา อาดำ</cp:lastModifiedBy>
  <cp:revision>108</cp:revision>
  <cp:lastPrinted>2021-08-04T14:30:00Z</cp:lastPrinted>
  <dcterms:created xsi:type="dcterms:W3CDTF">2021-05-13T10:53:00Z</dcterms:created>
  <dcterms:modified xsi:type="dcterms:W3CDTF">2021-08-09T06:41:00Z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