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23877" w14:textId="77777777" w:rsidR="00ED7883" w:rsidRDefault="00ED7883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  <w:cs/>
        </w:rPr>
      </w:pPr>
    </w:p>
    <w:p w14:paraId="772D1FCB" w14:textId="77777777" w:rsidR="001C2836" w:rsidRPr="002D6AA8" w:rsidRDefault="001C2836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1929A489" w14:textId="77777777" w:rsidR="005F5E41" w:rsidRPr="002D6AA8" w:rsidRDefault="005F5E41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D99E3EC" w14:textId="77777777" w:rsidR="005F5E41" w:rsidRPr="002D6AA8" w:rsidRDefault="00224D35" w:rsidP="00224D35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8488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ab/>
      </w:r>
    </w:p>
    <w:p w14:paraId="43C9D1DD" w14:textId="77777777"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  <w:cs/>
        </w:rPr>
      </w:pPr>
    </w:p>
    <w:p w14:paraId="3084F250" w14:textId="77777777"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750B788" w14:textId="77777777" w:rsidR="009D066B" w:rsidRPr="002D6AA8" w:rsidRDefault="009D066B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E9DDFC1" w14:textId="77777777" w:rsidR="005F5E41" w:rsidRPr="00B67E8F" w:rsidRDefault="00977FFC" w:rsidP="008B6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Start"/>
      <w:bookmarkStart w:id="1" w:name="SubTitle"/>
      <w:bookmarkEnd w:id="0"/>
      <w:r w:rsidRPr="00B67E8F">
        <w:rPr>
          <w:rFonts w:ascii="Angsana New" w:hAnsi="Angsana New"/>
          <w:b/>
          <w:bCs/>
          <w:sz w:val="52"/>
          <w:szCs w:val="52"/>
          <w:cs/>
        </w:rPr>
        <w:t>บริษัท อาหาร</w:t>
      </w:r>
      <w:r w:rsidR="00C52BAA" w:rsidRPr="00B67E8F">
        <w:rPr>
          <w:rFonts w:ascii="Angsana New" w:hAnsi="Angsana New"/>
          <w:b/>
          <w:bCs/>
          <w:sz w:val="52"/>
          <w:szCs w:val="52"/>
          <w:cs/>
        </w:rPr>
        <w:t>สยาม จำกัด (มหาชน)</w:t>
      </w:r>
      <w:r w:rsidR="007F3646" w:rsidRPr="00B67E8F">
        <w:rPr>
          <w:rFonts w:ascii="Angsana New" w:hAnsi="Angsana New"/>
          <w:b/>
          <w:bCs/>
          <w:sz w:val="52"/>
          <w:szCs w:val="52"/>
        </w:rPr>
        <w:t xml:space="preserve"> </w:t>
      </w:r>
      <w:r w:rsidR="007F3646" w:rsidRPr="00B67E8F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1"/>
    <w:p w14:paraId="399DD8FD" w14:textId="77777777" w:rsidR="00871586" w:rsidRPr="00B67E8F" w:rsidRDefault="00871586" w:rsidP="0087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BB78050" w14:textId="77777777" w:rsidR="00BC37D2" w:rsidRPr="00953BA7" w:rsidRDefault="00BC37D2" w:rsidP="00BC37D2">
      <w:pPr>
        <w:jc w:val="center"/>
        <w:rPr>
          <w:rFonts w:ascii="Angsana New" w:hAnsi="Angsana New"/>
          <w:sz w:val="32"/>
          <w:szCs w:val="32"/>
        </w:rPr>
      </w:pPr>
      <w:r w:rsidRPr="00953BA7">
        <w:rPr>
          <w:rFonts w:ascii="Angsana New" w:hAnsi="Angsana New"/>
          <w:sz w:val="32"/>
          <w:szCs w:val="32"/>
          <w:cs/>
        </w:rPr>
        <w:t>งบการเงินระหว่าง</w:t>
      </w:r>
      <w:r w:rsidRPr="00953BA7">
        <w:rPr>
          <w:rFonts w:ascii="Angsana New" w:hAnsi="Angsana New" w:hint="cs"/>
          <w:sz w:val="32"/>
          <w:szCs w:val="32"/>
          <w:cs/>
        </w:rPr>
        <w:t>กาลแบบย่อ</w:t>
      </w:r>
    </w:p>
    <w:p w14:paraId="49C28176" w14:textId="5EDCCF71" w:rsidR="00BC37D2" w:rsidRPr="00953BA7" w:rsidRDefault="00BC37D2" w:rsidP="00BC37D2">
      <w:pPr>
        <w:jc w:val="center"/>
        <w:rPr>
          <w:rFonts w:ascii="Angsana New" w:hAnsi="Angsana New"/>
          <w:sz w:val="32"/>
          <w:szCs w:val="32"/>
        </w:rPr>
      </w:pPr>
      <w:r w:rsidRPr="00953BA7">
        <w:rPr>
          <w:rFonts w:ascii="Angsana New" w:hAnsi="Angsana New"/>
          <w:sz w:val="32"/>
          <w:szCs w:val="32"/>
          <w:cs/>
        </w:rPr>
        <w:t>สำหรับงวด</w:t>
      </w:r>
      <w:r w:rsidRPr="00953BA7">
        <w:rPr>
          <w:rFonts w:ascii="Angsana New" w:hAnsi="Angsana New" w:hint="cs"/>
          <w:sz w:val="32"/>
          <w:szCs w:val="32"/>
          <w:cs/>
        </w:rPr>
        <w:t>สามเดือนและ</w:t>
      </w:r>
      <w:r>
        <w:rPr>
          <w:rFonts w:ascii="Angsana New" w:hAnsi="Angsana New" w:hint="cs"/>
          <w:sz w:val="32"/>
          <w:szCs w:val="32"/>
          <w:cs/>
        </w:rPr>
        <w:t>เก้า</w:t>
      </w:r>
      <w:r w:rsidRPr="00953BA7">
        <w:rPr>
          <w:rFonts w:ascii="Angsana New" w:hAnsi="Angsana New" w:hint="cs"/>
          <w:sz w:val="32"/>
          <w:szCs w:val="32"/>
          <w:cs/>
        </w:rPr>
        <w:t>เดือน</w:t>
      </w:r>
      <w:r w:rsidRPr="00953BA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2564</w:t>
      </w:r>
    </w:p>
    <w:p w14:paraId="45ED6435" w14:textId="77777777" w:rsidR="00BC37D2" w:rsidRPr="00953BA7" w:rsidRDefault="00BC37D2" w:rsidP="00BC37D2">
      <w:pPr>
        <w:jc w:val="center"/>
        <w:rPr>
          <w:rFonts w:ascii="Angsana New" w:hAnsi="Angsana New"/>
          <w:sz w:val="32"/>
          <w:szCs w:val="32"/>
        </w:rPr>
      </w:pPr>
      <w:r w:rsidRPr="00953BA7">
        <w:rPr>
          <w:rFonts w:ascii="Angsana New" w:hAnsi="Angsana New" w:hint="cs"/>
          <w:sz w:val="32"/>
          <w:szCs w:val="32"/>
          <w:cs/>
        </w:rPr>
        <w:t>และ</w:t>
      </w:r>
    </w:p>
    <w:p w14:paraId="3F2A2503" w14:textId="77777777" w:rsidR="00BC37D2" w:rsidRPr="00953BA7" w:rsidRDefault="00BC37D2" w:rsidP="00BC37D2">
      <w:pPr>
        <w:jc w:val="center"/>
        <w:rPr>
          <w:rFonts w:ascii="Angsana New" w:hAnsi="Angsana New"/>
          <w:sz w:val="32"/>
          <w:szCs w:val="32"/>
        </w:rPr>
      </w:pPr>
      <w:r w:rsidRPr="00953BA7">
        <w:rPr>
          <w:rFonts w:ascii="Angsana New" w:hAnsi="Angsana New"/>
          <w:sz w:val="32"/>
          <w:szCs w:val="32"/>
          <w:cs/>
        </w:rPr>
        <w:t>รายงานการสอบท</w:t>
      </w:r>
      <w:r w:rsidRPr="00953BA7">
        <w:rPr>
          <w:rFonts w:ascii="Angsana New" w:hAnsi="Angsana New" w:hint="cs"/>
          <w:sz w:val="32"/>
          <w:szCs w:val="32"/>
          <w:cs/>
        </w:rPr>
        <w:t>านของ</w:t>
      </w:r>
      <w:r w:rsidRPr="00953BA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29F9D431" w14:textId="77777777" w:rsidR="00871586" w:rsidRPr="00B67E8F" w:rsidRDefault="00871586" w:rsidP="00871586">
      <w:pPr>
        <w:rPr>
          <w:rFonts w:ascii="Angsana New" w:hAnsi="Angsana New"/>
          <w:sz w:val="30"/>
          <w:szCs w:val="30"/>
        </w:rPr>
      </w:pPr>
    </w:p>
    <w:p w14:paraId="704E15CB" w14:textId="77777777" w:rsidR="00F74520" w:rsidRPr="00B67E8F" w:rsidRDefault="00F74520" w:rsidP="00F40E29">
      <w:pPr>
        <w:rPr>
          <w:rFonts w:ascii="Angsana New" w:hAnsi="Angsana New"/>
          <w:sz w:val="30"/>
          <w:szCs w:val="30"/>
        </w:rPr>
      </w:pPr>
    </w:p>
    <w:p w14:paraId="7EA6FD36" w14:textId="77777777" w:rsidR="00971985" w:rsidRPr="00B67E8F" w:rsidRDefault="004F106B" w:rsidP="00B37671">
      <w:pPr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</w:rPr>
        <w:t xml:space="preserve"> </w:t>
      </w:r>
    </w:p>
    <w:p w14:paraId="674CF32E" w14:textId="77777777" w:rsidR="00971985" w:rsidRPr="00B67E8F" w:rsidRDefault="00971985" w:rsidP="00B37671">
      <w:pPr>
        <w:rPr>
          <w:rFonts w:ascii="Angsana New" w:hAnsi="Angsana New"/>
          <w:sz w:val="30"/>
          <w:szCs w:val="30"/>
        </w:rPr>
      </w:pPr>
    </w:p>
    <w:p w14:paraId="0E1A2194" w14:textId="77777777" w:rsidR="00971985" w:rsidRPr="00B67E8F" w:rsidRDefault="00971985" w:rsidP="00B37671">
      <w:pPr>
        <w:rPr>
          <w:rFonts w:ascii="Angsana New" w:hAnsi="Angsana New"/>
          <w:sz w:val="30"/>
          <w:szCs w:val="30"/>
        </w:rPr>
      </w:pPr>
    </w:p>
    <w:p w14:paraId="1B86D387" w14:textId="77777777" w:rsidR="00AE6CEB" w:rsidRPr="00B67E8F" w:rsidRDefault="00AE6CEB" w:rsidP="00B37671">
      <w:pPr>
        <w:rPr>
          <w:rFonts w:ascii="Angsana New" w:hAnsi="Angsana New"/>
          <w:sz w:val="30"/>
          <w:szCs w:val="30"/>
        </w:rPr>
      </w:pPr>
    </w:p>
    <w:p w14:paraId="1E6DB4B1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71B9AB30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7AE935D0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5FC2639F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3F74BCBA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7C790FF9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4B66AC95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3CF7A3F9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035A6B1E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3ECC0157" w14:textId="77777777" w:rsidR="00AE6CEB" w:rsidRPr="00B67E8F" w:rsidRDefault="00AE6CEB" w:rsidP="00AE6CEB">
      <w:pPr>
        <w:rPr>
          <w:rFonts w:ascii="Angsana New" w:hAnsi="Angsana New"/>
          <w:sz w:val="30"/>
          <w:szCs w:val="30"/>
        </w:rPr>
      </w:pPr>
    </w:p>
    <w:p w14:paraId="335C3D39" w14:textId="77777777" w:rsidR="00971985" w:rsidRPr="00B67E8F" w:rsidRDefault="00234B83" w:rsidP="0023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sz w:val="30"/>
          <w:szCs w:val="30"/>
        </w:rPr>
        <w:sectPr w:rsidR="00971985" w:rsidRPr="00B67E8F" w:rsidSect="00637718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B67E8F">
        <w:rPr>
          <w:rFonts w:ascii="Angsana New" w:hAnsi="Angsana New"/>
          <w:sz w:val="30"/>
          <w:szCs w:val="30"/>
        </w:rPr>
        <w:tab/>
      </w:r>
      <w:r w:rsidRPr="00B67E8F">
        <w:rPr>
          <w:rFonts w:ascii="Angsana New" w:hAnsi="Angsana New"/>
          <w:sz w:val="30"/>
          <w:szCs w:val="30"/>
        </w:rPr>
        <w:tab/>
      </w:r>
    </w:p>
    <w:p w14:paraId="74A58CA5" w14:textId="77777777" w:rsidR="00C506F5" w:rsidRPr="00B67E8F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0E118716" w14:textId="77777777" w:rsidR="00C506F5" w:rsidRPr="00B67E8F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51781542" w14:textId="77777777" w:rsidR="00C506F5" w:rsidRPr="00B67E8F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06D45CA5" w14:textId="77777777" w:rsidR="00751113" w:rsidRPr="00B67E8F" w:rsidRDefault="00751113" w:rsidP="00751113"/>
    <w:p w14:paraId="1BF2ED5A" w14:textId="77777777" w:rsidR="00751113" w:rsidRPr="00B67E8F" w:rsidRDefault="00751113" w:rsidP="00751113"/>
    <w:p w14:paraId="51884D24" w14:textId="77777777" w:rsidR="00277D8D" w:rsidRPr="00B67E8F" w:rsidRDefault="00277D8D" w:rsidP="00751113"/>
    <w:p w14:paraId="750447CD" w14:textId="77777777" w:rsidR="00CE1DC3" w:rsidRPr="00B67E8F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404368A0" w14:textId="77777777" w:rsidR="00CE1DC3" w:rsidRPr="00B67E8F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7511A45A" w14:textId="77777777" w:rsidR="00CE1DC3" w:rsidRPr="00B67E8F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40DB15EB" w14:textId="77777777" w:rsidR="00251BC5" w:rsidRPr="00B67E8F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2FE4B0B6" w14:textId="77777777" w:rsidR="00251BC5" w:rsidRPr="00B67E8F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735C15DF" w14:textId="77777777" w:rsidR="00C506F5" w:rsidRPr="00B67E8F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B67E8F">
        <w:rPr>
          <w:rFonts w:ascii="Angsana New" w:hAnsi="Angsana New" w:cs="Angsana New"/>
          <w:cs/>
        </w:rPr>
        <w:t>รายงานการสอบทาน</w:t>
      </w:r>
      <w:r w:rsidRPr="00B67E8F">
        <w:rPr>
          <w:rFonts w:ascii="Angsana New" w:hAnsi="Angsana New" w:cs="Angsana New" w:hint="cs"/>
          <w:cs/>
        </w:rPr>
        <w:t>ข้อมูลทาง</w:t>
      </w:r>
      <w:r w:rsidRPr="00B67E8F">
        <w:rPr>
          <w:rFonts w:ascii="Angsana New" w:hAnsi="Angsana New" w:cs="Angsana New"/>
          <w:cs/>
        </w:rPr>
        <w:t>การเงิน</w:t>
      </w:r>
      <w:r w:rsidRPr="00B67E8F">
        <w:rPr>
          <w:rFonts w:ascii="Angsana New" w:hAnsi="Angsana New" w:cs="Angsana New" w:hint="cs"/>
          <w:cs/>
        </w:rPr>
        <w:t>ระหว่างกาล</w:t>
      </w:r>
      <w:r w:rsidRPr="00B67E8F">
        <w:rPr>
          <w:rFonts w:ascii="Angsana New" w:hAnsi="Angsana New" w:cs="Angsana New"/>
          <w:cs/>
        </w:rPr>
        <w:t>โดยผู้สอบบัญชีรับอนุญาต</w:t>
      </w:r>
    </w:p>
    <w:p w14:paraId="2EC01176" w14:textId="77777777" w:rsidR="00C506F5" w:rsidRPr="00B67E8F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6AA2AD" w14:textId="77777777" w:rsidR="00C506F5" w:rsidRPr="00B67E8F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67E8F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อาหารสยาม จำกัด (มหาชน)</w:t>
      </w:r>
    </w:p>
    <w:p w14:paraId="2AEF9347" w14:textId="77777777" w:rsidR="00C506F5" w:rsidRPr="00B67E8F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312DDCA" w14:textId="747114A2" w:rsidR="00BC37D2" w:rsidRPr="00953BA7" w:rsidRDefault="00BC37D2" w:rsidP="00BC37D2">
      <w:pPr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953BA7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953BA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 xml:space="preserve">30 </w:t>
      </w:r>
      <w:r>
        <w:rPr>
          <w:rFonts w:ascii="Angsana New" w:hAnsi="Angsana New" w:hint="cs"/>
          <w:spacing w:val="5"/>
          <w:sz w:val="30"/>
          <w:szCs w:val="30"/>
          <w:cs/>
        </w:rPr>
        <w:t>มิถุนายน</w:t>
      </w:r>
      <w:r w:rsidRPr="00953BA7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Pr="00953BA7">
        <w:rPr>
          <w:rFonts w:ascii="Angsana New" w:hAnsi="Angsana New"/>
          <w:spacing w:val="5"/>
          <w:sz w:val="30"/>
          <w:szCs w:val="30"/>
        </w:rPr>
        <w:t>256</w:t>
      </w:r>
      <w:r>
        <w:rPr>
          <w:rFonts w:ascii="Angsana New" w:hAnsi="Angsana New"/>
          <w:spacing w:val="5"/>
          <w:sz w:val="30"/>
          <w:szCs w:val="30"/>
        </w:rPr>
        <w:t>4</w:t>
      </w:r>
      <w:r w:rsidRPr="00953BA7">
        <w:rPr>
          <w:rFonts w:ascii="Angsana New" w:hAnsi="Angsana New"/>
          <w:spacing w:val="-20"/>
          <w:sz w:val="30"/>
          <w:szCs w:val="30"/>
        </w:rPr>
        <w:br/>
      </w:r>
      <w:r w:rsidRPr="00953BA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Pr="00953BA7">
        <w:rPr>
          <w:rFonts w:ascii="Angsana New" w:hAnsi="Angsana New" w:hint="cs"/>
          <w:sz w:val="30"/>
          <w:szCs w:val="30"/>
          <w:cs/>
        </w:rPr>
        <w:t>ร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pacing w:val="-6"/>
          <w:sz w:val="30"/>
          <w:szCs w:val="30"/>
          <w:cs/>
        </w:rPr>
        <w:t>สำหรับงวดสามเดือน</w:t>
      </w:r>
      <w:r w:rsidRPr="00953BA7">
        <w:rPr>
          <w:rFonts w:ascii="Angsana New" w:hAnsi="Angsana New" w:hint="cs"/>
          <w:spacing w:val="-6"/>
          <w:sz w:val="30"/>
          <w:szCs w:val="30"/>
          <w:cs/>
        </w:rPr>
        <w:t>และ</w:t>
      </w:r>
      <w:r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953BA7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953BA7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Pr="00953BA7">
        <w:rPr>
          <w:rFonts w:ascii="Angsana New" w:hAnsi="Angsana New"/>
          <w:spacing w:val="-6"/>
          <w:sz w:val="30"/>
          <w:szCs w:val="30"/>
          <w:cs/>
        </w:rPr>
        <w:br/>
      </w:r>
      <w:r w:rsidRPr="00FE6D07">
        <w:rPr>
          <w:rFonts w:ascii="Angsana New" w:hAnsi="Angsana New"/>
          <w:sz w:val="30"/>
          <w:szCs w:val="30"/>
        </w:rPr>
        <w:t xml:space="preserve">30 </w:t>
      </w:r>
      <w:r w:rsidRPr="00FE6D07">
        <w:rPr>
          <w:rFonts w:ascii="Angsana New" w:hAnsi="Angsana New" w:hint="cs"/>
          <w:sz w:val="30"/>
          <w:szCs w:val="30"/>
          <w:cs/>
        </w:rPr>
        <w:t>มิถุนายน</w:t>
      </w:r>
      <w:r w:rsidRPr="00FE6D07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4</w:t>
      </w:r>
      <w:r w:rsidRPr="00FE6D07">
        <w:rPr>
          <w:rFonts w:ascii="Angsana New" w:hAnsi="Angsana New"/>
          <w:sz w:val="30"/>
          <w:szCs w:val="30"/>
        </w:rPr>
        <w:t xml:space="preserve"> </w:t>
      </w:r>
      <w:r w:rsidRPr="00FE6D0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953BA7">
        <w:rPr>
          <w:rFonts w:ascii="Angsana New" w:hAnsi="Angsana New"/>
          <w:sz w:val="30"/>
          <w:szCs w:val="30"/>
          <w:cs/>
        </w:rPr>
        <w:br/>
      </w:r>
      <w:r w:rsidRPr="00953BA7">
        <w:rPr>
          <w:rFonts w:ascii="Angsana New" w:hAnsi="Angsana New"/>
          <w:spacing w:val="-6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953BA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53BA7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953BA7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953BA7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Pr="00953BA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 xml:space="preserve">30 </w:t>
      </w:r>
      <w:r>
        <w:rPr>
          <w:rFonts w:ascii="Angsana New" w:hAnsi="Angsana New" w:hint="cs"/>
          <w:spacing w:val="5"/>
          <w:sz w:val="30"/>
          <w:szCs w:val="30"/>
          <w:cs/>
        </w:rPr>
        <w:t>มิถุนายน</w:t>
      </w:r>
      <w:r w:rsidRPr="00953BA7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Pr="00953BA7">
        <w:rPr>
          <w:rFonts w:ascii="Angsana New" w:hAnsi="Angsana New"/>
          <w:spacing w:val="5"/>
          <w:sz w:val="30"/>
          <w:szCs w:val="30"/>
        </w:rPr>
        <w:t>256</w:t>
      </w:r>
      <w:r>
        <w:rPr>
          <w:rFonts w:ascii="Angsana New" w:hAnsi="Angsana New"/>
          <w:spacing w:val="5"/>
          <w:sz w:val="30"/>
          <w:szCs w:val="30"/>
        </w:rPr>
        <w:t>4</w:t>
      </w:r>
      <w:r w:rsidRPr="00953BA7">
        <w:rPr>
          <w:rFonts w:ascii="Angsana New" w:hAnsi="Angsana New"/>
          <w:spacing w:val="-8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953BA7">
        <w:rPr>
          <w:rFonts w:ascii="Angsana New" w:hAnsi="Angsana New"/>
          <w:spacing w:val="-8"/>
          <w:sz w:val="30"/>
          <w:szCs w:val="30"/>
        </w:rPr>
        <w:t xml:space="preserve">) </w:t>
      </w:r>
      <w:r w:rsidRPr="00953BA7">
        <w:rPr>
          <w:rFonts w:ascii="Angsana New" w:hAnsi="Angsana New"/>
          <w:spacing w:val="-8"/>
          <w:sz w:val="30"/>
          <w:szCs w:val="30"/>
          <w:cs/>
        </w:rPr>
        <w:t>ของบริษัท อาหารสยาม จำกัด (มหาชน) และบริษัทย่อย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และของเฉพาะบริษัท อาหารสยาม จำกัด (มหาชน)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ตามลำดับ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953BA7">
        <w:rPr>
          <w:rFonts w:ascii="Angsana New" w:hAnsi="Angsana New"/>
          <w:sz w:val="30"/>
          <w:szCs w:val="30"/>
        </w:rPr>
        <w:br/>
      </w:r>
      <w:r w:rsidRPr="00953BA7">
        <w:rPr>
          <w:rFonts w:ascii="Angsana New" w:hAnsi="Angsana New"/>
          <w:spacing w:val="-4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</w:t>
      </w:r>
      <w:r w:rsidRPr="00953BA7">
        <w:rPr>
          <w:rFonts w:ascii="Angsana New" w:hAnsi="Angsana New"/>
          <w:spacing w:val="-4"/>
          <w:sz w:val="30"/>
          <w:szCs w:val="30"/>
        </w:rPr>
        <w:t xml:space="preserve"> </w:t>
      </w:r>
      <w:r w:rsidRPr="00953BA7">
        <w:rPr>
          <w:rFonts w:ascii="Angsana New" w:hAnsi="Angsana New"/>
          <w:spacing w:val="-4"/>
          <w:sz w:val="30"/>
          <w:szCs w:val="30"/>
          <w:cs/>
        </w:rPr>
        <w:t>ฉบับที่ 34 เรื่อง การรายงานทางการเงินระหว่างกาล</w:t>
      </w:r>
      <w:r w:rsidRPr="00953BA7">
        <w:rPr>
          <w:rFonts w:ascii="Angsana New" w:hAnsi="Angsana New"/>
          <w:spacing w:val="-4"/>
          <w:sz w:val="30"/>
          <w:szCs w:val="30"/>
        </w:rPr>
        <w:t xml:space="preserve"> </w:t>
      </w:r>
      <w:r w:rsidRPr="00953BA7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53BA7">
        <w:rPr>
          <w:rFonts w:ascii="Angsana New" w:hAnsi="Angsana New"/>
          <w:sz w:val="30"/>
          <w:szCs w:val="30"/>
        </w:rPr>
        <w:t xml:space="preserve"> </w:t>
      </w:r>
    </w:p>
    <w:p w14:paraId="2DAF9CA2" w14:textId="77777777" w:rsidR="00B42010" w:rsidRPr="00B67E8F" w:rsidRDefault="00B42010" w:rsidP="00C506F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18CABE" w14:textId="77777777" w:rsidR="00C506F5" w:rsidRPr="00B67E8F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67E8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326B755" w14:textId="77777777" w:rsidR="00C506F5" w:rsidRPr="00B67E8F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F542FB0" w14:textId="77777777" w:rsidR="00C506F5" w:rsidRPr="00B67E8F" w:rsidRDefault="00C506F5" w:rsidP="00C506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67E8F">
        <w:rPr>
          <w:rFonts w:ascii="Angsana New" w:hAnsi="Angsana New"/>
          <w:sz w:val="30"/>
          <w:szCs w:val="30"/>
        </w:rPr>
        <w:t xml:space="preserve"> </w:t>
      </w:r>
      <w:r w:rsidRPr="00B67E8F">
        <w:rPr>
          <w:rFonts w:ascii="Angsana New" w:hAnsi="Angsana New"/>
          <w:sz w:val="30"/>
          <w:szCs w:val="30"/>
          <w:cs/>
        </w:rPr>
        <w:t>รหัส</w:t>
      </w:r>
      <w:r w:rsidRPr="00B67E8F">
        <w:rPr>
          <w:rFonts w:ascii="Angsana New" w:hAnsi="Angsana New"/>
          <w:sz w:val="30"/>
          <w:szCs w:val="30"/>
        </w:rPr>
        <w:t xml:space="preserve"> 2410 “</w:t>
      </w:r>
      <w:r w:rsidRPr="00B67E8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7E8F">
        <w:rPr>
          <w:rFonts w:ascii="Angsana New" w:hAnsi="Angsana New"/>
          <w:sz w:val="30"/>
          <w:szCs w:val="30"/>
        </w:rPr>
        <w:t>”</w:t>
      </w:r>
      <w:r w:rsidRPr="00B67E8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67E8F">
        <w:rPr>
          <w:rFonts w:ascii="Angsana New" w:hAnsi="Angsana New"/>
          <w:sz w:val="30"/>
          <w:szCs w:val="30"/>
        </w:rPr>
        <w:t xml:space="preserve"> </w:t>
      </w:r>
      <w:r w:rsidRPr="00B67E8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67E8F">
        <w:rPr>
          <w:rFonts w:ascii="Angsana New" w:hAnsi="Angsana New"/>
          <w:sz w:val="30"/>
          <w:szCs w:val="30"/>
        </w:rPr>
        <w:t xml:space="preserve"> </w:t>
      </w:r>
      <w:r w:rsidRPr="00B67E8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2533" w:rsidRPr="00B67E8F">
        <w:rPr>
          <w:rFonts w:ascii="Angsana New" w:hAnsi="Angsana New"/>
          <w:sz w:val="30"/>
          <w:szCs w:val="30"/>
          <w:cs/>
        </w:rPr>
        <w:br/>
      </w:r>
      <w:r w:rsidRPr="00B67E8F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67E8F">
        <w:rPr>
          <w:rFonts w:ascii="Angsana New" w:hAnsi="Angsana New"/>
          <w:sz w:val="30"/>
          <w:szCs w:val="30"/>
        </w:rPr>
        <w:t xml:space="preserve"> </w:t>
      </w:r>
      <w:r w:rsidR="00DF639E" w:rsidRPr="00B67E8F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B67E8F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 w:rsidR="00DF639E" w:rsidRPr="00B67E8F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3BB65DC9" w14:textId="77777777" w:rsidR="00B42010" w:rsidRPr="00B67E8F" w:rsidRDefault="00B42010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E38C29B" w14:textId="77777777" w:rsidR="00785AA6" w:rsidRPr="00B67E8F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28EA54D" w14:textId="77777777" w:rsidR="00785AA6" w:rsidRPr="00B67E8F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5685183" w14:textId="77777777" w:rsidR="00785AA6" w:rsidRPr="00B67E8F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E0C06ED" w14:textId="77777777" w:rsidR="00785AA6" w:rsidRPr="00B67E8F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728125" w14:textId="77777777" w:rsidR="00785AA6" w:rsidRPr="00B67E8F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9D15A7C" w14:textId="77777777" w:rsidR="00785AA6" w:rsidRPr="00B67E8F" w:rsidRDefault="00785AA6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F890C35" w14:textId="77777777" w:rsidR="00785AA6" w:rsidRPr="00B67E8F" w:rsidRDefault="00785AA6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7A619D5" w14:textId="77777777" w:rsidR="00785AA6" w:rsidRPr="00B67E8F" w:rsidRDefault="00785AA6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A39CC47" w14:textId="77777777" w:rsidR="007B49CF" w:rsidRPr="00B67E8F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67E8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65EC013" w14:textId="77777777" w:rsidR="007B49CF" w:rsidRPr="00B67E8F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BFB4B2E" w14:textId="77777777" w:rsidR="007B49CF" w:rsidRPr="00B67E8F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446685" w:rsidRPr="00B67E8F">
        <w:rPr>
          <w:rFonts w:ascii="Angsana New" w:hAnsi="Angsana New"/>
          <w:sz w:val="30"/>
          <w:szCs w:val="30"/>
          <w:cs/>
        </w:rPr>
        <w:t xml:space="preserve">         </w:t>
      </w:r>
      <w:r w:rsidRPr="00B67E8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67E8F">
        <w:rPr>
          <w:rFonts w:ascii="Angsana New" w:hAnsi="Angsana New"/>
          <w:sz w:val="30"/>
          <w:szCs w:val="30"/>
        </w:rPr>
        <w:t>34</w:t>
      </w:r>
      <w:r w:rsidRPr="00B67E8F">
        <w:rPr>
          <w:rFonts w:ascii="Angsana New" w:hAnsi="Angsana New"/>
          <w:sz w:val="30"/>
          <w:szCs w:val="30"/>
          <w:cs/>
        </w:rPr>
        <w:t xml:space="preserve"> เรื่อง </w:t>
      </w:r>
      <w:r w:rsidR="00AE188E" w:rsidRPr="00B67E8F">
        <w:rPr>
          <w:rFonts w:ascii="Angsana New" w:hAnsi="Angsana New"/>
          <w:sz w:val="30"/>
          <w:szCs w:val="30"/>
          <w:cs/>
        </w:rPr>
        <w:t>การรายงานทาง</w:t>
      </w:r>
      <w:r w:rsidRPr="00B67E8F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027FF8FC" w14:textId="77777777" w:rsidR="007B49CF" w:rsidRPr="00B67E8F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7F83CA" w14:textId="77777777" w:rsidR="003F2533" w:rsidRPr="00B67E8F" w:rsidRDefault="003F2533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EF7E40" w14:textId="77777777" w:rsidR="000742DD" w:rsidRPr="00B67E8F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CB51FC" w14:textId="77777777" w:rsidR="000742DD" w:rsidRPr="00B67E8F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1502BE" w14:textId="77777777" w:rsidR="00144C2E" w:rsidRPr="00B67E8F" w:rsidRDefault="00144C2E" w:rsidP="00144C2E">
      <w:pPr>
        <w:pStyle w:val="T"/>
        <w:ind w:left="0" w:right="65"/>
        <w:jc w:val="both"/>
        <w:rPr>
          <w:rFonts w:ascii="Angsana New" w:hAnsi="Angsana New" w:cs="Angsana New"/>
          <w:lang w:val="en-US"/>
        </w:rPr>
      </w:pPr>
    </w:p>
    <w:p w14:paraId="461716D4" w14:textId="77777777" w:rsidR="00C506F5" w:rsidRPr="00B67E8F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B67E8F">
        <w:rPr>
          <w:rFonts w:ascii="Angsana New" w:hAnsi="Angsana New" w:cs="Angsana New"/>
          <w:cs/>
        </w:rPr>
        <w:t>(</w:t>
      </w:r>
      <w:r w:rsidR="00965B8B" w:rsidRPr="00B67E8F">
        <w:rPr>
          <w:rFonts w:ascii="Angsana New" w:hAnsi="Angsana New" w:cs="Angsana New"/>
          <w:cs/>
          <w:lang w:val="en-US"/>
        </w:rPr>
        <w:t>เอกสิทธิ์ ชูธรรมสถิตย์</w:t>
      </w:r>
      <w:r w:rsidR="002576D5" w:rsidRPr="00B67E8F">
        <w:rPr>
          <w:rFonts w:ascii="Angsana New" w:hAnsi="Angsana New" w:cs="Angsana New"/>
          <w:lang w:val="en-US"/>
        </w:rPr>
        <w:t>)</w:t>
      </w:r>
    </w:p>
    <w:p w14:paraId="7ED39AC1" w14:textId="77777777" w:rsidR="00C506F5" w:rsidRPr="00B67E8F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B67E8F">
        <w:rPr>
          <w:rFonts w:ascii="Angsana New" w:hAnsi="Angsana New" w:cs="Angsana New"/>
          <w:cs/>
        </w:rPr>
        <w:t>ผู้สอบบัญชีรับอนุญาต</w:t>
      </w:r>
    </w:p>
    <w:p w14:paraId="16E4D2DB" w14:textId="77777777" w:rsidR="00C506F5" w:rsidRPr="00B67E8F" w:rsidRDefault="00245909" w:rsidP="00C506F5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B67E8F">
        <w:rPr>
          <w:rFonts w:ascii="Angsana New" w:hAnsi="Angsana New" w:cs="Angsana New"/>
          <w:cs/>
        </w:rPr>
        <w:t xml:space="preserve">เลขทะเบียน </w:t>
      </w:r>
      <w:r w:rsidR="00965B8B" w:rsidRPr="00B67E8F">
        <w:rPr>
          <w:rFonts w:ascii="Angsana New" w:hAnsi="Angsana New" w:cs="Angsana New"/>
          <w:lang w:val="en-US"/>
        </w:rPr>
        <w:t>4195</w:t>
      </w:r>
    </w:p>
    <w:p w14:paraId="6379CF08" w14:textId="77777777" w:rsidR="00614224" w:rsidRPr="00B67E8F" w:rsidRDefault="00614224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3085DF1" w14:textId="77777777" w:rsidR="00C506F5" w:rsidRPr="00B67E8F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308BFF2" w14:textId="77777777" w:rsidR="00C506F5" w:rsidRPr="00B67E8F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1B84EC8" w14:textId="3C1FC1B1" w:rsidR="008328CA" w:rsidRPr="00B67E8F" w:rsidRDefault="00336CD5" w:rsidP="0024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36CD5">
        <w:rPr>
          <w:rFonts w:ascii="Angsana New" w:hAnsi="Angsana New"/>
          <w:sz w:val="30"/>
          <w:szCs w:val="30"/>
        </w:rPr>
        <w:t>10</w:t>
      </w:r>
      <w:r w:rsidR="003731B1" w:rsidRPr="00336CD5">
        <w:rPr>
          <w:rFonts w:ascii="Angsana New" w:hAnsi="Angsana New"/>
          <w:sz w:val="30"/>
          <w:szCs w:val="30"/>
        </w:rPr>
        <w:t xml:space="preserve"> </w:t>
      </w:r>
      <w:r w:rsidR="004522ED" w:rsidRPr="00336CD5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3731B1" w:rsidRPr="00336CD5">
        <w:rPr>
          <w:rFonts w:ascii="Angsana New" w:hAnsi="Angsana New"/>
          <w:sz w:val="30"/>
          <w:szCs w:val="30"/>
        </w:rPr>
        <w:t>256</w:t>
      </w:r>
      <w:r w:rsidR="00BC37D2" w:rsidRPr="00336CD5">
        <w:rPr>
          <w:rFonts w:ascii="Angsana New" w:hAnsi="Angsana New"/>
          <w:sz w:val="30"/>
          <w:szCs w:val="30"/>
        </w:rPr>
        <w:t>4</w:t>
      </w:r>
    </w:p>
    <w:p w14:paraId="16B2F40D" w14:textId="77777777" w:rsidR="008328CA" w:rsidRPr="00B67E8F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</w:p>
    <w:p w14:paraId="6A495355" w14:textId="77777777" w:rsidR="008328CA" w:rsidRPr="00B67E8F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</w:p>
    <w:p w14:paraId="1A0EDA70" w14:textId="77777777" w:rsidR="00C52088" w:rsidRPr="00B67E8F" w:rsidRDefault="00C52088" w:rsidP="008B6FC6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46DEB3EF" w14:textId="77777777" w:rsidR="00C52088" w:rsidRPr="00B67E8F" w:rsidRDefault="00C52088" w:rsidP="00C52088">
      <w:pPr>
        <w:rPr>
          <w:rFonts w:ascii="Angsana New" w:hAnsi="Angsana New"/>
          <w:sz w:val="30"/>
          <w:szCs w:val="30"/>
          <w:cs/>
        </w:rPr>
      </w:pPr>
    </w:p>
    <w:p w14:paraId="68A9A8F8" w14:textId="77777777" w:rsidR="00C52088" w:rsidRPr="00B67E8F" w:rsidRDefault="00C52088" w:rsidP="00C52088">
      <w:pPr>
        <w:rPr>
          <w:rFonts w:ascii="Angsana New" w:hAnsi="Angsana New"/>
          <w:sz w:val="30"/>
          <w:szCs w:val="30"/>
          <w:cs/>
        </w:rPr>
      </w:pPr>
    </w:p>
    <w:p w14:paraId="4FC4276E" w14:textId="77777777" w:rsidR="00C52088" w:rsidRPr="00B67E8F" w:rsidRDefault="00C52088" w:rsidP="00C52088">
      <w:pPr>
        <w:rPr>
          <w:rFonts w:ascii="Angsana New" w:hAnsi="Angsana New"/>
          <w:sz w:val="30"/>
          <w:szCs w:val="30"/>
          <w:cs/>
        </w:rPr>
      </w:pPr>
    </w:p>
    <w:p w14:paraId="33299209" w14:textId="77777777" w:rsidR="00C52088" w:rsidRPr="00B67E8F" w:rsidRDefault="00C52088" w:rsidP="00C52088">
      <w:pPr>
        <w:rPr>
          <w:rFonts w:ascii="Angsana New" w:hAnsi="Angsana New"/>
          <w:sz w:val="30"/>
          <w:szCs w:val="30"/>
          <w:cs/>
        </w:rPr>
      </w:pPr>
    </w:p>
    <w:p w14:paraId="5CD42C66" w14:textId="77777777" w:rsidR="00C52088" w:rsidRPr="00B67E8F" w:rsidRDefault="00C52088" w:rsidP="00C52088">
      <w:pPr>
        <w:rPr>
          <w:rFonts w:ascii="Angsana New" w:hAnsi="Angsana New"/>
          <w:sz w:val="30"/>
          <w:szCs w:val="30"/>
          <w:cs/>
        </w:rPr>
      </w:pPr>
    </w:p>
    <w:sectPr w:rsidR="00C52088" w:rsidRPr="00B67E8F" w:rsidSect="000D7C69">
      <w:headerReference w:type="default" r:id="rId10"/>
      <w:footerReference w:type="default" r:id="rId11"/>
      <w:headerReference w:type="first" r:id="rId12"/>
      <w:footerReference w:type="first" r:id="rId13"/>
      <w:type w:val="nextColumn"/>
      <w:pgSz w:w="11909" w:h="16834" w:code="9"/>
      <w:pgMar w:top="691" w:right="1152" w:bottom="576" w:left="1152" w:header="720" w:footer="576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2987A8" w14:textId="77777777" w:rsidR="00682A87" w:rsidRDefault="00682A87" w:rsidP="005F5E41">
      <w:r>
        <w:separator/>
      </w:r>
    </w:p>
  </w:endnote>
  <w:endnote w:type="continuationSeparator" w:id="0">
    <w:p w14:paraId="1854614C" w14:textId="77777777" w:rsidR="00682A87" w:rsidRDefault="00682A87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CE1EC" w14:textId="77777777" w:rsidR="00C473FA" w:rsidRDefault="00C473FA" w:rsidP="00C211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43</w:t>
    </w:r>
    <w:r>
      <w:rPr>
        <w:rStyle w:val="PageNumber"/>
        <w:cs/>
      </w:rPr>
      <w:fldChar w:fldCharType="end"/>
    </w:r>
  </w:p>
  <w:p w14:paraId="58A411DF" w14:textId="77777777" w:rsidR="00C473FA" w:rsidRDefault="00C473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8D68B" w14:textId="77777777" w:rsidR="00C473FA" w:rsidRPr="002A722B" w:rsidRDefault="00C473FA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2B2B59C1" w14:textId="77777777" w:rsidR="00C473FA" w:rsidRPr="009D066B" w:rsidRDefault="00C473FA" w:rsidP="00880E58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04DEA" w14:textId="77777777" w:rsidR="000D7C69" w:rsidRPr="002A722B" w:rsidRDefault="000D7C69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4E69FD2C" w14:textId="77777777" w:rsidR="000D7C69" w:rsidRPr="009D066B" w:rsidRDefault="000D7C69" w:rsidP="00880E58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CB4B6" w14:textId="532261DE" w:rsidR="00C473FA" w:rsidRPr="002A722B" w:rsidRDefault="00C473FA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02CD9D70" w14:textId="77777777" w:rsidR="00C473FA" w:rsidRPr="00607047" w:rsidRDefault="00C473FA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8558B" w14:textId="77777777" w:rsidR="00682A87" w:rsidRDefault="00682A87" w:rsidP="005F5E41">
      <w:r>
        <w:separator/>
      </w:r>
    </w:p>
  </w:footnote>
  <w:footnote w:type="continuationSeparator" w:id="0">
    <w:p w14:paraId="34B9F285" w14:textId="77777777" w:rsidR="00682A87" w:rsidRDefault="00682A87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2E131" w14:textId="77777777" w:rsidR="00C473FA" w:rsidRPr="000D7C69" w:rsidRDefault="00C473FA" w:rsidP="000D7C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EA3C5" w14:textId="77777777" w:rsidR="00C473FA" w:rsidRPr="000D7C69" w:rsidRDefault="00C473FA" w:rsidP="000D7C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7894718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5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4A32C21"/>
    <w:multiLevelType w:val="hybridMultilevel"/>
    <w:tmpl w:val="461AE174"/>
    <w:lvl w:ilvl="0" w:tplc="EF9489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0295740"/>
    <w:multiLevelType w:val="hybridMultilevel"/>
    <w:tmpl w:val="3A9A9CA6"/>
    <w:lvl w:ilvl="0" w:tplc="AA24C6FC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2E42212A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lang w:bidi="th-TH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4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B7ED4"/>
    <w:multiLevelType w:val="hybridMultilevel"/>
    <w:tmpl w:val="1E3067E4"/>
    <w:lvl w:ilvl="0" w:tplc="23CA7D9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2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4E9243D"/>
    <w:multiLevelType w:val="hybridMultilevel"/>
    <w:tmpl w:val="105E56E0"/>
    <w:lvl w:ilvl="0" w:tplc="7B005590">
      <w:numFmt w:val="bullet"/>
      <w:lvlText w:val="-"/>
      <w:lvlJc w:val="left"/>
      <w:pPr>
        <w:ind w:left="902" w:hanging="11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7" w15:restartNumberingAfterBreak="0">
    <w:nsid w:val="6F7E7A40"/>
    <w:multiLevelType w:val="hybridMultilevel"/>
    <w:tmpl w:val="0A1ADD20"/>
    <w:lvl w:ilvl="0" w:tplc="C65658FA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8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7F1C9A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4"/>
  </w:num>
  <w:num w:numId="14">
    <w:abstractNumId w:val="22"/>
  </w:num>
  <w:num w:numId="15">
    <w:abstractNumId w:val="26"/>
  </w:num>
  <w:num w:numId="16">
    <w:abstractNumId w:val="10"/>
  </w:num>
  <w:num w:numId="17">
    <w:abstractNumId w:val="29"/>
  </w:num>
  <w:num w:numId="18">
    <w:abstractNumId w:val="18"/>
  </w:num>
  <w:num w:numId="19">
    <w:abstractNumId w:val="32"/>
  </w:num>
  <w:num w:numId="20">
    <w:abstractNumId w:val="27"/>
  </w:num>
  <w:num w:numId="21">
    <w:abstractNumId w:val="31"/>
  </w:num>
  <w:num w:numId="22">
    <w:abstractNumId w:val="38"/>
  </w:num>
  <w:num w:numId="23">
    <w:abstractNumId w:val="40"/>
  </w:num>
  <w:num w:numId="24">
    <w:abstractNumId w:val="14"/>
  </w:num>
  <w:num w:numId="25">
    <w:abstractNumId w:val="23"/>
  </w:num>
  <w:num w:numId="26">
    <w:abstractNumId w:val="16"/>
  </w:num>
  <w:num w:numId="27">
    <w:abstractNumId w:val="36"/>
  </w:num>
  <w:num w:numId="28">
    <w:abstractNumId w:val="15"/>
  </w:num>
  <w:num w:numId="29">
    <w:abstractNumId w:val="35"/>
  </w:num>
  <w:num w:numId="30">
    <w:abstractNumId w:val="12"/>
  </w:num>
  <w:num w:numId="31">
    <w:abstractNumId w:val="42"/>
  </w:num>
  <w:num w:numId="32">
    <w:abstractNumId w:val="30"/>
  </w:num>
  <w:num w:numId="33">
    <w:abstractNumId w:val="17"/>
  </w:num>
  <w:num w:numId="34">
    <w:abstractNumId w:val="41"/>
  </w:num>
  <w:num w:numId="35">
    <w:abstractNumId w:val="13"/>
  </w:num>
  <w:num w:numId="36">
    <w:abstractNumId w:val="33"/>
  </w:num>
  <w:num w:numId="37">
    <w:abstractNumId w:val="21"/>
  </w:num>
  <w:num w:numId="38">
    <w:abstractNumId w:val="37"/>
  </w:num>
  <w:num w:numId="39">
    <w:abstractNumId w:val="39"/>
  </w:num>
  <w:num w:numId="40">
    <w:abstractNumId w:val="24"/>
  </w:num>
  <w:num w:numId="41">
    <w:abstractNumId w:val="28"/>
  </w:num>
  <w:num w:numId="42">
    <w:abstractNumId w:val="11"/>
  </w:num>
  <w:num w:numId="43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1F88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330"/>
    <w:rsid w:val="000056B3"/>
    <w:rsid w:val="000056E1"/>
    <w:rsid w:val="0000589F"/>
    <w:rsid w:val="00005B3C"/>
    <w:rsid w:val="00005E38"/>
    <w:rsid w:val="00005E6F"/>
    <w:rsid w:val="00006525"/>
    <w:rsid w:val="00006CB2"/>
    <w:rsid w:val="00007129"/>
    <w:rsid w:val="000072E2"/>
    <w:rsid w:val="0000731D"/>
    <w:rsid w:val="000073F5"/>
    <w:rsid w:val="00007826"/>
    <w:rsid w:val="00007FFE"/>
    <w:rsid w:val="000100C2"/>
    <w:rsid w:val="00010226"/>
    <w:rsid w:val="00010354"/>
    <w:rsid w:val="0001045F"/>
    <w:rsid w:val="00010768"/>
    <w:rsid w:val="00010DF5"/>
    <w:rsid w:val="0001102A"/>
    <w:rsid w:val="00011388"/>
    <w:rsid w:val="00011516"/>
    <w:rsid w:val="000118A5"/>
    <w:rsid w:val="00011BE2"/>
    <w:rsid w:val="00011D8E"/>
    <w:rsid w:val="0001226D"/>
    <w:rsid w:val="0001228F"/>
    <w:rsid w:val="0001288E"/>
    <w:rsid w:val="0001295E"/>
    <w:rsid w:val="00012A87"/>
    <w:rsid w:val="00012B36"/>
    <w:rsid w:val="00012C28"/>
    <w:rsid w:val="00012C67"/>
    <w:rsid w:val="00012DC0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873"/>
    <w:rsid w:val="00020A9F"/>
    <w:rsid w:val="00020ACC"/>
    <w:rsid w:val="00020B6C"/>
    <w:rsid w:val="00020F3B"/>
    <w:rsid w:val="000213BD"/>
    <w:rsid w:val="0002198E"/>
    <w:rsid w:val="00021F21"/>
    <w:rsid w:val="0002224D"/>
    <w:rsid w:val="000226F6"/>
    <w:rsid w:val="000227A9"/>
    <w:rsid w:val="00022878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4F4D"/>
    <w:rsid w:val="00025938"/>
    <w:rsid w:val="00025DAD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27CEE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3C13"/>
    <w:rsid w:val="000340F4"/>
    <w:rsid w:val="00034692"/>
    <w:rsid w:val="000348F8"/>
    <w:rsid w:val="0003495B"/>
    <w:rsid w:val="00034964"/>
    <w:rsid w:val="000349D0"/>
    <w:rsid w:val="00034D66"/>
    <w:rsid w:val="000351B8"/>
    <w:rsid w:val="0003534B"/>
    <w:rsid w:val="0003561B"/>
    <w:rsid w:val="0003569D"/>
    <w:rsid w:val="000358CF"/>
    <w:rsid w:val="00035C28"/>
    <w:rsid w:val="000366B6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2485"/>
    <w:rsid w:val="000430F5"/>
    <w:rsid w:val="00043705"/>
    <w:rsid w:val="0004371E"/>
    <w:rsid w:val="0004372A"/>
    <w:rsid w:val="0004390F"/>
    <w:rsid w:val="00043DC1"/>
    <w:rsid w:val="000441E1"/>
    <w:rsid w:val="000443C5"/>
    <w:rsid w:val="00044667"/>
    <w:rsid w:val="000446B8"/>
    <w:rsid w:val="00044BE4"/>
    <w:rsid w:val="000451F7"/>
    <w:rsid w:val="0004525A"/>
    <w:rsid w:val="000452AD"/>
    <w:rsid w:val="00045686"/>
    <w:rsid w:val="00045874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053"/>
    <w:rsid w:val="000533EE"/>
    <w:rsid w:val="00053794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C8B"/>
    <w:rsid w:val="00060E6D"/>
    <w:rsid w:val="0006169F"/>
    <w:rsid w:val="00061990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556"/>
    <w:rsid w:val="00064C56"/>
    <w:rsid w:val="00064E8C"/>
    <w:rsid w:val="00064EEF"/>
    <w:rsid w:val="000650F4"/>
    <w:rsid w:val="00065A4A"/>
    <w:rsid w:val="00066200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4A4"/>
    <w:rsid w:val="00070695"/>
    <w:rsid w:val="00070C6D"/>
    <w:rsid w:val="00070E91"/>
    <w:rsid w:val="00071021"/>
    <w:rsid w:val="000717EE"/>
    <w:rsid w:val="00071AC9"/>
    <w:rsid w:val="00071CE4"/>
    <w:rsid w:val="000726C6"/>
    <w:rsid w:val="00072B8B"/>
    <w:rsid w:val="00072C6C"/>
    <w:rsid w:val="00072CD1"/>
    <w:rsid w:val="00072DD4"/>
    <w:rsid w:val="00072F94"/>
    <w:rsid w:val="0007303B"/>
    <w:rsid w:val="000730BD"/>
    <w:rsid w:val="00073CE3"/>
    <w:rsid w:val="00073D4E"/>
    <w:rsid w:val="000741A2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BA7"/>
    <w:rsid w:val="00081F8C"/>
    <w:rsid w:val="00082221"/>
    <w:rsid w:val="0008250F"/>
    <w:rsid w:val="0008294A"/>
    <w:rsid w:val="000829F2"/>
    <w:rsid w:val="00082A13"/>
    <w:rsid w:val="00082B1B"/>
    <w:rsid w:val="00082B49"/>
    <w:rsid w:val="00082B5B"/>
    <w:rsid w:val="00082FE1"/>
    <w:rsid w:val="00083209"/>
    <w:rsid w:val="000832E2"/>
    <w:rsid w:val="00083735"/>
    <w:rsid w:val="00083CCC"/>
    <w:rsid w:val="00083CFB"/>
    <w:rsid w:val="000846FE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C9D"/>
    <w:rsid w:val="00090D0C"/>
    <w:rsid w:val="00091219"/>
    <w:rsid w:val="000918C8"/>
    <w:rsid w:val="00091BE8"/>
    <w:rsid w:val="00091CB7"/>
    <w:rsid w:val="00091FF7"/>
    <w:rsid w:val="00092140"/>
    <w:rsid w:val="0009253B"/>
    <w:rsid w:val="00092A12"/>
    <w:rsid w:val="00092B64"/>
    <w:rsid w:val="00092C6A"/>
    <w:rsid w:val="00092F51"/>
    <w:rsid w:val="00092F64"/>
    <w:rsid w:val="000938A0"/>
    <w:rsid w:val="00093AFF"/>
    <w:rsid w:val="00094FE0"/>
    <w:rsid w:val="0009513B"/>
    <w:rsid w:val="00095816"/>
    <w:rsid w:val="00095CAA"/>
    <w:rsid w:val="00095FCA"/>
    <w:rsid w:val="0009617A"/>
    <w:rsid w:val="00096187"/>
    <w:rsid w:val="0009629A"/>
    <w:rsid w:val="000963DD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0FF"/>
    <w:rsid w:val="000973FC"/>
    <w:rsid w:val="000A0F12"/>
    <w:rsid w:val="000A179C"/>
    <w:rsid w:val="000A18AB"/>
    <w:rsid w:val="000A1FD6"/>
    <w:rsid w:val="000A2101"/>
    <w:rsid w:val="000A2542"/>
    <w:rsid w:val="000A2DF3"/>
    <w:rsid w:val="000A2EA8"/>
    <w:rsid w:val="000A3228"/>
    <w:rsid w:val="000A32A7"/>
    <w:rsid w:val="000A3C40"/>
    <w:rsid w:val="000A439C"/>
    <w:rsid w:val="000A495F"/>
    <w:rsid w:val="000A4ABF"/>
    <w:rsid w:val="000A4CC5"/>
    <w:rsid w:val="000A4CCE"/>
    <w:rsid w:val="000A4D3B"/>
    <w:rsid w:val="000A4F31"/>
    <w:rsid w:val="000A4F76"/>
    <w:rsid w:val="000A59D9"/>
    <w:rsid w:val="000A6007"/>
    <w:rsid w:val="000A61C7"/>
    <w:rsid w:val="000A6ABD"/>
    <w:rsid w:val="000A6DE9"/>
    <w:rsid w:val="000A6F09"/>
    <w:rsid w:val="000A6F80"/>
    <w:rsid w:val="000A7398"/>
    <w:rsid w:val="000A7846"/>
    <w:rsid w:val="000A78DE"/>
    <w:rsid w:val="000A7B8F"/>
    <w:rsid w:val="000A7CC5"/>
    <w:rsid w:val="000B007E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8DA"/>
    <w:rsid w:val="000B2AAA"/>
    <w:rsid w:val="000B2BE3"/>
    <w:rsid w:val="000B38CC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5E"/>
    <w:rsid w:val="000C23BA"/>
    <w:rsid w:val="000C2805"/>
    <w:rsid w:val="000C2A74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A93"/>
    <w:rsid w:val="000C4E18"/>
    <w:rsid w:val="000C539B"/>
    <w:rsid w:val="000C53C1"/>
    <w:rsid w:val="000C54E3"/>
    <w:rsid w:val="000C5E63"/>
    <w:rsid w:val="000C6898"/>
    <w:rsid w:val="000C6B32"/>
    <w:rsid w:val="000C6B8A"/>
    <w:rsid w:val="000C6D6D"/>
    <w:rsid w:val="000C7B41"/>
    <w:rsid w:val="000C7D36"/>
    <w:rsid w:val="000D0422"/>
    <w:rsid w:val="000D05DE"/>
    <w:rsid w:val="000D0696"/>
    <w:rsid w:val="000D082F"/>
    <w:rsid w:val="000D288B"/>
    <w:rsid w:val="000D2C19"/>
    <w:rsid w:val="000D2C3E"/>
    <w:rsid w:val="000D37B8"/>
    <w:rsid w:val="000D3887"/>
    <w:rsid w:val="000D4072"/>
    <w:rsid w:val="000D4421"/>
    <w:rsid w:val="000D44EB"/>
    <w:rsid w:val="000D4B10"/>
    <w:rsid w:val="000D4B91"/>
    <w:rsid w:val="000D534D"/>
    <w:rsid w:val="000D56C7"/>
    <w:rsid w:val="000D58D9"/>
    <w:rsid w:val="000D5D49"/>
    <w:rsid w:val="000D5DE4"/>
    <w:rsid w:val="000D6B0E"/>
    <w:rsid w:val="000D6E2F"/>
    <w:rsid w:val="000D6E4B"/>
    <w:rsid w:val="000D6E58"/>
    <w:rsid w:val="000D714D"/>
    <w:rsid w:val="000D74BD"/>
    <w:rsid w:val="000D7C69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20"/>
    <w:rsid w:val="000E28CB"/>
    <w:rsid w:val="000E302E"/>
    <w:rsid w:val="000E3638"/>
    <w:rsid w:val="000E38E0"/>
    <w:rsid w:val="000E3A35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389"/>
    <w:rsid w:val="000E74C9"/>
    <w:rsid w:val="000E7DDF"/>
    <w:rsid w:val="000E7E2C"/>
    <w:rsid w:val="000F02E8"/>
    <w:rsid w:val="000F0D92"/>
    <w:rsid w:val="000F115D"/>
    <w:rsid w:val="000F139F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0CB"/>
    <w:rsid w:val="001051EF"/>
    <w:rsid w:val="00105366"/>
    <w:rsid w:val="00105438"/>
    <w:rsid w:val="00105B36"/>
    <w:rsid w:val="00105DDD"/>
    <w:rsid w:val="00105E1D"/>
    <w:rsid w:val="00105E5B"/>
    <w:rsid w:val="00106334"/>
    <w:rsid w:val="001063A1"/>
    <w:rsid w:val="001066F0"/>
    <w:rsid w:val="00106A99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1BDD"/>
    <w:rsid w:val="001127D1"/>
    <w:rsid w:val="00112E52"/>
    <w:rsid w:val="00112E7F"/>
    <w:rsid w:val="0011309E"/>
    <w:rsid w:val="001133C3"/>
    <w:rsid w:val="00113947"/>
    <w:rsid w:val="00113E3A"/>
    <w:rsid w:val="00114027"/>
    <w:rsid w:val="00114CA3"/>
    <w:rsid w:val="00114E57"/>
    <w:rsid w:val="00114ED8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CEC"/>
    <w:rsid w:val="00117E6F"/>
    <w:rsid w:val="00120560"/>
    <w:rsid w:val="00120918"/>
    <w:rsid w:val="001209BC"/>
    <w:rsid w:val="00120B2B"/>
    <w:rsid w:val="00120C96"/>
    <w:rsid w:val="0012118B"/>
    <w:rsid w:val="00121484"/>
    <w:rsid w:val="001216CE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B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77E"/>
    <w:rsid w:val="00132BF2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090"/>
    <w:rsid w:val="001364BC"/>
    <w:rsid w:val="00136683"/>
    <w:rsid w:val="001366E4"/>
    <w:rsid w:val="001370C9"/>
    <w:rsid w:val="001372AD"/>
    <w:rsid w:val="0013742A"/>
    <w:rsid w:val="00137952"/>
    <w:rsid w:val="00137CF7"/>
    <w:rsid w:val="001401AF"/>
    <w:rsid w:val="001404C2"/>
    <w:rsid w:val="001405B6"/>
    <w:rsid w:val="001409DB"/>
    <w:rsid w:val="00140A91"/>
    <w:rsid w:val="00140D2D"/>
    <w:rsid w:val="001410A7"/>
    <w:rsid w:val="001414D9"/>
    <w:rsid w:val="00141537"/>
    <w:rsid w:val="00141591"/>
    <w:rsid w:val="001415D2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A7F"/>
    <w:rsid w:val="00142E13"/>
    <w:rsid w:val="00142F4B"/>
    <w:rsid w:val="00143043"/>
    <w:rsid w:val="001431BD"/>
    <w:rsid w:val="0014334C"/>
    <w:rsid w:val="0014354F"/>
    <w:rsid w:val="00143A15"/>
    <w:rsid w:val="00143FBF"/>
    <w:rsid w:val="001440AE"/>
    <w:rsid w:val="00144332"/>
    <w:rsid w:val="0014433D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47F24"/>
    <w:rsid w:val="001502D2"/>
    <w:rsid w:val="00150A5F"/>
    <w:rsid w:val="00150F41"/>
    <w:rsid w:val="001511EF"/>
    <w:rsid w:val="001512B5"/>
    <w:rsid w:val="001512F8"/>
    <w:rsid w:val="00151380"/>
    <w:rsid w:val="0015140C"/>
    <w:rsid w:val="001514E4"/>
    <w:rsid w:val="0015174C"/>
    <w:rsid w:val="001519F1"/>
    <w:rsid w:val="00151A4C"/>
    <w:rsid w:val="00151CA0"/>
    <w:rsid w:val="00151EAD"/>
    <w:rsid w:val="00151F77"/>
    <w:rsid w:val="001522C9"/>
    <w:rsid w:val="00152784"/>
    <w:rsid w:val="001527C4"/>
    <w:rsid w:val="00152DA8"/>
    <w:rsid w:val="00152EA5"/>
    <w:rsid w:val="00152EFB"/>
    <w:rsid w:val="001531AA"/>
    <w:rsid w:val="001532FD"/>
    <w:rsid w:val="001534DD"/>
    <w:rsid w:val="001539E6"/>
    <w:rsid w:val="0015407A"/>
    <w:rsid w:val="00154515"/>
    <w:rsid w:val="001545CD"/>
    <w:rsid w:val="00154957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2EDA"/>
    <w:rsid w:val="00163CBC"/>
    <w:rsid w:val="00164050"/>
    <w:rsid w:val="00164791"/>
    <w:rsid w:val="00164B15"/>
    <w:rsid w:val="00164D16"/>
    <w:rsid w:val="00164E54"/>
    <w:rsid w:val="001655CC"/>
    <w:rsid w:val="00165CBD"/>
    <w:rsid w:val="00165D0A"/>
    <w:rsid w:val="0016612C"/>
    <w:rsid w:val="00166911"/>
    <w:rsid w:val="00166D7C"/>
    <w:rsid w:val="00166F45"/>
    <w:rsid w:val="00167060"/>
    <w:rsid w:val="00167268"/>
    <w:rsid w:val="001673C0"/>
    <w:rsid w:val="0016772B"/>
    <w:rsid w:val="00167E3A"/>
    <w:rsid w:val="0017020A"/>
    <w:rsid w:val="0017054E"/>
    <w:rsid w:val="001706A6"/>
    <w:rsid w:val="00170D13"/>
    <w:rsid w:val="00170D7A"/>
    <w:rsid w:val="001710A0"/>
    <w:rsid w:val="00171845"/>
    <w:rsid w:val="00171C51"/>
    <w:rsid w:val="00172854"/>
    <w:rsid w:val="00172A8B"/>
    <w:rsid w:val="00172B94"/>
    <w:rsid w:val="001733AD"/>
    <w:rsid w:val="00173926"/>
    <w:rsid w:val="00173977"/>
    <w:rsid w:val="001739CC"/>
    <w:rsid w:val="00173DC3"/>
    <w:rsid w:val="00173EB1"/>
    <w:rsid w:val="0017456B"/>
    <w:rsid w:val="001747A1"/>
    <w:rsid w:val="00174D49"/>
    <w:rsid w:val="00174E12"/>
    <w:rsid w:val="00174F74"/>
    <w:rsid w:val="00175AF9"/>
    <w:rsid w:val="00175D4B"/>
    <w:rsid w:val="001760F3"/>
    <w:rsid w:val="0017635F"/>
    <w:rsid w:val="00176396"/>
    <w:rsid w:val="00176CDD"/>
    <w:rsid w:val="00177035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683"/>
    <w:rsid w:val="00181748"/>
    <w:rsid w:val="001817AB"/>
    <w:rsid w:val="001819FC"/>
    <w:rsid w:val="00181EBC"/>
    <w:rsid w:val="001820F3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076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54F8"/>
    <w:rsid w:val="00186547"/>
    <w:rsid w:val="0018657A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946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97C4A"/>
    <w:rsid w:val="00197E7E"/>
    <w:rsid w:val="001A0654"/>
    <w:rsid w:val="001A0DEC"/>
    <w:rsid w:val="001A0EDF"/>
    <w:rsid w:val="001A147A"/>
    <w:rsid w:val="001A189F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B10"/>
    <w:rsid w:val="001A7DD0"/>
    <w:rsid w:val="001A7F2A"/>
    <w:rsid w:val="001B038E"/>
    <w:rsid w:val="001B066C"/>
    <w:rsid w:val="001B0687"/>
    <w:rsid w:val="001B0709"/>
    <w:rsid w:val="001B07DF"/>
    <w:rsid w:val="001B09C9"/>
    <w:rsid w:val="001B0ACF"/>
    <w:rsid w:val="001B1771"/>
    <w:rsid w:val="001B18B5"/>
    <w:rsid w:val="001B1B9E"/>
    <w:rsid w:val="001B1BED"/>
    <w:rsid w:val="001B2320"/>
    <w:rsid w:val="001B24B7"/>
    <w:rsid w:val="001B2704"/>
    <w:rsid w:val="001B3062"/>
    <w:rsid w:val="001B37B6"/>
    <w:rsid w:val="001B3912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6CCF"/>
    <w:rsid w:val="001B6CE5"/>
    <w:rsid w:val="001B711C"/>
    <w:rsid w:val="001B72C7"/>
    <w:rsid w:val="001B74E2"/>
    <w:rsid w:val="001B76DA"/>
    <w:rsid w:val="001B77D4"/>
    <w:rsid w:val="001B7B52"/>
    <w:rsid w:val="001C0052"/>
    <w:rsid w:val="001C0093"/>
    <w:rsid w:val="001C01CD"/>
    <w:rsid w:val="001C0280"/>
    <w:rsid w:val="001C0517"/>
    <w:rsid w:val="001C0AC9"/>
    <w:rsid w:val="001C0EAC"/>
    <w:rsid w:val="001C1945"/>
    <w:rsid w:val="001C1A5A"/>
    <w:rsid w:val="001C2261"/>
    <w:rsid w:val="001C2836"/>
    <w:rsid w:val="001C2E8D"/>
    <w:rsid w:val="001C2F3B"/>
    <w:rsid w:val="001C2F86"/>
    <w:rsid w:val="001C3314"/>
    <w:rsid w:val="001C36AB"/>
    <w:rsid w:val="001C408E"/>
    <w:rsid w:val="001C4178"/>
    <w:rsid w:val="001C4263"/>
    <w:rsid w:val="001C437C"/>
    <w:rsid w:val="001C45B5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9C4"/>
    <w:rsid w:val="001C7B6A"/>
    <w:rsid w:val="001C7C66"/>
    <w:rsid w:val="001D0327"/>
    <w:rsid w:val="001D0D21"/>
    <w:rsid w:val="001D10FD"/>
    <w:rsid w:val="001D12A6"/>
    <w:rsid w:val="001D1549"/>
    <w:rsid w:val="001D221A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A8B"/>
    <w:rsid w:val="001D4CC1"/>
    <w:rsid w:val="001D4DE3"/>
    <w:rsid w:val="001D4ECF"/>
    <w:rsid w:val="001D533A"/>
    <w:rsid w:val="001D5721"/>
    <w:rsid w:val="001D5819"/>
    <w:rsid w:val="001D5A81"/>
    <w:rsid w:val="001D666A"/>
    <w:rsid w:val="001D675A"/>
    <w:rsid w:val="001D68AD"/>
    <w:rsid w:val="001D70F4"/>
    <w:rsid w:val="001D7290"/>
    <w:rsid w:val="001D72ED"/>
    <w:rsid w:val="001D75D2"/>
    <w:rsid w:val="001D7684"/>
    <w:rsid w:val="001D76F1"/>
    <w:rsid w:val="001D7769"/>
    <w:rsid w:val="001E04F5"/>
    <w:rsid w:val="001E0E16"/>
    <w:rsid w:val="001E0FEC"/>
    <w:rsid w:val="001E132A"/>
    <w:rsid w:val="001E1B34"/>
    <w:rsid w:val="001E1BB6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9DE"/>
    <w:rsid w:val="001E4B87"/>
    <w:rsid w:val="001E4B9F"/>
    <w:rsid w:val="001E4C4D"/>
    <w:rsid w:val="001E50FD"/>
    <w:rsid w:val="001E52AA"/>
    <w:rsid w:val="001E52E6"/>
    <w:rsid w:val="001E5A05"/>
    <w:rsid w:val="001E5DAE"/>
    <w:rsid w:val="001E5F01"/>
    <w:rsid w:val="001E60D4"/>
    <w:rsid w:val="001E60E3"/>
    <w:rsid w:val="001E6234"/>
    <w:rsid w:val="001E6386"/>
    <w:rsid w:val="001E640F"/>
    <w:rsid w:val="001E69C2"/>
    <w:rsid w:val="001E712F"/>
    <w:rsid w:val="001E7352"/>
    <w:rsid w:val="001E73B3"/>
    <w:rsid w:val="001E747D"/>
    <w:rsid w:val="001E7603"/>
    <w:rsid w:val="001E79A5"/>
    <w:rsid w:val="001F01BF"/>
    <w:rsid w:val="001F069E"/>
    <w:rsid w:val="001F0723"/>
    <w:rsid w:val="001F0A3E"/>
    <w:rsid w:val="001F1046"/>
    <w:rsid w:val="001F1A80"/>
    <w:rsid w:val="001F1BF3"/>
    <w:rsid w:val="001F2245"/>
    <w:rsid w:val="001F232F"/>
    <w:rsid w:val="001F2580"/>
    <w:rsid w:val="001F26CE"/>
    <w:rsid w:val="001F294B"/>
    <w:rsid w:val="001F2B7D"/>
    <w:rsid w:val="001F2D30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1F7719"/>
    <w:rsid w:val="001F7883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651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61F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1C5F"/>
    <w:rsid w:val="002121D7"/>
    <w:rsid w:val="00212581"/>
    <w:rsid w:val="002127A9"/>
    <w:rsid w:val="0021287A"/>
    <w:rsid w:val="002128BE"/>
    <w:rsid w:val="00212D7B"/>
    <w:rsid w:val="0021331E"/>
    <w:rsid w:val="002137C6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58"/>
    <w:rsid w:val="002165ED"/>
    <w:rsid w:val="002168C3"/>
    <w:rsid w:val="00216DEF"/>
    <w:rsid w:val="00217730"/>
    <w:rsid w:val="00217773"/>
    <w:rsid w:val="002177E3"/>
    <w:rsid w:val="002178C5"/>
    <w:rsid w:val="00217D8C"/>
    <w:rsid w:val="0022007D"/>
    <w:rsid w:val="00220080"/>
    <w:rsid w:val="00220361"/>
    <w:rsid w:val="002206A4"/>
    <w:rsid w:val="00220794"/>
    <w:rsid w:val="00220AAC"/>
    <w:rsid w:val="00221E72"/>
    <w:rsid w:val="002229F8"/>
    <w:rsid w:val="00222AEC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200"/>
    <w:rsid w:val="0022738A"/>
    <w:rsid w:val="00227581"/>
    <w:rsid w:val="00227C9D"/>
    <w:rsid w:val="00227DAD"/>
    <w:rsid w:val="00227DB0"/>
    <w:rsid w:val="00230239"/>
    <w:rsid w:val="00230488"/>
    <w:rsid w:val="002304D5"/>
    <w:rsid w:val="0023086E"/>
    <w:rsid w:val="00230C6B"/>
    <w:rsid w:val="0023108B"/>
    <w:rsid w:val="002313B6"/>
    <w:rsid w:val="002313B7"/>
    <w:rsid w:val="00231A24"/>
    <w:rsid w:val="00231A6C"/>
    <w:rsid w:val="00231F66"/>
    <w:rsid w:val="00232613"/>
    <w:rsid w:val="00232C1D"/>
    <w:rsid w:val="00233312"/>
    <w:rsid w:val="00233D13"/>
    <w:rsid w:val="00234B83"/>
    <w:rsid w:val="00234E20"/>
    <w:rsid w:val="00234F31"/>
    <w:rsid w:val="00235EE6"/>
    <w:rsid w:val="00236033"/>
    <w:rsid w:val="0023625D"/>
    <w:rsid w:val="00236557"/>
    <w:rsid w:val="00236DF7"/>
    <w:rsid w:val="00236E7C"/>
    <w:rsid w:val="00236EFA"/>
    <w:rsid w:val="00236F51"/>
    <w:rsid w:val="0023761C"/>
    <w:rsid w:val="002403F2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B80"/>
    <w:rsid w:val="00241BF1"/>
    <w:rsid w:val="00241CC6"/>
    <w:rsid w:val="00241D23"/>
    <w:rsid w:val="002422F0"/>
    <w:rsid w:val="00242500"/>
    <w:rsid w:val="002434DD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A2B"/>
    <w:rsid w:val="00246B37"/>
    <w:rsid w:val="00246E7E"/>
    <w:rsid w:val="0024726E"/>
    <w:rsid w:val="002472D2"/>
    <w:rsid w:val="0024757A"/>
    <w:rsid w:val="002475F0"/>
    <w:rsid w:val="0024773E"/>
    <w:rsid w:val="002478ED"/>
    <w:rsid w:val="002479F7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4E0"/>
    <w:rsid w:val="00251BC5"/>
    <w:rsid w:val="00251CA2"/>
    <w:rsid w:val="002520DD"/>
    <w:rsid w:val="0025219A"/>
    <w:rsid w:val="002522D4"/>
    <w:rsid w:val="0025352D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10C"/>
    <w:rsid w:val="0025573D"/>
    <w:rsid w:val="00255C53"/>
    <w:rsid w:val="00256119"/>
    <w:rsid w:val="0025616C"/>
    <w:rsid w:val="0025654A"/>
    <w:rsid w:val="002566AC"/>
    <w:rsid w:val="00256B4A"/>
    <w:rsid w:val="00256B9F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B10"/>
    <w:rsid w:val="00262CE4"/>
    <w:rsid w:val="00263208"/>
    <w:rsid w:val="00263A0B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3F3"/>
    <w:rsid w:val="00270402"/>
    <w:rsid w:val="002709AF"/>
    <w:rsid w:val="00270A1F"/>
    <w:rsid w:val="00271422"/>
    <w:rsid w:val="0027155D"/>
    <w:rsid w:val="0027157F"/>
    <w:rsid w:val="00271735"/>
    <w:rsid w:val="00271B10"/>
    <w:rsid w:val="00272639"/>
    <w:rsid w:val="00273194"/>
    <w:rsid w:val="00273B06"/>
    <w:rsid w:val="00273E7E"/>
    <w:rsid w:val="0027408A"/>
    <w:rsid w:val="00274241"/>
    <w:rsid w:val="002742EE"/>
    <w:rsid w:val="002744E2"/>
    <w:rsid w:val="00274569"/>
    <w:rsid w:val="002745E6"/>
    <w:rsid w:val="0027475E"/>
    <w:rsid w:val="002747B4"/>
    <w:rsid w:val="00274CF0"/>
    <w:rsid w:val="0027525D"/>
    <w:rsid w:val="00275308"/>
    <w:rsid w:val="00275325"/>
    <w:rsid w:val="0027542C"/>
    <w:rsid w:val="00275522"/>
    <w:rsid w:val="0027568B"/>
    <w:rsid w:val="00275B14"/>
    <w:rsid w:val="00275BE4"/>
    <w:rsid w:val="00275E80"/>
    <w:rsid w:val="0027605C"/>
    <w:rsid w:val="002761D3"/>
    <w:rsid w:val="00276224"/>
    <w:rsid w:val="0027628D"/>
    <w:rsid w:val="002762CA"/>
    <w:rsid w:val="0027632F"/>
    <w:rsid w:val="0027692E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63"/>
    <w:rsid w:val="00280995"/>
    <w:rsid w:val="00280F17"/>
    <w:rsid w:val="00280FE5"/>
    <w:rsid w:val="002813C0"/>
    <w:rsid w:val="002818AE"/>
    <w:rsid w:val="00281B87"/>
    <w:rsid w:val="002826E5"/>
    <w:rsid w:val="00282FEA"/>
    <w:rsid w:val="00283491"/>
    <w:rsid w:val="00283815"/>
    <w:rsid w:val="00283CF1"/>
    <w:rsid w:val="00283D09"/>
    <w:rsid w:val="002841F4"/>
    <w:rsid w:val="00284861"/>
    <w:rsid w:val="0028522A"/>
    <w:rsid w:val="00285A5C"/>
    <w:rsid w:val="00286293"/>
    <w:rsid w:val="00286352"/>
    <w:rsid w:val="0028643D"/>
    <w:rsid w:val="00286630"/>
    <w:rsid w:val="00286637"/>
    <w:rsid w:val="002869D1"/>
    <w:rsid w:val="00286B81"/>
    <w:rsid w:val="002874D7"/>
    <w:rsid w:val="00287717"/>
    <w:rsid w:val="0028785B"/>
    <w:rsid w:val="0028798F"/>
    <w:rsid w:val="00290972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54C"/>
    <w:rsid w:val="00292793"/>
    <w:rsid w:val="00292F93"/>
    <w:rsid w:val="00293128"/>
    <w:rsid w:val="002931B0"/>
    <w:rsid w:val="002947CE"/>
    <w:rsid w:val="00294DDB"/>
    <w:rsid w:val="00294E26"/>
    <w:rsid w:val="00294FD1"/>
    <w:rsid w:val="002953EF"/>
    <w:rsid w:val="0029546D"/>
    <w:rsid w:val="0029549A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F9F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2AA"/>
    <w:rsid w:val="002A038C"/>
    <w:rsid w:val="002A0442"/>
    <w:rsid w:val="002A0576"/>
    <w:rsid w:val="002A0882"/>
    <w:rsid w:val="002A0A50"/>
    <w:rsid w:val="002A0A95"/>
    <w:rsid w:val="002A0AE7"/>
    <w:rsid w:val="002A0C24"/>
    <w:rsid w:val="002A0FCD"/>
    <w:rsid w:val="002A1056"/>
    <w:rsid w:val="002A1148"/>
    <w:rsid w:val="002A1689"/>
    <w:rsid w:val="002A1BC1"/>
    <w:rsid w:val="002A22C9"/>
    <w:rsid w:val="002A22F9"/>
    <w:rsid w:val="002A259B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5988"/>
    <w:rsid w:val="002A5B18"/>
    <w:rsid w:val="002A625F"/>
    <w:rsid w:val="002A656E"/>
    <w:rsid w:val="002A664A"/>
    <w:rsid w:val="002A6795"/>
    <w:rsid w:val="002A6872"/>
    <w:rsid w:val="002A6931"/>
    <w:rsid w:val="002A69D9"/>
    <w:rsid w:val="002A6E33"/>
    <w:rsid w:val="002A6EBA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5CA"/>
    <w:rsid w:val="002B087E"/>
    <w:rsid w:val="002B0895"/>
    <w:rsid w:val="002B0D56"/>
    <w:rsid w:val="002B17D0"/>
    <w:rsid w:val="002B1806"/>
    <w:rsid w:val="002B19FD"/>
    <w:rsid w:val="002B1A41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5DF"/>
    <w:rsid w:val="002B46B2"/>
    <w:rsid w:val="002B4BAA"/>
    <w:rsid w:val="002B5897"/>
    <w:rsid w:val="002B5D6D"/>
    <w:rsid w:val="002B66BF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80A"/>
    <w:rsid w:val="002C2A94"/>
    <w:rsid w:val="002C33C6"/>
    <w:rsid w:val="002C391A"/>
    <w:rsid w:val="002C39CA"/>
    <w:rsid w:val="002C3B40"/>
    <w:rsid w:val="002C41CF"/>
    <w:rsid w:val="002C41F0"/>
    <w:rsid w:val="002C420C"/>
    <w:rsid w:val="002C47ED"/>
    <w:rsid w:val="002C4C8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C7B2F"/>
    <w:rsid w:val="002C7E20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D5D"/>
    <w:rsid w:val="002D4EAC"/>
    <w:rsid w:val="002D55A9"/>
    <w:rsid w:val="002D574E"/>
    <w:rsid w:val="002D58AC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555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756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8E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2F7BAD"/>
    <w:rsid w:val="003003C3"/>
    <w:rsid w:val="00300DB7"/>
    <w:rsid w:val="003018D0"/>
    <w:rsid w:val="00302092"/>
    <w:rsid w:val="00302234"/>
    <w:rsid w:val="003024CE"/>
    <w:rsid w:val="003028D0"/>
    <w:rsid w:val="00302918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8A2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92"/>
    <w:rsid w:val="00315B6C"/>
    <w:rsid w:val="00315DA2"/>
    <w:rsid w:val="0031612C"/>
    <w:rsid w:val="003165B6"/>
    <w:rsid w:val="00316C32"/>
    <w:rsid w:val="00316FA3"/>
    <w:rsid w:val="00317588"/>
    <w:rsid w:val="003177AA"/>
    <w:rsid w:val="003178BF"/>
    <w:rsid w:val="00317C1D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3CE0"/>
    <w:rsid w:val="003242DE"/>
    <w:rsid w:val="003244CA"/>
    <w:rsid w:val="003247C3"/>
    <w:rsid w:val="003249AC"/>
    <w:rsid w:val="00325227"/>
    <w:rsid w:val="00325314"/>
    <w:rsid w:val="003258BF"/>
    <w:rsid w:val="00325C0B"/>
    <w:rsid w:val="00325CB9"/>
    <w:rsid w:val="00325D4E"/>
    <w:rsid w:val="00325EFD"/>
    <w:rsid w:val="00326101"/>
    <w:rsid w:val="00326211"/>
    <w:rsid w:val="003265FE"/>
    <w:rsid w:val="00326A35"/>
    <w:rsid w:val="00327973"/>
    <w:rsid w:val="00327DC9"/>
    <w:rsid w:val="00327E3C"/>
    <w:rsid w:val="003302E7"/>
    <w:rsid w:val="00330367"/>
    <w:rsid w:val="003303C1"/>
    <w:rsid w:val="00330AA5"/>
    <w:rsid w:val="00330B99"/>
    <w:rsid w:val="00330C4C"/>
    <w:rsid w:val="00330F47"/>
    <w:rsid w:val="003311BC"/>
    <w:rsid w:val="003312CF"/>
    <w:rsid w:val="003312E8"/>
    <w:rsid w:val="00331A51"/>
    <w:rsid w:val="00331B6E"/>
    <w:rsid w:val="00331BE7"/>
    <w:rsid w:val="00331C87"/>
    <w:rsid w:val="00331F06"/>
    <w:rsid w:val="003325BD"/>
    <w:rsid w:val="0033261E"/>
    <w:rsid w:val="003328C3"/>
    <w:rsid w:val="00332A2A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6CD5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16F1"/>
    <w:rsid w:val="00341F91"/>
    <w:rsid w:val="00342041"/>
    <w:rsid w:val="00342078"/>
    <w:rsid w:val="0034265E"/>
    <w:rsid w:val="00342755"/>
    <w:rsid w:val="00342AA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5CCA"/>
    <w:rsid w:val="003460A5"/>
    <w:rsid w:val="003476AF"/>
    <w:rsid w:val="00347A8D"/>
    <w:rsid w:val="00347FBA"/>
    <w:rsid w:val="00350864"/>
    <w:rsid w:val="003509F9"/>
    <w:rsid w:val="00350CB8"/>
    <w:rsid w:val="00350DD2"/>
    <w:rsid w:val="00351344"/>
    <w:rsid w:val="00352147"/>
    <w:rsid w:val="0035230C"/>
    <w:rsid w:val="0035249F"/>
    <w:rsid w:val="0035252F"/>
    <w:rsid w:val="00352C57"/>
    <w:rsid w:val="003533BE"/>
    <w:rsid w:val="00353A52"/>
    <w:rsid w:val="00353AEF"/>
    <w:rsid w:val="00353C07"/>
    <w:rsid w:val="00353DC9"/>
    <w:rsid w:val="0035415A"/>
    <w:rsid w:val="003544C0"/>
    <w:rsid w:val="003544C8"/>
    <w:rsid w:val="003548E7"/>
    <w:rsid w:val="00354BA6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F29"/>
    <w:rsid w:val="00365970"/>
    <w:rsid w:val="003659B7"/>
    <w:rsid w:val="00365E5A"/>
    <w:rsid w:val="00365FA4"/>
    <w:rsid w:val="003665B1"/>
    <w:rsid w:val="0036672D"/>
    <w:rsid w:val="0036695A"/>
    <w:rsid w:val="00366E14"/>
    <w:rsid w:val="003673AF"/>
    <w:rsid w:val="003677BC"/>
    <w:rsid w:val="00367B2D"/>
    <w:rsid w:val="00367D80"/>
    <w:rsid w:val="0037008C"/>
    <w:rsid w:val="0037075C"/>
    <w:rsid w:val="00370ACD"/>
    <w:rsid w:val="00371096"/>
    <w:rsid w:val="0037132A"/>
    <w:rsid w:val="00371760"/>
    <w:rsid w:val="003717F3"/>
    <w:rsid w:val="00371F65"/>
    <w:rsid w:val="00372063"/>
    <w:rsid w:val="00372248"/>
    <w:rsid w:val="0037268B"/>
    <w:rsid w:val="00372783"/>
    <w:rsid w:val="0037278E"/>
    <w:rsid w:val="003729EE"/>
    <w:rsid w:val="003730C8"/>
    <w:rsid w:val="003731B1"/>
    <w:rsid w:val="003732D3"/>
    <w:rsid w:val="0037359F"/>
    <w:rsid w:val="0037382B"/>
    <w:rsid w:val="00373F41"/>
    <w:rsid w:val="00374393"/>
    <w:rsid w:val="003743CA"/>
    <w:rsid w:val="003746CA"/>
    <w:rsid w:val="0037483B"/>
    <w:rsid w:val="003749B0"/>
    <w:rsid w:val="00374E3D"/>
    <w:rsid w:val="00375500"/>
    <w:rsid w:val="00375735"/>
    <w:rsid w:val="00375AB2"/>
    <w:rsid w:val="00375CEF"/>
    <w:rsid w:val="0037610D"/>
    <w:rsid w:val="0037684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11"/>
    <w:rsid w:val="0038128D"/>
    <w:rsid w:val="00381427"/>
    <w:rsid w:val="0038162C"/>
    <w:rsid w:val="00381701"/>
    <w:rsid w:val="00381C03"/>
    <w:rsid w:val="003821C3"/>
    <w:rsid w:val="0038341A"/>
    <w:rsid w:val="00383C62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095A"/>
    <w:rsid w:val="00390FFE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839"/>
    <w:rsid w:val="00393E07"/>
    <w:rsid w:val="0039418A"/>
    <w:rsid w:val="0039418F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40B"/>
    <w:rsid w:val="003A6F49"/>
    <w:rsid w:val="003A6FD5"/>
    <w:rsid w:val="003A75A9"/>
    <w:rsid w:val="003A7AB3"/>
    <w:rsid w:val="003B030A"/>
    <w:rsid w:val="003B0559"/>
    <w:rsid w:val="003B0863"/>
    <w:rsid w:val="003B0AB4"/>
    <w:rsid w:val="003B0ACE"/>
    <w:rsid w:val="003B0B42"/>
    <w:rsid w:val="003B0C18"/>
    <w:rsid w:val="003B0E91"/>
    <w:rsid w:val="003B0EE3"/>
    <w:rsid w:val="003B0F08"/>
    <w:rsid w:val="003B15DF"/>
    <w:rsid w:val="003B16B7"/>
    <w:rsid w:val="003B16BA"/>
    <w:rsid w:val="003B1C1D"/>
    <w:rsid w:val="003B3749"/>
    <w:rsid w:val="003B3D92"/>
    <w:rsid w:val="003B3F47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6EFB"/>
    <w:rsid w:val="003B7789"/>
    <w:rsid w:val="003B782D"/>
    <w:rsid w:val="003B7C4B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5EA"/>
    <w:rsid w:val="003C7E6D"/>
    <w:rsid w:val="003D0354"/>
    <w:rsid w:val="003D05AE"/>
    <w:rsid w:val="003D09CF"/>
    <w:rsid w:val="003D1012"/>
    <w:rsid w:val="003D137D"/>
    <w:rsid w:val="003D1384"/>
    <w:rsid w:val="003D15F2"/>
    <w:rsid w:val="003D1655"/>
    <w:rsid w:val="003D18C8"/>
    <w:rsid w:val="003D1C98"/>
    <w:rsid w:val="003D2271"/>
    <w:rsid w:val="003D26DD"/>
    <w:rsid w:val="003D291A"/>
    <w:rsid w:val="003D32AF"/>
    <w:rsid w:val="003D35EF"/>
    <w:rsid w:val="003D3C1A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2CE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EF7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4F2D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23E"/>
    <w:rsid w:val="003F2533"/>
    <w:rsid w:val="003F2A31"/>
    <w:rsid w:val="003F2E63"/>
    <w:rsid w:val="003F2F8E"/>
    <w:rsid w:val="003F2FCC"/>
    <w:rsid w:val="003F3016"/>
    <w:rsid w:val="003F311F"/>
    <w:rsid w:val="003F38CB"/>
    <w:rsid w:val="003F3A06"/>
    <w:rsid w:val="003F404E"/>
    <w:rsid w:val="003F41A9"/>
    <w:rsid w:val="003F4835"/>
    <w:rsid w:val="003F5204"/>
    <w:rsid w:val="003F5274"/>
    <w:rsid w:val="003F529D"/>
    <w:rsid w:val="003F5E68"/>
    <w:rsid w:val="003F6007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0D0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494"/>
    <w:rsid w:val="00410C3D"/>
    <w:rsid w:val="00411714"/>
    <w:rsid w:val="00411F1A"/>
    <w:rsid w:val="00412275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5D7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8A1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6AD6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A00"/>
    <w:rsid w:val="00431DE7"/>
    <w:rsid w:val="00432405"/>
    <w:rsid w:val="004325E0"/>
    <w:rsid w:val="00432661"/>
    <w:rsid w:val="00433C95"/>
    <w:rsid w:val="00433F59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561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51A7"/>
    <w:rsid w:val="00446629"/>
    <w:rsid w:val="00446685"/>
    <w:rsid w:val="004469D7"/>
    <w:rsid w:val="00446BCD"/>
    <w:rsid w:val="00446DDE"/>
    <w:rsid w:val="004473AD"/>
    <w:rsid w:val="00447732"/>
    <w:rsid w:val="0044788F"/>
    <w:rsid w:val="00447BD2"/>
    <w:rsid w:val="00447DE0"/>
    <w:rsid w:val="00447E07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2ED"/>
    <w:rsid w:val="0045254F"/>
    <w:rsid w:val="0045274B"/>
    <w:rsid w:val="00452B2E"/>
    <w:rsid w:val="00452C2A"/>
    <w:rsid w:val="00452C5D"/>
    <w:rsid w:val="00452D5E"/>
    <w:rsid w:val="00452FD7"/>
    <w:rsid w:val="00453060"/>
    <w:rsid w:val="00453372"/>
    <w:rsid w:val="00453456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0AA"/>
    <w:rsid w:val="0046224E"/>
    <w:rsid w:val="004624AF"/>
    <w:rsid w:val="004627F9"/>
    <w:rsid w:val="00462AE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675E"/>
    <w:rsid w:val="00466B41"/>
    <w:rsid w:val="004671E6"/>
    <w:rsid w:val="00467241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4F2"/>
    <w:rsid w:val="00471A97"/>
    <w:rsid w:val="00471F1A"/>
    <w:rsid w:val="00472803"/>
    <w:rsid w:val="00472B3B"/>
    <w:rsid w:val="00472F54"/>
    <w:rsid w:val="00473107"/>
    <w:rsid w:val="004733FE"/>
    <w:rsid w:val="0047347B"/>
    <w:rsid w:val="004735EB"/>
    <w:rsid w:val="004735F8"/>
    <w:rsid w:val="004749BB"/>
    <w:rsid w:val="00474C95"/>
    <w:rsid w:val="00474D56"/>
    <w:rsid w:val="00475738"/>
    <w:rsid w:val="004761EA"/>
    <w:rsid w:val="00476842"/>
    <w:rsid w:val="00476937"/>
    <w:rsid w:val="004769A0"/>
    <w:rsid w:val="0047734A"/>
    <w:rsid w:val="00477E7C"/>
    <w:rsid w:val="0048074E"/>
    <w:rsid w:val="00480839"/>
    <w:rsid w:val="00480A97"/>
    <w:rsid w:val="0048111C"/>
    <w:rsid w:val="0048140C"/>
    <w:rsid w:val="00482333"/>
    <w:rsid w:val="004825EA"/>
    <w:rsid w:val="00482A6A"/>
    <w:rsid w:val="00482A8D"/>
    <w:rsid w:val="00482B18"/>
    <w:rsid w:val="00482DD8"/>
    <w:rsid w:val="004830CC"/>
    <w:rsid w:val="004837DA"/>
    <w:rsid w:val="00483955"/>
    <w:rsid w:val="00484238"/>
    <w:rsid w:val="004845AD"/>
    <w:rsid w:val="00484764"/>
    <w:rsid w:val="00484FD2"/>
    <w:rsid w:val="004852DF"/>
    <w:rsid w:val="0048549E"/>
    <w:rsid w:val="00485942"/>
    <w:rsid w:val="00485F0A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094C"/>
    <w:rsid w:val="00490C01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6B51"/>
    <w:rsid w:val="00497524"/>
    <w:rsid w:val="00497856"/>
    <w:rsid w:val="00497A26"/>
    <w:rsid w:val="00497A57"/>
    <w:rsid w:val="004A0102"/>
    <w:rsid w:val="004A0188"/>
    <w:rsid w:val="004A0442"/>
    <w:rsid w:val="004A04A8"/>
    <w:rsid w:val="004A0502"/>
    <w:rsid w:val="004A06DB"/>
    <w:rsid w:val="004A0CA2"/>
    <w:rsid w:val="004A1273"/>
    <w:rsid w:val="004A160E"/>
    <w:rsid w:val="004A1990"/>
    <w:rsid w:val="004A199B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95"/>
    <w:rsid w:val="004A5ACE"/>
    <w:rsid w:val="004A5BF6"/>
    <w:rsid w:val="004A688F"/>
    <w:rsid w:val="004A6973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5F7"/>
    <w:rsid w:val="004C07B4"/>
    <w:rsid w:val="004C0C22"/>
    <w:rsid w:val="004C1094"/>
    <w:rsid w:val="004C10CC"/>
    <w:rsid w:val="004C126A"/>
    <w:rsid w:val="004C14DA"/>
    <w:rsid w:val="004C165B"/>
    <w:rsid w:val="004C1915"/>
    <w:rsid w:val="004C1BFB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518B"/>
    <w:rsid w:val="004C5695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246"/>
    <w:rsid w:val="004C751C"/>
    <w:rsid w:val="004C7801"/>
    <w:rsid w:val="004C7ACD"/>
    <w:rsid w:val="004C7CE0"/>
    <w:rsid w:val="004C7FA2"/>
    <w:rsid w:val="004D0029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3884"/>
    <w:rsid w:val="004D41DF"/>
    <w:rsid w:val="004D4609"/>
    <w:rsid w:val="004D464E"/>
    <w:rsid w:val="004D4863"/>
    <w:rsid w:val="004D4A8A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D7B7F"/>
    <w:rsid w:val="004E0470"/>
    <w:rsid w:val="004E0778"/>
    <w:rsid w:val="004E0B11"/>
    <w:rsid w:val="004E0F38"/>
    <w:rsid w:val="004E1296"/>
    <w:rsid w:val="004E1717"/>
    <w:rsid w:val="004E1E06"/>
    <w:rsid w:val="004E1FF8"/>
    <w:rsid w:val="004E21E5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55"/>
    <w:rsid w:val="004E3DF8"/>
    <w:rsid w:val="004E3F80"/>
    <w:rsid w:val="004E4044"/>
    <w:rsid w:val="004E46D4"/>
    <w:rsid w:val="004E4BC8"/>
    <w:rsid w:val="004E4C6B"/>
    <w:rsid w:val="004E504B"/>
    <w:rsid w:val="004E5118"/>
    <w:rsid w:val="004E56EE"/>
    <w:rsid w:val="004E5C94"/>
    <w:rsid w:val="004E6202"/>
    <w:rsid w:val="004E630A"/>
    <w:rsid w:val="004E662C"/>
    <w:rsid w:val="004E6818"/>
    <w:rsid w:val="004E697B"/>
    <w:rsid w:val="004E6A2B"/>
    <w:rsid w:val="004E6BC7"/>
    <w:rsid w:val="004E6ECE"/>
    <w:rsid w:val="004E7426"/>
    <w:rsid w:val="004E7CDE"/>
    <w:rsid w:val="004F053F"/>
    <w:rsid w:val="004F05F5"/>
    <w:rsid w:val="004F0832"/>
    <w:rsid w:val="004F0E1E"/>
    <w:rsid w:val="004F106B"/>
    <w:rsid w:val="004F1385"/>
    <w:rsid w:val="004F1DA5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20"/>
    <w:rsid w:val="005013E6"/>
    <w:rsid w:val="0050187F"/>
    <w:rsid w:val="00501A27"/>
    <w:rsid w:val="00501E6A"/>
    <w:rsid w:val="00501F44"/>
    <w:rsid w:val="00502177"/>
    <w:rsid w:val="005022AE"/>
    <w:rsid w:val="005022FA"/>
    <w:rsid w:val="0050259B"/>
    <w:rsid w:val="0050279F"/>
    <w:rsid w:val="00502BBF"/>
    <w:rsid w:val="00502F81"/>
    <w:rsid w:val="00503334"/>
    <w:rsid w:val="00503830"/>
    <w:rsid w:val="0050393E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89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224"/>
    <w:rsid w:val="00515795"/>
    <w:rsid w:val="00515FD4"/>
    <w:rsid w:val="00515FFD"/>
    <w:rsid w:val="005161AE"/>
    <w:rsid w:val="00516276"/>
    <w:rsid w:val="0051652E"/>
    <w:rsid w:val="00516722"/>
    <w:rsid w:val="00516A3A"/>
    <w:rsid w:val="00516A7F"/>
    <w:rsid w:val="00516B71"/>
    <w:rsid w:val="00516D05"/>
    <w:rsid w:val="00517511"/>
    <w:rsid w:val="005176A2"/>
    <w:rsid w:val="005176FD"/>
    <w:rsid w:val="0051782A"/>
    <w:rsid w:val="00517A37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484"/>
    <w:rsid w:val="005267A4"/>
    <w:rsid w:val="005267CD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626"/>
    <w:rsid w:val="0053073C"/>
    <w:rsid w:val="00530941"/>
    <w:rsid w:val="00530B62"/>
    <w:rsid w:val="00530D09"/>
    <w:rsid w:val="00530DA1"/>
    <w:rsid w:val="00531508"/>
    <w:rsid w:val="00531878"/>
    <w:rsid w:val="00532653"/>
    <w:rsid w:val="00532691"/>
    <w:rsid w:val="005331BB"/>
    <w:rsid w:val="0053364C"/>
    <w:rsid w:val="005339DF"/>
    <w:rsid w:val="00533A57"/>
    <w:rsid w:val="00533C7E"/>
    <w:rsid w:val="00533F16"/>
    <w:rsid w:val="00534420"/>
    <w:rsid w:val="005344B7"/>
    <w:rsid w:val="00535742"/>
    <w:rsid w:val="00535C3E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32A"/>
    <w:rsid w:val="00537594"/>
    <w:rsid w:val="0053790D"/>
    <w:rsid w:val="00537B2A"/>
    <w:rsid w:val="00541539"/>
    <w:rsid w:val="00541852"/>
    <w:rsid w:val="00541B4C"/>
    <w:rsid w:val="00541C2F"/>
    <w:rsid w:val="00542490"/>
    <w:rsid w:val="005424B7"/>
    <w:rsid w:val="005430CA"/>
    <w:rsid w:val="005432C6"/>
    <w:rsid w:val="00543623"/>
    <w:rsid w:val="00543766"/>
    <w:rsid w:val="005437B6"/>
    <w:rsid w:val="005438BA"/>
    <w:rsid w:val="005442E6"/>
    <w:rsid w:val="005444AF"/>
    <w:rsid w:val="00544729"/>
    <w:rsid w:val="00544C7D"/>
    <w:rsid w:val="00545588"/>
    <w:rsid w:val="00545648"/>
    <w:rsid w:val="0054590C"/>
    <w:rsid w:val="00545EE8"/>
    <w:rsid w:val="0054637F"/>
    <w:rsid w:val="005466B1"/>
    <w:rsid w:val="00546AE0"/>
    <w:rsid w:val="00546D9F"/>
    <w:rsid w:val="00546E7E"/>
    <w:rsid w:val="005475B5"/>
    <w:rsid w:val="00547974"/>
    <w:rsid w:val="00547ABC"/>
    <w:rsid w:val="00547C80"/>
    <w:rsid w:val="00547EF5"/>
    <w:rsid w:val="00547F59"/>
    <w:rsid w:val="00550174"/>
    <w:rsid w:val="0055051C"/>
    <w:rsid w:val="00550B26"/>
    <w:rsid w:val="0055148A"/>
    <w:rsid w:val="005516B4"/>
    <w:rsid w:val="0055183D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22A"/>
    <w:rsid w:val="005536F3"/>
    <w:rsid w:val="00553C64"/>
    <w:rsid w:val="0055444A"/>
    <w:rsid w:val="00554480"/>
    <w:rsid w:val="00555087"/>
    <w:rsid w:val="00555344"/>
    <w:rsid w:val="00555378"/>
    <w:rsid w:val="005553B2"/>
    <w:rsid w:val="00555802"/>
    <w:rsid w:val="00555C1B"/>
    <w:rsid w:val="005560B5"/>
    <w:rsid w:val="0055662C"/>
    <w:rsid w:val="00556C04"/>
    <w:rsid w:val="0055706E"/>
    <w:rsid w:val="00557598"/>
    <w:rsid w:val="00557863"/>
    <w:rsid w:val="00557921"/>
    <w:rsid w:val="005579C1"/>
    <w:rsid w:val="00557CE2"/>
    <w:rsid w:val="0056023D"/>
    <w:rsid w:val="0056026A"/>
    <w:rsid w:val="005604B1"/>
    <w:rsid w:val="0056068E"/>
    <w:rsid w:val="00560AFA"/>
    <w:rsid w:val="005612FF"/>
    <w:rsid w:val="005615C2"/>
    <w:rsid w:val="00561767"/>
    <w:rsid w:val="00561C98"/>
    <w:rsid w:val="00561CCF"/>
    <w:rsid w:val="00562083"/>
    <w:rsid w:val="0056209E"/>
    <w:rsid w:val="00562B23"/>
    <w:rsid w:val="00562B5A"/>
    <w:rsid w:val="00562C25"/>
    <w:rsid w:val="00562E35"/>
    <w:rsid w:val="00562EEB"/>
    <w:rsid w:val="00563168"/>
    <w:rsid w:val="0056335E"/>
    <w:rsid w:val="00563827"/>
    <w:rsid w:val="0056393B"/>
    <w:rsid w:val="00563A32"/>
    <w:rsid w:val="00563D6F"/>
    <w:rsid w:val="00563FB4"/>
    <w:rsid w:val="005643B6"/>
    <w:rsid w:val="0056493E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3B77"/>
    <w:rsid w:val="00573B9C"/>
    <w:rsid w:val="00573E68"/>
    <w:rsid w:val="0057431E"/>
    <w:rsid w:val="005745B7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38B"/>
    <w:rsid w:val="00580445"/>
    <w:rsid w:val="00580752"/>
    <w:rsid w:val="0058088D"/>
    <w:rsid w:val="00580E20"/>
    <w:rsid w:val="00580FA4"/>
    <w:rsid w:val="00581233"/>
    <w:rsid w:val="005813C5"/>
    <w:rsid w:val="005814BA"/>
    <w:rsid w:val="0058158A"/>
    <w:rsid w:val="005817B2"/>
    <w:rsid w:val="00581C5E"/>
    <w:rsid w:val="00582172"/>
    <w:rsid w:val="0058264C"/>
    <w:rsid w:val="005827E1"/>
    <w:rsid w:val="00582832"/>
    <w:rsid w:val="00582B5F"/>
    <w:rsid w:val="00582D48"/>
    <w:rsid w:val="00582E5E"/>
    <w:rsid w:val="00583052"/>
    <w:rsid w:val="0058343D"/>
    <w:rsid w:val="00583DBD"/>
    <w:rsid w:val="00583F1B"/>
    <w:rsid w:val="00583FA7"/>
    <w:rsid w:val="005842C5"/>
    <w:rsid w:val="0058435C"/>
    <w:rsid w:val="0058513D"/>
    <w:rsid w:val="0058589F"/>
    <w:rsid w:val="00585C4F"/>
    <w:rsid w:val="00585E72"/>
    <w:rsid w:val="0058646A"/>
    <w:rsid w:val="00586C99"/>
    <w:rsid w:val="0058701E"/>
    <w:rsid w:val="00587F9B"/>
    <w:rsid w:val="00587FEF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166E"/>
    <w:rsid w:val="00591AFB"/>
    <w:rsid w:val="00591D01"/>
    <w:rsid w:val="00592BE9"/>
    <w:rsid w:val="00592C16"/>
    <w:rsid w:val="00593134"/>
    <w:rsid w:val="00593417"/>
    <w:rsid w:val="005934A4"/>
    <w:rsid w:val="00593CCB"/>
    <w:rsid w:val="00594013"/>
    <w:rsid w:val="005944B1"/>
    <w:rsid w:val="005945DD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5F1A"/>
    <w:rsid w:val="0059614B"/>
    <w:rsid w:val="00596AFA"/>
    <w:rsid w:val="00596B76"/>
    <w:rsid w:val="0059701F"/>
    <w:rsid w:val="005971A1"/>
    <w:rsid w:val="005973DB"/>
    <w:rsid w:val="00597C4B"/>
    <w:rsid w:val="005A0081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39E5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8D8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436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00B"/>
    <w:rsid w:val="005B7366"/>
    <w:rsid w:val="005B7591"/>
    <w:rsid w:val="005C0450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DC8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0806"/>
    <w:rsid w:val="005D0BEA"/>
    <w:rsid w:val="005D0FE3"/>
    <w:rsid w:val="005D12FE"/>
    <w:rsid w:val="005D1356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3C6"/>
    <w:rsid w:val="005D57D1"/>
    <w:rsid w:val="005D58FA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03D"/>
    <w:rsid w:val="005E0153"/>
    <w:rsid w:val="005E0278"/>
    <w:rsid w:val="005E04C9"/>
    <w:rsid w:val="005E069C"/>
    <w:rsid w:val="005E0B87"/>
    <w:rsid w:val="005E161C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9B8"/>
    <w:rsid w:val="005E3D0C"/>
    <w:rsid w:val="005E3F36"/>
    <w:rsid w:val="005E4281"/>
    <w:rsid w:val="005E4370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057"/>
    <w:rsid w:val="005F1965"/>
    <w:rsid w:val="005F1EFB"/>
    <w:rsid w:val="005F2068"/>
    <w:rsid w:val="005F38EF"/>
    <w:rsid w:val="005F447F"/>
    <w:rsid w:val="005F44E4"/>
    <w:rsid w:val="005F4532"/>
    <w:rsid w:val="005F51C4"/>
    <w:rsid w:val="005F51CA"/>
    <w:rsid w:val="005F538D"/>
    <w:rsid w:val="005F5A4A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BE0"/>
    <w:rsid w:val="00601C20"/>
    <w:rsid w:val="00601E2F"/>
    <w:rsid w:val="0060208D"/>
    <w:rsid w:val="0060217E"/>
    <w:rsid w:val="00602363"/>
    <w:rsid w:val="0060243C"/>
    <w:rsid w:val="006027DA"/>
    <w:rsid w:val="00602D6A"/>
    <w:rsid w:val="00602EFF"/>
    <w:rsid w:val="00603352"/>
    <w:rsid w:val="006035EF"/>
    <w:rsid w:val="00603B0C"/>
    <w:rsid w:val="00603B96"/>
    <w:rsid w:val="00603BC6"/>
    <w:rsid w:val="00603D50"/>
    <w:rsid w:val="006040EC"/>
    <w:rsid w:val="00604379"/>
    <w:rsid w:val="00604475"/>
    <w:rsid w:val="006047C8"/>
    <w:rsid w:val="006054AA"/>
    <w:rsid w:val="0060584E"/>
    <w:rsid w:val="00605DCF"/>
    <w:rsid w:val="006062B1"/>
    <w:rsid w:val="00606E19"/>
    <w:rsid w:val="00607047"/>
    <w:rsid w:val="00607206"/>
    <w:rsid w:val="006075EB"/>
    <w:rsid w:val="006078CF"/>
    <w:rsid w:val="00607A88"/>
    <w:rsid w:val="00607D8C"/>
    <w:rsid w:val="00607FF7"/>
    <w:rsid w:val="00610A0E"/>
    <w:rsid w:val="00610A4C"/>
    <w:rsid w:val="00610AF2"/>
    <w:rsid w:val="00610E3C"/>
    <w:rsid w:val="00610EB7"/>
    <w:rsid w:val="00611CB7"/>
    <w:rsid w:val="00611D18"/>
    <w:rsid w:val="00612DA3"/>
    <w:rsid w:val="006130AF"/>
    <w:rsid w:val="00613300"/>
    <w:rsid w:val="00613529"/>
    <w:rsid w:val="006135C0"/>
    <w:rsid w:val="00613ADF"/>
    <w:rsid w:val="006141D0"/>
    <w:rsid w:val="00614224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DC9"/>
    <w:rsid w:val="00623F5B"/>
    <w:rsid w:val="0062445B"/>
    <w:rsid w:val="00624891"/>
    <w:rsid w:val="0062493D"/>
    <w:rsid w:val="00624B3E"/>
    <w:rsid w:val="00624DEC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1C"/>
    <w:rsid w:val="00636FCD"/>
    <w:rsid w:val="006374A5"/>
    <w:rsid w:val="00637718"/>
    <w:rsid w:val="006379A0"/>
    <w:rsid w:val="00637A62"/>
    <w:rsid w:val="00637B50"/>
    <w:rsid w:val="00637DC1"/>
    <w:rsid w:val="00640449"/>
    <w:rsid w:val="00640558"/>
    <w:rsid w:val="006407D2"/>
    <w:rsid w:val="00640B41"/>
    <w:rsid w:val="00640CED"/>
    <w:rsid w:val="00640F21"/>
    <w:rsid w:val="00641176"/>
    <w:rsid w:val="006411FA"/>
    <w:rsid w:val="006412D4"/>
    <w:rsid w:val="00641A1F"/>
    <w:rsid w:val="00641AFB"/>
    <w:rsid w:val="00641C0C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80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895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00C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3E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0894"/>
    <w:rsid w:val="00660E00"/>
    <w:rsid w:val="0066112B"/>
    <w:rsid w:val="0066132E"/>
    <w:rsid w:val="00661573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3B51"/>
    <w:rsid w:val="0066490C"/>
    <w:rsid w:val="006649CF"/>
    <w:rsid w:val="00664C3A"/>
    <w:rsid w:val="00664C86"/>
    <w:rsid w:val="00664D80"/>
    <w:rsid w:val="006657DD"/>
    <w:rsid w:val="006658EF"/>
    <w:rsid w:val="00665C70"/>
    <w:rsid w:val="00665C96"/>
    <w:rsid w:val="00665FB7"/>
    <w:rsid w:val="00665FFA"/>
    <w:rsid w:val="00666878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013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3B49"/>
    <w:rsid w:val="00674042"/>
    <w:rsid w:val="00674211"/>
    <w:rsid w:val="006743BE"/>
    <w:rsid w:val="00674AF9"/>
    <w:rsid w:val="00675222"/>
    <w:rsid w:val="00675750"/>
    <w:rsid w:val="00676200"/>
    <w:rsid w:val="0067665A"/>
    <w:rsid w:val="006766C9"/>
    <w:rsid w:val="0067693F"/>
    <w:rsid w:val="00676A40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E80"/>
    <w:rsid w:val="00677F32"/>
    <w:rsid w:val="006800F0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A87"/>
    <w:rsid w:val="00682EA2"/>
    <w:rsid w:val="00682FED"/>
    <w:rsid w:val="00683233"/>
    <w:rsid w:val="0068387B"/>
    <w:rsid w:val="00683A77"/>
    <w:rsid w:val="00683B42"/>
    <w:rsid w:val="00683D84"/>
    <w:rsid w:val="0068410C"/>
    <w:rsid w:val="00684669"/>
    <w:rsid w:val="006846C3"/>
    <w:rsid w:val="006847B1"/>
    <w:rsid w:val="006848EA"/>
    <w:rsid w:val="00685137"/>
    <w:rsid w:val="006857F2"/>
    <w:rsid w:val="00685C05"/>
    <w:rsid w:val="00685F0E"/>
    <w:rsid w:val="00685F55"/>
    <w:rsid w:val="00686529"/>
    <w:rsid w:val="006865AA"/>
    <w:rsid w:val="0068687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3EA"/>
    <w:rsid w:val="00691406"/>
    <w:rsid w:val="0069192E"/>
    <w:rsid w:val="006924D7"/>
    <w:rsid w:val="00692779"/>
    <w:rsid w:val="006929A1"/>
    <w:rsid w:val="00692C14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350"/>
    <w:rsid w:val="006A07C3"/>
    <w:rsid w:val="006A0C9C"/>
    <w:rsid w:val="006A117B"/>
    <w:rsid w:val="006A12FF"/>
    <w:rsid w:val="006A1E23"/>
    <w:rsid w:val="006A2DC0"/>
    <w:rsid w:val="006A3316"/>
    <w:rsid w:val="006A3673"/>
    <w:rsid w:val="006A3AF4"/>
    <w:rsid w:val="006A3CAB"/>
    <w:rsid w:val="006A3EE8"/>
    <w:rsid w:val="006A42CE"/>
    <w:rsid w:val="006A43EE"/>
    <w:rsid w:val="006A4990"/>
    <w:rsid w:val="006A501A"/>
    <w:rsid w:val="006A5053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031"/>
    <w:rsid w:val="006B1518"/>
    <w:rsid w:val="006B19F4"/>
    <w:rsid w:val="006B1A82"/>
    <w:rsid w:val="006B204F"/>
    <w:rsid w:val="006B237F"/>
    <w:rsid w:val="006B2618"/>
    <w:rsid w:val="006B2A1F"/>
    <w:rsid w:val="006B2EBA"/>
    <w:rsid w:val="006B2EF2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4B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156F"/>
    <w:rsid w:val="006C181A"/>
    <w:rsid w:val="006C1A6D"/>
    <w:rsid w:val="006C1ACF"/>
    <w:rsid w:val="006C1C4B"/>
    <w:rsid w:val="006C1F28"/>
    <w:rsid w:val="006C2516"/>
    <w:rsid w:val="006C26ED"/>
    <w:rsid w:val="006C2790"/>
    <w:rsid w:val="006C27DB"/>
    <w:rsid w:val="006C28C5"/>
    <w:rsid w:val="006C2AEA"/>
    <w:rsid w:val="006C30E7"/>
    <w:rsid w:val="006C3744"/>
    <w:rsid w:val="006C3F7A"/>
    <w:rsid w:val="006C4076"/>
    <w:rsid w:val="006C43E0"/>
    <w:rsid w:val="006C4582"/>
    <w:rsid w:val="006C460E"/>
    <w:rsid w:val="006C4825"/>
    <w:rsid w:val="006C4AAD"/>
    <w:rsid w:val="006C512F"/>
    <w:rsid w:val="006C5858"/>
    <w:rsid w:val="006C5D04"/>
    <w:rsid w:val="006C5D09"/>
    <w:rsid w:val="006C61F3"/>
    <w:rsid w:val="006C6CEE"/>
    <w:rsid w:val="006C6E6D"/>
    <w:rsid w:val="006C757F"/>
    <w:rsid w:val="006C7589"/>
    <w:rsid w:val="006C75E4"/>
    <w:rsid w:val="006C7F8F"/>
    <w:rsid w:val="006D0194"/>
    <w:rsid w:val="006D0BDB"/>
    <w:rsid w:val="006D0D06"/>
    <w:rsid w:val="006D0FD7"/>
    <w:rsid w:val="006D11F3"/>
    <w:rsid w:val="006D155F"/>
    <w:rsid w:val="006D19AB"/>
    <w:rsid w:val="006D1D26"/>
    <w:rsid w:val="006D1F2A"/>
    <w:rsid w:val="006D27D9"/>
    <w:rsid w:val="006D2801"/>
    <w:rsid w:val="006D2966"/>
    <w:rsid w:val="006D2E2B"/>
    <w:rsid w:val="006D31DD"/>
    <w:rsid w:val="006D36A7"/>
    <w:rsid w:val="006D3714"/>
    <w:rsid w:val="006D38AC"/>
    <w:rsid w:val="006D3A8D"/>
    <w:rsid w:val="006D4115"/>
    <w:rsid w:val="006D4B26"/>
    <w:rsid w:val="006D4C24"/>
    <w:rsid w:val="006D53C1"/>
    <w:rsid w:val="006D5655"/>
    <w:rsid w:val="006D5AFC"/>
    <w:rsid w:val="006D5FFF"/>
    <w:rsid w:val="006D61CC"/>
    <w:rsid w:val="006D687C"/>
    <w:rsid w:val="006D6905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23"/>
    <w:rsid w:val="006D7AD8"/>
    <w:rsid w:val="006E01DF"/>
    <w:rsid w:val="006E0292"/>
    <w:rsid w:val="006E08EA"/>
    <w:rsid w:val="006E0C10"/>
    <w:rsid w:val="006E0F4C"/>
    <w:rsid w:val="006E12DA"/>
    <w:rsid w:val="006E1977"/>
    <w:rsid w:val="006E199B"/>
    <w:rsid w:val="006E1CAB"/>
    <w:rsid w:val="006E2172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4A"/>
    <w:rsid w:val="006E5B02"/>
    <w:rsid w:val="006E5CCF"/>
    <w:rsid w:val="006E5D17"/>
    <w:rsid w:val="006E5EE5"/>
    <w:rsid w:val="006E7159"/>
    <w:rsid w:val="006E75C5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D2F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368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1B5"/>
    <w:rsid w:val="00702286"/>
    <w:rsid w:val="007022F1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82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D1E"/>
    <w:rsid w:val="00705F1D"/>
    <w:rsid w:val="00705FB1"/>
    <w:rsid w:val="0070615A"/>
    <w:rsid w:val="0070627D"/>
    <w:rsid w:val="0070633B"/>
    <w:rsid w:val="007064DB"/>
    <w:rsid w:val="00707439"/>
    <w:rsid w:val="00707451"/>
    <w:rsid w:val="007074B7"/>
    <w:rsid w:val="007074DE"/>
    <w:rsid w:val="0070780F"/>
    <w:rsid w:val="007104AF"/>
    <w:rsid w:val="00710533"/>
    <w:rsid w:val="00710D63"/>
    <w:rsid w:val="007110E9"/>
    <w:rsid w:val="007111A7"/>
    <w:rsid w:val="007112D5"/>
    <w:rsid w:val="0071146E"/>
    <w:rsid w:val="00711501"/>
    <w:rsid w:val="00711779"/>
    <w:rsid w:val="00711B10"/>
    <w:rsid w:val="007128BE"/>
    <w:rsid w:val="00712A77"/>
    <w:rsid w:val="00712D38"/>
    <w:rsid w:val="00713698"/>
    <w:rsid w:val="00713748"/>
    <w:rsid w:val="0071387A"/>
    <w:rsid w:val="007139F9"/>
    <w:rsid w:val="00713EC8"/>
    <w:rsid w:val="00713F8C"/>
    <w:rsid w:val="0071453B"/>
    <w:rsid w:val="007149EA"/>
    <w:rsid w:val="00714E8A"/>
    <w:rsid w:val="00714EBF"/>
    <w:rsid w:val="00714F9D"/>
    <w:rsid w:val="007151D8"/>
    <w:rsid w:val="007151E4"/>
    <w:rsid w:val="007152E8"/>
    <w:rsid w:val="007155EA"/>
    <w:rsid w:val="0071560D"/>
    <w:rsid w:val="00715798"/>
    <w:rsid w:val="007157F9"/>
    <w:rsid w:val="00715AA1"/>
    <w:rsid w:val="00715AE9"/>
    <w:rsid w:val="00715C57"/>
    <w:rsid w:val="0071606B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560"/>
    <w:rsid w:val="0072295F"/>
    <w:rsid w:val="00722A30"/>
    <w:rsid w:val="00722F02"/>
    <w:rsid w:val="00722FE9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27F"/>
    <w:rsid w:val="00731350"/>
    <w:rsid w:val="00731409"/>
    <w:rsid w:val="00731479"/>
    <w:rsid w:val="0073192C"/>
    <w:rsid w:val="00731E45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1C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038"/>
    <w:rsid w:val="00741198"/>
    <w:rsid w:val="007415CF"/>
    <w:rsid w:val="00741857"/>
    <w:rsid w:val="00741A13"/>
    <w:rsid w:val="00741EB5"/>
    <w:rsid w:val="00741F7E"/>
    <w:rsid w:val="0074257D"/>
    <w:rsid w:val="007425AF"/>
    <w:rsid w:val="007428A8"/>
    <w:rsid w:val="0074291D"/>
    <w:rsid w:val="00742DEE"/>
    <w:rsid w:val="00742EC2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6C0"/>
    <w:rsid w:val="00745DFF"/>
    <w:rsid w:val="00745F8B"/>
    <w:rsid w:val="00745FEE"/>
    <w:rsid w:val="0074643A"/>
    <w:rsid w:val="0074652F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96D"/>
    <w:rsid w:val="00751113"/>
    <w:rsid w:val="007513C2"/>
    <w:rsid w:val="007516BC"/>
    <w:rsid w:val="00751A55"/>
    <w:rsid w:val="007524B4"/>
    <w:rsid w:val="00752904"/>
    <w:rsid w:val="007533C5"/>
    <w:rsid w:val="007533DD"/>
    <w:rsid w:val="007534E6"/>
    <w:rsid w:val="007535EB"/>
    <w:rsid w:val="00753810"/>
    <w:rsid w:val="007538C8"/>
    <w:rsid w:val="0075419B"/>
    <w:rsid w:val="007541EC"/>
    <w:rsid w:val="007543E6"/>
    <w:rsid w:val="00754516"/>
    <w:rsid w:val="00754930"/>
    <w:rsid w:val="00754A6D"/>
    <w:rsid w:val="00754AFF"/>
    <w:rsid w:val="00754B03"/>
    <w:rsid w:val="00754B18"/>
    <w:rsid w:val="0075528E"/>
    <w:rsid w:val="007552A7"/>
    <w:rsid w:val="0075536C"/>
    <w:rsid w:val="007556FB"/>
    <w:rsid w:val="00755BC7"/>
    <w:rsid w:val="00755C29"/>
    <w:rsid w:val="0075608D"/>
    <w:rsid w:val="00756718"/>
    <w:rsid w:val="00756B5D"/>
    <w:rsid w:val="007570DE"/>
    <w:rsid w:val="007577DB"/>
    <w:rsid w:val="007578DD"/>
    <w:rsid w:val="00757BF4"/>
    <w:rsid w:val="00760189"/>
    <w:rsid w:val="00760800"/>
    <w:rsid w:val="00760EFB"/>
    <w:rsid w:val="00761931"/>
    <w:rsid w:val="00761EEC"/>
    <w:rsid w:val="0076205E"/>
    <w:rsid w:val="0076295A"/>
    <w:rsid w:val="00763937"/>
    <w:rsid w:val="00763F5F"/>
    <w:rsid w:val="007647CE"/>
    <w:rsid w:val="007648B0"/>
    <w:rsid w:val="00764F87"/>
    <w:rsid w:val="0076551D"/>
    <w:rsid w:val="0076587F"/>
    <w:rsid w:val="00765BB3"/>
    <w:rsid w:val="0076617C"/>
    <w:rsid w:val="007661FB"/>
    <w:rsid w:val="007662A4"/>
    <w:rsid w:val="007662D3"/>
    <w:rsid w:val="0076679F"/>
    <w:rsid w:val="00766DBE"/>
    <w:rsid w:val="00767085"/>
    <w:rsid w:val="00767299"/>
    <w:rsid w:val="0076729D"/>
    <w:rsid w:val="007674E0"/>
    <w:rsid w:val="0076782F"/>
    <w:rsid w:val="00767AA2"/>
    <w:rsid w:val="007700F4"/>
    <w:rsid w:val="00770279"/>
    <w:rsid w:val="00770D17"/>
    <w:rsid w:val="0077114D"/>
    <w:rsid w:val="0077129C"/>
    <w:rsid w:val="00771BE4"/>
    <w:rsid w:val="00771D49"/>
    <w:rsid w:val="00772045"/>
    <w:rsid w:val="007724BD"/>
    <w:rsid w:val="0077260A"/>
    <w:rsid w:val="00772E0A"/>
    <w:rsid w:val="0077312B"/>
    <w:rsid w:val="00773719"/>
    <w:rsid w:val="00773AFF"/>
    <w:rsid w:val="00773D8B"/>
    <w:rsid w:val="00773FBC"/>
    <w:rsid w:val="00773FBE"/>
    <w:rsid w:val="00774B19"/>
    <w:rsid w:val="00774D23"/>
    <w:rsid w:val="00775102"/>
    <w:rsid w:val="007755CD"/>
    <w:rsid w:val="00775A3D"/>
    <w:rsid w:val="00775CB2"/>
    <w:rsid w:val="00775CDD"/>
    <w:rsid w:val="00775E6A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CCA"/>
    <w:rsid w:val="00777DF4"/>
    <w:rsid w:val="00780096"/>
    <w:rsid w:val="00780411"/>
    <w:rsid w:val="007804D7"/>
    <w:rsid w:val="00780CC0"/>
    <w:rsid w:val="0078142A"/>
    <w:rsid w:val="0078199A"/>
    <w:rsid w:val="00781C4A"/>
    <w:rsid w:val="00782403"/>
    <w:rsid w:val="0078266F"/>
    <w:rsid w:val="00782A94"/>
    <w:rsid w:val="00782AD6"/>
    <w:rsid w:val="00782AFD"/>
    <w:rsid w:val="00782BBB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BF"/>
    <w:rsid w:val="00786CC1"/>
    <w:rsid w:val="00786E01"/>
    <w:rsid w:val="00787556"/>
    <w:rsid w:val="00787BC0"/>
    <w:rsid w:val="00787F3D"/>
    <w:rsid w:val="00790247"/>
    <w:rsid w:val="0079041F"/>
    <w:rsid w:val="00790BFA"/>
    <w:rsid w:val="00791219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54"/>
    <w:rsid w:val="00793452"/>
    <w:rsid w:val="0079377C"/>
    <w:rsid w:val="00793A05"/>
    <w:rsid w:val="00794E59"/>
    <w:rsid w:val="00794FD0"/>
    <w:rsid w:val="00795018"/>
    <w:rsid w:val="0079585E"/>
    <w:rsid w:val="00795F2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60F"/>
    <w:rsid w:val="007A0C6C"/>
    <w:rsid w:val="007A0FA1"/>
    <w:rsid w:val="007A1B25"/>
    <w:rsid w:val="007A1CC7"/>
    <w:rsid w:val="007A1D92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72"/>
    <w:rsid w:val="007A38AA"/>
    <w:rsid w:val="007A399B"/>
    <w:rsid w:val="007A3CED"/>
    <w:rsid w:val="007A439E"/>
    <w:rsid w:val="007A4508"/>
    <w:rsid w:val="007A5343"/>
    <w:rsid w:val="007A55B0"/>
    <w:rsid w:val="007A64FA"/>
    <w:rsid w:val="007A6B90"/>
    <w:rsid w:val="007A6C0F"/>
    <w:rsid w:val="007A6D0C"/>
    <w:rsid w:val="007A6F2E"/>
    <w:rsid w:val="007A726E"/>
    <w:rsid w:val="007A73AA"/>
    <w:rsid w:val="007A73CD"/>
    <w:rsid w:val="007A7611"/>
    <w:rsid w:val="007A7639"/>
    <w:rsid w:val="007B069E"/>
    <w:rsid w:val="007B0804"/>
    <w:rsid w:val="007B1020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6920"/>
    <w:rsid w:val="007B7207"/>
    <w:rsid w:val="007B7A23"/>
    <w:rsid w:val="007C0077"/>
    <w:rsid w:val="007C0137"/>
    <w:rsid w:val="007C0378"/>
    <w:rsid w:val="007C077E"/>
    <w:rsid w:val="007C0ED5"/>
    <w:rsid w:val="007C1202"/>
    <w:rsid w:val="007C152C"/>
    <w:rsid w:val="007C1913"/>
    <w:rsid w:val="007C1AB2"/>
    <w:rsid w:val="007C225A"/>
    <w:rsid w:val="007C26D0"/>
    <w:rsid w:val="007C3415"/>
    <w:rsid w:val="007C362D"/>
    <w:rsid w:val="007C3D48"/>
    <w:rsid w:val="007C3F1B"/>
    <w:rsid w:val="007C3F95"/>
    <w:rsid w:val="007C4197"/>
    <w:rsid w:val="007C4283"/>
    <w:rsid w:val="007C439B"/>
    <w:rsid w:val="007C491E"/>
    <w:rsid w:val="007C4D87"/>
    <w:rsid w:val="007C541F"/>
    <w:rsid w:val="007C54A0"/>
    <w:rsid w:val="007C564F"/>
    <w:rsid w:val="007C5690"/>
    <w:rsid w:val="007C622F"/>
    <w:rsid w:val="007C62DE"/>
    <w:rsid w:val="007C6621"/>
    <w:rsid w:val="007C69A3"/>
    <w:rsid w:val="007C6AB7"/>
    <w:rsid w:val="007C6C89"/>
    <w:rsid w:val="007C747E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38D"/>
    <w:rsid w:val="007D29B7"/>
    <w:rsid w:val="007D2AC3"/>
    <w:rsid w:val="007D2F05"/>
    <w:rsid w:val="007D2F0E"/>
    <w:rsid w:val="007D2FDD"/>
    <w:rsid w:val="007D2FE4"/>
    <w:rsid w:val="007D33C0"/>
    <w:rsid w:val="007D3533"/>
    <w:rsid w:val="007D3577"/>
    <w:rsid w:val="007D3A32"/>
    <w:rsid w:val="007D3FB2"/>
    <w:rsid w:val="007D4129"/>
    <w:rsid w:val="007D41BA"/>
    <w:rsid w:val="007D4433"/>
    <w:rsid w:val="007D4A50"/>
    <w:rsid w:val="007D4AA0"/>
    <w:rsid w:val="007D4AD7"/>
    <w:rsid w:val="007D4B77"/>
    <w:rsid w:val="007D5135"/>
    <w:rsid w:val="007D533A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73"/>
    <w:rsid w:val="007E2283"/>
    <w:rsid w:val="007E22CD"/>
    <w:rsid w:val="007E2548"/>
    <w:rsid w:val="007E2A02"/>
    <w:rsid w:val="007E3081"/>
    <w:rsid w:val="007E3510"/>
    <w:rsid w:val="007E3FC4"/>
    <w:rsid w:val="007E40AB"/>
    <w:rsid w:val="007E412A"/>
    <w:rsid w:val="007E4484"/>
    <w:rsid w:val="007E46D9"/>
    <w:rsid w:val="007E4C18"/>
    <w:rsid w:val="007E4E7E"/>
    <w:rsid w:val="007E5778"/>
    <w:rsid w:val="007E58EF"/>
    <w:rsid w:val="007E59BC"/>
    <w:rsid w:val="007E5B52"/>
    <w:rsid w:val="007E5C6B"/>
    <w:rsid w:val="007E5E8A"/>
    <w:rsid w:val="007E5F43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941"/>
    <w:rsid w:val="007F1A39"/>
    <w:rsid w:val="007F1BD8"/>
    <w:rsid w:val="007F1CAC"/>
    <w:rsid w:val="007F1E33"/>
    <w:rsid w:val="007F2380"/>
    <w:rsid w:val="007F284F"/>
    <w:rsid w:val="007F298E"/>
    <w:rsid w:val="007F2B9D"/>
    <w:rsid w:val="007F3646"/>
    <w:rsid w:val="007F376A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334"/>
    <w:rsid w:val="007F64FB"/>
    <w:rsid w:val="007F6BCA"/>
    <w:rsid w:val="007F7C33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6B"/>
    <w:rsid w:val="00802FA8"/>
    <w:rsid w:val="008030E2"/>
    <w:rsid w:val="00804282"/>
    <w:rsid w:val="008044B4"/>
    <w:rsid w:val="0080498B"/>
    <w:rsid w:val="00804A5F"/>
    <w:rsid w:val="00804C08"/>
    <w:rsid w:val="00804D3A"/>
    <w:rsid w:val="008052E2"/>
    <w:rsid w:val="0080539A"/>
    <w:rsid w:val="00806712"/>
    <w:rsid w:val="00806D28"/>
    <w:rsid w:val="00806F87"/>
    <w:rsid w:val="00807120"/>
    <w:rsid w:val="008072BA"/>
    <w:rsid w:val="0080745A"/>
    <w:rsid w:val="0080793C"/>
    <w:rsid w:val="00807AC0"/>
    <w:rsid w:val="008107AA"/>
    <w:rsid w:val="00810DC7"/>
    <w:rsid w:val="008110C8"/>
    <w:rsid w:val="00811138"/>
    <w:rsid w:val="00811519"/>
    <w:rsid w:val="00811977"/>
    <w:rsid w:val="0081207F"/>
    <w:rsid w:val="008123D6"/>
    <w:rsid w:val="008128AA"/>
    <w:rsid w:val="00812926"/>
    <w:rsid w:val="00812C97"/>
    <w:rsid w:val="00812F96"/>
    <w:rsid w:val="0081339E"/>
    <w:rsid w:val="0081383F"/>
    <w:rsid w:val="00813A2E"/>
    <w:rsid w:val="00813BF8"/>
    <w:rsid w:val="0081461E"/>
    <w:rsid w:val="0081470D"/>
    <w:rsid w:val="008147ED"/>
    <w:rsid w:val="00814811"/>
    <w:rsid w:val="00814BD3"/>
    <w:rsid w:val="00814BE6"/>
    <w:rsid w:val="008151A1"/>
    <w:rsid w:val="0081529F"/>
    <w:rsid w:val="0081558C"/>
    <w:rsid w:val="0081597E"/>
    <w:rsid w:val="00815FF4"/>
    <w:rsid w:val="00816617"/>
    <w:rsid w:val="00816D35"/>
    <w:rsid w:val="008171B0"/>
    <w:rsid w:val="00817739"/>
    <w:rsid w:val="00817BC0"/>
    <w:rsid w:val="00817DFB"/>
    <w:rsid w:val="00817F29"/>
    <w:rsid w:val="00817F74"/>
    <w:rsid w:val="00820220"/>
    <w:rsid w:val="008208F3"/>
    <w:rsid w:val="00820A8E"/>
    <w:rsid w:val="00820CE4"/>
    <w:rsid w:val="00821047"/>
    <w:rsid w:val="00821066"/>
    <w:rsid w:val="0082165D"/>
    <w:rsid w:val="00821776"/>
    <w:rsid w:val="0082191E"/>
    <w:rsid w:val="00821B0C"/>
    <w:rsid w:val="00821C05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3DEC"/>
    <w:rsid w:val="00824166"/>
    <w:rsid w:val="008245AB"/>
    <w:rsid w:val="008248A4"/>
    <w:rsid w:val="0082560D"/>
    <w:rsid w:val="008264D1"/>
    <w:rsid w:val="008267D2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0C24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4916"/>
    <w:rsid w:val="0083531D"/>
    <w:rsid w:val="0083551E"/>
    <w:rsid w:val="00835CBF"/>
    <w:rsid w:val="00836001"/>
    <w:rsid w:val="00836427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5C87"/>
    <w:rsid w:val="00846E75"/>
    <w:rsid w:val="00846F4C"/>
    <w:rsid w:val="00847249"/>
    <w:rsid w:val="008473B4"/>
    <w:rsid w:val="008475B0"/>
    <w:rsid w:val="008479ED"/>
    <w:rsid w:val="008502B1"/>
    <w:rsid w:val="008506C9"/>
    <w:rsid w:val="008508CE"/>
    <w:rsid w:val="00850D23"/>
    <w:rsid w:val="00850E86"/>
    <w:rsid w:val="008510D6"/>
    <w:rsid w:val="0085175D"/>
    <w:rsid w:val="00851A63"/>
    <w:rsid w:val="00851B12"/>
    <w:rsid w:val="00851C05"/>
    <w:rsid w:val="008520B6"/>
    <w:rsid w:val="008522CC"/>
    <w:rsid w:val="0085299C"/>
    <w:rsid w:val="008529D3"/>
    <w:rsid w:val="00852D7F"/>
    <w:rsid w:val="00853574"/>
    <w:rsid w:val="008536B4"/>
    <w:rsid w:val="008538FD"/>
    <w:rsid w:val="00853A37"/>
    <w:rsid w:val="0085445D"/>
    <w:rsid w:val="0085520C"/>
    <w:rsid w:val="008552ED"/>
    <w:rsid w:val="008557CA"/>
    <w:rsid w:val="00855934"/>
    <w:rsid w:val="00855BFF"/>
    <w:rsid w:val="00855CA3"/>
    <w:rsid w:val="00855E96"/>
    <w:rsid w:val="008563A1"/>
    <w:rsid w:val="0085655E"/>
    <w:rsid w:val="00856882"/>
    <w:rsid w:val="00856B4A"/>
    <w:rsid w:val="00857135"/>
    <w:rsid w:val="008574F7"/>
    <w:rsid w:val="00857C35"/>
    <w:rsid w:val="00857D31"/>
    <w:rsid w:val="00860741"/>
    <w:rsid w:val="00860990"/>
    <w:rsid w:val="00860BEC"/>
    <w:rsid w:val="00860CA4"/>
    <w:rsid w:val="008610B7"/>
    <w:rsid w:val="0086113E"/>
    <w:rsid w:val="008611B6"/>
    <w:rsid w:val="0086175C"/>
    <w:rsid w:val="008618BF"/>
    <w:rsid w:val="00861943"/>
    <w:rsid w:val="00861A93"/>
    <w:rsid w:val="00861AE2"/>
    <w:rsid w:val="00861B09"/>
    <w:rsid w:val="00861DCF"/>
    <w:rsid w:val="00861E65"/>
    <w:rsid w:val="008626B1"/>
    <w:rsid w:val="00862BEC"/>
    <w:rsid w:val="00862E38"/>
    <w:rsid w:val="00863167"/>
    <w:rsid w:val="00863BA4"/>
    <w:rsid w:val="00864535"/>
    <w:rsid w:val="00864852"/>
    <w:rsid w:val="00864B5D"/>
    <w:rsid w:val="00865559"/>
    <w:rsid w:val="00865B3D"/>
    <w:rsid w:val="00865BBE"/>
    <w:rsid w:val="0086612A"/>
    <w:rsid w:val="008661A7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4"/>
    <w:rsid w:val="008743C6"/>
    <w:rsid w:val="008744DC"/>
    <w:rsid w:val="008749A2"/>
    <w:rsid w:val="00874B20"/>
    <w:rsid w:val="0087504D"/>
    <w:rsid w:val="008750B8"/>
    <w:rsid w:val="00875338"/>
    <w:rsid w:val="008757EE"/>
    <w:rsid w:val="00875C91"/>
    <w:rsid w:val="00875EE2"/>
    <w:rsid w:val="00875FC7"/>
    <w:rsid w:val="008760DC"/>
    <w:rsid w:val="0087625E"/>
    <w:rsid w:val="00876303"/>
    <w:rsid w:val="00876383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9E3"/>
    <w:rsid w:val="00881FD4"/>
    <w:rsid w:val="00882015"/>
    <w:rsid w:val="008822A5"/>
    <w:rsid w:val="0088238B"/>
    <w:rsid w:val="00882B3E"/>
    <w:rsid w:val="00882E86"/>
    <w:rsid w:val="00883010"/>
    <w:rsid w:val="008837D2"/>
    <w:rsid w:val="00883A9B"/>
    <w:rsid w:val="00883B6B"/>
    <w:rsid w:val="0088442A"/>
    <w:rsid w:val="008844A5"/>
    <w:rsid w:val="008849E9"/>
    <w:rsid w:val="008852B5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3B3"/>
    <w:rsid w:val="00890432"/>
    <w:rsid w:val="00890630"/>
    <w:rsid w:val="00890FC7"/>
    <w:rsid w:val="0089100C"/>
    <w:rsid w:val="008914B1"/>
    <w:rsid w:val="00891557"/>
    <w:rsid w:val="00891683"/>
    <w:rsid w:val="008916C0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179"/>
    <w:rsid w:val="00894CD1"/>
    <w:rsid w:val="0089512E"/>
    <w:rsid w:val="00895385"/>
    <w:rsid w:val="00895577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322"/>
    <w:rsid w:val="008A0545"/>
    <w:rsid w:val="008A0AB0"/>
    <w:rsid w:val="008A0D48"/>
    <w:rsid w:val="008A100B"/>
    <w:rsid w:val="008A133A"/>
    <w:rsid w:val="008A1399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5EE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DA9"/>
    <w:rsid w:val="008A6F52"/>
    <w:rsid w:val="008A7042"/>
    <w:rsid w:val="008A7534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1"/>
    <w:rsid w:val="008B1BDE"/>
    <w:rsid w:val="008B1C49"/>
    <w:rsid w:val="008B1F24"/>
    <w:rsid w:val="008B2214"/>
    <w:rsid w:val="008B242A"/>
    <w:rsid w:val="008B2487"/>
    <w:rsid w:val="008B29E5"/>
    <w:rsid w:val="008B2E1F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781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B7F56"/>
    <w:rsid w:val="008C0104"/>
    <w:rsid w:val="008C0E3B"/>
    <w:rsid w:val="008C156C"/>
    <w:rsid w:val="008C19AF"/>
    <w:rsid w:val="008C1C48"/>
    <w:rsid w:val="008C24B0"/>
    <w:rsid w:val="008C28D2"/>
    <w:rsid w:val="008C2914"/>
    <w:rsid w:val="008C2B3C"/>
    <w:rsid w:val="008C35F0"/>
    <w:rsid w:val="008C36B2"/>
    <w:rsid w:val="008C373A"/>
    <w:rsid w:val="008C3ACA"/>
    <w:rsid w:val="008C3AE5"/>
    <w:rsid w:val="008C3B05"/>
    <w:rsid w:val="008C42A2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AA8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0475"/>
    <w:rsid w:val="008D1385"/>
    <w:rsid w:val="008D143C"/>
    <w:rsid w:val="008D1547"/>
    <w:rsid w:val="008D15C9"/>
    <w:rsid w:val="008D1871"/>
    <w:rsid w:val="008D1A52"/>
    <w:rsid w:val="008D207B"/>
    <w:rsid w:val="008D2118"/>
    <w:rsid w:val="008D27CB"/>
    <w:rsid w:val="008D2A33"/>
    <w:rsid w:val="008D2C29"/>
    <w:rsid w:val="008D363F"/>
    <w:rsid w:val="008D3AC9"/>
    <w:rsid w:val="008D3B33"/>
    <w:rsid w:val="008D3D8B"/>
    <w:rsid w:val="008D4232"/>
    <w:rsid w:val="008D4498"/>
    <w:rsid w:val="008D4561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7DA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1B71"/>
    <w:rsid w:val="008E1DAC"/>
    <w:rsid w:val="008E218B"/>
    <w:rsid w:val="008E21E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C97"/>
    <w:rsid w:val="008E4DA3"/>
    <w:rsid w:val="008E4E92"/>
    <w:rsid w:val="008E4F2F"/>
    <w:rsid w:val="008E505A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BC7"/>
    <w:rsid w:val="008E7C3B"/>
    <w:rsid w:val="008E7C97"/>
    <w:rsid w:val="008E7CF4"/>
    <w:rsid w:val="008E7EC9"/>
    <w:rsid w:val="008F01C4"/>
    <w:rsid w:val="008F03D9"/>
    <w:rsid w:val="008F0B5D"/>
    <w:rsid w:val="008F0C58"/>
    <w:rsid w:val="008F0D68"/>
    <w:rsid w:val="008F14FC"/>
    <w:rsid w:val="008F1853"/>
    <w:rsid w:val="008F1BFF"/>
    <w:rsid w:val="008F21BE"/>
    <w:rsid w:val="008F2287"/>
    <w:rsid w:val="008F28A7"/>
    <w:rsid w:val="008F29FE"/>
    <w:rsid w:val="008F2E6B"/>
    <w:rsid w:val="008F2F74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026"/>
    <w:rsid w:val="008F5172"/>
    <w:rsid w:val="008F5485"/>
    <w:rsid w:val="008F55F5"/>
    <w:rsid w:val="008F58D4"/>
    <w:rsid w:val="008F5CBB"/>
    <w:rsid w:val="008F5E09"/>
    <w:rsid w:val="008F632D"/>
    <w:rsid w:val="008F63BC"/>
    <w:rsid w:val="008F64CA"/>
    <w:rsid w:val="008F6666"/>
    <w:rsid w:val="008F6ABF"/>
    <w:rsid w:val="008F6B13"/>
    <w:rsid w:val="008F733B"/>
    <w:rsid w:val="008F75FD"/>
    <w:rsid w:val="008F77A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DD4"/>
    <w:rsid w:val="00902E88"/>
    <w:rsid w:val="00903913"/>
    <w:rsid w:val="00903959"/>
    <w:rsid w:val="00903B30"/>
    <w:rsid w:val="00903DDF"/>
    <w:rsid w:val="0090413F"/>
    <w:rsid w:val="00904498"/>
    <w:rsid w:val="009045DF"/>
    <w:rsid w:val="009046F3"/>
    <w:rsid w:val="00904E93"/>
    <w:rsid w:val="00905591"/>
    <w:rsid w:val="00905721"/>
    <w:rsid w:val="009063C4"/>
    <w:rsid w:val="009063D5"/>
    <w:rsid w:val="0090643F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BBB"/>
    <w:rsid w:val="00913E28"/>
    <w:rsid w:val="00914DD0"/>
    <w:rsid w:val="00914F47"/>
    <w:rsid w:val="009151B8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0C0A"/>
    <w:rsid w:val="009210D7"/>
    <w:rsid w:val="00921358"/>
    <w:rsid w:val="0092198E"/>
    <w:rsid w:val="00921B50"/>
    <w:rsid w:val="00921CCD"/>
    <w:rsid w:val="00921DB5"/>
    <w:rsid w:val="00922B1E"/>
    <w:rsid w:val="00923069"/>
    <w:rsid w:val="009230DC"/>
    <w:rsid w:val="0092376D"/>
    <w:rsid w:val="00923A1D"/>
    <w:rsid w:val="00923C22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509"/>
    <w:rsid w:val="00927940"/>
    <w:rsid w:val="00927ED6"/>
    <w:rsid w:val="00930127"/>
    <w:rsid w:val="00930698"/>
    <w:rsid w:val="00930F67"/>
    <w:rsid w:val="0093176C"/>
    <w:rsid w:val="00931A99"/>
    <w:rsid w:val="009322AF"/>
    <w:rsid w:val="00932534"/>
    <w:rsid w:val="0093266C"/>
    <w:rsid w:val="00933318"/>
    <w:rsid w:val="009333AC"/>
    <w:rsid w:val="009349FA"/>
    <w:rsid w:val="00934C05"/>
    <w:rsid w:val="00934C61"/>
    <w:rsid w:val="00934C65"/>
    <w:rsid w:val="009350EF"/>
    <w:rsid w:val="0093533B"/>
    <w:rsid w:val="00935342"/>
    <w:rsid w:val="00935824"/>
    <w:rsid w:val="00935A8F"/>
    <w:rsid w:val="00935BD5"/>
    <w:rsid w:val="00935CAA"/>
    <w:rsid w:val="00936483"/>
    <w:rsid w:val="00936601"/>
    <w:rsid w:val="00936DA5"/>
    <w:rsid w:val="0093706D"/>
    <w:rsid w:val="00937329"/>
    <w:rsid w:val="009373DC"/>
    <w:rsid w:val="0093774B"/>
    <w:rsid w:val="00937755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3DD5"/>
    <w:rsid w:val="009440B2"/>
    <w:rsid w:val="0094427C"/>
    <w:rsid w:val="00944336"/>
    <w:rsid w:val="00944644"/>
    <w:rsid w:val="009447C8"/>
    <w:rsid w:val="009447D6"/>
    <w:rsid w:val="00944844"/>
    <w:rsid w:val="00944D91"/>
    <w:rsid w:val="0094516F"/>
    <w:rsid w:val="009454FF"/>
    <w:rsid w:val="00945596"/>
    <w:rsid w:val="00945643"/>
    <w:rsid w:val="00945928"/>
    <w:rsid w:val="00945ABE"/>
    <w:rsid w:val="00945AE4"/>
    <w:rsid w:val="009460EB"/>
    <w:rsid w:val="00946330"/>
    <w:rsid w:val="00946631"/>
    <w:rsid w:val="009466E3"/>
    <w:rsid w:val="00947160"/>
    <w:rsid w:val="009501EF"/>
    <w:rsid w:val="009502CB"/>
    <w:rsid w:val="00950452"/>
    <w:rsid w:val="009510FA"/>
    <w:rsid w:val="00951862"/>
    <w:rsid w:val="0095190C"/>
    <w:rsid w:val="00951A2E"/>
    <w:rsid w:val="00951CC8"/>
    <w:rsid w:val="00952661"/>
    <w:rsid w:val="00953554"/>
    <w:rsid w:val="00953769"/>
    <w:rsid w:val="009537FC"/>
    <w:rsid w:val="00953BA7"/>
    <w:rsid w:val="00953E58"/>
    <w:rsid w:val="00953FEB"/>
    <w:rsid w:val="00954192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2BA"/>
    <w:rsid w:val="009563A7"/>
    <w:rsid w:val="0095673F"/>
    <w:rsid w:val="009567B2"/>
    <w:rsid w:val="00956B67"/>
    <w:rsid w:val="00956D59"/>
    <w:rsid w:val="00956E78"/>
    <w:rsid w:val="009572B0"/>
    <w:rsid w:val="00957725"/>
    <w:rsid w:val="00957B0A"/>
    <w:rsid w:val="0096021D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79D"/>
    <w:rsid w:val="0096793F"/>
    <w:rsid w:val="0096795C"/>
    <w:rsid w:val="00967995"/>
    <w:rsid w:val="009679CC"/>
    <w:rsid w:val="00967A58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2C2B"/>
    <w:rsid w:val="00972C68"/>
    <w:rsid w:val="00973146"/>
    <w:rsid w:val="009735AD"/>
    <w:rsid w:val="0097369A"/>
    <w:rsid w:val="0097378B"/>
    <w:rsid w:val="009739D0"/>
    <w:rsid w:val="0097411C"/>
    <w:rsid w:val="0097424F"/>
    <w:rsid w:val="009746FA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1AA"/>
    <w:rsid w:val="00977228"/>
    <w:rsid w:val="009775F9"/>
    <w:rsid w:val="00977836"/>
    <w:rsid w:val="00977A41"/>
    <w:rsid w:val="00977D76"/>
    <w:rsid w:val="00977FFC"/>
    <w:rsid w:val="00980593"/>
    <w:rsid w:val="009805BD"/>
    <w:rsid w:val="009808F9"/>
    <w:rsid w:val="00981342"/>
    <w:rsid w:val="0098170E"/>
    <w:rsid w:val="009823A5"/>
    <w:rsid w:val="009823D2"/>
    <w:rsid w:val="009825F4"/>
    <w:rsid w:val="0098287E"/>
    <w:rsid w:val="00982902"/>
    <w:rsid w:val="00982905"/>
    <w:rsid w:val="00982F5B"/>
    <w:rsid w:val="009830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1D9"/>
    <w:rsid w:val="009873AB"/>
    <w:rsid w:val="00987406"/>
    <w:rsid w:val="009878F5"/>
    <w:rsid w:val="00987DE0"/>
    <w:rsid w:val="00987F97"/>
    <w:rsid w:val="00990BF9"/>
    <w:rsid w:val="00990EB4"/>
    <w:rsid w:val="0099187A"/>
    <w:rsid w:val="00991A34"/>
    <w:rsid w:val="00991A66"/>
    <w:rsid w:val="00991C2C"/>
    <w:rsid w:val="00992522"/>
    <w:rsid w:val="009929D6"/>
    <w:rsid w:val="00992B2D"/>
    <w:rsid w:val="00992CB0"/>
    <w:rsid w:val="00992E26"/>
    <w:rsid w:val="0099313F"/>
    <w:rsid w:val="00993162"/>
    <w:rsid w:val="00993278"/>
    <w:rsid w:val="009939C5"/>
    <w:rsid w:val="00993CB2"/>
    <w:rsid w:val="00993CCE"/>
    <w:rsid w:val="00993F6C"/>
    <w:rsid w:val="00994102"/>
    <w:rsid w:val="00994902"/>
    <w:rsid w:val="00994DB8"/>
    <w:rsid w:val="009955AB"/>
    <w:rsid w:val="00995D80"/>
    <w:rsid w:val="009962C9"/>
    <w:rsid w:val="0099643F"/>
    <w:rsid w:val="0099653D"/>
    <w:rsid w:val="00996A62"/>
    <w:rsid w:val="00996BBE"/>
    <w:rsid w:val="00996DAF"/>
    <w:rsid w:val="009973A3"/>
    <w:rsid w:val="00997A9E"/>
    <w:rsid w:val="009A00C3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AAB"/>
    <w:rsid w:val="009A3F10"/>
    <w:rsid w:val="009A3F87"/>
    <w:rsid w:val="009A443A"/>
    <w:rsid w:val="009A44ED"/>
    <w:rsid w:val="009A45BD"/>
    <w:rsid w:val="009A47AE"/>
    <w:rsid w:val="009A4E2C"/>
    <w:rsid w:val="009A541E"/>
    <w:rsid w:val="009A54A8"/>
    <w:rsid w:val="009A551A"/>
    <w:rsid w:val="009A5DF7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6AB"/>
    <w:rsid w:val="009B0C26"/>
    <w:rsid w:val="009B15E6"/>
    <w:rsid w:val="009B1979"/>
    <w:rsid w:val="009B1B1F"/>
    <w:rsid w:val="009B27CB"/>
    <w:rsid w:val="009B2D3F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7CE"/>
    <w:rsid w:val="009B58BC"/>
    <w:rsid w:val="009B59A8"/>
    <w:rsid w:val="009B5A5B"/>
    <w:rsid w:val="009B5B83"/>
    <w:rsid w:val="009B5F86"/>
    <w:rsid w:val="009B62B5"/>
    <w:rsid w:val="009B62F7"/>
    <w:rsid w:val="009B6547"/>
    <w:rsid w:val="009B6618"/>
    <w:rsid w:val="009B66D0"/>
    <w:rsid w:val="009B6C80"/>
    <w:rsid w:val="009B7692"/>
    <w:rsid w:val="009B7CEF"/>
    <w:rsid w:val="009B7DCB"/>
    <w:rsid w:val="009C006F"/>
    <w:rsid w:val="009C01E2"/>
    <w:rsid w:val="009C0201"/>
    <w:rsid w:val="009C05EE"/>
    <w:rsid w:val="009C0FE4"/>
    <w:rsid w:val="009C10DB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4A1"/>
    <w:rsid w:val="009C757D"/>
    <w:rsid w:val="009C779C"/>
    <w:rsid w:val="009D0318"/>
    <w:rsid w:val="009D033E"/>
    <w:rsid w:val="009D04E1"/>
    <w:rsid w:val="009D066B"/>
    <w:rsid w:val="009D13E9"/>
    <w:rsid w:val="009D1489"/>
    <w:rsid w:val="009D1654"/>
    <w:rsid w:val="009D1691"/>
    <w:rsid w:val="009D19A4"/>
    <w:rsid w:val="009D1C1E"/>
    <w:rsid w:val="009D1DAD"/>
    <w:rsid w:val="009D1EC1"/>
    <w:rsid w:val="009D1F96"/>
    <w:rsid w:val="009D20E5"/>
    <w:rsid w:val="009D22EA"/>
    <w:rsid w:val="009D2444"/>
    <w:rsid w:val="009D2C41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58F"/>
    <w:rsid w:val="009D788B"/>
    <w:rsid w:val="009E035F"/>
    <w:rsid w:val="009E0947"/>
    <w:rsid w:val="009E0D8D"/>
    <w:rsid w:val="009E112A"/>
    <w:rsid w:val="009E1AAF"/>
    <w:rsid w:val="009E1F61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63A"/>
    <w:rsid w:val="009E68BB"/>
    <w:rsid w:val="009E6B85"/>
    <w:rsid w:val="009E7460"/>
    <w:rsid w:val="009E76B9"/>
    <w:rsid w:val="009E78C0"/>
    <w:rsid w:val="009E7C83"/>
    <w:rsid w:val="009E7D7E"/>
    <w:rsid w:val="009F0005"/>
    <w:rsid w:val="009F05AC"/>
    <w:rsid w:val="009F09AD"/>
    <w:rsid w:val="009F0B59"/>
    <w:rsid w:val="009F0C4C"/>
    <w:rsid w:val="009F1438"/>
    <w:rsid w:val="009F1E08"/>
    <w:rsid w:val="009F1F37"/>
    <w:rsid w:val="009F2A68"/>
    <w:rsid w:val="009F34E5"/>
    <w:rsid w:val="009F38DD"/>
    <w:rsid w:val="009F3D73"/>
    <w:rsid w:val="009F409A"/>
    <w:rsid w:val="009F42AB"/>
    <w:rsid w:val="009F4309"/>
    <w:rsid w:val="009F449F"/>
    <w:rsid w:val="009F4550"/>
    <w:rsid w:val="009F47F8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9F76A8"/>
    <w:rsid w:val="00A00460"/>
    <w:rsid w:val="00A00B5B"/>
    <w:rsid w:val="00A00BF9"/>
    <w:rsid w:val="00A01437"/>
    <w:rsid w:val="00A014C1"/>
    <w:rsid w:val="00A0156B"/>
    <w:rsid w:val="00A015E2"/>
    <w:rsid w:val="00A015F8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DBA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17A"/>
    <w:rsid w:val="00A123AE"/>
    <w:rsid w:val="00A12700"/>
    <w:rsid w:val="00A129E8"/>
    <w:rsid w:val="00A12DCB"/>
    <w:rsid w:val="00A13183"/>
    <w:rsid w:val="00A134F2"/>
    <w:rsid w:val="00A1361D"/>
    <w:rsid w:val="00A13702"/>
    <w:rsid w:val="00A138EA"/>
    <w:rsid w:val="00A13CA6"/>
    <w:rsid w:val="00A14609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4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528"/>
    <w:rsid w:val="00A23933"/>
    <w:rsid w:val="00A23A53"/>
    <w:rsid w:val="00A247DE"/>
    <w:rsid w:val="00A250DD"/>
    <w:rsid w:val="00A251B5"/>
    <w:rsid w:val="00A25339"/>
    <w:rsid w:val="00A25385"/>
    <w:rsid w:val="00A25431"/>
    <w:rsid w:val="00A25599"/>
    <w:rsid w:val="00A25C97"/>
    <w:rsid w:val="00A25CEC"/>
    <w:rsid w:val="00A25F48"/>
    <w:rsid w:val="00A262E2"/>
    <w:rsid w:val="00A263BF"/>
    <w:rsid w:val="00A26455"/>
    <w:rsid w:val="00A26489"/>
    <w:rsid w:val="00A26564"/>
    <w:rsid w:val="00A26866"/>
    <w:rsid w:val="00A26B3A"/>
    <w:rsid w:val="00A273E7"/>
    <w:rsid w:val="00A27632"/>
    <w:rsid w:val="00A300D5"/>
    <w:rsid w:val="00A30870"/>
    <w:rsid w:val="00A311FD"/>
    <w:rsid w:val="00A3179F"/>
    <w:rsid w:val="00A31A36"/>
    <w:rsid w:val="00A31F77"/>
    <w:rsid w:val="00A320FC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5AE"/>
    <w:rsid w:val="00A35C42"/>
    <w:rsid w:val="00A35FBF"/>
    <w:rsid w:val="00A36F45"/>
    <w:rsid w:val="00A37D02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BB"/>
    <w:rsid w:val="00A41BCB"/>
    <w:rsid w:val="00A41D13"/>
    <w:rsid w:val="00A4218C"/>
    <w:rsid w:val="00A42268"/>
    <w:rsid w:val="00A4242F"/>
    <w:rsid w:val="00A4280F"/>
    <w:rsid w:val="00A4298D"/>
    <w:rsid w:val="00A42F01"/>
    <w:rsid w:val="00A42F5D"/>
    <w:rsid w:val="00A430F0"/>
    <w:rsid w:val="00A43149"/>
    <w:rsid w:val="00A431DB"/>
    <w:rsid w:val="00A433B0"/>
    <w:rsid w:val="00A435A6"/>
    <w:rsid w:val="00A438AF"/>
    <w:rsid w:val="00A43BE8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893"/>
    <w:rsid w:val="00A46980"/>
    <w:rsid w:val="00A46BBE"/>
    <w:rsid w:val="00A46CFF"/>
    <w:rsid w:val="00A46F60"/>
    <w:rsid w:val="00A46FCB"/>
    <w:rsid w:val="00A47002"/>
    <w:rsid w:val="00A47377"/>
    <w:rsid w:val="00A473C1"/>
    <w:rsid w:val="00A47518"/>
    <w:rsid w:val="00A47888"/>
    <w:rsid w:val="00A505CF"/>
    <w:rsid w:val="00A5090A"/>
    <w:rsid w:val="00A50BB6"/>
    <w:rsid w:val="00A50CE7"/>
    <w:rsid w:val="00A50D0D"/>
    <w:rsid w:val="00A51825"/>
    <w:rsid w:val="00A518AA"/>
    <w:rsid w:val="00A519EA"/>
    <w:rsid w:val="00A51C41"/>
    <w:rsid w:val="00A520F0"/>
    <w:rsid w:val="00A5215F"/>
    <w:rsid w:val="00A5282A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0D"/>
    <w:rsid w:val="00A5468B"/>
    <w:rsid w:val="00A546BD"/>
    <w:rsid w:val="00A547D8"/>
    <w:rsid w:val="00A54802"/>
    <w:rsid w:val="00A54D70"/>
    <w:rsid w:val="00A54DAE"/>
    <w:rsid w:val="00A5505B"/>
    <w:rsid w:val="00A55196"/>
    <w:rsid w:val="00A5524E"/>
    <w:rsid w:val="00A55495"/>
    <w:rsid w:val="00A56AFB"/>
    <w:rsid w:val="00A576E0"/>
    <w:rsid w:val="00A576FC"/>
    <w:rsid w:val="00A57732"/>
    <w:rsid w:val="00A57992"/>
    <w:rsid w:val="00A57BA5"/>
    <w:rsid w:val="00A57DC7"/>
    <w:rsid w:val="00A60029"/>
    <w:rsid w:val="00A601CC"/>
    <w:rsid w:val="00A6059E"/>
    <w:rsid w:val="00A60703"/>
    <w:rsid w:val="00A60C96"/>
    <w:rsid w:val="00A60CBA"/>
    <w:rsid w:val="00A60F01"/>
    <w:rsid w:val="00A615C2"/>
    <w:rsid w:val="00A61680"/>
    <w:rsid w:val="00A6189C"/>
    <w:rsid w:val="00A61A51"/>
    <w:rsid w:val="00A61B7A"/>
    <w:rsid w:val="00A61C7B"/>
    <w:rsid w:val="00A62209"/>
    <w:rsid w:val="00A626E7"/>
    <w:rsid w:val="00A62817"/>
    <w:rsid w:val="00A628EF"/>
    <w:rsid w:val="00A62D32"/>
    <w:rsid w:val="00A62EEF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67AA5"/>
    <w:rsid w:val="00A67B7E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CA1"/>
    <w:rsid w:val="00A74FE0"/>
    <w:rsid w:val="00A751B0"/>
    <w:rsid w:val="00A754A7"/>
    <w:rsid w:val="00A7555F"/>
    <w:rsid w:val="00A75A34"/>
    <w:rsid w:val="00A76218"/>
    <w:rsid w:val="00A7623D"/>
    <w:rsid w:val="00A7626A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280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579"/>
    <w:rsid w:val="00A867FA"/>
    <w:rsid w:val="00A86AF9"/>
    <w:rsid w:val="00A87043"/>
    <w:rsid w:val="00A87282"/>
    <w:rsid w:val="00A8751D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1016"/>
    <w:rsid w:val="00A91022"/>
    <w:rsid w:val="00A91562"/>
    <w:rsid w:val="00A917A6"/>
    <w:rsid w:val="00A91CCD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47A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1E6B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3BA"/>
    <w:rsid w:val="00AA4539"/>
    <w:rsid w:val="00AA4887"/>
    <w:rsid w:val="00AA4ECE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D7E"/>
    <w:rsid w:val="00AB0F13"/>
    <w:rsid w:val="00AB1410"/>
    <w:rsid w:val="00AB1D4C"/>
    <w:rsid w:val="00AB1DCD"/>
    <w:rsid w:val="00AB20FE"/>
    <w:rsid w:val="00AB2158"/>
    <w:rsid w:val="00AB238C"/>
    <w:rsid w:val="00AB23C1"/>
    <w:rsid w:val="00AB23FF"/>
    <w:rsid w:val="00AB26D3"/>
    <w:rsid w:val="00AB29D2"/>
    <w:rsid w:val="00AB3507"/>
    <w:rsid w:val="00AB351F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C13"/>
    <w:rsid w:val="00AB7ED1"/>
    <w:rsid w:val="00AC00A4"/>
    <w:rsid w:val="00AC018C"/>
    <w:rsid w:val="00AC036C"/>
    <w:rsid w:val="00AC0727"/>
    <w:rsid w:val="00AC0D5D"/>
    <w:rsid w:val="00AC11C5"/>
    <w:rsid w:val="00AC12D7"/>
    <w:rsid w:val="00AC1581"/>
    <w:rsid w:val="00AC19CC"/>
    <w:rsid w:val="00AC1AA5"/>
    <w:rsid w:val="00AC1BCA"/>
    <w:rsid w:val="00AC1C85"/>
    <w:rsid w:val="00AC20BF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C7BFD"/>
    <w:rsid w:val="00AD01BE"/>
    <w:rsid w:val="00AD0292"/>
    <w:rsid w:val="00AD034C"/>
    <w:rsid w:val="00AD0A2F"/>
    <w:rsid w:val="00AD0B2B"/>
    <w:rsid w:val="00AD0B59"/>
    <w:rsid w:val="00AD0DCD"/>
    <w:rsid w:val="00AD125A"/>
    <w:rsid w:val="00AD163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5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52D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2F87"/>
    <w:rsid w:val="00AE3170"/>
    <w:rsid w:val="00AE319B"/>
    <w:rsid w:val="00AE38A2"/>
    <w:rsid w:val="00AE39A7"/>
    <w:rsid w:val="00AE3A43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3F16"/>
    <w:rsid w:val="00AF424F"/>
    <w:rsid w:val="00AF4D15"/>
    <w:rsid w:val="00AF4DC4"/>
    <w:rsid w:val="00AF5305"/>
    <w:rsid w:val="00AF53E9"/>
    <w:rsid w:val="00AF552E"/>
    <w:rsid w:val="00AF55BD"/>
    <w:rsid w:val="00AF5B98"/>
    <w:rsid w:val="00AF5C9F"/>
    <w:rsid w:val="00AF5CE9"/>
    <w:rsid w:val="00AF605E"/>
    <w:rsid w:val="00AF6124"/>
    <w:rsid w:val="00AF6397"/>
    <w:rsid w:val="00AF6E7D"/>
    <w:rsid w:val="00AF7196"/>
    <w:rsid w:val="00AF7AD2"/>
    <w:rsid w:val="00AF7C90"/>
    <w:rsid w:val="00B00226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318"/>
    <w:rsid w:val="00B03411"/>
    <w:rsid w:val="00B036C8"/>
    <w:rsid w:val="00B03763"/>
    <w:rsid w:val="00B0378D"/>
    <w:rsid w:val="00B037C8"/>
    <w:rsid w:val="00B039A7"/>
    <w:rsid w:val="00B04051"/>
    <w:rsid w:val="00B0459E"/>
    <w:rsid w:val="00B04CAF"/>
    <w:rsid w:val="00B04D6F"/>
    <w:rsid w:val="00B05079"/>
    <w:rsid w:val="00B05080"/>
    <w:rsid w:val="00B058E4"/>
    <w:rsid w:val="00B063D9"/>
    <w:rsid w:val="00B064EA"/>
    <w:rsid w:val="00B065EB"/>
    <w:rsid w:val="00B06A82"/>
    <w:rsid w:val="00B07066"/>
    <w:rsid w:val="00B072AF"/>
    <w:rsid w:val="00B077B6"/>
    <w:rsid w:val="00B078BF"/>
    <w:rsid w:val="00B07AD1"/>
    <w:rsid w:val="00B07ECE"/>
    <w:rsid w:val="00B100FD"/>
    <w:rsid w:val="00B1011A"/>
    <w:rsid w:val="00B10F1F"/>
    <w:rsid w:val="00B11075"/>
    <w:rsid w:val="00B1110E"/>
    <w:rsid w:val="00B11172"/>
    <w:rsid w:val="00B11865"/>
    <w:rsid w:val="00B11F2B"/>
    <w:rsid w:val="00B12313"/>
    <w:rsid w:val="00B1247A"/>
    <w:rsid w:val="00B127E3"/>
    <w:rsid w:val="00B12802"/>
    <w:rsid w:val="00B12899"/>
    <w:rsid w:val="00B12A89"/>
    <w:rsid w:val="00B12EFE"/>
    <w:rsid w:val="00B1336B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39B"/>
    <w:rsid w:val="00B14846"/>
    <w:rsid w:val="00B14A28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17B35"/>
    <w:rsid w:val="00B17D38"/>
    <w:rsid w:val="00B20193"/>
    <w:rsid w:val="00B203B5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49FF"/>
    <w:rsid w:val="00B25041"/>
    <w:rsid w:val="00B25239"/>
    <w:rsid w:val="00B25372"/>
    <w:rsid w:val="00B2540D"/>
    <w:rsid w:val="00B2582B"/>
    <w:rsid w:val="00B25AC7"/>
    <w:rsid w:val="00B25E5A"/>
    <w:rsid w:val="00B25EBA"/>
    <w:rsid w:val="00B26394"/>
    <w:rsid w:val="00B265C0"/>
    <w:rsid w:val="00B2670F"/>
    <w:rsid w:val="00B267D6"/>
    <w:rsid w:val="00B268DE"/>
    <w:rsid w:val="00B2693D"/>
    <w:rsid w:val="00B2698D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4E8D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D01"/>
    <w:rsid w:val="00B42F21"/>
    <w:rsid w:val="00B42F6D"/>
    <w:rsid w:val="00B4332E"/>
    <w:rsid w:val="00B437A6"/>
    <w:rsid w:val="00B439AA"/>
    <w:rsid w:val="00B439C7"/>
    <w:rsid w:val="00B43A49"/>
    <w:rsid w:val="00B43F3C"/>
    <w:rsid w:val="00B43FA2"/>
    <w:rsid w:val="00B44509"/>
    <w:rsid w:val="00B44A37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C11"/>
    <w:rsid w:val="00B50D65"/>
    <w:rsid w:val="00B5112B"/>
    <w:rsid w:val="00B51159"/>
    <w:rsid w:val="00B511B2"/>
    <w:rsid w:val="00B5130C"/>
    <w:rsid w:val="00B513FF"/>
    <w:rsid w:val="00B51607"/>
    <w:rsid w:val="00B51B56"/>
    <w:rsid w:val="00B528BF"/>
    <w:rsid w:val="00B529E8"/>
    <w:rsid w:val="00B52A77"/>
    <w:rsid w:val="00B52E1F"/>
    <w:rsid w:val="00B531F4"/>
    <w:rsid w:val="00B53292"/>
    <w:rsid w:val="00B53622"/>
    <w:rsid w:val="00B53637"/>
    <w:rsid w:val="00B5373A"/>
    <w:rsid w:val="00B53853"/>
    <w:rsid w:val="00B53FBF"/>
    <w:rsid w:val="00B545C1"/>
    <w:rsid w:val="00B550F6"/>
    <w:rsid w:val="00B55137"/>
    <w:rsid w:val="00B55675"/>
    <w:rsid w:val="00B55886"/>
    <w:rsid w:val="00B55C0D"/>
    <w:rsid w:val="00B56FF2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6E9"/>
    <w:rsid w:val="00B639C1"/>
    <w:rsid w:val="00B63C02"/>
    <w:rsid w:val="00B6422E"/>
    <w:rsid w:val="00B6429B"/>
    <w:rsid w:val="00B642AE"/>
    <w:rsid w:val="00B645DB"/>
    <w:rsid w:val="00B647E9"/>
    <w:rsid w:val="00B65567"/>
    <w:rsid w:val="00B655FE"/>
    <w:rsid w:val="00B65681"/>
    <w:rsid w:val="00B65F16"/>
    <w:rsid w:val="00B66604"/>
    <w:rsid w:val="00B666C7"/>
    <w:rsid w:val="00B6696F"/>
    <w:rsid w:val="00B66FA8"/>
    <w:rsid w:val="00B67C21"/>
    <w:rsid w:val="00B67C51"/>
    <w:rsid w:val="00B67E8F"/>
    <w:rsid w:val="00B70EBD"/>
    <w:rsid w:val="00B712A2"/>
    <w:rsid w:val="00B7137C"/>
    <w:rsid w:val="00B718A3"/>
    <w:rsid w:val="00B71A9B"/>
    <w:rsid w:val="00B71BF5"/>
    <w:rsid w:val="00B7260E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936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2F51"/>
    <w:rsid w:val="00B83506"/>
    <w:rsid w:val="00B83CE9"/>
    <w:rsid w:val="00B84203"/>
    <w:rsid w:val="00B84207"/>
    <w:rsid w:val="00B844E2"/>
    <w:rsid w:val="00B84A57"/>
    <w:rsid w:val="00B84C3B"/>
    <w:rsid w:val="00B85158"/>
    <w:rsid w:val="00B85A5D"/>
    <w:rsid w:val="00B86A56"/>
    <w:rsid w:val="00B86B58"/>
    <w:rsid w:val="00B86D0A"/>
    <w:rsid w:val="00B873B1"/>
    <w:rsid w:val="00B8764B"/>
    <w:rsid w:val="00B8786D"/>
    <w:rsid w:val="00B87AF8"/>
    <w:rsid w:val="00B87B84"/>
    <w:rsid w:val="00B87D2F"/>
    <w:rsid w:val="00B87D88"/>
    <w:rsid w:val="00B90398"/>
    <w:rsid w:val="00B904E0"/>
    <w:rsid w:val="00B906AB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EF5"/>
    <w:rsid w:val="00B93FF0"/>
    <w:rsid w:val="00B94226"/>
    <w:rsid w:val="00B942C9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566"/>
    <w:rsid w:val="00B96C33"/>
    <w:rsid w:val="00B96EBE"/>
    <w:rsid w:val="00B97138"/>
    <w:rsid w:val="00B9745B"/>
    <w:rsid w:val="00B97709"/>
    <w:rsid w:val="00B97AFB"/>
    <w:rsid w:val="00BA002A"/>
    <w:rsid w:val="00BA0080"/>
    <w:rsid w:val="00BA01A4"/>
    <w:rsid w:val="00BA04F4"/>
    <w:rsid w:val="00BA116B"/>
    <w:rsid w:val="00BA13B3"/>
    <w:rsid w:val="00BA16BB"/>
    <w:rsid w:val="00BA182D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3EF9"/>
    <w:rsid w:val="00BA4603"/>
    <w:rsid w:val="00BA4999"/>
    <w:rsid w:val="00BA4C0F"/>
    <w:rsid w:val="00BA4CB8"/>
    <w:rsid w:val="00BA4DFD"/>
    <w:rsid w:val="00BA4FC5"/>
    <w:rsid w:val="00BA503C"/>
    <w:rsid w:val="00BA52EF"/>
    <w:rsid w:val="00BA57D3"/>
    <w:rsid w:val="00BA5929"/>
    <w:rsid w:val="00BA65F9"/>
    <w:rsid w:val="00BA67ED"/>
    <w:rsid w:val="00BA6D64"/>
    <w:rsid w:val="00BA6D73"/>
    <w:rsid w:val="00BA6D86"/>
    <w:rsid w:val="00BA6E16"/>
    <w:rsid w:val="00BA7235"/>
    <w:rsid w:val="00BA7E69"/>
    <w:rsid w:val="00BB01AA"/>
    <w:rsid w:val="00BB052E"/>
    <w:rsid w:val="00BB08C6"/>
    <w:rsid w:val="00BB125A"/>
    <w:rsid w:val="00BB14E3"/>
    <w:rsid w:val="00BB16CF"/>
    <w:rsid w:val="00BB1CF6"/>
    <w:rsid w:val="00BB1E5B"/>
    <w:rsid w:val="00BB24F9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2CB"/>
    <w:rsid w:val="00BB6837"/>
    <w:rsid w:val="00BB6A02"/>
    <w:rsid w:val="00BB6C9C"/>
    <w:rsid w:val="00BB700E"/>
    <w:rsid w:val="00BB73E0"/>
    <w:rsid w:val="00BB743A"/>
    <w:rsid w:val="00BB7578"/>
    <w:rsid w:val="00BB7986"/>
    <w:rsid w:val="00BB7BFB"/>
    <w:rsid w:val="00BB7CBA"/>
    <w:rsid w:val="00BC04E0"/>
    <w:rsid w:val="00BC0735"/>
    <w:rsid w:val="00BC0881"/>
    <w:rsid w:val="00BC1CD7"/>
    <w:rsid w:val="00BC1D8C"/>
    <w:rsid w:val="00BC2341"/>
    <w:rsid w:val="00BC258D"/>
    <w:rsid w:val="00BC29E0"/>
    <w:rsid w:val="00BC36A2"/>
    <w:rsid w:val="00BC36C7"/>
    <w:rsid w:val="00BC37D2"/>
    <w:rsid w:val="00BC3980"/>
    <w:rsid w:val="00BC39FB"/>
    <w:rsid w:val="00BC405A"/>
    <w:rsid w:val="00BC494A"/>
    <w:rsid w:val="00BC4D50"/>
    <w:rsid w:val="00BC4EDE"/>
    <w:rsid w:val="00BC5AE8"/>
    <w:rsid w:val="00BC5FDC"/>
    <w:rsid w:val="00BC6317"/>
    <w:rsid w:val="00BC6534"/>
    <w:rsid w:val="00BC68E3"/>
    <w:rsid w:val="00BC6A2D"/>
    <w:rsid w:val="00BC72EA"/>
    <w:rsid w:val="00BC773A"/>
    <w:rsid w:val="00BC774F"/>
    <w:rsid w:val="00BC7DDB"/>
    <w:rsid w:val="00BD010B"/>
    <w:rsid w:val="00BD05AA"/>
    <w:rsid w:val="00BD1027"/>
    <w:rsid w:val="00BD1206"/>
    <w:rsid w:val="00BD130C"/>
    <w:rsid w:val="00BD1558"/>
    <w:rsid w:val="00BD1620"/>
    <w:rsid w:val="00BD170B"/>
    <w:rsid w:val="00BD18BE"/>
    <w:rsid w:val="00BD18C4"/>
    <w:rsid w:val="00BD1A02"/>
    <w:rsid w:val="00BD2659"/>
    <w:rsid w:val="00BD30F3"/>
    <w:rsid w:val="00BD3617"/>
    <w:rsid w:val="00BD372E"/>
    <w:rsid w:val="00BD3B67"/>
    <w:rsid w:val="00BD3BCF"/>
    <w:rsid w:val="00BD47D3"/>
    <w:rsid w:val="00BD47DA"/>
    <w:rsid w:val="00BD4E79"/>
    <w:rsid w:val="00BD529E"/>
    <w:rsid w:val="00BD5952"/>
    <w:rsid w:val="00BD5C03"/>
    <w:rsid w:val="00BD61B0"/>
    <w:rsid w:val="00BD698C"/>
    <w:rsid w:val="00BD713E"/>
    <w:rsid w:val="00BD73CC"/>
    <w:rsid w:val="00BD7411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122"/>
    <w:rsid w:val="00BE26AC"/>
    <w:rsid w:val="00BE29D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65E"/>
    <w:rsid w:val="00BE4BD6"/>
    <w:rsid w:val="00BE4DA6"/>
    <w:rsid w:val="00BE4DFD"/>
    <w:rsid w:val="00BE4E9D"/>
    <w:rsid w:val="00BE5198"/>
    <w:rsid w:val="00BE5887"/>
    <w:rsid w:val="00BE5BF5"/>
    <w:rsid w:val="00BE5C7E"/>
    <w:rsid w:val="00BE6389"/>
    <w:rsid w:val="00BE67AD"/>
    <w:rsid w:val="00BE67DB"/>
    <w:rsid w:val="00BE67F7"/>
    <w:rsid w:val="00BE6919"/>
    <w:rsid w:val="00BE747E"/>
    <w:rsid w:val="00BE779D"/>
    <w:rsid w:val="00BE7A54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8EA"/>
    <w:rsid w:val="00BF39BF"/>
    <w:rsid w:val="00BF40A9"/>
    <w:rsid w:val="00BF40AA"/>
    <w:rsid w:val="00BF4613"/>
    <w:rsid w:val="00BF46B0"/>
    <w:rsid w:val="00BF4710"/>
    <w:rsid w:val="00BF48E6"/>
    <w:rsid w:val="00BF4C00"/>
    <w:rsid w:val="00BF549F"/>
    <w:rsid w:val="00BF59EB"/>
    <w:rsid w:val="00BF5B3B"/>
    <w:rsid w:val="00BF5DC6"/>
    <w:rsid w:val="00BF5F7D"/>
    <w:rsid w:val="00BF603B"/>
    <w:rsid w:val="00BF6734"/>
    <w:rsid w:val="00BF698A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853"/>
    <w:rsid w:val="00C03C05"/>
    <w:rsid w:val="00C03FA8"/>
    <w:rsid w:val="00C041B1"/>
    <w:rsid w:val="00C04493"/>
    <w:rsid w:val="00C044E3"/>
    <w:rsid w:val="00C04743"/>
    <w:rsid w:val="00C04EB8"/>
    <w:rsid w:val="00C05425"/>
    <w:rsid w:val="00C055D7"/>
    <w:rsid w:val="00C057F2"/>
    <w:rsid w:val="00C05BA9"/>
    <w:rsid w:val="00C05BF6"/>
    <w:rsid w:val="00C05C29"/>
    <w:rsid w:val="00C064D8"/>
    <w:rsid w:val="00C06BF4"/>
    <w:rsid w:val="00C07070"/>
    <w:rsid w:val="00C073C0"/>
    <w:rsid w:val="00C07E80"/>
    <w:rsid w:val="00C1027E"/>
    <w:rsid w:val="00C10725"/>
    <w:rsid w:val="00C10877"/>
    <w:rsid w:val="00C10D6F"/>
    <w:rsid w:val="00C11CD6"/>
    <w:rsid w:val="00C11F1E"/>
    <w:rsid w:val="00C127B7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0FA"/>
    <w:rsid w:val="00C17448"/>
    <w:rsid w:val="00C1744B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23E"/>
    <w:rsid w:val="00C253E4"/>
    <w:rsid w:val="00C255BE"/>
    <w:rsid w:val="00C25A1A"/>
    <w:rsid w:val="00C25F66"/>
    <w:rsid w:val="00C25FBA"/>
    <w:rsid w:val="00C260BC"/>
    <w:rsid w:val="00C26600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2D8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07A"/>
    <w:rsid w:val="00C34E71"/>
    <w:rsid w:val="00C34F92"/>
    <w:rsid w:val="00C35D43"/>
    <w:rsid w:val="00C3611C"/>
    <w:rsid w:val="00C36374"/>
    <w:rsid w:val="00C364FA"/>
    <w:rsid w:val="00C36A22"/>
    <w:rsid w:val="00C36E42"/>
    <w:rsid w:val="00C36F1B"/>
    <w:rsid w:val="00C3707F"/>
    <w:rsid w:val="00C3741F"/>
    <w:rsid w:val="00C3796A"/>
    <w:rsid w:val="00C400C5"/>
    <w:rsid w:val="00C4027C"/>
    <w:rsid w:val="00C404C0"/>
    <w:rsid w:val="00C40ABD"/>
    <w:rsid w:val="00C4112B"/>
    <w:rsid w:val="00C4124E"/>
    <w:rsid w:val="00C41B48"/>
    <w:rsid w:val="00C41BB6"/>
    <w:rsid w:val="00C41D80"/>
    <w:rsid w:val="00C41EC1"/>
    <w:rsid w:val="00C4210F"/>
    <w:rsid w:val="00C42174"/>
    <w:rsid w:val="00C42483"/>
    <w:rsid w:val="00C42E91"/>
    <w:rsid w:val="00C43299"/>
    <w:rsid w:val="00C433CB"/>
    <w:rsid w:val="00C43451"/>
    <w:rsid w:val="00C435A7"/>
    <w:rsid w:val="00C435F8"/>
    <w:rsid w:val="00C445E5"/>
    <w:rsid w:val="00C44AFC"/>
    <w:rsid w:val="00C44B6E"/>
    <w:rsid w:val="00C44D88"/>
    <w:rsid w:val="00C44F56"/>
    <w:rsid w:val="00C4515D"/>
    <w:rsid w:val="00C453BC"/>
    <w:rsid w:val="00C453D0"/>
    <w:rsid w:val="00C45524"/>
    <w:rsid w:val="00C45B58"/>
    <w:rsid w:val="00C46288"/>
    <w:rsid w:val="00C46A03"/>
    <w:rsid w:val="00C471A0"/>
    <w:rsid w:val="00C47282"/>
    <w:rsid w:val="00C473FA"/>
    <w:rsid w:val="00C476EE"/>
    <w:rsid w:val="00C47968"/>
    <w:rsid w:val="00C47E5C"/>
    <w:rsid w:val="00C5017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2CB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6CB"/>
    <w:rsid w:val="00C56AF6"/>
    <w:rsid w:val="00C56BBC"/>
    <w:rsid w:val="00C56F04"/>
    <w:rsid w:val="00C578A0"/>
    <w:rsid w:val="00C57988"/>
    <w:rsid w:val="00C57E62"/>
    <w:rsid w:val="00C6043C"/>
    <w:rsid w:val="00C60954"/>
    <w:rsid w:val="00C60A44"/>
    <w:rsid w:val="00C60CB6"/>
    <w:rsid w:val="00C60D7B"/>
    <w:rsid w:val="00C611ED"/>
    <w:rsid w:val="00C614C5"/>
    <w:rsid w:val="00C61BD7"/>
    <w:rsid w:val="00C61C29"/>
    <w:rsid w:val="00C6244F"/>
    <w:rsid w:val="00C62510"/>
    <w:rsid w:val="00C62720"/>
    <w:rsid w:val="00C63083"/>
    <w:rsid w:val="00C6343A"/>
    <w:rsid w:val="00C63770"/>
    <w:rsid w:val="00C63F37"/>
    <w:rsid w:val="00C64408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69A8"/>
    <w:rsid w:val="00C66B08"/>
    <w:rsid w:val="00C6708A"/>
    <w:rsid w:val="00C6708E"/>
    <w:rsid w:val="00C671EA"/>
    <w:rsid w:val="00C6751F"/>
    <w:rsid w:val="00C67668"/>
    <w:rsid w:val="00C678AD"/>
    <w:rsid w:val="00C67BA5"/>
    <w:rsid w:val="00C67EBF"/>
    <w:rsid w:val="00C70017"/>
    <w:rsid w:val="00C7011E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236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1A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E4F"/>
    <w:rsid w:val="00C81F74"/>
    <w:rsid w:val="00C826F1"/>
    <w:rsid w:val="00C82AE6"/>
    <w:rsid w:val="00C82BE9"/>
    <w:rsid w:val="00C82CB9"/>
    <w:rsid w:val="00C82DB1"/>
    <w:rsid w:val="00C834AE"/>
    <w:rsid w:val="00C835FD"/>
    <w:rsid w:val="00C83852"/>
    <w:rsid w:val="00C8473F"/>
    <w:rsid w:val="00C84ACC"/>
    <w:rsid w:val="00C84BAD"/>
    <w:rsid w:val="00C84CFD"/>
    <w:rsid w:val="00C84EAD"/>
    <w:rsid w:val="00C8550F"/>
    <w:rsid w:val="00C85774"/>
    <w:rsid w:val="00C85C25"/>
    <w:rsid w:val="00C85F5D"/>
    <w:rsid w:val="00C8643D"/>
    <w:rsid w:val="00C864BB"/>
    <w:rsid w:val="00C8660F"/>
    <w:rsid w:val="00C86AEC"/>
    <w:rsid w:val="00C86BA8"/>
    <w:rsid w:val="00C86CBA"/>
    <w:rsid w:val="00C872DA"/>
    <w:rsid w:val="00C872EA"/>
    <w:rsid w:val="00C87334"/>
    <w:rsid w:val="00C874AF"/>
    <w:rsid w:val="00C87535"/>
    <w:rsid w:val="00C87698"/>
    <w:rsid w:val="00C87A09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036"/>
    <w:rsid w:val="00C92384"/>
    <w:rsid w:val="00C923C4"/>
    <w:rsid w:val="00C92D45"/>
    <w:rsid w:val="00C92E0F"/>
    <w:rsid w:val="00C92F93"/>
    <w:rsid w:val="00C93282"/>
    <w:rsid w:val="00C934E4"/>
    <w:rsid w:val="00C93563"/>
    <w:rsid w:val="00C939CD"/>
    <w:rsid w:val="00C9403D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6E0C"/>
    <w:rsid w:val="00C97239"/>
    <w:rsid w:val="00C974C4"/>
    <w:rsid w:val="00CA001A"/>
    <w:rsid w:val="00CA0035"/>
    <w:rsid w:val="00CA0293"/>
    <w:rsid w:val="00CA0C1F"/>
    <w:rsid w:val="00CA0ECF"/>
    <w:rsid w:val="00CA17C0"/>
    <w:rsid w:val="00CA1810"/>
    <w:rsid w:val="00CA1B34"/>
    <w:rsid w:val="00CA1FD7"/>
    <w:rsid w:val="00CA296D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260"/>
    <w:rsid w:val="00CA5542"/>
    <w:rsid w:val="00CA56FC"/>
    <w:rsid w:val="00CA5878"/>
    <w:rsid w:val="00CA58BF"/>
    <w:rsid w:val="00CA5901"/>
    <w:rsid w:val="00CA5952"/>
    <w:rsid w:val="00CA5B84"/>
    <w:rsid w:val="00CA5BA1"/>
    <w:rsid w:val="00CA61E7"/>
    <w:rsid w:val="00CA6B06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BEE"/>
    <w:rsid w:val="00CB1CF2"/>
    <w:rsid w:val="00CB2242"/>
    <w:rsid w:val="00CB237D"/>
    <w:rsid w:val="00CB2BEF"/>
    <w:rsid w:val="00CB3129"/>
    <w:rsid w:val="00CB35B2"/>
    <w:rsid w:val="00CB363C"/>
    <w:rsid w:val="00CB393A"/>
    <w:rsid w:val="00CB4133"/>
    <w:rsid w:val="00CB477B"/>
    <w:rsid w:val="00CB4A3A"/>
    <w:rsid w:val="00CB528D"/>
    <w:rsid w:val="00CB55C7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1DE"/>
    <w:rsid w:val="00CC68A3"/>
    <w:rsid w:val="00CC6E90"/>
    <w:rsid w:val="00CC7093"/>
    <w:rsid w:val="00CC70EA"/>
    <w:rsid w:val="00CC72FF"/>
    <w:rsid w:val="00CC76A9"/>
    <w:rsid w:val="00CC7A04"/>
    <w:rsid w:val="00CC7F30"/>
    <w:rsid w:val="00CD038E"/>
    <w:rsid w:val="00CD08EA"/>
    <w:rsid w:val="00CD3404"/>
    <w:rsid w:val="00CD482B"/>
    <w:rsid w:val="00CD4947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BB3"/>
    <w:rsid w:val="00CD6C31"/>
    <w:rsid w:val="00CD6E0B"/>
    <w:rsid w:val="00CD719D"/>
    <w:rsid w:val="00CE0394"/>
    <w:rsid w:val="00CE0620"/>
    <w:rsid w:val="00CE0BFB"/>
    <w:rsid w:val="00CE17F7"/>
    <w:rsid w:val="00CE1DC3"/>
    <w:rsid w:val="00CE280A"/>
    <w:rsid w:val="00CE2AE5"/>
    <w:rsid w:val="00CE2C17"/>
    <w:rsid w:val="00CE2D9C"/>
    <w:rsid w:val="00CE3134"/>
    <w:rsid w:val="00CE3590"/>
    <w:rsid w:val="00CE36AB"/>
    <w:rsid w:val="00CE3A4E"/>
    <w:rsid w:val="00CE3CA4"/>
    <w:rsid w:val="00CE3CDA"/>
    <w:rsid w:val="00CE3D2C"/>
    <w:rsid w:val="00CE3EE6"/>
    <w:rsid w:val="00CE4093"/>
    <w:rsid w:val="00CE4160"/>
    <w:rsid w:val="00CE41DE"/>
    <w:rsid w:val="00CE4224"/>
    <w:rsid w:val="00CE430B"/>
    <w:rsid w:val="00CE44EB"/>
    <w:rsid w:val="00CE4536"/>
    <w:rsid w:val="00CE47A8"/>
    <w:rsid w:val="00CE4C54"/>
    <w:rsid w:val="00CE52E2"/>
    <w:rsid w:val="00CE5467"/>
    <w:rsid w:val="00CE5C07"/>
    <w:rsid w:val="00CE5D3C"/>
    <w:rsid w:val="00CE5D41"/>
    <w:rsid w:val="00CE5EA9"/>
    <w:rsid w:val="00CE6030"/>
    <w:rsid w:val="00CE60BA"/>
    <w:rsid w:val="00CE6877"/>
    <w:rsid w:val="00CE6E66"/>
    <w:rsid w:val="00CE7264"/>
    <w:rsid w:val="00CE736D"/>
    <w:rsid w:val="00CF04C9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5BEB"/>
    <w:rsid w:val="00CF6064"/>
    <w:rsid w:val="00CF644A"/>
    <w:rsid w:val="00CF65DE"/>
    <w:rsid w:val="00CF67EF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2A"/>
    <w:rsid w:val="00D0105F"/>
    <w:rsid w:val="00D01460"/>
    <w:rsid w:val="00D0170B"/>
    <w:rsid w:val="00D02130"/>
    <w:rsid w:val="00D02413"/>
    <w:rsid w:val="00D03D55"/>
    <w:rsid w:val="00D03FB2"/>
    <w:rsid w:val="00D0412B"/>
    <w:rsid w:val="00D049B5"/>
    <w:rsid w:val="00D04FA2"/>
    <w:rsid w:val="00D055AD"/>
    <w:rsid w:val="00D057BB"/>
    <w:rsid w:val="00D05F5E"/>
    <w:rsid w:val="00D06A72"/>
    <w:rsid w:val="00D06BCA"/>
    <w:rsid w:val="00D07461"/>
    <w:rsid w:val="00D07656"/>
    <w:rsid w:val="00D077B9"/>
    <w:rsid w:val="00D07B1F"/>
    <w:rsid w:val="00D07B50"/>
    <w:rsid w:val="00D10296"/>
    <w:rsid w:val="00D10561"/>
    <w:rsid w:val="00D10766"/>
    <w:rsid w:val="00D10947"/>
    <w:rsid w:val="00D10B03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1BF"/>
    <w:rsid w:val="00D1473F"/>
    <w:rsid w:val="00D14762"/>
    <w:rsid w:val="00D14A60"/>
    <w:rsid w:val="00D14AD5"/>
    <w:rsid w:val="00D14EF7"/>
    <w:rsid w:val="00D153E1"/>
    <w:rsid w:val="00D15636"/>
    <w:rsid w:val="00D15780"/>
    <w:rsid w:val="00D158E2"/>
    <w:rsid w:val="00D15A1F"/>
    <w:rsid w:val="00D15A3C"/>
    <w:rsid w:val="00D15ABF"/>
    <w:rsid w:val="00D1632D"/>
    <w:rsid w:val="00D16664"/>
    <w:rsid w:val="00D16979"/>
    <w:rsid w:val="00D16A8F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CE8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973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4A8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93B"/>
    <w:rsid w:val="00D409F7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1FF9"/>
    <w:rsid w:val="00D420D0"/>
    <w:rsid w:val="00D425DA"/>
    <w:rsid w:val="00D427A3"/>
    <w:rsid w:val="00D42998"/>
    <w:rsid w:val="00D4359C"/>
    <w:rsid w:val="00D43AE0"/>
    <w:rsid w:val="00D43D6F"/>
    <w:rsid w:val="00D43F50"/>
    <w:rsid w:val="00D45056"/>
    <w:rsid w:val="00D45625"/>
    <w:rsid w:val="00D460C4"/>
    <w:rsid w:val="00D4623A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63A"/>
    <w:rsid w:val="00D50771"/>
    <w:rsid w:val="00D50FC4"/>
    <w:rsid w:val="00D5124E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BF4"/>
    <w:rsid w:val="00D53E7A"/>
    <w:rsid w:val="00D53EAB"/>
    <w:rsid w:val="00D53F98"/>
    <w:rsid w:val="00D540BE"/>
    <w:rsid w:val="00D540C3"/>
    <w:rsid w:val="00D545B8"/>
    <w:rsid w:val="00D547A8"/>
    <w:rsid w:val="00D54AED"/>
    <w:rsid w:val="00D554E6"/>
    <w:rsid w:val="00D556F6"/>
    <w:rsid w:val="00D56088"/>
    <w:rsid w:val="00D56366"/>
    <w:rsid w:val="00D56D21"/>
    <w:rsid w:val="00D56EF8"/>
    <w:rsid w:val="00D57255"/>
    <w:rsid w:val="00D57271"/>
    <w:rsid w:val="00D573E5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30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096"/>
    <w:rsid w:val="00D6546C"/>
    <w:rsid w:val="00D656C0"/>
    <w:rsid w:val="00D6586F"/>
    <w:rsid w:val="00D6592E"/>
    <w:rsid w:val="00D65DBE"/>
    <w:rsid w:val="00D6609D"/>
    <w:rsid w:val="00D66A89"/>
    <w:rsid w:val="00D66D20"/>
    <w:rsid w:val="00D66EBE"/>
    <w:rsid w:val="00D66FAC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E46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C88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AF1"/>
    <w:rsid w:val="00D77D9F"/>
    <w:rsid w:val="00D77F16"/>
    <w:rsid w:val="00D80078"/>
    <w:rsid w:val="00D8010E"/>
    <w:rsid w:val="00D80231"/>
    <w:rsid w:val="00D8038B"/>
    <w:rsid w:val="00D8057E"/>
    <w:rsid w:val="00D805DC"/>
    <w:rsid w:val="00D80913"/>
    <w:rsid w:val="00D809D4"/>
    <w:rsid w:val="00D81769"/>
    <w:rsid w:val="00D82141"/>
    <w:rsid w:val="00D821DA"/>
    <w:rsid w:val="00D8249B"/>
    <w:rsid w:val="00D82714"/>
    <w:rsid w:val="00D82A1D"/>
    <w:rsid w:val="00D82CB1"/>
    <w:rsid w:val="00D82F84"/>
    <w:rsid w:val="00D82FD3"/>
    <w:rsid w:val="00D8334C"/>
    <w:rsid w:val="00D83653"/>
    <w:rsid w:val="00D83776"/>
    <w:rsid w:val="00D8420A"/>
    <w:rsid w:val="00D84541"/>
    <w:rsid w:val="00D846C1"/>
    <w:rsid w:val="00D849CE"/>
    <w:rsid w:val="00D84AA3"/>
    <w:rsid w:val="00D84B0A"/>
    <w:rsid w:val="00D8505B"/>
    <w:rsid w:val="00D851C9"/>
    <w:rsid w:val="00D857EB"/>
    <w:rsid w:val="00D85EB1"/>
    <w:rsid w:val="00D868CD"/>
    <w:rsid w:val="00D86BAE"/>
    <w:rsid w:val="00D87067"/>
    <w:rsid w:val="00D877E0"/>
    <w:rsid w:val="00D8792E"/>
    <w:rsid w:val="00D902E5"/>
    <w:rsid w:val="00D90558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43"/>
    <w:rsid w:val="00D941A1"/>
    <w:rsid w:val="00D944CD"/>
    <w:rsid w:val="00D948A7"/>
    <w:rsid w:val="00D948E1"/>
    <w:rsid w:val="00D9491A"/>
    <w:rsid w:val="00D94B72"/>
    <w:rsid w:val="00D94EDF"/>
    <w:rsid w:val="00D953C9"/>
    <w:rsid w:val="00D954E5"/>
    <w:rsid w:val="00D957C9"/>
    <w:rsid w:val="00D969A1"/>
    <w:rsid w:val="00D96C65"/>
    <w:rsid w:val="00D972A2"/>
    <w:rsid w:val="00D97D66"/>
    <w:rsid w:val="00DA0032"/>
    <w:rsid w:val="00DA0144"/>
    <w:rsid w:val="00DA014C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27C"/>
    <w:rsid w:val="00DA631D"/>
    <w:rsid w:val="00DA6A1F"/>
    <w:rsid w:val="00DA6F58"/>
    <w:rsid w:val="00DA701E"/>
    <w:rsid w:val="00DA7264"/>
    <w:rsid w:val="00DA7290"/>
    <w:rsid w:val="00DA72AF"/>
    <w:rsid w:val="00DA72D3"/>
    <w:rsid w:val="00DA7889"/>
    <w:rsid w:val="00DA7B7C"/>
    <w:rsid w:val="00DB0430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72E"/>
    <w:rsid w:val="00DB290D"/>
    <w:rsid w:val="00DB2BB9"/>
    <w:rsid w:val="00DB2E09"/>
    <w:rsid w:val="00DB2E22"/>
    <w:rsid w:val="00DB2E95"/>
    <w:rsid w:val="00DB324D"/>
    <w:rsid w:val="00DB34A3"/>
    <w:rsid w:val="00DB371A"/>
    <w:rsid w:val="00DB3771"/>
    <w:rsid w:val="00DB43D6"/>
    <w:rsid w:val="00DB49DF"/>
    <w:rsid w:val="00DB4A87"/>
    <w:rsid w:val="00DB4D2A"/>
    <w:rsid w:val="00DB4FD1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B94"/>
    <w:rsid w:val="00DB6F50"/>
    <w:rsid w:val="00DB7419"/>
    <w:rsid w:val="00DB7456"/>
    <w:rsid w:val="00DB78D5"/>
    <w:rsid w:val="00DB7A8A"/>
    <w:rsid w:val="00DB7C24"/>
    <w:rsid w:val="00DB7E75"/>
    <w:rsid w:val="00DC0011"/>
    <w:rsid w:val="00DC0018"/>
    <w:rsid w:val="00DC036C"/>
    <w:rsid w:val="00DC0AF3"/>
    <w:rsid w:val="00DC0D55"/>
    <w:rsid w:val="00DC123E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FEA"/>
    <w:rsid w:val="00DC464C"/>
    <w:rsid w:val="00DC4A07"/>
    <w:rsid w:val="00DC4A33"/>
    <w:rsid w:val="00DC5375"/>
    <w:rsid w:val="00DC554F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25B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CE4"/>
    <w:rsid w:val="00DD4D0D"/>
    <w:rsid w:val="00DD5076"/>
    <w:rsid w:val="00DD55AE"/>
    <w:rsid w:val="00DD5648"/>
    <w:rsid w:val="00DD5D39"/>
    <w:rsid w:val="00DD5D53"/>
    <w:rsid w:val="00DD5EA9"/>
    <w:rsid w:val="00DD6172"/>
    <w:rsid w:val="00DD6842"/>
    <w:rsid w:val="00DD6A10"/>
    <w:rsid w:val="00DD6C2B"/>
    <w:rsid w:val="00DD6DD5"/>
    <w:rsid w:val="00DD75F5"/>
    <w:rsid w:val="00DD7845"/>
    <w:rsid w:val="00DD7B7D"/>
    <w:rsid w:val="00DD7E72"/>
    <w:rsid w:val="00DD7F19"/>
    <w:rsid w:val="00DE0808"/>
    <w:rsid w:val="00DE0C92"/>
    <w:rsid w:val="00DE0F84"/>
    <w:rsid w:val="00DE129A"/>
    <w:rsid w:val="00DE1A9A"/>
    <w:rsid w:val="00DE1ADD"/>
    <w:rsid w:val="00DE23ED"/>
    <w:rsid w:val="00DE2422"/>
    <w:rsid w:val="00DE255A"/>
    <w:rsid w:val="00DE2710"/>
    <w:rsid w:val="00DE294D"/>
    <w:rsid w:val="00DE34E2"/>
    <w:rsid w:val="00DE3632"/>
    <w:rsid w:val="00DE3857"/>
    <w:rsid w:val="00DE48E4"/>
    <w:rsid w:val="00DE51F7"/>
    <w:rsid w:val="00DE52FB"/>
    <w:rsid w:val="00DE5643"/>
    <w:rsid w:val="00DE597A"/>
    <w:rsid w:val="00DE68FF"/>
    <w:rsid w:val="00DE6930"/>
    <w:rsid w:val="00DE703E"/>
    <w:rsid w:val="00DE706A"/>
    <w:rsid w:val="00DE7ECD"/>
    <w:rsid w:val="00DF0253"/>
    <w:rsid w:val="00DF036E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6C9A"/>
    <w:rsid w:val="00DF798E"/>
    <w:rsid w:val="00DF7B24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7F1"/>
    <w:rsid w:val="00E049F5"/>
    <w:rsid w:val="00E04B79"/>
    <w:rsid w:val="00E04CCD"/>
    <w:rsid w:val="00E04E85"/>
    <w:rsid w:val="00E05492"/>
    <w:rsid w:val="00E06507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5C3"/>
    <w:rsid w:val="00E1475C"/>
    <w:rsid w:val="00E147C8"/>
    <w:rsid w:val="00E14864"/>
    <w:rsid w:val="00E14A6C"/>
    <w:rsid w:val="00E14D4A"/>
    <w:rsid w:val="00E14FC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769"/>
    <w:rsid w:val="00E178F7"/>
    <w:rsid w:val="00E179F9"/>
    <w:rsid w:val="00E17C0E"/>
    <w:rsid w:val="00E17DF7"/>
    <w:rsid w:val="00E2058E"/>
    <w:rsid w:val="00E2059B"/>
    <w:rsid w:val="00E20CC4"/>
    <w:rsid w:val="00E20D26"/>
    <w:rsid w:val="00E21079"/>
    <w:rsid w:val="00E21215"/>
    <w:rsid w:val="00E21435"/>
    <w:rsid w:val="00E21537"/>
    <w:rsid w:val="00E218DD"/>
    <w:rsid w:val="00E21927"/>
    <w:rsid w:val="00E2233E"/>
    <w:rsid w:val="00E223D4"/>
    <w:rsid w:val="00E22E5C"/>
    <w:rsid w:val="00E23398"/>
    <w:rsid w:val="00E233DB"/>
    <w:rsid w:val="00E233F2"/>
    <w:rsid w:val="00E2357F"/>
    <w:rsid w:val="00E2364A"/>
    <w:rsid w:val="00E239C9"/>
    <w:rsid w:val="00E23C6B"/>
    <w:rsid w:val="00E2414C"/>
    <w:rsid w:val="00E24242"/>
    <w:rsid w:val="00E24EFD"/>
    <w:rsid w:val="00E25107"/>
    <w:rsid w:val="00E25241"/>
    <w:rsid w:val="00E25F0E"/>
    <w:rsid w:val="00E25F9B"/>
    <w:rsid w:val="00E26343"/>
    <w:rsid w:val="00E26501"/>
    <w:rsid w:val="00E2672B"/>
    <w:rsid w:val="00E26CB7"/>
    <w:rsid w:val="00E26D7A"/>
    <w:rsid w:val="00E274B6"/>
    <w:rsid w:val="00E274E6"/>
    <w:rsid w:val="00E30A7A"/>
    <w:rsid w:val="00E30B75"/>
    <w:rsid w:val="00E31182"/>
    <w:rsid w:val="00E3135E"/>
    <w:rsid w:val="00E3148D"/>
    <w:rsid w:val="00E31A62"/>
    <w:rsid w:val="00E32EA2"/>
    <w:rsid w:val="00E3370D"/>
    <w:rsid w:val="00E33726"/>
    <w:rsid w:val="00E33A17"/>
    <w:rsid w:val="00E33A20"/>
    <w:rsid w:val="00E33A81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389"/>
    <w:rsid w:val="00E36917"/>
    <w:rsid w:val="00E36B68"/>
    <w:rsid w:val="00E36C97"/>
    <w:rsid w:val="00E36CE0"/>
    <w:rsid w:val="00E4005C"/>
    <w:rsid w:val="00E40234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601"/>
    <w:rsid w:val="00E45705"/>
    <w:rsid w:val="00E45B53"/>
    <w:rsid w:val="00E45FCF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496"/>
    <w:rsid w:val="00E51B66"/>
    <w:rsid w:val="00E51C4B"/>
    <w:rsid w:val="00E51E0A"/>
    <w:rsid w:val="00E51EBD"/>
    <w:rsid w:val="00E51F72"/>
    <w:rsid w:val="00E5239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16"/>
    <w:rsid w:val="00E54943"/>
    <w:rsid w:val="00E54957"/>
    <w:rsid w:val="00E54C5D"/>
    <w:rsid w:val="00E54D85"/>
    <w:rsid w:val="00E5507F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3AB1"/>
    <w:rsid w:val="00E64BEA"/>
    <w:rsid w:val="00E64F37"/>
    <w:rsid w:val="00E64FE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3F"/>
    <w:rsid w:val="00E718AA"/>
    <w:rsid w:val="00E71A55"/>
    <w:rsid w:val="00E71AD6"/>
    <w:rsid w:val="00E722C1"/>
    <w:rsid w:val="00E727A0"/>
    <w:rsid w:val="00E727DB"/>
    <w:rsid w:val="00E727F2"/>
    <w:rsid w:val="00E72C7B"/>
    <w:rsid w:val="00E72C96"/>
    <w:rsid w:val="00E72E6F"/>
    <w:rsid w:val="00E72EA1"/>
    <w:rsid w:val="00E72F5B"/>
    <w:rsid w:val="00E73B18"/>
    <w:rsid w:val="00E73E3D"/>
    <w:rsid w:val="00E73FD7"/>
    <w:rsid w:val="00E74133"/>
    <w:rsid w:val="00E74230"/>
    <w:rsid w:val="00E74437"/>
    <w:rsid w:val="00E749A0"/>
    <w:rsid w:val="00E74BBF"/>
    <w:rsid w:val="00E752EA"/>
    <w:rsid w:val="00E753E4"/>
    <w:rsid w:val="00E755E0"/>
    <w:rsid w:val="00E756A5"/>
    <w:rsid w:val="00E7577F"/>
    <w:rsid w:val="00E75868"/>
    <w:rsid w:val="00E758C0"/>
    <w:rsid w:val="00E7591B"/>
    <w:rsid w:val="00E75A1A"/>
    <w:rsid w:val="00E75C65"/>
    <w:rsid w:val="00E76390"/>
    <w:rsid w:val="00E7665C"/>
    <w:rsid w:val="00E76B5E"/>
    <w:rsid w:val="00E76EB7"/>
    <w:rsid w:val="00E7711C"/>
    <w:rsid w:val="00E778AF"/>
    <w:rsid w:val="00E77CDD"/>
    <w:rsid w:val="00E8027B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3"/>
    <w:rsid w:val="00E8491B"/>
    <w:rsid w:val="00E84A16"/>
    <w:rsid w:val="00E85157"/>
    <w:rsid w:val="00E8544E"/>
    <w:rsid w:val="00E85562"/>
    <w:rsid w:val="00E85E1E"/>
    <w:rsid w:val="00E85E71"/>
    <w:rsid w:val="00E8621E"/>
    <w:rsid w:val="00E86A8F"/>
    <w:rsid w:val="00E86D7A"/>
    <w:rsid w:val="00E86DD1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D64"/>
    <w:rsid w:val="00E95FAE"/>
    <w:rsid w:val="00E96004"/>
    <w:rsid w:val="00E960F2"/>
    <w:rsid w:val="00E9622D"/>
    <w:rsid w:val="00E96BD5"/>
    <w:rsid w:val="00E97B47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541"/>
    <w:rsid w:val="00EA264D"/>
    <w:rsid w:val="00EA2C04"/>
    <w:rsid w:val="00EA2F40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A7F46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719"/>
    <w:rsid w:val="00EB3A2E"/>
    <w:rsid w:val="00EB3AD5"/>
    <w:rsid w:val="00EB3ED1"/>
    <w:rsid w:val="00EB4278"/>
    <w:rsid w:val="00EB4BAE"/>
    <w:rsid w:val="00EB4E1D"/>
    <w:rsid w:val="00EB5142"/>
    <w:rsid w:val="00EB53B2"/>
    <w:rsid w:val="00EB5914"/>
    <w:rsid w:val="00EB5A2E"/>
    <w:rsid w:val="00EB5B16"/>
    <w:rsid w:val="00EB5C06"/>
    <w:rsid w:val="00EB5F65"/>
    <w:rsid w:val="00EB5F8A"/>
    <w:rsid w:val="00EB65D1"/>
    <w:rsid w:val="00EB727E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C44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00"/>
    <w:rsid w:val="00ED3CD3"/>
    <w:rsid w:val="00ED3DC9"/>
    <w:rsid w:val="00ED3E22"/>
    <w:rsid w:val="00ED3F47"/>
    <w:rsid w:val="00ED4126"/>
    <w:rsid w:val="00ED47DF"/>
    <w:rsid w:val="00ED4D17"/>
    <w:rsid w:val="00ED4D80"/>
    <w:rsid w:val="00ED5332"/>
    <w:rsid w:val="00ED549E"/>
    <w:rsid w:val="00ED565F"/>
    <w:rsid w:val="00ED5681"/>
    <w:rsid w:val="00ED5C95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91D"/>
    <w:rsid w:val="00EE0DC1"/>
    <w:rsid w:val="00EE0F75"/>
    <w:rsid w:val="00EE18F9"/>
    <w:rsid w:val="00EE1A15"/>
    <w:rsid w:val="00EE1BCB"/>
    <w:rsid w:val="00EE1D6F"/>
    <w:rsid w:val="00EE22D9"/>
    <w:rsid w:val="00EE238E"/>
    <w:rsid w:val="00EE23BF"/>
    <w:rsid w:val="00EE2938"/>
    <w:rsid w:val="00EE3406"/>
    <w:rsid w:val="00EE3C46"/>
    <w:rsid w:val="00EE3E0C"/>
    <w:rsid w:val="00EE44FA"/>
    <w:rsid w:val="00EE46AE"/>
    <w:rsid w:val="00EE48A4"/>
    <w:rsid w:val="00EE499A"/>
    <w:rsid w:val="00EE4D36"/>
    <w:rsid w:val="00EE4DD2"/>
    <w:rsid w:val="00EE4EB1"/>
    <w:rsid w:val="00EE5214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643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42D"/>
    <w:rsid w:val="00EF26BD"/>
    <w:rsid w:val="00EF28A2"/>
    <w:rsid w:val="00EF2E3D"/>
    <w:rsid w:val="00EF343B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03D"/>
    <w:rsid w:val="00F10424"/>
    <w:rsid w:val="00F106D0"/>
    <w:rsid w:val="00F10DCC"/>
    <w:rsid w:val="00F10EBA"/>
    <w:rsid w:val="00F112E4"/>
    <w:rsid w:val="00F112F5"/>
    <w:rsid w:val="00F1136B"/>
    <w:rsid w:val="00F11373"/>
    <w:rsid w:val="00F11374"/>
    <w:rsid w:val="00F114D0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FAE"/>
    <w:rsid w:val="00F14425"/>
    <w:rsid w:val="00F1459D"/>
    <w:rsid w:val="00F1466D"/>
    <w:rsid w:val="00F148C1"/>
    <w:rsid w:val="00F148E3"/>
    <w:rsid w:val="00F14B4D"/>
    <w:rsid w:val="00F14F0C"/>
    <w:rsid w:val="00F15A01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0FEC"/>
    <w:rsid w:val="00F21138"/>
    <w:rsid w:val="00F21329"/>
    <w:rsid w:val="00F213BB"/>
    <w:rsid w:val="00F21CC6"/>
    <w:rsid w:val="00F2239A"/>
    <w:rsid w:val="00F2263E"/>
    <w:rsid w:val="00F22B5E"/>
    <w:rsid w:val="00F22F38"/>
    <w:rsid w:val="00F230FC"/>
    <w:rsid w:val="00F232F7"/>
    <w:rsid w:val="00F236EF"/>
    <w:rsid w:val="00F23AA3"/>
    <w:rsid w:val="00F23CC6"/>
    <w:rsid w:val="00F24680"/>
    <w:rsid w:val="00F24AD4"/>
    <w:rsid w:val="00F24BC2"/>
    <w:rsid w:val="00F24E6A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9F4"/>
    <w:rsid w:val="00F30A82"/>
    <w:rsid w:val="00F3151E"/>
    <w:rsid w:val="00F31720"/>
    <w:rsid w:val="00F32044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AE5"/>
    <w:rsid w:val="00F34D71"/>
    <w:rsid w:val="00F34DC0"/>
    <w:rsid w:val="00F3513C"/>
    <w:rsid w:val="00F3532C"/>
    <w:rsid w:val="00F35758"/>
    <w:rsid w:val="00F35786"/>
    <w:rsid w:val="00F358CD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047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7C"/>
    <w:rsid w:val="00F5448C"/>
    <w:rsid w:val="00F54604"/>
    <w:rsid w:val="00F546F4"/>
    <w:rsid w:val="00F5480F"/>
    <w:rsid w:val="00F54AFC"/>
    <w:rsid w:val="00F56139"/>
    <w:rsid w:val="00F56310"/>
    <w:rsid w:val="00F56AD4"/>
    <w:rsid w:val="00F56ED6"/>
    <w:rsid w:val="00F572FF"/>
    <w:rsid w:val="00F5768B"/>
    <w:rsid w:val="00F60231"/>
    <w:rsid w:val="00F60809"/>
    <w:rsid w:val="00F608EB"/>
    <w:rsid w:val="00F60EB3"/>
    <w:rsid w:val="00F610E0"/>
    <w:rsid w:val="00F61490"/>
    <w:rsid w:val="00F61714"/>
    <w:rsid w:val="00F619F5"/>
    <w:rsid w:val="00F61A22"/>
    <w:rsid w:val="00F61C6C"/>
    <w:rsid w:val="00F61E21"/>
    <w:rsid w:val="00F6262A"/>
    <w:rsid w:val="00F628AD"/>
    <w:rsid w:val="00F629BA"/>
    <w:rsid w:val="00F629E6"/>
    <w:rsid w:val="00F62C1F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97"/>
    <w:rsid w:val="00F645D8"/>
    <w:rsid w:val="00F646F4"/>
    <w:rsid w:val="00F648F7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4F"/>
    <w:rsid w:val="00F67AA5"/>
    <w:rsid w:val="00F67C2D"/>
    <w:rsid w:val="00F67C87"/>
    <w:rsid w:val="00F67DB9"/>
    <w:rsid w:val="00F67F11"/>
    <w:rsid w:val="00F70292"/>
    <w:rsid w:val="00F7051A"/>
    <w:rsid w:val="00F70772"/>
    <w:rsid w:val="00F70859"/>
    <w:rsid w:val="00F70DC0"/>
    <w:rsid w:val="00F713C9"/>
    <w:rsid w:val="00F717F1"/>
    <w:rsid w:val="00F71E21"/>
    <w:rsid w:val="00F72201"/>
    <w:rsid w:val="00F722E5"/>
    <w:rsid w:val="00F72494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5D87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67A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A21"/>
    <w:rsid w:val="00F83C57"/>
    <w:rsid w:val="00F84446"/>
    <w:rsid w:val="00F8461A"/>
    <w:rsid w:val="00F8463E"/>
    <w:rsid w:val="00F84975"/>
    <w:rsid w:val="00F849BE"/>
    <w:rsid w:val="00F85125"/>
    <w:rsid w:val="00F85678"/>
    <w:rsid w:val="00F859A8"/>
    <w:rsid w:val="00F85A16"/>
    <w:rsid w:val="00F85B0A"/>
    <w:rsid w:val="00F85E7D"/>
    <w:rsid w:val="00F8614F"/>
    <w:rsid w:val="00F86B2C"/>
    <w:rsid w:val="00F86B76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9D7"/>
    <w:rsid w:val="00F92E83"/>
    <w:rsid w:val="00F92EE8"/>
    <w:rsid w:val="00F930D9"/>
    <w:rsid w:val="00F9316D"/>
    <w:rsid w:val="00F93460"/>
    <w:rsid w:val="00F934B3"/>
    <w:rsid w:val="00F93BEA"/>
    <w:rsid w:val="00F942C6"/>
    <w:rsid w:val="00F94A96"/>
    <w:rsid w:val="00F94EF8"/>
    <w:rsid w:val="00F950C7"/>
    <w:rsid w:val="00F9517E"/>
    <w:rsid w:val="00F951FB"/>
    <w:rsid w:val="00F959E4"/>
    <w:rsid w:val="00F95C2F"/>
    <w:rsid w:val="00F95D21"/>
    <w:rsid w:val="00F96322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A42"/>
    <w:rsid w:val="00FA3B44"/>
    <w:rsid w:val="00FA3C8B"/>
    <w:rsid w:val="00FA3C9D"/>
    <w:rsid w:val="00FA3F37"/>
    <w:rsid w:val="00FA4B2A"/>
    <w:rsid w:val="00FA4FDA"/>
    <w:rsid w:val="00FA5475"/>
    <w:rsid w:val="00FA5757"/>
    <w:rsid w:val="00FA57FD"/>
    <w:rsid w:val="00FA5939"/>
    <w:rsid w:val="00FA59A0"/>
    <w:rsid w:val="00FA5C91"/>
    <w:rsid w:val="00FA5C9D"/>
    <w:rsid w:val="00FA5EF1"/>
    <w:rsid w:val="00FA60BA"/>
    <w:rsid w:val="00FA63D5"/>
    <w:rsid w:val="00FA6768"/>
    <w:rsid w:val="00FA67D3"/>
    <w:rsid w:val="00FA6931"/>
    <w:rsid w:val="00FA6C9F"/>
    <w:rsid w:val="00FA6E4E"/>
    <w:rsid w:val="00FA6F32"/>
    <w:rsid w:val="00FA71D9"/>
    <w:rsid w:val="00FA757F"/>
    <w:rsid w:val="00FA799D"/>
    <w:rsid w:val="00FB02FF"/>
    <w:rsid w:val="00FB0331"/>
    <w:rsid w:val="00FB03F3"/>
    <w:rsid w:val="00FB0413"/>
    <w:rsid w:val="00FB0437"/>
    <w:rsid w:val="00FB04F9"/>
    <w:rsid w:val="00FB0B2C"/>
    <w:rsid w:val="00FB0CA3"/>
    <w:rsid w:val="00FB10B4"/>
    <w:rsid w:val="00FB1466"/>
    <w:rsid w:val="00FB1BAD"/>
    <w:rsid w:val="00FB1C25"/>
    <w:rsid w:val="00FB2065"/>
    <w:rsid w:val="00FB20FA"/>
    <w:rsid w:val="00FB272F"/>
    <w:rsid w:val="00FB28BE"/>
    <w:rsid w:val="00FB2A39"/>
    <w:rsid w:val="00FB2A59"/>
    <w:rsid w:val="00FB2AD4"/>
    <w:rsid w:val="00FB2AFA"/>
    <w:rsid w:val="00FB2D4F"/>
    <w:rsid w:val="00FB356E"/>
    <w:rsid w:val="00FB362C"/>
    <w:rsid w:val="00FB3828"/>
    <w:rsid w:val="00FB3E04"/>
    <w:rsid w:val="00FB3FBD"/>
    <w:rsid w:val="00FB4235"/>
    <w:rsid w:val="00FB4357"/>
    <w:rsid w:val="00FB47C2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86"/>
    <w:rsid w:val="00FC32D7"/>
    <w:rsid w:val="00FC33E2"/>
    <w:rsid w:val="00FC3431"/>
    <w:rsid w:val="00FC36F0"/>
    <w:rsid w:val="00FC3919"/>
    <w:rsid w:val="00FC46DD"/>
    <w:rsid w:val="00FC473B"/>
    <w:rsid w:val="00FC4944"/>
    <w:rsid w:val="00FC5295"/>
    <w:rsid w:val="00FC5607"/>
    <w:rsid w:val="00FC60A7"/>
    <w:rsid w:val="00FC611E"/>
    <w:rsid w:val="00FC6B5A"/>
    <w:rsid w:val="00FC6EA8"/>
    <w:rsid w:val="00FC7982"/>
    <w:rsid w:val="00FD007B"/>
    <w:rsid w:val="00FD0939"/>
    <w:rsid w:val="00FD0AB1"/>
    <w:rsid w:val="00FD0C60"/>
    <w:rsid w:val="00FD0E36"/>
    <w:rsid w:val="00FD1117"/>
    <w:rsid w:val="00FD113A"/>
    <w:rsid w:val="00FD1301"/>
    <w:rsid w:val="00FD1639"/>
    <w:rsid w:val="00FD1A0E"/>
    <w:rsid w:val="00FD1E3A"/>
    <w:rsid w:val="00FD1F44"/>
    <w:rsid w:val="00FD22C1"/>
    <w:rsid w:val="00FD23DB"/>
    <w:rsid w:val="00FD24E3"/>
    <w:rsid w:val="00FD274F"/>
    <w:rsid w:val="00FD286B"/>
    <w:rsid w:val="00FD2AEA"/>
    <w:rsid w:val="00FD2F67"/>
    <w:rsid w:val="00FD339A"/>
    <w:rsid w:val="00FD37E2"/>
    <w:rsid w:val="00FD3884"/>
    <w:rsid w:val="00FD3B01"/>
    <w:rsid w:val="00FD408F"/>
    <w:rsid w:val="00FD4207"/>
    <w:rsid w:val="00FD4CB2"/>
    <w:rsid w:val="00FD513D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5A5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0D7"/>
    <w:rsid w:val="00FE46C7"/>
    <w:rsid w:val="00FE4781"/>
    <w:rsid w:val="00FE4918"/>
    <w:rsid w:val="00FE4B1A"/>
    <w:rsid w:val="00FE4F31"/>
    <w:rsid w:val="00FE4F33"/>
    <w:rsid w:val="00FE5148"/>
    <w:rsid w:val="00FE5B8A"/>
    <w:rsid w:val="00FE5CF2"/>
    <w:rsid w:val="00FE5CFC"/>
    <w:rsid w:val="00FE6953"/>
    <w:rsid w:val="00FE69EA"/>
    <w:rsid w:val="00FE6A8B"/>
    <w:rsid w:val="00FE6F8E"/>
    <w:rsid w:val="00FE7079"/>
    <w:rsid w:val="00FE78B7"/>
    <w:rsid w:val="00FE7DDD"/>
    <w:rsid w:val="00FF0364"/>
    <w:rsid w:val="00FF106C"/>
    <w:rsid w:val="00FF1FE4"/>
    <w:rsid w:val="00FF2004"/>
    <w:rsid w:val="00FF2751"/>
    <w:rsid w:val="00FF2788"/>
    <w:rsid w:val="00FF3039"/>
    <w:rsid w:val="00FF3273"/>
    <w:rsid w:val="00FF32F6"/>
    <w:rsid w:val="00FF3EE1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9D2"/>
    <w:rsid w:val="00FF7B4A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872C06A"/>
  <w15:docId w15:val="{3EBC2032-41BD-47BA-9838-AC3766D7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29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45F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5FCF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2177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A7F04-5D2C-47BD-AD50-490AA99A6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259</TotalTime>
  <Pages>3</Pages>
  <Words>408</Words>
  <Characters>1643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ศุภนิตา อาดำ</cp:lastModifiedBy>
  <cp:revision>5</cp:revision>
  <cp:lastPrinted>2021-08-04T10:31:00Z</cp:lastPrinted>
  <dcterms:created xsi:type="dcterms:W3CDTF">2021-08-04T10:30:00Z</dcterms:created>
  <dcterms:modified xsi:type="dcterms:W3CDTF">2021-08-09T06:52:00Z</dcterms:modified>
</cp:coreProperties>
</file>