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270"/>
        <w:gridCol w:w="7895"/>
      </w:tblGrid>
      <w:tr w:rsidR="00977FFC" w:rsidRPr="00B67E8F" w14:paraId="74F2C76C" w14:textId="77777777" w:rsidTr="00913126">
        <w:tc>
          <w:tcPr>
            <w:tcW w:w="1368" w:type="dxa"/>
          </w:tcPr>
          <w:p w14:paraId="44AA6FEE" w14:textId="77777777" w:rsidR="00977FFC" w:rsidRPr="00B67E8F" w:rsidRDefault="00977FFC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5994DB58" w14:textId="77777777" w:rsidR="00977FFC" w:rsidRPr="00B67E8F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3EAFAFA9" w14:textId="77777777" w:rsidR="00977FFC" w:rsidRPr="00B67E8F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977FFC" w:rsidRPr="00B67E8F" w14:paraId="6438FAE3" w14:textId="77777777" w:rsidTr="00913126">
        <w:tc>
          <w:tcPr>
            <w:tcW w:w="1368" w:type="dxa"/>
          </w:tcPr>
          <w:p w14:paraId="20D9830E" w14:textId="77777777" w:rsidR="00977FFC" w:rsidRPr="00B67E8F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3857DA3" w14:textId="77777777" w:rsidR="00977FFC" w:rsidRPr="00B67E8F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4331AFFB" w14:textId="77777777" w:rsidR="00977FFC" w:rsidRPr="00B67E8F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</w:p>
        </w:tc>
      </w:tr>
      <w:tr w:rsidR="00977FFC" w:rsidRPr="00B67E8F" w14:paraId="49D47BD5" w14:textId="77777777" w:rsidTr="00913126">
        <w:tc>
          <w:tcPr>
            <w:tcW w:w="1368" w:type="dxa"/>
          </w:tcPr>
          <w:p w14:paraId="2D30435A" w14:textId="5D8CD57B" w:rsidR="00977FFC" w:rsidRPr="00283491" w:rsidRDefault="00283491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28349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2F9493E9" w14:textId="77777777" w:rsidR="00977FFC" w:rsidRPr="00B67E8F" w:rsidRDefault="00977FFC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71FB1EAB" w14:textId="77777777" w:rsidR="00977FFC" w:rsidRPr="00B67E8F" w:rsidRDefault="005D4E63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4C0C22" w:rsidRPr="00B67E8F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0C4A93" w:rsidRPr="00B67E8F" w14:paraId="081DA5BF" w14:textId="77777777" w:rsidTr="00913126">
        <w:tc>
          <w:tcPr>
            <w:tcW w:w="1368" w:type="dxa"/>
          </w:tcPr>
          <w:p w14:paraId="779F8200" w14:textId="14540ECA" w:rsidR="000C4A93" w:rsidRPr="00283491" w:rsidRDefault="00283491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28349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3D4B4238" w14:textId="77777777" w:rsidR="000C4A93" w:rsidRPr="00B67E8F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0B3840E1" w14:textId="77777777" w:rsidR="000C4A93" w:rsidRPr="00B67E8F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0C4A93" w:rsidRPr="00B67E8F" w14:paraId="76F2CDBC" w14:textId="77777777" w:rsidTr="00913126">
        <w:tc>
          <w:tcPr>
            <w:tcW w:w="1368" w:type="dxa"/>
          </w:tcPr>
          <w:p w14:paraId="746C5817" w14:textId="50A9E2B2" w:rsidR="000C4A93" w:rsidRPr="00283491" w:rsidRDefault="00283491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28349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7B7C6409" w14:textId="77777777" w:rsidR="000C4A93" w:rsidRPr="00B67E8F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6E16ACDF" w14:textId="448EBB9B" w:rsidR="001B3912" w:rsidRPr="001B3912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B3912" w:rsidRPr="00B67E8F" w14:paraId="537E50E8" w14:textId="77777777" w:rsidTr="00913126">
        <w:tc>
          <w:tcPr>
            <w:tcW w:w="1368" w:type="dxa"/>
          </w:tcPr>
          <w:p w14:paraId="60C99D68" w14:textId="38E3A0C6" w:rsidR="001B3912" w:rsidRPr="00283491" w:rsidRDefault="00283491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28349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31A880B7" w14:textId="77777777" w:rsidR="001B3912" w:rsidRPr="00B67E8F" w:rsidRDefault="001B3912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285EAF78" w14:textId="30D2B594" w:rsidR="001B3912" w:rsidRPr="00B67E8F" w:rsidRDefault="001B3912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E84913" w:rsidRPr="00B67E8F" w14:paraId="5F6CC57C" w14:textId="77777777" w:rsidTr="00913126">
        <w:tc>
          <w:tcPr>
            <w:tcW w:w="1368" w:type="dxa"/>
          </w:tcPr>
          <w:p w14:paraId="5F06B985" w14:textId="5F05A153" w:rsidR="00E84913" w:rsidRPr="00283491" w:rsidRDefault="00283491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8349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14:paraId="20080121" w14:textId="77777777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6E201259" w14:textId="08BBD4D3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สินทรัพย์ชีวภาพ</w:t>
            </w:r>
          </w:p>
        </w:tc>
      </w:tr>
      <w:tr w:rsidR="00E84913" w:rsidRPr="00B67E8F" w14:paraId="25C6CFFB" w14:textId="77777777" w:rsidTr="00913126">
        <w:tc>
          <w:tcPr>
            <w:tcW w:w="1368" w:type="dxa"/>
          </w:tcPr>
          <w:p w14:paraId="5E86B24E" w14:textId="1B43991D" w:rsidR="00E84913" w:rsidRPr="00283491" w:rsidRDefault="00283491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28349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70733260" w14:textId="77777777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0E607720" w14:textId="44418C48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E84913" w:rsidRPr="00B67E8F" w14:paraId="3C285BAC" w14:textId="77777777" w:rsidTr="00913126">
        <w:tc>
          <w:tcPr>
            <w:tcW w:w="1368" w:type="dxa"/>
          </w:tcPr>
          <w:p w14:paraId="5725A35A" w14:textId="719E2446" w:rsidR="00E84913" w:rsidRPr="00283491" w:rsidRDefault="00283491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283491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59F8A55C" w14:textId="77777777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trike/>
                <w:sz w:val="30"/>
                <w:szCs w:val="30"/>
              </w:rPr>
            </w:pPr>
          </w:p>
        </w:tc>
        <w:tc>
          <w:tcPr>
            <w:tcW w:w="7895" w:type="dxa"/>
          </w:tcPr>
          <w:p w14:paraId="32ECA951" w14:textId="650A8897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84913" w:rsidRPr="00B67E8F" w14:paraId="000EBB9E" w14:textId="77777777" w:rsidTr="00913126">
        <w:tc>
          <w:tcPr>
            <w:tcW w:w="1368" w:type="dxa"/>
          </w:tcPr>
          <w:p w14:paraId="7351A7C1" w14:textId="2627A727" w:rsidR="00E84913" w:rsidRPr="00283491" w:rsidRDefault="00283491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283491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1E9D81E3" w14:textId="77777777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1B8CB52A" w14:textId="530987D6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</w:t>
            </w:r>
            <w:r w:rsidRPr="00B67E8F">
              <w:rPr>
                <w:rFonts w:ascii="Angsana New" w:hAnsi="Angsana New"/>
                <w:b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E84913" w:rsidRPr="00B67E8F" w14:paraId="7AA2DA3B" w14:textId="77777777" w:rsidTr="00913126">
        <w:tc>
          <w:tcPr>
            <w:tcW w:w="1368" w:type="dxa"/>
          </w:tcPr>
          <w:p w14:paraId="61A1D785" w14:textId="11BD297E" w:rsidR="00E84913" w:rsidRPr="00283491" w:rsidRDefault="00283491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283491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18D60207" w14:textId="77777777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651891EB" w14:textId="08658684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E84913" w:rsidRPr="00B67E8F" w14:paraId="26805E5A" w14:textId="77777777" w:rsidTr="00913126">
        <w:tc>
          <w:tcPr>
            <w:tcW w:w="1368" w:type="dxa"/>
          </w:tcPr>
          <w:p w14:paraId="50404815" w14:textId="6CCF0643" w:rsidR="00E84913" w:rsidRPr="00283491" w:rsidRDefault="00283491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283491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14:paraId="4D1A237F" w14:textId="77777777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7ED0ACC1" w14:textId="2FAD11A2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E84913" w:rsidRPr="00B67E8F" w14:paraId="18CACC3C" w14:textId="77777777" w:rsidTr="00913126">
        <w:tc>
          <w:tcPr>
            <w:tcW w:w="1368" w:type="dxa"/>
          </w:tcPr>
          <w:p w14:paraId="25B06E73" w14:textId="3A3B5D1D" w:rsidR="00E84913" w:rsidRPr="00283491" w:rsidRDefault="00283491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28349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7C89FDC0" w14:textId="77777777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54D8B5FF" w14:textId="449E8DB6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84913" w:rsidRPr="00B67E8F" w14:paraId="04768579" w14:textId="77777777" w:rsidTr="00913126">
        <w:tc>
          <w:tcPr>
            <w:tcW w:w="1368" w:type="dxa"/>
          </w:tcPr>
          <w:p w14:paraId="3709D00C" w14:textId="6EB4C3C9" w:rsidR="00E84913" w:rsidRPr="00283491" w:rsidRDefault="00283491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28349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0E7F2352" w14:textId="77777777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3E7AB4CA" w14:textId="0C0C022D" w:rsidR="00E84913" w:rsidRPr="00B67E8F" w:rsidRDefault="00E84913" w:rsidP="00E8491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73C277F1" w14:textId="77777777" w:rsidR="00BD1558" w:rsidRPr="00B67E8F" w:rsidRDefault="00BD1558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67E8F">
        <w:rPr>
          <w:rFonts w:ascii="Angsana New" w:hAnsi="Angsana New"/>
          <w:sz w:val="30"/>
          <w:szCs w:val="30"/>
        </w:rPr>
        <w:br w:type="page"/>
      </w:r>
      <w:r w:rsidRPr="00B67E8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</w:t>
      </w:r>
      <w:r w:rsidR="004C0C22" w:rsidRPr="00B67E8F">
        <w:rPr>
          <w:rFonts w:ascii="Angsana New" w:hAnsi="Angsana New"/>
          <w:sz w:val="30"/>
          <w:szCs w:val="30"/>
          <w:cs/>
        </w:rPr>
        <w:t>เงินเป็นส่วนหนึ่งของงบการเงินระหว่างกาลนี้</w:t>
      </w:r>
    </w:p>
    <w:p w14:paraId="06803B76" w14:textId="77777777" w:rsidR="00BD1558" w:rsidRPr="00B67E8F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0075C85B" w14:textId="46606C75" w:rsidR="00BD1558" w:rsidRPr="00B67E8F" w:rsidRDefault="00BD1558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67E8F">
        <w:rPr>
          <w:rFonts w:ascii="Angsana New" w:hAnsi="Angsana New"/>
          <w:sz w:val="30"/>
          <w:szCs w:val="30"/>
          <w:cs/>
        </w:rPr>
        <w:t>งบการเงิน</w:t>
      </w:r>
      <w:r w:rsidR="00AA73F6" w:rsidRPr="00B67E8F">
        <w:rPr>
          <w:rFonts w:ascii="Angsana New" w:hAnsi="Angsana New"/>
          <w:sz w:val="30"/>
          <w:szCs w:val="30"/>
          <w:cs/>
        </w:rPr>
        <w:t>ระหว่างกาล</w:t>
      </w:r>
      <w:r w:rsidR="00B20D90" w:rsidRPr="00B67E8F">
        <w:rPr>
          <w:rFonts w:ascii="Angsana New" w:hAnsi="Angsana New"/>
          <w:sz w:val="30"/>
          <w:szCs w:val="30"/>
          <w:cs/>
        </w:rPr>
        <w:t>นี้</w:t>
      </w:r>
      <w:r w:rsidRPr="00B67E8F">
        <w:rPr>
          <w:rFonts w:ascii="Angsana New" w:hAnsi="Angsana New"/>
          <w:sz w:val="30"/>
          <w:szCs w:val="30"/>
          <w:cs/>
        </w:rPr>
        <w:t>ได้รับอนุมัติ</w:t>
      </w:r>
      <w:r w:rsidR="00B20D90" w:rsidRPr="00B67E8F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B67E8F">
        <w:rPr>
          <w:rFonts w:ascii="Angsana New" w:hAnsi="Angsana New"/>
          <w:sz w:val="30"/>
          <w:szCs w:val="30"/>
          <w:cs/>
        </w:rPr>
        <w:t>จาก</w:t>
      </w:r>
      <w:r w:rsidR="00AA73F6" w:rsidRPr="00B67E8F">
        <w:rPr>
          <w:rFonts w:ascii="Angsana New" w:hAnsi="Angsana New"/>
          <w:sz w:val="30"/>
          <w:szCs w:val="30"/>
          <w:cs/>
        </w:rPr>
        <w:t>คณะ</w:t>
      </w:r>
      <w:r w:rsidRPr="00B67E8F">
        <w:rPr>
          <w:rFonts w:ascii="Angsana New" w:hAnsi="Angsana New"/>
          <w:sz w:val="30"/>
          <w:szCs w:val="30"/>
          <w:cs/>
        </w:rPr>
        <w:t>กรรมการเมื่อ</w:t>
      </w:r>
      <w:r w:rsidR="00267D07" w:rsidRPr="00B67E8F">
        <w:rPr>
          <w:rFonts w:ascii="Angsana New" w:hAnsi="Angsana New"/>
          <w:sz w:val="30"/>
          <w:szCs w:val="30"/>
          <w:cs/>
        </w:rPr>
        <w:t>วันท</w:t>
      </w:r>
      <w:r w:rsidR="0004390F" w:rsidRPr="00B67E8F">
        <w:rPr>
          <w:rFonts w:ascii="Angsana New" w:hAnsi="Angsana New"/>
          <w:sz w:val="30"/>
          <w:szCs w:val="30"/>
          <w:cs/>
        </w:rPr>
        <w:t>ี่</w:t>
      </w:r>
      <w:r w:rsidR="003731B1">
        <w:rPr>
          <w:rFonts w:ascii="Angsana New" w:hAnsi="Angsana New"/>
          <w:sz w:val="30"/>
          <w:szCs w:val="30"/>
        </w:rPr>
        <w:t xml:space="preserve"> </w:t>
      </w:r>
      <w:r w:rsidR="00336CD5" w:rsidRPr="00336CD5">
        <w:rPr>
          <w:rFonts w:ascii="Angsana New" w:hAnsi="Angsana New"/>
          <w:sz w:val="30"/>
          <w:szCs w:val="30"/>
        </w:rPr>
        <w:t>10</w:t>
      </w:r>
      <w:r w:rsidR="003731B1" w:rsidRPr="00336CD5">
        <w:rPr>
          <w:rFonts w:ascii="Angsana New" w:hAnsi="Angsana New"/>
          <w:sz w:val="30"/>
          <w:szCs w:val="30"/>
        </w:rPr>
        <w:t xml:space="preserve"> </w:t>
      </w:r>
      <w:r w:rsidR="004522ED" w:rsidRPr="00336CD5">
        <w:rPr>
          <w:rFonts w:ascii="Angsana New" w:hAnsi="Angsana New" w:hint="cs"/>
          <w:sz w:val="30"/>
          <w:szCs w:val="30"/>
          <w:cs/>
        </w:rPr>
        <w:t>สิงห</w:t>
      </w:r>
      <w:r w:rsidR="003731B1" w:rsidRPr="00336CD5">
        <w:rPr>
          <w:rFonts w:ascii="Angsana New" w:hAnsi="Angsana New" w:hint="cs"/>
          <w:sz w:val="30"/>
          <w:szCs w:val="30"/>
          <w:cs/>
        </w:rPr>
        <w:t xml:space="preserve">าคม </w:t>
      </w:r>
      <w:r w:rsidR="003731B1" w:rsidRPr="00336CD5">
        <w:rPr>
          <w:rFonts w:ascii="Angsana New" w:hAnsi="Angsana New"/>
          <w:sz w:val="30"/>
          <w:szCs w:val="30"/>
        </w:rPr>
        <w:t>2564</w:t>
      </w:r>
      <w:r w:rsidR="003731B1">
        <w:rPr>
          <w:rFonts w:ascii="Angsana New" w:hAnsi="Angsana New"/>
          <w:sz w:val="30"/>
          <w:szCs w:val="30"/>
        </w:rPr>
        <w:t xml:space="preserve"> </w:t>
      </w:r>
    </w:p>
    <w:p w14:paraId="4193FE29" w14:textId="77777777" w:rsidR="00BD1558" w:rsidRPr="00B67E8F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30" w:firstLine="1530"/>
        <w:jc w:val="both"/>
        <w:rPr>
          <w:rFonts w:ascii="Angsana New" w:hAnsi="Angsana New"/>
          <w:sz w:val="22"/>
          <w:szCs w:val="22"/>
        </w:rPr>
      </w:pPr>
    </w:p>
    <w:p w14:paraId="1B05D655" w14:textId="744D6EB6" w:rsidR="00D27B2B" w:rsidRPr="00B67E8F" w:rsidRDefault="00283491" w:rsidP="00EA5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986FDC" w:rsidRPr="00B67E8F">
        <w:rPr>
          <w:rFonts w:ascii="Angsana New" w:hAnsi="Angsana New"/>
          <w:b/>
          <w:bCs/>
          <w:sz w:val="30"/>
          <w:szCs w:val="30"/>
        </w:rPr>
        <w:tab/>
      </w:r>
      <w:r w:rsidR="00B36947" w:rsidRPr="00B67E8F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4C0C22" w:rsidRPr="00B67E8F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3518CB3A" w14:textId="77777777" w:rsidR="00AD0A2F" w:rsidRPr="00B67E8F" w:rsidRDefault="00AD0A2F" w:rsidP="00D2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firstLine="7"/>
        <w:jc w:val="thaiDistribute"/>
        <w:rPr>
          <w:rFonts w:ascii="Angsana New" w:hAnsi="Angsana New"/>
          <w:sz w:val="22"/>
          <w:szCs w:val="22"/>
        </w:rPr>
      </w:pPr>
    </w:p>
    <w:p w14:paraId="67E05D27" w14:textId="50892587" w:rsidR="00E45FCF" w:rsidRPr="00B67E8F" w:rsidRDefault="00E45FCF" w:rsidP="00857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67E8F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67E8F">
        <w:rPr>
          <w:rFonts w:ascii="Angsana New" w:hAnsi="Angsana New"/>
          <w:sz w:val="30"/>
          <w:szCs w:val="30"/>
        </w:rPr>
        <w:br/>
      </w:r>
      <w:r w:rsidRPr="00B67E8F">
        <w:rPr>
          <w:rFonts w:ascii="Angsana New" w:hAnsi="Angsana New"/>
          <w:sz w:val="30"/>
          <w:szCs w:val="30"/>
          <w:cs/>
        </w:rPr>
        <w:t>หมายเหตุ</w:t>
      </w:r>
      <w:r w:rsidRPr="00B67E8F">
        <w:rPr>
          <w:rFonts w:ascii="Angsana New" w:hAnsi="Angsana New"/>
          <w:spacing w:val="-4"/>
          <w:sz w:val="30"/>
          <w:szCs w:val="30"/>
          <w:cs/>
        </w:rPr>
        <w:t>ประกอบงบการเงินระหว่างกาลในรูปแบบย่อ (“งบการเงินระหว่างกาล”) ตามมาตรฐานการบัญชี</w:t>
      </w:r>
      <w:r w:rsidRPr="00B67E8F">
        <w:rPr>
          <w:rFonts w:ascii="Angsana New" w:hAnsi="Angsana New"/>
          <w:color w:val="FFFFFF" w:themeColor="background1"/>
          <w:spacing w:val="-4"/>
          <w:sz w:val="28"/>
          <w:szCs w:val="28"/>
          <w:cs/>
        </w:rPr>
        <w:t xml:space="preserve"> </w:t>
      </w:r>
      <w:r w:rsidRPr="00B67E8F">
        <w:rPr>
          <w:rFonts w:ascii="Angsana New" w:hAnsi="Angsana New"/>
          <w:spacing w:val="-4"/>
          <w:sz w:val="30"/>
          <w:szCs w:val="30"/>
          <w:cs/>
        </w:rPr>
        <w:t>ฉบับที่</w:t>
      </w:r>
      <w:r w:rsidRPr="00B67E8F">
        <w:rPr>
          <w:rFonts w:ascii="Angsana New" w:hAnsi="Angsana New"/>
          <w:color w:val="FFFFFF" w:themeColor="background1"/>
          <w:spacing w:val="-4"/>
          <w:sz w:val="28"/>
          <w:szCs w:val="28"/>
          <w:cs/>
        </w:rPr>
        <w:t xml:space="preserve"> </w:t>
      </w:r>
      <w:r w:rsidRPr="00B67E8F">
        <w:rPr>
          <w:rFonts w:ascii="Angsana New" w:hAnsi="Angsana New"/>
          <w:spacing w:val="-4"/>
          <w:sz w:val="30"/>
          <w:szCs w:val="30"/>
        </w:rPr>
        <w:t>34</w:t>
      </w:r>
      <w:r w:rsidRPr="00B67E8F">
        <w:rPr>
          <w:rFonts w:ascii="Angsana New" w:hAnsi="Angsana New"/>
          <w:color w:val="FFFFFF" w:themeColor="background1"/>
          <w:spacing w:val="-4"/>
          <w:sz w:val="28"/>
          <w:szCs w:val="28"/>
        </w:rPr>
        <w:t xml:space="preserve"> </w:t>
      </w:r>
      <w:r w:rsidRPr="00B67E8F">
        <w:rPr>
          <w:rFonts w:ascii="Angsana New" w:hAnsi="Angsana New"/>
          <w:spacing w:val="-4"/>
          <w:sz w:val="30"/>
          <w:szCs w:val="30"/>
          <w:cs/>
        </w:rPr>
        <w:t>เรื่อง</w:t>
      </w:r>
      <w:r w:rsidRPr="00B67E8F">
        <w:rPr>
          <w:rFonts w:ascii="Angsana New" w:hAnsi="Angsana New"/>
          <w:spacing w:val="-4"/>
          <w:sz w:val="30"/>
          <w:szCs w:val="30"/>
        </w:rPr>
        <w:t xml:space="preserve"> </w:t>
      </w:r>
      <w:r w:rsidRPr="00B67E8F">
        <w:rPr>
          <w:rFonts w:ascii="Angsana New" w:hAnsi="Angsana New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B67E8F">
        <w:rPr>
          <w:rFonts w:ascii="Angsana New" w:hAnsi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B67E8F">
        <w:rPr>
          <w:rFonts w:ascii="Angsana New" w:hAnsi="Angsana New"/>
          <w:sz w:val="30"/>
          <w:szCs w:val="30"/>
        </w:rPr>
        <w:t xml:space="preserve"> </w:t>
      </w:r>
      <w:r w:rsidRPr="00857D31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283491" w:rsidRPr="00857D31">
        <w:rPr>
          <w:rFonts w:ascii="Angsana New" w:hAnsi="Angsana New" w:hint="cs"/>
          <w:spacing w:val="-2"/>
          <w:sz w:val="30"/>
          <w:szCs w:val="30"/>
          <w:cs/>
        </w:rPr>
        <w:t xml:space="preserve"> โดย</w:t>
      </w:r>
      <w:r w:rsidRPr="00857D31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</w:t>
      </w:r>
      <w:r w:rsidRPr="00B67E8F">
        <w:rPr>
          <w:rFonts w:ascii="Angsana New" w:hAnsi="Angsana New"/>
          <w:sz w:val="30"/>
          <w:szCs w:val="30"/>
          <w:cs/>
        </w:rPr>
        <w:t>เน้นการให้</w:t>
      </w:r>
      <w:r w:rsidRPr="00B67E8F">
        <w:rPr>
          <w:rFonts w:ascii="Angsana New" w:hAnsi="Angsana New" w:hint="cs"/>
          <w:sz w:val="30"/>
          <w:szCs w:val="30"/>
          <w:cs/>
        </w:rPr>
        <w:t>ข้อมูลที่</w:t>
      </w:r>
      <w:r w:rsidRPr="00B67E8F">
        <w:rPr>
          <w:rFonts w:ascii="Angsana New" w:hAnsi="Angsana New"/>
          <w:sz w:val="30"/>
          <w:szCs w:val="30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เพื่อไม่ให้ซ้ำซ้อนกับข้อมูลที่ได้เคยนำเสนอไปแล้ว</w:t>
      </w:r>
      <w:r w:rsidR="00283491">
        <w:rPr>
          <w:rFonts w:ascii="Angsana New" w:hAnsi="Angsana New" w:hint="cs"/>
          <w:sz w:val="30"/>
          <w:szCs w:val="30"/>
          <w:cs/>
        </w:rPr>
        <w:t xml:space="preserve">ในงบการเงินประจำปี </w:t>
      </w:r>
      <w:r w:rsidRPr="00B67E8F">
        <w:rPr>
          <w:rFonts w:ascii="Angsana New" w:hAnsi="Angsana New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B67E8F">
        <w:rPr>
          <w:rFonts w:ascii="Angsana New" w:hAnsi="Angsana New"/>
          <w:sz w:val="30"/>
          <w:szCs w:val="30"/>
        </w:rPr>
        <w:t xml:space="preserve">30 </w:t>
      </w:r>
      <w:r w:rsidRPr="00B67E8F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B67E8F">
        <w:rPr>
          <w:rFonts w:ascii="Angsana New" w:hAnsi="Angsana New"/>
          <w:sz w:val="30"/>
          <w:szCs w:val="30"/>
        </w:rPr>
        <w:t>2563</w:t>
      </w:r>
    </w:p>
    <w:p w14:paraId="3BCB3AB9" w14:textId="77777777" w:rsidR="00D2494F" w:rsidRPr="00BE4DA6" w:rsidRDefault="00D2494F" w:rsidP="00D2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5AA3CB6E" w14:textId="1A4291BD" w:rsidR="00E45FCF" w:rsidRDefault="00E45FCF" w:rsidP="00857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67E8F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283491">
        <w:rPr>
          <w:rFonts w:ascii="Angsana New" w:hAnsi="Angsana New" w:hint="cs"/>
          <w:sz w:val="30"/>
          <w:szCs w:val="30"/>
          <w:cs/>
        </w:rPr>
        <w:t>ที่</w:t>
      </w:r>
      <w:r w:rsidRPr="00B67E8F">
        <w:rPr>
          <w:rFonts w:ascii="Angsana New" w:hAnsi="Angsana New"/>
          <w:sz w:val="30"/>
          <w:szCs w:val="30"/>
          <w:cs/>
        </w:rPr>
        <w:t>อาจมีความไม่แน่นอนนั้น</w:t>
      </w:r>
      <w:r w:rsidRPr="00B67E8F">
        <w:rPr>
          <w:rFonts w:ascii="Angsana New" w:hAnsi="Angsana New" w:hint="cs"/>
          <w:sz w:val="30"/>
          <w:szCs w:val="30"/>
          <w:cs/>
        </w:rPr>
        <w:t>ไม่แตกต่างจากที่ได้อธิบายไว้</w:t>
      </w:r>
      <w:r w:rsidRPr="00B67E8F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B67E8F">
        <w:rPr>
          <w:rFonts w:ascii="Angsana New" w:hAnsi="Angsana New"/>
          <w:sz w:val="30"/>
          <w:szCs w:val="30"/>
        </w:rPr>
        <w:t xml:space="preserve">30 </w:t>
      </w:r>
      <w:r w:rsidRPr="00B67E8F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B67E8F">
        <w:rPr>
          <w:rFonts w:ascii="Angsana New" w:hAnsi="Angsana New"/>
          <w:sz w:val="30"/>
          <w:szCs w:val="30"/>
        </w:rPr>
        <w:t>2563</w:t>
      </w:r>
      <w:r w:rsidRPr="00B67E8F">
        <w:rPr>
          <w:rFonts w:ascii="Angsana New" w:hAnsi="Angsana New" w:hint="cs"/>
          <w:sz w:val="30"/>
          <w:szCs w:val="30"/>
          <w:cs/>
        </w:rPr>
        <w:t xml:space="preserve"> </w:t>
      </w:r>
      <w:r w:rsidR="00834916">
        <w:rPr>
          <w:rFonts w:ascii="Angsana New" w:hAnsi="Angsana New" w:hint="cs"/>
          <w:sz w:val="30"/>
          <w:szCs w:val="30"/>
          <w:cs/>
        </w:rPr>
        <w:t>เว้นแต่</w:t>
      </w:r>
      <w:r w:rsidRPr="00B67E8F">
        <w:rPr>
          <w:rFonts w:ascii="Angsana New" w:hAnsi="Angsana New" w:hint="cs"/>
          <w:sz w:val="30"/>
          <w:szCs w:val="30"/>
          <w:cs/>
        </w:rPr>
        <w:t xml:space="preserve">ที่ได้อธิบายไว้ในหมายเหตุข้อ </w:t>
      </w:r>
      <w:r w:rsidR="00283491">
        <w:rPr>
          <w:rFonts w:ascii="Angsana New" w:hAnsi="Angsana New" w:hint="cs"/>
          <w:sz w:val="30"/>
          <w:szCs w:val="30"/>
          <w:cs/>
        </w:rPr>
        <w:t>2</w:t>
      </w:r>
      <w:r w:rsidRPr="00B67E8F">
        <w:rPr>
          <w:rFonts w:ascii="Angsana New" w:hAnsi="Angsana New"/>
          <w:sz w:val="30"/>
          <w:szCs w:val="30"/>
        </w:rPr>
        <w:t xml:space="preserve"> </w:t>
      </w:r>
    </w:p>
    <w:p w14:paraId="5A23330C" w14:textId="77777777" w:rsidR="00283491" w:rsidRPr="00857D31" w:rsidRDefault="00283491" w:rsidP="00E45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692EED91" w14:textId="255474C1" w:rsidR="000C4A93" w:rsidRPr="00B67E8F" w:rsidRDefault="00283491" w:rsidP="00352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352147" w:rsidRPr="00B67E8F">
        <w:rPr>
          <w:rFonts w:ascii="Angsana New" w:hAnsi="Angsana New"/>
          <w:b/>
          <w:bCs/>
          <w:sz w:val="30"/>
          <w:szCs w:val="30"/>
        </w:rPr>
        <w:tab/>
      </w:r>
      <w:r w:rsidR="000C4A93" w:rsidRPr="00B67E8F">
        <w:rPr>
          <w:rFonts w:ascii="Angsana New" w:hAnsi="Angsana New"/>
          <w:b/>
          <w:bCs/>
          <w:sz w:val="30"/>
          <w:szCs w:val="30"/>
          <w:cs/>
        </w:rPr>
        <w:t>การเปลี่ยนแปลงนโยบายบัญชี</w:t>
      </w:r>
    </w:p>
    <w:p w14:paraId="485CC15F" w14:textId="39A72E75" w:rsidR="000C4A93" w:rsidRPr="00857D31" w:rsidRDefault="000C4A93" w:rsidP="00352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7BF9CD5A" w14:textId="2047DB9F" w:rsidR="00E45FCF" w:rsidRPr="00B67E8F" w:rsidRDefault="00E45FCF" w:rsidP="00E45FC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67E8F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5B4436">
        <w:rPr>
          <w:rFonts w:ascii="Angsana New" w:hAnsi="Angsana New"/>
          <w:sz w:val="30"/>
          <w:szCs w:val="30"/>
        </w:rPr>
        <w:t>1</w:t>
      </w:r>
      <w:r w:rsidRPr="00B67E8F">
        <w:rPr>
          <w:rFonts w:ascii="Angsana New" w:hAnsi="Angsana New"/>
          <w:sz w:val="30"/>
          <w:szCs w:val="30"/>
        </w:rPr>
        <w:t xml:space="preserve"> </w:t>
      </w:r>
      <w:r w:rsidRPr="00B67E8F">
        <w:rPr>
          <w:rFonts w:ascii="Angsana New" w:hAnsi="Angsana New"/>
          <w:sz w:val="30"/>
          <w:szCs w:val="30"/>
          <w:cs/>
        </w:rPr>
        <w:t xml:space="preserve">ตุลาคม </w:t>
      </w:r>
      <w:r w:rsidRPr="00B67E8F">
        <w:rPr>
          <w:rFonts w:ascii="Angsana New" w:hAnsi="Angsana New"/>
          <w:sz w:val="30"/>
          <w:szCs w:val="30"/>
        </w:rPr>
        <w:t>2563</w:t>
      </w:r>
      <w:r w:rsidRPr="00B67E8F">
        <w:rPr>
          <w:rFonts w:ascii="Angsana New" w:hAnsi="Angsana New"/>
          <w:sz w:val="30"/>
          <w:szCs w:val="30"/>
          <w:cs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 </w:t>
      </w:r>
      <w:r w:rsidRPr="00B67E8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B67E8F">
        <w:rPr>
          <w:rFonts w:ascii="Angsana New" w:hAnsi="Angsana New"/>
          <w:sz w:val="30"/>
          <w:szCs w:val="30"/>
        </w:rPr>
        <w:t xml:space="preserve">TFRS 16 </w:t>
      </w:r>
      <w:r w:rsidRPr="00B67E8F">
        <w:rPr>
          <w:rFonts w:ascii="Angsana New" w:hAnsi="Angsana New"/>
          <w:sz w:val="30"/>
          <w:szCs w:val="30"/>
          <w:cs/>
        </w:rPr>
        <w:t xml:space="preserve">เป็นครั้งแรก </w:t>
      </w:r>
      <w:r w:rsidRPr="00B67E8F">
        <w:rPr>
          <w:rFonts w:ascii="Angsana New" w:hAnsi="Angsana New"/>
          <w:sz w:val="30"/>
          <w:szCs w:val="30"/>
        </w:rPr>
        <w:t xml:space="preserve"> </w:t>
      </w:r>
    </w:p>
    <w:p w14:paraId="3947ED95" w14:textId="77777777" w:rsidR="00E45FCF" w:rsidRPr="00BE4DA6" w:rsidRDefault="00E45FCF" w:rsidP="00E45FC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</w:rPr>
      </w:pPr>
    </w:p>
    <w:p w14:paraId="17723896" w14:textId="77777777" w:rsidR="00E45FCF" w:rsidRPr="00B67E8F" w:rsidRDefault="00E45FCF" w:rsidP="00E45FCF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67E8F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 xml:space="preserve">  </w:t>
      </w:r>
      <w:r w:rsidRPr="00B67E8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13F18299" w14:textId="77777777" w:rsidR="00E45FCF" w:rsidRPr="00BE4DA6" w:rsidRDefault="00E45FCF" w:rsidP="00E45FC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332BF296" w14:textId="77777777" w:rsidR="00E45FCF" w:rsidRPr="00B67E8F" w:rsidRDefault="00E45FCF" w:rsidP="00E45F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101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B67E8F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องค์ประกอบอื่นของส่วนของผู้ถือหุ้น ณ วันที่ </w:t>
      </w:r>
      <w:r w:rsidRPr="00B67E8F">
        <w:rPr>
          <w:rFonts w:asciiTheme="majorBidi" w:hAnsiTheme="majorBidi" w:cstheme="majorBidi"/>
          <w:sz w:val="30"/>
          <w:szCs w:val="30"/>
        </w:rPr>
        <w:t xml:space="preserve">1 </w:t>
      </w:r>
      <w:r w:rsidRPr="00B67E8F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7E8F">
        <w:rPr>
          <w:rFonts w:asciiTheme="majorBidi" w:hAnsiTheme="majorBidi" w:cstheme="majorBidi"/>
          <w:sz w:val="30"/>
          <w:szCs w:val="30"/>
        </w:rPr>
        <w:t xml:space="preserve">2563 </w:t>
      </w:r>
      <w:r w:rsidRPr="00B67E8F">
        <w:rPr>
          <w:rFonts w:asciiTheme="majorBidi" w:hAnsiTheme="majorBidi" w:cstheme="majorBidi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B67E8F">
        <w:rPr>
          <w:rFonts w:asciiTheme="majorBidi" w:hAnsiTheme="majorBidi" w:cstheme="majorBidi"/>
          <w:sz w:val="30"/>
          <w:szCs w:val="30"/>
        </w:rPr>
        <w:t xml:space="preserve"> 2563</w:t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 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38063783" w14:textId="77777777" w:rsidR="00E45FCF" w:rsidRPr="00BE4DA6" w:rsidRDefault="00E45FCF" w:rsidP="00E45FC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618C8051" w14:textId="77777777" w:rsidR="00E45FCF" w:rsidRPr="00B67E8F" w:rsidRDefault="00E45FCF" w:rsidP="00E45F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26"/>
        <w:jc w:val="thaiDistribute"/>
        <w:rPr>
          <w:rFonts w:asciiTheme="majorBidi" w:hAnsiTheme="majorBidi" w:cstheme="majorBidi"/>
          <w:sz w:val="30"/>
          <w:szCs w:val="30"/>
        </w:rPr>
      </w:pPr>
      <w:r w:rsidRPr="00B67E8F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B67E8F">
        <w:rPr>
          <w:rFonts w:asciiTheme="majorBidi" w:hAnsiTheme="majorBidi" w:cstheme="majorBidi"/>
          <w:sz w:val="30"/>
          <w:szCs w:val="30"/>
        </w:rPr>
        <w:t xml:space="preserve"> </w:t>
      </w:r>
      <w:r w:rsidRPr="00B67E8F">
        <w:rPr>
          <w:rFonts w:asciiTheme="majorBidi" w:hAnsiTheme="majorBidi" w:cstheme="majorBidi"/>
          <w:sz w:val="30"/>
          <w:szCs w:val="30"/>
          <w:cs/>
        </w:rPr>
        <w:t>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7EED58CE" w14:textId="3F40978E" w:rsidR="00E45FCF" w:rsidRPr="00B67E8F" w:rsidRDefault="00E45FCF" w:rsidP="001A7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08" w:hanging="18"/>
        <w:jc w:val="thaiDistribute"/>
        <w:rPr>
          <w:rFonts w:asciiTheme="majorBidi" w:hAnsiTheme="majorBidi" w:cstheme="majorBidi"/>
          <w:sz w:val="30"/>
          <w:szCs w:val="30"/>
        </w:rPr>
      </w:pPr>
      <w:r w:rsidRPr="00B67E8F">
        <w:rPr>
          <w:rFonts w:asciiTheme="majorBidi" w:hAnsiTheme="majorBidi" w:cstheme="majorBidi"/>
          <w:sz w:val="30"/>
          <w:szCs w:val="30"/>
          <w:cs/>
        </w:rPr>
        <w:lastRenderedPageBreak/>
        <w:t>(</w:t>
      </w:r>
      <w:r w:rsidRPr="00B67E8F">
        <w:rPr>
          <w:rFonts w:asciiTheme="majorBidi" w:hAnsiTheme="majorBidi" w:cstheme="majorBidi"/>
          <w:sz w:val="30"/>
          <w:szCs w:val="30"/>
        </w:rPr>
        <w:t>1</w:t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1A7DD0">
        <w:rPr>
          <w:rFonts w:asciiTheme="majorBidi" w:hAnsiTheme="majorBidi" w:cstheme="majorBidi"/>
          <w:sz w:val="30"/>
          <w:szCs w:val="30"/>
        </w:rPr>
        <w:t xml:space="preserve"> </w:t>
      </w:r>
      <w:r w:rsidRPr="00B67E8F">
        <w:rPr>
          <w:rFonts w:asciiTheme="majorBidi" w:hAnsiTheme="majorBidi" w:cstheme="majorBidi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7274D683" w14:textId="77777777" w:rsidR="00E45FCF" w:rsidRPr="00BD170B" w:rsidRDefault="00E45FCF" w:rsidP="00E45FCF">
      <w:pPr>
        <w:pStyle w:val="BodyText2"/>
        <w:tabs>
          <w:tab w:val="left" w:pos="540"/>
        </w:tabs>
        <w:ind w:left="100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564D37" w14:textId="06F989C7" w:rsidR="00E45FCF" w:rsidRPr="00B67E8F" w:rsidRDefault="00283491" w:rsidP="00857D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0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มาตรฐานการรายงานทางการเงินฉบับที่ </w:t>
      </w:r>
      <w:r w:rsidR="00857D31">
        <w:rPr>
          <w:rFonts w:asciiTheme="majorBidi" w:hAnsiTheme="majorBidi" w:cstheme="majorBidi"/>
          <w:spacing w:val="-6"/>
          <w:sz w:val="30"/>
          <w:szCs w:val="30"/>
        </w:rPr>
        <w:t xml:space="preserve">9 </w:t>
      </w:r>
      <w:r w:rsidR="00857D31">
        <w:rPr>
          <w:rFonts w:asciiTheme="majorBidi" w:hAnsiTheme="majorBidi" w:cstheme="majorBidi" w:hint="cs"/>
          <w:spacing w:val="-6"/>
          <w:sz w:val="30"/>
          <w:szCs w:val="30"/>
          <w:cs/>
        </w:rPr>
        <w:t>(</w:t>
      </w:r>
      <w:r w:rsidR="00857D31">
        <w:rPr>
          <w:rFonts w:asciiTheme="majorBidi" w:hAnsiTheme="majorBidi" w:cstheme="majorBidi"/>
          <w:spacing w:val="-6"/>
          <w:sz w:val="30"/>
          <w:szCs w:val="30"/>
        </w:rPr>
        <w:t>“TFRS 9”)</w:t>
      </w:r>
      <w:r w:rsidR="0088301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E45FCF" w:rsidRPr="00B67E8F">
        <w:rPr>
          <w:rFonts w:asciiTheme="majorBidi" w:hAnsiTheme="majorBidi" w:cstheme="majorBidi"/>
          <w:spacing w:val="-6"/>
          <w:sz w:val="30"/>
          <w:szCs w:val="30"/>
          <w:cs/>
        </w:rPr>
        <w:t>กำหนดการจัดประเภทสินทรัพย์ทางการเงินเป็น</w:t>
      </w:r>
      <w:r w:rsidR="00857D31">
        <w:rPr>
          <w:rFonts w:asciiTheme="majorBidi" w:hAnsiTheme="majorBidi" w:cstheme="majorBidi"/>
          <w:spacing w:val="-6"/>
          <w:sz w:val="30"/>
          <w:szCs w:val="30"/>
        </w:rPr>
        <w:br/>
      </w:r>
      <w:r w:rsidR="00E45FCF" w:rsidRPr="00B67E8F">
        <w:rPr>
          <w:rFonts w:asciiTheme="majorBidi" w:hAnsiTheme="majorBidi" w:cstheme="majorBidi"/>
          <w:spacing w:val="-6"/>
          <w:sz w:val="30"/>
          <w:szCs w:val="30"/>
        </w:rPr>
        <w:t xml:space="preserve">3 </w:t>
      </w:r>
      <w:r w:rsidR="00E45FCF" w:rsidRPr="00B67E8F">
        <w:rPr>
          <w:rFonts w:asciiTheme="majorBidi" w:hAnsiTheme="majorBidi" w:cstheme="majorBidi"/>
          <w:spacing w:val="-6"/>
          <w:sz w:val="30"/>
          <w:szCs w:val="30"/>
          <w:cs/>
        </w:rPr>
        <w:t>ประเภท ได้แก่</w:t>
      </w:r>
      <w:r w:rsidR="00E45FCF" w:rsidRPr="00B67E8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E45FCF" w:rsidRPr="00B67E8F">
        <w:rPr>
          <w:rFonts w:asciiTheme="majorBidi" w:hAnsiTheme="majorBidi" w:cstheme="majorBidi"/>
          <w:spacing w:val="-6"/>
          <w:sz w:val="30"/>
          <w:szCs w:val="30"/>
          <w:cs/>
        </w:rPr>
        <w:t>ราคาทุนตัดจำหน่าย มูลค่ายุติธรรม</w:t>
      </w:r>
      <w:r w:rsidR="00E45FCF" w:rsidRPr="00B67E8F">
        <w:rPr>
          <w:rFonts w:asciiTheme="majorBidi" w:hAnsiTheme="majorBidi" w:cstheme="majorBidi"/>
          <w:sz w:val="30"/>
          <w:szCs w:val="30"/>
          <w:cs/>
        </w:rPr>
        <w:t xml:space="preserve">ผ่านกำไรขาดทุนเบ็ดเสร็จอื่น </w:t>
      </w:r>
      <w:r w:rsidR="00E45FCF" w:rsidRPr="00B67E8F">
        <w:rPr>
          <w:rFonts w:asciiTheme="majorBidi" w:hAnsiTheme="majorBidi" w:cstheme="majorBidi"/>
          <w:sz w:val="30"/>
          <w:szCs w:val="30"/>
        </w:rPr>
        <w:t>(FVOCI)</w:t>
      </w:r>
      <w:r w:rsidR="00E45FCF" w:rsidRPr="00B67E8F">
        <w:rPr>
          <w:rFonts w:asciiTheme="majorBidi" w:hAnsiTheme="majorBidi" w:cstheme="majorBidi"/>
          <w:sz w:val="30"/>
          <w:szCs w:val="30"/>
          <w:cs/>
        </w:rPr>
        <w:t xml:space="preserve"> และมูลค่ายุติธรรมผ่านกำไรหรือขาดทุน</w:t>
      </w:r>
      <w:r w:rsidR="00E45FCF" w:rsidRPr="00B67E8F">
        <w:rPr>
          <w:rFonts w:asciiTheme="majorBidi" w:hAnsiTheme="majorBidi" w:cstheme="majorBidi"/>
          <w:sz w:val="30"/>
          <w:szCs w:val="30"/>
        </w:rPr>
        <w:t xml:space="preserve"> (FVTPL) </w:t>
      </w:r>
      <w:r w:rsidR="00E45FCF" w:rsidRPr="00B67E8F">
        <w:rPr>
          <w:rFonts w:asciiTheme="majorBidi" w:hAnsiTheme="majorBidi" w:cstheme="majorBidi"/>
          <w:sz w:val="30"/>
          <w:szCs w:val="30"/>
          <w:cs/>
        </w:rPr>
        <w:t>โดยจัดประเภทตาม</w:t>
      </w:r>
      <w:r w:rsidR="00E45FCF" w:rsidRPr="00B67E8F">
        <w:rPr>
          <w:rFonts w:asciiTheme="majorBidi" w:hAnsiTheme="majorBidi" w:cstheme="majorBidi"/>
          <w:spacing w:val="-4"/>
          <w:sz w:val="30"/>
          <w:szCs w:val="30"/>
          <w:cs/>
        </w:rPr>
        <w:t>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</w:t>
      </w:r>
      <w:r w:rsidR="00E45FCF" w:rsidRPr="00B67E8F">
        <w:rPr>
          <w:rFonts w:asciiTheme="majorBidi" w:hAnsiTheme="majorBidi" w:cstheme="majorBidi"/>
          <w:sz w:val="30"/>
          <w:szCs w:val="30"/>
          <w:cs/>
        </w:rPr>
        <w:t xml:space="preserve"> อย่างไรก็ตาม กลุ่มบริษัท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 </w:t>
      </w:r>
      <w:r w:rsidR="00E45FCF" w:rsidRPr="00B67E8F">
        <w:rPr>
          <w:rFonts w:asciiTheme="majorBidi" w:hAnsiTheme="majorBidi" w:cstheme="majorBidi"/>
          <w:sz w:val="30"/>
          <w:szCs w:val="30"/>
        </w:rPr>
        <w:t xml:space="preserve">TFRS 9 </w:t>
      </w:r>
      <w:r w:rsidR="00E45FCF" w:rsidRPr="00B67E8F">
        <w:rPr>
          <w:rFonts w:asciiTheme="majorBidi" w:hAnsiTheme="majorBidi" w:cstheme="majorBidi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</w:t>
      </w:r>
      <w:r w:rsidR="00857D31">
        <w:rPr>
          <w:rFonts w:asciiTheme="majorBidi" w:hAnsiTheme="majorBidi" w:cstheme="majorBidi"/>
          <w:sz w:val="30"/>
          <w:szCs w:val="30"/>
        </w:rPr>
        <w:br/>
      </w:r>
      <w:r w:rsidR="00E45FCF" w:rsidRPr="00B67E8F">
        <w:rPr>
          <w:rFonts w:asciiTheme="majorBidi" w:hAnsiTheme="majorBidi" w:cstheme="majorBidi"/>
          <w:sz w:val="30"/>
          <w:szCs w:val="30"/>
          <w:cs/>
        </w:rPr>
        <w:t xml:space="preserve">หลักทรัพย์เพื่อค้า และเงินลงทุนทั่วไปตามที่กำหนดโดยมาตรฐานการบัญชี ฉบับที่ </w:t>
      </w:r>
      <w:r w:rsidR="00E45FCF" w:rsidRPr="00B67E8F">
        <w:rPr>
          <w:rFonts w:asciiTheme="majorBidi" w:hAnsiTheme="majorBidi" w:cstheme="majorBidi"/>
          <w:sz w:val="30"/>
          <w:szCs w:val="30"/>
        </w:rPr>
        <w:t>105</w:t>
      </w:r>
      <w:r w:rsidR="00E45FCF" w:rsidRPr="00B67E8F">
        <w:rPr>
          <w:rFonts w:asciiTheme="majorBidi" w:hAnsiTheme="majorBidi" w:cstheme="majorBidi"/>
          <w:sz w:val="30"/>
          <w:szCs w:val="30"/>
          <w:cs/>
        </w:rPr>
        <w:t xml:space="preserve"> (</w:t>
      </w:r>
      <w:r>
        <w:rPr>
          <w:rFonts w:asciiTheme="majorBidi" w:hAnsiTheme="majorBidi" w:cstheme="majorBidi"/>
          <w:sz w:val="30"/>
          <w:szCs w:val="30"/>
        </w:rPr>
        <w:t>“</w:t>
      </w:r>
      <w:r w:rsidR="00E45FCF" w:rsidRPr="00B67E8F">
        <w:rPr>
          <w:rFonts w:asciiTheme="majorBidi" w:hAnsiTheme="majorBidi" w:cstheme="majorBidi"/>
          <w:sz w:val="30"/>
          <w:szCs w:val="30"/>
        </w:rPr>
        <w:t>TAS 105</w:t>
      </w:r>
      <w:r>
        <w:rPr>
          <w:rFonts w:asciiTheme="majorBidi" w:hAnsiTheme="majorBidi" w:cstheme="majorBidi"/>
          <w:sz w:val="30"/>
          <w:szCs w:val="30"/>
        </w:rPr>
        <w:t>”</w:t>
      </w:r>
      <w:r w:rsidR="00E45FCF" w:rsidRPr="00B67E8F">
        <w:rPr>
          <w:rFonts w:asciiTheme="majorBidi" w:hAnsiTheme="majorBidi" w:cstheme="majorBidi"/>
          <w:sz w:val="30"/>
          <w:szCs w:val="30"/>
        </w:rPr>
        <w:t>)</w:t>
      </w:r>
    </w:p>
    <w:p w14:paraId="14DCE092" w14:textId="77777777" w:rsidR="00E45FCF" w:rsidRPr="00BD170B" w:rsidRDefault="00E45FCF" w:rsidP="00E45F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26"/>
        <w:jc w:val="thaiDistribute"/>
        <w:rPr>
          <w:rFonts w:asciiTheme="majorBidi" w:hAnsiTheme="majorBidi" w:cstheme="majorBidi"/>
          <w:sz w:val="30"/>
          <w:szCs w:val="30"/>
        </w:rPr>
      </w:pPr>
    </w:p>
    <w:p w14:paraId="789FED3E" w14:textId="6A582871" w:rsidR="00E45FCF" w:rsidRPr="001A7DD0" w:rsidRDefault="00E45FCF" w:rsidP="001A7DD0">
      <w:pPr>
        <w:pStyle w:val="ListParagraph"/>
        <w:tabs>
          <w:tab w:val="clear" w:pos="680"/>
          <w:tab w:val="clear" w:pos="907"/>
          <w:tab w:val="left" w:pos="990"/>
        </w:tabs>
        <w:autoSpaceDE w:val="0"/>
        <w:autoSpaceDN w:val="0"/>
        <w:adjustRightInd w:val="0"/>
        <w:spacing w:line="240" w:lineRule="auto"/>
        <w:ind w:left="1310"/>
        <w:jc w:val="thaiDistribute"/>
        <w:rPr>
          <w:rFonts w:asciiTheme="majorBidi" w:hAnsiTheme="majorBidi" w:cstheme="majorBidi"/>
          <w:sz w:val="30"/>
          <w:szCs w:val="30"/>
        </w:rPr>
      </w:pPr>
      <w:r w:rsidRPr="001A7DD0">
        <w:rPr>
          <w:rFonts w:asciiTheme="majorBidi" w:hAnsiTheme="majorBidi" w:cstheme="majorBidi"/>
          <w:sz w:val="30"/>
          <w:szCs w:val="30"/>
          <w:cs/>
        </w:rPr>
        <w:t>ตาม</w:t>
      </w:r>
      <w:r w:rsidRPr="001A7DD0">
        <w:rPr>
          <w:rFonts w:asciiTheme="majorBidi" w:hAnsiTheme="majorBidi" w:cstheme="majorBidi"/>
          <w:sz w:val="30"/>
          <w:szCs w:val="30"/>
        </w:rPr>
        <w:t xml:space="preserve"> TFRS 9 </w:t>
      </w:r>
      <w:r w:rsidRPr="001A7DD0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เดิมกลุ่มบริษัทรับรู้ดอกเบี้ยรับและดอกเบี้ยจ่ายด้วยอัตราดอกเบี้ยตามสัญญา</w:t>
      </w:r>
    </w:p>
    <w:p w14:paraId="2A5D6A2C" w14:textId="77777777" w:rsidR="00E45FCF" w:rsidRPr="00BD170B" w:rsidRDefault="00E45FCF" w:rsidP="00E45FCF">
      <w:pPr>
        <w:pStyle w:val="ListParagraph"/>
        <w:tabs>
          <w:tab w:val="clear" w:pos="680"/>
          <w:tab w:val="clear" w:pos="907"/>
          <w:tab w:val="left" w:pos="990"/>
        </w:tabs>
        <w:autoSpaceDE w:val="0"/>
        <w:autoSpaceDN w:val="0"/>
        <w:adjustRightInd w:val="0"/>
        <w:spacing w:line="0" w:lineRule="atLeast"/>
        <w:ind w:left="907"/>
        <w:jc w:val="thaiDistribute"/>
        <w:rPr>
          <w:rFonts w:asciiTheme="majorBidi" w:hAnsiTheme="majorBidi" w:cstheme="majorBidi"/>
          <w:sz w:val="30"/>
          <w:szCs w:val="30"/>
        </w:rPr>
      </w:pPr>
    </w:p>
    <w:p w14:paraId="5CBEDD32" w14:textId="77777777" w:rsidR="00E45FCF" w:rsidRPr="00B67E8F" w:rsidRDefault="00E45FCF" w:rsidP="001A7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59" w:lineRule="auto"/>
        <w:ind w:left="540" w:firstLine="360"/>
        <w:rPr>
          <w:rFonts w:asciiTheme="majorBidi" w:hAnsiTheme="majorBidi" w:cstheme="majorBidi"/>
          <w:sz w:val="30"/>
          <w:szCs w:val="30"/>
        </w:rPr>
      </w:pPr>
      <w:r w:rsidRPr="00B67E8F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ตารางดังต่อไปนี้แสดงเปรียบเทียบการจัดประเภทและการวัดมูลค่าของเงินลงทุนตาม </w:t>
      </w:r>
      <w:r w:rsidRPr="00B67E8F">
        <w:rPr>
          <w:rFonts w:asciiTheme="majorBidi" w:hAnsiTheme="majorBidi" w:cstheme="majorBidi"/>
          <w:sz w:val="30"/>
          <w:szCs w:val="30"/>
        </w:rPr>
        <w:t xml:space="preserve">TAS 105 </w:t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67E8F">
        <w:rPr>
          <w:rFonts w:asciiTheme="majorBidi" w:hAnsiTheme="majorBidi" w:cstheme="majorBidi"/>
          <w:sz w:val="30"/>
          <w:szCs w:val="30"/>
        </w:rPr>
        <w:t>TFRS 9</w:t>
      </w:r>
    </w:p>
    <w:p w14:paraId="21389E62" w14:textId="77777777" w:rsidR="00E45FCF" w:rsidRPr="005B4436" w:rsidRDefault="00E45FCF" w:rsidP="00E45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59" w:lineRule="auto"/>
        <w:ind w:left="540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3"/>
        <w:gridCol w:w="1237"/>
        <w:gridCol w:w="14"/>
        <w:gridCol w:w="259"/>
        <w:gridCol w:w="1167"/>
        <w:gridCol w:w="249"/>
        <w:gridCol w:w="1281"/>
        <w:gridCol w:w="239"/>
        <w:gridCol w:w="931"/>
        <w:gridCol w:w="236"/>
        <w:gridCol w:w="844"/>
      </w:tblGrid>
      <w:tr w:rsidR="00E45FCF" w:rsidRPr="00B67E8F" w14:paraId="4B47397C" w14:textId="77777777" w:rsidTr="008F77AD">
        <w:trPr>
          <w:tblHeader/>
        </w:trPr>
        <w:tc>
          <w:tcPr>
            <w:tcW w:w="9270" w:type="dxa"/>
            <w:gridSpan w:val="11"/>
            <w:vAlign w:val="bottom"/>
          </w:tcPr>
          <w:p w14:paraId="1420D991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hanging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bookmarkStart w:id="0" w:name="_Hlk49278226"/>
            <w:r w:rsidRPr="00B67E8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Pr="00B67E8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/</w:t>
            </w:r>
            <w:r w:rsidRPr="00B67E8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5FCF" w:rsidRPr="00B67E8F" w14:paraId="0ADA4BF1" w14:textId="77777777" w:rsidTr="008F77AD">
        <w:trPr>
          <w:tblHeader/>
        </w:trPr>
        <w:tc>
          <w:tcPr>
            <w:tcW w:w="4050" w:type="dxa"/>
            <w:gridSpan w:val="2"/>
            <w:tcBorders>
              <w:bottom w:val="single" w:sz="4" w:space="0" w:color="auto"/>
            </w:tcBorders>
            <w:vAlign w:val="bottom"/>
          </w:tcPr>
          <w:p w14:paraId="06753187" w14:textId="77777777" w:rsidR="00E45FCF" w:rsidRPr="0036672D" w:rsidRDefault="00E45FCF" w:rsidP="0036672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rPr>
                <w:rFonts w:asciiTheme="majorBidi" w:hAnsiTheme="majorBidi" w:cstheme="majorBidi"/>
                <w:color w:val="000000"/>
                <w:spacing w:val="-12"/>
                <w:sz w:val="30"/>
                <w:szCs w:val="30"/>
              </w:rPr>
            </w:pPr>
            <w:r w:rsidRPr="0036672D">
              <w:rPr>
                <w:rFonts w:asciiTheme="majorBidi" w:hAnsiTheme="majorBidi" w:cstheme="majorBidi"/>
                <w:color w:val="000000"/>
                <w:spacing w:val="-12"/>
                <w:sz w:val="30"/>
                <w:szCs w:val="30"/>
                <w:cs/>
              </w:rPr>
              <w:t>การจัดประเภทตาม</w:t>
            </w:r>
            <w:r w:rsidRPr="0036672D">
              <w:rPr>
                <w:rFonts w:asciiTheme="majorBidi" w:hAnsiTheme="majorBidi" w:cstheme="majorBidi"/>
                <w:color w:val="000000"/>
                <w:spacing w:val="-12"/>
                <w:sz w:val="30"/>
                <w:szCs w:val="30"/>
              </w:rPr>
              <w:t xml:space="preserve"> TAS 105 </w:t>
            </w:r>
            <w:r w:rsidRPr="0036672D">
              <w:rPr>
                <w:rFonts w:asciiTheme="majorBidi" w:hAnsiTheme="majorBidi" w:cstheme="majorBidi"/>
                <w:color w:val="000000"/>
                <w:spacing w:val="-12"/>
                <w:sz w:val="30"/>
                <w:szCs w:val="30"/>
                <w:cs/>
              </w:rPr>
              <w:t xml:space="preserve">ณ วันที่ </w:t>
            </w:r>
            <w:r w:rsidRPr="0036672D">
              <w:rPr>
                <w:rFonts w:asciiTheme="majorBidi" w:hAnsiTheme="majorBidi" w:cstheme="majorBidi"/>
                <w:color w:val="000000"/>
                <w:spacing w:val="-12"/>
                <w:sz w:val="30"/>
                <w:szCs w:val="30"/>
              </w:rPr>
              <w:t xml:space="preserve">30 </w:t>
            </w:r>
            <w:r w:rsidRPr="0036672D">
              <w:rPr>
                <w:rFonts w:asciiTheme="majorBidi" w:hAnsiTheme="majorBidi" w:cstheme="majorBidi"/>
                <w:color w:val="000000"/>
                <w:spacing w:val="-12"/>
                <w:sz w:val="30"/>
                <w:szCs w:val="30"/>
                <w:cs/>
              </w:rPr>
              <w:t xml:space="preserve">กันยายน </w:t>
            </w:r>
            <w:r w:rsidRPr="0036672D">
              <w:rPr>
                <w:rFonts w:asciiTheme="majorBidi" w:hAnsiTheme="majorBidi" w:cstheme="majorBidi"/>
                <w:color w:val="000000"/>
                <w:spacing w:val="-12"/>
                <w:sz w:val="30"/>
                <w:szCs w:val="30"/>
              </w:rPr>
              <w:t>2563</w:t>
            </w:r>
          </w:p>
        </w:tc>
        <w:tc>
          <w:tcPr>
            <w:tcW w:w="273" w:type="dxa"/>
            <w:gridSpan w:val="2"/>
            <w:vAlign w:val="bottom"/>
          </w:tcPr>
          <w:p w14:paraId="58F9B599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47" w:type="dxa"/>
            <w:gridSpan w:val="7"/>
            <w:tcBorders>
              <w:bottom w:val="single" w:sz="4" w:space="0" w:color="auto"/>
            </w:tcBorders>
            <w:vAlign w:val="bottom"/>
          </w:tcPr>
          <w:p w14:paraId="7EB89934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B67E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9 </w:t>
            </w:r>
            <w:r w:rsidRPr="00B67E8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B67E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B67E8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ตุลาคม</w:t>
            </w:r>
            <w:r w:rsidRPr="00B67E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E45FCF" w:rsidRPr="00B67E8F" w14:paraId="2D9FEC2B" w14:textId="77777777" w:rsidTr="008F77AD">
        <w:trPr>
          <w:tblHeader/>
        </w:trPr>
        <w:tc>
          <w:tcPr>
            <w:tcW w:w="2813" w:type="dxa"/>
            <w:tcBorders>
              <w:top w:val="single" w:sz="4" w:space="0" w:color="auto"/>
            </w:tcBorders>
            <w:vAlign w:val="bottom"/>
          </w:tcPr>
          <w:p w14:paraId="73A00D54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5E2C32DE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60A86974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  <w:vAlign w:val="bottom"/>
          </w:tcPr>
          <w:p w14:paraId="37E27C2E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59" w:type="dxa"/>
          </w:tcPr>
          <w:p w14:paraId="06C2BFEA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78492741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5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มูลค่ายุติธรรมผ่านกำไร</w:t>
            </w:r>
          </w:p>
          <w:p w14:paraId="2973F21C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5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249" w:type="dxa"/>
            <w:vAlign w:val="bottom"/>
          </w:tcPr>
          <w:p w14:paraId="601BDBA2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1" w:type="dxa"/>
            <w:vAlign w:val="bottom"/>
          </w:tcPr>
          <w:p w14:paraId="27C5D049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มูลค่ายุติธรรม</w:t>
            </w:r>
          </w:p>
          <w:p w14:paraId="6AD452B7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6E761A48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</w:tcPr>
          <w:p w14:paraId="43DB3A43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ราคาทุน</w:t>
            </w:r>
          </w:p>
          <w:p w14:paraId="4C56EACA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115" w:hanging="84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ตัดจำหน่าย</w:t>
            </w:r>
          </w:p>
          <w:p w14:paraId="3D7A280A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 w:hanging="43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-</w:t>
            </w:r>
            <w:r w:rsidRPr="00B67E8F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125EED9D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ECE5BAD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E45FCF" w:rsidRPr="00B67E8F" w14:paraId="56BBE4F1" w14:textId="77777777" w:rsidTr="008F77AD">
        <w:trPr>
          <w:tblHeader/>
        </w:trPr>
        <w:tc>
          <w:tcPr>
            <w:tcW w:w="2813" w:type="dxa"/>
          </w:tcPr>
          <w:p w14:paraId="6B33EBCF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57" w:type="dxa"/>
            <w:gridSpan w:val="10"/>
          </w:tcPr>
          <w:p w14:paraId="41EA5B43" w14:textId="77777777" w:rsidR="00E45FCF" w:rsidRPr="00B67E8F" w:rsidRDefault="00E45FCF" w:rsidP="00280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B67E8F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B67E8F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E45FCF" w:rsidRPr="00B67E8F" w14:paraId="41CE304B" w14:textId="77777777" w:rsidTr="008F77AD">
        <w:tc>
          <w:tcPr>
            <w:tcW w:w="2813" w:type="dxa"/>
          </w:tcPr>
          <w:p w14:paraId="014AD5F5" w14:textId="77777777" w:rsidR="00E45FCF" w:rsidRPr="00B67E8F" w:rsidRDefault="00E45FCF" w:rsidP="00280963">
            <w:pPr>
              <w:pStyle w:val="NoSpacing"/>
              <w:tabs>
                <w:tab w:val="left" w:pos="348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51" w:type="dxa"/>
            <w:gridSpan w:val="2"/>
            <w:vAlign w:val="bottom"/>
          </w:tcPr>
          <w:p w14:paraId="2EFEDAC4" w14:textId="77777777" w:rsidR="00E45FCF" w:rsidRPr="00B67E8F" w:rsidRDefault="00E45FCF" w:rsidP="00280963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021B64FA" w14:textId="77777777" w:rsidR="00E45FCF" w:rsidRPr="00B67E8F" w:rsidRDefault="00E45FCF" w:rsidP="00280963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6FFD8CA4" w14:textId="77777777" w:rsidR="00E45FCF" w:rsidRPr="00B67E8F" w:rsidRDefault="00E45FCF" w:rsidP="00280963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6D097284" w14:textId="77777777" w:rsidR="00E45FCF" w:rsidRPr="00B67E8F" w:rsidRDefault="00E45FCF" w:rsidP="00280963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1" w:type="dxa"/>
            <w:vAlign w:val="bottom"/>
          </w:tcPr>
          <w:p w14:paraId="1E7B1FBA" w14:textId="77777777" w:rsidR="00E45FCF" w:rsidRPr="00B67E8F" w:rsidRDefault="00E45FCF" w:rsidP="00280963">
            <w:pPr>
              <w:pStyle w:val="NoSpacing"/>
              <w:tabs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747CDA17" w14:textId="77777777" w:rsidR="00E45FCF" w:rsidRPr="00B67E8F" w:rsidRDefault="00E45FCF" w:rsidP="00280963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</w:tcPr>
          <w:p w14:paraId="74C7950B" w14:textId="77777777" w:rsidR="00E45FCF" w:rsidRPr="00B67E8F" w:rsidRDefault="00E45FCF" w:rsidP="00280963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7ADCE65" w14:textId="77777777" w:rsidR="00E45FCF" w:rsidRPr="00B67E8F" w:rsidRDefault="00E45FCF" w:rsidP="00280963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1D3B4DC" w14:textId="77777777" w:rsidR="00E45FCF" w:rsidRPr="00B67E8F" w:rsidRDefault="00E45FCF" w:rsidP="00280963">
            <w:pPr>
              <w:pStyle w:val="NoSpacing"/>
              <w:tabs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4522ED" w:rsidRPr="00B67E8F" w14:paraId="05517161" w14:textId="77777777" w:rsidTr="008F77AD">
        <w:trPr>
          <w:trHeight w:val="99"/>
        </w:trPr>
        <w:tc>
          <w:tcPr>
            <w:tcW w:w="2813" w:type="dxa"/>
          </w:tcPr>
          <w:p w14:paraId="1E1F74F4" w14:textId="77777777" w:rsidR="004522ED" w:rsidRPr="00B67E8F" w:rsidRDefault="004522ED" w:rsidP="004522E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51" w:type="dxa"/>
            <w:gridSpan w:val="2"/>
            <w:tcBorders>
              <w:bottom w:val="double" w:sz="4" w:space="0" w:color="auto"/>
            </w:tcBorders>
            <w:vAlign w:val="bottom"/>
          </w:tcPr>
          <w:p w14:paraId="37D687F6" w14:textId="3D5F7156" w:rsidR="004522ED" w:rsidRPr="00B67E8F" w:rsidRDefault="004522ED" w:rsidP="004522E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151,239</w:t>
            </w:r>
          </w:p>
        </w:tc>
        <w:tc>
          <w:tcPr>
            <w:tcW w:w="259" w:type="dxa"/>
          </w:tcPr>
          <w:p w14:paraId="3C2AC19B" w14:textId="77777777" w:rsidR="004522ED" w:rsidRPr="00B67E8F" w:rsidRDefault="004522ED" w:rsidP="004522E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vAlign w:val="bottom"/>
          </w:tcPr>
          <w:p w14:paraId="4F523DF6" w14:textId="118BC55D" w:rsidR="004522ED" w:rsidRPr="00B67E8F" w:rsidRDefault="004522ED" w:rsidP="004522E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211FDA5D" w14:textId="77777777" w:rsidR="004522ED" w:rsidRPr="00B67E8F" w:rsidRDefault="004522ED" w:rsidP="004522E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vAlign w:val="bottom"/>
          </w:tcPr>
          <w:p w14:paraId="5E08ED03" w14:textId="3A1F4173" w:rsidR="004522ED" w:rsidRPr="00B67E8F" w:rsidRDefault="004522ED" w:rsidP="004522E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151,239</w:t>
            </w:r>
          </w:p>
        </w:tc>
        <w:tc>
          <w:tcPr>
            <w:tcW w:w="239" w:type="dxa"/>
          </w:tcPr>
          <w:p w14:paraId="17797405" w14:textId="77777777" w:rsidR="004522ED" w:rsidRPr="00B67E8F" w:rsidRDefault="004522ED" w:rsidP="004522E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vAlign w:val="bottom"/>
          </w:tcPr>
          <w:p w14:paraId="296494D2" w14:textId="5C1EA940" w:rsidR="004522ED" w:rsidRPr="00B67E8F" w:rsidRDefault="004522ED" w:rsidP="004522E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4"/>
              </w:tabs>
              <w:ind w:left="-126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AE0E30" w14:textId="77777777" w:rsidR="004522ED" w:rsidRPr="00B67E8F" w:rsidRDefault="004522ED" w:rsidP="004522E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3A630F5F" w14:textId="1F4FD93D" w:rsidR="004522ED" w:rsidRPr="00B67E8F" w:rsidRDefault="004522ED" w:rsidP="004522E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151,239</w:t>
            </w:r>
          </w:p>
        </w:tc>
      </w:tr>
      <w:bookmarkEnd w:id="0"/>
    </w:tbl>
    <w:p w14:paraId="20773CC1" w14:textId="77777777" w:rsidR="00E45FCF" w:rsidRPr="00BE4DA6" w:rsidRDefault="00E45FCF" w:rsidP="00E45FCF">
      <w:pPr>
        <w:spacing w:line="0" w:lineRule="atLeast"/>
        <w:ind w:firstLine="360"/>
        <w:rPr>
          <w:rFonts w:asciiTheme="majorBidi" w:hAnsiTheme="majorBidi" w:cstheme="majorBidi"/>
          <w:sz w:val="30"/>
          <w:szCs w:val="30"/>
        </w:rPr>
      </w:pPr>
    </w:p>
    <w:p w14:paraId="19627987" w14:textId="796B93D6" w:rsidR="00E45FCF" w:rsidRPr="001A7DD0" w:rsidRDefault="00E45FCF" w:rsidP="00AA43BA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A7DD0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กลุ่มบริษัทและบริษัทตั้งใจจะถือหน่วยลงทุนในตราสารทุนที่เป็นหลักทรัพย์เผื่อขายจำนวน </w:t>
      </w:r>
      <w:r w:rsidRPr="001A7DD0">
        <w:rPr>
          <w:rFonts w:asciiTheme="majorBidi" w:hAnsiTheme="majorBidi" w:cstheme="majorBidi"/>
          <w:sz w:val="30"/>
          <w:szCs w:val="30"/>
        </w:rPr>
        <w:t xml:space="preserve">151.24 </w:t>
      </w:r>
      <w:r w:rsidRPr="001A7DD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1A7DD0">
        <w:rPr>
          <w:rFonts w:asciiTheme="majorBidi" w:hAnsiTheme="majorBidi" w:cstheme="majorBidi"/>
          <w:sz w:val="30"/>
          <w:szCs w:val="30"/>
        </w:rPr>
        <w:t xml:space="preserve"> </w:t>
      </w:r>
      <w:r w:rsidR="0036672D" w:rsidRPr="001A7DD0">
        <w:rPr>
          <w:rFonts w:asciiTheme="majorBidi" w:hAnsiTheme="majorBidi" w:cstheme="majorBidi"/>
          <w:sz w:val="30"/>
          <w:szCs w:val="30"/>
          <w:cs/>
        </w:rPr>
        <w:br/>
      </w:r>
      <w:r w:rsidRPr="001A7DD0">
        <w:rPr>
          <w:rFonts w:asciiTheme="majorBidi" w:hAnsiTheme="majorBidi" w:cstheme="majorBidi"/>
          <w:sz w:val="30"/>
          <w:szCs w:val="30"/>
          <w:cs/>
        </w:rPr>
        <w:t>เพื่อวัตถุประสงค์ทางกลยุทธ์ในระยะยาว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</w:t>
      </w:r>
      <w:r w:rsidR="00AA43BA" w:rsidRPr="001A7DD0">
        <w:rPr>
          <w:rFonts w:asciiTheme="majorBidi" w:hAnsiTheme="majorBidi" w:cstheme="majorBidi"/>
          <w:sz w:val="30"/>
          <w:szCs w:val="30"/>
        </w:rPr>
        <w:br/>
      </w:r>
      <w:r w:rsidRPr="001A7DD0">
        <w:rPr>
          <w:rFonts w:asciiTheme="majorBidi" w:hAnsiTheme="majorBidi" w:cstheme="majorBidi"/>
          <w:sz w:val="30"/>
          <w:szCs w:val="30"/>
          <w:cs/>
        </w:rPr>
        <w:t>เงินลงทุนดังกล่าวจะไม่ถูกจัดประเภทไปยังกำไรหรือขาดทุนในภายหลัง</w:t>
      </w:r>
    </w:p>
    <w:p w14:paraId="71DCF978" w14:textId="77777777" w:rsidR="00E45FCF" w:rsidRPr="00B67E8F" w:rsidRDefault="00E45FCF" w:rsidP="00E45FC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14"/>
          <w:szCs w:val="14"/>
          <w:cs/>
        </w:rPr>
      </w:pPr>
    </w:p>
    <w:p w14:paraId="5F77340D" w14:textId="77777777" w:rsidR="00BE4DA6" w:rsidRDefault="00BE4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55B7119" w14:textId="35642F4C" w:rsidR="00E45FCF" w:rsidRPr="00B67E8F" w:rsidRDefault="00E45FCF" w:rsidP="00E45F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</w:tabs>
        <w:autoSpaceDE w:val="0"/>
        <w:autoSpaceDN w:val="0"/>
        <w:adjustRightInd w:val="0"/>
        <w:spacing w:line="240" w:lineRule="auto"/>
        <w:ind w:left="1260"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67E8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(ข)   </w:t>
      </w:r>
      <w:r w:rsidRPr="00B67E8F">
        <w:rPr>
          <w:rFonts w:ascii="Angsana New" w:hAnsi="Angsana New"/>
          <w:b/>
          <w:bCs/>
          <w:i/>
          <w:iCs/>
          <w:sz w:val="30"/>
          <w:szCs w:val="30"/>
        </w:rPr>
        <w:t xml:space="preserve">TFRS 16 </w:t>
      </w:r>
      <w:r w:rsidRPr="00B67E8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600E9356" w14:textId="77777777" w:rsidR="00E45FCF" w:rsidRPr="007543E6" w:rsidRDefault="00E45FCF" w:rsidP="00E45FCF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A37407B" w14:textId="2E7F20EB" w:rsidR="00E45FCF" w:rsidRPr="00B67E8F" w:rsidRDefault="00E45FCF" w:rsidP="00E45F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57D31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ตั้งแต่วันที่ </w:t>
      </w:r>
      <w:r w:rsidRPr="00857D31">
        <w:rPr>
          <w:rFonts w:asciiTheme="majorBidi" w:eastAsia="Calibri" w:hAnsiTheme="majorBidi" w:cstheme="majorBidi"/>
          <w:spacing w:val="-2"/>
          <w:sz w:val="30"/>
          <w:szCs w:val="30"/>
        </w:rPr>
        <w:t xml:space="preserve">1 </w:t>
      </w:r>
      <w:r w:rsidRPr="00857D31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ตุลาคม </w:t>
      </w:r>
      <w:r w:rsidRPr="00857D31">
        <w:rPr>
          <w:rFonts w:asciiTheme="majorBidi" w:eastAsia="Calibri" w:hAnsiTheme="majorBidi" w:cstheme="majorBidi"/>
          <w:spacing w:val="-2"/>
          <w:sz w:val="30"/>
          <w:szCs w:val="30"/>
        </w:rPr>
        <w:t xml:space="preserve">2563 </w:t>
      </w:r>
      <w:r w:rsidRPr="00857D31">
        <w:rPr>
          <w:rFonts w:asciiTheme="majorBidi" w:eastAsia="Calibri" w:hAnsiTheme="majorBidi" w:cstheme="majorBidi"/>
          <w:spacing w:val="-2"/>
          <w:sz w:val="30"/>
          <w:szCs w:val="30"/>
          <w:cs/>
        </w:rPr>
        <w:t>กลุ่ม</w:t>
      </w:r>
      <w:r w:rsidRPr="00857D31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857D31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ถือปฏิบัติตาม </w:t>
      </w:r>
      <w:r w:rsidRPr="00857D31">
        <w:rPr>
          <w:rFonts w:asciiTheme="majorBidi" w:hAnsiTheme="majorBidi" w:cstheme="majorBidi"/>
          <w:spacing w:val="-2"/>
          <w:sz w:val="30"/>
          <w:szCs w:val="30"/>
        </w:rPr>
        <w:t xml:space="preserve">TFRS 16 </w:t>
      </w:r>
      <w:r w:rsidRPr="00857D31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857D31">
        <w:rPr>
          <w:rFonts w:asciiTheme="majorBidi" w:hAnsiTheme="majorBidi" w:cstheme="majorBidi"/>
          <w:spacing w:val="-2"/>
          <w:sz w:val="30"/>
          <w:szCs w:val="30"/>
        </w:rPr>
        <w:t xml:space="preserve">17 </w:t>
      </w:r>
      <w:r w:rsidRPr="00857D31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</w:t>
      </w:r>
      <w:r w:rsidRPr="00857D3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สัญญาเช่า</w:t>
      </w:r>
      <w:r w:rsidRPr="00857D3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857D31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7543E6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857D31">
        <w:rPr>
          <w:rFonts w:asciiTheme="majorBidi" w:hAnsiTheme="majorBidi" w:cstheme="majorBidi"/>
          <w:spacing w:val="-2"/>
          <w:sz w:val="30"/>
          <w:szCs w:val="30"/>
        </w:rPr>
        <w:t>TAS 17</w:t>
      </w:r>
      <w:r w:rsidR="007543E6">
        <w:rPr>
          <w:rFonts w:asciiTheme="majorBidi" w:hAnsiTheme="majorBidi" w:cstheme="majorBidi"/>
          <w:spacing w:val="-2"/>
          <w:sz w:val="30"/>
          <w:szCs w:val="30"/>
        </w:rPr>
        <w:t>”</w:t>
      </w:r>
      <w:r w:rsidRPr="00857D31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857D3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857D31">
        <w:rPr>
          <w:rFonts w:asciiTheme="majorBidi" w:hAnsiTheme="majorBidi" w:cstheme="majorBidi"/>
          <w:spacing w:val="-2"/>
          <w:sz w:val="30"/>
          <w:szCs w:val="30"/>
          <w:cs/>
        </w:rPr>
        <w:t>ด้วยวิธีปรับปรุงย้อนหลังโดยรับรู้ผลกระทบสะสม</w:t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7E8F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4B17A4A" w14:textId="77777777" w:rsidR="00E45FCF" w:rsidRPr="007543E6" w:rsidRDefault="00E45FCF" w:rsidP="00E45F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7AD26EC" w14:textId="14AF1ADB" w:rsidR="00E45FCF" w:rsidRPr="00B67E8F" w:rsidRDefault="00E45FCF" w:rsidP="00E45FC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firstLine="90"/>
        <w:jc w:val="thaiDistribute"/>
        <w:rPr>
          <w:rFonts w:ascii="Angsana New" w:hAnsi="Angsana New"/>
          <w:sz w:val="30"/>
          <w:szCs w:val="30"/>
          <w:cs/>
        </w:rPr>
      </w:pPr>
      <w:r w:rsidRPr="00B67E8F">
        <w:rPr>
          <w:rFonts w:ascii="Angsana New" w:hAnsi="Angsana New" w:hint="cs"/>
          <w:sz w:val="30"/>
          <w:szCs w:val="30"/>
          <w:cs/>
        </w:rPr>
        <w:t xml:space="preserve"> ในฐานะผู้เช่า </w:t>
      </w:r>
    </w:p>
    <w:p w14:paraId="58BB14DC" w14:textId="77777777" w:rsidR="00E45FCF" w:rsidRPr="007543E6" w:rsidRDefault="00E45FCF" w:rsidP="00E45F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firstLine="90"/>
        <w:jc w:val="thaiDistribute"/>
        <w:rPr>
          <w:rFonts w:asciiTheme="majorBidi" w:hAnsiTheme="majorBidi" w:cstheme="majorBidi"/>
          <w:sz w:val="24"/>
          <w:szCs w:val="24"/>
        </w:rPr>
      </w:pPr>
    </w:p>
    <w:p w14:paraId="1C1C0FB2" w14:textId="77777777" w:rsidR="00E45FCF" w:rsidRPr="00B67E8F" w:rsidRDefault="00E45FCF" w:rsidP="001A7D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  <w:tab w:val="left" w:pos="1620"/>
        </w:tabs>
        <w:autoSpaceDE w:val="0"/>
        <w:autoSpaceDN w:val="0"/>
        <w:adjustRightInd w:val="0"/>
        <w:spacing w:line="240" w:lineRule="auto"/>
        <w:ind w:left="131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67E8F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B67E8F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B67E8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B67E8F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B67E8F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7543E6">
        <w:rPr>
          <w:rFonts w:asciiTheme="majorBidi" w:eastAsia="Calibri" w:hAnsiTheme="majorBidi" w:cstheme="majorBidi"/>
          <w:spacing w:val="-2"/>
          <w:sz w:val="30"/>
          <w:szCs w:val="30"/>
        </w:rPr>
        <w:t xml:space="preserve">(Transaction price) </w:t>
      </w:r>
      <w:r w:rsidRPr="007543E6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7543E6">
        <w:rPr>
          <w:rFonts w:asciiTheme="majorBidi" w:eastAsia="Calibri" w:hAnsiTheme="majorBidi" w:cstheme="majorBidi"/>
          <w:spacing w:val="-2"/>
          <w:sz w:val="30"/>
          <w:szCs w:val="30"/>
        </w:rPr>
        <w:t xml:space="preserve">1 </w:t>
      </w:r>
      <w:r w:rsidRPr="007543E6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ตุลาคม </w:t>
      </w:r>
      <w:r w:rsidRPr="007543E6">
        <w:rPr>
          <w:rFonts w:asciiTheme="majorBidi" w:eastAsia="Calibri" w:hAnsiTheme="majorBidi" w:cstheme="majorBidi"/>
          <w:spacing w:val="-2"/>
          <w:sz w:val="30"/>
          <w:szCs w:val="30"/>
        </w:rPr>
        <w:t xml:space="preserve">2563 </w:t>
      </w:r>
      <w:r w:rsidRPr="007543E6">
        <w:rPr>
          <w:rFonts w:asciiTheme="majorBidi" w:eastAsia="Calibri" w:hAnsiTheme="majorBidi" w:cstheme="majorBidi"/>
          <w:spacing w:val="-2"/>
          <w:sz w:val="30"/>
          <w:szCs w:val="30"/>
          <w:cs/>
        </w:rPr>
        <w:t>กลุ่ม</w:t>
      </w:r>
      <w:r w:rsidRPr="007543E6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7543E6">
        <w:rPr>
          <w:rFonts w:asciiTheme="majorBidi" w:eastAsia="Calibri" w:hAnsiTheme="majorBidi" w:cstheme="majorBidi"/>
          <w:spacing w:val="-2"/>
          <w:sz w:val="30"/>
          <w:szCs w:val="30"/>
          <w:cs/>
        </w:rPr>
        <w:t>รับรู้สินทรัพย์สิทธิการใช้และหนี้สินตามสัญญาเช่า</w:t>
      </w:r>
      <w:r w:rsidRPr="00B67E8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67E8F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Pr="00B67E8F">
        <w:rPr>
          <w:rFonts w:ascii="Angsana New" w:hAnsi="Angsana New"/>
          <w:sz w:val="30"/>
          <w:szCs w:val="30"/>
          <w:cs/>
        </w:rPr>
        <w:t>กลุ่มบริษัท</w:t>
      </w:r>
      <w:r w:rsidRPr="00B67E8F">
        <w:rPr>
          <w:rFonts w:asciiTheme="majorBidi" w:eastAsia="Calibri" w:hAnsiTheme="majorBidi" w:cstheme="majorBidi"/>
          <w:sz w:val="30"/>
          <w:szCs w:val="30"/>
          <w:cs/>
        </w:rPr>
        <w:t>รับรู้</w:t>
      </w:r>
      <w:r w:rsidRPr="00B67E8F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ค่าเสื่อมราคาของสินทรัพย์สิทธิการใช้และดอกเบี้ยจ่ายของหนี้สินตามสัญญาเช่า </w:t>
      </w:r>
    </w:p>
    <w:p w14:paraId="7B92D5FC" w14:textId="77777777" w:rsidR="00E45FCF" w:rsidRPr="007543E6" w:rsidRDefault="00E45FCF" w:rsidP="00E45F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86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4B2818D6" w14:textId="77777777" w:rsidR="00E45FCF" w:rsidRPr="00B67E8F" w:rsidRDefault="00E45FCF" w:rsidP="00F15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firstLine="36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67E8F">
        <w:rPr>
          <w:rFonts w:asciiTheme="majorBidi" w:eastAsia="Calibri" w:hAnsiTheme="majorBidi" w:cstheme="majorBidi"/>
          <w:sz w:val="30"/>
          <w:szCs w:val="30"/>
          <w:cs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  <w:r w:rsidRPr="00B67E8F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72EDDB8E" w14:textId="68CDDA58" w:rsidR="004D3884" w:rsidRPr="00F15A01" w:rsidRDefault="00F15A01" w:rsidP="00F15A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90"/>
        <w:jc w:val="thaiDistribute"/>
        <w:rPr>
          <w:rFonts w:asciiTheme="majorBidi" w:eastAsia="Calibri" w:hAnsiTheme="majorBidi" w:cstheme="majorBidi"/>
          <w:spacing w:val="-8"/>
          <w:sz w:val="30"/>
          <w:szCs w:val="30"/>
        </w:rPr>
      </w:pPr>
      <w:r w:rsidRPr="00F15A01">
        <w:rPr>
          <w:rFonts w:asciiTheme="majorBidi" w:eastAsia="Calibri" w:hAnsiTheme="majorBidi" w:cstheme="majorBidi"/>
          <w:spacing w:val="-8"/>
          <w:sz w:val="30"/>
          <w:szCs w:val="30"/>
        </w:rPr>
        <w:t xml:space="preserve"> </w:t>
      </w:r>
      <w:r w:rsidR="00E45FCF" w:rsidRPr="00F15A01">
        <w:rPr>
          <w:rFonts w:asciiTheme="majorBidi" w:eastAsia="Calibri" w:hAnsiTheme="majorBidi" w:cstheme="majorBidi"/>
          <w:spacing w:val="-8"/>
          <w:sz w:val="30"/>
          <w:szCs w:val="30"/>
        </w:rPr>
        <w:t xml:space="preserve">- </w:t>
      </w:r>
      <w:r w:rsidR="00E45FCF" w:rsidRPr="00F15A01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E45FCF" w:rsidRPr="00F15A01">
        <w:rPr>
          <w:rFonts w:asciiTheme="majorBidi" w:eastAsia="Calibri" w:hAnsiTheme="majorBidi" w:cstheme="majorBidi"/>
          <w:spacing w:val="-8"/>
          <w:sz w:val="30"/>
          <w:szCs w:val="30"/>
        </w:rPr>
        <w:t xml:space="preserve">12 </w:t>
      </w:r>
      <w:r w:rsidR="00E45FCF" w:rsidRPr="00F15A01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เดือน </w:t>
      </w:r>
      <w:r w:rsidR="00E45FCF" w:rsidRPr="00F15A01">
        <w:rPr>
          <w:rFonts w:asciiTheme="majorBidi" w:eastAsia="Calibri" w:hAnsiTheme="majorBidi" w:cstheme="majorBidi"/>
          <w:spacing w:val="-8"/>
          <w:sz w:val="30"/>
          <w:szCs w:val="30"/>
        </w:rPr>
        <w:t xml:space="preserve"> </w:t>
      </w:r>
    </w:p>
    <w:p w14:paraId="28FF6303" w14:textId="0E25861C" w:rsidR="00E45FCF" w:rsidRPr="00F15A01" w:rsidRDefault="00F15A01" w:rsidP="00F15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firstLine="720"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E45FCF" w:rsidRPr="00F15A01">
        <w:rPr>
          <w:rFonts w:asciiTheme="majorBidi" w:eastAsia="Calibri" w:hAnsiTheme="majorBidi" w:cstheme="majorBidi"/>
          <w:sz w:val="30"/>
          <w:szCs w:val="30"/>
        </w:rPr>
        <w:t xml:space="preserve">- </w:t>
      </w:r>
      <w:r w:rsidR="00E45FCF" w:rsidRPr="00F15A01">
        <w:rPr>
          <w:rFonts w:asciiTheme="majorBidi" w:eastAsia="Calibri" w:hAnsiTheme="majorBidi" w:cstheme="majorBidi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="00E45FCF" w:rsidRPr="00F15A01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6886231C" w14:textId="75A52D97" w:rsidR="00E45FCF" w:rsidRPr="00F15A01" w:rsidRDefault="00F15A01" w:rsidP="00F15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firstLine="72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E45FCF" w:rsidRPr="00F15A01">
        <w:rPr>
          <w:rFonts w:asciiTheme="majorBidi" w:eastAsia="Calibri" w:hAnsiTheme="majorBidi" w:cstheme="majorBidi"/>
          <w:sz w:val="30"/>
          <w:szCs w:val="30"/>
        </w:rPr>
        <w:t xml:space="preserve">- </w:t>
      </w:r>
      <w:r w:rsidR="00E45FCF" w:rsidRPr="00F15A01">
        <w:rPr>
          <w:rFonts w:asciiTheme="majorBidi" w:eastAsia="Calibr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="00E45FCF" w:rsidRPr="00F15A0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E45FCF" w:rsidRPr="00F15A01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</w:p>
    <w:p w14:paraId="7CFDCBC6" w14:textId="1BFB1AA5" w:rsidR="00E45FCF" w:rsidRDefault="00F15A01" w:rsidP="00F15A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firstLine="360"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E45FCF" w:rsidRPr="00B67E8F">
        <w:rPr>
          <w:rFonts w:asciiTheme="majorBidi" w:eastAsia="Calibri" w:hAnsiTheme="majorBidi" w:cstheme="majorBidi"/>
          <w:sz w:val="30"/>
          <w:szCs w:val="30"/>
        </w:rPr>
        <w:t xml:space="preserve">- </w:t>
      </w:r>
      <w:r w:rsidR="00E45FCF" w:rsidRPr="00B67E8F">
        <w:rPr>
          <w:rFonts w:asciiTheme="majorBidi" w:eastAsia="Calibr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="00E45FCF" w:rsidRPr="00B67E8F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41AF8DA3" w14:textId="77777777" w:rsidR="00283491" w:rsidRPr="007543E6" w:rsidRDefault="00283491" w:rsidP="00E45F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46774683" w14:textId="77777777" w:rsidR="00E45FCF" w:rsidRPr="00B67E8F" w:rsidRDefault="00E45FCF" w:rsidP="00E45FC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67E8F">
        <w:rPr>
          <w:rFonts w:asciiTheme="majorBidi" w:eastAsia="Calibri" w:hAnsiTheme="majorBidi" w:cstheme="majorBidi" w:hint="cs"/>
          <w:sz w:val="30"/>
          <w:szCs w:val="30"/>
          <w:cs/>
        </w:rPr>
        <w:t xml:space="preserve">ในฐานะผู้ให้เช่า </w:t>
      </w:r>
    </w:p>
    <w:p w14:paraId="68D8EA40" w14:textId="77777777" w:rsidR="00E45FCF" w:rsidRPr="007543E6" w:rsidRDefault="00E45FCF" w:rsidP="00E45F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649F9135" w14:textId="77777777" w:rsidR="00E45FCF" w:rsidRPr="00B67E8F" w:rsidRDefault="00E45FCF" w:rsidP="00E45F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B67E8F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นโยบายการบัญชีที่กลุ่มบริษัทถือปฏิบัติในฐานะผู้ให้เช่าตาม </w:t>
      </w:r>
      <w:r w:rsidRPr="00B67E8F">
        <w:rPr>
          <w:rFonts w:asciiTheme="majorBidi" w:eastAsia="Calibri" w:hAnsiTheme="majorBidi" w:cstheme="majorBidi"/>
          <w:spacing w:val="-4"/>
          <w:sz w:val="30"/>
          <w:szCs w:val="30"/>
        </w:rPr>
        <w:t xml:space="preserve">TFRS 16 </w:t>
      </w:r>
      <w:r w:rsidRPr="00B67E8F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นั้นไม่แตกต่างจากที่ถือปฏิบัติตาม </w:t>
      </w:r>
      <w:r w:rsidRPr="00B67E8F">
        <w:rPr>
          <w:rFonts w:asciiTheme="majorBidi" w:eastAsia="Calibri" w:hAnsiTheme="majorBidi" w:cstheme="majorBidi"/>
          <w:spacing w:val="-4"/>
          <w:sz w:val="30"/>
          <w:szCs w:val="30"/>
        </w:rPr>
        <w:t>TAS 17</w:t>
      </w:r>
    </w:p>
    <w:p w14:paraId="5892970A" w14:textId="77777777" w:rsidR="00E45FCF" w:rsidRPr="007543E6" w:rsidRDefault="00E45FCF" w:rsidP="00E45F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pacing w:val="-4"/>
          <w:sz w:val="24"/>
          <w:szCs w:val="24"/>
        </w:rPr>
      </w:pPr>
    </w:p>
    <w:tbl>
      <w:tblPr>
        <w:tblW w:w="9540" w:type="dxa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70"/>
        <w:gridCol w:w="1350"/>
        <w:gridCol w:w="180"/>
        <w:gridCol w:w="1440"/>
      </w:tblGrid>
      <w:tr w:rsidR="00E45FCF" w:rsidRPr="00B67E8F" w14:paraId="56EF8C24" w14:textId="77777777" w:rsidTr="001A7DD0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0AB92CFC" w14:textId="77777777" w:rsidR="00E45FCF" w:rsidRPr="00B67E8F" w:rsidRDefault="00E45FCF" w:rsidP="0028096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left="37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B67E8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B67E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  <w:r w:rsidRPr="00B67E8F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CFF648F" w14:textId="77777777" w:rsidR="00E45FCF" w:rsidRPr="00B67E8F" w:rsidRDefault="00E45FCF" w:rsidP="00280963">
            <w:pPr>
              <w:pStyle w:val="acctmergecolhdg"/>
              <w:spacing w:line="240" w:lineRule="auto"/>
              <w:ind w:left="10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67E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CC1B7CF" w14:textId="77777777" w:rsidR="00E45FCF" w:rsidRPr="00B67E8F" w:rsidRDefault="00E45FCF" w:rsidP="00280963">
            <w:pPr>
              <w:pStyle w:val="acctmergecolhdg"/>
              <w:spacing w:line="240" w:lineRule="auto"/>
              <w:ind w:left="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B575C3" w14:textId="77777777" w:rsidR="00E45FCF" w:rsidRPr="00B67E8F" w:rsidRDefault="00E45FCF" w:rsidP="00280963">
            <w:pPr>
              <w:pStyle w:val="acctmergecolhdg"/>
              <w:spacing w:line="240" w:lineRule="auto"/>
              <w:ind w:left="10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67E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2739387" w14:textId="77777777" w:rsidR="00E45FCF" w:rsidRPr="00B67E8F" w:rsidRDefault="00E45FCF" w:rsidP="00280963">
            <w:pPr>
              <w:pStyle w:val="acctmergecolhdg"/>
              <w:spacing w:line="240" w:lineRule="auto"/>
              <w:ind w:left="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45FCF" w:rsidRPr="00B67E8F" w14:paraId="20993304" w14:textId="77777777" w:rsidTr="001A7DD0">
        <w:trPr>
          <w:cantSplit/>
          <w:trHeight w:val="20"/>
        </w:trPr>
        <w:tc>
          <w:tcPr>
            <w:tcW w:w="6570" w:type="dxa"/>
          </w:tcPr>
          <w:p w14:paraId="3EE022B6" w14:textId="77777777" w:rsidR="00E45FCF" w:rsidRPr="00B67E8F" w:rsidRDefault="00E45FCF" w:rsidP="002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5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37A06D98" w14:textId="77777777" w:rsidR="00E45FCF" w:rsidRPr="00B67E8F" w:rsidRDefault="00E45FCF" w:rsidP="00280963">
            <w:pPr>
              <w:pStyle w:val="acctfourfigures"/>
              <w:spacing w:line="240" w:lineRule="auto"/>
              <w:ind w:left="5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7E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67E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45FCF" w:rsidRPr="00B67E8F" w14:paraId="06DEA2D6" w14:textId="77777777" w:rsidTr="001A7DD0">
        <w:trPr>
          <w:cantSplit/>
          <w:trHeight w:val="20"/>
        </w:trPr>
        <w:tc>
          <w:tcPr>
            <w:tcW w:w="6570" w:type="dxa"/>
          </w:tcPr>
          <w:p w14:paraId="3046EF47" w14:textId="77777777" w:rsidR="00E45FCF" w:rsidRPr="00B67E8F" w:rsidRDefault="00E45FCF" w:rsidP="002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7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B67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67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B67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ตุลาคม </w:t>
            </w:r>
            <w:r w:rsidRPr="00B67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970" w:type="dxa"/>
            <w:gridSpan w:val="3"/>
          </w:tcPr>
          <w:p w14:paraId="2C5653EE" w14:textId="77777777" w:rsidR="00E45FCF" w:rsidRPr="00B67E8F" w:rsidRDefault="00E45FCF" w:rsidP="00280963">
            <w:pPr>
              <w:pStyle w:val="acctfourfigures"/>
              <w:spacing w:line="240" w:lineRule="auto"/>
              <w:ind w:lef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522ED" w:rsidRPr="00B67E8F" w14:paraId="457F8EDD" w14:textId="77777777" w:rsidTr="001A7DD0">
        <w:trPr>
          <w:cantSplit/>
          <w:trHeight w:val="20"/>
        </w:trPr>
        <w:tc>
          <w:tcPr>
            <w:tcW w:w="6570" w:type="dxa"/>
            <w:vAlign w:val="bottom"/>
          </w:tcPr>
          <w:p w14:paraId="2619A943" w14:textId="77777777" w:rsidR="004522ED" w:rsidRPr="00B67E8F" w:rsidRDefault="004522ED" w:rsidP="004522ED">
            <w:pPr>
              <w:tabs>
                <w:tab w:val="clear" w:pos="227"/>
              </w:tabs>
              <w:spacing w:line="240" w:lineRule="auto"/>
              <w:ind w:left="54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  <w:r w:rsidRPr="00B67E8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417F27B0" w14:textId="23F8D654" w:rsidR="004522ED" w:rsidRPr="00B67E8F" w:rsidRDefault="004522ED" w:rsidP="00754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B67E8F">
              <w:rPr>
                <w:rFonts w:ascii="Angsana New" w:hAnsi="Angsana New"/>
                <w:sz w:val="30"/>
                <w:szCs w:val="30"/>
              </w:rPr>
              <w:t>2,714)</w:t>
            </w:r>
          </w:p>
        </w:tc>
        <w:tc>
          <w:tcPr>
            <w:tcW w:w="180" w:type="dxa"/>
            <w:vAlign w:val="bottom"/>
          </w:tcPr>
          <w:p w14:paraId="46225531" w14:textId="77777777" w:rsidR="004522ED" w:rsidRPr="00B67E8F" w:rsidRDefault="004522ED" w:rsidP="004522ED">
            <w:pPr>
              <w:pStyle w:val="acctfourfigures"/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2B12DE" w14:textId="1C431AF3" w:rsidR="004522ED" w:rsidRPr="00B67E8F" w:rsidRDefault="004522ED" w:rsidP="00754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(2,714)</w:t>
            </w:r>
          </w:p>
        </w:tc>
      </w:tr>
      <w:tr w:rsidR="004522ED" w:rsidRPr="00B67E8F" w14:paraId="7DA51A76" w14:textId="77777777" w:rsidTr="001A7DD0">
        <w:trPr>
          <w:cantSplit/>
          <w:trHeight w:val="20"/>
        </w:trPr>
        <w:tc>
          <w:tcPr>
            <w:tcW w:w="6570" w:type="dxa"/>
            <w:vAlign w:val="bottom"/>
          </w:tcPr>
          <w:p w14:paraId="49988150" w14:textId="77777777" w:rsidR="004522ED" w:rsidRPr="00B67E8F" w:rsidRDefault="004522ED" w:rsidP="004522ED">
            <w:pPr>
              <w:tabs>
                <w:tab w:val="clear" w:pos="227"/>
              </w:tabs>
              <w:spacing w:line="240" w:lineRule="auto"/>
              <w:ind w:left="54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14:paraId="7AA5A969" w14:textId="556DAC3A" w:rsidR="004522ED" w:rsidRPr="00B67E8F" w:rsidRDefault="004522ED" w:rsidP="0045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29,550</w:t>
            </w:r>
          </w:p>
        </w:tc>
        <w:tc>
          <w:tcPr>
            <w:tcW w:w="180" w:type="dxa"/>
          </w:tcPr>
          <w:p w14:paraId="406108B2" w14:textId="77777777" w:rsidR="004522ED" w:rsidRPr="00B67E8F" w:rsidRDefault="004522ED" w:rsidP="004522ED">
            <w:pPr>
              <w:pStyle w:val="acctfourfigures"/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5976FB3" w14:textId="6B74FFA4" w:rsidR="004522ED" w:rsidRPr="00B67E8F" w:rsidRDefault="004522ED" w:rsidP="0045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26,277</w:t>
            </w:r>
          </w:p>
        </w:tc>
      </w:tr>
      <w:tr w:rsidR="004522ED" w:rsidRPr="00B67E8F" w14:paraId="0B02F585" w14:textId="77777777" w:rsidTr="001A7DD0">
        <w:trPr>
          <w:cantSplit/>
          <w:trHeight w:val="20"/>
        </w:trPr>
        <w:tc>
          <w:tcPr>
            <w:tcW w:w="6570" w:type="dxa"/>
          </w:tcPr>
          <w:p w14:paraId="41F52B69" w14:textId="77777777" w:rsidR="004522ED" w:rsidRPr="00B67E8F" w:rsidRDefault="004522ED" w:rsidP="004522ED">
            <w:pPr>
              <w:tabs>
                <w:tab w:val="clear" w:pos="227"/>
              </w:tabs>
              <w:spacing w:line="240" w:lineRule="auto"/>
              <w:ind w:left="540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758F2F70" w14:textId="028016DD" w:rsidR="004522ED" w:rsidRPr="00B67E8F" w:rsidRDefault="004522ED" w:rsidP="0045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(27,826)</w:t>
            </w:r>
          </w:p>
        </w:tc>
        <w:tc>
          <w:tcPr>
            <w:tcW w:w="180" w:type="dxa"/>
          </w:tcPr>
          <w:p w14:paraId="111BC2CB" w14:textId="77777777" w:rsidR="004522ED" w:rsidRPr="00B67E8F" w:rsidRDefault="004522ED" w:rsidP="004522ED">
            <w:pPr>
              <w:pStyle w:val="acctfourfigures"/>
              <w:spacing w:line="240" w:lineRule="auto"/>
              <w:ind w:left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10C96D2" w14:textId="06F9DF80" w:rsidR="004522ED" w:rsidRPr="00B67E8F" w:rsidRDefault="004522ED" w:rsidP="0045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(24,553)</w:t>
            </w:r>
          </w:p>
        </w:tc>
      </w:tr>
      <w:tr w:rsidR="004522ED" w:rsidRPr="00B67E8F" w14:paraId="23D5D87B" w14:textId="77777777" w:rsidTr="001A7DD0">
        <w:trPr>
          <w:cantSplit/>
          <w:trHeight w:val="20"/>
        </w:trPr>
        <w:tc>
          <w:tcPr>
            <w:tcW w:w="6570" w:type="dxa"/>
          </w:tcPr>
          <w:p w14:paraId="0B91B348" w14:textId="77777777" w:rsidR="004522ED" w:rsidRPr="00B67E8F" w:rsidRDefault="004522ED" w:rsidP="004522ED">
            <w:pPr>
              <w:tabs>
                <w:tab w:val="clear" w:pos="227"/>
              </w:tabs>
              <w:spacing w:line="240" w:lineRule="auto"/>
              <w:ind w:left="54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  <w:r w:rsidRPr="00B67E8F">
              <w:rPr>
                <w:rFonts w:asciiTheme="majorBidi" w:hAnsiTheme="majorBidi" w:hint="cs"/>
                <w:sz w:val="30"/>
                <w:szCs w:val="30"/>
                <w:cs/>
              </w:rPr>
              <w:t>การ</w:t>
            </w:r>
            <w:r w:rsidRPr="00B67E8F">
              <w:rPr>
                <w:rFonts w:asciiTheme="majorBidi" w:hAnsiTheme="majorBidi"/>
                <w:sz w:val="30"/>
                <w:szCs w:val="30"/>
                <w:cs/>
              </w:rPr>
              <w:t>เงินลดลง</w:t>
            </w:r>
          </w:p>
        </w:tc>
        <w:tc>
          <w:tcPr>
            <w:tcW w:w="1350" w:type="dxa"/>
            <w:vAlign w:val="bottom"/>
          </w:tcPr>
          <w:p w14:paraId="6F977AF7" w14:textId="3AFFE25B" w:rsidR="004522ED" w:rsidRPr="00B67E8F" w:rsidRDefault="004522ED" w:rsidP="0045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990</w:t>
            </w:r>
          </w:p>
        </w:tc>
        <w:tc>
          <w:tcPr>
            <w:tcW w:w="180" w:type="dxa"/>
          </w:tcPr>
          <w:p w14:paraId="21553D35" w14:textId="77777777" w:rsidR="004522ED" w:rsidRPr="00B67E8F" w:rsidRDefault="004522ED" w:rsidP="004522ED">
            <w:pPr>
              <w:pStyle w:val="acctfourfigures"/>
              <w:spacing w:line="240" w:lineRule="auto"/>
              <w:ind w:left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19EE3F" w14:textId="059B9804" w:rsidR="004522ED" w:rsidRPr="00B67E8F" w:rsidRDefault="004522ED" w:rsidP="0045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990</w:t>
            </w:r>
          </w:p>
        </w:tc>
      </w:tr>
      <w:tr w:rsidR="00E45FCF" w:rsidRPr="00B67E8F" w14:paraId="5A5E6328" w14:textId="77777777" w:rsidTr="001A7DD0">
        <w:trPr>
          <w:cantSplit/>
          <w:trHeight w:val="20"/>
          <w:tblHeader/>
        </w:trPr>
        <w:tc>
          <w:tcPr>
            <w:tcW w:w="6570" w:type="dxa"/>
            <w:shd w:val="clear" w:color="auto" w:fill="auto"/>
            <w:vAlign w:val="bottom"/>
          </w:tcPr>
          <w:p w14:paraId="41E95041" w14:textId="77777777" w:rsidR="00E45FCF" w:rsidRPr="00B67E8F" w:rsidRDefault="00E45FCF" w:rsidP="0028096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left="540" w:hanging="170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B67E8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  <w:r w:rsidRPr="00B67E8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EB89F83" w14:textId="77777777" w:rsidR="00E45FCF" w:rsidRPr="00B67E8F" w:rsidRDefault="00E45FCF" w:rsidP="00280963">
            <w:pPr>
              <w:pStyle w:val="acctmergecolhdg"/>
              <w:tabs>
                <w:tab w:val="left" w:pos="-80"/>
              </w:tabs>
              <w:spacing w:line="240" w:lineRule="auto"/>
              <w:ind w:right="-79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B67E8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BCC2C85" w14:textId="77777777" w:rsidR="00E45FCF" w:rsidRPr="00B67E8F" w:rsidRDefault="00E45FCF" w:rsidP="00280963">
            <w:pPr>
              <w:pStyle w:val="acctmergecolhdg"/>
              <w:tabs>
                <w:tab w:val="left" w:pos="-80"/>
              </w:tabs>
              <w:spacing w:line="240" w:lineRule="auto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2D4D28A" w14:textId="77777777" w:rsidR="00E45FCF" w:rsidRPr="00B67E8F" w:rsidRDefault="00E45FCF" w:rsidP="00280963">
            <w:pPr>
              <w:pStyle w:val="acctmergecolhdg"/>
              <w:tabs>
                <w:tab w:val="left" w:pos="-80"/>
              </w:tabs>
              <w:spacing w:line="240" w:lineRule="auto"/>
              <w:ind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67E8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99DEB73" w14:textId="77777777" w:rsidR="00E45FCF" w:rsidRPr="00B67E8F" w:rsidRDefault="00E45FCF" w:rsidP="00280963">
            <w:pPr>
              <w:pStyle w:val="acctmergecolhdg"/>
              <w:tabs>
                <w:tab w:val="left" w:pos="-80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B67E8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45FCF" w:rsidRPr="00B67E8F" w14:paraId="6AE5F370" w14:textId="77777777" w:rsidTr="001A7DD0">
        <w:trPr>
          <w:cantSplit/>
          <w:trHeight w:val="20"/>
          <w:tblHeader/>
        </w:trPr>
        <w:tc>
          <w:tcPr>
            <w:tcW w:w="6570" w:type="dxa"/>
          </w:tcPr>
          <w:p w14:paraId="720EE133" w14:textId="77777777" w:rsidR="00E45FCF" w:rsidRPr="005842C5" w:rsidRDefault="00E45FCF" w:rsidP="00280963">
            <w:pPr>
              <w:spacing w:line="240" w:lineRule="auto"/>
              <w:ind w:left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3FE26268" w14:textId="77777777" w:rsidR="00E45FCF" w:rsidRPr="00B67E8F" w:rsidRDefault="00E45FCF" w:rsidP="00280963">
            <w:pPr>
              <w:pStyle w:val="acctfourfigures"/>
              <w:spacing w:line="240" w:lineRule="auto"/>
              <w:ind w:left="54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67E8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67E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67E8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522ED" w:rsidRPr="00B67E8F" w14:paraId="7CD0E54D" w14:textId="77777777" w:rsidTr="001A7DD0">
        <w:trPr>
          <w:cantSplit/>
          <w:trHeight w:val="20"/>
        </w:trPr>
        <w:tc>
          <w:tcPr>
            <w:tcW w:w="6570" w:type="dxa"/>
          </w:tcPr>
          <w:p w14:paraId="12B910B8" w14:textId="77777777" w:rsidR="004522ED" w:rsidRPr="00B67E8F" w:rsidRDefault="004522ED" w:rsidP="004522ED">
            <w:pPr>
              <w:tabs>
                <w:tab w:val="clear" w:pos="227"/>
                <w:tab w:val="clear" w:pos="454"/>
              </w:tabs>
              <w:spacing w:line="240" w:lineRule="auto"/>
              <w:ind w:left="370"/>
              <w:rPr>
                <w:sz w:val="30"/>
                <w:szCs w:val="30"/>
              </w:rPr>
            </w:pPr>
            <w:r w:rsidRPr="00B67E8F">
              <w:rPr>
                <w:sz w:val="30"/>
                <w:szCs w:val="30"/>
                <w:cs/>
              </w:rPr>
              <w:t>ภาระผูกพันตามสัญญาเช่าดำเนินงานที่เปิดเผยไว้ ณ วันที่</w:t>
            </w:r>
            <w:r w:rsidRPr="00B67E8F">
              <w:rPr>
                <w:sz w:val="30"/>
                <w:szCs w:val="30"/>
              </w:rPr>
              <w:t xml:space="preserve"> </w:t>
            </w:r>
            <w:r w:rsidRPr="00B67E8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67E8F">
              <w:rPr>
                <w:sz w:val="30"/>
                <w:szCs w:val="30"/>
                <w:cs/>
              </w:rPr>
              <w:t xml:space="preserve"> </w:t>
            </w:r>
            <w:r w:rsidRPr="00B67E8F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B67E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60C30E3A" w14:textId="451BEB63" w:rsidR="004522ED" w:rsidRPr="00B67E8F" w:rsidRDefault="004522ED" w:rsidP="004522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540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33,273</w:t>
            </w:r>
          </w:p>
        </w:tc>
        <w:tc>
          <w:tcPr>
            <w:tcW w:w="180" w:type="dxa"/>
            <w:vAlign w:val="bottom"/>
          </w:tcPr>
          <w:p w14:paraId="3605A76E" w14:textId="77777777" w:rsidR="004522ED" w:rsidRPr="00B67E8F" w:rsidRDefault="004522ED" w:rsidP="004522ED">
            <w:pPr>
              <w:pStyle w:val="acctfourfigures"/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1F4F111" w14:textId="5B2213F9" w:rsidR="004522ED" w:rsidRPr="00B67E8F" w:rsidRDefault="004522ED" w:rsidP="004522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</w:rPr>
              <w:t>29,189</w:t>
            </w:r>
          </w:p>
        </w:tc>
      </w:tr>
      <w:tr w:rsidR="004522ED" w:rsidRPr="00B67E8F" w14:paraId="3E74C5EC" w14:textId="77777777" w:rsidTr="001A7DD0">
        <w:trPr>
          <w:cantSplit/>
          <w:trHeight w:val="20"/>
        </w:trPr>
        <w:tc>
          <w:tcPr>
            <w:tcW w:w="6570" w:type="dxa"/>
          </w:tcPr>
          <w:p w14:paraId="74F9A9CA" w14:textId="77777777" w:rsidR="004522ED" w:rsidRPr="00B67E8F" w:rsidRDefault="004522ED" w:rsidP="004522ED">
            <w:pPr>
              <w:tabs>
                <w:tab w:val="clear" w:pos="227"/>
                <w:tab w:val="clear" w:pos="454"/>
              </w:tabs>
              <w:spacing w:line="240" w:lineRule="auto"/>
              <w:ind w:left="370"/>
              <w:rPr>
                <w:sz w:val="30"/>
                <w:szCs w:val="30"/>
              </w:rPr>
            </w:pPr>
            <w:r w:rsidRPr="00B67E8F">
              <w:rPr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vAlign w:val="bottom"/>
          </w:tcPr>
          <w:p w14:paraId="28F39D1A" w14:textId="45651D96" w:rsidR="004522ED" w:rsidRPr="00B67E8F" w:rsidRDefault="004522ED" w:rsidP="004522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7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      </w:t>
            </w:r>
            <w:r w:rsidRPr="00B67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B67E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2,386</w:t>
            </w:r>
            <w:r w:rsidRPr="00B67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4DEA585" w14:textId="77777777" w:rsidR="004522ED" w:rsidRPr="00B67E8F" w:rsidRDefault="004522ED" w:rsidP="004522ED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C80A634" w14:textId="532CCD12" w:rsidR="004522ED" w:rsidRPr="00B67E8F" w:rsidRDefault="004522ED" w:rsidP="004522E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7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      </w:t>
            </w:r>
            <w:r w:rsidRPr="00B67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B67E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1,962</w:t>
            </w:r>
            <w:r w:rsidRPr="00B67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522ED" w:rsidRPr="00B67E8F" w14:paraId="691BB612" w14:textId="77777777" w:rsidTr="001A7DD0">
        <w:trPr>
          <w:cantSplit/>
          <w:trHeight w:val="20"/>
        </w:trPr>
        <w:tc>
          <w:tcPr>
            <w:tcW w:w="6570" w:type="dxa"/>
          </w:tcPr>
          <w:p w14:paraId="20D9CEF2" w14:textId="77777777" w:rsidR="004522ED" w:rsidRPr="00B67E8F" w:rsidRDefault="004522ED" w:rsidP="004522ED">
            <w:pPr>
              <w:tabs>
                <w:tab w:val="clear" w:pos="227"/>
                <w:tab w:val="clear" w:pos="454"/>
              </w:tabs>
              <w:spacing w:line="240" w:lineRule="auto"/>
              <w:ind w:left="370"/>
              <w:rPr>
                <w:sz w:val="30"/>
                <w:szCs w:val="30"/>
              </w:rPr>
            </w:pPr>
            <w:r w:rsidRPr="00B67E8F">
              <w:rPr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E4D614" w14:textId="78C4139C" w:rsidR="004522ED" w:rsidRPr="00B67E8F" w:rsidRDefault="004522ED" w:rsidP="004522ED">
            <w:pPr>
              <w:pStyle w:val="acctfourfigures"/>
              <w:tabs>
                <w:tab w:val="clear" w:pos="765"/>
                <w:tab w:val="decimal" w:pos="731"/>
                <w:tab w:val="left" w:pos="1188"/>
                <w:tab w:val="decimal" w:pos="1642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         </w:t>
            </w:r>
            <w:r w:rsidRPr="00B67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B67E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271</w:t>
            </w:r>
            <w:r w:rsidRPr="00B67E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BF5B800" w14:textId="77777777" w:rsidR="004522ED" w:rsidRPr="00B67E8F" w:rsidRDefault="004522ED" w:rsidP="004522E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A09FB4" w14:textId="15315357" w:rsidR="004522ED" w:rsidRPr="00B67E8F" w:rsidRDefault="004522ED" w:rsidP="004522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</w:rPr>
              <w:t xml:space="preserve">         -</w:t>
            </w:r>
          </w:p>
        </w:tc>
      </w:tr>
      <w:tr w:rsidR="004522ED" w:rsidRPr="00B67E8F" w14:paraId="371870DD" w14:textId="77777777" w:rsidTr="001A7DD0">
        <w:trPr>
          <w:cantSplit/>
          <w:trHeight w:val="226"/>
        </w:trPr>
        <w:tc>
          <w:tcPr>
            <w:tcW w:w="6570" w:type="dxa"/>
          </w:tcPr>
          <w:p w14:paraId="6724D024" w14:textId="77777777" w:rsidR="004522ED" w:rsidRPr="00B67E8F" w:rsidRDefault="004522ED" w:rsidP="004522ED">
            <w:pPr>
              <w:tabs>
                <w:tab w:val="clear" w:pos="227"/>
                <w:tab w:val="clear" w:pos="454"/>
              </w:tabs>
              <w:spacing w:line="240" w:lineRule="auto"/>
              <w:ind w:left="370"/>
              <w:rPr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51DBBC" w14:textId="2056FA43" w:rsidR="004522ED" w:rsidRPr="00B67E8F" w:rsidRDefault="004522ED" w:rsidP="004522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67E8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30,616</w:t>
            </w:r>
          </w:p>
        </w:tc>
        <w:tc>
          <w:tcPr>
            <w:tcW w:w="180" w:type="dxa"/>
          </w:tcPr>
          <w:p w14:paraId="016768EF" w14:textId="77777777" w:rsidR="004522ED" w:rsidRPr="00B67E8F" w:rsidRDefault="004522ED" w:rsidP="004522ED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313DB0" w14:textId="43CBA505" w:rsidR="004522ED" w:rsidRPr="00B67E8F" w:rsidRDefault="004522ED" w:rsidP="004522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27,227</w:t>
            </w:r>
          </w:p>
        </w:tc>
      </w:tr>
      <w:tr w:rsidR="004522ED" w:rsidRPr="00B67E8F" w14:paraId="6E9E40B9" w14:textId="77777777" w:rsidTr="001A7DD0">
        <w:trPr>
          <w:cantSplit/>
          <w:trHeight w:val="20"/>
        </w:trPr>
        <w:tc>
          <w:tcPr>
            <w:tcW w:w="6570" w:type="dxa"/>
          </w:tcPr>
          <w:p w14:paraId="3FAEB144" w14:textId="77777777" w:rsidR="004522ED" w:rsidRPr="00B67E8F" w:rsidRDefault="004522ED" w:rsidP="004522ED">
            <w:pPr>
              <w:tabs>
                <w:tab w:val="clear" w:pos="227"/>
                <w:tab w:val="clear" w:pos="454"/>
              </w:tabs>
              <w:spacing w:line="240" w:lineRule="auto"/>
              <w:ind w:left="370"/>
              <w:rPr>
                <w:sz w:val="30"/>
                <w:szCs w:val="30"/>
                <w:cs/>
              </w:rPr>
            </w:pPr>
            <w:r w:rsidRPr="00B67E8F">
              <w:rPr>
                <w:rFonts w:hint="cs"/>
                <w:sz w:val="30"/>
                <w:szCs w:val="30"/>
                <w:cs/>
              </w:rPr>
              <w:t>มูลค่าปัจจุบันของค่าเช่าที่คิดลดโดยใช้อัตราดอกเบี้ยเงินกู้ยืมส่วนเพิ่ม</w:t>
            </w:r>
          </w:p>
          <w:p w14:paraId="2BD35585" w14:textId="77777777" w:rsidR="004522ED" w:rsidRPr="00B67E8F" w:rsidRDefault="004522ED" w:rsidP="004522ED">
            <w:pPr>
              <w:tabs>
                <w:tab w:val="clear" w:pos="227"/>
                <w:tab w:val="clear" w:pos="454"/>
              </w:tabs>
              <w:spacing w:line="240" w:lineRule="auto"/>
              <w:ind w:left="37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  <w:cs/>
              </w:rPr>
            </w:pPr>
            <w:r w:rsidRPr="00B67E8F">
              <w:rPr>
                <w:rFonts w:hint="cs"/>
                <w:sz w:val="30"/>
                <w:szCs w:val="30"/>
                <w:cs/>
              </w:rPr>
              <w:t xml:space="preserve">   ณ วันที่ </w:t>
            </w:r>
            <w:r w:rsidRPr="00B67E8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67E8F">
              <w:rPr>
                <w:sz w:val="30"/>
                <w:szCs w:val="30"/>
                <w:cs/>
              </w:rPr>
              <w:t xml:space="preserve"> </w:t>
            </w:r>
            <w:r w:rsidRPr="00B67E8F">
              <w:rPr>
                <w:rFonts w:hint="cs"/>
                <w:sz w:val="30"/>
                <w:szCs w:val="30"/>
                <w:cs/>
              </w:rPr>
              <w:t xml:space="preserve">ตุลาคม </w:t>
            </w:r>
            <w:r w:rsidRPr="00B67E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50B765BE" w14:textId="77777777" w:rsidR="004522ED" w:rsidRPr="00B67E8F" w:rsidRDefault="004522ED" w:rsidP="004522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CADBCF7" w14:textId="26C6FF25" w:rsidR="004522ED" w:rsidRPr="00B67E8F" w:rsidRDefault="004522ED" w:rsidP="004522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</w:rPr>
              <w:t>26,836</w:t>
            </w:r>
          </w:p>
        </w:tc>
        <w:tc>
          <w:tcPr>
            <w:tcW w:w="180" w:type="dxa"/>
          </w:tcPr>
          <w:p w14:paraId="203713D8" w14:textId="77777777" w:rsidR="004522ED" w:rsidRPr="00B67E8F" w:rsidRDefault="004522ED" w:rsidP="004522E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36EF1B" w14:textId="77777777" w:rsidR="004522ED" w:rsidRPr="00B67E8F" w:rsidRDefault="004522ED" w:rsidP="004522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CFF0637" w14:textId="457FAF48" w:rsidR="004522ED" w:rsidRPr="00B67E8F" w:rsidRDefault="004522ED" w:rsidP="004522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</w:rPr>
              <w:t>23,563</w:t>
            </w:r>
          </w:p>
        </w:tc>
      </w:tr>
      <w:tr w:rsidR="004522ED" w:rsidRPr="00B67E8F" w14:paraId="13596AEE" w14:textId="77777777" w:rsidTr="001A7DD0">
        <w:trPr>
          <w:cantSplit/>
          <w:trHeight w:val="20"/>
        </w:trPr>
        <w:tc>
          <w:tcPr>
            <w:tcW w:w="6570" w:type="dxa"/>
          </w:tcPr>
          <w:p w14:paraId="4825E3C1" w14:textId="77777777" w:rsidR="004522ED" w:rsidRPr="00B67E8F" w:rsidRDefault="004522ED" w:rsidP="0045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hint="cs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B67E8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67E8F">
              <w:rPr>
                <w:sz w:val="30"/>
                <w:szCs w:val="30"/>
                <w:cs/>
              </w:rPr>
              <w:t xml:space="preserve"> </w:t>
            </w:r>
            <w:r w:rsidRPr="00B67E8F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 w:rsidRPr="00B67E8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9F4857" w14:textId="4E743A24" w:rsidR="004522ED" w:rsidRPr="00B67E8F" w:rsidRDefault="004522ED" w:rsidP="004522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</w:rPr>
              <w:t>990</w:t>
            </w:r>
          </w:p>
        </w:tc>
        <w:tc>
          <w:tcPr>
            <w:tcW w:w="180" w:type="dxa"/>
          </w:tcPr>
          <w:p w14:paraId="29A71AA8" w14:textId="77777777" w:rsidR="004522ED" w:rsidRPr="00B67E8F" w:rsidRDefault="004522ED" w:rsidP="004522E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B66BFC" w14:textId="5BE760E0" w:rsidR="004522ED" w:rsidRPr="00B67E8F" w:rsidRDefault="004522ED" w:rsidP="004522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</w:rPr>
              <w:t>990</w:t>
            </w:r>
          </w:p>
        </w:tc>
      </w:tr>
      <w:tr w:rsidR="004522ED" w:rsidRPr="00B67E8F" w14:paraId="47C6CB54" w14:textId="77777777" w:rsidTr="001A7DD0">
        <w:trPr>
          <w:cantSplit/>
          <w:trHeight w:val="20"/>
        </w:trPr>
        <w:tc>
          <w:tcPr>
            <w:tcW w:w="6570" w:type="dxa"/>
            <w:vAlign w:val="bottom"/>
          </w:tcPr>
          <w:p w14:paraId="6867F1C4" w14:textId="77777777" w:rsidR="004522ED" w:rsidRPr="00B67E8F" w:rsidRDefault="004522ED" w:rsidP="004522ED">
            <w:pPr>
              <w:tabs>
                <w:tab w:val="clear" w:pos="227"/>
                <w:tab w:val="left" w:pos="647"/>
              </w:tabs>
              <w:spacing w:line="240" w:lineRule="auto"/>
              <w:ind w:left="3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6B2ED14" w14:textId="567C5D7F" w:rsidR="004522ED" w:rsidRPr="00B67E8F" w:rsidRDefault="004522ED" w:rsidP="004522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27,826</w:t>
            </w:r>
          </w:p>
        </w:tc>
        <w:tc>
          <w:tcPr>
            <w:tcW w:w="180" w:type="dxa"/>
          </w:tcPr>
          <w:p w14:paraId="493E024A" w14:textId="77777777" w:rsidR="004522ED" w:rsidRPr="00B67E8F" w:rsidRDefault="004522ED" w:rsidP="004522ED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AEAAB9E" w14:textId="7C1BAF18" w:rsidR="004522ED" w:rsidRPr="00B67E8F" w:rsidRDefault="004522ED" w:rsidP="004522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24,553</w:t>
            </w:r>
          </w:p>
        </w:tc>
      </w:tr>
      <w:tr w:rsidR="004522ED" w:rsidRPr="00B67E8F" w14:paraId="37CBB4E7" w14:textId="77777777" w:rsidTr="001A7DD0">
        <w:trPr>
          <w:cantSplit/>
          <w:trHeight w:val="20"/>
        </w:trPr>
        <w:tc>
          <w:tcPr>
            <w:tcW w:w="6570" w:type="dxa"/>
            <w:vAlign w:val="bottom"/>
          </w:tcPr>
          <w:p w14:paraId="307323F8" w14:textId="77777777" w:rsidR="004522ED" w:rsidRPr="00B67E8F" w:rsidRDefault="004522ED" w:rsidP="004522ED">
            <w:pPr>
              <w:tabs>
                <w:tab w:val="clear" w:pos="454"/>
                <w:tab w:val="clear" w:pos="907"/>
              </w:tabs>
              <w:spacing w:line="240" w:lineRule="auto"/>
              <w:ind w:firstLine="3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B67E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67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B67E8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379B63" w14:textId="4D192361" w:rsidR="004522ED" w:rsidRPr="00B67E8F" w:rsidRDefault="004522ED" w:rsidP="004522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4.09</w:t>
            </w:r>
          </w:p>
        </w:tc>
        <w:tc>
          <w:tcPr>
            <w:tcW w:w="180" w:type="dxa"/>
          </w:tcPr>
          <w:p w14:paraId="0C510AF2" w14:textId="77777777" w:rsidR="004522ED" w:rsidRPr="00B67E8F" w:rsidRDefault="004522ED" w:rsidP="004522E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1DA18F" w14:textId="586F1D39" w:rsidR="004522ED" w:rsidRPr="00B67E8F" w:rsidRDefault="004522ED" w:rsidP="004522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</w:rPr>
              <w:t>4.09</w:t>
            </w:r>
          </w:p>
        </w:tc>
      </w:tr>
    </w:tbl>
    <w:p w14:paraId="4E6DBAC7" w14:textId="1A912B35" w:rsidR="006078CF" w:rsidRPr="005842C5" w:rsidRDefault="00607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77D4F1C9" w14:textId="5B9EBCCC" w:rsidR="00FF7B4A" w:rsidRDefault="00B439C7" w:rsidP="00B43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3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 w:rsidR="00352147" w:rsidRPr="00B67E8F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B96F0E0" w14:textId="77777777" w:rsidR="00FF7B4A" w:rsidRPr="005842C5" w:rsidRDefault="00FF7B4A" w:rsidP="00FF7B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236443D" w14:textId="54154102" w:rsidR="00FF7B4A" w:rsidRPr="00FF7B4A" w:rsidRDefault="00FF7B4A" w:rsidP="00B439C7">
      <w:pPr>
        <w:spacing w:line="0" w:lineRule="atLeast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FF7B4A">
        <w:rPr>
          <w:rFonts w:ascii="Angsana New" w:hAnsi="Angsana New"/>
          <w:b/>
          <w:sz w:val="30"/>
          <w:szCs w:val="30"/>
          <w:cs/>
        </w:rPr>
        <w:t>ความสัมพันธ์ที่มีกั</w:t>
      </w:r>
      <w:r w:rsidRPr="00FF7B4A">
        <w:rPr>
          <w:rFonts w:ascii="Angsana New" w:hAnsi="Angsana New" w:hint="cs"/>
          <w:b/>
          <w:sz w:val="30"/>
          <w:szCs w:val="30"/>
          <w:cs/>
        </w:rPr>
        <w:t>บ</w:t>
      </w:r>
      <w:r w:rsidRPr="00FF7B4A">
        <w:rPr>
          <w:rFonts w:ascii="Angsana New" w:hAnsi="Angsana New"/>
          <w:b/>
          <w:sz w:val="30"/>
          <w:szCs w:val="30"/>
          <w:cs/>
        </w:rPr>
        <w:t>บุคคลหรื</w:t>
      </w:r>
      <w:r w:rsidRPr="00FF7B4A">
        <w:rPr>
          <w:rFonts w:ascii="Angsana New" w:hAnsi="Angsana New" w:hint="cs"/>
          <w:b/>
          <w:sz w:val="30"/>
          <w:szCs w:val="30"/>
          <w:cs/>
        </w:rPr>
        <w:t>อ</w:t>
      </w:r>
      <w:r w:rsidRPr="00FF7B4A">
        <w:rPr>
          <w:rFonts w:ascii="Angsana New" w:hAnsi="Angsana New"/>
          <w:b/>
          <w:sz w:val="30"/>
          <w:szCs w:val="30"/>
          <w:cs/>
        </w:rPr>
        <w:t>กิจการ</w:t>
      </w:r>
      <w:r w:rsidRPr="00FF7B4A">
        <w:rPr>
          <w:rFonts w:ascii="Angsana New" w:hAnsi="Angsana New" w:hint="cs"/>
          <w:b/>
          <w:sz w:val="30"/>
          <w:szCs w:val="30"/>
          <w:cs/>
        </w:rPr>
        <w:t>อื่น</w:t>
      </w:r>
      <w:r w:rsidRPr="00FF7B4A">
        <w:rPr>
          <w:rFonts w:ascii="Angsana New" w:hAnsi="Angsana New"/>
          <w:b/>
          <w:sz w:val="30"/>
          <w:szCs w:val="30"/>
          <w:cs/>
        </w:rPr>
        <w:t>ที่เกี่ยวข้องกันที่ความสัมพันธ์เปลี่ยนแปลงอย่างมีสาระสำคัญและ</w:t>
      </w:r>
      <w:r w:rsidR="00857D31">
        <w:rPr>
          <w:rFonts w:ascii="Angsana New" w:hAnsi="Angsana New"/>
          <w:b/>
          <w:sz w:val="30"/>
          <w:szCs w:val="30"/>
        </w:rPr>
        <w:br/>
      </w:r>
      <w:r w:rsidRPr="00FF7B4A">
        <w:rPr>
          <w:rFonts w:ascii="Angsana New" w:hAnsi="Angsana New"/>
          <w:b/>
          <w:sz w:val="30"/>
          <w:szCs w:val="30"/>
          <w:cs/>
        </w:rPr>
        <w:t>กลุ่มบริษัทมีรายการระหว่างกันที่มีนัยสำคัญในระหว่างงวดมีดังต่อไปนี้</w:t>
      </w:r>
      <w:r w:rsidRPr="00FF7B4A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6534B5FB" w14:textId="77777777" w:rsidR="00FF7B4A" w:rsidRPr="005842C5" w:rsidRDefault="00FF7B4A" w:rsidP="00FF7B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3420"/>
      </w:tblGrid>
      <w:tr w:rsidR="00FF7B4A" w:rsidRPr="00953BA7" w14:paraId="7C25059E" w14:textId="77777777" w:rsidTr="001A7DD0">
        <w:trPr>
          <w:trHeight w:val="20"/>
        </w:trPr>
        <w:tc>
          <w:tcPr>
            <w:tcW w:w="4410" w:type="dxa"/>
            <w:shd w:val="clear" w:color="auto" w:fill="auto"/>
          </w:tcPr>
          <w:p w14:paraId="3F4CA0C2" w14:textId="77777777" w:rsidR="00FF7B4A" w:rsidRPr="00953BA7" w:rsidRDefault="00FF7B4A" w:rsidP="00BE779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79C00C50" w14:textId="77777777" w:rsidR="00FF7B4A" w:rsidRPr="00953BA7" w:rsidRDefault="00FF7B4A" w:rsidP="00BE779D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420" w:type="dxa"/>
            <w:shd w:val="clear" w:color="auto" w:fill="auto"/>
          </w:tcPr>
          <w:p w14:paraId="57A55119" w14:textId="77777777" w:rsidR="00FF7B4A" w:rsidRPr="00953BA7" w:rsidRDefault="00FF7B4A" w:rsidP="00BE779D">
            <w:pPr>
              <w:spacing w:line="240" w:lineRule="auto"/>
              <w:ind w:firstLine="34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  <w:t>ลักษณะ</w:t>
            </w: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FF7B4A" w:rsidRPr="00953BA7" w14:paraId="75798ED2" w14:textId="77777777" w:rsidTr="001A7DD0">
        <w:trPr>
          <w:trHeight w:val="20"/>
        </w:trPr>
        <w:tc>
          <w:tcPr>
            <w:tcW w:w="4410" w:type="dxa"/>
            <w:shd w:val="clear" w:color="auto" w:fill="auto"/>
          </w:tcPr>
          <w:p w14:paraId="335580ED" w14:textId="77777777" w:rsidR="00FF7B4A" w:rsidRPr="001A2A65" w:rsidRDefault="00FF7B4A" w:rsidP="00BE7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แพน อินเตอร์เนชั่นแนล (ประเทศไทย) จำกัด</w:t>
            </w:r>
          </w:p>
        </w:tc>
        <w:tc>
          <w:tcPr>
            <w:tcW w:w="1350" w:type="dxa"/>
            <w:shd w:val="clear" w:color="auto" w:fill="auto"/>
          </w:tcPr>
          <w:p w14:paraId="723FC7C1" w14:textId="77777777" w:rsidR="00FF7B4A" w:rsidRPr="001A2A65" w:rsidRDefault="00FF7B4A" w:rsidP="00BE77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D7BB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shd w:val="clear" w:color="auto" w:fill="auto"/>
          </w:tcPr>
          <w:p w14:paraId="13DF3825" w14:textId="77777777" w:rsidR="00FF7B4A" w:rsidRPr="001A2A65" w:rsidRDefault="00FF7B4A" w:rsidP="00BE779D">
            <w:pPr>
              <w:spacing w:line="240" w:lineRule="auto"/>
              <w:ind w:firstLine="34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D7BB9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F7B4A" w:rsidRPr="00953BA7" w14:paraId="5FE3097C" w14:textId="77777777" w:rsidTr="001A7DD0">
        <w:trPr>
          <w:trHeight w:val="20"/>
        </w:trPr>
        <w:tc>
          <w:tcPr>
            <w:tcW w:w="4410" w:type="dxa"/>
            <w:shd w:val="clear" w:color="auto" w:fill="auto"/>
          </w:tcPr>
          <w:p w14:paraId="53691502" w14:textId="77777777" w:rsidR="00FF7B4A" w:rsidRPr="001A2A65" w:rsidRDefault="00FF7B4A" w:rsidP="00BE7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ไทยเบฟเวอเรจ โลจิสติก จำกัด</w:t>
            </w:r>
          </w:p>
        </w:tc>
        <w:tc>
          <w:tcPr>
            <w:tcW w:w="1350" w:type="dxa"/>
            <w:shd w:val="clear" w:color="auto" w:fill="auto"/>
          </w:tcPr>
          <w:p w14:paraId="0157DE59" w14:textId="77777777" w:rsidR="00FF7B4A" w:rsidRPr="001A2A65" w:rsidRDefault="00FF7B4A" w:rsidP="00BE77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D7BB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shd w:val="clear" w:color="auto" w:fill="auto"/>
          </w:tcPr>
          <w:p w14:paraId="22F9B009" w14:textId="77777777" w:rsidR="00FF7B4A" w:rsidRPr="001A2A65" w:rsidRDefault="00FF7B4A" w:rsidP="00BE779D">
            <w:pPr>
              <w:spacing w:line="240" w:lineRule="auto"/>
              <w:ind w:firstLine="34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D7BB9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232F80E2" w14:textId="77777777" w:rsidR="00BC37D2" w:rsidRPr="00953BA7" w:rsidRDefault="00BC37D2" w:rsidP="00BC3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"/>
          <w:szCs w:val="2"/>
          <w:shd w:val="clear" w:color="auto" w:fill="E0E0E0"/>
        </w:rPr>
      </w:pPr>
    </w:p>
    <w:p w14:paraId="59308360" w14:textId="77777777" w:rsidR="00BC37D2" w:rsidRPr="005842C5" w:rsidRDefault="00BC37D2" w:rsidP="00BC3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085"/>
        <w:gridCol w:w="290"/>
        <w:gridCol w:w="1054"/>
        <w:gridCol w:w="277"/>
        <w:gridCol w:w="1072"/>
        <w:gridCol w:w="264"/>
        <w:gridCol w:w="1177"/>
      </w:tblGrid>
      <w:tr w:rsidR="00BC37D2" w:rsidRPr="00953BA7" w14:paraId="664B7C4E" w14:textId="77777777" w:rsidTr="001A7DD0">
        <w:trPr>
          <w:tblHeader/>
        </w:trPr>
        <w:tc>
          <w:tcPr>
            <w:tcW w:w="2157" w:type="pct"/>
          </w:tcPr>
          <w:p w14:paraId="352CEEC4" w14:textId="3E627820" w:rsidR="00BC37D2" w:rsidRPr="00857D31" w:rsidRDefault="00B439C7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857D31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รายการที่สำคัญกับบุคคลหรือกิจการที่เกี่ยวข้อง</w:t>
            </w:r>
            <w:r w:rsidR="00857D31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กัน</w:t>
            </w:r>
          </w:p>
        </w:tc>
        <w:tc>
          <w:tcPr>
            <w:tcW w:w="1323" w:type="pct"/>
            <w:gridSpan w:val="3"/>
          </w:tcPr>
          <w:p w14:paraId="17D09678" w14:textId="77777777" w:rsidR="00BC37D2" w:rsidRPr="00953BA7" w:rsidRDefault="00BC37D2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38293516" w14:textId="77777777" w:rsidR="00BC37D2" w:rsidRPr="00953BA7" w:rsidRDefault="00BC37D2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pct"/>
            <w:gridSpan w:val="3"/>
          </w:tcPr>
          <w:p w14:paraId="1FE66F60" w14:textId="77777777" w:rsidR="00BC37D2" w:rsidRPr="00953BA7" w:rsidRDefault="00BC37D2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37D2" w:rsidRPr="00953BA7" w14:paraId="623ECA35" w14:textId="77777777" w:rsidTr="001A7DD0">
        <w:trPr>
          <w:tblHeader/>
        </w:trPr>
        <w:tc>
          <w:tcPr>
            <w:tcW w:w="2157" w:type="pct"/>
          </w:tcPr>
          <w:p w14:paraId="78ECB2A5" w14:textId="77777777" w:rsidR="00BC37D2" w:rsidRPr="00953BA7" w:rsidRDefault="00BC37D2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53B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591" w:type="pct"/>
          </w:tcPr>
          <w:p w14:paraId="2B8E5CE1" w14:textId="6DDB4F0F" w:rsidR="00BC37D2" w:rsidRPr="00953BA7" w:rsidRDefault="00BC37D2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8" w:type="pct"/>
          </w:tcPr>
          <w:p w14:paraId="0F8DDDD0" w14:textId="77777777" w:rsidR="00BC37D2" w:rsidRPr="00953BA7" w:rsidRDefault="00BC37D2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0831F45" w14:textId="3929F989" w:rsidR="00BC37D2" w:rsidRPr="00953BA7" w:rsidRDefault="00BC37D2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1" w:type="pct"/>
          </w:tcPr>
          <w:p w14:paraId="5153886F" w14:textId="77777777" w:rsidR="00BC37D2" w:rsidRPr="00953BA7" w:rsidRDefault="00BC37D2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CA5F985" w14:textId="18527EB7" w:rsidR="00BC37D2" w:rsidRPr="00953BA7" w:rsidRDefault="00BC37D2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56622C12" w14:textId="77777777" w:rsidR="00BC37D2" w:rsidRPr="00953BA7" w:rsidRDefault="00BC37D2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F4196B1" w14:textId="2FD3E0CA" w:rsidR="00BC37D2" w:rsidRPr="00953BA7" w:rsidRDefault="00BC37D2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C37D2" w:rsidRPr="00953BA7" w14:paraId="39545C5E" w14:textId="77777777" w:rsidTr="001A7DD0">
        <w:trPr>
          <w:tblHeader/>
        </w:trPr>
        <w:tc>
          <w:tcPr>
            <w:tcW w:w="2157" w:type="pct"/>
          </w:tcPr>
          <w:p w14:paraId="1DE03F27" w14:textId="77777777" w:rsidR="00BC37D2" w:rsidRPr="00953BA7" w:rsidRDefault="00BC37D2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3" w:type="pct"/>
            <w:gridSpan w:val="7"/>
          </w:tcPr>
          <w:p w14:paraId="3EE38439" w14:textId="77777777" w:rsidR="00BC37D2" w:rsidRPr="00953BA7" w:rsidRDefault="00BC37D2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  <w:tab w:val="center" w:pos="2604"/>
                <w:tab w:val="left" w:pos="35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37D2" w:rsidRPr="00953BA7" w14:paraId="48AE6D48" w14:textId="77777777" w:rsidTr="001A7DD0">
        <w:tc>
          <w:tcPr>
            <w:tcW w:w="2157" w:type="pct"/>
          </w:tcPr>
          <w:p w14:paraId="74685DEF" w14:textId="77777777" w:rsidR="00BC37D2" w:rsidRPr="00953BA7" w:rsidRDefault="00BC37D2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62E88738" w14:textId="77777777" w:rsidR="00BC37D2" w:rsidRPr="00953BA7" w:rsidRDefault="00BC37D2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" w:type="pct"/>
          </w:tcPr>
          <w:p w14:paraId="0D9850AE" w14:textId="77777777" w:rsidR="00BC37D2" w:rsidRPr="00953BA7" w:rsidRDefault="00BC37D2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75BD4D1" w14:textId="77777777" w:rsidR="00BC37D2" w:rsidRPr="00953BA7" w:rsidRDefault="00BC37D2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090012D9" w14:textId="77777777" w:rsidR="00BC37D2" w:rsidRPr="00953BA7" w:rsidRDefault="00BC37D2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2DFB5CB" w14:textId="77777777" w:rsidR="00BC37D2" w:rsidRPr="00953BA7" w:rsidRDefault="00BC37D2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B4E17F8" w14:textId="77777777" w:rsidR="00BC37D2" w:rsidRPr="00953BA7" w:rsidRDefault="00BC37D2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0" w:type="pct"/>
          </w:tcPr>
          <w:p w14:paraId="3DFA5C29" w14:textId="77777777" w:rsidR="00BC37D2" w:rsidRPr="00953BA7" w:rsidRDefault="00BC37D2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1BEE" w:rsidRPr="00953BA7" w14:paraId="7CED3AA2" w14:textId="77777777" w:rsidTr="001A7DD0">
        <w:tc>
          <w:tcPr>
            <w:tcW w:w="2157" w:type="pct"/>
          </w:tcPr>
          <w:p w14:paraId="66A33B92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1" w:type="pct"/>
          </w:tcPr>
          <w:p w14:paraId="1F3136C5" w14:textId="2FDD9CB9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14:paraId="3E0ED82B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A87B0BA" w14:textId="16EECEAA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293B7DF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801B9DC" w14:textId="07CF4A6C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543EA37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0" w:type="pct"/>
          </w:tcPr>
          <w:p w14:paraId="697D09C8" w14:textId="6DABB75E" w:rsidR="00CB1BEE" w:rsidRPr="00953BA7" w:rsidRDefault="00CB1BEE" w:rsidP="00584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CB1BEE" w:rsidRPr="00953BA7" w14:paraId="11B282F1" w14:textId="77777777" w:rsidTr="001A7DD0">
        <w:tc>
          <w:tcPr>
            <w:tcW w:w="2157" w:type="pct"/>
          </w:tcPr>
          <w:p w14:paraId="33EF5828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รายได้จากการขายบรรจุภัณฑ์</w:t>
            </w:r>
          </w:p>
        </w:tc>
        <w:tc>
          <w:tcPr>
            <w:tcW w:w="591" w:type="pct"/>
            <w:shd w:val="clear" w:color="auto" w:fill="auto"/>
          </w:tcPr>
          <w:p w14:paraId="0015C164" w14:textId="63D24018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5DA8B80C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CA99055" w14:textId="275142C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0012EA8B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0BC8BEB" w14:textId="35EFEBFA" w:rsidR="00CB1BEE" w:rsidRPr="00953BA7" w:rsidRDefault="00CB1BEE" w:rsidP="00584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144" w:type="pct"/>
            <w:shd w:val="clear" w:color="auto" w:fill="auto"/>
          </w:tcPr>
          <w:p w14:paraId="0C50A3C5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0" w:type="pct"/>
            <w:shd w:val="clear" w:color="auto" w:fill="auto"/>
          </w:tcPr>
          <w:p w14:paraId="0CA78553" w14:textId="63BE5FE4" w:rsidR="00CB1BEE" w:rsidRPr="00953BA7" w:rsidRDefault="00CB1BEE" w:rsidP="00584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1,046</w:t>
            </w:r>
          </w:p>
        </w:tc>
      </w:tr>
      <w:tr w:rsidR="00CB1BEE" w:rsidRPr="00953BA7" w14:paraId="5D296E3E" w14:textId="77777777" w:rsidTr="001A7DD0">
        <w:tc>
          <w:tcPr>
            <w:tcW w:w="2157" w:type="pct"/>
          </w:tcPr>
          <w:p w14:paraId="08561D76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รายได้ค่าเช่าสินทรัพย์</w:t>
            </w:r>
          </w:p>
        </w:tc>
        <w:tc>
          <w:tcPr>
            <w:tcW w:w="591" w:type="pct"/>
            <w:shd w:val="clear" w:color="auto" w:fill="auto"/>
          </w:tcPr>
          <w:p w14:paraId="6AB4FD66" w14:textId="13F1BF39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3C6A2179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E92FC9E" w14:textId="65D5A3BC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77F2152F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D239979" w14:textId="0A851CA5" w:rsidR="00CB1BEE" w:rsidRPr="00953BA7" w:rsidRDefault="00CB1BEE" w:rsidP="00584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10,350</w:t>
            </w:r>
          </w:p>
        </w:tc>
        <w:tc>
          <w:tcPr>
            <w:tcW w:w="144" w:type="pct"/>
            <w:shd w:val="clear" w:color="auto" w:fill="auto"/>
          </w:tcPr>
          <w:p w14:paraId="79C371EC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0" w:type="pct"/>
            <w:shd w:val="clear" w:color="auto" w:fill="auto"/>
          </w:tcPr>
          <w:p w14:paraId="59F66910" w14:textId="37BE4B22" w:rsidR="00CB1BEE" w:rsidRPr="00953BA7" w:rsidRDefault="00CB1BEE" w:rsidP="00584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10,350</w:t>
            </w:r>
          </w:p>
        </w:tc>
      </w:tr>
      <w:tr w:rsidR="00CB1BEE" w:rsidRPr="00953BA7" w14:paraId="330BB671" w14:textId="77777777" w:rsidTr="001A7DD0">
        <w:tc>
          <w:tcPr>
            <w:tcW w:w="2157" w:type="pct"/>
          </w:tcPr>
          <w:p w14:paraId="19771BCA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91" w:type="pct"/>
            <w:shd w:val="clear" w:color="auto" w:fill="auto"/>
          </w:tcPr>
          <w:p w14:paraId="0971D101" w14:textId="3C41B3C4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6E6BC4D0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76A5B45" w14:textId="5CA625BA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063C3BB7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FCB8032" w14:textId="17843BA3" w:rsidR="00CB1BEE" w:rsidRPr="00953BA7" w:rsidRDefault="00CB1BEE" w:rsidP="00584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1,706</w:t>
            </w:r>
          </w:p>
        </w:tc>
        <w:tc>
          <w:tcPr>
            <w:tcW w:w="144" w:type="pct"/>
            <w:shd w:val="clear" w:color="auto" w:fill="auto"/>
          </w:tcPr>
          <w:p w14:paraId="4D01D827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0" w:type="pct"/>
            <w:shd w:val="clear" w:color="auto" w:fill="auto"/>
          </w:tcPr>
          <w:p w14:paraId="5ACE2FC6" w14:textId="4FCBC7CD" w:rsidR="00CB1BEE" w:rsidRPr="00953BA7" w:rsidRDefault="00CB1BEE" w:rsidP="00584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2,638</w:t>
            </w:r>
          </w:p>
        </w:tc>
      </w:tr>
      <w:tr w:rsidR="00CB1BEE" w:rsidRPr="00953BA7" w14:paraId="64FA9B05" w14:textId="77777777" w:rsidTr="001A7DD0">
        <w:tc>
          <w:tcPr>
            <w:tcW w:w="2157" w:type="pct"/>
          </w:tcPr>
          <w:p w14:paraId="6362DC06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1" w:type="pct"/>
            <w:shd w:val="clear" w:color="auto" w:fill="auto"/>
          </w:tcPr>
          <w:p w14:paraId="629FBD40" w14:textId="3F9A39AC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252C2FBF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B3070A7" w14:textId="0AED641C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7C5E8E55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28740A6" w14:textId="195761DA" w:rsidR="00CB1BEE" w:rsidRPr="00953BA7" w:rsidRDefault="00CB1BEE" w:rsidP="00584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4" w:type="pct"/>
            <w:shd w:val="clear" w:color="auto" w:fill="auto"/>
          </w:tcPr>
          <w:p w14:paraId="29C7FE31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0" w:type="pct"/>
            <w:shd w:val="clear" w:color="auto" w:fill="auto"/>
          </w:tcPr>
          <w:p w14:paraId="786F6820" w14:textId="05B67E64" w:rsidR="00CB1BEE" w:rsidRPr="00953BA7" w:rsidRDefault="00CB1BEE" w:rsidP="00584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718</w:t>
            </w:r>
          </w:p>
        </w:tc>
      </w:tr>
      <w:tr w:rsidR="00CB1BEE" w:rsidRPr="00953BA7" w14:paraId="324D76F1" w14:textId="77777777" w:rsidTr="001A7DD0">
        <w:tc>
          <w:tcPr>
            <w:tcW w:w="2157" w:type="pct"/>
          </w:tcPr>
          <w:p w14:paraId="7D19F158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1" w:type="pct"/>
            <w:shd w:val="clear" w:color="auto" w:fill="auto"/>
          </w:tcPr>
          <w:p w14:paraId="674CB7B3" w14:textId="1AA362AA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05303C40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6841E25" w14:textId="63A6FC2F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35854271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452AA16" w14:textId="1D13A88C" w:rsidR="00CB1BEE" w:rsidRPr="00953BA7" w:rsidRDefault="00CB1BEE" w:rsidP="00584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401,493</w:t>
            </w:r>
          </w:p>
        </w:tc>
        <w:tc>
          <w:tcPr>
            <w:tcW w:w="144" w:type="pct"/>
            <w:shd w:val="clear" w:color="auto" w:fill="auto"/>
          </w:tcPr>
          <w:p w14:paraId="02540150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0" w:type="pct"/>
            <w:shd w:val="clear" w:color="auto" w:fill="auto"/>
          </w:tcPr>
          <w:p w14:paraId="6BC2FC14" w14:textId="492175E8" w:rsidR="00CB1BEE" w:rsidRPr="00953BA7" w:rsidRDefault="00CB1BEE" w:rsidP="00584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385,486</w:t>
            </w:r>
          </w:p>
        </w:tc>
      </w:tr>
      <w:tr w:rsidR="00CB1BEE" w:rsidRPr="00953BA7" w14:paraId="1CB04402" w14:textId="77777777" w:rsidTr="001A7DD0">
        <w:tc>
          <w:tcPr>
            <w:tcW w:w="2157" w:type="pct"/>
          </w:tcPr>
          <w:p w14:paraId="37CA197B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591" w:type="pct"/>
            <w:shd w:val="clear" w:color="auto" w:fill="auto"/>
          </w:tcPr>
          <w:p w14:paraId="5F404492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58" w:type="pct"/>
            <w:shd w:val="clear" w:color="auto" w:fill="auto"/>
          </w:tcPr>
          <w:p w14:paraId="3F937A6B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574" w:type="pct"/>
            <w:shd w:val="clear" w:color="auto" w:fill="auto"/>
          </w:tcPr>
          <w:p w14:paraId="17CC2B7F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51" w:type="pct"/>
            <w:shd w:val="clear" w:color="auto" w:fill="auto"/>
          </w:tcPr>
          <w:p w14:paraId="0EAD6BB3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584" w:type="pct"/>
            <w:shd w:val="clear" w:color="auto" w:fill="auto"/>
          </w:tcPr>
          <w:p w14:paraId="2E096D39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44" w:type="pct"/>
            <w:shd w:val="clear" w:color="auto" w:fill="auto"/>
          </w:tcPr>
          <w:p w14:paraId="3AAFEA37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40" w:type="pct"/>
            <w:shd w:val="clear" w:color="auto" w:fill="auto"/>
          </w:tcPr>
          <w:p w14:paraId="09B916E7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</w:tr>
      <w:tr w:rsidR="00CB1BEE" w:rsidRPr="00953BA7" w14:paraId="06EEA8CF" w14:textId="77777777" w:rsidTr="001A7DD0">
        <w:tc>
          <w:tcPr>
            <w:tcW w:w="2157" w:type="pct"/>
          </w:tcPr>
          <w:p w14:paraId="312DBB06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91" w:type="pct"/>
            <w:shd w:val="clear" w:color="auto" w:fill="auto"/>
          </w:tcPr>
          <w:p w14:paraId="426C94CB" w14:textId="68C9D444" w:rsidR="00CB1BEE" w:rsidRPr="00953BA7" w:rsidRDefault="001E640F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5A9511C0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3D6E312" w14:textId="72E4AA96" w:rsidR="00CB1BEE" w:rsidRPr="00953BA7" w:rsidRDefault="00CB1BEE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05D1E7BC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0B3C1A1" w14:textId="3E31A77C" w:rsidR="00CB1BEE" w:rsidRPr="00953BA7" w:rsidRDefault="00CB1BEE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36,000</w:t>
            </w:r>
          </w:p>
        </w:tc>
        <w:tc>
          <w:tcPr>
            <w:tcW w:w="144" w:type="pct"/>
            <w:shd w:val="clear" w:color="auto" w:fill="auto"/>
          </w:tcPr>
          <w:p w14:paraId="6B182F61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19DE79AD" w14:textId="7466D1BA" w:rsidR="00CB1BEE" w:rsidRPr="00953BA7" w:rsidRDefault="00CB1BEE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27,600</w:t>
            </w:r>
          </w:p>
        </w:tc>
      </w:tr>
      <w:tr w:rsidR="00CB1BEE" w:rsidRPr="00953BA7" w14:paraId="085331D0" w14:textId="77777777" w:rsidTr="001A7DD0">
        <w:tc>
          <w:tcPr>
            <w:tcW w:w="2157" w:type="pct"/>
          </w:tcPr>
          <w:p w14:paraId="0CCEC134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1" w:type="pct"/>
            <w:shd w:val="clear" w:color="auto" w:fill="auto"/>
          </w:tcPr>
          <w:p w14:paraId="72D69D9D" w14:textId="17E9AAC1" w:rsidR="00CB1BEE" w:rsidRPr="00953BA7" w:rsidRDefault="001E640F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158" w:type="pct"/>
            <w:shd w:val="clear" w:color="auto" w:fill="auto"/>
          </w:tcPr>
          <w:p w14:paraId="2E6972F1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E6B5867" w14:textId="16665F1B" w:rsidR="00CB1BEE" w:rsidRPr="00953BA7" w:rsidRDefault="00CB1BEE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51" w:type="pct"/>
            <w:shd w:val="clear" w:color="auto" w:fill="auto"/>
          </w:tcPr>
          <w:p w14:paraId="172B1A86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BA53582" w14:textId="69942536" w:rsidR="00CB1BEE" w:rsidRPr="00953BA7" w:rsidRDefault="001E640F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144" w:type="pct"/>
            <w:shd w:val="clear" w:color="auto" w:fill="auto"/>
          </w:tcPr>
          <w:p w14:paraId="3C02AA39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0" w:type="pct"/>
            <w:shd w:val="clear" w:color="auto" w:fill="auto"/>
          </w:tcPr>
          <w:p w14:paraId="4D49190F" w14:textId="44BA69F9" w:rsidR="00CB1BEE" w:rsidRPr="00953BA7" w:rsidRDefault="00CB1BEE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CB1BEE" w:rsidRPr="00953BA7" w14:paraId="67E9E4DB" w14:textId="77777777" w:rsidTr="001A7DD0">
        <w:tc>
          <w:tcPr>
            <w:tcW w:w="2157" w:type="pct"/>
          </w:tcPr>
          <w:p w14:paraId="08DCA932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591" w:type="pct"/>
            <w:shd w:val="clear" w:color="auto" w:fill="auto"/>
          </w:tcPr>
          <w:p w14:paraId="14538EDA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" w:type="pct"/>
            <w:shd w:val="clear" w:color="auto" w:fill="auto"/>
          </w:tcPr>
          <w:p w14:paraId="649BF0B3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4" w:type="pct"/>
            <w:shd w:val="clear" w:color="auto" w:fill="auto"/>
          </w:tcPr>
          <w:p w14:paraId="4D6DE303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0BAAB7B8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F56C837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F4BAC90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0" w:type="pct"/>
            <w:shd w:val="clear" w:color="auto" w:fill="auto"/>
          </w:tcPr>
          <w:p w14:paraId="0527EE34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1BEE" w:rsidRPr="00953BA7" w14:paraId="0A42202B" w14:textId="77777777" w:rsidTr="001A7DD0">
        <w:tc>
          <w:tcPr>
            <w:tcW w:w="2157" w:type="pct"/>
          </w:tcPr>
          <w:p w14:paraId="12FD8698" w14:textId="58DC2D86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73C6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73C64">
              <w:rPr>
                <w:rFonts w:ascii="Angsana New" w:hAnsi="Angsana New"/>
                <w:sz w:val="30"/>
                <w:szCs w:val="30"/>
              </w:rPr>
              <w:t>-</w:t>
            </w:r>
            <w:r w:rsidRPr="00D73C64">
              <w:rPr>
                <w:rFonts w:ascii="Angsana New" w:hAnsi="Angsana New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591" w:type="pct"/>
            <w:shd w:val="clear" w:color="auto" w:fill="auto"/>
          </w:tcPr>
          <w:p w14:paraId="23213150" w14:textId="325B6CA6" w:rsidR="00CB1BEE" w:rsidRPr="00953BA7" w:rsidRDefault="001E640F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39,08</w:t>
            </w:r>
            <w:r w:rsidR="00B52E1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8" w:type="pct"/>
            <w:shd w:val="clear" w:color="auto" w:fill="auto"/>
          </w:tcPr>
          <w:p w14:paraId="4B6D9777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4" w:type="pct"/>
            <w:shd w:val="clear" w:color="auto" w:fill="auto"/>
          </w:tcPr>
          <w:p w14:paraId="46587C0F" w14:textId="7A18C486" w:rsidR="00CB1BEE" w:rsidRPr="00953BA7" w:rsidRDefault="00CB1BEE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56,952</w:t>
            </w:r>
          </w:p>
        </w:tc>
        <w:tc>
          <w:tcPr>
            <w:tcW w:w="151" w:type="pct"/>
            <w:shd w:val="clear" w:color="auto" w:fill="auto"/>
          </w:tcPr>
          <w:p w14:paraId="4B9C1E65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F46E574" w14:textId="75B5BE95" w:rsidR="00CB1BEE" w:rsidRPr="00953BA7" w:rsidRDefault="001E640F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DDD6809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51ECF364" w14:textId="59BCDBCF" w:rsidR="00CB1BEE" w:rsidRPr="00953BA7" w:rsidRDefault="00CB1BEE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1BEE" w:rsidRPr="00953BA7" w14:paraId="5E1EE6FB" w14:textId="77777777" w:rsidTr="001A7DD0">
        <w:tc>
          <w:tcPr>
            <w:tcW w:w="2157" w:type="pct"/>
          </w:tcPr>
          <w:p w14:paraId="7BF99A88" w14:textId="77777777" w:rsidR="00CB1BEE" w:rsidRPr="005842C5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  <w:shd w:val="clear" w:color="auto" w:fill="auto"/>
          </w:tcPr>
          <w:p w14:paraId="31AA448D" w14:textId="77777777" w:rsidR="00CB1BEE" w:rsidRPr="005842C5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" w:type="pct"/>
            <w:shd w:val="clear" w:color="auto" w:fill="auto"/>
          </w:tcPr>
          <w:p w14:paraId="6C14937C" w14:textId="77777777" w:rsidR="00CB1BEE" w:rsidRPr="005842C5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C6AFA13" w14:textId="77777777" w:rsidR="00CB1BEE" w:rsidRPr="005842C5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5F0898D2" w14:textId="77777777" w:rsidR="00CB1BEE" w:rsidRPr="005842C5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7DB9C1C" w14:textId="77777777" w:rsidR="00CB1BEE" w:rsidRPr="005842C5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F00C69F" w14:textId="77777777" w:rsidR="00CB1BEE" w:rsidRPr="005842C5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0" w:type="pct"/>
            <w:shd w:val="clear" w:color="auto" w:fill="auto"/>
          </w:tcPr>
          <w:p w14:paraId="0BD0A38C" w14:textId="77777777" w:rsidR="00CB1BEE" w:rsidRPr="005842C5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1BEE" w:rsidRPr="00953BA7" w14:paraId="53E86090" w14:textId="77777777" w:rsidTr="001A7DD0">
        <w:tc>
          <w:tcPr>
            <w:tcW w:w="2157" w:type="pct"/>
          </w:tcPr>
          <w:p w14:paraId="6AA09DC2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1" w:type="pct"/>
            <w:shd w:val="clear" w:color="auto" w:fill="auto"/>
          </w:tcPr>
          <w:p w14:paraId="2ED0FBD6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58" w:type="pct"/>
            <w:shd w:val="clear" w:color="auto" w:fill="auto"/>
          </w:tcPr>
          <w:p w14:paraId="225A0AD9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574" w:type="pct"/>
            <w:shd w:val="clear" w:color="auto" w:fill="auto"/>
          </w:tcPr>
          <w:p w14:paraId="735EF2F5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51" w:type="pct"/>
            <w:shd w:val="clear" w:color="auto" w:fill="auto"/>
          </w:tcPr>
          <w:p w14:paraId="1C9B8FD3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584" w:type="pct"/>
            <w:shd w:val="clear" w:color="auto" w:fill="auto"/>
          </w:tcPr>
          <w:p w14:paraId="16E95E02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  <w:tc>
          <w:tcPr>
            <w:tcW w:w="144" w:type="pct"/>
            <w:shd w:val="clear" w:color="auto" w:fill="auto"/>
          </w:tcPr>
          <w:p w14:paraId="11C829BA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40" w:type="pct"/>
            <w:shd w:val="clear" w:color="auto" w:fill="auto"/>
          </w:tcPr>
          <w:p w14:paraId="46F5847C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</w:tr>
      <w:tr w:rsidR="00CB1BEE" w:rsidRPr="00953BA7" w14:paraId="3EB0A2C7" w14:textId="77777777" w:rsidTr="001A7DD0">
        <w:tc>
          <w:tcPr>
            <w:tcW w:w="2157" w:type="pct"/>
          </w:tcPr>
          <w:p w14:paraId="14CD5426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28"/>
                <w:szCs w:val="28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1" w:type="pct"/>
            <w:shd w:val="clear" w:color="auto" w:fill="auto"/>
          </w:tcPr>
          <w:p w14:paraId="2421F57F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45D3CBBF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693C4A95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49061B0F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0A48DBA1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281E666A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314BA974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1BEE" w:rsidRPr="00953BA7" w14:paraId="109622A6" w14:textId="77777777" w:rsidTr="001A7DD0">
        <w:tc>
          <w:tcPr>
            <w:tcW w:w="2157" w:type="pct"/>
          </w:tcPr>
          <w:p w14:paraId="19618BC1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1" w:type="pct"/>
            <w:shd w:val="clear" w:color="auto" w:fill="auto"/>
          </w:tcPr>
          <w:p w14:paraId="4E3B2E53" w14:textId="795AC5E3" w:rsidR="00CB1BEE" w:rsidRPr="00953BA7" w:rsidRDefault="001E640F" w:rsidP="00584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27,367</w:t>
            </w:r>
          </w:p>
        </w:tc>
        <w:tc>
          <w:tcPr>
            <w:tcW w:w="158" w:type="pct"/>
            <w:shd w:val="clear" w:color="auto" w:fill="auto"/>
          </w:tcPr>
          <w:p w14:paraId="4F6CFD5E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340E979" w14:textId="2B8BCC87" w:rsidR="00CB1BEE" w:rsidRPr="00953BA7" w:rsidRDefault="00CB1BEE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32,670</w:t>
            </w:r>
          </w:p>
        </w:tc>
        <w:tc>
          <w:tcPr>
            <w:tcW w:w="151" w:type="pct"/>
            <w:shd w:val="clear" w:color="auto" w:fill="auto"/>
          </w:tcPr>
          <w:p w14:paraId="0C499722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E37B476" w14:textId="3D059F59" w:rsidR="00CB1BEE" w:rsidRPr="00953BA7" w:rsidRDefault="001E640F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27,367</w:t>
            </w:r>
          </w:p>
        </w:tc>
        <w:tc>
          <w:tcPr>
            <w:tcW w:w="144" w:type="pct"/>
            <w:shd w:val="clear" w:color="auto" w:fill="auto"/>
          </w:tcPr>
          <w:p w14:paraId="3A130D27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0" w:type="pct"/>
            <w:shd w:val="clear" w:color="auto" w:fill="auto"/>
          </w:tcPr>
          <w:p w14:paraId="07EC556E" w14:textId="7F66EB61" w:rsidR="00CB1BEE" w:rsidRPr="00953BA7" w:rsidRDefault="00CB1BEE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32,670</w:t>
            </w:r>
          </w:p>
        </w:tc>
      </w:tr>
      <w:tr w:rsidR="00CB1BEE" w:rsidRPr="00953BA7" w14:paraId="6399F309" w14:textId="77777777" w:rsidTr="001A7DD0">
        <w:tc>
          <w:tcPr>
            <w:tcW w:w="2157" w:type="pct"/>
          </w:tcPr>
          <w:p w14:paraId="6ABBEAEE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91" w:type="pct"/>
            <w:shd w:val="clear" w:color="auto" w:fill="auto"/>
          </w:tcPr>
          <w:p w14:paraId="4630A83E" w14:textId="73D41E72" w:rsidR="00CB1BEE" w:rsidRPr="00953BA7" w:rsidRDefault="001E640F" w:rsidP="00584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1,937</w:t>
            </w:r>
          </w:p>
        </w:tc>
        <w:tc>
          <w:tcPr>
            <w:tcW w:w="158" w:type="pct"/>
            <w:shd w:val="clear" w:color="auto" w:fill="auto"/>
          </w:tcPr>
          <w:p w14:paraId="53B32F0F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C2138CE" w14:textId="768D822C" w:rsidR="00CB1BEE" w:rsidRPr="00953BA7" w:rsidRDefault="00CB1BEE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2,492</w:t>
            </w:r>
          </w:p>
        </w:tc>
        <w:tc>
          <w:tcPr>
            <w:tcW w:w="151" w:type="pct"/>
            <w:shd w:val="clear" w:color="auto" w:fill="auto"/>
          </w:tcPr>
          <w:p w14:paraId="418CEEF5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6B808B7" w14:textId="5CB55D3F" w:rsidR="00CB1BEE" w:rsidRPr="00953BA7" w:rsidRDefault="001E640F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1,937</w:t>
            </w:r>
          </w:p>
        </w:tc>
        <w:tc>
          <w:tcPr>
            <w:tcW w:w="144" w:type="pct"/>
            <w:shd w:val="clear" w:color="auto" w:fill="auto"/>
          </w:tcPr>
          <w:p w14:paraId="6D333AE8" w14:textId="77777777" w:rsidR="00CB1BEE" w:rsidRPr="00953BA7" w:rsidRDefault="00CB1BEE" w:rsidP="00CB1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0" w:type="pct"/>
            <w:shd w:val="clear" w:color="auto" w:fill="auto"/>
          </w:tcPr>
          <w:p w14:paraId="6167BBBC" w14:textId="647F94D3" w:rsidR="00CB1BEE" w:rsidRPr="00953BA7" w:rsidRDefault="00CB1BEE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2,492</w:t>
            </w:r>
          </w:p>
        </w:tc>
      </w:tr>
      <w:tr w:rsidR="001E640F" w:rsidRPr="00953BA7" w14:paraId="7B8E7187" w14:textId="77777777" w:rsidTr="001A7DD0">
        <w:tc>
          <w:tcPr>
            <w:tcW w:w="2157" w:type="pct"/>
          </w:tcPr>
          <w:p w14:paraId="240D9503" w14:textId="77777777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ผลประโยชน์ระยะยาวอื่น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381A476B" w14:textId="2BA0FEEA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1E6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6332979B" w14:textId="77777777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26EEF6F1" w14:textId="63536A27" w:rsidR="001E640F" w:rsidRPr="00953BA7" w:rsidRDefault="001E640F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1" w:type="pct"/>
            <w:shd w:val="clear" w:color="auto" w:fill="auto"/>
          </w:tcPr>
          <w:p w14:paraId="38844907" w14:textId="77777777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45F26457" w14:textId="1031755C" w:rsidR="001E640F" w:rsidRPr="00953BA7" w:rsidRDefault="001E640F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1E64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F002C6D" w14:textId="77777777" w:rsidR="001E640F" w:rsidRPr="001E640F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44B55519" w14:textId="1C8E7105" w:rsidR="001E640F" w:rsidRPr="00953BA7" w:rsidRDefault="001E640F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E640F" w:rsidRPr="00953BA7" w14:paraId="3B2DE196" w14:textId="77777777" w:rsidTr="001A7DD0">
        <w:tc>
          <w:tcPr>
            <w:tcW w:w="2157" w:type="pct"/>
          </w:tcPr>
          <w:p w14:paraId="22A632E5" w14:textId="77777777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FB2F91" w14:textId="498B7ED2" w:rsidR="001E640F" w:rsidRPr="002479F7" w:rsidRDefault="001E640F" w:rsidP="00584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9F7">
              <w:rPr>
                <w:rFonts w:ascii="Angsana New" w:hAnsi="Angsana New"/>
                <w:b/>
                <w:bCs/>
                <w:sz w:val="30"/>
                <w:szCs w:val="30"/>
              </w:rPr>
              <w:t>29,304</w:t>
            </w:r>
          </w:p>
        </w:tc>
        <w:tc>
          <w:tcPr>
            <w:tcW w:w="158" w:type="pct"/>
            <w:shd w:val="clear" w:color="auto" w:fill="auto"/>
          </w:tcPr>
          <w:p w14:paraId="2B5CA63E" w14:textId="77777777" w:rsidR="001E640F" w:rsidRPr="00D73C64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6266D3" w14:textId="605A1302" w:rsidR="001E640F" w:rsidRPr="002479F7" w:rsidRDefault="001E640F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9F7">
              <w:rPr>
                <w:rFonts w:ascii="Angsana New" w:hAnsi="Angsana New"/>
                <w:b/>
                <w:bCs/>
                <w:sz w:val="30"/>
                <w:szCs w:val="30"/>
              </w:rPr>
              <w:t>35,165</w:t>
            </w:r>
          </w:p>
        </w:tc>
        <w:tc>
          <w:tcPr>
            <w:tcW w:w="151" w:type="pct"/>
            <w:shd w:val="clear" w:color="auto" w:fill="auto"/>
          </w:tcPr>
          <w:p w14:paraId="060F7F61" w14:textId="77777777" w:rsidR="001E640F" w:rsidRPr="00D73C64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964DBC" w14:textId="663702AD" w:rsidR="001E640F" w:rsidRPr="002479F7" w:rsidRDefault="001E640F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9F7">
              <w:rPr>
                <w:rFonts w:ascii="Angsana New" w:hAnsi="Angsana New"/>
                <w:b/>
                <w:bCs/>
                <w:sz w:val="30"/>
                <w:szCs w:val="30"/>
              </w:rPr>
              <w:t>29,304</w:t>
            </w:r>
          </w:p>
        </w:tc>
        <w:tc>
          <w:tcPr>
            <w:tcW w:w="144" w:type="pct"/>
            <w:shd w:val="clear" w:color="auto" w:fill="auto"/>
          </w:tcPr>
          <w:p w14:paraId="7030E030" w14:textId="77777777" w:rsidR="001E640F" w:rsidRPr="00D73C64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1588CD" w14:textId="54C052DA" w:rsidR="001E640F" w:rsidRPr="002479F7" w:rsidRDefault="001E640F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9F7">
              <w:rPr>
                <w:rFonts w:ascii="Angsana New" w:hAnsi="Angsana New"/>
                <w:b/>
                <w:bCs/>
                <w:sz w:val="30"/>
                <w:szCs w:val="30"/>
              </w:rPr>
              <w:t>35,165</w:t>
            </w:r>
          </w:p>
        </w:tc>
      </w:tr>
      <w:tr w:rsidR="00B439C7" w:rsidRPr="00953BA7" w14:paraId="26B44DB0" w14:textId="77777777" w:rsidTr="001A7DD0">
        <w:tc>
          <w:tcPr>
            <w:tcW w:w="2157" w:type="pct"/>
          </w:tcPr>
          <w:p w14:paraId="0E1152E6" w14:textId="77777777" w:rsidR="00B439C7" w:rsidRPr="005842C5" w:rsidRDefault="00B439C7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49A5F3AE" w14:textId="77777777" w:rsidR="00B439C7" w:rsidRPr="005842C5" w:rsidRDefault="00B439C7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" w:type="pct"/>
            <w:shd w:val="clear" w:color="auto" w:fill="auto"/>
          </w:tcPr>
          <w:p w14:paraId="7E8247E7" w14:textId="77777777" w:rsidR="00B439C7" w:rsidRPr="005842C5" w:rsidRDefault="00B439C7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670D661F" w14:textId="77777777" w:rsidR="00B439C7" w:rsidRPr="005842C5" w:rsidRDefault="00B439C7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0813A12F" w14:textId="77777777" w:rsidR="00B439C7" w:rsidRPr="005842C5" w:rsidRDefault="00B439C7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741B4D74" w14:textId="77777777" w:rsidR="00B439C7" w:rsidRPr="005842C5" w:rsidRDefault="00B439C7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67762FC" w14:textId="77777777" w:rsidR="00B439C7" w:rsidRPr="005842C5" w:rsidRDefault="00B439C7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</w:tcPr>
          <w:p w14:paraId="3D1D4386" w14:textId="77777777" w:rsidR="00B439C7" w:rsidRPr="005842C5" w:rsidRDefault="00B439C7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E640F" w:rsidRPr="00953BA7" w14:paraId="19F3DC6A" w14:textId="77777777" w:rsidTr="001A7DD0">
        <w:tc>
          <w:tcPr>
            <w:tcW w:w="2157" w:type="pct"/>
          </w:tcPr>
          <w:p w14:paraId="6AF4FD67" w14:textId="77777777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1" w:type="pct"/>
            <w:shd w:val="clear" w:color="auto" w:fill="auto"/>
          </w:tcPr>
          <w:p w14:paraId="53AA3EB2" w14:textId="77777777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8" w:type="pct"/>
          </w:tcPr>
          <w:p w14:paraId="45340A41" w14:textId="77777777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74" w:type="pct"/>
            <w:shd w:val="clear" w:color="auto" w:fill="auto"/>
          </w:tcPr>
          <w:p w14:paraId="787A4669" w14:textId="77777777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05EC3271" w14:textId="77777777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4" w:type="pct"/>
            <w:shd w:val="clear" w:color="auto" w:fill="auto"/>
          </w:tcPr>
          <w:p w14:paraId="5157DC1C" w14:textId="77777777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32A40DD1" w14:textId="77777777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5AB2D720" w14:textId="77777777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1E640F" w:rsidRPr="00953BA7" w14:paraId="7454344F" w14:textId="77777777" w:rsidTr="001A7DD0">
        <w:tc>
          <w:tcPr>
            <w:tcW w:w="2157" w:type="pct"/>
          </w:tcPr>
          <w:p w14:paraId="3B5B96AA" w14:textId="77777777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1" w:type="pct"/>
            <w:shd w:val="clear" w:color="auto" w:fill="auto"/>
          </w:tcPr>
          <w:p w14:paraId="43AFCE86" w14:textId="67962C49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20,415</w:t>
            </w:r>
          </w:p>
        </w:tc>
        <w:tc>
          <w:tcPr>
            <w:tcW w:w="158" w:type="pct"/>
            <w:shd w:val="clear" w:color="auto" w:fill="auto"/>
          </w:tcPr>
          <w:p w14:paraId="4A92D18E" w14:textId="77777777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D7E1D7B" w14:textId="377B17C5" w:rsidR="001E640F" w:rsidRPr="00953BA7" w:rsidRDefault="001E640F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22,858</w:t>
            </w:r>
          </w:p>
        </w:tc>
        <w:tc>
          <w:tcPr>
            <w:tcW w:w="151" w:type="pct"/>
            <w:shd w:val="clear" w:color="auto" w:fill="auto"/>
          </w:tcPr>
          <w:p w14:paraId="6A3E0346" w14:textId="77777777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8107D8D" w14:textId="017418BC" w:rsidR="001E640F" w:rsidRPr="00953BA7" w:rsidRDefault="001E640F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20,415</w:t>
            </w:r>
          </w:p>
        </w:tc>
        <w:tc>
          <w:tcPr>
            <w:tcW w:w="144" w:type="pct"/>
            <w:shd w:val="clear" w:color="auto" w:fill="auto"/>
          </w:tcPr>
          <w:p w14:paraId="5BAD845B" w14:textId="77777777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0" w:type="pct"/>
            <w:shd w:val="clear" w:color="auto" w:fill="auto"/>
          </w:tcPr>
          <w:p w14:paraId="2ABB73BF" w14:textId="75C55110" w:rsidR="001E640F" w:rsidRPr="00953BA7" w:rsidRDefault="001E640F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22,858</w:t>
            </w:r>
          </w:p>
        </w:tc>
      </w:tr>
      <w:tr w:rsidR="001E640F" w:rsidRPr="00953BA7" w14:paraId="6FBA5437" w14:textId="77777777" w:rsidTr="001A7DD0">
        <w:tc>
          <w:tcPr>
            <w:tcW w:w="2157" w:type="pct"/>
          </w:tcPr>
          <w:p w14:paraId="5D67B74E" w14:textId="77777777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1" w:type="pct"/>
            <w:shd w:val="clear" w:color="auto" w:fill="auto"/>
          </w:tcPr>
          <w:p w14:paraId="6EF007DF" w14:textId="072DDA85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8" w:type="pct"/>
            <w:shd w:val="clear" w:color="auto" w:fill="auto"/>
          </w:tcPr>
          <w:p w14:paraId="096ADC5E" w14:textId="77777777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394BA6B" w14:textId="5A918C98" w:rsidR="001E640F" w:rsidRPr="00953BA7" w:rsidRDefault="001E640F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1" w:type="pct"/>
            <w:shd w:val="clear" w:color="auto" w:fill="auto"/>
          </w:tcPr>
          <w:p w14:paraId="5BC08485" w14:textId="77777777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3A8C081" w14:textId="5DE58A06" w:rsidR="001E640F" w:rsidRPr="00953BA7" w:rsidRDefault="001E640F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" w:type="pct"/>
            <w:shd w:val="clear" w:color="auto" w:fill="auto"/>
          </w:tcPr>
          <w:p w14:paraId="7BEDD4B3" w14:textId="77777777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0" w:type="pct"/>
            <w:shd w:val="clear" w:color="auto" w:fill="auto"/>
          </w:tcPr>
          <w:p w14:paraId="6E05CDF0" w14:textId="4ADF6515" w:rsidR="001E640F" w:rsidRPr="00953BA7" w:rsidRDefault="001E640F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1E640F" w:rsidRPr="00953BA7" w14:paraId="0AC6D579" w14:textId="77777777" w:rsidTr="001A7DD0">
        <w:tc>
          <w:tcPr>
            <w:tcW w:w="2157" w:type="pct"/>
          </w:tcPr>
          <w:p w14:paraId="5A3DAEB3" w14:textId="77777777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91" w:type="pct"/>
            <w:shd w:val="clear" w:color="auto" w:fill="auto"/>
          </w:tcPr>
          <w:p w14:paraId="0B63F873" w14:textId="315691C0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48,951</w:t>
            </w:r>
          </w:p>
        </w:tc>
        <w:tc>
          <w:tcPr>
            <w:tcW w:w="158" w:type="pct"/>
            <w:shd w:val="clear" w:color="auto" w:fill="auto"/>
          </w:tcPr>
          <w:p w14:paraId="153F0B14" w14:textId="77777777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E98B3B1" w14:textId="44E2C19F" w:rsidR="001E640F" w:rsidRPr="00953BA7" w:rsidRDefault="001E640F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30,775</w:t>
            </w:r>
          </w:p>
        </w:tc>
        <w:tc>
          <w:tcPr>
            <w:tcW w:w="151" w:type="pct"/>
            <w:shd w:val="clear" w:color="auto" w:fill="auto"/>
          </w:tcPr>
          <w:p w14:paraId="33325455" w14:textId="77777777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CDA2236" w14:textId="4374045E" w:rsidR="001E640F" w:rsidRPr="00953BA7" w:rsidRDefault="001E640F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35,338</w:t>
            </w:r>
          </w:p>
        </w:tc>
        <w:tc>
          <w:tcPr>
            <w:tcW w:w="144" w:type="pct"/>
            <w:shd w:val="clear" w:color="auto" w:fill="auto"/>
          </w:tcPr>
          <w:p w14:paraId="475F4995" w14:textId="77777777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0" w:type="pct"/>
            <w:shd w:val="clear" w:color="auto" w:fill="auto"/>
          </w:tcPr>
          <w:p w14:paraId="2D96BC69" w14:textId="60E826F7" w:rsidR="001E640F" w:rsidRPr="00953BA7" w:rsidRDefault="001E640F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22,111</w:t>
            </w:r>
          </w:p>
        </w:tc>
      </w:tr>
      <w:tr w:rsidR="001E640F" w:rsidRPr="00953BA7" w14:paraId="7526399B" w14:textId="77777777" w:rsidTr="001A7DD0">
        <w:tc>
          <w:tcPr>
            <w:tcW w:w="2157" w:type="pct"/>
          </w:tcPr>
          <w:p w14:paraId="08F847D2" w14:textId="77777777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91" w:type="pct"/>
            <w:shd w:val="clear" w:color="auto" w:fill="auto"/>
          </w:tcPr>
          <w:p w14:paraId="37E7F3FE" w14:textId="612233A3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588833A9" w14:textId="77777777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C32B2CE" w14:textId="67ED3921" w:rsidR="001E640F" w:rsidRPr="00953BA7" w:rsidRDefault="001E640F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51" w:type="pct"/>
            <w:shd w:val="clear" w:color="auto" w:fill="auto"/>
          </w:tcPr>
          <w:p w14:paraId="400295ED" w14:textId="77777777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E3E8023" w14:textId="1F6709E7" w:rsidR="001E640F" w:rsidRPr="00953BA7" w:rsidRDefault="001E640F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EC68CC9" w14:textId="77777777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0" w:type="pct"/>
            <w:shd w:val="clear" w:color="auto" w:fill="auto"/>
          </w:tcPr>
          <w:p w14:paraId="22140590" w14:textId="37A6CE9C" w:rsidR="001E640F" w:rsidRPr="00953BA7" w:rsidRDefault="001E640F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640F" w:rsidRPr="00953BA7" w14:paraId="0351EEC8" w14:textId="77777777" w:rsidTr="001A7DD0">
        <w:tc>
          <w:tcPr>
            <w:tcW w:w="2157" w:type="pct"/>
          </w:tcPr>
          <w:p w14:paraId="567CD669" w14:textId="77777777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ค่าเช่าดำเนินงาน</w:t>
            </w:r>
          </w:p>
        </w:tc>
        <w:tc>
          <w:tcPr>
            <w:tcW w:w="591" w:type="pct"/>
            <w:shd w:val="clear" w:color="auto" w:fill="auto"/>
          </w:tcPr>
          <w:p w14:paraId="0E3A5197" w14:textId="0B05E3AF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16,806</w:t>
            </w:r>
          </w:p>
        </w:tc>
        <w:tc>
          <w:tcPr>
            <w:tcW w:w="158" w:type="pct"/>
            <w:shd w:val="clear" w:color="auto" w:fill="auto"/>
          </w:tcPr>
          <w:p w14:paraId="6E58C05B" w14:textId="77777777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4" w:type="pct"/>
            <w:shd w:val="clear" w:color="auto" w:fill="auto"/>
          </w:tcPr>
          <w:p w14:paraId="5DD84D3B" w14:textId="5D9C9751" w:rsidR="001E640F" w:rsidRPr="00953BA7" w:rsidRDefault="001E640F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17,448</w:t>
            </w:r>
          </w:p>
        </w:tc>
        <w:tc>
          <w:tcPr>
            <w:tcW w:w="151" w:type="pct"/>
            <w:shd w:val="clear" w:color="auto" w:fill="auto"/>
          </w:tcPr>
          <w:p w14:paraId="4E17B91C" w14:textId="77777777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F25377E" w14:textId="5F83DCC7" w:rsidR="001E640F" w:rsidRPr="00953BA7" w:rsidRDefault="001E640F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14,649</w:t>
            </w:r>
          </w:p>
        </w:tc>
        <w:tc>
          <w:tcPr>
            <w:tcW w:w="144" w:type="pct"/>
            <w:shd w:val="clear" w:color="auto" w:fill="auto"/>
          </w:tcPr>
          <w:p w14:paraId="51CED22F" w14:textId="77777777" w:rsidR="001E640F" w:rsidRPr="00953BA7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0" w:type="pct"/>
            <w:shd w:val="clear" w:color="auto" w:fill="auto"/>
          </w:tcPr>
          <w:p w14:paraId="06624732" w14:textId="5E8F2A51" w:rsidR="001E640F" w:rsidRPr="00953BA7" w:rsidRDefault="001E640F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15,279</w:t>
            </w:r>
          </w:p>
        </w:tc>
      </w:tr>
      <w:tr w:rsidR="001E640F" w:rsidRPr="00953BA7" w14:paraId="4F5BA227" w14:textId="77777777" w:rsidTr="001A7DD0">
        <w:tc>
          <w:tcPr>
            <w:tcW w:w="2157" w:type="pct"/>
          </w:tcPr>
          <w:p w14:paraId="7942292C" w14:textId="77777777" w:rsidR="001E640F" w:rsidRPr="00D73C64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73C64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1" w:type="pct"/>
            <w:shd w:val="clear" w:color="auto" w:fill="auto"/>
          </w:tcPr>
          <w:p w14:paraId="7A3277DE" w14:textId="2245D3C1" w:rsidR="001E640F" w:rsidRPr="00D73C64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2,016</w:t>
            </w:r>
          </w:p>
        </w:tc>
        <w:tc>
          <w:tcPr>
            <w:tcW w:w="158" w:type="pct"/>
            <w:shd w:val="clear" w:color="auto" w:fill="auto"/>
          </w:tcPr>
          <w:p w14:paraId="7D2D6C5E" w14:textId="77777777" w:rsidR="001E640F" w:rsidRPr="00D73C64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2A34191" w14:textId="6F2BE318" w:rsidR="001E640F" w:rsidRPr="00D73C64" w:rsidRDefault="001E640F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1,959</w:t>
            </w:r>
          </w:p>
        </w:tc>
        <w:tc>
          <w:tcPr>
            <w:tcW w:w="151" w:type="pct"/>
            <w:shd w:val="clear" w:color="auto" w:fill="auto"/>
          </w:tcPr>
          <w:p w14:paraId="5C173569" w14:textId="77777777" w:rsidR="001E640F" w:rsidRPr="00D73C64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168DFE7" w14:textId="46370FC9" w:rsidR="001E640F" w:rsidRPr="00D73C64" w:rsidRDefault="001E640F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1,840</w:t>
            </w:r>
          </w:p>
        </w:tc>
        <w:tc>
          <w:tcPr>
            <w:tcW w:w="144" w:type="pct"/>
            <w:shd w:val="clear" w:color="auto" w:fill="auto"/>
          </w:tcPr>
          <w:p w14:paraId="2F6263D5" w14:textId="77777777" w:rsidR="001E640F" w:rsidRPr="00D73C64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0" w:type="pct"/>
            <w:shd w:val="clear" w:color="auto" w:fill="auto"/>
          </w:tcPr>
          <w:p w14:paraId="6C9C9DB9" w14:textId="719B48EC" w:rsidR="001E640F" w:rsidRPr="00D73C64" w:rsidRDefault="001E640F" w:rsidP="0024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1,783</w:t>
            </w:r>
          </w:p>
        </w:tc>
      </w:tr>
    </w:tbl>
    <w:p w14:paraId="184658B4" w14:textId="77777777" w:rsidR="00BC37D2" w:rsidRPr="005842C5" w:rsidRDefault="00BC37D2">
      <w:pPr>
        <w:rPr>
          <w:rFonts w:asciiTheme="majorBidi" w:hAnsiTheme="majorBidi" w:cstheme="majorBidi"/>
          <w:sz w:val="30"/>
          <w:szCs w:val="30"/>
        </w:rPr>
      </w:pPr>
    </w:p>
    <w:p w14:paraId="72224D13" w14:textId="77777777" w:rsidR="00D82F84" w:rsidRPr="00B67E8F" w:rsidRDefault="00D82F84" w:rsidP="00C65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67E8F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28F3BAE1" w14:textId="77777777" w:rsidR="00D82F84" w:rsidRPr="005842C5" w:rsidRDefault="00D82F84" w:rsidP="00530626">
      <w:pPr>
        <w:tabs>
          <w:tab w:val="left" w:pos="6030"/>
          <w:tab w:val="center" w:pos="7560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</w:p>
    <w:p w14:paraId="29550FA6" w14:textId="3E1156C9" w:rsidR="009A00C3" w:rsidRPr="00B67E8F" w:rsidRDefault="00D82F84" w:rsidP="001A7DD0">
      <w:pPr>
        <w:tabs>
          <w:tab w:val="clear" w:pos="680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67E8F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B50C11" w:rsidRPr="00B67E8F">
        <w:rPr>
          <w:rFonts w:asciiTheme="majorBidi" w:hAnsiTheme="majorBidi" w:cstheme="majorBidi"/>
          <w:sz w:val="30"/>
          <w:szCs w:val="30"/>
        </w:rPr>
        <w:t>2</w:t>
      </w:r>
      <w:r w:rsidR="007A1CC7">
        <w:rPr>
          <w:rFonts w:asciiTheme="majorBidi" w:hAnsiTheme="majorBidi" w:cstheme="majorBidi"/>
          <w:sz w:val="30"/>
          <w:szCs w:val="30"/>
        </w:rPr>
        <w:t>6</w:t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5CCF" w:rsidRPr="00B67E8F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53C64" w:rsidRPr="00B67E8F">
        <w:rPr>
          <w:rFonts w:asciiTheme="majorBidi" w:hAnsiTheme="majorBidi" w:cstheme="majorBidi"/>
          <w:sz w:val="30"/>
          <w:szCs w:val="30"/>
        </w:rPr>
        <w:t>25</w:t>
      </w:r>
      <w:r w:rsidR="00B50C11" w:rsidRPr="00B67E8F">
        <w:rPr>
          <w:rFonts w:asciiTheme="majorBidi" w:hAnsiTheme="majorBidi" w:cstheme="majorBidi"/>
          <w:sz w:val="30"/>
          <w:szCs w:val="30"/>
        </w:rPr>
        <w:t>6</w:t>
      </w:r>
      <w:r w:rsidR="007A1CC7">
        <w:rPr>
          <w:rFonts w:asciiTheme="majorBidi" w:hAnsiTheme="majorBidi" w:cstheme="majorBidi"/>
          <w:sz w:val="30"/>
          <w:szCs w:val="30"/>
        </w:rPr>
        <w:t>4</w:t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ผู้ถือหุ้นมีมติอนุมัติการจ่า</w:t>
      </w:r>
      <w:r w:rsidR="00530626" w:rsidRPr="00B67E8F">
        <w:rPr>
          <w:rFonts w:asciiTheme="majorBidi" w:hAnsiTheme="majorBidi" w:cstheme="majorBidi"/>
          <w:sz w:val="30"/>
          <w:szCs w:val="30"/>
          <w:cs/>
        </w:rPr>
        <w:t>ย</w:t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ค่าตอบแทนกรรมการบริษัทและเบี้ยประชุมประจำปี </w:t>
      </w:r>
      <w:r w:rsidR="00553C64" w:rsidRPr="00B67E8F">
        <w:rPr>
          <w:rFonts w:asciiTheme="majorBidi" w:hAnsiTheme="majorBidi" w:cstheme="majorBidi"/>
          <w:sz w:val="30"/>
          <w:szCs w:val="30"/>
        </w:rPr>
        <w:t>25</w:t>
      </w:r>
      <w:r w:rsidR="00B50C11" w:rsidRPr="00B67E8F">
        <w:rPr>
          <w:rFonts w:asciiTheme="majorBidi" w:hAnsiTheme="majorBidi" w:cstheme="majorBidi"/>
          <w:sz w:val="30"/>
          <w:szCs w:val="30"/>
        </w:rPr>
        <w:t>6</w:t>
      </w:r>
      <w:r w:rsidR="007A1CC7">
        <w:rPr>
          <w:rFonts w:asciiTheme="majorBidi" w:hAnsiTheme="majorBidi" w:cstheme="majorBidi"/>
          <w:sz w:val="30"/>
          <w:szCs w:val="30"/>
        </w:rPr>
        <w:t>4</w:t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เป็นจำนวนเงินทั้งสิ้นไม่เกิน </w:t>
      </w:r>
      <w:r w:rsidR="00B50C11" w:rsidRPr="00B67E8F">
        <w:rPr>
          <w:rFonts w:asciiTheme="majorBidi" w:hAnsiTheme="majorBidi" w:cstheme="majorBidi"/>
          <w:sz w:val="30"/>
          <w:szCs w:val="30"/>
        </w:rPr>
        <w:t>15</w:t>
      </w:r>
      <w:r w:rsidRPr="00B67E8F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69377AA9" w14:textId="643609A6" w:rsidR="00B439C7" w:rsidRDefault="00F629BA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B67E8F">
        <w:rPr>
          <w:rFonts w:asciiTheme="majorBidi" w:hAnsiTheme="majorBidi" w:cstheme="majorBidi"/>
          <w:sz w:val="28"/>
          <w:szCs w:val="28"/>
        </w:rPr>
        <w:tab/>
      </w:r>
    </w:p>
    <w:p w14:paraId="081D2356" w14:textId="77777777" w:rsidR="00B439C7" w:rsidRDefault="00B43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1069A620" w14:textId="49301476" w:rsidR="00C80239" w:rsidRPr="00B67E8F" w:rsidRDefault="00020115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B67E8F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</w:t>
      </w:r>
      <w:r w:rsidR="00973146" w:rsidRPr="00B67E8F">
        <w:rPr>
          <w:rFonts w:asciiTheme="majorBidi" w:hAnsiTheme="majorBidi" w:cstheme="majorBidi" w:hint="cs"/>
          <w:sz w:val="30"/>
          <w:szCs w:val="30"/>
          <w:cs/>
        </w:rPr>
        <w:t>บุคคลหรือ</w:t>
      </w:r>
      <w:r w:rsidR="00C80239" w:rsidRPr="00B67E8F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ณ</w:t>
      </w:r>
      <w:r w:rsidR="001F4F1F" w:rsidRPr="00B67E8F">
        <w:rPr>
          <w:rFonts w:asciiTheme="majorBidi" w:hAnsiTheme="majorBidi" w:cstheme="majorBidi"/>
          <w:sz w:val="30"/>
          <w:szCs w:val="30"/>
          <w:cs/>
        </w:rPr>
        <w:t xml:space="preserve"> วันที่</w:t>
      </w:r>
      <w:r w:rsidR="00C80239" w:rsidRPr="00B67E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C37D2">
        <w:rPr>
          <w:rFonts w:asciiTheme="majorBidi" w:hAnsiTheme="majorBidi" w:cstheme="majorBidi"/>
          <w:sz w:val="30"/>
          <w:szCs w:val="30"/>
        </w:rPr>
        <w:t xml:space="preserve">30 </w:t>
      </w:r>
      <w:r w:rsidR="00BC37D2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7D41BA" w:rsidRPr="00B67E8F">
        <w:rPr>
          <w:rFonts w:asciiTheme="majorBidi" w:hAnsiTheme="majorBidi" w:cstheme="majorBidi"/>
          <w:sz w:val="30"/>
          <w:szCs w:val="30"/>
        </w:rPr>
        <w:t>25</w:t>
      </w:r>
      <w:r w:rsidR="00923C22" w:rsidRPr="00B67E8F">
        <w:rPr>
          <w:rFonts w:asciiTheme="majorBidi" w:hAnsiTheme="majorBidi" w:cstheme="majorBidi"/>
          <w:sz w:val="30"/>
          <w:szCs w:val="30"/>
        </w:rPr>
        <w:t>64</w:t>
      </w:r>
      <w:r w:rsidR="007F0D36" w:rsidRPr="00B67E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1047" w:rsidRPr="00B67E8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21047" w:rsidRPr="00B67E8F">
        <w:rPr>
          <w:rFonts w:asciiTheme="majorBidi" w:hAnsiTheme="majorBidi" w:cstheme="majorBidi"/>
          <w:sz w:val="30"/>
          <w:szCs w:val="30"/>
        </w:rPr>
        <w:t>3</w:t>
      </w:r>
      <w:r w:rsidR="0027568B" w:rsidRPr="00B67E8F">
        <w:rPr>
          <w:rFonts w:asciiTheme="majorBidi" w:hAnsiTheme="majorBidi" w:cstheme="majorBidi"/>
          <w:sz w:val="30"/>
          <w:szCs w:val="30"/>
        </w:rPr>
        <w:t xml:space="preserve">0 </w:t>
      </w:r>
      <w:r w:rsidR="0027568B" w:rsidRPr="00B67E8F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A26455" w:rsidRPr="00B67E8F">
        <w:rPr>
          <w:rFonts w:asciiTheme="majorBidi" w:hAnsiTheme="majorBidi" w:cstheme="majorBidi"/>
          <w:sz w:val="30"/>
          <w:szCs w:val="30"/>
        </w:rPr>
        <w:t>256</w:t>
      </w:r>
      <w:r w:rsidR="00923C22" w:rsidRPr="00B67E8F">
        <w:rPr>
          <w:rFonts w:asciiTheme="majorBidi" w:hAnsiTheme="majorBidi" w:cstheme="majorBidi"/>
          <w:sz w:val="30"/>
          <w:szCs w:val="30"/>
        </w:rPr>
        <w:t>3</w:t>
      </w:r>
      <w:r w:rsidR="007F0D36" w:rsidRPr="00B67E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A7037" w:rsidRPr="00B67E8F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="00C80239" w:rsidRPr="00B67E8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016CF59" w14:textId="77777777" w:rsidR="00464646" w:rsidRPr="001B6CE5" w:rsidRDefault="00464646" w:rsidP="00817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1"/>
        <w:gridCol w:w="275"/>
        <w:gridCol w:w="991"/>
        <w:gridCol w:w="273"/>
        <w:gridCol w:w="1079"/>
        <w:gridCol w:w="275"/>
        <w:gridCol w:w="1046"/>
      </w:tblGrid>
      <w:tr w:rsidR="00464646" w:rsidRPr="00B67E8F" w14:paraId="6EC48502" w14:textId="77777777" w:rsidTr="002C33C6">
        <w:tc>
          <w:tcPr>
            <w:tcW w:w="2260" w:type="pct"/>
          </w:tcPr>
          <w:p w14:paraId="461D6C3D" w14:textId="66C4FD22" w:rsidR="00464646" w:rsidRPr="00B67E8F" w:rsidRDefault="00464646" w:rsidP="00AF0D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pct"/>
            <w:gridSpan w:val="3"/>
          </w:tcPr>
          <w:p w14:paraId="71CE3101" w14:textId="77777777" w:rsidR="00464646" w:rsidRPr="00B67E8F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E3AF332" w14:textId="77777777" w:rsidR="00464646" w:rsidRPr="00B67E8F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06907426" w14:textId="77777777" w:rsidR="00464646" w:rsidRPr="00B67E8F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37D2" w:rsidRPr="00B67E8F" w14:paraId="28CF42A9" w14:textId="77777777" w:rsidTr="002C33C6">
        <w:tc>
          <w:tcPr>
            <w:tcW w:w="2260" w:type="pct"/>
          </w:tcPr>
          <w:p w14:paraId="042F8834" w14:textId="77777777" w:rsidR="00BC37D2" w:rsidRPr="00B67E8F" w:rsidRDefault="00BC37D2" w:rsidP="00BC37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E88EAB7" w14:textId="6024FBEF" w:rsidR="00BC37D2" w:rsidRPr="00B67E8F" w:rsidRDefault="00BC37D2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</w:tcPr>
          <w:p w14:paraId="55A12E52" w14:textId="77777777" w:rsidR="00BC37D2" w:rsidRPr="00B67E8F" w:rsidRDefault="00BC37D2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237AD057" w14:textId="77777777" w:rsidR="00BC37D2" w:rsidRPr="00B67E8F" w:rsidRDefault="00BC37D2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9" w:type="pct"/>
          </w:tcPr>
          <w:p w14:paraId="39975732" w14:textId="77777777" w:rsidR="00BC37D2" w:rsidRPr="00B67E8F" w:rsidRDefault="00BC37D2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</w:tcPr>
          <w:p w14:paraId="7DF8FED7" w14:textId="13B2C167" w:rsidR="00BC37D2" w:rsidRPr="00B67E8F" w:rsidRDefault="00BC37D2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</w:tcPr>
          <w:p w14:paraId="54556A9A" w14:textId="77777777" w:rsidR="00BC37D2" w:rsidRPr="00B67E8F" w:rsidRDefault="00BC37D2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BE77062" w14:textId="1363622C" w:rsidR="00BC37D2" w:rsidRPr="00B67E8F" w:rsidRDefault="00BC37D2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BC37D2" w:rsidRPr="00B67E8F" w14:paraId="465882EC" w14:textId="77777777" w:rsidTr="002C33C6">
        <w:tc>
          <w:tcPr>
            <w:tcW w:w="2260" w:type="pct"/>
          </w:tcPr>
          <w:p w14:paraId="323D05F7" w14:textId="5E60C7F2" w:rsidR="00BC37D2" w:rsidRPr="00B67E8F" w:rsidRDefault="00BC37D2" w:rsidP="00BC37D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6A1AB3E3" w14:textId="5D233E4C" w:rsidR="00BC37D2" w:rsidRPr="00B67E8F" w:rsidRDefault="00BC37D2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0" w:type="pct"/>
          </w:tcPr>
          <w:p w14:paraId="1D73FF88" w14:textId="77777777" w:rsidR="00BC37D2" w:rsidRPr="00B67E8F" w:rsidRDefault="00BC37D2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061EC5BF" w14:textId="7586BBC4" w:rsidR="00BC37D2" w:rsidRPr="00B67E8F" w:rsidRDefault="00BC37D2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6594F2D9" w14:textId="77777777" w:rsidR="00BC37D2" w:rsidRPr="00B67E8F" w:rsidRDefault="00BC37D2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E354D18" w14:textId="0698DB0A" w:rsidR="00BC37D2" w:rsidRPr="00B67E8F" w:rsidRDefault="00BC37D2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0" w:type="pct"/>
          </w:tcPr>
          <w:p w14:paraId="7DDB5886" w14:textId="77777777" w:rsidR="00BC37D2" w:rsidRPr="00B67E8F" w:rsidRDefault="00BC37D2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2DFFF78" w14:textId="79336A2F" w:rsidR="00BC37D2" w:rsidRPr="00B67E8F" w:rsidRDefault="00BC37D2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C37D2" w:rsidRPr="00B67E8F" w14:paraId="19372A28" w14:textId="77777777" w:rsidTr="002C33C6">
        <w:tc>
          <w:tcPr>
            <w:tcW w:w="2260" w:type="pct"/>
          </w:tcPr>
          <w:p w14:paraId="4CA379E4" w14:textId="77777777" w:rsidR="00BC37D2" w:rsidRPr="00B67E8F" w:rsidRDefault="00BC37D2" w:rsidP="00BC37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0" w:type="pct"/>
            <w:gridSpan w:val="7"/>
            <w:shd w:val="clear" w:color="auto" w:fill="auto"/>
          </w:tcPr>
          <w:p w14:paraId="3687F7B8" w14:textId="77777777" w:rsidR="00BC37D2" w:rsidRPr="00B67E8F" w:rsidRDefault="00BC37D2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39C7" w:rsidRPr="00B67E8F" w14:paraId="60A3C84A" w14:textId="77777777" w:rsidTr="002C33C6">
        <w:tc>
          <w:tcPr>
            <w:tcW w:w="2260" w:type="pct"/>
          </w:tcPr>
          <w:p w14:paraId="0E33D9FF" w14:textId="6BB01D4B" w:rsidR="00B439C7" w:rsidRPr="00B67E8F" w:rsidRDefault="00B439C7" w:rsidP="00BC37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B67E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2740" w:type="pct"/>
            <w:gridSpan w:val="7"/>
            <w:shd w:val="clear" w:color="auto" w:fill="auto"/>
          </w:tcPr>
          <w:p w14:paraId="763EC1F5" w14:textId="77777777" w:rsidR="00B439C7" w:rsidRPr="00B67E8F" w:rsidRDefault="00B439C7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C37D2" w:rsidRPr="00B67E8F" w14:paraId="48FEF916" w14:textId="77777777" w:rsidTr="002C33C6">
        <w:tc>
          <w:tcPr>
            <w:tcW w:w="2260" w:type="pct"/>
          </w:tcPr>
          <w:p w14:paraId="4A6BEE29" w14:textId="4A0C771E" w:rsidR="00BC37D2" w:rsidRPr="00B67E8F" w:rsidRDefault="00BC37D2" w:rsidP="00BC37D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299C86F1" w14:textId="496572E7" w:rsidR="00BC37D2" w:rsidRPr="001E640F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64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74F1A28A" w14:textId="77777777" w:rsidR="00BC37D2" w:rsidRPr="00B67E8F" w:rsidRDefault="00BC37D2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  <w:shd w:val="clear" w:color="auto" w:fill="auto"/>
          </w:tcPr>
          <w:p w14:paraId="74F583E9" w14:textId="16BC67D6" w:rsidR="00BC37D2" w:rsidRPr="00B67E8F" w:rsidRDefault="00BC37D2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>11,490</w:t>
            </w:r>
          </w:p>
        </w:tc>
        <w:tc>
          <w:tcPr>
            <w:tcW w:w="149" w:type="pct"/>
            <w:shd w:val="clear" w:color="auto" w:fill="auto"/>
          </w:tcPr>
          <w:p w14:paraId="09D2848C" w14:textId="77777777" w:rsidR="00BC37D2" w:rsidRPr="00B67E8F" w:rsidRDefault="00BC37D2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6C33AEEC" w14:textId="53F5F370" w:rsidR="00BC37D2" w:rsidRPr="001E640F" w:rsidRDefault="001E640F" w:rsidP="001E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64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15CA7931" w14:textId="77777777" w:rsidR="00BC37D2" w:rsidRPr="00B67E8F" w:rsidRDefault="00BC37D2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  <w:shd w:val="clear" w:color="auto" w:fill="auto"/>
          </w:tcPr>
          <w:p w14:paraId="1397FE2E" w14:textId="07C218DB" w:rsidR="00BC37D2" w:rsidRPr="00B67E8F" w:rsidRDefault="00BC37D2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>11,490</w:t>
            </w:r>
          </w:p>
        </w:tc>
      </w:tr>
    </w:tbl>
    <w:p w14:paraId="24D5CB84" w14:textId="77777777" w:rsidR="00BC37D2" w:rsidRPr="001B6CE5" w:rsidRDefault="00BC3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8"/>
        <w:gridCol w:w="311"/>
        <w:gridCol w:w="674"/>
        <w:gridCol w:w="240"/>
        <w:gridCol w:w="167"/>
        <w:gridCol w:w="272"/>
        <w:gridCol w:w="701"/>
        <w:gridCol w:w="288"/>
        <w:gridCol w:w="272"/>
        <w:gridCol w:w="916"/>
        <w:gridCol w:w="162"/>
        <w:gridCol w:w="127"/>
        <w:gridCol w:w="147"/>
        <w:gridCol w:w="1054"/>
        <w:gridCol w:w="18"/>
      </w:tblGrid>
      <w:tr w:rsidR="00B439C7" w:rsidRPr="00B67E8F" w14:paraId="422E6DF2" w14:textId="77777777" w:rsidTr="002C33C6">
        <w:trPr>
          <w:gridAfter w:val="1"/>
          <w:wAfter w:w="10" w:type="pct"/>
        </w:trPr>
        <w:tc>
          <w:tcPr>
            <w:tcW w:w="2256" w:type="pct"/>
            <w:gridSpan w:val="2"/>
          </w:tcPr>
          <w:p w14:paraId="1EE78A38" w14:textId="6E20A1CA" w:rsidR="00B439C7" w:rsidRPr="00B67E8F" w:rsidRDefault="00B439C7" w:rsidP="00BC37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34" w:type="pct"/>
            <w:gridSpan w:val="12"/>
            <w:shd w:val="clear" w:color="auto" w:fill="auto"/>
          </w:tcPr>
          <w:p w14:paraId="33AE5638" w14:textId="77777777" w:rsidR="00B439C7" w:rsidRPr="00B67E8F" w:rsidRDefault="00B439C7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576FC" w:rsidRPr="00B67E8F" w14:paraId="3CCDC333" w14:textId="77777777" w:rsidTr="002C33C6">
        <w:trPr>
          <w:gridAfter w:val="1"/>
          <w:wAfter w:w="10" w:type="pct"/>
        </w:trPr>
        <w:tc>
          <w:tcPr>
            <w:tcW w:w="2256" w:type="pct"/>
            <w:gridSpan w:val="2"/>
          </w:tcPr>
          <w:p w14:paraId="5576513E" w14:textId="77777777" w:rsidR="00A576FC" w:rsidRPr="00B67E8F" w:rsidRDefault="00A576FC" w:rsidP="00A576F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gridSpan w:val="3"/>
            <w:shd w:val="clear" w:color="auto" w:fill="auto"/>
          </w:tcPr>
          <w:p w14:paraId="3717AA8A" w14:textId="7F538D56" w:rsidR="00A576FC" w:rsidRPr="00B67E8F" w:rsidRDefault="00A576FC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1" w:right="-80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1F64301" w14:textId="77777777" w:rsidR="00A576FC" w:rsidRPr="00B67E8F" w:rsidRDefault="00A576FC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</w:tcPr>
          <w:p w14:paraId="7F755327" w14:textId="19AD0DAB" w:rsidR="00A576FC" w:rsidRPr="00B67E8F" w:rsidRDefault="00A576FC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1" w:right="-80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303FE8C" w14:textId="77777777" w:rsidR="00A576FC" w:rsidRPr="00B67E8F" w:rsidRDefault="00A576FC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5B49129B" w14:textId="0EA40AD6" w:rsidR="00A576FC" w:rsidRPr="00B67E8F" w:rsidRDefault="00A576FC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34,950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1D5BA4AB" w14:textId="77777777" w:rsidR="00A576FC" w:rsidRPr="00B67E8F" w:rsidRDefault="00A576FC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FC8FE39" w14:textId="713E6BA0" w:rsidR="00A576FC" w:rsidRPr="00B67E8F" w:rsidRDefault="00A576FC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26,594</w:t>
            </w:r>
          </w:p>
        </w:tc>
      </w:tr>
      <w:tr w:rsidR="00A576FC" w:rsidRPr="00B67E8F" w14:paraId="7A4B8371" w14:textId="77777777" w:rsidTr="002C33C6">
        <w:trPr>
          <w:gridAfter w:val="1"/>
          <w:wAfter w:w="10" w:type="pct"/>
        </w:trPr>
        <w:tc>
          <w:tcPr>
            <w:tcW w:w="2256" w:type="pct"/>
            <w:gridSpan w:val="2"/>
          </w:tcPr>
          <w:p w14:paraId="3CC643FC" w14:textId="77777777" w:rsidR="00A576FC" w:rsidRPr="00B67E8F" w:rsidRDefault="00A576FC" w:rsidP="00A576F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  <w:gridSpan w:val="3"/>
            <w:shd w:val="clear" w:color="auto" w:fill="auto"/>
          </w:tcPr>
          <w:p w14:paraId="1D2AE6D4" w14:textId="6BDDB04D" w:rsidR="00A576FC" w:rsidRPr="00B67E8F" w:rsidRDefault="00A576FC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1,209</w:t>
            </w:r>
          </w:p>
        </w:tc>
        <w:tc>
          <w:tcPr>
            <w:tcW w:w="148" w:type="pct"/>
            <w:shd w:val="clear" w:color="auto" w:fill="auto"/>
          </w:tcPr>
          <w:p w14:paraId="11E6030C" w14:textId="77777777" w:rsidR="00A576FC" w:rsidRPr="00B67E8F" w:rsidRDefault="00A576FC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bottom w:val="single" w:sz="4" w:space="0" w:color="auto"/>
            </w:tcBorders>
          </w:tcPr>
          <w:p w14:paraId="400FA765" w14:textId="1EF20FF9" w:rsidR="00A576FC" w:rsidRPr="00B67E8F" w:rsidRDefault="00A576FC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148" w:type="pct"/>
            <w:shd w:val="clear" w:color="auto" w:fill="auto"/>
          </w:tcPr>
          <w:p w14:paraId="3395A4D6" w14:textId="77777777" w:rsidR="00A576FC" w:rsidRPr="00B67E8F" w:rsidRDefault="00A576FC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0EE162BD" w14:textId="79D6BEF0" w:rsidR="00A576FC" w:rsidRPr="00B67E8F" w:rsidRDefault="00A576FC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77959A97" w14:textId="77777777" w:rsidR="00A576FC" w:rsidRPr="00B67E8F" w:rsidRDefault="00A576FC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15879F5" w14:textId="02B3CAF3" w:rsidR="00A576FC" w:rsidRPr="00B67E8F" w:rsidRDefault="00A576FC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423</w:t>
            </w:r>
          </w:p>
        </w:tc>
      </w:tr>
      <w:tr w:rsidR="00A576FC" w:rsidRPr="00B67E8F" w14:paraId="1164B9C8" w14:textId="77777777" w:rsidTr="002C33C6">
        <w:trPr>
          <w:gridAfter w:val="1"/>
          <w:wAfter w:w="10" w:type="pct"/>
        </w:trPr>
        <w:tc>
          <w:tcPr>
            <w:tcW w:w="2256" w:type="pct"/>
            <w:gridSpan w:val="2"/>
          </w:tcPr>
          <w:p w14:paraId="3DFE8548" w14:textId="77777777" w:rsidR="00A576FC" w:rsidRPr="00B67E8F" w:rsidRDefault="00A576FC" w:rsidP="00A576F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BDF1D" w14:textId="0B720FC4" w:rsidR="00A576FC" w:rsidRPr="00B67E8F" w:rsidRDefault="00A576FC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1,209</w:t>
            </w:r>
          </w:p>
        </w:tc>
        <w:tc>
          <w:tcPr>
            <w:tcW w:w="148" w:type="pct"/>
            <w:shd w:val="clear" w:color="auto" w:fill="auto"/>
          </w:tcPr>
          <w:p w14:paraId="41BB5212" w14:textId="77777777" w:rsidR="00A576FC" w:rsidRPr="00B67E8F" w:rsidRDefault="00A576FC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486404" w14:textId="475B756F" w:rsidR="00A576FC" w:rsidRPr="00B67E8F" w:rsidRDefault="00A576FC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>632</w:t>
            </w:r>
          </w:p>
        </w:tc>
        <w:tc>
          <w:tcPr>
            <w:tcW w:w="148" w:type="pct"/>
            <w:shd w:val="clear" w:color="auto" w:fill="auto"/>
          </w:tcPr>
          <w:p w14:paraId="5631C15F" w14:textId="77777777" w:rsidR="00A576FC" w:rsidRPr="00B67E8F" w:rsidRDefault="00A576FC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D44422" w14:textId="66316965" w:rsidR="00A576FC" w:rsidRPr="00B67E8F" w:rsidRDefault="00A576FC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35,909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6346B865" w14:textId="77777777" w:rsidR="00A576FC" w:rsidRPr="00B67E8F" w:rsidRDefault="00A576FC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CF80C" w14:textId="467D6D05" w:rsidR="00A576FC" w:rsidRPr="00B67E8F" w:rsidRDefault="00A576FC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>27,017</w:t>
            </w:r>
          </w:p>
        </w:tc>
      </w:tr>
      <w:tr w:rsidR="00A576FC" w:rsidRPr="00B439C7" w14:paraId="6D1D5874" w14:textId="77777777" w:rsidTr="002C33C6">
        <w:trPr>
          <w:gridAfter w:val="1"/>
          <w:wAfter w:w="10" w:type="pct"/>
        </w:trPr>
        <w:tc>
          <w:tcPr>
            <w:tcW w:w="2256" w:type="pct"/>
            <w:gridSpan w:val="2"/>
          </w:tcPr>
          <w:p w14:paraId="1112188D" w14:textId="77777777" w:rsidR="00A576FC" w:rsidRPr="001B6CE5" w:rsidRDefault="00A576FC" w:rsidP="00A576FC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9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7E44971C" w14:textId="77777777" w:rsidR="00A576FC" w:rsidRPr="001B6CE5" w:rsidRDefault="00A576FC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</w:tcPr>
          <w:p w14:paraId="28660EBA" w14:textId="77777777" w:rsidR="00A576FC" w:rsidRPr="001B6CE5" w:rsidRDefault="00A576FC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</w:tcBorders>
          </w:tcPr>
          <w:p w14:paraId="6E4FAB4B" w14:textId="77777777" w:rsidR="00A576FC" w:rsidRPr="001B6CE5" w:rsidRDefault="00A576FC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</w:tcPr>
          <w:p w14:paraId="016B3F28" w14:textId="77777777" w:rsidR="00A576FC" w:rsidRPr="001B6CE5" w:rsidRDefault="00A576FC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3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628C05" w14:textId="77777777" w:rsidR="00A576FC" w:rsidRPr="001B6CE5" w:rsidRDefault="00A576FC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01A24EEC" w14:textId="77777777" w:rsidR="00A576FC" w:rsidRPr="001B6CE5" w:rsidRDefault="00A576FC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33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4ABA6E11" w14:textId="77777777" w:rsidR="00A576FC" w:rsidRPr="001B6CE5" w:rsidRDefault="00A576FC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39C7" w:rsidRPr="00B67E8F" w14:paraId="16E36E88" w14:textId="77777777" w:rsidTr="002C33C6">
        <w:trPr>
          <w:gridAfter w:val="1"/>
          <w:wAfter w:w="10" w:type="pct"/>
        </w:trPr>
        <w:tc>
          <w:tcPr>
            <w:tcW w:w="2256" w:type="pct"/>
            <w:gridSpan w:val="2"/>
          </w:tcPr>
          <w:p w14:paraId="2CACB931" w14:textId="77460462" w:rsidR="00B439C7" w:rsidRPr="00B67E8F" w:rsidRDefault="00B439C7" w:rsidP="00A576F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007A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589" w:type="pct"/>
            <w:gridSpan w:val="3"/>
            <w:shd w:val="clear" w:color="auto" w:fill="auto"/>
          </w:tcPr>
          <w:p w14:paraId="79495554" w14:textId="77777777" w:rsidR="00B439C7" w:rsidRDefault="00B439C7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0D5B7121" w14:textId="77777777" w:rsidR="00B439C7" w:rsidRPr="00B67E8F" w:rsidRDefault="00B439C7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080FAAFA" w14:textId="77777777" w:rsidR="00B439C7" w:rsidRPr="00B67E8F" w:rsidRDefault="00B439C7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C1EDDD5" w14:textId="77777777" w:rsidR="00B439C7" w:rsidRPr="00B67E8F" w:rsidRDefault="00B439C7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27312A3E" w14:textId="77777777" w:rsidR="00B439C7" w:rsidRDefault="00B439C7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242E5BA6" w14:textId="77777777" w:rsidR="00B439C7" w:rsidRPr="00B67E8F" w:rsidRDefault="00B439C7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74" w:type="pct"/>
            <w:shd w:val="clear" w:color="auto" w:fill="auto"/>
          </w:tcPr>
          <w:p w14:paraId="217EC1F4" w14:textId="77777777" w:rsidR="00B439C7" w:rsidRPr="00B67E8F" w:rsidRDefault="00B439C7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439C7" w:rsidRPr="00B67E8F" w14:paraId="6F8EB5BF" w14:textId="77777777" w:rsidTr="002C33C6">
        <w:trPr>
          <w:gridAfter w:val="1"/>
          <w:wAfter w:w="10" w:type="pct"/>
        </w:trPr>
        <w:tc>
          <w:tcPr>
            <w:tcW w:w="2256" w:type="pct"/>
            <w:gridSpan w:val="2"/>
          </w:tcPr>
          <w:p w14:paraId="14C18CD4" w14:textId="737E380D" w:rsidR="00B439C7" w:rsidRPr="00B67E8F" w:rsidRDefault="00B439C7" w:rsidP="00A576F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044631A" w14:textId="4C3937E5" w:rsidR="00B439C7" w:rsidRPr="00B439C7" w:rsidRDefault="00B439C7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1" w:right="-80"/>
              <w:rPr>
                <w:rFonts w:ascii="Angsana New" w:hAnsi="Angsana New"/>
                <w:sz w:val="30"/>
                <w:szCs w:val="30"/>
              </w:rPr>
            </w:pPr>
            <w:r w:rsidRPr="00B439C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A9ABE3A" w14:textId="77777777" w:rsidR="00B439C7" w:rsidRPr="00B439C7" w:rsidRDefault="00B439C7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D80927B" w14:textId="4A2218B1" w:rsidR="00B439C7" w:rsidRPr="00B439C7" w:rsidRDefault="00B439C7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1" w:right="-80"/>
              <w:rPr>
                <w:rFonts w:ascii="Angsana New" w:hAnsi="Angsana New"/>
                <w:sz w:val="30"/>
                <w:szCs w:val="30"/>
              </w:rPr>
            </w:pPr>
            <w:r w:rsidRPr="00B439C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880699A" w14:textId="77777777" w:rsidR="00B439C7" w:rsidRPr="00B67E8F" w:rsidRDefault="00B439C7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1600884" w14:textId="28E379F6" w:rsidR="00B439C7" w:rsidRDefault="00B439C7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140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3C33AC69" w14:textId="77777777" w:rsidR="00B439C7" w:rsidRPr="00B67E8F" w:rsidRDefault="00B439C7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256A06AC" w14:textId="1B54A1C1" w:rsidR="00B439C7" w:rsidRPr="00B67E8F" w:rsidRDefault="00B439C7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</w:tr>
      <w:tr w:rsidR="00B439C7" w:rsidRPr="00B67E8F" w14:paraId="261C5096" w14:textId="77777777" w:rsidTr="002C33C6">
        <w:trPr>
          <w:gridAfter w:val="1"/>
          <w:wAfter w:w="10" w:type="pct"/>
        </w:trPr>
        <w:tc>
          <w:tcPr>
            <w:tcW w:w="2256" w:type="pct"/>
            <w:gridSpan w:val="2"/>
          </w:tcPr>
          <w:p w14:paraId="335F5106" w14:textId="77777777" w:rsidR="00B439C7" w:rsidRPr="001B6CE5" w:rsidRDefault="00B439C7" w:rsidP="00A576FC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9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6AB42958" w14:textId="77777777" w:rsidR="00B439C7" w:rsidRPr="001B6CE5" w:rsidRDefault="00B439C7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</w:tcPr>
          <w:p w14:paraId="1CA310D4" w14:textId="77777777" w:rsidR="00B439C7" w:rsidRPr="001B6CE5" w:rsidRDefault="00B439C7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" w:type="pct"/>
            <w:gridSpan w:val="2"/>
            <w:tcBorders>
              <w:top w:val="double" w:sz="4" w:space="0" w:color="auto"/>
            </w:tcBorders>
          </w:tcPr>
          <w:p w14:paraId="36C95228" w14:textId="77777777" w:rsidR="00B439C7" w:rsidRPr="001B6CE5" w:rsidRDefault="00B439C7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</w:tcPr>
          <w:p w14:paraId="6461AAC3" w14:textId="77777777" w:rsidR="00B439C7" w:rsidRPr="001B6CE5" w:rsidRDefault="00B439C7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3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11E0D9B4" w14:textId="77777777" w:rsidR="00B439C7" w:rsidRPr="001B6CE5" w:rsidRDefault="00B439C7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7A0C8037" w14:textId="77777777" w:rsidR="00B439C7" w:rsidRPr="001B6CE5" w:rsidRDefault="00B439C7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33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4C9FB62A" w14:textId="77777777" w:rsidR="00B439C7" w:rsidRPr="001B6CE5" w:rsidRDefault="00B439C7" w:rsidP="00A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8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39C7" w:rsidRPr="00B67E8F" w14:paraId="00F51763" w14:textId="77777777" w:rsidTr="002C33C6">
        <w:tc>
          <w:tcPr>
            <w:tcW w:w="2256" w:type="pct"/>
            <w:gridSpan w:val="2"/>
          </w:tcPr>
          <w:p w14:paraId="797F0CDF" w14:textId="4F7C7D29" w:rsidR="00B439C7" w:rsidRPr="00B67E8F" w:rsidRDefault="00B439C7" w:rsidP="00B4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2744" w:type="pct"/>
            <w:gridSpan w:val="13"/>
          </w:tcPr>
          <w:p w14:paraId="1A1DB6A8" w14:textId="77777777" w:rsidR="00B439C7" w:rsidRPr="00B67E8F" w:rsidRDefault="00B439C7" w:rsidP="002C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439C7" w:rsidRPr="00B67E8F" w14:paraId="286F6016" w14:textId="77777777" w:rsidTr="002C33C6">
        <w:tc>
          <w:tcPr>
            <w:tcW w:w="2256" w:type="pct"/>
            <w:gridSpan w:val="2"/>
          </w:tcPr>
          <w:p w14:paraId="6F6F6BA6" w14:textId="75DA737F" w:rsidR="00B439C7" w:rsidRPr="00B67E8F" w:rsidRDefault="00B439C7" w:rsidP="00B4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67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เป็นส่วนหนึ่งของสินทรัพย์ไม่หมุนเวียนอื่น</w:t>
            </w:r>
          </w:p>
        </w:tc>
        <w:tc>
          <w:tcPr>
            <w:tcW w:w="2744" w:type="pct"/>
            <w:gridSpan w:val="13"/>
          </w:tcPr>
          <w:p w14:paraId="2081A3A3" w14:textId="77777777" w:rsidR="00B439C7" w:rsidRPr="00B67E8F" w:rsidRDefault="00B439C7" w:rsidP="00B4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439C7" w:rsidRPr="00B67E8F" w14:paraId="17A3DD19" w14:textId="77777777" w:rsidTr="002C33C6">
        <w:tc>
          <w:tcPr>
            <w:tcW w:w="2256" w:type="pct"/>
            <w:gridSpan w:val="2"/>
          </w:tcPr>
          <w:p w14:paraId="5874552C" w14:textId="588DB4AA" w:rsidR="00B439C7" w:rsidRPr="00B67E8F" w:rsidRDefault="00B439C7" w:rsidP="00B4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ในงบแสดงฐานะการเงิน)</w:t>
            </w:r>
          </w:p>
        </w:tc>
        <w:tc>
          <w:tcPr>
            <w:tcW w:w="2744" w:type="pct"/>
            <w:gridSpan w:val="13"/>
          </w:tcPr>
          <w:p w14:paraId="01F463C3" w14:textId="77777777" w:rsidR="00B439C7" w:rsidRPr="00B67E8F" w:rsidRDefault="00B439C7" w:rsidP="00B4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439C7" w:rsidRPr="00B67E8F" w14:paraId="301EFA14" w14:textId="77777777" w:rsidTr="002C33C6">
        <w:tc>
          <w:tcPr>
            <w:tcW w:w="2256" w:type="pct"/>
            <w:gridSpan w:val="2"/>
          </w:tcPr>
          <w:p w14:paraId="4E536669" w14:textId="77777777" w:rsidR="00B439C7" w:rsidRPr="00B67E8F" w:rsidRDefault="00B439C7" w:rsidP="00B4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08CA8ED" w14:textId="665B563A" w:rsidR="00B439C7" w:rsidRPr="00B67E8F" w:rsidRDefault="00B439C7" w:rsidP="00B4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4,007</w:t>
            </w:r>
          </w:p>
        </w:tc>
        <w:tc>
          <w:tcPr>
            <w:tcW w:w="148" w:type="pct"/>
            <w:shd w:val="clear" w:color="auto" w:fill="auto"/>
          </w:tcPr>
          <w:p w14:paraId="5F3983AE" w14:textId="77777777" w:rsidR="00B439C7" w:rsidRPr="00B67E8F" w:rsidRDefault="00B439C7" w:rsidP="00B4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C7DA684" w14:textId="28974C94" w:rsidR="00B439C7" w:rsidRPr="00B67E8F" w:rsidRDefault="00B439C7" w:rsidP="00B4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13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>3,725</w:t>
            </w:r>
          </w:p>
        </w:tc>
        <w:tc>
          <w:tcPr>
            <w:tcW w:w="148" w:type="pct"/>
            <w:shd w:val="clear" w:color="auto" w:fill="auto"/>
          </w:tcPr>
          <w:p w14:paraId="3B69FCE8" w14:textId="77777777" w:rsidR="00B439C7" w:rsidRPr="00B67E8F" w:rsidRDefault="00B439C7" w:rsidP="00B4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C1819C9" w14:textId="6446BAAE" w:rsidR="00B439C7" w:rsidRPr="00B67E8F" w:rsidRDefault="00B439C7" w:rsidP="00B4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1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3,464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73A21520" w14:textId="77777777" w:rsidR="00B439C7" w:rsidRPr="00B67E8F" w:rsidRDefault="00B439C7" w:rsidP="00B4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84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C11560D" w14:textId="1F648291" w:rsidR="00B439C7" w:rsidRPr="00B67E8F" w:rsidRDefault="00B439C7" w:rsidP="00B4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>3,181</w:t>
            </w:r>
          </w:p>
        </w:tc>
      </w:tr>
      <w:tr w:rsidR="004A199B" w:rsidRPr="00B67E8F" w14:paraId="6C786B32" w14:textId="77777777" w:rsidTr="002C33C6">
        <w:tc>
          <w:tcPr>
            <w:tcW w:w="2256" w:type="pct"/>
            <w:gridSpan w:val="2"/>
          </w:tcPr>
          <w:p w14:paraId="288A5FC4" w14:textId="77777777" w:rsidR="004A199B" w:rsidRPr="001B6CE5" w:rsidRDefault="004A199B" w:rsidP="00B4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9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5F88B1A0" w14:textId="77777777" w:rsidR="004A199B" w:rsidRPr="001B6CE5" w:rsidRDefault="004A199B" w:rsidP="00B4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</w:tcPr>
          <w:p w14:paraId="1A1335A6" w14:textId="77777777" w:rsidR="004A199B" w:rsidRPr="001B6CE5" w:rsidRDefault="004A199B" w:rsidP="00B4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6DFDD1B5" w14:textId="77777777" w:rsidR="004A199B" w:rsidRPr="001B6CE5" w:rsidRDefault="004A199B" w:rsidP="00B4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130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8" w:type="pct"/>
            <w:shd w:val="clear" w:color="auto" w:fill="auto"/>
          </w:tcPr>
          <w:p w14:paraId="3D62F3A2" w14:textId="77777777" w:rsidR="004A199B" w:rsidRPr="001B6CE5" w:rsidRDefault="004A199B" w:rsidP="00B4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18295077" w14:textId="77777777" w:rsidR="004A199B" w:rsidRPr="001B6CE5" w:rsidRDefault="004A199B" w:rsidP="00B4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1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0400AB11" w14:textId="77777777" w:rsidR="004A199B" w:rsidRPr="001B6CE5" w:rsidRDefault="004A199B" w:rsidP="00B4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28AF69BE" w14:textId="77777777" w:rsidR="004A199B" w:rsidRPr="001B6CE5" w:rsidRDefault="004A199B" w:rsidP="00B4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2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A199B" w:rsidRPr="00B67E8F" w14:paraId="1A6867D9" w14:textId="77777777" w:rsidTr="002C33C6">
        <w:tc>
          <w:tcPr>
            <w:tcW w:w="2256" w:type="pct"/>
            <w:gridSpan w:val="2"/>
          </w:tcPr>
          <w:p w14:paraId="3C289477" w14:textId="604AFBA1" w:rsidR="004A199B" w:rsidRPr="00B67E8F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9" w:type="pct"/>
            <w:gridSpan w:val="3"/>
            <w:shd w:val="clear" w:color="auto" w:fill="auto"/>
          </w:tcPr>
          <w:p w14:paraId="7BD46548" w14:textId="77777777" w:rsid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E3E6302" w14:textId="77777777" w:rsidR="004A199B" w:rsidRPr="00B67E8F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5A691446" w14:textId="77777777" w:rsidR="004A199B" w:rsidRPr="00B67E8F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13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0C3BA563" w14:textId="77777777" w:rsidR="004A199B" w:rsidRPr="00B67E8F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67448647" w14:textId="77777777" w:rsid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1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4AE03E4A" w14:textId="77777777" w:rsidR="004A199B" w:rsidRPr="00B67E8F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17C27753" w14:textId="77777777" w:rsidR="004A199B" w:rsidRPr="00B67E8F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199B" w:rsidRPr="00B67E8F" w14:paraId="76037FCC" w14:textId="77777777" w:rsidTr="002C33C6">
        <w:tc>
          <w:tcPr>
            <w:tcW w:w="2256" w:type="pct"/>
            <w:gridSpan w:val="2"/>
          </w:tcPr>
          <w:p w14:paraId="70B2A69E" w14:textId="37A44547" w:rsidR="004A199B" w:rsidRPr="00B67E8F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gridSpan w:val="3"/>
            <w:shd w:val="clear" w:color="auto" w:fill="auto"/>
          </w:tcPr>
          <w:p w14:paraId="10AEE593" w14:textId="2EDD293B" w:rsidR="004A199B" w:rsidRP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1" w:right="-80"/>
              <w:rPr>
                <w:rFonts w:ascii="Angsana New" w:hAnsi="Angsana New"/>
                <w:sz w:val="30"/>
                <w:szCs w:val="30"/>
              </w:rPr>
            </w:pPr>
            <w:r w:rsidRPr="004A19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0A9FAB7" w14:textId="77777777" w:rsidR="004A199B" w:rsidRP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34040ECE" w14:textId="0EC8226B" w:rsidR="004A199B" w:rsidRP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1" w:right="-80"/>
              <w:rPr>
                <w:rFonts w:ascii="Angsana New" w:hAnsi="Angsana New"/>
                <w:sz w:val="30"/>
                <w:szCs w:val="30"/>
              </w:rPr>
            </w:pPr>
            <w:r w:rsidRPr="004A19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AB8C3E3" w14:textId="77777777" w:rsidR="004A199B" w:rsidRP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3D3FA725" w14:textId="1588FE11" w:rsidR="004A199B" w:rsidRP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1" w:right="-80"/>
              <w:rPr>
                <w:rFonts w:ascii="Angsana New" w:hAnsi="Angsana New"/>
                <w:sz w:val="30"/>
                <w:szCs w:val="30"/>
              </w:rPr>
            </w:pPr>
            <w:r w:rsidRPr="004A199B">
              <w:rPr>
                <w:rFonts w:ascii="Angsana New" w:hAnsi="Angsana New"/>
                <w:sz w:val="30"/>
                <w:szCs w:val="30"/>
              </w:rPr>
              <w:t>1,835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4DFBFB73" w14:textId="77777777" w:rsidR="004A199B" w:rsidRP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56EA4FC8" w14:textId="3546CD34" w:rsidR="004A199B" w:rsidRP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1" w:right="-80"/>
              <w:rPr>
                <w:rFonts w:ascii="Angsana New" w:hAnsi="Angsana New"/>
                <w:sz w:val="30"/>
                <w:szCs w:val="30"/>
              </w:rPr>
            </w:pPr>
            <w:r w:rsidRPr="004A199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199B" w:rsidRPr="00B67E8F" w14:paraId="7D793CF8" w14:textId="77777777" w:rsidTr="002C33C6">
        <w:tc>
          <w:tcPr>
            <w:tcW w:w="2256" w:type="pct"/>
            <w:gridSpan w:val="2"/>
          </w:tcPr>
          <w:p w14:paraId="746E023E" w14:textId="34027CF3" w:rsidR="004A199B" w:rsidRPr="00B67E8F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5900AE" w14:textId="2F2AB72F" w:rsidR="004A199B" w:rsidRP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4A199B">
              <w:rPr>
                <w:rFonts w:ascii="Angsana New" w:hAnsi="Angsana New"/>
                <w:sz w:val="30"/>
                <w:szCs w:val="30"/>
              </w:rPr>
              <w:t>6,962</w:t>
            </w:r>
          </w:p>
        </w:tc>
        <w:tc>
          <w:tcPr>
            <w:tcW w:w="148" w:type="pct"/>
            <w:shd w:val="clear" w:color="auto" w:fill="auto"/>
          </w:tcPr>
          <w:p w14:paraId="607BEC4D" w14:textId="77777777" w:rsidR="004A199B" w:rsidRP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251EB1" w14:textId="38C15EBB" w:rsidR="004A199B" w:rsidRP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130" w:right="-80"/>
              <w:rPr>
                <w:rFonts w:ascii="Angsana New" w:hAnsi="Angsana New"/>
                <w:sz w:val="30"/>
                <w:szCs w:val="30"/>
              </w:rPr>
            </w:pPr>
            <w:r w:rsidRPr="004A199B">
              <w:rPr>
                <w:rFonts w:ascii="Angsana New" w:hAnsi="Angsana New"/>
                <w:sz w:val="30"/>
                <w:szCs w:val="30"/>
              </w:rPr>
              <w:t>2,567</w:t>
            </w:r>
          </w:p>
        </w:tc>
        <w:tc>
          <w:tcPr>
            <w:tcW w:w="148" w:type="pct"/>
            <w:shd w:val="clear" w:color="auto" w:fill="auto"/>
          </w:tcPr>
          <w:p w14:paraId="6417222C" w14:textId="77777777" w:rsidR="004A199B" w:rsidRP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86E2D3" w14:textId="5F0C0AF6" w:rsidR="004A199B" w:rsidRP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1" w:right="-80"/>
              <w:rPr>
                <w:rFonts w:ascii="Angsana New" w:hAnsi="Angsana New"/>
                <w:sz w:val="30"/>
                <w:szCs w:val="30"/>
              </w:rPr>
            </w:pPr>
            <w:r w:rsidRPr="004A199B">
              <w:rPr>
                <w:rFonts w:ascii="Angsana New" w:hAnsi="Angsana New"/>
                <w:sz w:val="30"/>
                <w:szCs w:val="30"/>
              </w:rPr>
              <w:t>6,962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5FB8A79F" w14:textId="77777777" w:rsidR="004A199B" w:rsidRP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0358FA" w14:textId="16BC8D28" w:rsidR="004A199B" w:rsidRP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199B">
              <w:rPr>
                <w:rFonts w:ascii="Angsana New" w:hAnsi="Angsana New"/>
                <w:sz w:val="30"/>
                <w:szCs w:val="30"/>
              </w:rPr>
              <w:t>2,267</w:t>
            </w:r>
          </w:p>
        </w:tc>
      </w:tr>
      <w:tr w:rsidR="004A199B" w:rsidRPr="00B67E8F" w14:paraId="44792A2D" w14:textId="77777777" w:rsidTr="002C33C6">
        <w:tc>
          <w:tcPr>
            <w:tcW w:w="2256" w:type="pct"/>
            <w:gridSpan w:val="2"/>
          </w:tcPr>
          <w:p w14:paraId="3C8480F3" w14:textId="31BBA1C3" w:rsid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53C6BD" w14:textId="0E79AE55" w:rsid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6,962</w:t>
            </w:r>
          </w:p>
        </w:tc>
        <w:tc>
          <w:tcPr>
            <w:tcW w:w="148" w:type="pct"/>
            <w:shd w:val="clear" w:color="auto" w:fill="auto"/>
          </w:tcPr>
          <w:p w14:paraId="22FC200C" w14:textId="77777777" w:rsidR="004A199B" w:rsidRPr="00B67E8F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66289A" w14:textId="6B21D4D1" w:rsidR="004A199B" w:rsidRPr="00B67E8F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13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2,567</w:t>
            </w:r>
          </w:p>
        </w:tc>
        <w:tc>
          <w:tcPr>
            <w:tcW w:w="148" w:type="pct"/>
            <w:shd w:val="clear" w:color="auto" w:fill="auto"/>
          </w:tcPr>
          <w:p w14:paraId="13307749" w14:textId="77777777" w:rsidR="004A199B" w:rsidRPr="00B67E8F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5CEF1B" w14:textId="47B64AC8" w:rsid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1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8,797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194DB282" w14:textId="77777777" w:rsidR="004A199B" w:rsidRPr="00B67E8F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5D495" w14:textId="6591CA2D" w:rsidR="004A199B" w:rsidRPr="00B67E8F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2,267</w:t>
            </w:r>
          </w:p>
        </w:tc>
      </w:tr>
      <w:tr w:rsidR="004A199B" w:rsidRPr="00B67E8F" w14:paraId="783C7CD5" w14:textId="77777777" w:rsidTr="002C33C6">
        <w:tc>
          <w:tcPr>
            <w:tcW w:w="2256" w:type="pct"/>
            <w:gridSpan w:val="2"/>
          </w:tcPr>
          <w:p w14:paraId="2EB2CEBD" w14:textId="7963F522" w:rsidR="004A199B" w:rsidRPr="001B6CE5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9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1CB1F910" w14:textId="77777777" w:rsidR="004A199B" w:rsidRPr="001B6CE5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</w:tcPr>
          <w:p w14:paraId="72AC8A77" w14:textId="77777777" w:rsidR="004A199B" w:rsidRPr="001B6CE5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39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6048E526" w14:textId="77777777" w:rsidR="004A199B" w:rsidRPr="001B6CE5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130" w:right="-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</w:tcPr>
          <w:p w14:paraId="678BCEA0" w14:textId="77777777" w:rsidR="004A199B" w:rsidRPr="001B6CE5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982B892" w14:textId="77777777" w:rsidR="004A199B" w:rsidRPr="001B6CE5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1" w:right="-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26EFC130" w14:textId="77777777" w:rsidR="004A199B" w:rsidRPr="001B6CE5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6D30390" w14:textId="77777777" w:rsidR="004A199B" w:rsidRPr="001B6CE5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A199B" w:rsidRPr="00B67E8F" w14:paraId="69DD5B99" w14:textId="77777777" w:rsidTr="002C33C6">
        <w:tc>
          <w:tcPr>
            <w:tcW w:w="2256" w:type="pct"/>
            <w:gridSpan w:val="2"/>
          </w:tcPr>
          <w:p w14:paraId="630B923A" w14:textId="07378E8A" w:rsid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B67E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9" w:type="pct"/>
            <w:gridSpan w:val="3"/>
            <w:shd w:val="clear" w:color="auto" w:fill="auto"/>
          </w:tcPr>
          <w:p w14:paraId="4DF5A671" w14:textId="77777777" w:rsid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3FF220D" w14:textId="77777777" w:rsidR="004A199B" w:rsidRPr="00B67E8F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4DCA473B" w14:textId="77777777" w:rsid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13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41B7B99" w14:textId="77777777" w:rsidR="004A199B" w:rsidRPr="00B67E8F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0D617C45" w14:textId="77777777" w:rsid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1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6FE914D1" w14:textId="77777777" w:rsidR="004A199B" w:rsidRPr="00B67E8F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5BD08724" w14:textId="77777777" w:rsid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199B" w:rsidRPr="00B67E8F" w14:paraId="5EA04E76" w14:textId="77777777" w:rsidTr="002C33C6">
        <w:tc>
          <w:tcPr>
            <w:tcW w:w="2256" w:type="pct"/>
            <w:gridSpan w:val="2"/>
          </w:tcPr>
          <w:p w14:paraId="7D8FB1C5" w14:textId="7B85E44A" w:rsid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  <w:gridSpan w:val="3"/>
            <w:shd w:val="clear" w:color="auto" w:fill="auto"/>
          </w:tcPr>
          <w:p w14:paraId="0CA3DBD7" w14:textId="162BBCB5" w:rsidR="004A199B" w:rsidRP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1" w:right="-80"/>
              <w:rPr>
                <w:rFonts w:ascii="Angsana New" w:hAnsi="Angsana New"/>
                <w:sz w:val="30"/>
                <w:szCs w:val="30"/>
              </w:rPr>
            </w:pPr>
            <w:r w:rsidRPr="007E228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5357198" w14:textId="77777777" w:rsidR="004A199B" w:rsidRPr="00B67E8F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6E538751" w14:textId="26F31FFB" w:rsidR="004A199B" w:rsidRP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130" w:right="-80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   17</w:t>
            </w:r>
          </w:p>
        </w:tc>
        <w:tc>
          <w:tcPr>
            <w:tcW w:w="148" w:type="pct"/>
            <w:shd w:val="clear" w:color="auto" w:fill="auto"/>
          </w:tcPr>
          <w:p w14:paraId="157B29FC" w14:textId="77777777" w:rsidR="004A199B" w:rsidRPr="00B67E8F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31067041" w14:textId="581EAAD0" w:rsidR="004A199B" w:rsidRP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1" w:right="-80"/>
              <w:rPr>
                <w:rFonts w:ascii="Angsana New" w:hAnsi="Angsana New"/>
                <w:sz w:val="30"/>
                <w:szCs w:val="30"/>
              </w:rPr>
            </w:pPr>
            <w:r w:rsidRPr="007E228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5F0D40EF" w14:textId="77777777" w:rsidR="004A199B" w:rsidRPr="00B67E8F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1A80EA11" w14:textId="2B8BC41B" w:rsidR="004A199B" w:rsidRP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 17</w:t>
            </w:r>
          </w:p>
        </w:tc>
      </w:tr>
      <w:tr w:rsidR="004A199B" w:rsidRPr="00B67E8F" w14:paraId="4F847DB9" w14:textId="77777777" w:rsidTr="002C33C6">
        <w:tc>
          <w:tcPr>
            <w:tcW w:w="2256" w:type="pct"/>
            <w:gridSpan w:val="2"/>
          </w:tcPr>
          <w:p w14:paraId="09905B8C" w14:textId="5A93DB6C" w:rsid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  <w:gridSpan w:val="3"/>
            <w:shd w:val="clear" w:color="auto" w:fill="auto"/>
          </w:tcPr>
          <w:p w14:paraId="0214B5EC" w14:textId="2BEF11C8" w:rsidR="004A199B" w:rsidRP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1,539</w:t>
            </w:r>
          </w:p>
        </w:tc>
        <w:tc>
          <w:tcPr>
            <w:tcW w:w="148" w:type="pct"/>
            <w:shd w:val="clear" w:color="auto" w:fill="auto"/>
          </w:tcPr>
          <w:p w14:paraId="6F93CAB7" w14:textId="77777777" w:rsidR="004A199B" w:rsidRPr="00B67E8F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13D4C03A" w14:textId="0D89F48F" w:rsidR="004A199B" w:rsidRP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130" w:right="-80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2,345</w:t>
            </w:r>
          </w:p>
        </w:tc>
        <w:tc>
          <w:tcPr>
            <w:tcW w:w="148" w:type="pct"/>
            <w:shd w:val="clear" w:color="auto" w:fill="auto"/>
          </w:tcPr>
          <w:p w14:paraId="63DF3148" w14:textId="77777777" w:rsidR="004A199B" w:rsidRPr="00B67E8F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04728A8D" w14:textId="0077CFB2" w:rsidR="004A199B" w:rsidRP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1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1,539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3939EC36" w14:textId="77777777" w:rsidR="004A199B" w:rsidRPr="00B67E8F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7E2794CD" w14:textId="0F67868E" w:rsidR="004A199B" w:rsidRP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2,345</w:t>
            </w:r>
          </w:p>
        </w:tc>
      </w:tr>
      <w:tr w:rsidR="004A199B" w:rsidRPr="00B67E8F" w14:paraId="7AE820D6" w14:textId="77777777" w:rsidTr="002C33C6">
        <w:tc>
          <w:tcPr>
            <w:tcW w:w="2256" w:type="pct"/>
            <w:gridSpan w:val="2"/>
          </w:tcPr>
          <w:p w14:paraId="0F612D16" w14:textId="7555B7D7" w:rsid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0B5A91" w14:textId="43DA0CD5" w:rsidR="004A199B" w:rsidRP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1,196</w:t>
            </w:r>
          </w:p>
        </w:tc>
        <w:tc>
          <w:tcPr>
            <w:tcW w:w="148" w:type="pct"/>
            <w:shd w:val="clear" w:color="auto" w:fill="auto"/>
          </w:tcPr>
          <w:p w14:paraId="349E41A5" w14:textId="77777777" w:rsidR="004A199B" w:rsidRPr="00B67E8F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493008" w14:textId="036F3603" w:rsidR="004A199B" w:rsidRP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130" w:right="-80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5,283</w:t>
            </w:r>
          </w:p>
        </w:tc>
        <w:tc>
          <w:tcPr>
            <w:tcW w:w="148" w:type="pct"/>
            <w:shd w:val="clear" w:color="auto" w:fill="auto"/>
          </w:tcPr>
          <w:p w14:paraId="30C47B9F" w14:textId="77777777" w:rsidR="004A199B" w:rsidRPr="00B67E8F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C75EFF" w14:textId="0DED16B1" w:rsidR="004A199B" w:rsidRP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1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1,163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07944D7C" w14:textId="77777777" w:rsidR="004A199B" w:rsidRPr="00B67E8F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6D3070" w14:textId="7C421350" w:rsidR="004A199B" w:rsidRP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3,923</w:t>
            </w:r>
          </w:p>
        </w:tc>
      </w:tr>
      <w:tr w:rsidR="004A199B" w:rsidRPr="00B67E8F" w14:paraId="5579BD9F" w14:textId="77777777" w:rsidTr="002C33C6">
        <w:tc>
          <w:tcPr>
            <w:tcW w:w="2256" w:type="pct"/>
            <w:gridSpan w:val="2"/>
          </w:tcPr>
          <w:p w14:paraId="3D68CE9E" w14:textId="211B5C96" w:rsid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CB561E" w14:textId="6F0483C4" w:rsidR="004A199B" w:rsidRP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199B">
              <w:rPr>
                <w:rFonts w:ascii="Angsana New" w:hAnsi="Angsana New"/>
                <w:b/>
                <w:bCs/>
                <w:sz w:val="30"/>
                <w:szCs w:val="30"/>
              </w:rPr>
              <w:t>2,735</w:t>
            </w:r>
          </w:p>
        </w:tc>
        <w:tc>
          <w:tcPr>
            <w:tcW w:w="148" w:type="pct"/>
            <w:shd w:val="clear" w:color="auto" w:fill="auto"/>
          </w:tcPr>
          <w:p w14:paraId="2BB3AB1F" w14:textId="77777777" w:rsidR="004A199B" w:rsidRP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B87F3B" w14:textId="2A06200A" w:rsidR="004A199B" w:rsidRP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13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199B">
              <w:rPr>
                <w:rFonts w:ascii="Angsana New" w:hAnsi="Angsana New"/>
                <w:b/>
                <w:bCs/>
                <w:sz w:val="30"/>
                <w:szCs w:val="30"/>
              </w:rPr>
              <w:t>7,645</w:t>
            </w:r>
          </w:p>
        </w:tc>
        <w:tc>
          <w:tcPr>
            <w:tcW w:w="148" w:type="pct"/>
            <w:shd w:val="clear" w:color="auto" w:fill="auto"/>
          </w:tcPr>
          <w:p w14:paraId="0EF5D267" w14:textId="77777777" w:rsidR="004A199B" w:rsidRP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957657" w14:textId="79B31EB3" w:rsidR="004A199B" w:rsidRP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1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199B">
              <w:rPr>
                <w:rFonts w:ascii="Angsana New" w:hAnsi="Angsana New"/>
                <w:b/>
                <w:bCs/>
                <w:sz w:val="30"/>
                <w:szCs w:val="30"/>
              </w:rPr>
              <w:t>2,702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0BE98E92" w14:textId="77777777" w:rsidR="004A199B" w:rsidRP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0F3BE7" w14:textId="7406139E" w:rsidR="004A199B" w:rsidRPr="004A199B" w:rsidRDefault="004A199B" w:rsidP="004A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199B">
              <w:rPr>
                <w:rFonts w:ascii="Angsana New" w:hAnsi="Angsana New"/>
                <w:b/>
                <w:bCs/>
                <w:sz w:val="30"/>
                <w:szCs w:val="30"/>
              </w:rPr>
              <w:t>6,285</w:t>
            </w:r>
          </w:p>
        </w:tc>
      </w:tr>
      <w:tr w:rsidR="00834916" w:rsidRPr="00B67E8F" w14:paraId="5AE9CE61" w14:textId="77777777" w:rsidTr="002C33C6">
        <w:tc>
          <w:tcPr>
            <w:tcW w:w="2086" w:type="pct"/>
          </w:tcPr>
          <w:p w14:paraId="4A1BD05D" w14:textId="77777777" w:rsidR="00834916" w:rsidRPr="00B67E8F" w:rsidRDefault="00834916" w:rsidP="00834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9" w:type="pct"/>
            <w:gridSpan w:val="6"/>
          </w:tcPr>
          <w:p w14:paraId="28156085" w14:textId="77777777" w:rsidR="00834916" w:rsidRPr="00B67E8F" w:rsidRDefault="00834916" w:rsidP="00834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7" w:type="pct"/>
            <w:shd w:val="clear" w:color="auto" w:fill="auto"/>
          </w:tcPr>
          <w:p w14:paraId="572494E6" w14:textId="77777777" w:rsidR="00834916" w:rsidRPr="00B67E8F" w:rsidRDefault="00834916" w:rsidP="00834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8" w:type="pct"/>
            <w:gridSpan w:val="7"/>
            <w:shd w:val="clear" w:color="auto" w:fill="auto"/>
          </w:tcPr>
          <w:p w14:paraId="31711971" w14:textId="77777777" w:rsidR="00834916" w:rsidRPr="00B67E8F" w:rsidRDefault="00834916" w:rsidP="00834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37D2" w:rsidRPr="00B67E8F" w14:paraId="03ADA162" w14:textId="77777777" w:rsidTr="002C33C6">
        <w:tc>
          <w:tcPr>
            <w:tcW w:w="2086" w:type="pct"/>
          </w:tcPr>
          <w:p w14:paraId="569F4045" w14:textId="77777777" w:rsidR="00BC37D2" w:rsidRPr="00B67E8F" w:rsidRDefault="00BC37D2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" w:type="pct"/>
            <w:gridSpan w:val="2"/>
          </w:tcPr>
          <w:p w14:paraId="36717986" w14:textId="0605F614" w:rsidR="00BC37D2" w:rsidRPr="00B67E8F" w:rsidRDefault="00BC37D2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" w:type="pct"/>
          </w:tcPr>
          <w:p w14:paraId="3A4FD715" w14:textId="77777777" w:rsidR="00BC37D2" w:rsidRPr="00B67E8F" w:rsidRDefault="00BC37D2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3"/>
          </w:tcPr>
          <w:p w14:paraId="23FB0C75" w14:textId="6FCE981B" w:rsidR="00BC37D2" w:rsidRPr="00B67E8F" w:rsidRDefault="00BC37D2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7" w:type="pct"/>
          </w:tcPr>
          <w:p w14:paraId="7119B772" w14:textId="77777777" w:rsidR="00BC37D2" w:rsidRPr="00B67E8F" w:rsidRDefault="00BC37D2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gridSpan w:val="2"/>
          </w:tcPr>
          <w:p w14:paraId="029F938B" w14:textId="2E884371" w:rsidR="00BC37D2" w:rsidRPr="00B67E8F" w:rsidRDefault="00BC37D2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7" w:type="pct"/>
            <w:gridSpan w:val="2"/>
          </w:tcPr>
          <w:p w14:paraId="3EEBEA2D" w14:textId="77777777" w:rsidR="00BC37D2" w:rsidRPr="00B67E8F" w:rsidRDefault="00BC37D2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gridSpan w:val="3"/>
          </w:tcPr>
          <w:p w14:paraId="7B83A068" w14:textId="0004A0ED" w:rsidR="00BC37D2" w:rsidRPr="00B67E8F" w:rsidRDefault="00BC37D2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BC37D2" w:rsidRPr="00B67E8F" w14:paraId="03B529FD" w14:textId="77777777" w:rsidTr="002C33C6">
        <w:tc>
          <w:tcPr>
            <w:tcW w:w="2086" w:type="pct"/>
          </w:tcPr>
          <w:p w14:paraId="3714D9C9" w14:textId="3654747D" w:rsidR="00BC37D2" w:rsidRPr="0059166E" w:rsidRDefault="00BC37D2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7" w:type="pct"/>
            <w:gridSpan w:val="2"/>
          </w:tcPr>
          <w:p w14:paraId="35F3BBCD" w14:textId="728C88D2" w:rsidR="00BC37D2" w:rsidRPr="00B67E8F" w:rsidRDefault="00BC37D2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1" w:type="pct"/>
          </w:tcPr>
          <w:p w14:paraId="627881C2" w14:textId="77777777" w:rsidR="00BC37D2" w:rsidRPr="00B67E8F" w:rsidRDefault="00BC37D2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3"/>
          </w:tcPr>
          <w:p w14:paraId="4416EAF5" w14:textId="3CDBD343" w:rsidR="00BC37D2" w:rsidRPr="00B67E8F" w:rsidRDefault="00BC37D2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7" w:type="pct"/>
          </w:tcPr>
          <w:p w14:paraId="3E40A008" w14:textId="77777777" w:rsidR="00BC37D2" w:rsidRPr="00B67E8F" w:rsidRDefault="00BC37D2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gridSpan w:val="2"/>
          </w:tcPr>
          <w:p w14:paraId="50482361" w14:textId="585A185B" w:rsidR="00BC37D2" w:rsidRPr="00B67E8F" w:rsidRDefault="00BC37D2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7" w:type="pct"/>
            <w:gridSpan w:val="2"/>
          </w:tcPr>
          <w:p w14:paraId="7A821D39" w14:textId="77777777" w:rsidR="00BC37D2" w:rsidRPr="00B67E8F" w:rsidRDefault="00BC37D2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gridSpan w:val="3"/>
          </w:tcPr>
          <w:p w14:paraId="6CA7FD81" w14:textId="2F4EAED6" w:rsidR="00BC37D2" w:rsidRPr="00B67E8F" w:rsidRDefault="00BC37D2" w:rsidP="00BC37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C37D2" w:rsidRPr="00B67E8F" w14:paraId="6F9A2D7B" w14:textId="77777777" w:rsidTr="002C33C6">
        <w:tc>
          <w:tcPr>
            <w:tcW w:w="2086" w:type="pct"/>
          </w:tcPr>
          <w:p w14:paraId="58188695" w14:textId="77777777" w:rsidR="00BC37D2" w:rsidRPr="00B67E8F" w:rsidRDefault="00BC37D2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4" w:type="pct"/>
            <w:gridSpan w:val="14"/>
          </w:tcPr>
          <w:p w14:paraId="3FEFDA65" w14:textId="77777777" w:rsidR="00BC37D2" w:rsidRPr="00B67E8F" w:rsidRDefault="00BC37D2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B67E8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A199B" w:rsidRPr="00B67E8F" w14:paraId="004C64D1" w14:textId="77777777" w:rsidTr="002C33C6">
        <w:tc>
          <w:tcPr>
            <w:tcW w:w="2086" w:type="pct"/>
          </w:tcPr>
          <w:p w14:paraId="635CB297" w14:textId="7326E60D" w:rsidR="004A199B" w:rsidRPr="00B67E8F" w:rsidRDefault="004A199B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16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914" w:type="pct"/>
            <w:gridSpan w:val="14"/>
          </w:tcPr>
          <w:p w14:paraId="763C3F11" w14:textId="77777777" w:rsidR="004A199B" w:rsidRPr="00B67E8F" w:rsidRDefault="004A199B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C37D2" w:rsidRPr="00B67E8F" w14:paraId="6FDA9E6C" w14:textId="77777777" w:rsidTr="002C33C6">
        <w:tc>
          <w:tcPr>
            <w:tcW w:w="2086" w:type="pct"/>
            <w:shd w:val="clear" w:color="auto" w:fill="auto"/>
          </w:tcPr>
          <w:p w14:paraId="08CFAAE4" w14:textId="77777777" w:rsidR="00BC37D2" w:rsidRPr="009B58BC" w:rsidRDefault="00BC37D2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58BC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1DBB330" w14:textId="07EE267E" w:rsidR="00BC37D2" w:rsidRPr="009B58BC" w:rsidRDefault="009B58BC" w:rsidP="001C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16,772</w:t>
            </w:r>
          </w:p>
        </w:tc>
        <w:tc>
          <w:tcPr>
            <w:tcW w:w="131" w:type="pct"/>
            <w:shd w:val="clear" w:color="auto" w:fill="auto"/>
          </w:tcPr>
          <w:p w14:paraId="0476016C" w14:textId="77777777" w:rsidR="00BC37D2" w:rsidRPr="009B58BC" w:rsidRDefault="00BC37D2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E213C90" w14:textId="77777777" w:rsidR="00BC37D2" w:rsidRPr="009B58BC" w:rsidRDefault="00BC37D2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58B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1C1D4039" w14:textId="77777777" w:rsidR="00BC37D2" w:rsidRPr="009B58BC" w:rsidRDefault="00BC37D2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935915E" w14:textId="2B95EC3C" w:rsidR="00BC37D2" w:rsidRPr="009B58BC" w:rsidRDefault="009B58BC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15,216</w:t>
            </w:r>
          </w:p>
        </w:tc>
        <w:tc>
          <w:tcPr>
            <w:tcW w:w="157" w:type="pct"/>
            <w:gridSpan w:val="2"/>
            <w:shd w:val="clear" w:color="auto" w:fill="auto"/>
          </w:tcPr>
          <w:p w14:paraId="071681A4" w14:textId="77777777" w:rsidR="00BC37D2" w:rsidRPr="009B58BC" w:rsidRDefault="00BC37D2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63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57836CA" w14:textId="77777777" w:rsidR="00BC37D2" w:rsidRPr="009B58BC" w:rsidRDefault="00BC37D2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58B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A199B" w:rsidRPr="00B67E8F" w14:paraId="1CDF6025" w14:textId="77777777" w:rsidTr="002C33C6">
        <w:tc>
          <w:tcPr>
            <w:tcW w:w="2086" w:type="pct"/>
            <w:shd w:val="clear" w:color="auto" w:fill="auto"/>
          </w:tcPr>
          <w:p w14:paraId="7B532B4B" w14:textId="77777777" w:rsidR="004A199B" w:rsidRPr="004A199B" w:rsidRDefault="004A199B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40B0D88D" w14:textId="77777777" w:rsidR="004A199B" w:rsidRPr="004A199B" w:rsidRDefault="004A199B" w:rsidP="001C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1" w:type="pct"/>
            <w:shd w:val="clear" w:color="auto" w:fill="auto"/>
          </w:tcPr>
          <w:p w14:paraId="5B70803F" w14:textId="77777777" w:rsidR="004A199B" w:rsidRPr="004A199B" w:rsidRDefault="004A199B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20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05F4E7BA" w14:textId="77777777" w:rsidR="004A199B" w:rsidRPr="004A199B" w:rsidRDefault="004A199B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7" w:type="pct"/>
            <w:shd w:val="clear" w:color="auto" w:fill="auto"/>
          </w:tcPr>
          <w:p w14:paraId="1F6A8132" w14:textId="77777777" w:rsidR="004A199B" w:rsidRPr="004A199B" w:rsidRDefault="004A199B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3EB1E99" w14:textId="77777777" w:rsidR="004A199B" w:rsidRPr="004A199B" w:rsidRDefault="004A199B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7" w:type="pct"/>
            <w:gridSpan w:val="2"/>
            <w:shd w:val="clear" w:color="auto" w:fill="auto"/>
          </w:tcPr>
          <w:p w14:paraId="7E01BFB3" w14:textId="77777777" w:rsidR="004A199B" w:rsidRPr="004A199B" w:rsidRDefault="004A199B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663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24243A5A" w14:textId="77777777" w:rsidR="004A199B" w:rsidRPr="004A199B" w:rsidRDefault="004A199B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A199B" w:rsidRPr="00B67E8F" w14:paraId="79829C65" w14:textId="77777777" w:rsidTr="002C33C6">
        <w:tc>
          <w:tcPr>
            <w:tcW w:w="2086" w:type="pct"/>
            <w:shd w:val="clear" w:color="auto" w:fill="auto"/>
          </w:tcPr>
          <w:p w14:paraId="009A45F8" w14:textId="5DD371AF" w:rsidR="004A199B" w:rsidRPr="009B58BC" w:rsidRDefault="004A199B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397AEC79" w14:textId="77777777" w:rsidR="004A199B" w:rsidRDefault="004A199B" w:rsidP="001C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3BCEAC55" w14:textId="77777777" w:rsidR="004A199B" w:rsidRPr="009B58BC" w:rsidRDefault="004A199B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3"/>
            <w:shd w:val="clear" w:color="auto" w:fill="auto"/>
          </w:tcPr>
          <w:p w14:paraId="02B61E09" w14:textId="77777777" w:rsidR="004A199B" w:rsidRPr="009B58BC" w:rsidRDefault="004A199B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" w:type="pct"/>
            <w:shd w:val="clear" w:color="auto" w:fill="auto"/>
          </w:tcPr>
          <w:p w14:paraId="1FAAFAFD" w14:textId="77777777" w:rsidR="004A199B" w:rsidRPr="009B58BC" w:rsidRDefault="004A199B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shd w:val="clear" w:color="auto" w:fill="auto"/>
          </w:tcPr>
          <w:p w14:paraId="7D6B8CD5" w14:textId="77777777" w:rsidR="004A199B" w:rsidRDefault="004A199B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" w:type="pct"/>
            <w:gridSpan w:val="2"/>
            <w:shd w:val="clear" w:color="auto" w:fill="auto"/>
          </w:tcPr>
          <w:p w14:paraId="2206BED1" w14:textId="77777777" w:rsidR="004A199B" w:rsidRPr="009B58BC" w:rsidRDefault="004A199B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63" w:type="pct"/>
            <w:gridSpan w:val="3"/>
            <w:shd w:val="clear" w:color="auto" w:fill="auto"/>
          </w:tcPr>
          <w:p w14:paraId="77D32014" w14:textId="77777777" w:rsidR="004A199B" w:rsidRPr="009B58BC" w:rsidRDefault="004A199B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199B" w:rsidRPr="00B67E8F" w14:paraId="238ED0E7" w14:textId="77777777" w:rsidTr="002C33C6">
        <w:tc>
          <w:tcPr>
            <w:tcW w:w="2086" w:type="pct"/>
            <w:shd w:val="clear" w:color="auto" w:fill="auto"/>
          </w:tcPr>
          <w:p w14:paraId="59E4A3C8" w14:textId="52551251" w:rsidR="004A199B" w:rsidRPr="009B58BC" w:rsidRDefault="004A199B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36C0C58" w14:textId="2E997AF1" w:rsidR="004A199B" w:rsidRDefault="004A199B" w:rsidP="001C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  <w:tc>
          <w:tcPr>
            <w:tcW w:w="131" w:type="pct"/>
            <w:shd w:val="clear" w:color="auto" w:fill="auto"/>
          </w:tcPr>
          <w:p w14:paraId="532259E5" w14:textId="77777777" w:rsidR="004A199B" w:rsidRPr="009B58BC" w:rsidRDefault="004A199B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7DF7C6F" w14:textId="256EF627" w:rsidR="004A199B" w:rsidRPr="009B58BC" w:rsidRDefault="00007A6A" w:rsidP="0000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  <w:tc>
          <w:tcPr>
            <w:tcW w:w="157" w:type="pct"/>
            <w:shd w:val="clear" w:color="auto" w:fill="auto"/>
          </w:tcPr>
          <w:p w14:paraId="03B58ACA" w14:textId="77777777" w:rsidR="004A199B" w:rsidRPr="009B58BC" w:rsidRDefault="004A199B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69A2067" w14:textId="61212E3E" w:rsidR="004A199B" w:rsidRDefault="004A199B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  <w:tc>
          <w:tcPr>
            <w:tcW w:w="157" w:type="pct"/>
            <w:gridSpan w:val="2"/>
            <w:shd w:val="clear" w:color="auto" w:fill="auto"/>
          </w:tcPr>
          <w:p w14:paraId="41D9F206" w14:textId="77777777" w:rsidR="004A199B" w:rsidRPr="009B58BC" w:rsidRDefault="004A199B" w:rsidP="00BC3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63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126AB84" w14:textId="4247F6B7" w:rsidR="004A199B" w:rsidRPr="009B58BC" w:rsidRDefault="00007A6A" w:rsidP="0000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</w:tr>
    </w:tbl>
    <w:p w14:paraId="55B90EDE" w14:textId="0F77950D" w:rsidR="006C5D04" w:rsidRPr="001B6CE5" w:rsidRDefault="00834916" w:rsidP="001B6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1B6CE5">
        <w:rPr>
          <w:rFonts w:asciiTheme="majorBidi" w:hAnsiTheme="majorBidi" w:cstheme="majorBidi"/>
          <w:sz w:val="28"/>
          <w:szCs w:val="28"/>
          <w:cs/>
        </w:rPr>
        <w:tab/>
      </w:r>
    </w:p>
    <w:p w14:paraId="5E940BF4" w14:textId="3749BDB5" w:rsidR="00973146" w:rsidRPr="00B67E8F" w:rsidRDefault="00983005" w:rsidP="008E1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  <w:r w:rsidRPr="00B67E8F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p w14:paraId="4A786A20" w14:textId="088C38DA" w:rsidR="00983005" w:rsidRPr="00B67E8F" w:rsidRDefault="00983005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1"/>
        <w:gridCol w:w="1987"/>
        <w:gridCol w:w="268"/>
        <w:gridCol w:w="1985"/>
      </w:tblGrid>
      <w:tr w:rsidR="00983005" w:rsidRPr="00B67E8F" w14:paraId="1F0710FD" w14:textId="77777777" w:rsidTr="002C33C6">
        <w:tc>
          <w:tcPr>
            <w:tcW w:w="2693" w:type="pct"/>
          </w:tcPr>
          <w:p w14:paraId="61AAD36C" w14:textId="133211E0" w:rsidR="00983005" w:rsidRPr="00B67E8F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B67E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E1B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E1B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B67E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BA52EF"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1" w:type="pct"/>
          </w:tcPr>
          <w:p w14:paraId="717DC0B4" w14:textId="63D551F5" w:rsidR="00983005" w:rsidRPr="00B67E8F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056BDDE" w14:textId="77777777" w:rsidR="00983005" w:rsidRPr="00B67E8F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pct"/>
          </w:tcPr>
          <w:p w14:paraId="1ABEA686" w14:textId="09B622B6" w:rsidR="00983005" w:rsidRPr="00B67E8F" w:rsidRDefault="00983005" w:rsidP="00983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166E" w:rsidRPr="00B67E8F" w14:paraId="200FD523" w14:textId="77777777" w:rsidTr="002C33C6">
        <w:tc>
          <w:tcPr>
            <w:tcW w:w="2693" w:type="pct"/>
          </w:tcPr>
          <w:p w14:paraId="23EDEAAF" w14:textId="3A36CCAD" w:rsidR="0059166E" w:rsidRPr="00B67E8F" w:rsidRDefault="0059166E" w:rsidP="002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07" w:type="pct"/>
            <w:gridSpan w:val="3"/>
          </w:tcPr>
          <w:p w14:paraId="068E66F1" w14:textId="0E0DA9DB" w:rsidR="0059166E" w:rsidRPr="00B67E8F" w:rsidRDefault="0059166E" w:rsidP="00591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6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166E" w:rsidRPr="00B67E8F" w14:paraId="4348DC37" w14:textId="77777777" w:rsidTr="002C33C6">
        <w:tc>
          <w:tcPr>
            <w:tcW w:w="2693" w:type="pct"/>
          </w:tcPr>
          <w:p w14:paraId="4C8E43D4" w14:textId="5C6A3C68" w:rsidR="0059166E" w:rsidRPr="00A06DBA" w:rsidRDefault="0059166E" w:rsidP="00875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6D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 w:rsidRPr="00A06DBA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ภายใต้</w:t>
            </w:r>
          </w:p>
        </w:tc>
        <w:tc>
          <w:tcPr>
            <w:tcW w:w="1081" w:type="pct"/>
          </w:tcPr>
          <w:p w14:paraId="105D6564" w14:textId="77777777" w:rsidR="0059166E" w:rsidRPr="00B67E8F" w:rsidRDefault="0059166E" w:rsidP="00591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A076EAA" w14:textId="77777777" w:rsidR="0059166E" w:rsidRPr="00B67E8F" w:rsidRDefault="0059166E" w:rsidP="00875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</w:tcPr>
          <w:p w14:paraId="7FE30522" w14:textId="77777777" w:rsidR="0059166E" w:rsidRPr="00B67E8F" w:rsidRDefault="0059166E" w:rsidP="00591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166E" w:rsidRPr="00B67E8F" w14:paraId="4E56FC42" w14:textId="77777777" w:rsidTr="002C33C6">
        <w:tc>
          <w:tcPr>
            <w:tcW w:w="2693" w:type="pct"/>
          </w:tcPr>
          <w:p w14:paraId="61D65A46" w14:textId="0073254A" w:rsidR="0059166E" w:rsidRPr="00A06DBA" w:rsidRDefault="0059166E" w:rsidP="00875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A06DBA"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  <w:t xml:space="preserve">    </w:t>
            </w:r>
            <w:r w:rsidRPr="00A06DBA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081" w:type="pct"/>
          </w:tcPr>
          <w:p w14:paraId="0299806F" w14:textId="77777777" w:rsidR="0059166E" w:rsidRPr="00B67E8F" w:rsidRDefault="0059166E" w:rsidP="00591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5E0C47E" w14:textId="77777777" w:rsidR="0059166E" w:rsidRPr="00B67E8F" w:rsidRDefault="0059166E" w:rsidP="00875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</w:tcPr>
          <w:p w14:paraId="0826AA11" w14:textId="77777777" w:rsidR="0059166E" w:rsidRPr="00B67E8F" w:rsidRDefault="0059166E" w:rsidP="00875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166E" w:rsidRPr="00B67E8F" w14:paraId="17C4A516" w14:textId="77777777" w:rsidTr="002C33C6">
        <w:tc>
          <w:tcPr>
            <w:tcW w:w="2693" w:type="pct"/>
          </w:tcPr>
          <w:p w14:paraId="2BD594D0" w14:textId="63CE6D1E" w:rsidR="0059166E" w:rsidRPr="00B67E8F" w:rsidRDefault="0059166E" w:rsidP="00875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/>
                <w:sz w:val="30"/>
                <w:szCs w:val="30"/>
              </w:rPr>
              <w:t xml:space="preserve"> 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081" w:type="pct"/>
          </w:tcPr>
          <w:p w14:paraId="1E71B64A" w14:textId="558AD3A2" w:rsidR="0059166E" w:rsidRPr="00B67E8F" w:rsidRDefault="00673B49" w:rsidP="00591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995</w:t>
            </w:r>
          </w:p>
        </w:tc>
        <w:tc>
          <w:tcPr>
            <w:tcW w:w="146" w:type="pct"/>
          </w:tcPr>
          <w:p w14:paraId="0B6AF7A6" w14:textId="77777777" w:rsidR="0059166E" w:rsidRPr="00B67E8F" w:rsidRDefault="0059166E" w:rsidP="00875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</w:tcPr>
          <w:p w14:paraId="096F8EC4" w14:textId="7D82F87C" w:rsidR="0059166E" w:rsidRPr="00B67E8F" w:rsidRDefault="00673B49" w:rsidP="00591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781</w:t>
            </w:r>
          </w:p>
        </w:tc>
      </w:tr>
      <w:tr w:rsidR="0059166E" w:rsidRPr="00B67E8F" w14:paraId="54170E70" w14:textId="77777777" w:rsidTr="002C33C6">
        <w:trPr>
          <w:trHeight w:val="461"/>
        </w:trPr>
        <w:tc>
          <w:tcPr>
            <w:tcW w:w="2693" w:type="pct"/>
          </w:tcPr>
          <w:p w14:paraId="489DC8F2" w14:textId="6900C9D2" w:rsidR="0059166E" w:rsidRPr="00B67E8F" w:rsidRDefault="0059166E" w:rsidP="00875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i/>
                <w:iCs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1 - 5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081" w:type="pct"/>
            <w:tcBorders>
              <w:bottom w:val="single" w:sz="4" w:space="0" w:color="auto"/>
            </w:tcBorders>
          </w:tcPr>
          <w:p w14:paraId="0F11771E" w14:textId="20BDF157" w:rsidR="0059166E" w:rsidRPr="00B67E8F" w:rsidRDefault="00A06DBA" w:rsidP="00591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73B49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46" w:type="pct"/>
          </w:tcPr>
          <w:p w14:paraId="2C1381C2" w14:textId="77777777" w:rsidR="0059166E" w:rsidRPr="00B67E8F" w:rsidRDefault="0059166E" w:rsidP="00875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  <w:tcBorders>
              <w:bottom w:val="single" w:sz="4" w:space="0" w:color="auto"/>
            </w:tcBorders>
          </w:tcPr>
          <w:p w14:paraId="073695A2" w14:textId="2730D453" w:rsidR="0059166E" w:rsidRPr="00B67E8F" w:rsidRDefault="00673B49" w:rsidP="00591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59166E" w:rsidRPr="00B67E8F" w14:paraId="2C2F9464" w14:textId="77777777" w:rsidTr="002C33C6">
        <w:tc>
          <w:tcPr>
            <w:tcW w:w="2693" w:type="pct"/>
          </w:tcPr>
          <w:p w14:paraId="31EF0E9D" w14:textId="236F4AB1" w:rsidR="0059166E" w:rsidRPr="00B67E8F" w:rsidRDefault="0059166E" w:rsidP="00875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pct"/>
            <w:tcBorders>
              <w:top w:val="single" w:sz="4" w:space="0" w:color="auto"/>
              <w:bottom w:val="double" w:sz="4" w:space="0" w:color="auto"/>
            </w:tcBorders>
          </w:tcPr>
          <w:p w14:paraId="7A8B0F8E" w14:textId="5E38711A" w:rsidR="0059166E" w:rsidRPr="0059166E" w:rsidRDefault="00673B49" w:rsidP="00591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1,148</w:t>
            </w:r>
          </w:p>
        </w:tc>
        <w:tc>
          <w:tcPr>
            <w:tcW w:w="146" w:type="pct"/>
          </w:tcPr>
          <w:p w14:paraId="43E0C50E" w14:textId="77777777" w:rsidR="0059166E" w:rsidRPr="00B67E8F" w:rsidRDefault="0059166E" w:rsidP="00875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pct"/>
            <w:tcBorders>
              <w:top w:val="single" w:sz="4" w:space="0" w:color="auto"/>
              <w:bottom w:val="double" w:sz="4" w:space="0" w:color="auto"/>
            </w:tcBorders>
          </w:tcPr>
          <w:p w14:paraId="422F507D" w14:textId="42776316" w:rsidR="0059166E" w:rsidRPr="0059166E" w:rsidRDefault="00673B49" w:rsidP="00591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845</w:t>
            </w:r>
          </w:p>
        </w:tc>
      </w:tr>
    </w:tbl>
    <w:p w14:paraId="33C24033" w14:textId="6105AB50" w:rsidR="009B58BC" w:rsidRPr="00573B9C" w:rsidRDefault="009B5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B021B80" w14:textId="77777777" w:rsidR="00EE5214" w:rsidRDefault="00EE5214" w:rsidP="00EE5214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</w:p>
    <w:p w14:paraId="0BA378F3" w14:textId="77777777" w:rsidR="00BE465E" w:rsidRPr="00BE2122" w:rsidRDefault="00BE465E" w:rsidP="00BE46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816"/>
        <w:gridCol w:w="992"/>
        <w:gridCol w:w="276"/>
        <w:gridCol w:w="981"/>
        <w:gridCol w:w="237"/>
        <w:gridCol w:w="1005"/>
        <w:gridCol w:w="237"/>
        <w:gridCol w:w="1044"/>
      </w:tblGrid>
      <w:tr w:rsidR="00D66FAC" w:rsidRPr="001B41B9" w14:paraId="7C665A11" w14:textId="77777777" w:rsidTr="002C33C6">
        <w:tc>
          <w:tcPr>
            <w:tcW w:w="1959" w:type="pct"/>
          </w:tcPr>
          <w:p w14:paraId="68F6F797" w14:textId="77777777" w:rsidR="00BE465E" w:rsidRPr="001B41B9" w:rsidRDefault="00BE465E" w:rsidP="0013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4" w:type="pct"/>
          </w:tcPr>
          <w:p w14:paraId="6585431B" w14:textId="77777777" w:rsidR="00BE465E" w:rsidRPr="001B41B9" w:rsidRDefault="00BE465E" w:rsidP="0013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pct"/>
            <w:gridSpan w:val="3"/>
          </w:tcPr>
          <w:p w14:paraId="446C4830" w14:textId="77777777" w:rsidR="00BE465E" w:rsidRPr="001B41B9" w:rsidRDefault="00BE465E" w:rsidP="0013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091A2A10" w14:textId="77777777" w:rsidR="00BE465E" w:rsidRPr="001B41B9" w:rsidRDefault="00BE465E" w:rsidP="0013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pct"/>
            <w:gridSpan w:val="3"/>
          </w:tcPr>
          <w:p w14:paraId="4BCC6C5F" w14:textId="77777777" w:rsidR="00BE465E" w:rsidRPr="001B41B9" w:rsidRDefault="00BE465E" w:rsidP="00137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3C6" w:rsidRPr="001B41B9" w14:paraId="674BE21A" w14:textId="77777777" w:rsidTr="002C33C6">
        <w:tc>
          <w:tcPr>
            <w:tcW w:w="1959" w:type="pct"/>
          </w:tcPr>
          <w:p w14:paraId="7D9A2B0B" w14:textId="77777777" w:rsidR="008E1B71" w:rsidRPr="001B41B9" w:rsidRDefault="008E1B71" w:rsidP="008E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4" w:type="pct"/>
          </w:tcPr>
          <w:p w14:paraId="1E72425A" w14:textId="77777777" w:rsidR="008E1B71" w:rsidRPr="001B41B9" w:rsidRDefault="008E1B71" w:rsidP="008E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20684C31" w14:textId="7B79A112" w:rsidR="008E1B71" w:rsidRPr="009E402F" w:rsidRDefault="008E1B71" w:rsidP="008E1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</w:tcPr>
          <w:p w14:paraId="5C3FB0F1" w14:textId="77777777" w:rsidR="008E1B71" w:rsidRPr="001B41B9" w:rsidRDefault="008E1B71" w:rsidP="008E1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1273EFC9" w14:textId="77777777" w:rsidR="008E1B71" w:rsidRPr="001B41B9" w:rsidRDefault="008E1B71" w:rsidP="008E1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04C2AA85" w14:textId="77777777" w:rsidR="008E1B71" w:rsidRPr="00EE5739" w:rsidRDefault="008E1B71" w:rsidP="008E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7" w:type="pct"/>
          </w:tcPr>
          <w:p w14:paraId="3B146225" w14:textId="1CD316C6" w:rsidR="008E1B71" w:rsidRPr="009E402F" w:rsidRDefault="008E1B71" w:rsidP="008E1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1805F744" w14:textId="77777777" w:rsidR="008E1B71" w:rsidRPr="001B41B9" w:rsidRDefault="008E1B71" w:rsidP="008E1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7EBACAB" w14:textId="77777777" w:rsidR="008E1B71" w:rsidRPr="001B41B9" w:rsidRDefault="008E1B71" w:rsidP="008E1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C33C6" w:rsidRPr="001B41B9" w14:paraId="2F19B3C1" w14:textId="77777777" w:rsidTr="002C33C6">
        <w:tc>
          <w:tcPr>
            <w:tcW w:w="1959" w:type="pct"/>
          </w:tcPr>
          <w:p w14:paraId="652DF24F" w14:textId="77777777" w:rsidR="008E1B71" w:rsidRPr="001B41B9" w:rsidRDefault="008E1B71" w:rsidP="008E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4" w:type="pct"/>
          </w:tcPr>
          <w:p w14:paraId="2EB5ABFF" w14:textId="77777777" w:rsidR="008E1B71" w:rsidRPr="00C10E83" w:rsidRDefault="008E1B71" w:rsidP="008E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40" w:type="pct"/>
          </w:tcPr>
          <w:p w14:paraId="0A9433AD" w14:textId="62289FA5" w:rsidR="008E1B71" w:rsidRPr="00AD5B59" w:rsidRDefault="008E1B71" w:rsidP="008E1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0" w:type="pct"/>
          </w:tcPr>
          <w:p w14:paraId="728F25BF" w14:textId="77777777" w:rsidR="008E1B71" w:rsidRPr="00AD5B59" w:rsidRDefault="008E1B71" w:rsidP="008E1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78A80F89" w14:textId="3E88CA32" w:rsidR="008E1B71" w:rsidRPr="00AD5B59" w:rsidRDefault="008E1B71" w:rsidP="008E1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62690469" w14:textId="77777777" w:rsidR="008E1B71" w:rsidRPr="00AD5B59" w:rsidRDefault="008E1B71" w:rsidP="008E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71DB23E8" w14:textId="42CD2CC0" w:rsidR="008E1B71" w:rsidRPr="00AD5B59" w:rsidRDefault="008E1B71" w:rsidP="008E1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7EFD6D78" w14:textId="77777777" w:rsidR="008E1B71" w:rsidRPr="00AD5B59" w:rsidRDefault="008E1B71" w:rsidP="008E1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B5D8DE7" w14:textId="68D7115C" w:rsidR="008E1B71" w:rsidRPr="00AD5B59" w:rsidRDefault="008E1B71" w:rsidP="008E1B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E1B71" w:rsidRPr="001B41B9" w14:paraId="1CCD51D8" w14:textId="77777777" w:rsidTr="002C33C6">
        <w:tc>
          <w:tcPr>
            <w:tcW w:w="1959" w:type="pct"/>
          </w:tcPr>
          <w:p w14:paraId="0811CEFB" w14:textId="77777777" w:rsidR="008E1B71" w:rsidRPr="001B41B9" w:rsidRDefault="008E1B71" w:rsidP="008E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4" w:type="pct"/>
          </w:tcPr>
          <w:p w14:paraId="2E3E1AD2" w14:textId="77777777" w:rsidR="008E1B71" w:rsidRPr="001B41B9" w:rsidRDefault="008E1B71" w:rsidP="008E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7" w:type="pct"/>
            <w:gridSpan w:val="7"/>
          </w:tcPr>
          <w:p w14:paraId="1F97C781" w14:textId="77777777" w:rsidR="008E1B71" w:rsidRPr="001B41B9" w:rsidRDefault="008E1B71" w:rsidP="008E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33C6" w:rsidRPr="001B41B9" w14:paraId="3CDCC923" w14:textId="77777777" w:rsidTr="002C33C6">
        <w:tc>
          <w:tcPr>
            <w:tcW w:w="1959" w:type="pct"/>
          </w:tcPr>
          <w:p w14:paraId="0BC984DE" w14:textId="77777777" w:rsidR="008E1B71" w:rsidRPr="001B41B9" w:rsidRDefault="008E1B71" w:rsidP="008E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44" w:type="pct"/>
            <w:shd w:val="clear" w:color="auto" w:fill="auto"/>
          </w:tcPr>
          <w:p w14:paraId="4CFAF15E" w14:textId="72D850FA" w:rsidR="008E1B71" w:rsidRPr="004A199B" w:rsidRDefault="004A199B" w:rsidP="008E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99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A199B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40" w:type="pct"/>
            <w:shd w:val="clear" w:color="auto" w:fill="auto"/>
          </w:tcPr>
          <w:p w14:paraId="520A903E" w14:textId="77777777" w:rsidR="008E1B71" w:rsidRPr="001B41B9" w:rsidRDefault="008E1B71" w:rsidP="008E1B7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7A4C8658" w14:textId="77777777" w:rsidR="008E1B71" w:rsidRPr="001B41B9" w:rsidRDefault="008E1B71" w:rsidP="008E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4CAC66B" w14:textId="77777777" w:rsidR="008E1B71" w:rsidRPr="001B41B9" w:rsidRDefault="008E1B71" w:rsidP="008E1B7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522AD8CD" w14:textId="77777777" w:rsidR="008E1B71" w:rsidRPr="001B41B9" w:rsidRDefault="008E1B71" w:rsidP="008E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0CC19D2" w14:textId="77777777" w:rsidR="008E1B71" w:rsidRPr="001B41B9" w:rsidRDefault="008E1B71" w:rsidP="008E1B7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410775F7" w14:textId="77777777" w:rsidR="008E1B71" w:rsidRPr="001B41B9" w:rsidRDefault="008E1B71" w:rsidP="008E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645550D" w14:textId="77777777" w:rsidR="008E1B71" w:rsidRPr="001B41B9" w:rsidRDefault="008E1B71" w:rsidP="008E1B7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3C6" w:rsidRPr="00FD1117" w14:paraId="6E45CA28" w14:textId="77777777" w:rsidTr="002C33C6">
        <w:tc>
          <w:tcPr>
            <w:tcW w:w="1959" w:type="pct"/>
          </w:tcPr>
          <w:p w14:paraId="7D1D0F64" w14:textId="77777777" w:rsidR="00EB5C06" w:rsidRPr="001B41B9" w:rsidRDefault="00EB5C06" w:rsidP="00EB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44" w:type="pct"/>
            <w:shd w:val="clear" w:color="auto" w:fill="auto"/>
          </w:tcPr>
          <w:p w14:paraId="5EE45AB3" w14:textId="77777777" w:rsidR="00EB5C06" w:rsidRPr="001415D2" w:rsidRDefault="00EB5C06" w:rsidP="00EB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9786A1A" w14:textId="09F59E6E" w:rsidR="00EB5C06" w:rsidRPr="00D66FAC" w:rsidRDefault="00D953C9" w:rsidP="00D953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1B8B68ED" w14:textId="77777777" w:rsidR="00EB5C06" w:rsidRPr="007C541F" w:rsidRDefault="00EB5C06" w:rsidP="00EB5C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4E44FAC7" w14:textId="3DA2984D" w:rsidR="00EB5C06" w:rsidRPr="006913EA" w:rsidRDefault="00EB5C06" w:rsidP="00EB5C06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5,092</w:t>
            </w:r>
          </w:p>
        </w:tc>
        <w:tc>
          <w:tcPr>
            <w:tcW w:w="129" w:type="pct"/>
            <w:shd w:val="clear" w:color="auto" w:fill="auto"/>
          </w:tcPr>
          <w:p w14:paraId="4755845A" w14:textId="77777777" w:rsidR="00EB5C06" w:rsidRPr="000233AA" w:rsidRDefault="00EB5C06" w:rsidP="00EB5C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36C3454A" w14:textId="17C7B39B" w:rsidR="00EB5C06" w:rsidRPr="007C541F" w:rsidRDefault="00D953C9" w:rsidP="00D953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7C46047E" w14:textId="77777777" w:rsidR="00EB5C06" w:rsidRPr="000233AA" w:rsidRDefault="00EB5C06" w:rsidP="00EB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25274319" w14:textId="61A21DBC" w:rsidR="00EB5C06" w:rsidRPr="006913EA" w:rsidRDefault="00EB5C06" w:rsidP="00EB5C06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5,092</w:t>
            </w:r>
          </w:p>
        </w:tc>
      </w:tr>
      <w:tr w:rsidR="002C33C6" w:rsidRPr="00FD1117" w14:paraId="6E3E49C7" w14:textId="77777777" w:rsidTr="002C33C6">
        <w:tc>
          <w:tcPr>
            <w:tcW w:w="1959" w:type="pct"/>
          </w:tcPr>
          <w:p w14:paraId="06694397" w14:textId="2127400D" w:rsidR="00EB5C06" w:rsidRPr="001B41B9" w:rsidRDefault="00EB5C06" w:rsidP="00EB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444" w:type="pct"/>
            <w:shd w:val="clear" w:color="auto" w:fill="auto"/>
          </w:tcPr>
          <w:p w14:paraId="0F52B06E" w14:textId="77777777" w:rsidR="00EB5C06" w:rsidRPr="001415D2" w:rsidRDefault="00EB5C06" w:rsidP="00EB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24724C1" w14:textId="3AC3EF37" w:rsidR="00EB5C06" w:rsidRPr="001415D2" w:rsidRDefault="00EB5C06" w:rsidP="00D953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2E59F42E" w14:textId="77777777" w:rsidR="00EB5C06" w:rsidRPr="000233AA" w:rsidRDefault="00EB5C06" w:rsidP="00EB5C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4BF94A1F" w14:textId="737BD198" w:rsidR="00EB5C06" w:rsidRPr="006913EA" w:rsidRDefault="00EB5C06" w:rsidP="00EB5C06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359D770E" w14:textId="77777777" w:rsidR="00EB5C06" w:rsidRPr="000233AA" w:rsidRDefault="00EB5C06" w:rsidP="00EB5C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74ED2E39" w14:textId="48BAA11F" w:rsidR="00EB5C06" w:rsidRPr="00D6609D" w:rsidRDefault="00EB5C06" w:rsidP="00D953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4A132E40" w14:textId="77777777" w:rsidR="00EB5C06" w:rsidRPr="000233AA" w:rsidRDefault="00EB5C06" w:rsidP="00EB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CE23CAB" w14:textId="7024A429" w:rsidR="00EB5C06" w:rsidRPr="006913EA" w:rsidRDefault="00EB5C06" w:rsidP="00EB5C06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3C6" w:rsidRPr="00FD1117" w14:paraId="699E58EC" w14:textId="77777777" w:rsidTr="002C33C6">
        <w:tc>
          <w:tcPr>
            <w:tcW w:w="1959" w:type="pct"/>
          </w:tcPr>
          <w:p w14:paraId="410BA18A" w14:textId="566B83B3" w:rsidR="00EB5C06" w:rsidRPr="001B41B9" w:rsidRDefault="00EB5C06" w:rsidP="00EB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44" w:type="pct"/>
            <w:shd w:val="clear" w:color="auto" w:fill="auto"/>
          </w:tcPr>
          <w:p w14:paraId="764114A1" w14:textId="77777777" w:rsidR="00EB5C06" w:rsidRPr="001415D2" w:rsidRDefault="00EB5C06" w:rsidP="00EB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39C15B1A" w14:textId="2ECB87E0" w:rsidR="00EB5C06" w:rsidRPr="007A4508" w:rsidRDefault="00D953C9" w:rsidP="00D953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9D0BC9A" w14:textId="77777777" w:rsidR="00EB5C06" w:rsidRPr="000233AA" w:rsidRDefault="00EB5C06" w:rsidP="00EB5C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67E036B6" w14:textId="7B94EBF0" w:rsidR="00EB5C06" w:rsidRPr="00931A99" w:rsidRDefault="00EB5C06" w:rsidP="00EB5C06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6,398</w:t>
            </w:r>
          </w:p>
        </w:tc>
        <w:tc>
          <w:tcPr>
            <w:tcW w:w="129" w:type="pct"/>
            <w:shd w:val="clear" w:color="auto" w:fill="auto"/>
          </w:tcPr>
          <w:p w14:paraId="1F9FCAFF" w14:textId="77777777" w:rsidR="00EB5C06" w:rsidRPr="000233AA" w:rsidRDefault="00EB5C06" w:rsidP="00EB5C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503B5B2C" w14:textId="6341F216" w:rsidR="00EB5C06" w:rsidRPr="007A4508" w:rsidRDefault="00D953C9" w:rsidP="00EB5C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10258C37" w14:textId="77777777" w:rsidR="00EB5C06" w:rsidRPr="000233AA" w:rsidRDefault="00EB5C06" w:rsidP="00EB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0B80DCAC" w14:textId="0CB6EA8F" w:rsidR="00EB5C06" w:rsidRPr="00EE5214" w:rsidRDefault="00EB5C06" w:rsidP="00EB5C06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6,398</w:t>
            </w:r>
          </w:p>
        </w:tc>
      </w:tr>
      <w:tr w:rsidR="002C33C6" w:rsidRPr="00FD1117" w14:paraId="32EACCA5" w14:textId="77777777" w:rsidTr="002C33C6">
        <w:tc>
          <w:tcPr>
            <w:tcW w:w="1959" w:type="pct"/>
          </w:tcPr>
          <w:p w14:paraId="66A15971" w14:textId="77777777" w:rsidR="00EB5C06" w:rsidRPr="001B41B9" w:rsidRDefault="00EB5C06" w:rsidP="00EB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4" w:type="pct"/>
            <w:shd w:val="clear" w:color="auto" w:fill="auto"/>
          </w:tcPr>
          <w:p w14:paraId="56F13185" w14:textId="77777777" w:rsidR="00EB5C06" w:rsidRPr="001415D2" w:rsidRDefault="00EB5C06" w:rsidP="00EB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5A39D" w14:textId="512872C4" w:rsidR="00EB5C06" w:rsidRPr="00D66FAC" w:rsidRDefault="00D953C9" w:rsidP="00D953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3962B83E" w14:textId="77777777" w:rsidR="00EB5C06" w:rsidRPr="00D953C9" w:rsidRDefault="00EB5C06" w:rsidP="00D953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30641" w14:textId="0A2B04A4" w:rsidR="00EB5C06" w:rsidRPr="004E56EE" w:rsidRDefault="00EB5C06" w:rsidP="00EB5C06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6FA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66F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490</w:t>
            </w:r>
          </w:p>
        </w:tc>
        <w:tc>
          <w:tcPr>
            <w:tcW w:w="129" w:type="pct"/>
            <w:shd w:val="clear" w:color="auto" w:fill="auto"/>
          </w:tcPr>
          <w:p w14:paraId="7553BC62" w14:textId="77777777" w:rsidR="00EB5C06" w:rsidRPr="000233AA" w:rsidRDefault="00EB5C06" w:rsidP="00EB5C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EF476" w14:textId="73F11958" w:rsidR="00EB5C06" w:rsidRPr="00D953C9" w:rsidRDefault="00D953C9" w:rsidP="00D953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53C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43A52C42" w14:textId="77777777" w:rsidR="00EB5C06" w:rsidRPr="000233AA" w:rsidRDefault="00EB5C06" w:rsidP="00EB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FAE34" w14:textId="25DF8638" w:rsidR="00EB5C06" w:rsidRPr="00D66FAC" w:rsidRDefault="00EB5C06" w:rsidP="00EB5C06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6FA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66F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490</w:t>
            </w:r>
          </w:p>
        </w:tc>
      </w:tr>
      <w:tr w:rsidR="00C473FA" w:rsidRPr="001B41B9" w14:paraId="6837CF3F" w14:textId="77777777" w:rsidTr="002C33C6">
        <w:tc>
          <w:tcPr>
            <w:tcW w:w="1959" w:type="pct"/>
          </w:tcPr>
          <w:p w14:paraId="00E04023" w14:textId="77777777" w:rsidR="00C473FA" w:rsidRPr="001B41B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4" w:type="pct"/>
            <w:shd w:val="clear" w:color="auto" w:fill="auto"/>
          </w:tcPr>
          <w:p w14:paraId="36092C1F" w14:textId="77777777" w:rsidR="00C473FA" w:rsidRPr="001B41B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pct"/>
            <w:gridSpan w:val="3"/>
            <w:shd w:val="clear" w:color="auto" w:fill="auto"/>
          </w:tcPr>
          <w:p w14:paraId="3486EA59" w14:textId="5FACAF54" w:rsidR="00C473FA" w:rsidRPr="001B41B9" w:rsidRDefault="00C473FA" w:rsidP="00C473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</w:tcPr>
          <w:p w14:paraId="36D92416" w14:textId="77777777" w:rsidR="00C473FA" w:rsidRPr="001B41B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pct"/>
            <w:gridSpan w:val="3"/>
            <w:shd w:val="clear" w:color="auto" w:fill="auto"/>
          </w:tcPr>
          <w:p w14:paraId="15D6B058" w14:textId="7ECF1855" w:rsidR="00C473FA" w:rsidRPr="001B41B9" w:rsidRDefault="00C473FA" w:rsidP="00C473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3C6" w:rsidRPr="001B41B9" w14:paraId="26AC200A" w14:textId="77777777" w:rsidTr="002C33C6">
        <w:tc>
          <w:tcPr>
            <w:tcW w:w="1959" w:type="pct"/>
          </w:tcPr>
          <w:p w14:paraId="0DCE5AAC" w14:textId="77777777" w:rsidR="00C473FA" w:rsidRPr="001B41B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4" w:type="pct"/>
            <w:shd w:val="clear" w:color="auto" w:fill="auto"/>
          </w:tcPr>
          <w:p w14:paraId="40792272" w14:textId="77777777" w:rsidR="00C473FA" w:rsidRPr="001B41B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022B3E78" w14:textId="69E56784" w:rsidR="00C473FA" w:rsidRPr="001B41B9" w:rsidRDefault="00C473FA" w:rsidP="00C4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  <w:shd w:val="clear" w:color="auto" w:fill="auto"/>
          </w:tcPr>
          <w:p w14:paraId="500826E8" w14:textId="77777777" w:rsidR="00C473FA" w:rsidRPr="001B41B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3C97DA7" w14:textId="20C12FDC" w:rsidR="00C473FA" w:rsidRPr="001B41B9" w:rsidRDefault="00C473FA" w:rsidP="00C4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  <w:shd w:val="clear" w:color="auto" w:fill="auto"/>
          </w:tcPr>
          <w:p w14:paraId="43E66BAD" w14:textId="77777777" w:rsidR="00C473FA" w:rsidRPr="001B41B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79BD96EC" w14:textId="2E55DCE5" w:rsidR="00C473FA" w:rsidRPr="001B41B9" w:rsidRDefault="00C473FA" w:rsidP="00C4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  <w:shd w:val="clear" w:color="auto" w:fill="auto"/>
          </w:tcPr>
          <w:p w14:paraId="7953DC15" w14:textId="77777777" w:rsidR="00C473FA" w:rsidRPr="001B41B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212F17AE" w14:textId="2F080C18" w:rsidR="00C473FA" w:rsidRPr="001B41B9" w:rsidRDefault="00C473FA" w:rsidP="00C4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C33C6" w:rsidRPr="001B41B9" w14:paraId="47A65ED8" w14:textId="77777777" w:rsidTr="002C33C6">
        <w:tc>
          <w:tcPr>
            <w:tcW w:w="1959" w:type="pct"/>
          </w:tcPr>
          <w:p w14:paraId="0FB2C241" w14:textId="77777777" w:rsidR="00C473FA" w:rsidRPr="001B41B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4" w:type="pct"/>
            <w:shd w:val="clear" w:color="auto" w:fill="auto"/>
          </w:tcPr>
          <w:p w14:paraId="57D2EF22" w14:textId="77777777" w:rsidR="00C473FA" w:rsidRPr="001B41B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522CDC0B" w14:textId="62C4B275" w:rsidR="00C473FA" w:rsidRPr="001B41B9" w:rsidRDefault="00C473FA" w:rsidP="00C4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0" w:type="pct"/>
            <w:shd w:val="clear" w:color="auto" w:fill="auto"/>
          </w:tcPr>
          <w:p w14:paraId="1E027308" w14:textId="77777777" w:rsidR="00C473FA" w:rsidRPr="001B41B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5F03B5FF" w14:textId="2EFF261F" w:rsidR="00C473FA" w:rsidRPr="001B41B9" w:rsidRDefault="00C473FA" w:rsidP="00C4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14:paraId="2C69EB67" w14:textId="77777777" w:rsidR="00C473FA" w:rsidRPr="001B41B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76789A3E" w14:textId="0D663128" w:rsidR="00C473FA" w:rsidRPr="001B41B9" w:rsidRDefault="00C473FA" w:rsidP="00C4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  <w:shd w:val="clear" w:color="auto" w:fill="auto"/>
          </w:tcPr>
          <w:p w14:paraId="0BC235D6" w14:textId="77777777" w:rsidR="00C473FA" w:rsidRPr="001B41B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34980937" w14:textId="2478805C" w:rsidR="00C473FA" w:rsidRPr="001B41B9" w:rsidRDefault="00C473FA" w:rsidP="00C47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473FA" w:rsidRPr="001B41B9" w14:paraId="4EC88F91" w14:textId="77777777" w:rsidTr="002C33C6">
        <w:tc>
          <w:tcPr>
            <w:tcW w:w="1959" w:type="pct"/>
          </w:tcPr>
          <w:p w14:paraId="54DA1D3D" w14:textId="77777777" w:rsidR="00C473FA" w:rsidRPr="001B41B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4" w:type="pct"/>
            <w:shd w:val="clear" w:color="auto" w:fill="auto"/>
          </w:tcPr>
          <w:p w14:paraId="4EA09995" w14:textId="77777777" w:rsidR="00C473FA" w:rsidRPr="001B41B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7" w:type="pct"/>
            <w:gridSpan w:val="7"/>
            <w:shd w:val="clear" w:color="auto" w:fill="auto"/>
          </w:tcPr>
          <w:p w14:paraId="0277F397" w14:textId="2B4ADF8B" w:rsidR="00C473FA" w:rsidRPr="001B41B9" w:rsidRDefault="00C473FA" w:rsidP="00C473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33C6" w:rsidRPr="001B41B9" w14:paraId="39F8D24E" w14:textId="77777777" w:rsidTr="002C33C6">
        <w:tc>
          <w:tcPr>
            <w:tcW w:w="1959" w:type="pct"/>
          </w:tcPr>
          <w:p w14:paraId="74B9A1EA" w14:textId="77777777" w:rsidR="00C473FA" w:rsidRPr="001B41B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44" w:type="pct"/>
            <w:shd w:val="clear" w:color="auto" w:fill="auto"/>
          </w:tcPr>
          <w:p w14:paraId="10859542" w14:textId="77777777" w:rsidR="00C473FA" w:rsidRPr="001B41B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FBBB334" w14:textId="77777777" w:rsidR="00C473FA" w:rsidRPr="001B41B9" w:rsidRDefault="00C473FA" w:rsidP="00C473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ED6D4DE" w14:textId="77777777" w:rsidR="00C473FA" w:rsidRPr="001B41B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2B10F9B" w14:textId="77777777" w:rsidR="00C473FA" w:rsidRPr="001B41B9" w:rsidRDefault="00C473FA" w:rsidP="00C473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3DB087AC" w14:textId="77777777" w:rsidR="00C473FA" w:rsidRPr="001B41B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3851AD92" w14:textId="77777777" w:rsidR="00C473FA" w:rsidRPr="001B41B9" w:rsidRDefault="00C473FA" w:rsidP="00C473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307C9CF2" w14:textId="77777777" w:rsidR="00C473FA" w:rsidRPr="001B41B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379DC0C3" w14:textId="77777777" w:rsidR="00C473FA" w:rsidRPr="001B41B9" w:rsidRDefault="00C473FA" w:rsidP="00C473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3C6" w:rsidRPr="001B41B9" w14:paraId="11529012" w14:textId="77777777" w:rsidTr="002C33C6">
        <w:tc>
          <w:tcPr>
            <w:tcW w:w="1959" w:type="pct"/>
          </w:tcPr>
          <w:p w14:paraId="19A8CF88" w14:textId="77777777" w:rsidR="00C473FA" w:rsidRPr="001B41B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44" w:type="pct"/>
            <w:shd w:val="clear" w:color="auto" w:fill="auto"/>
          </w:tcPr>
          <w:p w14:paraId="7C2E5C09" w14:textId="77777777" w:rsidR="00C473FA" w:rsidRPr="001B41B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198DB7FD" w14:textId="0C9AEAA4" w:rsidR="00C473FA" w:rsidRPr="00564E9F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244,433</w:t>
            </w:r>
          </w:p>
        </w:tc>
        <w:tc>
          <w:tcPr>
            <w:tcW w:w="150" w:type="pct"/>
            <w:shd w:val="clear" w:color="auto" w:fill="auto"/>
          </w:tcPr>
          <w:p w14:paraId="6CD81BFB" w14:textId="77777777" w:rsidR="00C473FA" w:rsidRPr="001B41B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39B6596E" w14:textId="6DBE8D78" w:rsidR="00C473FA" w:rsidRPr="00666134" w:rsidRDefault="00C473FA" w:rsidP="00C473F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82,544</w:t>
            </w:r>
          </w:p>
        </w:tc>
        <w:tc>
          <w:tcPr>
            <w:tcW w:w="129" w:type="pct"/>
            <w:shd w:val="clear" w:color="auto" w:fill="auto"/>
          </w:tcPr>
          <w:p w14:paraId="2391A482" w14:textId="77777777" w:rsidR="00C473FA" w:rsidRPr="001B41B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2560D703" w14:textId="54E72F48" w:rsidR="00C473FA" w:rsidRPr="00564E9F" w:rsidRDefault="00C473FA" w:rsidP="00C473F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244,433</w:t>
            </w:r>
          </w:p>
        </w:tc>
        <w:tc>
          <w:tcPr>
            <w:tcW w:w="129" w:type="pct"/>
            <w:shd w:val="clear" w:color="auto" w:fill="auto"/>
          </w:tcPr>
          <w:p w14:paraId="0F254205" w14:textId="77777777" w:rsidR="00C473FA" w:rsidRPr="001B41B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</w:tcPr>
          <w:p w14:paraId="23626893" w14:textId="17116E24" w:rsidR="00C473FA" w:rsidRPr="00666134" w:rsidRDefault="00C473FA" w:rsidP="00C473F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82,544</w:t>
            </w:r>
          </w:p>
        </w:tc>
      </w:tr>
      <w:tr w:rsidR="002C33C6" w:rsidRPr="001B41B9" w14:paraId="4EC895F5" w14:textId="77777777" w:rsidTr="002C33C6">
        <w:tc>
          <w:tcPr>
            <w:tcW w:w="1959" w:type="pct"/>
          </w:tcPr>
          <w:p w14:paraId="76BC0873" w14:textId="00251871" w:rsidR="00C473FA" w:rsidRPr="008A25EE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444" w:type="pct"/>
            <w:shd w:val="clear" w:color="auto" w:fill="auto"/>
          </w:tcPr>
          <w:p w14:paraId="269D0D0E" w14:textId="77777777" w:rsidR="00C473FA" w:rsidRPr="008A25EE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540" w:type="pct"/>
            <w:shd w:val="clear" w:color="auto" w:fill="auto"/>
          </w:tcPr>
          <w:p w14:paraId="720A8D80" w14:textId="66E312E6" w:rsidR="00C473FA" w:rsidRPr="007C541F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19E36947" w14:textId="77777777" w:rsidR="00C473FA" w:rsidRPr="008A25EE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534" w:type="pct"/>
          </w:tcPr>
          <w:p w14:paraId="444A9359" w14:textId="72EF8806" w:rsidR="00C473FA" w:rsidRPr="008A25EE" w:rsidRDefault="00C473FA" w:rsidP="00C473F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29" w:type="pct"/>
            <w:shd w:val="clear" w:color="auto" w:fill="auto"/>
          </w:tcPr>
          <w:p w14:paraId="7C038CE7" w14:textId="77777777" w:rsidR="00C473FA" w:rsidRPr="008A25EE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547" w:type="pct"/>
            <w:shd w:val="clear" w:color="auto" w:fill="auto"/>
          </w:tcPr>
          <w:p w14:paraId="2F417660" w14:textId="727C0E54" w:rsidR="00C473FA" w:rsidRPr="007C541F" w:rsidRDefault="00C473FA" w:rsidP="00C473F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D670F79" w14:textId="77777777" w:rsidR="00C473FA" w:rsidRPr="008A25EE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568" w:type="pct"/>
          </w:tcPr>
          <w:p w14:paraId="75C9838C" w14:textId="2B210CBC" w:rsidR="00C473FA" w:rsidRPr="007C541F" w:rsidRDefault="00C473FA" w:rsidP="00C473F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2C33C6" w:rsidRPr="001B41B9" w14:paraId="591B1C9A" w14:textId="77777777" w:rsidTr="002C33C6">
        <w:tc>
          <w:tcPr>
            <w:tcW w:w="1959" w:type="pct"/>
          </w:tcPr>
          <w:p w14:paraId="12E619E9" w14:textId="5AE388D0" w:rsidR="00C473FA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44" w:type="pct"/>
            <w:shd w:val="clear" w:color="auto" w:fill="auto"/>
          </w:tcPr>
          <w:p w14:paraId="207CC508" w14:textId="77777777" w:rsidR="00C473FA" w:rsidRPr="001B41B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D9F7F06" w14:textId="3FD8CDB8" w:rsidR="00C473FA" w:rsidRPr="00D66FAC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43,420</w:t>
            </w:r>
          </w:p>
        </w:tc>
        <w:tc>
          <w:tcPr>
            <w:tcW w:w="150" w:type="pct"/>
            <w:shd w:val="clear" w:color="auto" w:fill="auto"/>
          </w:tcPr>
          <w:p w14:paraId="1AD8EF16" w14:textId="77777777" w:rsidR="00C473FA" w:rsidRPr="000233AA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0F58D3AC" w14:textId="2CF95175" w:rsidR="00C473FA" w:rsidRPr="003821C3" w:rsidRDefault="00C473FA" w:rsidP="00C473F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23,473</w:t>
            </w:r>
          </w:p>
        </w:tc>
        <w:tc>
          <w:tcPr>
            <w:tcW w:w="129" w:type="pct"/>
            <w:shd w:val="clear" w:color="auto" w:fill="auto"/>
          </w:tcPr>
          <w:p w14:paraId="5DBD1532" w14:textId="77777777" w:rsidR="00C473FA" w:rsidRPr="000233AA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39E30358" w14:textId="440DD198" w:rsidR="00C473FA" w:rsidRPr="007C541F" w:rsidRDefault="00C473FA" w:rsidP="00C473F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43,420</w:t>
            </w:r>
          </w:p>
        </w:tc>
        <w:tc>
          <w:tcPr>
            <w:tcW w:w="129" w:type="pct"/>
            <w:shd w:val="clear" w:color="auto" w:fill="auto"/>
          </w:tcPr>
          <w:p w14:paraId="55041B30" w14:textId="77777777" w:rsidR="00C473FA" w:rsidRPr="000233AA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</w:tcPr>
          <w:p w14:paraId="1993E093" w14:textId="462C20ED" w:rsidR="00C473FA" w:rsidRPr="007C541F" w:rsidRDefault="00C473FA" w:rsidP="00C473F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23,473</w:t>
            </w:r>
          </w:p>
        </w:tc>
      </w:tr>
      <w:tr w:rsidR="002C33C6" w:rsidRPr="001B41B9" w14:paraId="335D3A4D" w14:textId="77777777" w:rsidTr="002C33C6">
        <w:tc>
          <w:tcPr>
            <w:tcW w:w="1959" w:type="pct"/>
          </w:tcPr>
          <w:p w14:paraId="0D30C5F2" w14:textId="660471D2" w:rsidR="00C473FA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60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44" w:type="pct"/>
            <w:shd w:val="clear" w:color="auto" w:fill="auto"/>
          </w:tcPr>
          <w:p w14:paraId="23269C8C" w14:textId="77777777" w:rsidR="00C473FA" w:rsidRPr="001B41B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1B507337" w14:textId="5EFF3ADE" w:rsidR="00C473FA" w:rsidRPr="00D66FAC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13,406</w:t>
            </w:r>
          </w:p>
        </w:tc>
        <w:tc>
          <w:tcPr>
            <w:tcW w:w="150" w:type="pct"/>
            <w:shd w:val="clear" w:color="auto" w:fill="auto"/>
          </w:tcPr>
          <w:p w14:paraId="7860BBFA" w14:textId="77777777" w:rsidR="00C473FA" w:rsidRPr="000233AA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32184C19" w14:textId="36F524ED" w:rsidR="00C473FA" w:rsidRPr="003821C3" w:rsidRDefault="00C473FA" w:rsidP="00C473F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129" w:type="pct"/>
            <w:shd w:val="clear" w:color="auto" w:fill="auto"/>
          </w:tcPr>
          <w:p w14:paraId="692C32AC" w14:textId="77777777" w:rsidR="00C473FA" w:rsidRPr="000233AA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FA0D749" w14:textId="612E9865" w:rsidR="00C473FA" w:rsidRPr="00E239C9" w:rsidRDefault="00C473FA" w:rsidP="00C473F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13,406</w:t>
            </w:r>
          </w:p>
        </w:tc>
        <w:tc>
          <w:tcPr>
            <w:tcW w:w="129" w:type="pct"/>
            <w:shd w:val="clear" w:color="auto" w:fill="auto"/>
          </w:tcPr>
          <w:p w14:paraId="386FED74" w14:textId="77777777" w:rsidR="00C473FA" w:rsidRPr="000233AA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</w:tcPr>
          <w:p w14:paraId="38F53E21" w14:textId="29080591" w:rsidR="00C473FA" w:rsidRPr="007C541F" w:rsidRDefault="00C473FA" w:rsidP="00C473F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694</w:t>
            </w:r>
          </w:p>
        </w:tc>
      </w:tr>
      <w:tr w:rsidR="002C33C6" w:rsidRPr="001B41B9" w14:paraId="4FFA3B59" w14:textId="77777777" w:rsidTr="002C33C6">
        <w:tc>
          <w:tcPr>
            <w:tcW w:w="1959" w:type="pct"/>
          </w:tcPr>
          <w:p w14:paraId="46545B53" w14:textId="77777777" w:rsidR="00C473FA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4" w:type="pct"/>
            <w:shd w:val="clear" w:color="auto" w:fill="auto"/>
          </w:tcPr>
          <w:p w14:paraId="2D406CA0" w14:textId="77777777" w:rsidR="00C473FA" w:rsidRPr="001B41B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3F810" w14:textId="77C74588" w:rsidR="00C473FA" w:rsidRPr="000233AA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301,259</w:t>
            </w:r>
          </w:p>
        </w:tc>
        <w:tc>
          <w:tcPr>
            <w:tcW w:w="150" w:type="pct"/>
            <w:shd w:val="clear" w:color="auto" w:fill="auto"/>
          </w:tcPr>
          <w:p w14:paraId="16A051A9" w14:textId="77777777" w:rsidR="00C473FA" w:rsidRPr="000233AA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14:paraId="1F697DB0" w14:textId="174EB601" w:rsidR="00C473FA" w:rsidRPr="00666134" w:rsidRDefault="00C473FA" w:rsidP="00C473F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106,711</w:t>
            </w:r>
          </w:p>
        </w:tc>
        <w:tc>
          <w:tcPr>
            <w:tcW w:w="129" w:type="pct"/>
            <w:shd w:val="clear" w:color="auto" w:fill="auto"/>
          </w:tcPr>
          <w:p w14:paraId="2D0792BE" w14:textId="77777777" w:rsidR="00C473FA" w:rsidRPr="000233AA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559A5" w14:textId="53995546" w:rsidR="00C473FA" w:rsidRPr="000233AA" w:rsidRDefault="00C473FA" w:rsidP="00C473F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301,259</w:t>
            </w:r>
          </w:p>
        </w:tc>
        <w:tc>
          <w:tcPr>
            <w:tcW w:w="129" w:type="pct"/>
            <w:shd w:val="clear" w:color="auto" w:fill="auto"/>
          </w:tcPr>
          <w:p w14:paraId="7A9CC184" w14:textId="77777777" w:rsidR="00C473FA" w:rsidRPr="000233AA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6AB8D618" w14:textId="0EADF170" w:rsidR="00C473FA" w:rsidRPr="00666134" w:rsidRDefault="00C473FA" w:rsidP="00C473F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106,711</w:t>
            </w:r>
          </w:p>
        </w:tc>
      </w:tr>
      <w:tr w:rsidR="002C33C6" w:rsidRPr="001B41B9" w14:paraId="6275C830" w14:textId="77777777" w:rsidTr="002C33C6">
        <w:tc>
          <w:tcPr>
            <w:tcW w:w="1959" w:type="pct"/>
          </w:tcPr>
          <w:p w14:paraId="7757EFF5" w14:textId="77777777" w:rsidR="00C473FA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4" w:type="pct"/>
            <w:shd w:val="clear" w:color="auto" w:fill="auto"/>
          </w:tcPr>
          <w:p w14:paraId="039D8D5B" w14:textId="77777777" w:rsidR="00C473FA" w:rsidRPr="001B41B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</w:tcPr>
          <w:p w14:paraId="4E449F92" w14:textId="77777777" w:rsidR="00C473FA" w:rsidRDefault="00C473FA" w:rsidP="00C473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39AA70C4" w14:textId="77777777" w:rsidR="00C473FA" w:rsidRPr="000233AA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5AB4E90A" w14:textId="77777777" w:rsidR="00C473FA" w:rsidRDefault="00C473FA" w:rsidP="00C473F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695D1CAA" w14:textId="77777777" w:rsidR="00C473FA" w:rsidRPr="000233AA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3421A583" w14:textId="77777777" w:rsidR="00C473FA" w:rsidRDefault="00C473FA" w:rsidP="00C473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9D760D2" w14:textId="77777777" w:rsidR="00C473FA" w:rsidRPr="000233AA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26A9FDAE" w14:textId="77777777" w:rsidR="00C473FA" w:rsidRDefault="00C473FA" w:rsidP="00C473F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C33C6" w:rsidRPr="001B41B9" w14:paraId="31E42F1F" w14:textId="77777777" w:rsidTr="002C33C6">
        <w:tc>
          <w:tcPr>
            <w:tcW w:w="1959" w:type="pct"/>
          </w:tcPr>
          <w:p w14:paraId="24B9E604" w14:textId="5FDED817" w:rsidR="00C473FA" w:rsidRPr="00C85F5D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5F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4" w:type="pct"/>
            <w:shd w:val="clear" w:color="auto" w:fill="auto"/>
          </w:tcPr>
          <w:p w14:paraId="0AB9F036" w14:textId="77777777" w:rsidR="00C473FA" w:rsidRPr="001B41B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1A410968" w14:textId="6B4BB071" w:rsidR="00C473FA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301,259</w:t>
            </w:r>
          </w:p>
        </w:tc>
        <w:tc>
          <w:tcPr>
            <w:tcW w:w="150" w:type="pct"/>
            <w:shd w:val="clear" w:color="auto" w:fill="auto"/>
          </w:tcPr>
          <w:p w14:paraId="4C12A0B0" w14:textId="77777777" w:rsidR="00C473FA" w:rsidRPr="000233AA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01AB6BD7" w14:textId="7FA92EC4" w:rsidR="00C473FA" w:rsidRDefault="00C473FA" w:rsidP="00C473F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118,201</w:t>
            </w:r>
          </w:p>
        </w:tc>
        <w:tc>
          <w:tcPr>
            <w:tcW w:w="129" w:type="pct"/>
            <w:shd w:val="clear" w:color="auto" w:fill="auto"/>
          </w:tcPr>
          <w:p w14:paraId="2854B9CD" w14:textId="77777777" w:rsidR="00C473FA" w:rsidRPr="000233AA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568A4C5" w14:textId="07B3ACEA" w:rsidR="00C473FA" w:rsidRDefault="00C473FA" w:rsidP="00C473F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301,259</w:t>
            </w:r>
          </w:p>
        </w:tc>
        <w:tc>
          <w:tcPr>
            <w:tcW w:w="129" w:type="pct"/>
            <w:shd w:val="clear" w:color="auto" w:fill="auto"/>
          </w:tcPr>
          <w:p w14:paraId="2A860C5C" w14:textId="77777777" w:rsidR="00C473FA" w:rsidRPr="000233AA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</w:tcPr>
          <w:p w14:paraId="7394E362" w14:textId="356C4AE0" w:rsidR="00C473FA" w:rsidRDefault="00C473FA" w:rsidP="00C473F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118,201</w:t>
            </w:r>
          </w:p>
        </w:tc>
      </w:tr>
      <w:tr w:rsidR="002C33C6" w:rsidRPr="008F3999" w14:paraId="48AC6C46" w14:textId="77777777" w:rsidTr="002C33C6">
        <w:tc>
          <w:tcPr>
            <w:tcW w:w="2402" w:type="pct"/>
            <w:gridSpan w:val="2"/>
            <w:vAlign w:val="bottom"/>
          </w:tcPr>
          <w:p w14:paraId="6F34997E" w14:textId="4FE24F78" w:rsidR="00C473FA" w:rsidRPr="008F399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541F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7C541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4FF163CB" w14:textId="51BCBD9C" w:rsidR="00C473FA" w:rsidRPr="00935342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534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7A8E47AC" w14:textId="77777777" w:rsidR="00C473FA" w:rsidRPr="00935342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3F608506" w14:textId="7BEAB1CD" w:rsidR="00C473FA" w:rsidRPr="00935342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53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74DC149D" w14:textId="50C2EC80" w:rsidR="00C473FA" w:rsidRPr="00935342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3A0FB848" w14:textId="60F7DABE" w:rsidR="00C473FA" w:rsidRPr="00935342" w:rsidRDefault="00C473FA" w:rsidP="00C473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534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81D75B4" w14:textId="604394A4" w:rsidR="00C473FA" w:rsidRPr="008A25EE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6D39422B" w14:textId="1F8F889C" w:rsidR="00C473FA" w:rsidRPr="008A25EE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</w:p>
        </w:tc>
      </w:tr>
      <w:tr w:rsidR="002C33C6" w:rsidRPr="008F3999" w14:paraId="7292DF1A" w14:textId="77777777" w:rsidTr="002C33C6">
        <w:tc>
          <w:tcPr>
            <w:tcW w:w="1959" w:type="pct"/>
          </w:tcPr>
          <w:p w14:paraId="5DFF1942" w14:textId="774A3EDC" w:rsidR="00C473FA" w:rsidRPr="00114CA3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44" w:type="pct"/>
            <w:shd w:val="clear" w:color="auto" w:fill="auto"/>
          </w:tcPr>
          <w:p w14:paraId="1E78ED0B" w14:textId="77777777" w:rsidR="00C473FA" w:rsidRPr="008F399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A8056" w14:textId="0BE3F9AA" w:rsidR="00C473FA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301,259</w:t>
            </w:r>
          </w:p>
        </w:tc>
        <w:tc>
          <w:tcPr>
            <w:tcW w:w="150" w:type="pct"/>
            <w:shd w:val="clear" w:color="auto" w:fill="auto"/>
          </w:tcPr>
          <w:p w14:paraId="198A25B5" w14:textId="77777777" w:rsidR="00C473FA" w:rsidRPr="008F399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63D548A6" w14:textId="50A292D1" w:rsidR="00C473FA" w:rsidRDefault="00C473FA" w:rsidP="00C473F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118,201</w:t>
            </w:r>
          </w:p>
        </w:tc>
        <w:tc>
          <w:tcPr>
            <w:tcW w:w="129" w:type="pct"/>
            <w:shd w:val="clear" w:color="auto" w:fill="auto"/>
          </w:tcPr>
          <w:p w14:paraId="0850F57B" w14:textId="77777777" w:rsidR="00C473FA" w:rsidRPr="008F399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E615C0" w14:textId="1AF58BD2" w:rsidR="00C473FA" w:rsidRDefault="00C473FA" w:rsidP="00C473F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301,259</w:t>
            </w:r>
          </w:p>
        </w:tc>
        <w:tc>
          <w:tcPr>
            <w:tcW w:w="129" w:type="pct"/>
            <w:shd w:val="clear" w:color="auto" w:fill="auto"/>
          </w:tcPr>
          <w:p w14:paraId="29DD24B8" w14:textId="77777777" w:rsidR="00C473FA" w:rsidRPr="008F3999" w:rsidRDefault="00C473FA" w:rsidP="00C4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23D662A3" w14:textId="4D0086A0" w:rsidR="00C473FA" w:rsidRDefault="00C473FA" w:rsidP="00C473F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118,201</w:t>
            </w:r>
          </w:p>
        </w:tc>
      </w:tr>
    </w:tbl>
    <w:p w14:paraId="19174EDD" w14:textId="737421D7" w:rsidR="00BE465E" w:rsidRPr="00BE2122" w:rsidRDefault="00BE465E" w:rsidP="00BE4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85A8B48" w14:textId="4B8BC8B3" w:rsidR="00BE465E" w:rsidRDefault="00BE465E" w:rsidP="001A7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A7DD0">
        <w:rPr>
          <w:rFonts w:ascii="Angsana New" w:hAnsi="Angsana New"/>
          <w:spacing w:val="-4"/>
          <w:sz w:val="30"/>
          <w:szCs w:val="30"/>
          <w:cs/>
        </w:rPr>
        <w:t xml:space="preserve">โดยปกติระยะเวลาการให้สินเชื่อแก่ลูกค้าในประเทศและต่างประเทศของกลุ่มบริษัทมีระยะเวลาตั้งแต่ </w:t>
      </w:r>
      <w:r w:rsidRPr="001A7DD0">
        <w:rPr>
          <w:rFonts w:ascii="Angsana New" w:hAnsi="Angsana New"/>
          <w:spacing w:val="-4"/>
          <w:sz w:val="30"/>
          <w:szCs w:val="30"/>
        </w:rPr>
        <w:t>7</w:t>
      </w:r>
      <w:r w:rsidRPr="001A7DD0">
        <w:rPr>
          <w:rFonts w:ascii="Angsana New" w:hAnsi="Angsana New"/>
          <w:spacing w:val="-4"/>
          <w:sz w:val="30"/>
          <w:szCs w:val="30"/>
          <w:cs/>
        </w:rPr>
        <w:t xml:space="preserve"> วัน</w:t>
      </w:r>
      <w:r w:rsidR="00573B9C" w:rsidRPr="001A7DD0">
        <w:rPr>
          <w:rFonts w:ascii="Angsana New" w:hAnsi="Angsana New"/>
          <w:spacing w:val="-4"/>
          <w:sz w:val="30"/>
          <w:szCs w:val="30"/>
        </w:rPr>
        <w:t xml:space="preserve"> </w:t>
      </w:r>
      <w:r w:rsidRPr="001A7DD0">
        <w:rPr>
          <w:rFonts w:ascii="Angsana New" w:hAnsi="Angsana New"/>
          <w:spacing w:val="-4"/>
          <w:sz w:val="30"/>
          <w:szCs w:val="30"/>
          <w:cs/>
        </w:rPr>
        <w:t xml:space="preserve">ถึง </w:t>
      </w:r>
      <w:r w:rsidRPr="001A7DD0">
        <w:rPr>
          <w:rFonts w:ascii="Angsana New" w:hAnsi="Angsana New"/>
          <w:spacing w:val="-4"/>
          <w:sz w:val="30"/>
          <w:szCs w:val="30"/>
        </w:rPr>
        <w:t>30</w:t>
      </w:r>
      <w:r w:rsidRPr="001A7DD0">
        <w:rPr>
          <w:rFonts w:ascii="Angsana New" w:hAnsi="Angsana New"/>
          <w:spacing w:val="-4"/>
          <w:sz w:val="30"/>
          <w:szCs w:val="30"/>
          <w:cs/>
        </w:rPr>
        <w:t xml:space="preserve"> วัน</w:t>
      </w:r>
      <w:r w:rsidRPr="002856B7">
        <w:rPr>
          <w:rFonts w:ascii="Angsana New" w:hAnsi="Angsana New"/>
          <w:sz w:val="30"/>
          <w:szCs w:val="30"/>
          <w:cs/>
        </w:rPr>
        <w:t>และตั้งแต่</w:t>
      </w:r>
      <w:r w:rsidRPr="002856B7">
        <w:rPr>
          <w:rFonts w:ascii="Angsana New" w:hAnsi="Angsana New"/>
          <w:sz w:val="30"/>
          <w:szCs w:val="30"/>
        </w:rPr>
        <w:t xml:space="preserve"> 5 </w:t>
      </w:r>
      <w:r w:rsidRPr="002856B7">
        <w:rPr>
          <w:rFonts w:ascii="Angsana New" w:hAnsi="Angsana New"/>
          <w:sz w:val="30"/>
          <w:szCs w:val="30"/>
          <w:cs/>
        </w:rPr>
        <w:t>วัน ถึง</w:t>
      </w:r>
      <w:r w:rsidRPr="002856B7">
        <w:rPr>
          <w:rFonts w:ascii="Angsana New" w:hAnsi="Angsana New"/>
          <w:sz w:val="30"/>
          <w:szCs w:val="30"/>
        </w:rPr>
        <w:t xml:space="preserve"> </w:t>
      </w:r>
      <w:r w:rsidR="00001F88">
        <w:rPr>
          <w:rFonts w:ascii="Angsana New" w:hAnsi="Angsana New" w:hint="cs"/>
          <w:sz w:val="30"/>
          <w:szCs w:val="30"/>
          <w:cs/>
        </w:rPr>
        <w:t>125</w:t>
      </w:r>
      <w:r w:rsidRPr="002856B7">
        <w:rPr>
          <w:rFonts w:ascii="Angsana New" w:hAnsi="Angsana New"/>
          <w:sz w:val="30"/>
          <w:szCs w:val="30"/>
        </w:rPr>
        <w:t xml:space="preserve"> </w:t>
      </w:r>
      <w:r w:rsidRPr="002856B7">
        <w:rPr>
          <w:rFonts w:ascii="Angsana New" w:hAnsi="Angsana New"/>
          <w:sz w:val="30"/>
          <w:szCs w:val="30"/>
          <w:cs/>
        </w:rPr>
        <w:t>วัน ตามลำดับ</w:t>
      </w:r>
      <w:r w:rsidRPr="002856B7">
        <w:rPr>
          <w:rFonts w:ascii="Angsana New" w:hAnsi="Angsana New"/>
          <w:sz w:val="30"/>
          <w:szCs w:val="30"/>
        </w:rPr>
        <w:t xml:space="preserve"> </w:t>
      </w:r>
    </w:p>
    <w:p w14:paraId="49431B02" w14:textId="486A200D" w:rsidR="00A54D70" w:rsidRPr="00573B9C" w:rsidRDefault="00A54D70" w:rsidP="001A7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p w14:paraId="52B0E955" w14:textId="18460583" w:rsidR="00BE465E" w:rsidRPr="00D141BF" w:rsidRDefault="00726968" w:rsidP="00BE465E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141BF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</w:t>
      </w:r>
      <w:r w:rsidRPr="00D141BF">
        <w:rPr>
          <w:rFonts w:ascii="Angsana New" w:hAnsi="Angsana New"/>
          <w:b/>
          <w:bCs/>
          <w:sz w:val="30"/>
          <w:szCs w:val="30"/>
          <w:cs/>
        </w:rPr>
        <w:t>ชีวภาพ</w:t>
      </w:r>
    </w:p>
    <w:p w14:paraId="23A9FB82" w14:textId="77777777" w:rsidR="009E1AAF" w:rsidRPr="00BE7A54" w:rsidRDefault="009E1AAF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70"/>
        <w:gridCol w:w="1811"/>
        <w:gridCol w:w="270"/>
        <w:gridCol w:w="1980"/>
      </w:tblGrid>
      <w:tr w:rsidR="00A67AA5" w:rsidRPr="00D141BF" w14:paraId="5EB4023E" w14:textId="77777777" w:rsidTr="002C33C6">
        <w:trPr>
          <w:trHeight w:val="442"/>
        </w:trPr>
        <w:tc>
          <w:tcPr>
            <w:tcW w:w="2644" w:type="pct"/>
          </w:tcPr>
          <w:p w14:paraId="7CD6D6FB" w14:textId="3F7C63D9" w:rsidR="00A67AA5" w:rsidRPr="00D141BF" w:rsidRDefault="007E2548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41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D4E79" w:rsidRPr="00D141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141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D141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E1B71" w:rsidRPr="00D141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E1B71" w:rsidRPr="00D141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8E1B71" w:rsidRPr="00D141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59025085" w14:textId="77777777" w:rsidR="00A67AA5" w:rsidRPr="00D141BF" w:rsidRDefault="00A67AA5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5" w:type="pct"/>
          </w:tcPr>
          <w:p w14:paraId="48D7F4ED" w14:textId="77777777" w:rsidR="00A67AA5" w:rsidRPr="00D141BF" w:rsidRDefault="00A67AA5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41B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FDC168B" w14:textId="77777777" w:rsidR="00A67AA5" w:rsidRPr="00D141BF" w:rsidRDefault="00A67AA5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pct"/>
          </w:tcPr>
          <w:p w14:paraId="5959A24B" w14:textId="77777777" w:rsidR="00A67AA5" w:rsidRPr="00D141BF" w:rsidRDefault="00A67AA5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41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45DD" w:rsidRPr="00D141BF" w14:paraId="02DCA33D" w14:textId="77777777" w:rsidTr="002C33C6">
        <w:trPr>
          <w:trHeight w:val="335"/>
        </w:trPr>
        <w:tc>
          <w:tcPr>
            <w:tcW w:w="2644" w:type="pct"/>
          </w:tcPr>
          <w:p w14:paraId="3AC6ED0D" w14:textId="77777777" w:rsidR="005945DD" w:rsidRPr="00D141BF" w:rsidRDefault="005945DD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C80CE1B" w14:textId="77777777" w:rsidR="005945DD" w:rsidRPr="00D141BF" w:rsidRDefault="005945DD" w:rsidP="00A67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09" w:type="pct"/>
            <w:gridSpan w:val="3"/>
          </w:tcPr>
          <w:p w14:paraId="746FDF76" w14:textId="77777777" w:rsidR="005945DD" w:rsidRPr="00D141BF" w:rsidRDefault="005945DD" w:rsidP="00A67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41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7AA5" w:rsidRPr="00D141BF" w14:paraId="06D3B25D" w14:textId="77777777" w:rsidTr="002C33C6">
        <w:trPr>
          <w:trHeight w:val="427"/>
        </w:trPr>
        <w:tc>
          <w:tcPr>
            <w:tcW w:w="2644" w:type="pct"/>
          </w:tcPr>
          <w:p w14:paraId="656F07E4" w14:textId="25351C42" w:rsidR="00A67AA5" w:rsidRPr="00D141BF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41B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F6334" w:rsidRPr="00D141B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7F6334" w:rsidRPr="00D141BF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  <w:r w:rsidRPr="00D141BF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E8027B" w:rsidRPr="00D141B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6F8EA087" w14:textId="77777777" w:rsidR="00A67AA5" w:rsidRPr="00D141BF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pct"/>
            <w:shd w:val="clear" w:color="auto" w:fill="auto"/>
          </w:tcPr>
          <w:p w14:paraId="4DB13EB2" w14:textId="73DF17A7" w:rsidR="00A67AA5" w:rsidRPr="00D141BF" w:rsidRDefault="00781C4A" w:rsidP="0099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right="-199"/>
              <w:rPr>
                <w:rFonts w:ascii="Angsana New" w:hAnsi="Angsana New"/>
                <w:sz w:val="30"/>
                <w:szCs w:val="30"/>
              </w:rPr>
            </w:pPr>
            <w:r w:rsidRPr="00D141BF">
              <w:rPr>
                <w:rFonts w:ascii="Angsana New" w:hAnsi="Angsana New"/>
                <w:sz w:val="30"/>
                <w:szCs w:val="30"/>
              </w:rPr>
              <w:t>161,012</w:t>
            </w:r>
          </w:p>
        </w:tc>
        <w:tc>
          <w:tcPr>
            <w:tcW w:w="147" w:type="pct"/>
            <w:shd w:val="clear" w:color="auto" w:fill="auto"/>
          </w:tcPr>
          <w:p w14:paraId="23BF22FC" w14:textId="77777777" w:rsidR="00A67AA5" w:rsidRPr="00D141BF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7" w:type="pct"/>
            <w:shd w:val="clear" w:color="auto" w:fill="auto"/>
          </w:tcPr>
          <w:p w14:paraId="76ADDBBC" w14:textId="2E84958E" w:rsidR="00A67AA5" w:rsidRPr="00D141BF" w:rsidRDefault="00781C4A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1BF">
              <w:rPr>
                <w:rFonts w:asciiTheme="majorBidi" w:hAnsiTheme="majorBidi" w:cstheme="majorBidi"/>
                <w:sz w:val="30"/>
                <w:szCs w:val="30"/>
              </w:rPr>
              <w:t>101,932</w:t>
            </w:r>
          </w:p>
        </w:tc>
      </w:tr>
      <w:tr w:rsidR="00A67AA5" w:rsidRPr="00D141BF" w14:paraId="274C043E" w14:textId="77777777" w:rsidTr="002C33C6">
        <w:trPr>
          <w:trHeight w:val="412"/>
        </w:trPr>
        <w:tc>
          <w:tcPr>
            <w:tcW w:w="2644" w:type="pct"/>
          </w:tcPr>
          <w:p w14:paraId="026E3F07" w14:textId="77777777" w:rsidR="00A67AA5" w:rsidRPr="00D141BF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41BF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เพิ่มขึ้นจากการเพาะปลูก</w:t>
            </w:r>
          </w:p>
        </w:tc>
        <w:tc>
          <w:tcPr>
            <w:tcW w:w="147" w:type="pct"/>
          </w:tcPr>
          <w:p w14:paraId="5A74AD95" w14:textId="77777777" w:rsidR="00A67AA5" w:rsidRPr="00D141BF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pct"/>
            <w:shd w:val="clear" w:color="auto" w:fill="auto"/>
          </w:tcPr>
          <w:p w14:paraId="49341641" w14:textId="6D8A5107" w:rsidR="00A67AA5" w:rsidRPr="00D141BF" w:rsidRDefault="00B34E8D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93,77</w:t>
            </w:r>
            <w:r w:rsidR="002947C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14:paraId="6E46A662" w14:textId="77777777" w:rsidR="00A67AA5" w:rsidRPr="00D141BF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7" w:type="pct"/>
            <w:shd w:val="clear" w:color="auto" w:fill="auto"/>
          </w:tcPr>
          <w:p w14:paraId="2769F796" w14:textId="0EE35AA5" w:rsidR="00A67AA5" w:rsidRPr="00D141BF" w:rsidRDefault="00781C4A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141BF">
              <w:rPr>
                <w:rFonts w:ascii="Angsana New" w:hAnsi="Angsana New"/>
                <w:sz w:val="30"/>
                <w:szCs w:val="30"/>
              </w:rPr>
              <w:t>86,67</w:t>
            </w:r>
            <w:r w:rsidR="002947C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67AA5" w:rsidRPr="00D141BF" w14:paraId="59DF80AF" w14:textId="77777777" w:rsidTr="002C33C6">
        <w:trPr>
          <w:trHeight w:val="412"/>
        </w:trPr>
        <w:tc>
          <w:tcPr>
            <w:tcW w:w="2644" w:type="pct"/>
          </w:tcPr>
          <w:p w14:paraId="2A4B94B1" w14:textId="205554FE" w:rsidR="00A67AA5" w:rsidRPr="00D141BF" w:rsidRDefault="00A67AA5" w:rsidP="00A67AA5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141BF">
              <w:rPr>
                <w:rFonts w:ascii="Angsana New" w:hAnsi="Angsana New"/>
                <w:sz w:val="30"/>
                <w:szCs w:val="30"/>
                <w:cs/>
              </w:rPr>
              <w:t>ค่าเสื่อมราคาอาคารและอุปกรณ์</w:t>
            </w:r>
            <w:r w:rsidR="005E4370" w:rsidRPr="00D141BF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และสินทรัพย์สิทธิการใช้</w:t>
            </w:r>
          </w:p>
        </w:tc>
        <w:tc>
          <w:tcPr>
            <w:tcW w:w="147" w:type="pct"/>
          </w:tcPr>
          <w:p w14:paraId="30941FCC" w14:textId="77777777" w:rsidR="00A67AA5" w:rsidRPr="00D141BF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pct"/>
            <w:shd w:val="clear" w:color="auto" w:fill="auto"/>
          </w:tcPr>
          <w:p w14:paraId="3D949240" w14:textId="349AEBC5" w:rsidR="00A67AA5" w:rsidRPr="00D141BF" w:rsidRDefault="00542490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9,74</w:t>
            </w:r>
            <w:r w:rsidR="002947C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  <w:shd w:val="clear" w:color="auto" w:fill="auto"/>
          </w:tcPr>
          <w:p w14:paraId="07BB837C" w14:textId="77777777" w:rsidR="00A67AA5" w:rsidRPr="00D141BF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7" w:type="pct"/>
            <w:shd w:val="clear" w:color="auto" w:fill="auto"/>
          </w:tcPr>
          <w:p w14:paraId="3FAFE48B" w14:textId="6988630C" w:rsidR="00A67AA5" w:rsidRPr="00D141BF" w:rsidRDefault="00542490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7,260</w:t>
            </w:r>
          </w:p>
        </w:tc>
      </w:tr>
      <w:tr w:rsidR="005E4370" w:rsidRPr="00B67E8F" w14:paraId="1608192D" w14:textId="77777777" w:rsidTr="002C33C6">
        <w:trPr>
          <w:trHeight w:val="412"/>
        </w:trPr>
        <w:tc>
          <w:tcPr>
            <w:tcW w:w="2644" w:type="pct"/>
          </w:tcPr>
          <w:p w14:paraId="28F78FCE" w14:textId="0BA89788" w:rsidR="005E4370" w:rsidRPr="00D141BF" w:rsidRDefault="005E4370" w:rsidP="00A67AA5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141BF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7" w:type="pct"/>
          </w:tcPr>
          <w:p w14:paraId="3C549AAB" w14:textId="77777777" w:rsidR="005E4370" w:rsidRPr="00D141BF" w:rsidRDefault="005E4370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pct"/>
            <w:shd w:val="clear" w:color="auto" w:fill="auto"/>
          </w:tcPr>
          <w:p w14:paraId="14BE5AE1" w14:textId="1937D4A7" w:rsidR="005E4370" w:rsidRPr="00D141BF" w:rsidRDefault="00542490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147" w:type="pct"/>
            <w:shd w:val="clear" w:color="auto" w:fill="auto"/>
          </w:tcPr>
          <w:p w14:paraId="65B12B86" w14:textId="77777777" w:rsidR="005E4370" w:rsidRPr="00D141BF" w:rsidRDefault="005E4370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7" w:type="pct"/>
            <w:shd w:val="clear" w:color="auto" w:fill="auto"/>
          </w:tcPr>
          <w:p w14:paraId="58DF9FF3" w14:textId="7298725B" w:rsidR="005E4370" w:rsidRPr="00D141BF" w:rsidRDefault="00542490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</w:t>
            </w:r>
          </w:p>
        </w:tc>
      </w:tr>
      <w:tr w:rsidR="00781C4A" w:rsidRPr="00B67E8F" w14:paraId="3ABE6F73" w14:textId="77777777" w:rsidTr="002C33C6">
        <w:trPr>
          <w:trHeight w:val="412"/>
        </w:trPr>
        <w:tc>
          <w:tcPr>
            <w:tcW w:w="2644" w:type="pct"/>
          </w:tcPr>
          <w:p w14:paraId="6E58B1C2" w14:textId="77777777" w:rsidR="00781C4A" w:rsidRPr="00B67E8F" w:rsidRDefault="00781C4A" w:rsidP="00781C4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pacing w:val="-18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ลดลงด้วยมูลค่ายุติธรรมจากการเก็บเกี่ยว</w:t>
            </w:r>
            <w:r w:rsidRPr="00B67E8F">
              <w:rPr>
                <w:rFonts w:ascii="Angsana New" w:hAnsi="Angsana New"/>
                <w:sz w:val="30"/>
                <w:szCs w:val="30"/>
              </w:rPr>
              <w:t>/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147" w:type="pct"/>
          </w:tcPr>
          <w:p w14:paraId="5BA846CD" w14:textId="77777777" w:rsidR="00781C4A" w:rsidRPr="00B67E8F" w:rsidRDefault="00781C4A" w:rsidP="00781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pct"/>
            <w:shd w:val="clear" w:color="auto" w:fill="auto"/>
          </w:tcPr>
          <w:p w14:paraId="61B112E4" w14:textId="1005671E" w:rsidR="00781C4A" w:rsidRPr="00B67E8F" w:rsidRDefault="00781C4A" w:rsidP="00781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105,464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612EAEA9" w14:textId="77777777" w:rsidR="00781C4A" w:rsidRPr="00B67E8F" w:rsidRDefault="00781C4A" w:rsidP="0078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7" w:type="pct"/>
            <w:shd w:val="clear" w:color="auto" w:fill="auto"/>
          </w:tcPr>
          <w:p w14:paraId="56EF7092" w14:textId="5879DF5B" w:rsidR="00781C4A" w:rsidRPr="00B67E8F" w:rsidRDefault="00781C4A" w:rsidP="00781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95,5</w:t>
            </w:r>
            <w:r w:rsidR="002947CE">
              <w:rPr>
                <w:rFonts w:ascii="Angsana New" w:hAnsi="Angsana New"/>
                <w:sz w:val="30"/>
                <w:szCs w:val="30"/>
              </w:rPr>
              <w:t>79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81C4A" w:rsidRPr="00B67E8F" w14:paraId="345F7B88" w14:textId="77777777" w:rsidTr="002C33C6">
        <w:trPr>
          <w:trHeight w:val="412"/>
        </w:trPr>
        <w:tc>
          <w:tcPr>
            <w:tcW w:w="2644" w:type="pct"/>
          </w:tcPr>
          <w:p w14:paraId="36C66386" w14:textId="77777777" w:rsidR="00781C4A" w:rsidRPr="00B67E8F" w:rsidRDefault="00781C4A" w:rsidP="00781C4A">
            <w:pPr>
              <w:tabs>
                <w:tab w:val="left" w:pos="180"/>
                <w:tab w:val="left" w:pos="360"/>
              </w:tabs>
              <w:spacing w:line="240" w:lineRule="auto"/>
              <w:ind w:right="-280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กำไรจากการวัดมูลค่าสินทรัพย์ชีวภาพ</w:t>
            </w:r>
          </w:p>
        </w:tc>
        <w:tc>
          <w:tcPr>
            <w:tcW w:w="147" w:type="pct"/>
          </w:tcPr>
          <w:p w14:paraId="73E4CFDD" w14:textId="77777777" w:rsidR="00781C4A" w:rsidRPr="00B67E8F" w:rsidRDefault="00781C4A" w:rsidP="00781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pct"/>
            <w:shd w:val="clear" w:color="auto" w:fill="auto"/>
          </w:tcPr>
          <w:p w14:paraId="2C07365D" w14:textId="4A14DA8F" w:rsidR="00781C4A" w:rsidRPr="00B67E8F" w:rsidRDefault="00781C4A" w:rsidP="00781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15,01</w:t>
            </w:r>
            <w:r w:rsidR="00FA5C9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shd w:val="clear" w:color="auto" w:fill="auto"/>
          </w:tcPr>
          <w:p w14:paraId="2BBD68F9" w14:textId="77777777" w:rsidR="00781C4A" w:rsidRPr="00B67E8F" w:rsidRDefault="00781C4A" w:rsidP="0078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7" w:type="pct"/>
            <w:shd w:val="clear" w:color="auto" w:fill="auto"/>
          </w:tcPr>
          <w:p w14:paraId="1C70F479" w14:textId="25CBBDFE" w:rsidR="00781C4A" w:rsidRPr="00B67E8F" w:rsidRDefault="00781C4A" w:rsidP="00781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14,10</w:t>
            </w:r>
            <w:r w:rsidR="00FA5C9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81C4A" w:rsidRPr="00B67E8F" w14:paraId="5CC01869" w14:textId="77777777" w:rsidTr="002C33C6">
        <w:trPr>
          <w:trHeight w:val="412"/>
        </w:trPr>
        <w:tc>
          <w:tcPr>
            <w:tcW w:w="2644" w:type="pct"/>
          </w:tcPr>
          <w:p w14:paraId="4E12E560" w14:textId="1579DECF" w:rsidR="00781C4A" w:rsidRPr="00B67E8F" w:rsidRDefault="00781C4A" w:rsidP="00781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E1B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8E1B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8E1B71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45F66CF7" w14:textId="77777777" w:rsidR="00781C4A" w:rsidRPr="00B67E8F" w:rsidRDefault="00781C4A" w:rsidP="00781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F1873" w14:textId="44F0FA80" w:rsidR="00781C4A" w:rsidRPr="00B67E8F" w:rsidRDefault="00781C4A" w:rsidP="00781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174,389</w:t>
            </w:r>
          </w:p>
        </w:tc>
        <w:tc>
          <w:tcPr>
            <w:tcW w:w="147" w:type="pct"/>
            <w:shd w:val="clear" w:color="auto" w:fill="auto"/>
          </w:tcPr>
          <w:p w14:paraId="5319A9A6" w14:textId="77777777" w:rsidR="00781C4A" w:rsidRPr="00B67E8F" w:rsidRDefault="00781C4A" w:rsidP="0078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E3626" w14:textId="6F50FAD5" w:rsidR="00781C4A" w:rsidRPr="00B67E8F" w:rsidRDefault="00781C4A" w:rsidP="00781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114,637</w:t>
            </w:r>
          </w:p>
        </w:tc>
      </w:tr>
    </w:tbl>
    <w:p w14:paraId="514DC9D0" w14:textId="39543D29" w:rsidR="004A199B" w:rsidRDefault="004A199B" w:rsidP="00A54D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6FBB105A" w14:textId="77777777" w:rsidR="004A199B" w:rsidRDefault="004A1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F4BED93" w14:textId="4C57DACD" w:rsidR="00A25CEC" w:rsidRPr="00B67E8F" w:rsidRDefault="00A25CE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B67E8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</w:t>
      </w:r>
      <w:r w:rsidR="00246E7E">
        <w:rPr>
          <w:rFonts w:asciiTheme="majorBidi" w:hAnsiTheme="majorBidi" w:cstheme="majorBidi" w:hint="cs"/>
          <w:b/>
          <w:bCs/>
          <w:sz w:val="30"/>
          <w:szCs w:val="30"/>
          <w:cs/>
        </w:rPr>
        <w:t>ย่อย</w:t>
      </w:r>
    </w:p>
    <w:p w14:paraId="5EE5E52F" w14:textId="77777777" w:rsidR="00A25CEC" w:rsidRPr="00573B9C" w:rsidRDefault="00A25CEC" w:rsidP="00A25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0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512"/>
        <w:gridCol w:w="987"/>
        <w:gridCol w:w="268"/>
        <w:gridCol w:w="2341"/>
      </w:tblGrid>
      <w:tr w:rsidR="00F106D0" w:rsidRPr="00B67E8F" w14:paraId="77EEC327" w14:textId="77777777" w:rsidTr="002C33C6">
        <w:trPr>
          <w:trHeight w:val="417"/>
          <w:tblHeader/>
        </w:trPr>
        <w:tc>
          <w:tcPr>
            <w:tcW w:w="3025" w:type="pct"/>
          </w:tcPr>
          <w:p w14:paraId="34963289" w14:textId="0181B0D6" w:rsidR="00F106D0" w:rsidRPr="00246E7E" w:rsidRDefault="00246E7E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6E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542" w:type="pct"/>
          </w:tcPr>
          <w:p w14:paraId="011D9248" w14:textId="44FA2C2C" w:rsidR="00F106D0" w:rsidRPr="00B67E8F" w:rsidRDefault="00F106D0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68185D5" w14:textId="77777777" w:rsidR="00F106D0" w:rsidRPr="00B67E8F" w:rsidRDefault="00F106D0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pct"/>
          </w:tcPr>
          <w:p w14:paraId="11F826A2" w14:textId="7F374FE7" w:rsidR="00F106D0" w:rsidRPr="00B67E8F" w:rsidRDefault="00F106D0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6E7E" w:rsidRPr="00B67E8F" w14:paraId="03D34B92" w14:textId="77777777" w:rsidTr="002C33C6">
        <w:trPr>
          <w:trHeight w:val="417"/>
          <w:tblHeader/>
        </w:trPr>
        <w:tc>
          <w:tcPr>
            <w:tcW w:w="3025" w:type="pct"/>
          </w:tcPr>
          <w:p w14:paraId="2DD78916" w14:textId="22877473" w:rsidR="00246E7E" w:rsidRPr="00246E7E" w:rsidRDefault="00246E7E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6E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สำหรับงวดเก้าเดือนสิ้นสุดวันที่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246E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42" w:type="pct"/>
          </w:tcPr>
          <w:p w14:paraId="40B2E596" w14:textId="77777777" w:rsidR="00246E7E" w:rsidRPr="00B67E8F" w:rsidRDefault="00246E7E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1E881B" w14:textId="77777777" w:rsidR="00246E7E" w:rsidRPr="00B67E8F" w:rsidRDefault="00246E7E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pct"/>
          </w:tcPr>
          <w:p w14:paraId="70583AC3" w14:textId="19E19C56" w:rsidR="00246E7E" w:rsidRPr="00B67E8F" w:rsidRDefault="00246E7E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6E7E" w:rsidRPr="00B67E8F" w14:paraId="7CA6D970" w14:textId="77777777" w:rsidTr="002C33C6">
        <w:trPr>
          <w:trHeight w:val="417"/>
          <w:tblHeader/>
        </w:trPr>
        <w:tc>
          <w:tcPr>
            <w:tcW w:w="3025" w:type="pct"/>
          </w:tcPr>
          <w:p w14:paraId="2B287014" w14:textId="11B8DBE8" w:rsidR="00246E7E" w:rsidRPr="002C33C6" w:rsidRDefault="00246E7E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49608C2D" w14:textId="77777777" w:rsidR="00246E7E" w:rsidRPr="00B67E8F" w:rsidRDefault="00246E7E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7EE7D2E" w14:textId="77777777" w:rsidR="00246E7E" w:rsidRPr="00B67E8F" w:rsidRDefault="00246E7E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pct"/>
          </w:tcPr>
          <w:p w14:paraId="33451797" w14:textId="3C8E8EE1" w:rsidR="00246E7E" w:rsidRPr="00246E7E" w:rsidRDefault="00246E7E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46E7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06D0" w:rsidRPr="00B67E8F" w14:paraId="0F7C715C" w14:textId="77777777" w:rsidTr="002C33C6">
        <w:trPr>
          <w:trHeight w:val="417"/>
        </w:trPr>
        <w:tc>
          <w:tcPr>
            <w:tcW w:w="3025" w:type="pct"/>
          </w:tcPr>
          <w:p w14:paraId="564C04B4" w14:textId="04A37855" w:rsidR="00F106D0" w:rsidRPr="00246E7E" w:rsidRDefault="00246E7E" w:rsidP="00F106D0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46E7E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เพิ่มทุนในบริษัท ควอลิตี้ ไพน์แอปเปิล โปรดักส์ จำกัด </w:t>
            </w:r>
          </w:p>
        </w:tc>
        <w:tc>
          <w:tcPr>
            <w:tcW w:w="542" w:type="pct"/>
            <w:shd w:val="clear" w:color="auto" w:fill="auto"/>
          </w:tcPr>
          <w:p w14:paraId="3D5D626E" w14:textId="4C7D6163" w:rsidR="00F106D0" w:rsidRPr="00B67E8F" w:rsidRDefault="00F106D0" w:rsidP="00F106D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4295E529" w14:textId="77777777" w:rsidR="00F106D0" w:rsidRPr="00B67E8F" w:rsidRDefault="00F106D0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pct"/>
            <w:tcBorders>
              <w:bottom w:val="double" w:sz="4" w:space="0" w:color="auto"/>
            </w:tcBorders>
            <w:shd w:val="clear" w:color="auto" w:fill="auto"/>
          </w:tcPr>
          <w:p w14:paraId="0B852F83" w14:textId="0F1CABFD" w:rsidR="0096021D" w:rsidRPr="00246E7E" w:rsidRDefault="00246E7E" w:rsidP="002C33C6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46E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150,000</w:t>
            </w:r>
          </w:p>
        </w:tc>
      </w:tr>
    </w:tbl>
    <w:p w14:paraId="167007AF" w14:textId="77777777" w:rsidR="00246E7E" w:rsidRPr="00573B9C" w:rsidRDefault="00246E7E" w:rsidP="00246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C181737" w14:textId="77777777" w:rsidR="00246E7E" w:rsidRDefault="00246E7E" w:rsidP="006E5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46E7E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ในการประชุมวิสามัญผู้ถือหุ้นของบริษัท ควอลิตี้ ไพน์แอปเปิล โปรดักส์ จำกัด ซึ่งเป็นบริษัทย่อยของบริษัท </w:t>
      </w:r>
      <w:r w:rsidR="008C19AF">
        <w:rPr>
          <w:rFonts w:ascii="Angsana New" w:hAnsi="Angsana New"/>
          <w:sz w:val="30"/>
          <w:szCs w:val="30"/>
          <w:cs/>
        </w:rPr>
        <w:br/>
      </w:r>
      <w:r w:rsidRPr="00246E7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C19AF">
        <w:rPr>
          <w:rFonts w:ascii="Angsana New" w:hAnsi="Angsana New"/>
          <w:sz w:val="30"/>
          <w:szCs w:val="30"/>
        </w:rPr>
        <w:t>22</w:t>
      </w:r>
      <w:r w:rsidRPr="00246E7E">
        <w:rPr>
          <w:rFonts w:ascii="Angsana New" w:hAnsi="Angsana New"/>
          <w:sz w:val="30"/>
          <w:szCs w:val="30"/>
          <w:cs/>
        </w:rPr>
        <w:t xml:space="preserve"> ตุลาคม </w:t>
      </w:r>
      <w:r w:rsidR="008C19AF">
        <w:rPr>
          <w:rFonts w:ascii="Angsana New" w:hAnsi="Angsana New"/>
          <w:sz w:val="30"/>
          <w:szCs w:val="30"/>
        </w:rPr>
        <w:t>2563</w:t>
      </w:r>
      <w:r w:rsidRPr="00246E7E">
        <w:rPr>
          <w:rFonts w:ascii="Angsana New" w:hAnsi="Angsana New"/>
          <w:sz w:val="30"/>
          <w:szCs w:val="30"/>
          <w:cs/>
        </w:rPr>
        <w:t xml:space="preserve"> ผู้ถือหุ้นของบริษัทย่อยดังกล่าวมีมติอนุมัติเพิ่มทุนจดทะเบียนจากจำนวน </w:t>
      </w:r>
      <w:r w:rsidR="008C19AF">
        <w:rPr>
          <w:rFonts w:ascii="Angsana New" w:hAnsi="Angsana New"/>
          <w:sz w:val="30"/>
          <w:szCs w:val="30"/>
        </w:rPr>
        <w:t>400</w:t>
      </w:r>
      <w:r w:rsidRPr="00246E7E">
        <w:rPr>
          <w:rFonts w:ascii="Angsana New" w:hAnsi="Angsana New"/>
          <w:sz w:val="30"/>
          <w:szCs w:val="30"/>
          <w:cs/>
        </w:rPr>
        <w:t xml:space="preserve"> ล้านบาท (</w:t>
      </w:r>
      <w:r w:rsidR="008C19AF">
        <w:rPr>
          <w:rFonts w:ascii="Angsana New" w:hAnsi="Angsana New"/>
          <w:sz w:val="30"/>
          <w:szCs w:val="30"/>
        </w:rPr>
        <w:t xml:space="preserve">40,000,000 </w:t>
      </w:r>
      <w:r w:rsidRPr="00246E7E">
        <w:rPr>
          <w:rFonts w:ascii="Angsana New" w:hAnsi="Angsana New"/>
          <w:sz w:val="30"/>
          <w:szCs w:val="30"/>
          <w:cs/>
        </w:rPr>
        <w:t xml:space="preserve">หุ้น มูลค่าที่ตราไว้ หุ้นละ </w:t>
      </w:r>
      <w:r w:rsidR="008C19AF">
        <w:rPr>
          <w:rFonts w:ascii="Angsana New" w:hAnsi="Angsana New"/>
          <w:sz w:val="30"/>
          <w:szCs w:val="30"/>
        </w:rPr>
        <w:t>10</w:t>
      </w:r>
      <w:r w:rsidRPr="00246E7E">
        <w:rPr>
          <w:rFonts w:ascii="Angsana New" w:hAnsi="Angsana New"/>
          <w:sz w:val="30"/>
          <w:szCs w:val="30"/>
          <w:cs/>
        </w:rPr>
        <w:t xml:space="preserve"> บาท) เป็นจำนวน </w:t>
      </w:r>
      <w:r w:rsidR="008C19AF">
        <w:rPr>
          <w:rFonts w:ascii="Angsana New" w:hAnsi="Angsana New"/>
          <w:sz w:val="30"/>
          <w:szCs w:val="30"/>
        </w:rPr>
        <w:t>550</w:t>
      </w:r>
      <w:r w:rsidRPr="00246E7E">
        <w:rPr>
          <w:rFonts w:ascii="Angsana New" w:hAnsi="Angsana New"/>
          <w:sz w:val="30"/>
          <w:szCs w:val="30"/>
          <w:cs/>
        </w:rPr>
        <w:t xml:space="preserve"> ล้านบาท (</w:t>
      </w:r>
      <w:r w:rsidR="008C19AF">
        <w:rPr>
          <w:rFonts w:ascii="Angsana New" w:hAnsi="Angsana New"/>
          <w:sz w:val="30"/>
          <w:szCs w:val="30"/>
        </w:rPr>
        <w:t>55,000,000</w:t>
      </w:r>
      <w:r w:rsidRPr="00246E7E">
        <w:rPr>
          <w:rFonts w:ascii="Angsana New" w:hAnsi="Angsana New"/>
          <w:sz w:val="30"/>
          <w:szCs w:val="30"/>
          <w:cs/>
        </w:rPr>
        <w:t xml:space="preserve"> หุ้น มูลค่าที่ตราไว้ </w:t>
      </w:r>
      <w:r w:rsidR="008C19AF">
        <w:rPr>
          <w:rFonts w:ascii="Angsana New" w:hAnsi="Angsana New"/>
          <w:sz w:val="30"/>
          <w:szCs w:val="30"/>
          <w:cs/>
        </w:rPr>
        <w:br/>
      </w:r>
      <w:r w:rsidRPr="00246E7E">
        <w:rPr>
          <w:rFonts w:ascii="Angsana New" w:hAnsi="Angsana New"/>
          <w:sz w:val="30"/>
          <w:szCs w:val="30"/>
          <w:cs/>
        </w:rPr>
        <w:t xml:space="preserve">หุ้นละ </w:t>
      </w:r>
      <w:r w:rsidR="008C19AF">
        <w:rPr>
          <w:rFonts w:ascii="Angsana New" w:hAnsi="Angsana New"/>
          <w:sz w:val="30"/>
          <w:szCs w:val="30"/>
        </w:rPr>
        <w:t>10</w:t>
      </w:r>
      <w:r w:rsidRPr="00246E7E">
        <w:rPr>
          <w:rFonts w:ascii="Angsana New" w:hAnsi="Angsana New"/>
          <w:sz w:val="30"/>
          <w:szCs w:val="30"/>
          <w:cs/>
        </w:rPr>
        <w:t xml:space="preserve"> บาท) โดยการออกหุ้นสามัญเพิ่มทุนตามสัดส่วนการถือหุ้นของผู้ถือหุ้นเดิมจำนวน </w:t>
      </w:r>
      <w:r w:rsidR="008C19AF">
        <w:rPr>
          <w:rFonts w:ascii="Angsana New" w:hAnsi="Angsana New"/>
          <w:sz w:val="30"/>
          <w:szCs w:val="30"/>
        </w:rPr>
        <w:t>150</w:t>
      </w:r>
      <w:r w:rsidRPr="00246E7E">
        <w:rPr>
          <w:rFonts w:ascii="Angsana New" w:hAnsi="Angsana New"/>
          <w:sz w:val="30"/>
          <w:szCs w:val="30"/>
          <w:cs/>
        </w:rPr>
        <w:t xml:space="preserve"> ล้านบาท </w:t>
      </w:r>
      <w:r w:rsidR="008C19AF">
        <w:rPr>
          <w:rFonts w:ascii="Angsana New" w:hAnsi="Angsana New"/>
          <w:sz w:val="30"/>
          <w:szCs w:val="30"/>
          <w:cs/>
        </w:rPr>
        <w:br/>
      </w:r>
      <w:r w:rsidRPr="00246E7E">
        <w:rPr>
          <w:rFonts w:ascii="Angsana New" w:hAnsi="Angsana New"/>
          <w:sz w:val="30"/>
          <w:szCs w:val="30"/>
          <w:cs/>
        </w:rPr>
        <w:t>(</w:t>
      </w:r>
      <w:r w:rsidR="008C19AF">
        <w:rPr>
          <w:rFonts w:ascii="Angsana New" w:hAnsi="Angsana New"/>
          <w:sz w:val="30"/>
          <w:szCs w:val="30"/>
        </w:rPr>
        <w:t>15,000,000</w:t>
      </w:r>
      <w:r w:rsidRPr="00246E7E">
        <w:rPr>
          <w:rFonts w:ascii="Angsana New" w:hAnsi="Angsana New"/>
          <w:sz w:val="30"/>
          <w:szCs w:val="30"/>
          <w:cs/>
        </w:rPr>
        <w:t xml:space="preserve"> หุ้น มูลค่าที่ตราไว้ หุ้นละ </w:t>
      </w:r>
      <w:r w:rsidR="008C19AF">
        <w:rPr>
          <w:rFonts w:ascii="Angsana New" w:hAnsi="Angsana New"/>
          <w:sz w:val="30"/>
          <w:szCs w:val="30"/>
        </w:rPr>
        <w:t>10</w:t>
      </w:r>
      <w:r w:rsidRPr="00246E7E">
        <w:rPr>
          <w:rFonts w:ascii="Angsana New" w:hAnsi="Angsana New"/>
          <w:sz w:val="30"/>
          <w:szCs w:val="30"/>
          <w:cs/>
        </w:rPr>
        <w:t xml:space="preserve"> บาท) บริษัทย่อยได้จดทะเบียนการเพิ่มทุนดังกล่าวแล้วกับกระทรวงพาณิชย์</w:t>
      </w:r>
      <w:r w:rsidR="008C19AF">
        <w:rPr>
          <w:rFonts w:ascii="Angsana New" w:hAnsi="Angsana New" w:hint="cs"/>
          <w:sz w:val="30"/>
          <w:szCs w:val="30"/>
          <w:cs/>
        </w:rPr>
        <w:t xml:space="preserve"> </w:t>
      </w:r>
      <w:r w:rsidRPr="00246E7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C19AF">
        <w:rPr>
          <w:rFonts w:ascii="Angsana New" w:hAnsi="Angsana New"/>
          <w:sz w:val="30"/>
          <w:szCs w:val="30"/>
        </w:rPr>
        <w:t>29</w:t>
      </w:r>
      <w:r w:rsidRPr="00246E7E">
        <w:rPr>
          <w:rFonts w:ascii="Angsana New" w:hAnsi="Angsana New"/>
          <w:sz w:val="30"/>
          <w:szCs w:val="30"/>
          <w:cs/>
        </w:rPr>
        <w:t xml:space="preserve"> ตุลาคม </w:t>
      </w:r>
      <w:r w:rsidR="008C19AF">
        <w:rPr>
          <w:rFonts w:ascii="Angsana New" w:hAnsi="Angsana New"/>
          <w:sz w:val="30"/>
          <w:szCs w:val="30"/>
        </w:rPr>
        <w:t>2563</w:t>
      </w:r>
    </w:p>
    <w:p w14:paraId="21983152" w14:textId="77777777" w:rsidR="008C19AF" w:rsidRPr="002C33C6" w:rsidRDefault="008C19AF" w:rsidP="008C1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198"/>
        <w:jc w:val="thaiDistribute"/>
        <w:rPr>
          <w:rFonts w:ascii="Angsana New" w:hAnsi="Angsana New"/>
          <w:sz w:val="30"/>
          <w:szCs w:val="30"/>
        </w:rPr>
      </w:pPr>
    </w:p>
    <w:p w14:paraId="09CE4828" w14:textId="77777777" w:rsidR="00295F33" w:rsidRPr="00B67E8F" w:rsidRDefault="00295F33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B67E8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ที่ดิน </w:t>
      </w:r>
      <w:r w:rsidRPr="00B67E8F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Pr="00B67E8F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14:paraId="49B2E326" w14:textId="77777777" w:rsidR="00295F33" w:rsidRPr="002C33C6" w:rsidRDefault="00295F33" w:rsidP="002A67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3"/>
        <w:gridCol w:w="538"/>
        <w:gridCol w:w="1885"/>
        <w:gridCol w:w="271"/>
        <w:gridCol w:w="1973"/>
      </w:tblGrid>
      <w:tr w:rsidR="00883010" w:rsidRPr="00B67E8F" w14:paraId="0995A38C" w14:textId="77777777" w:rsidTr="002C33C6">
        <w:tc>
          <w:tcPr>
            <w:tcW w:w="2455" w:type="pct"/>
          </w:tcPr>
          <w:p w14:paraId="23762D4B" w14:textId="4BA7DFC4" w:rsidR="00883010" w:rsidRPr="00C61BD7" w:rsidRDefault="00883010" w:rsidP="0088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54A6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754A6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30 </w:t>
            </w:r>
            <w:r w:rsidRPr="00754A6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2564</w:t>
            </w:r>
          </w:p>
        </w:tc>
        <w:tc>
          <w:tcPr>
            <w:tcW w:w="293" w:type="pct"/>
          </w:tcPr>
          <w:p w14:paraId="07B46CB8" w14:textId="77777777" w:rsidR="00883010" w:rsidRPr="00B67E8F" w:rsidRDefault="00883010" w:rsidP="0088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pct"/>
          </w:tcPr>
          <w:p w14:paraId="454A2F11" w14:textId="4CA9CFB1" w:rsidR="00883010" w:rsidRPr="008C19AF" w:rsidRDefault="00883010" w:rsidP="0088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19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CB21E96" w14:textId="77777777" w:rsidR="00883010" w:rsidRPr="00B67E8F" w:rsidRDefault="00883010" w:rsidP="0088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pct"/>
          </w:tcPr>
          <w:p w14:paraId="284C1385" w14:textId="68D53613" w:rsidR="00883010" w:rsidRPr="008C19AF" w:rsidRDefault="00883010" w:rsidP="0088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19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3010" w:rsidRPr="00B67E8F" w14:paraId="542A0FA1" w14:textId="77777777" w:rsidTr="002C33C6">
        <w:tc>
          <w:tcPr>
            <w:tcW w:w="2455" w:type="pct"/>
          </w:tcPr>
          <w:p w14:paraId="6C476EF8" w14:textId="77777777" w:rsidR="00883010" w:rsidRPr="00C61BD7" w:rsidRDefault="00883010" w:rsidP="0088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3" w:type="pct"/>
          </w:tcPr>
          <w:p w14:paraId="0B79021A" w14:textId="77777777" w:rsidR="00883010" w:rsidRPr="00B67E8F" w:rsidRDefault="00883010" w:rsidP="0088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2" w:type="pct"/>
            <w:gridSpan w:val="3"/>
          </w:tcPr>
          <w:p w14:paraId="4AB6716C" w14:textId="75620916" w:rsidR="00883010" w:rsidRPr="00B87D88" w:rsidRDefault="00883010" w:rsidP="0088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87D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3010" w:rsidRPr="00B67E8F" w14:paraId="29E8F8A8" w14:textId="77777777" w:rsidTr="002C33C6">
        <w:tc>
          <w:tcPr>
            <w:tcW w:w="2455" w:type="pct"/>
          </w:tcPr>
          <w:p w14:paraId="2522E600" w14:textId="5BC6E4C4" w:rsidR="00883010" w:rsidRPr="00C61BD7" w:rsidRDefault="00883010" w:rsidP="0088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ซื้อสินทรัพย์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93" w:type="pct"/>
            <w:shd w:val="clear" w:color="auto" w:fill="auto"/>
          </w:tcPr>
          <w:p w14:paraId="46DE6464" w14:textId="6374CD39" w:rsidR="00883010" w:rsidRPr="00B67E8F" w:rsidRDefault="00883010" w:rsidP="0088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pct"/>
            <w:shd w:val="clear" w:color="auto" w:fill="auto"/>
          </w:tcPr>
          <w:p w14:paraId="08DFC8B7" w14:textId="2BAA9F60" w:rsidR="00883010" w:rsidRPr="00B67E8F" w:rsidRDefault="00412275" w:rsidP="0088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9,487</w:t>
            </w:r>
          </w:p>
        </w:tc>
        <w:tc>
          <w:tcPr>
            <w:tcW w:w="148" w:type="pct"/>
            <w:shd w:val="clear" w:color="auto" w:fill="auto"/>
          </w:tcPr>
          <w:p w14:paraId="7645F559" w14:textId="77777777" w:rsidR="00883010" w:rsidRPr="00B67E8F" w:rsidRDefault="00883010" w:rsidP="0088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pct"/>
            <w:shd w:val="clear" w:color="auto" w:fill="auto"/>
          </w:tcPr>
          <w:p w14:paraId="74E25522" w14:textId="65976C23" w:rsidR="00883010" w:rsidRPr="00B67E8F" w:rsidRDefault="00412275" w:rsidP="0088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8,72</w:t>
            </w:r>
            <w:r w:rsidR="00EE091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83010" w:rsidRPr="00F34AE5" w14:paraId="64B5CF1A" w14:textId="77777777" w:rsidTr="002C33C6">
        <w:tc>
          <w:tcPr>
            <w:tcW w:w="2455" w:type="pct"/>
          </w:tcPr>
          <w:p w14:paraId="69980FE2" w14:textId="70D3B03F" w:rsidR="00883010" w:rsidRPr="00C61BD7" w:rsidRDefault="00883010" w:rsidP="0088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จำหน่ายสินทรัพย์</w:t>
            </w:r>
            <w:r w:rsidR="002C33C6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293" w:type="pct"/>
            <w:shd w:val="clear" w:color="auto" w:fill="auto"/>
          </w:tcPr>
          <w:p w14:paraId="09A63C8D" w14:textId="12F1E74A" w:rsidR="00883010" w:rsidRPr="00B67E8F" w:rsidRDefault="00883010" w:rsidP="0088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pct"/>
            <w:shd w:val="clear" w:color="auto" w:fill="auto"/>
          </w:tcPr>
          <w:p w14:paraId="10726568" w14:textId="0624BB2B" w:rsidR="00883010" w:rsidRPr="00B67E8F" w:rsidRDefault="00883010" w:rsidP="0088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148" w:type="pct"/>
            <w:shd w:val="clear" w:color="auto" w:fill="auto"/>
          </w:tcPr>
          <w:p w14:paraId="2A681D22" w14:textId="77777777" w:rsidR="00883010" w:rsidRPr="00B67E8F" w:rsidRDefault="00883010" w:rsidP="0088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pct"/>
            <w:shd w:val="clear" w:color="auto" w:fill="auto"/>
          </w:tcPr>
          <w:p w14:paraId="77326E13" w14:textId="4D8D3B56" w:rsidR="00883010" w:rsidRPr="00B67E8F" w:rsidRDefault="00883010" w:rsidP="0088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883010" w:rsidRPr="00B67E8F" w14:paraId="26EEB2DD" w14:textId="77777777" w:rsidTr="002C33C6">
        <w:tc>
          <w:tcPr>
            <w:tcW w:w="2455" w:type="pct"/>
          </w:tcPr>
          <w:p w14:paraId="2DD7108F" w14:textId="59002905" w:rsidR="00883010" w:rsidRPr="00C61BD7" w:rsidRDefault="00883010" w:rsidP="0088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โอนไปสินทรัพย์สิทธิการใช้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293" w:type="pct"/>
            <w:shd w:val="clear" w:color="auto" w:fill="auto"/>
          </w:tcPr>
          <w:p w14:paraId="2EA2F7F2" w14:textId="6542C4B8" w:rsidR="00883010" w:rsidRPr="00B67E8F" w:rsidRDefault="00883010" w:rsidP="0088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pct"/>
            <w:shd w:val="clear" w:color="auto" w:fill="auto"/>
          </w:tcPr>
          <w:p w14:paraId="7B4290F1" w14:textId="120FF6D7" w:rsidR="00883010" w:rsidRPr="00641C0C" w:rsidRDefault="00883010" w:rsidP="0088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  <w:cs/>
              </w:rPr>
            </w:pPr>
            <w:r w:rsidRPr="00641C0C">
              <w:rPr>
                <w:rFonts w:ascii="Angsana New" w:hAnsi="Angsana New"/>
                <w:sz w:val="30"/>
                <w:szCs w:val="30"/>
              </w:rPr>
              <w:t>(2,714)</w:t>
            </w:r>
          </w:p>
        </w:tc>
        <w:tc>
          <w:tcPr>
            <w:tcW w:w="148" w:type="pct"/>
            <w:shd w:val="clear" w:color="auto" w:fill="auto"/>
          </w:tcPr>
          <w:p w14:paraId="135B1FA6" w14:textId="77777777" w:rsidR="00883010" w:rsidRPr="00641C0C" w:rsidRDefault="00883010" w:rsidP="00883010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pct"/>
            <w:shd w:val="clear" w:color="auto" w:fill="auto"/>
          </w:tcPr>
          <w:p w14:paraId="29D9E338" w14:textId="2E668874" w:rsidR="00883010" w:rsidRPr="00641C0C" w:rsidRDefault="00883010" w:rsidP="0088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 w:rsidRPr="00641C0C">
              <w:rPr>
                <w:rFonts w:ascii="Angsana New" w:hAnsi="Angsana New"/>
                <w:sz w:val="30"/>
                <w:szCs w:val="30"/>
              </w:rPr>
              <w:t>(2,714)</w:t>
            </w:r>
          </w:p>
        </w:tc>
      </w:tr>
    </w:tbl>
    <w:p w14:paraId="36A463B0" w14:textId="763ECE6F" w:rsidR="008C19AF" w:rsidRPr="002C33C6" w:rsidRDefault="008C1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</w:p>
    <w:p w14:paraId="1D671CCD" w14:textId="3665E14F" w:rsidR="00193364" w:rsidRDefault="00193364" w:rsidP="00283D0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67E8F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B1439B" w:rsidRPr="00B67E8F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7D81716E" w14:textId="77777777" w:rsidR="00BE7A54" w:rsidRPr="000B28DA" w:rsidRDefault="00BE7A54" w:rsidP="00BE7A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3"/>
        <w:gridCol w:w="2347"/>
        <w:gridCol w:w="1352"/>
        <w:gridCol w:w="542"/>
        <w:gridCol w:w="1260"/>
      </w:tblGrid>
      <w:tr w:rsidR="0013742A" w:rsidRPr="00B67E8F" w14:paraId="59C70DCD" w14:textId="77777777" w:rsidTr="002C33C6">
        <w:tc>
          <w:tcPr>
            <w:tcW w:w="2005" w:type="pct"/>
          </w:tcPr>
          <w:p w14:paraId="518D8150" w14:textId="77777777" w:rsidR="0013742A" w:rsidRPr="00B67E8F" w:rsidRDefault="0013742A" w:rsidP="009B5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pct"/>
          </w:tcPr>
          <w:p w14:paraId="3CA6AA9C" w14:textId="77777777" w:rsidR="0013742A" w:rsidRPr="00B67E8F" w:rsidRDefault="0013742A" w:rsidP="009B58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7" w:type="pct"/>
            <w:gridSpan w:val="3"/>
          </w:tcPr>
          <w:p w14:paraId="60EC06A0" w14:textId="77777777" w:rsidR="0013742A" w:rsidRPr="00C61BD7" w:rsidRDefault="0013742A" w:rsidP="009B5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1B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3742A" w:rsidRPr="00B67E8F" w14:paraId="71FC81C5" w14:textId="77777777" w:rsidTr="002C33C6">
        <w:tc>
          <w:tcPr>
            <w:tcW w:w="2005" w:type="pct"/>
          </w:tcPr>
          <w:p w14:paraId="44695DF8" w14:textId="1A39B37D" w:rsidR="0013742A" w:rsidRPr="00754A6D" w:rsidRDefault="0013742A" w:rsidP="009B5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754A6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754A6D" w:rsidRPr="00754A6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เก้า</w:t>
            </w:r>
            <w:r w:rsidRPr="00754A6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754A6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</w:t>
            </w:r>
            <w:r w:rsidR="00754A6D" w:rsidRPr="00754A6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0</w:t>
            </w:r>
            <w:r w:rsidRPr="00754A6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754A6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</w:t>
            </w:r>
            <w:r w:rsidR="00754A6D" w:rsidRPr="00754A6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278" w:type="pct"/>
          </w:tcPr>
          <w:p w14:paraId="1946CD89" w14:textId="77777777" w:rsidR="0013742A" w:rsidRPr="00B67E8F" w:rsidRDefault="0013742A" w:rsidP="009B58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</w:tcPr>
          <w:p w14:paraId="4C47BD76" w14:textId="77777777" w:rsidR="0013742A" w:rsidRPr="00B67E8F" w:rsidRDefault="0013742A" w:rsidP="009B5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95" w:type="pct"/>
          </w:tcPr>
          <w:p w14:paraId="773C36A6" w14:textId="77777777" w:rsidR="0013742A" w:rsidRPr="00B67E8F" w:rsidRDefault="0013742A" w:rsidP="009B5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5C0975E4" w14:textId="77777777" w:rsidR="0013742A" w:rsidRPr="00B67E8F" w:rsidRDefault="0013742A" w:rsidP="009B5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3742A" w:rsidRPr="00B67E8F" w14:paraId="600930D7" w14:textId="77777777" w:rsidTr="002C33C6">
        <w:tc>
          <w:tcPr>
            <w:tcW w:w="2005" w:type="pct"/>
          </w:tcPr>
          <w:p w14:paraId="7F0B4984" w14:textId="77777777" w:rsidR="0013742A" w:rsidRPr="007C541F" w:rsidRDefault="0013742A" w:rsidP="009B5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78" w:type="pct"/>
          </w:tcPr>
          <w:p w14:paraId="6F103CF8" w14:textId="77777777" w:rsidR="0013742A" w:rsidRPr="007C541F" w:rsidRDefault="0013742A" w:rsidP="009B58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17" w:type="pct"/>
            <w:gridSpan w:val="3"/>
          </w:tcPr>
          <w:p w14:paraId="5CFFE536" w14:textId="77777777" w:rsidR="0013742A" w:rsidRPr="007C541F" w:rsidRDefault="0013742A" w:rsidP="009B5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7C54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742A" w:rsidRPr="00B67E8F" w14:paraId="6B0F9353" w14:textId="77777777" w:rsidTr="009B58BC">
        <w:tc>
          <w:tcPr>
            <w:tcW w:w="2005" w:type="pct"/>
          </w:tcPr>
          <w:p w14:paraId="5BA39B58" w14:textId="77777777" w:rsidR="0013742A" w:rsidRPr="00B67E8F" w:rsidRDefault="0013742A" w:rsidP="009B5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278" w:type="pct"/>
          </w:tcPr>
          <w:p w14:paraId="2E8B66BF" w14:textId="77777777" w:rsidR="0013742A" w:rsidRPr="00B67E8F" w:rsidRDefault="0013742A" w:rsidP="009B58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</w:tcPr>
          <w:p w14:paraId="34F176D1" w14:textId="77777777" w:rsidR="0013742A" w:rsidRPr="00B67E8F" w:rsidRDefault="0013742A" w:rsidP="009B5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pct"/>
          </w:tcPr>
          <w:p w14:paraId="2E680A11" w14:textId="77777777" w:rsidR="0013742A" w:rsidRPr="00B67E8F" w:rsidRDefault="0013742A" w:rsidP="009B5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6856F55B" w14:textId="77777777" w:rsidR="0013742A" w:rsidRPr="00B67E8F" w:rsidRDefault="0013742A" w:rsidP="009B5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3742A" w:rsidRPr="00B67E8F" w14:paraId="44DAB3D0" w14:textId="77777777" w:rsidTr="009B58BC">
        <w:tc>
          <w:tcPr>
            <w:tcW w:w="2005" w:type="pct"/>
          </w:tcPr>
          <w:p w14:paraId="4F93CD3D" w14:textId="77777777" w:rsidR="0013742A" w:rsidRPr="00B67E8F" w:rsidRDefault="0013742A" w:rsidP="009B5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278" w:type="pct"/>
          </w:tcPr>
          <w:p w14:paraId="74358130" w14:textId="77777777" w:rsidR="0013742A" w:rsidRPr="00B67E8F" w:rsidRDefault="0013742A" w:rsidP="009B58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</w:tcPr>
          <w:p w14:paraId="43A9FB15" w14:textId="77777777" w:rsidR="0013742A" w:rsidRPr="00B67E8F" w:rsidRDefault="0013742A" w:rsidP="009B5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pct"/>
          </w:tcPr>
          <w:p w14:paraId="6B123D27" w14:textId="77777777" w:rsidR="0013742A" w:rsidRPr="00B67E8F" w:rsidRDefault="0013742A" w:rsidP="009B5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35C0E9EB" w14:textId="77777777" w:rsidR="0013742A" w:rsidRPr="00B67E8F" w:rsidRDefault="0013742A" w:rsidP="009B5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3742A" w:rsidRPr="00B67E8F" w14:paraId="68B0AEB9" w14:textId="77777777" w:rsidTr="009B58BC">
        <w:tc>
          <w:tcPr>
            <w:tcW w:w="2005" w:type="pct"/>
          </w:tcPr>
          <w:p w14:paraId="15310B6E" w14:textId="77777777" w:rsidR="0013742A" w:rsidRPr="00B67E8F" w:rsidRDefault="0013742A" w:rsidP="0013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278" w:type="pct"/>
          </w:tcPr>
          <w:p w14:paraId="15903EC6" w14:textId="77777777" w:rsidR="0013742A" w:rsidRPr="00B67E8F" w:rsidRDefault="0013742A" w:rsidP="0013742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</w:tcPr>
          <w:p w14:paraId="59C4F42A" w14:textId="70751621" w:rsidR="0013742A" w:rsidRPr="00B67E8F" w:rsidRDefault="0013742A" w:rsidP="001374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1,817,237</w:t>
            </w:r>
          </w:p>
        </w:tc>
        <w:tc>
          <w:tcPr>
            <w:tcW w:w="295" w:type="pct"/>
          </w:tcPr>
          <w:p w14:paraId="73D7DEF9" w14:textId="77777777" w:rsidR="0013742A" w:rsidRPr="00B67E8F" w:rsidRDefault="0013742A" w:rsidP="0013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3B91EFFE" w14:textId="7DED1250" w:rsidR="0013742A" w:rsidRPr="00B67E8F" w:rsidRDefault="0013742A" w:rsidP="001374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6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1,437,391</w:t>
            </w:r>
          </w:p>
        </w:tc>
      </w:tr>
      <w:tr w:rsidR="0013742A" w:rsidRPr="00B67E8F" w14:paraId="0B3DF26D" w14:textId="77777777" w:rsidTr="006C2AEA">
        <w:tc>
          <w:tcPr>
            <w:tcW w:w="2005" w:type="pct"/>
          </w:tcPr>
          <w:p w14:paraId="5D2BEC09" w14:textId="77777777" w:rsidR="0013742A" w:rsidRPr="00B67E8F" w:rsidRDefault="0013742A" w:rsidP="0013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278" w:type="pct"/>
          </w:tcPr>
          <w:p w14:paraId="790B06A2" w14:textId="77777777" w:rsidR="0013742A" w:rsidRPr="00B67E8F" w:rsidRDefault="0013742A" w:rsidP="0013742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70A6E3C" w14:textId="66536C95" w:rsidR="0013742A" w:rsidRPr="00B67E8F" w:rsidRDefault="00060C8B" w:rsidP="001374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139,596</w:t>
            </w:r>
          </w:p>
        </w:tc>
        <w:tc>
          <w:tcPr>
            <w:tcW w:w="295" w:type="pct"/>
          </w:tcPr>
          <w:p w14:paraId="2633D787" w14:textId="77777777" w:rsidR="0013742A" w:rsidRPr="00B67E8F" w:rsidRDefault="0013742A" w:rsidP="0013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2DE026D1" w14:textId="79D5E816" w:rsidR="0013742A" w:rsidRPr="00B67E8F" w:rsidRDefault="0013742A" w:rsidP="001374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6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181,472</w:t>
            </w:r>
          </w:p>
        </w:tc>
      </w:tr>
      <w:tr w:rsidR="0013742A" w:rsidRPr="00B67E8F" w14:paraId="74B21D3F" w14:textId="77777777" w:rsidTr="006C2AEA">
        <w:tc>
          <w:tcPr>
            <w:tcW w:w="2005" w:type="pct"/>
          </w:tcPr>
          <w:p w14:paraId="6289F28C" w14:textId="77777777" w:rsidR="0013742A" w:rsidRPr="00B67E8F" w:rsidRDefault="0013742A" w:rsidP="0013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78" w:type="pct"/>
          </w:tcPr>
          <w:p w14:paraId="612AD27A" w14:textId="77777777" w:rsidR="0013742A" w:rsidRPr="00B67E8F" w:rsidRDefault="0013742A" w:rsidP="0013742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42D9888F" w14:textId="39FCD7FC" w:rsidR="0013742A" w:rsidRPr="00B67E8F" w:rsidRDefault="0013742A" w:rsidP="001374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before="0" w:line="240" w:lineRule="auto"/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060C8B">
              <w:rPr>
                <w:rFonts w:ascii="Angsana New" w:hAnsi="Angsana New"/>
                <w:sz w:val="30"/>
                <w:szCs w:val="30"/>
              </w:rPr>
              <w:t>956,833</w:t>
            </w:r>
          </w:p>
        </w:tc>
        <w:tc>
          <w:tcPr>
            <w:tcW w:w="295" w:type="pct"/>
          </w:tcPr>
          <w:p w14:paraId="2E58A18E" w14:textId="77777777" w:rsidR="0013742A" w:rsidRPr="00B67E8F" w:rsidRDefault="0013742A" w:rsidP="0013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193A82A1" w14:textId="0A3AE00D" w:rsidR="0013742A" w:rsidRPr="00B67E8F" w:rsidRDefault="0013742A" w:rsidP="001374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6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1,618,863</w:t>
            </w:r>
          </w:p>
        </w:tc>
      </w:tr>
      <w:tr w:rsidR="002C33C6" w:rsidRPr="00C61BD7" w14:paraId="6FC408B9" w14:textId="77777777" w:rsidTr="002A744F">
        <w:trPr>
          <w:tblHeader/>
        </w:trPr>
        <w:tc>
          <w:tcPr>
            <w:tcW w:w="2005" w:type="pct"/>
          </w:tcPr>
          <w:p w14:paraId="43A0FFCF" w14:textId="77777777" w:rsidR="002C33C6" w:rsidRPr="00B67E8F" w:rsidRDefault="002C33C6" w:rsidP="002A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pct"/>
          </w:tcPr>
          <w:p w14:paraId="1282820B" w14:textId="77777777" w:rsidR="002C33C6" w:rsidRPr="00B67E8F" w:rsidRDefault="002C33C6" w:rsidP="002A744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7" w:type="pct"/>
            <w:gridSpan w:val="3"/>
          </w:tcPr>
          <w:p w14:paraId="33C38B4E" w14:textId="77777777" w:rsidR="002C33C6" w:rsidRPr="00C61BD7" w:rsidRDefault="002C33C6" w:rsidP="002A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1B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33C6" w:rsidRPr="00B67E8F" w14:paraId="77DDD07E" w14:textId="77777777" w:rsidTr="002A744F">
        <w:trPr>
          <w:tblHeader/>
        </w:trPr>
        <w:tc>
          <w:tcPr>
            <w:tcW w:w="2005" w:type="pct"/>
          </w:tcPr>
          <w:p w14:paraId="4E8F95CB" w14:textId="77777777" w:rsidR="002C33C6" w:rsidRPr="00754A6D" w:rsidRDefault="002C33C6" w:rsidP="002A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754A6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754A6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30 </w:t>
            </w:r>
            <w:r w:rsidRPr="00754A6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8" w:type="pct"/>
          </w:tcPr>
          <w:p w14:paraId="75727EDC" w14:textId="77777777" w:rsidR="002C33C6" w:rsidRPr="00B67E8F" w:rsidRDefault="002C33C6" w:rsidP="002A744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</w:tcPr>
          <w:p w14:paraId="4479B043" w14:textId="77777777" w:rsidR="002C33C6" w:rsidRPr="00B67E8F" w:rsidRDefault="002C33C6" w:rsidP="002A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95" w:type="pct"/>
          </w:tcPr>
          <w:p w14:paraId="0B6BDB60" w14:textId="77777777" w:rsidR="002C33C6" w:rsidRPr="00B67E8F" w:rsidRDefault="002C33C6" w:rsidP="002A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43CBADF8" w14:textId="77777777" w:rsidR="002C33C6" w:rsidRPr="00B67E8F" w:rsidRDefault="002C33C6" w:rsidP="002A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C33C6" w:rsidRPr="007C541F" w14:paraId="716E2F90" w14:textId="77777777" w:rsidTr="00113E3A">
        <w:trPr>
          <w:trHeight w:val="335"/>
          <w:tblHeader/>
        </w:trPr>
        <w:tc>
          <w:tcPr>
            <w:tcW w:w="2005" w:type="pct"/>
          </w:tcPr>
          <w:p w14:paraId="139463F8" w14:textId="77777777" w:rsidR="002C33C6" w:rsidRPr="00113E3A" w:rsidRDefault="002C33C6" w:rsidP="002A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pct"/>
          </w:tcPr>
          <w:p w14:paraId="3ECBCDAD" w14:textId="77777777" w:rsidR="002C33C6" w:rsidRPr="00113E3A" w:rsidRDefault="002C33C6" w:rsidP="002A744F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7" w:type="pct"/>
            <w:gridSpan w:val="3"/>
          </w:tcPr>
          <w:p w14:paraId="2B9E429C" w14:textId="77777777" w:rsidR="002C33C6" w:rsidRPr="00113E3A" w:rsidRDefault="002C33C6" w:rsidP="002A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13E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742A" w:rsidRPr="00B67E8F" w14:paraId="3AA42ECA" w14:textId="77777777" w:rsidTr="009B58BC">
        <w:tc>
          <w:tcPr>
            <w:tcW w:w="2005" w:type="pct"/>
          </w:tcPr>
          <w:p w14:paraId="2DD288F2" w14:textId="77777777" w:rsidR="0013742A" w:rsidRPr="00B67E8F" w:rsidRDefault="0013742A" w:rsidP="009B5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78" w:type="pct"/>
          </w:tcPr>
          <w:p w14:paraId="00DC7739" w14:textId="77777777" w:rsidR="0013742A" w:rsidRPr="00B67E8F" w:rsidRDefault="0013742A" w:rsidP="009B58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</w:tcPr>
          <w:p w14:paraId="24D667E0" w14:textId="77777777" w:rsidR="0013742A" w:rsidRPr="00B67E8F" w:rsidRDefault="0013742A" w:rsidP="009B5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pct"/>
          </w:tcPr>
          <w:p w14:paraId="505BCF9F" w14:textId="77777777" w:rsidR="0013742A" w:rsidRPr="00B67E8F" w:rsidRDefault="0013742A" w:rsidP="009B5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6D38E488" w14:textId="77777777" w:rsidR="0013742A" w:rsidRPr="00B67E8F" w:rsidRDefault="0013742A" w:rsidP="009B58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6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3742A" w:rsidRPr="00B67E8F" w14:paraId="295D2051" w14:textId="77777777" w:rsidTr="009B58BC">
        <w:tc>
          <w:tcPr>
            <w:tcW w:w="2005" w:type="pct"/>
          </w:tcPr>
          <w:p w14:paraId="47A3DF1D" w14:textId="77777777" w:rsidR="0013742A" w:rsidRPr="00B67E8F" w:rsidRDefault="0013742A" w:rsidP="0013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278" w:type="pct"/>
          </w:tcPr>
          <w:p w14:paraId="74B32C4E" w14:textId="77777777" w:rsidR="0013742A" w:rsidRPr="00B67E8F" w:rsidRDefault="0013742A" w:rsidP="001374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6" w:type="pct"/>
          </w:tcPr>
          <w:p w14:paraId="18B7A533" w14:textId="46A8BD9C" w:rsidR="0013742A" w:rsidRPr="00B67E8F" w:rsidRDefault="0013742A" w:rsidP="001374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1,</w:t>
            </w:r>
            <w:r w:rsidR="00A5524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  <w:r w:rsidR="00060C8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56,627</w:t>
            </w:r>
          </w:p>
        </w:tc>
        <w:tc>
          <w:tcPr>
            <w:tcW w:w="295" w:type="pct"/>
          </w:tcPr>
          <w:p w14:paraId="5849488D" w14:textId="77777777" w:rsidR="0013742A" w:rsidRPr="00B67E8F" w:rsidRDefault="0013742A" w:rsidP="001374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0E713DD0" w14:textId="551D795F" w:rsidR="0013742A" w:rsidRPr="00B67E8F" w:rsidRDefault="0013742A" w:rsidP="001374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6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1,617,443</w:t>
            </w:r>
          </w:p>
        </w:tc>
      </w:tr>
      <w:tr w:rsidR="0013742A" w:rsidRPr="00B67E8F" w14:paraId="3B327378" w14:textId="77777777" w:rsidTr="009B58BC">
        <w:tc>
          <w:tcPr>
            <w:tcW w:w="2005" w:type="pct"/>
          </w:tcPr>
          <w:p w14:paraId="74AD8F66" w14:textId="77777777" w:rsidR="0013742A" w:rsidRPr="00B67E8F" w:rsidRDefault="0013742A" w:rsidP="0013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278" w:type="pct"/>
          </w:tcPr>
          <w:p w14:paraId="4163434D" w14:textId="77777777" w:rsidR="0013742A" w:rsidRPr="00B67E8F" w:rsidRDefault="0013742A" w:rsidP="001374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1819B592" w14:textId="684889FB" w:rsidR="0013742A" w:rsidRPr="00B67E8F" w:rsidRDefault="0013742A" w:rsidP="001374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206</w:t>
            </w:r>
          </w:p>
        </w:tc>
        <w:tc>
          <w:tcPr>
            <w:tcW w:w="295" w:type="pct"/>
          </w:tcPr>
          <w:p w14:paraId="2D57584A" w14:textId="77777777" w:rsidR="0013742A" w:rsidRPr="00B67E8F" w:rsidRDefault="0013742A" w:rsidP="001374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0AE2D5D8" w14:textId="59744D6C" w:rsidR="0013742A" w:rsidRPr="00B67E8F" w:rsidRDefault="0013742A" w:rsidP="001374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6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1,420</w:t>
            </w:r>
          </w:p>
        </w:tc>
      </w:tr>
      <w:tr w:rsidR="0013742A" w:rsidRPr="00B67E8F" w14:paraId="5E702308" w14:textId="77777777" w:rsidTr="009B58BC">
        <w:tc>
          <w:tcPr>
            <w:tcW w:w="2005" w:type="pct"/>
          </w:tcPr>
          <w:p w14:paraId="19849EAF" w14:textId="77777777" w:rsidR="0013742A" w:rsidRPr="00B67E8F" w:rsidRDefault="0013742A" w:rsidP="0013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E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78" w:type="pct"/>
          </w:tcPr>
          <w:p w14:paraId="0FC85C1F" w14:textId="77777777" w:rsidR="0013742A" w:rsidRPr="00B67E8F" w:rsidRDefault="0013742A" w:rsidP="0013742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1482BBC0" w14:textId="3F94597D" w:rsidR="0013742A" w:rsidRPr="00B67E8F" w:rsidRDefault="0013742A" w:rsidP="001374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before="0" w:line="240" w:lineRule="auto"/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060C8B">
              <w:rPr>
                <w:rFonts w:ascii="Angsana New" w:hAnsi="Angsana New"/>
                <w:sz w:val="30"/>
                <w:szCs w:val="30"/>
              </w:rPr>
              <w:t>956,833</w:t>
            </w:r>
          </w:p>
        </w:tc>
        <w:tc>
          <w:tcPr>
            <w:tcW w:w="295" w:type="pct"/>
          </w:tcPr>
          <w:p w14:paraId="766967D9" w14:textId="77777777" w:rsidR="0013742A" w:rsidRPr="00B67E8F" w:rsidRDefault="0013742A" w:rsidP="0013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44C1EB64" w14:textId="52B92671" w:rsidR="0013742A" w:rsidRPr="00B67E8F" w:rsidRDefault="0013742A" w:rsidP="001374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6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1,618,863</w:t>
            </w:r>
          </w:p>
        </w:tc>
      </w:tr>
    </w:tbl>
    <w:p w14:paraId="4E5751F3" w14:textId="77777777" w:rsidR="0013742A" w:rsidRPr="00113E3A" w:rsidRDefault="0013742A" w:rsidP="00137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</w:rPr>
      </w:pPr>
    </w:p>
    <w:p w14:paraId="44F80BF5" w14:textId="3403BEFB" w:rsidR="00217730" w:rsidRDefault="00217730" w:rsidP="00217730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542490">
        <w:rPr>
          <w:rFonts w:ascii="Angsana New" w:hAnsi="Angsana New"/>
          <w:b/>
          <w:bCs/>
          <w:sz w:val="30"/>
          <w:szCs w:val="30"/>
          <w:cs/>
        </w:rPr>
        <w:t>สัญญาเช่า</w:t>
      </w:r>
    </w:p>
    <w:p w14:paraId="31AC7C9E" w14:textId="77777777" w:rsidR="00217730" w:rsidRPr="00113E3A" w:rsidRDefault="00217730" w:rsidP="00217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8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9"/>
        <w:gridCol w:w="1080"/>
        <w:gridCol w:w="900"/>
        <w:gridCol w:w="178"/>
        <w:gridCol w:w="812"/>
        <w:gridCol w:w="225"/>
        <w:gridCol w:w="855"/>
        <w:gridCol w:w="180"/>
        <w:gridCol w:w="990"/>
        <w:gridCol w:w="180"/>
        <w:gridCol w:w="900"/>
      </w:tblGrid>
      <w:tr w:rsidR="00B87D88" w:rsidRPr="0041551D" w14:paraId="75613930" w14:textId="77777777" w:rsidTr="00113E3A">
        <w:trPr>
          <w:trHeight w:val="20"/>
          <w:tblHeader/>
        </w:trPr>
        <w:tc>
          <w:tcPr>
            <w:tcW w:w="3969" w:type="dxa"/>
            <w:gridSpan w:val="2"/>
            <w:shd w:val="clear" w:color="auto" w:fill="auto"/>
            <w:vAlign w:val="bottom"/>
          </w:tcPr>
          <w:p w14:paraId="3C1FA235" w14:textId="1C726E77" w:rsidR="00B87D88" w:rsidRPr="00113E3A" w:rsidRDefault="00B87D88" w:rsidP="00113E3A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113E3A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</w:t>
            </w:r>
            <w:r w:rsidRPr="00113E3A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งวด</w:t>
            </w:r>
            <w:r w:rsidRPr="00113E3A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เก้าเดือน</w:t>
            </w:r>
            <w:r w:rsidRPr="00113E3A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สิ้นสุด</w:t>
            </w:r>
            <w:r w:rsidR="00113E3A" w:rsidRPr="00113E3A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วันที่</w:t>
            </w:r>
            <w:r w:rsidR="00113E3A" w:rsidRPr="00113E3A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113E3A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30 </w:t>
            </w:r>
            <w:r w:rsidRPr="00113E3A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113E3A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2564</w:t>
            </w:r>
          </w:p>
        </w:tc>
        <w:tc>
          <w:tcPr>
            <w:tcW w:w="5220" w:type="dxa"/>
            <w:gridSpan w:val="9"/>
          </w:tcPr>
          <w:p w14:paraId="249EA65E" w14:textId="41F1DBAA" w:rsidR="00B87D88" w:rsidRPr="001A2A65" w:rsidRDefault="00B87D88" w:rsidP="00217730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1A2A6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1A2A6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217730" w:rsidRPr="0041551D" w14:paraId="543BE466" w14:textId="77777777" w:rsidTr="00113E3A">
        <w:trPr>
          <w:trHeight w:val="20"/>
          <w:tblHeader/>
        </w:trPr>
        <w:tc>
          <w:tcPr>
            <w:tcW w:w="2889" w:type="dxa"/>
            <w:shd w:val="clear" w:color="auto" w:fill="auto"/>
            <w:vAlign w:val="bottom"/>
          </w:tcPr>
          <w:p w14:paraId="2DDBECDC" w14:textId="77777777" w:rsidR="00217730" w:rsidRPr="001A2A65" w:rsidRDefault="00217730" w:rsidP="0021773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1A2A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691A88AA" w14:textId="77777777" w:rsidR="00217730" w:rsidRPr="005A4B4B" w:rsidRDefault="00217730" w:rsidP="00217730">
            <w:pPr>
              <w:pStyle w:val="Pa47"/>
              <w:ind w:left="-10"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39F9CC4E" w14:textId="77777777" w:rsidR="00217730" w:rsidRPr="001A2A65" w:rsidRDefault="00217730" w:rsidP="0021773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78" w:type="dxa"/>
          </w:tcPr>
          <w:p w14:paraId="3F1FB16A" w14:textId="77777777" w:rsidR="00217730" w:rsidRPr="001A2A65" w:rsidRDefault="00217730" w:rsidP="0021773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12" w:type="dxa"/>
          </w:tcPr>
          <w:p w14:paraId="3DE60A9F" w14:textId="77777777" w:rsidR="00217730" w:rsidRPr="001A2A65" w:rsidRDefault="00217730" w:rsidP="00217730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225" w:type="dxa"/>
          </w:tcPr>
          <w:p w14:paraId="3D324ACE" w14:textId="77777777" w:rsidR="00217730" w:rsidRPr="001A2A65" w:rsidRDefault="00217730" w:rsidP="0021773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55" w:type="dxa"/>
          </w:tcPr>
          <w:p w14:paraId="4D6CA0E5" w14:textId="77777777" w:rsidR="00217730" w:rsidRPr="001A2A65" w:rsidRDefault="00217730" w:rsidP="0021773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อุปกรณ์</w:t>
            </w:r>
          </w:p>
        </w:tc>
        <w:tc>
          <w:tcPr>
            <w:tcW w:w="180" w:type="dxa"/>
          </w:tcPr>
          <w:p w14:paraId="5B6545C9" w14:textId="77777777" w:rsidR="00217730" w:rsidRPr="001A2A65" w:rsidRDefault="00217730" w:rsidP="0021773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57330CA1" w14:textId="77777777" w:rsidR="00217730" w:rsidRPr="00113E3A" w:rsidRDefault="00217730" w:rsidP="00113E3A">
            <w:pPr>
              <w:pStyle w:val="Pa47"/>
              <w:ind w:right="-80" w:hanging="8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</w:pPr>
            <w:r w:rsidRPr="00113E3A">
              <w:rPr>
                <w:rFonts w:ascii="Angsana New" w:hAnsi="Angsana New" w:hint="cs"/>
                <w:spacing w:val="-6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5C7869CF" w14:textId="77777777" w:rsidR="00217730" w:rsidRPr="001A2A65" w:rsidRDefault="00217730" w:rsidP="0021773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2800491" w14:textId="77777777" w:rsidR="00217730" w:rsidRPr="001A2A65" w:rsidRDefault="00217730" w:rsidP="0021773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A2A65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17730" w:rsidRPr="0041551D" w14:paraId="446EDE9C" w14:textId="77777777" w:rsidTr="00113E3A">
        <w:trPr>
          <w:trHeight w:val="20"/>
        </w:trPr>
        <w:tc>
          <w:tcPr>
            <w:tcW w:w="2889" w:type="dxa"/>
            <w:shd w:val="clear" w:color="auto" w:fill="auto"/>
          </w:tcPr>
          <w:p w14:paraId="18B5FFF6" w14:textId="77777777" w:rsidR="00217730" w:rsidRPr="001A2A65" w:rsidRDefault="00217730" w:rsidP="00217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76" w:hanging="15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295138" w14:textId="77777777" w:rsidR="00217730" w:rsidRPr="00113E3A" w:rsidRDefault="00217730" w:rsidP="00113E3A">
            <w:pPr>
              <w:tabs>
                <w:tab w:val="clear" w:pos="680"/>
                <w:tab w:val="left" w:pos="550"/>
                <w:tab w:val="decimal" w:pos="1181"/>
              </w:tabs>
              <w:ind w:right="-80" w:hanging="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13E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5220" w:type="dxa"/>
            <w:gridSpan w:val="9"/>
          </w:tcPr>
          <w:p w14:paraId="611D8471" w14:textId="77777777" w:rsidR="00217730" w:rsidRPr="00E15C1B" w:rsidRDefault="00217730" w:rsidP="00217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2D7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17730" w:rsidRPr="0041551D" w14:paraId="1073ABAB" w14:textId="77777777" w:rsidTr="00113E3A">
        <w:trPr>
          <w:trHeight w:val="20"/>
        </w:trPr>
        <w:tc>
          <w:tcPr>
            <w:tcW w:w="2889" w:type="dxa"/>
            <w:shd w:val="clear" w:color="auto" w:fill="auto"/>
          </w:tcPr>
          <w:p w14:paraId="6C5ECE4D" w14:textId="77777777" w:rsidR="00217730" w:rsidRPr="001A2A65" w:rsidRDefault="00217730" w:rsidP="00217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76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A2A6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97B7A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1A2A65">
              <w:rPr>
                <w:rFonts w:ascii="Angsana New" w:hAnsi="Angsana New"/>
                <w:sz w:val="30"/>
                <w:szCs w:val="30"/>
              </w:rPr>
              <w:t xml:space="preserve"> 2563</w:t>
            </w:r>
            <w:r w:rsidRPr="001A2A6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0C1D52B1" w14:textId="1C5AD5B6" w:rsidR="00217730" w:rsidRPr="00807BA0" w:rsidRDefault="00B87D88" w:rsidP="00113E3A">
            <w:pPr>
              <w:tabs>
                <w:tab w:val="clear" w:pos="680"/>
                <w:tab w:val="left" w:pos="730"/>
                <w:tab w:val="decimal" w:pos="1181"/>
              </w:tabs>
              <w:ind w:right="11" w:hanging="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900" w:type="dxa"/>
          </w:tcPr>
          <w:p w14:paraId="5BFA075F" w14:textId="31F088CF" w:rsidR="00217730" w:rsidRPr="00113E3A" w:rsidRDefault="0093706D" w:rsidP="00113E3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3E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10,614</w:t>
            </w:r>
          </w:p>
        </w:tc>
        <w:tc>
          <w:tcPr>
            <w:tcW w:w="178" w:type="dxa"/>
          </w:tcPr>
          <w:p w14:paraId="21F9B4C2" w14:textId="77777777" w:rsidR="00217730" w:rsidRPr="00E15C1B" w:rsidRDefault="00217730" w:rsidP="0021773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812" w:type="dxa"/>
          </w:tcPr>
          <w:p w14:paraId="039849E0" w14:textId="43366CB1" w:rsidR="00217730" w:rsidRPr="00E15C1B" w:rsidRDefault="0093706D" w:rsidP="00217730">
            <w:pPr>
              <w:tabs>
                <w:tab w:val="clear" w:pos="680"/>
                <w:tab w:val="clear" w:pos="907"/>
                <w:tab w:val="left" w:pos="546"/>
                <w:tab w:val="left" w:pos="726"/>
                <w:tab w:val="decimal" w:pos="1181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9,710</w:t>
            </w:r>
          </w:p>
        </w:tc>
        <w:tc>
          <w:tcPr>
            <w:tcW w:w="225" w:type="dxa"/>
          </w:tcPr>
          <w:p w14:paraId="0456D039" w14:textId="77777777" w:rsidR="00217730" w:rsidRPr="00E15C1B" w:rsidRDefault="00217730" w:rsidP="0021773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855" w:type="dxa"/>
          </w:tcPr>
          <w:p w14:paraId="117ED6E1" w14:textId="19E6EA9B" w:rsidR="00217730" w:rsidRPr="00174E12" w:rsidRDefault="0093706D" w:rsidP="0093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93"/>
              </w:tabs>
              <w:spacing w:before="0" w:line="240" w:lineRule="auto"/>
              <w:ind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3,487</w:t>
            </w:r>
          </w:p>
        </w:tc>
        <w:tc>
          <w:tcPr>
            <w:tcW w:w="180" w:type="dxa"/>
          </w:tcPr>
          <w:p w14:paraId="4A0623BE" w14:textId="77777777" w:rsidR="00217730" w:rsidRPr="00E15C1B" w:rsidRDefault="00217730" w:rsidP="00217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961E17" w14:textId="33109352" w:rsidR="00217730" w:rsidRPr="00D2713B" w:rsidRDefault="0093706D" w:rsidP="00217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8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5,739</w:t>
            </w:r>
          </w:p>
        </w:tc>
        <w:tc>
          <w:tcPr>
            <w:tcW w:w="180" w:type="dxa"/>
          </w:tcPr>
          <w:p w14:paraId="620D520A" w14:textId="77777777" w:rsidR="00217730" w:rsidRPr="00E15C1B" w:rsidRDefault="00217730" w:rsidP="00217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1122E0" w14:textId="01BE0B42" w:rsidR="00217730" w:rsidRPr="00174E12" w:rsidRDefault="0093706D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93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29,550</w:t>
            </w:r>
          </w:p>
        </w:tc>
      </w:tr>
      <w:tr w:rsidR="00174E12" w:rsidRPr="0041551D" w14:paraId="11836653" w14:textId="77777777" w:rsidTr="00113E3A">
        <w:trPr>
          <w:trHeight w:val="20"/>
        </w:trPr>
        <w:tc>
          <w:tcPr>
            <w:tcW w:w="2889" w:type="dxa"/>
            <w:shd w:val="clear" w:color="auto" w:fill="auto"/>
          </w:tcPr>
          <w:p w14:paraId="13EB6B7E" w14:textId="1CF89A32" w:rsidR="00174E12" w:rsidRPr="001A2A65" w:rsidRDefault="00174E12" w:rsidP="00217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76" w:hanging="1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9878D6D" w14:textId="77777777" w:rsidR="00174E12" w:rsidRPr="00807BA0" w:rsidRDefault="00174E12" w:rsidP="0021773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0496177" w14:textId="276991D2" w:rsidR="00174E12" w:rsidRPr="00113E3A" w:rsidRDefault="0093706D" w:rsidP="00113E3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3E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3,769</w:t>
            </w:r>
          </w:p>
        </w:tc>
        <w:tc>
          <w:tcPr>
            <w:tcW w:w="178" w:type="dxa"/>
          </w:tcPr>
          <w:p w14:paraId="4A2D0E63" w14:textId="77777777" w:rsidR="00174E12" w:rsidRPr="00E15C1B" w:rsidRDefault="00174E12" w:rsidP="0021773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812" w:type="dxa"/>
          </w:tcPr>
          <w:p w14:paraId="3D8DC50E" w14:textId="2AF7BB28" w:rsidR="00174E12" w:rsidRPr="00174E12" w:rsidRDefault="0093706D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70"/>
              </w:tabs>
              <w:spacing w:before="0" w:line="240" w:lineRule="auto"/>
              <w:ind w:left="-108" w:right="-18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25" w:type="dxa"/>
          </w:tcPr>
          <w:p w14:paraId="02CD82CE" w14:textId="77777777" w:rsidR="00174E12" w:rsidRPr="00E15C1B" w:rsidRDefault="00174E12" w:rsidP="0021773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855" w:type="dxa"/>
          </w:tcPr>
          <w:p w14:paraId="211FCEB6" w14:textId="064B48C7" w:rsidR="00174E12" w:rsidRPr="00174E12" w:rsidRDefault="0093706D" w:rsidP="0093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93"/>
              </w:tabs>
              <w:spacing w:before="0" w:line="240" w:lineRule="auto"/>
              <w:ind w:right="-18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1,696</w:t>
            </w:r>
          </w:p>
        </w:tc>
        <w:tc>
          <w:tcPr>
            <w:tcW w:w="180" w:type="dxa"/>
          </w:tcPr>
          <w:p w14:paraId="5C49E699" w14:textId="77777777" w:rsidR="00174E12" w:rsidRPr="00174E12" w:rsidRDefault="00174E12" w:rsidP="00217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205B31" w14:textId="3A7B3906" w:rsidR="00174E12" w:rsidRPr="00174E12" w:rsidRDefault="0093706D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40"/>
              </w:tabs>
              <w:spacing w:before="0" w:line="240" w:lineRule="auto"/>
              <w:ind w:left="-108" w:right="-18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65737F2" w14:textId="77777777" w:rsidR="00174E12" w:rsidRPr="00174E12" w:rsidRDefault="00174E12" w:rsidP="00217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B0A3441" w14:textId="6C0F10A2" w:rsidR="00174E12" w:rsidRPr="00174E12" w:rsidRDefault="0093706D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93"/>
              </w:tabs>
              <w:spacing w:before="0" w:line="240" w:lineRule="auto"/>
              <w:ind w:left="-108" w:right="-18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5,465</w:t>
            </w:r>
          </w:p>
        </w:tc>
      </w:tr>
      <w:tr w:rsidR="00217730" w:rsidRPr="00174E12" w14:paraId="5523E7B7" w14:textId="77777777" w:rsidTr="00113E3A">
        <w:trPr>
          <w:trHeight w:val="20"/>
        </w:trPr>
        <w:tc>
          <w:tcPr>
            <w:tcW w:w="2889" w:type="dxa"/>
            <w:shd w:val="clear" w:color="auto" w:fill="auto"/>
          </w:tcPr>
          <w:p w14:paraId="408D6CC1" w14:textId="77777777" w:rsidR="00217730" w:rsidRPr="001A2A65" w:rsidRDefault="00217730" w:rsidP="0021773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A2A6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1A2A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080" w:type="dxa"/>
          </w:tcPr>
          <w:p w14:paraId="0C91F358" w14:textId="77777777" w:rsidR="00217730" w:rsidRPr="001A2A65" w:rsidRDefault="00217730" w:rsidP="0021773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313888" w14:textId="5BED27FF" w:rsidR="00217730" w:rsidRPr="00113E3A" w:rsidRDefault="0093706D" w:rsidP="00113E3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13E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(6,724)</w:t>
            </w:r>
          </w:p>
        </w:tc>
        <w:tc>
          <w:tcPr>
            <w:tcW w:w="178" w:type="dxa"/>
          </w:tcPr>
          <w:p w14:paraId="395290C6" w14:textId="77777777" w:rsidR="00217730" w:rsidRPr="00E15C1B" w:rsidRDefault="00217730" w:rsidP="0021773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2F88CDD4" w14:textId="077D2D7B" w:rsidR="00217730" w:rsidRPr="00174E12" w:rsidRDefault="0093706D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20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(2,251)</w:t>
            </w:r>
          </w:p>
        </w:tc>
        <w:tc>
          <w:tcPr>
            <w:tcW w:w="225" w:type="dxa"/>
          </w:tcPr>
          <w:p w14:paraId="2E4D05F3" w14:textId="77777777" w:rsidR="00217730" w:rsidRPr="00E15C1B" w:rsidRDefault="00217730" w:rsidP="0021773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5BE9FD23" w14:textId="6078011C" w:rsidR="00217730" w:rsidRPr="00174E12" w:rsidRDefault="0093706D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20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(889)</w:t>
            </w:r>
          </w:p>
        </w:tc>
        <w:tc>
          <w:tcPr>
            <w:tcW w:w="180" w:type="dxa"/>
          </w:tcPr>
          <w:p w14:paraId="3AA11AF5" w14:textId="77777777" w:rsidR="00217730" w:rsidRPr="00174E12" w:rsidRDefault="00217730" w:rsidP="00217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93EA6A" w14:textId="37A06E39" w:rsidR="00217730" w:rsidRPr="00174E12" w:rsidRDefault="0093706D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28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(1,98</w:t>
            </w:r>
            <w:r w:rsidR="006C2AE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294D44D" w14:textId="77777777" w:rsidR="00217730" w:rsidRPr="00174E12" w:rsidRDefault="00217730" w:rsidP="00217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A1681D" w14:textId="4D89EE70" w:rsidR="00217730" w:rsidRPr="00174E12" w:rsidRDefault="0093706D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20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(11,84</w:t>
            </w:r>
            <w:r w:rsidR="006C2AE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217730" w:rsidRPr="008D143A" w14:paraId="374BE359" w14:textId="77777777" w:rsidTr="00113E3A">
        <w:trPr>
          <w:trHeight w:val="20"/>
        </w:trPr>
        <w:tc>
          <w:tcPr>
            <w:tcW w:w="2889" w:type="dxa"/>
            <w:shd w:val="clear" w:color="auto" w:fill="auto"/>
            <w:vAlign w:val="bottom"/>
          </w:tcPr>
          <w:p w14:paraId="5D7D46BF" w14:textId="47302CE3" w:rsidR="00217730" w:rsidRPr="00C61BD7" w:rsidRDefault="00217730" w:rsidP="00217730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1B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E1B71" w:rsidRPr="008E1B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8E1B71" w:rsidRPr="008E1B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8E1B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61BD7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2A10037A" w14:textId="77777777" w:rsidR="00217730" w:rsidRPr="001A2A65" w:rsidRDefault="00217730" w:rsidP="0021773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21CFD" w14:textId="5968F7D0" w:rsidR="00217730" w:rsidRPr="00113E3A" w:rsidRDefault="0093706D" w:rsidP="00113E3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13E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7,659</w:t>
            </w:r>
          </w:p>
        </w:tc>
        <w:tc>
          <w:tcPr>
            <w:tcW w:w="178" w:type="dxa"/>
          </w:tcPr>
          <w:p w14:paraId="25FEDC32" w14:textId="77777777" w:rsidR="00217730" w:rsidRPr="00E15C1B" w:rsidRDefault="00217730" w:rsidP="0021773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22C2D" w14:textId="0A742E53" w:rsidR="00217730" w:rsidRPr="00E15C1B" w:rsidRDefault="0093706D" w:rsidP="00217730">
            <w:pPr>
              <w:tabs>
                <w:tab w:val="clear" w:pos="680"/>
                <w:tab w:val="clear" w:pos="907"/>
                <w:tab w:val="left" w:pos="663"/>
                <w:tab w:val="decimal" w:pos="1181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7,459</w:t>
            </w:r>
          </w:p>
        </w:tc>
        <w:tc>
          <w:tcPr>
            <w:tcW w:w="225" w:type="dxa"/>
          </w:tcPr>
          <w:p w14:paraId="1475952A" w14:textId="77777777" w:rsidR="00217730" w:rsidRPr="00E15C1B" w:rsidRDefault="00217730" w:rsidP="00217730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7DE8256D" w14:textId="2A55D939" w:rsidR="00217730" w:rsidRPr="00174E12" w:rsidRDefault="0093706D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93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4,294</w:t>
            </w:r>
          </w:p>
        </w:tc>
        <w:tc>
          <w:tcPr>
            <w:tcW w:w="180" w:type="dxa"/>
          </w:tcPr>
          <w:p w14:paraId="4DF0B724" w14:textId="77777777" w:rsidR="00217730" w:rsidRPr="00E15C1B" w:rsidRDefault="00217730" w:rsidP="00217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AEB353" w14:textId="4B973DD8" w:rsidR="00217730" w:rsidRPr="00174E12" w:rsidRDefault="0093706D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28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3,75</w:t>
            </w:r>
            <w:r w:rsidR="006C2AEA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1722496D" w14:textId="77777777" w:rsidR="00217730" w:rsidRPr="00E15C1B" w:rsidRDefault="00217730" w:rsidP="00217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79F03" w14:textId="4C684773" w:rsidR="00217730" w:rsidRPr="00174E12" w:rsidRDefault="0093706D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93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23,17</w:t>
            </w:r>
            <w:r w:rsidR="006C2AEA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</w:tbl>
    <w:p w14:paraId="755D9C14" w14:textId="77777777" w:rsidR="00217730" w:rsidRPr="00113E3A" w:rsidRDefault="00217730" w:rsidP="00217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18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9"/>
        <w:gridCol w:w="1080"/>
        <w:gridCol w:w="900"/>
        <w:gridCol w:w="178"/>
        <w:gridCol w:w="812"/>
        <w:gridCol w:w="225"/>
        <w:gridCol w:w="855"/>
        <w:gridCol w:w="180"/>
        <w:gridCol w:w="990"/>
        <w:gridCol w:w="180"/>
        <w:gridCol w:w="900"/>
      </w:tblGrid>
      <w:tr w:rsidR="00113E3A" w:rsidRPr="0041551D" w14:paraId="431CCEF1" w14:textId="77777777" w:rsidTr="00113E3A">
        <w:trPr>
          <w:trHeight w:val="20"/>
          <w:tblHeader/>
        </w:trPr>
        <w:tc>
          <w:tcPr>
            <w:tcW w:w="3969" w:type="dxa"/>
            <w:gridSpan w:val="2"/>
            <w:shd w:val="clear" w:color="auto" w:fill="auto"/>
            <w:vAlign w:val="bottom"/>
          </w:tcPr>
          <w:p w14:paraId="75E712C0" w14:textId="549B6612" w:rsidR="00113E3A" w:rsidRPr="001A2A65" w:rsidRDefault="00113E3A" w:rsidP="00113E3A">
            <w:pPr>
              <w:pStyle w:val="Pa47"/>
              <w:ind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13E3A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Pr="00113E3A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เก้าเดือน</w:t>
            </w:r>
            <w:r w:rsidRPr="00113E3A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สิ้นสุดวันที่</w:t>
            </w:r>
            <w:r w:rsidRPr="00113E3A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30 </w:t>
            </w:r>
            <w:r w:rsidRPr="00113E3A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113E3A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2564</w:t>
            </w:r>
          </w:p>
        </w:tc>
        <w:tc>
          <w:tcPr>
            <w:tcW w:w="5220" w:type="dxa"/>
            <w:gridSpan w:val="9"/>
          </w:tcPr>
          <w:p w14:paraId="3CC74131" w14:textId="05D469B7" w:rsidR="00113E3A" w:rsidRPr="001A2A65" w:rsidRDefault="00113E3A" w:rsidP="00113E3A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bidi="ar-SA"/>
              </w:rPr>
            </w:pPr>
            <w:r w:rsidRPr="001A2A6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217730" w:rsidRPr="0041551D" w14:paraId="56E5343B" w14:textId="77777777" w:rsidTr="00113E3A">
        <w:trPr>
          <w:trHeight w:val="20"/>
          <w:tblHeader/>
        </w:trPr>
        <w:tc>
          <w:tcPr>
            <w:tcW w:w="2889" w:type="dxa"/>
            <w:shd w:val="clear" w:color="auto" w:fill="auto"/>
            <w:vAlign w:val="bottom"/>
          </w:tcPr>
          <w:p w14:paraId="433BBABC" w14:textId="77777777" w:rsidR="00217730" w:rsidRPr="001A2A65" w:rsidRDefault="00217730" w:rsidP="0021773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1A2A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65778733" w14:textId="77777777" w:rsidR="00217730" w:rsidRPr="005A4B4B" w:rsidRDefault="00217730" w:rsidP="00217730">
            <w:pPr>
              <w:pStyle w:val="Pa47"/>
              <w:ind w:left="-10"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358AA59E" w14:textId="77777777" w:rsidR="00217730" w:rsidRPr="001A2A65" w:rsidRDefault="00217730" w:rsidP="0021773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78" w:type="dxa"/>
          </w:tcPr>
          <w:p w14:paraId="23005C11" w14:textId="77777777" w:rsidR="00217730" w:rsidRPr="001A2A65" w:rsidRDefault="00217730" w:rsidP="0021773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12" w:type="dxa"/>
          </w:tcPr>
          <w:p w14:paraId="5FD8BE75" w14:textId="77777777" w:rsidR="00217730" w:rsidRPr="001A2A65" w:rsidRDefault="00217730" w:rsidP="00217730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225" w:type="dxa"/>
          </w:tcPr>
          <w:p w14:paraId="190F76E2" w14:textId="77777777" w:rsidR="00217730" w:rsidRPr="001A2A65" w:rsidRDefault="00217730" w:rsidP="0021773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55" w:type="dxa"/>
          </w:tcPr>
          <w:p w14:paraId="0150708E" w14:textId="77777777" w:rsidR="00217730" w:rsidRPr="001A2A65" w:rsidRDefault="00217730" w:rsidP="0021773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อุปกรณ์</w:t>
            </w:r>
          </w:p>
        </w:tc>
        <w:tc>
          <w:tcPr>
            <w:tcW w:w="180" w:type="dxa"/>
          </w:tcPr>
          <w:p w14:paraId="05FAB0C3" w14:textId="77777777" w:rsidR="00217730" w:rsidRPr="001A2A65" w:rsidRDefault="00217730" w:rsidP="0021773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7D5BCCA7" w14:textId="77777777" w:rsidR="00217730" w:rsidRPr="00113E3A" w:rsidRDefault="00217730" w:rsidP="00113E3A">
            <w:pPr>
              <w:pStyle w:val="Pa47"/>
              <w:ind w:right="-80" w:hanging="8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</w:pPr>
            <w:r w:rsidRPr="00113E3A">
              <w:rPr>
                <w:rFonts w:ascii="Angsana New" w:hAnsi="Angsana New" w:hint="cs"/>
                <w:spacing w:val="-6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45C727A0" w14:textId="77777777" w:rsidR="00217730" w:rsidRPr="001A2A65" w:rsidRDefault="00217730" w:rsidP="0021773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447F095" w14:textId="77777777" w:rsidR="00217730" w:rsidRPr="001A2A65" w:rsidRDefault="00217730" w:rsidP="00217730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A2A65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17730" w:rsidRPr="0041551D" w14:paraId="697035B5" w14:textId="77777777" w:rsidTr="00113E3A">
        <w:trPr>
          <w:trHeight w:val="20"/>
        </w:trPr>
        <w:tc>
          <w:tcPr>
            <w:tcW w:w="2889" w:type="dxa"/>
            <w:shd w:val="clear" w:color="auto" w:fill="auto"/>
          </w:tcPr>
          <w:p w14:paraId="3211ACCD" w14:textId="77777777" w:rsidR="00217730" w:rsidRPr="00113E3A" w:rsidRDefault="00217730" w:rsidP="00217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76" w:hanging="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1F077E" w14:textId="77777777" w:rsidR="00217730" w:rsidRPr="00113E3A" w:rsidRDefault="00217730" w:rsidP="00113E3A">
            <w:pPr>
              <w:tabs>
                <w:tab w:val="clear" w:pos="680"/>
                <w:tab w:val="left" w:pos="550"/>
                <w:tab w:val="decimal" w:pos="1181"/>
              </w:tabs>
              <w:ind w:right="-80" w:hanging="8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8C5C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5220" w:type="dxa"/>
            <w:gridSpan w:val="9"/>
          </w:tcPr>
          <w:p w14:paraId="206F5081" w14:textId="77777777" w:rsidR="00217730" w:rsidRPr="00152D76" w:rsidRDefault="00217730" w:rsidP="00217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52D7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17730" w:rsidRPr="0041551D" w14:paraId="00BEDF2E" w14:textId="77777777" w:rsidTr="00113E3A">
        <w:trPr>
          <w:trHeight w:val="20"/>
        </w:trPr>
        <w:tc>
          <w:tcPr>
            <w:tcW w:w="2889" w:type="dxa"/>
            <w:shd w:val="clear" w:color="auto" w:fill="auto"/>
          </w:tcPr>
          <w:p w14:paraId="10C96096" w14:textId="77777777" w:rsidR="00217730" w:rsidRPr="001A2A65" w:rsidRDefault="00217730" w:rsidP="00217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76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A2A6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97B7A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1A2A65">
              <w:rPr>
                <w:rFonts w:ascii="Angsana New" w:hAnsi="Angsana New"/>
                <w:sz w:val="30"/>
                <w:szCs w:val="30"/>
              </w:rPr>
              <w:t xml:space="preserve"> 2563</w:t>
            </w:r>
            <w:r w:rsidRPr="001A2A6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188B0953" w14:textId="27D4CC80" w:rsidR="00217730" w:rsidRPr="00113E3A" w:rsidRDefault="00B87D88" w:rsidP="00113E3A">
            <w:pPr>
              <w:tabs>
                <w:tab w:val="clear" w:pos="680"/>
                <w:tab w:val="left" w:pos="550"/>
                <w:tab w:val="decimal" w:pos="1181"/>
              </w:tabs>
              <w:ind w:right="-80" w:hanging="8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113E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2</w:t>
            </w:r>
          </w:p>
        </w:tc>
        <w:tc>
          <w:tcPr>
            <w:tcW w:w="900" w:type="dxa"/>
          </w:tcPr>
          <w:p w14:paraId="28F17CC9" w14:textId="2B4974DB" w:rsidR="00217730" w:rsidRPr="00E15C1B" w:rsidRDefault="0093706D" w:rsidP="00217730">
            <w:pPr>
              <w:tabs>
                <w:tab w:val="clear" w:pos="680"/>
                <w:tab w:val="left" w:pos="730"/>
                <w:tab w:val="decimal" w:pos="996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7,822</w:t>
            </w:r>
          </w:p>
        </w:tc>
        <w:tc>
          <w:tcPr>
            <w:tcW w:w="178" w:type="dxa"/>
          </w:tcPr>
          <w:p w14:paraId="534CF75F" w14:textId="77777777" w:rsidR="00217730" w:rsidRPr="00E15C1B" w:rsidRDefault="00217730" w:rsidP="0021773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812" w:type="dxa"/>
          </w:tcPr>
          <w:p w14:paraId="4ABAD4DF" w14:textId="718A65EC" w:rsidR="00217730" w:rsidRPr="00E15C1B" w:rsidRDefault="0093706D" w:rsidP="00217730">
            <w:pPr>
              <w:tabs>
                <w:tab w:val="clear" w:pos="680"/>
                <w:tab w:val="clear" w:pos="907"/>
                <w:tab w:val="left" w:pos="546"/>
                <w:tab w:val="left" w:pos="726"/>
                <w:tab w:val="decimal" w:pos="1181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9,710</w:t>
            </w:r>
          </w:p>
        </w:tc>
        <w:tc>
          <w:tcPr>
            <w:tcW w:w="225" w:type="dxa"/>
          </w:tcPr>
          <w:p w14:paraId="7C855549" w14:textId="77777777" w:rsidR="00217730" w:rsidRPr="00E15C1B" w:rsidRDefault="00217730" w:rsidP="0021773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855" w:type="dxa"/>
          </w:tcPr>
          <w:p w14:paraId="2225CF67" w14:textId="30C52DB1" w:rsidR="00217730" w:rsidRDefault="0093706D" w:rsidP="00217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3,347</w:t>
            </w:r>
          </w:p>
        </w:tc>
        <w:tc>
          <w:tcPr>
            <w:tcW w:w="180" w:type="dxa"/>
          </w:tcPr>
          <w:p w14:paraId="1F925BE4" w14:textId="77777777" w:rsidR="00217730" w:rsidRPr="00E15C1B" w:rsidRDefault="00217730" w:rsidP="00217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DBF984" w14:textId="7DD6BF3E" w:rsidR="00217730" w:rsidRPr="00E15C1B" w:rsidRDefault="0093706D" w:rsidP="00217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5,398</w:t>
            </w:r>
          </w:p>
        </w:tc>
        <w:tc>
          <w:tcPr>
            <w:tcW w:w="180" w:type="dxa"/>
          </w:tcPr>
          <w:p w14:paraId="2E0025EE" w14:textId="77777777" w:rsidR="00217730" w:rsidRPr="00E15C1B" w:rsidRDefault="00217730" w:rsidP="00217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BBE14B" w14:textId="0D04F1EC" w:rsidR="00217730" w:rsidRPr="00174E12" w:rsidRDefault="0093706D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93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26,</w:t>
            </w:r>
            <w:r w:rsidR="00A5524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77</w:t>
            </w:r>
          </w:p>
        </w:tc>
      </w:tr>
      <w:tr w:rsidR="00174E12" w:rsidRPr="0041551D" w14:paraId="6E87E25E" w14:textId="77777777" w:rsidTr="00113E3A">
        <w:trPr>
          <w:trHeight w:val="20"/>
        </w:trPr>
        <w:tc>
          <w:tcPr>
            <w:tcW w:w="2889" w:type="dxa"/>
            <w:shd w:val="clear" w:color="auto" w:fill="auto"/>
          </w:tcPr>
          <w:p w14:paraId="24F79F54" w14:textId="694FE28F" w:rsidR="00174E12" w:rsidRPr="001A2A65" w:rsidRDefault="00174E12" w:rsidP="0017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76" w:hanging="1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AA829B0" w14:textId="77777777" w:rsidR="00174E12" w:rsidRPr="00807BA0" w:rsidRDefault="00174E12" w:rsidP="00174E1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0542C6A" w14:textId="67865B64" w:rsidR="00174E12" w:rsidRDefault="0093706D" w:rsidP="00174E12">
            <w:pPr>
              <w:tabs>
                <w:tab w:val="clear" w:pos="680"/>
                <w:tab w:val="left" w:pos="730"/>
                <w:tab w:val="decimal" w:pos="996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3,769</w:t>
            </w:r>
          </w:p>
        </w:tc>
        <w:tc>
          <w:tcPr>
            <w:tcW w:w="178" w:type="dxa"/>
          </w:tcPr>
          <w:p w14:paraId="2838B26E" w14:textId="77777777" w:rsidR="00174E12" w:rsidRPr="00E15C1B" w:rsidRDefault="00174E12" w:rsidP="00174E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812" w:type="dxa"/>
          </w:tcPr>
          <w:p w14:paraId="2221EA39" w14:textId="0383B39C" w:rsidR="00174E12" w:rsidRPr="00174E12" w:rsidRDefault="0093706D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70"/>
              </w:tabs>
              <w:spacing w:before="0" w:line="240" w:lineRule="auto"/>
              <w:ind w:left="-108" w:right="-18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25" w:type="dxa"/>
          </w:tcPr>
          <w:p w14:paraId="0A235265" w14:textId="77777777" w:rsidR="00174E12" w:rsidRPr="00E15C1B" w:rsidRDefault="00174E12" w:rsidP="00174E12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855" w:type="dxa"/>
          </w:tcPr>
          <w:p w14:paraId="081C9D53" w14:textId="31E16410" w:rsidR="00174E12" w:rsidRPr="00BA4DFD" w:rsidRDefault="00BA4DFD" w:rsidP="00BA4D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A4DFD">
              <w:rPr>
                <w:rFonts w:ascii="Angsana New" w:hAnsi="Angsana New" w:cstheme="minorBidi"/>
                <w:sz w:val="30"/>
                <w:szCs w:val="30"/>
              </w:rPr>
              <w:t>1,</w:t>
            </w:r>
            <w:r w:rsidRPr="00BA4DFD">
              <w:rPr>
                <w:rFonts w:ascii="Angsana New" w:hAnsi="Angsana New" w:cs="Angsana New"/>
                <w:sz w:val="30"/>
                <w:szCs w:val="30"/>
              </w:rPr>
              <w:t>696</w:t>
            </w:r>
          </w:p>
        </w:tc>
        <w:tc>
          <w:tcPr>
            <w:tcW w:w="180" w:type="dxa"/>
          </w:tcPr>
          <w:p w14:paraId="4CCC2835" w14:textId="77777777" w:rsidR="00174E12" w:rsidRPr="00E15C1B" w:rsidRDefault="00174E12" w:rsidP="00174E1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2F55CA" w14:textId="152A15BE" w:rsidR="00174E12" w:rsidRPr="00174E12" w:rsidRDefault="00BA4DFD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40"/>
              </w:tabs>
              <w:spacing w:before="0" w:line="240" w:lineRule="auto"/>
              <w:ind w:left="-108" w:right="-18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5FB0CBC" w14:textId="77777777" w:rsidR="00174E12" w:rsidRPr="00E15C1B" w:rsidRDefault="00174E12" w:rsidP="00174E1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2466C7" w14:textId="1AA000F5" w:rsidR="00174E12" w:rsidRPr="00BA4DFD" w:rsidRDefault="00BA4DFD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93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A4DF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5,465</w:t>
            </w:r>
          </w:p>
        </w:tc>
      </w:tr>
      <w:tr w:rsidR="00174E12" w:rsidRPr="0041551D" w14:paraId="6C03D790" w14:textId="77777777" w:rsidTr="00113E3A">
        <w:trPr>
          <w:trHeight w:val="20"/>
        </w:trPr>
        <w:tc>
          <w:tcPr>
            <w:tcW w:w="2889" w:type="dxa"/>
            <w:shd w:val="clear" w:color="auto" w:fill="auto"/>
          </w:tcPr>
          <w:p w14:paraId="35848E86" w14:textId="77777777" w:rsidR="00174E12" w:rsidRPr="001A2A65" w:rsidRDefault="00174E12" w:rsidP="00174E1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A2A6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1A2A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080" w:type="dxa"/>
          </w:tcPr>
          <w:p w14:paraId="395C87F8" w14:textId="77777777" w:rsidR="00174E12" w:rsidRPr="001A2A65" w:rsidRDefault="00174E12" w:rsidP="00174E1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DD8F981" w14:textId="51FF329B" w:rsidR="00174E12" w:rsidRPr="00174E12" w:rsidRDefault="0093706D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20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(5,238)</w:t>
            </w:r>
          </w:p>
        </w:tc>
        <w:tc>
          <w:tcPr>
            <w:tcW w:w="178" w:type="dxa"/>
          </w:tcPr>
          <w:p w14:paraId="77E89D7B" w14:textId="77777777" w:rsidR="00174E12" w:rsidRPr="00174E12" w:rsidRDefault="00174E12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20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31EE6CCC" w14:textId="6EA9261F" w:rsidR="00174E12" w:rsidRPr="00174E12" w:rsidRDefault="0093706D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20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(2,251)</w:t>
            </w:r>
          </w:p>
        </w:tc>
        <w:tc>
          <w:tcPr>
            <w:tcW w:w="225" w:type="dxa"/>
          </w:tcPr>
          <w:p w14:paraId="22D0A45B" w14:textId="77777777" w:rsidR="00174E12" w:rsidRPr="00174E12" w:rsidRDefault="00174E12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20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93DED28" w14:textId="7034C96C" w:rsidR="00174E12" w:rsidRPr="00174E12" w:rsidRDefault="00BA4DFD" w:rsidP="00BA4D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20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(844)</w:t>
            </w:r>
          </w:p>
        </w:tc>
        <w:tc>
          <w:tcPr>
            <w:tcW w:w="180" w:type="dxa"/>
          </w:tcPr>
          <w:p w14:paraId="17BFF6EB" w14:textId="77777777" w:rsidR="00174E12" w:rsidRPr="00174E12" w:rsidRDefault="00174E12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20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70519D" w14:textId="2D40DC4F" w:rsidR="00174E12" w:rsidRPr="00174E12" w:rsidRDefault="00BA4DFD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28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(1,81</w:t>
            </w:r>
            <w:r w:rsidR="006C2AEA">
              <w:rPr>
                <w:rFonts w:ascii="Angsana New" w:hAnsi="Angsana New" w:cstheme="minorBidi" w:hint="cs"/>
                <w:b w:val="0"/>
                <w:bCs w:val="0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1F7CF60" w14:textId="77777777" w:rsidR="00174E12" w:rsidRPr="00174E12" w:rsidRDefault="00174E12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20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DB5977" w14:textId="3E51BE5B" w:rsidR="00174E12" w:rsidRPr="00174E12" w:rsidRDefault="00BA4DFD" w:rsidP="00174E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20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(10,14</w:t>
            </w:r>
            <w:r w:rsidR="00E64FE7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7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8E1B71" w:rsidRPr="008D143A" w14:paraId="2EEB7FF2" w14:textId="77777777" w:rsidTr="00113E3A">
        <w:trPr>
          <w:trHeight w:val="20"/>
        </w:trPr>
        <w:tc>
          <w:tcPr>
            <w:tcW w:w="2889" w:type="dxa"/>
            <w:shd w:val="clear" w:color="auto" w:fill="auto"/>
            <w:vAlign w:val="bottom"/>
          </w:tcPr>
          <w:p w14:paraId="6A719C08" w14:textId="1B0B89A5" w:rsidR="008E1B71" w:rsidRPr="00C61BD7" w:rsidRDefault="008E1B71" w:rsidP="008E1B71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1B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E1B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8E1B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61BD7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237BCE54" w14:textId="77777777" w:rsidR="008E1B71" w:rsidRPr="001A2A65" w:rsidRDefault="008E1B71" w:rsidP="008E1B71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723D0" w14:textId="75456D6C" w:rsidR="008E1B71" w:rsidRPr="00174E12" w:rsidRDefault="0093706D" w:rsidP="008E1B71">
            <w:pPr>
              <w:ind w:right="9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6,353</w:t>
            </w:r>
          </w:p>
        </w:tc>
        <w:tc>
          <w:tcPr>
            <w:tcW w:w="178" w:type="dxa"/>
          </w:tcPr>
          <w:p w14:paraId="2A15BE5A" w14:textId="77777777" w:rsidR="008E1B71" w:rsidRPr="00174E12" w:rsidRDefault="008E1B71" w:rsidP="008E1B7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449BB" w14:textId="192DF7D7" w:rsidR="008E1B71" w:rsidRPr="00174E12" w:rsidRDefault="0093706D" w:rsidP="008E1B71">
            <w:pPr>
              <w:tabs>
                <w:tab w:val="clear" w:pos="680"/>
                <w:tab w:val="clear" w:pos="907"/>
                <w:tab w:val="left" w:pos="663"/>
                <w:tab w:val="decimal" w:pos="1181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7,459</w:t>
            </w:r>
          </w:p>
        </w:tc>
        <w:tc>
          <w:tcPr>
            <w:tcW w:w="225" w:type="dxa"/>
          </w:tcPr>
          <w:p w14:paraId="33FD45E7" w14:textId="77777777" w:rsidR="008E1B71" w:rsidRPr="00174E12" w:rsidRDefault="008E1B71" w:rsidP="008E1B71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166F86E3" w14:textId="26152B47" w:rsidR="008E1B71" w:rsidRPr="00174E12" w:rsidRDefault="00BA4DFD" w:rsidP="008E1B7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4,199</w:t>
            </w:r>
          </w:p>
        </w:tc>
        <w:tc>
          <w:tcPr>
            <w:tcW w:w="180" w:type="dxa"/>
          </w:tcPr>
          <w:p w14:paraId="4F966F62" w14:textId="77777777" w:rsidR="008E1B71" w:rsidRPr="00174E12" w:rsidRDefault="008E1B71" w:rsidP="008E1B7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3BCFED" w14:textId="297B83DC" w:rsidR="008E1B71" w:rsidRPr="006C2AEA" w:rsidRDefault="00A5524E" w:rsidP="008E1B7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BA4D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58</w:t>
            </w:r>
            <w:r w:rsidR="006C2A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180" w:type="dxa"/>
          </w:tcPr>
          <w:p w14:paraId="66A4A251" w14:textId="77777777" w:rsidR="008E1B71" w:rsidRPr="00174E12" w:rsidRDefault="008E1B71" w:rsidP="008E1B7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3FADB" w14:textId="4A246038" w:rsidR="008E1B71" w:rsidRPr="00174E12" w:rsidRDefault="00BA4DFD" w:rsidP="008E1B7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21,59</w:t>
            </w:r>
            <w:r w:rsidR="00B87D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</w:tr>
    </w:tbl>
    <w:p w14:paraId="1B983F55" w14:textId="09618C04" w:rsidR="006C2AEA" w:rsidRPr="00113E3A" w:rsidRDefault="006C2AEA" w:rsidP="00217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18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2168"/>
        <w:gridCol w:w="180"/>
        <w:gridCol w:w="2339"/>
      </w:tblGrid>
      <w:tr w:rsidR="00217730" w:rsidRPr="00E37F17" w14:paraId="5D74AC75" w14:textId="77777777" w:rsidTr="00217730">
        <w:trPr>
          <w:cantSplit/>
          <w:trHeight w:val="144"/>
          <w:tblHeader/>
        </w:trPr>
        <w:tc>
          <w:tcPr>
            <w:tcW w:w="4500" w:type="dxa"/>
            <w:shd w:val="clear" w:color="auto" w:fill="auto"/>
            <w:vAlign w:val="bottom"/>
          </w:tcPr>
          <w:p w14:paraId="3AC2603E" w14:textId="77777777" w:rsidR="00217730" w:rsidRPr="00E37F17" w:rsidRDefault="00217730" w:rsidP="0021773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2168" w:type="dxa"/>
            <w:vAlign w:val="bottom"/>
          </w:tcPr>
          <w:p w14:paraId="4DF3057C" w14:textId="77777777" w:rsidR="00217730" w:rsidRPr="00E37F17" w:rsidRDefault="00217730" w:rsidP="00217730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sz w:val="30"/>
                <w:szCs w:val="30"/>
              </w:rPr>
            </w:pPr>
            <w:r w:rsidRPr="00E37F1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E37F17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7F265383" w14:textId="77777777" w:rsidR="00217730" w:rsidRPr="00E37F17" w:rsidRDefault="00217730" w:rsidP="00217730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39" w:type="dxa"/>
          </w:tcPr>
          <w:p w14:paraId="7C5ED740" w14:textId="77777777" w:rsidR="00217730" w:rsidRPr="00E37F17" w:rsidRDefault="00217730" w:rsidP="00217730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37F1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217730" w:rsidRPr="00E37F17" w14:paraId="40E8B189" w14:textId="77777777" w:rsidTr="00217730">
        <w:trPr>
          <w:cantSplit/>
          <w:trHeight w:val="144"/>
          <w:tblHeader/>
        </w:trPr>
        <w:tc>
          <w:tcPr>
            <w:tcW w:w="4500" w:type="dxa"/>
            <w:vAlign w:val="bottom"/>
          </w:tcPr>
          <w:p w14:paraId="6008E83B" w14:textId="3F7EE961" w:rsidR="00217730" w:rsidRPr="00113E3A" w:rsidRDefault="00217730" w:rsidP="00113E3A">
            <w:pPr>
              <w:pStyle w:val="Pa47"/>
              <w:ind w:right="-80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113E3A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BD4E79" w:rsidRPr="00113E3A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เก้า</w:t>
            </w:r>
            <w:r w:rsidRPr="00113E3A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เดือน</w:t>
            </w:r>
            <w:r w:rsidRPr="00113E3A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สิ้นสุดวันที่ </w:t>
            </w:r>
            <w:r w:rsidR="008E1B71" w:rsidRPr="00113E3A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30 </w:t>
            </w:r>
            <w:r w:rsidR="008E1B71" w:rsidRPr="00113E3A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  <w:r w:rsidR="00835CBF" w:rsidRPr="00113E3A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835CBF" w:rsidRPr="00113E3A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2564</w:t>
            </w:r>
          </w:p>
        </w:tc>
        <w:tc>
          <w:tcPr>
            <w:tcW w:w="4687" w:type="dxa"/>
            <w:gridSpan w:val="3"/>
          </w:tcPr>
          <w:p w14:paraId="50C21692" w14:textId="77777777" w:rsidR="00217730" w:rsidRPr="00E37F17" w:rsidRDefault="00217730" w:rsidP="00217730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E37F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37F1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E37F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17730" w:rsidRPr="00E37F17" w14:paraId="6F5CBC79" w14:textId="77777777" w:rsidTr="00217730">
        <w:trPr>
          <w:cantSplit/>
          <w:trHeight w:val="144"/>
        </w:trPr>
        <w:tc>
          <w:tcPr>
            <w:tcW w:w="4500" w:type="dxa"/>
          </w:tcPr>
          <w:p w14:paraId="39EFAE16" w14:textId="55ED87EF" w:rsidR="00217730" w:rsidRPr="00E37F17" w:rsidRDefault="00C61BD7" w:rsidP="0021773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</w:t>
            </w:r>
            <w:r w:rsidR="00217730" w:rsidRPr="00E37F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168" w:type="dxa"/>
          </w:tcPr>
          <w:p w14:paraId="3AF64940" w14:textId="77777777" w:rsidR="00217730" w:rsidRPr="00E37F17" w:rsidRDefault="00217730" w:rsidP="002177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64EC20" w14:textId="77777777" w:rsidR="00217730" w:rsidRPr="00E37F17" w:rsidRDefault="00217730" w:rsidP="002177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9" w:type="dxa"/>
          </w:tcPr>
          <w:p w14:paraId="5BC3533A" w14:textId="77777777" w:rsidR="00217730" w:rsidRPr="00E37F17" w:rsidRDefault="00217730" w:rsidP="002177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7730" w:rsidRPr="00E37F17" w14:paraId="01D0EFBA" w14:textId="77777777" w:rsidTr="00217730">
        <w:trPr>
          <w:cantSplit/>
          <w:trHeight w:val="144"/>
        </w:trPr>
        <w:tc>
          <w:tcPr>
            <w:tcW w:w="4500" w:type="dxa"/>
          </w:tcPr>
          <w:p w14:paraId="53B75715" w14:textId="77777777" w:rsidR="00217730" w:rsidRPr="00E37F17" w:rsidRDefault="00217730" w:rsidP="0021773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52D76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เสื่อมราคาของสินทรัพย์สิทธิการใช้</w:t>
            </w:r>
          </w:p>
        </w:tc>
        <w:tc>
          <w:tcPr>
            <w:tcW w:w="2168" w:type="dxa"/>
          </w:tcPr>
          <w:p w14:paraId="3B949479" w14:textId="241AD765" w:rsidR="00217730" w:rsidRPr="00152D76" w:rsidRDefault="00BA4DFD" w:rsidP="00217730">
            <w:pPr>
              <w:pStyle w:val="acctfourfigures"/>
              <w:tabs>
                <w:tab w:val="clear" w:pos="765"/>
                <w:tab w:val="decimal" w:pos="1818"/>
              </w:tabs>
              <w:spacing w:line="240" w:lineRule="atLeast"/>
              <w:ind w:right="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11,84</w:t>
            </w:r>
            <w:r w:rsidR="006C2AE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E10C99C" w14:textId="77777777" w:rsidR="00217730" w:rsidRPr="00E37F17" w:rsidRDefault="00217730" w:rsidP="002177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9" w:type="dxa"/>
          </w:tcPr>
          <w:p w14:paraId="751355D6" w14:textId="2E117320" w:rsidR="00217730" w:rsidRPr="00E37F17" w:rsidRDefault="00BA4DFD" w:rsidP="00217730">
            <w:pPr>
              <w:pStyle w:val="acctfourfigures"/>
              <w:tabs>
                <w:tab w:val="clear" w:pos="765"/>
                <w:tab w:val="decimal" w:pos="1896"/>
              </w:tabs>
              <w:spacing w:line="240" w:lineRule="atLeast"/>
              <w:ind w:right="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10,14</w:t>
            </w:r>
            <w:r w:rsidR="006C2AE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217730" w:rsidRPr="00E37F17" w14:paraId="25F65681" w14:textId="77777777" w:rsidTr="00217730">
        <w:trPr>
          <w:cantSplit/>
          <w:trHeight w:val="191"/>
        </w:trPr>
        <w:tc>
          <w:tcPr>
            <w:tcW w:w="4500" w:type="dxa"/>
          </w:tcPr>
          <w:p w14:paraId="47896526" w14:textId="77777777" w:rsidR="00217730" w:rsidRPr="00E37F17" w:rsidRDefault="00217730" w:rsidP="00217730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E37F17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E37F17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168" w:type="dxa"/>
          </w:tcPr>
          <w:p w14:paraId="7CFA2D95" w14:textId="68C0576C" w:rsidR="00217730" w:rsidRPr="00E37F17" w:rsidRDefault="00BA4DFD" w:rsidP="00217730">
            <w:pPr>
              <w:pStyle w:val="acctfourfigures"/>
              <w:tabs>
                <w:tab w:val="clear" w:pos="765"/>
                <w:tab w:val="decimal" w:pos="1818"/>
              </w:tabs>
              <w:spacing w:line="240" w:lineRule="atLeast"/>
              <w:ind w:right="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782</w:t>
            </w:r>
          </w:p>
        </w:tc>
        <w:tc>
          <w:tcPr>
            <w:tcW w:w="180" w:type="dxa"/>
          </w:tcPr>
          <w:p w14:paraId="24B3A89D" w14:textId="77777777" w:rsidR="00217730" w:rsidRPr="00E37F17" w:rsidRDefault="00217730" w:rsidP="002177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9" w:type="dxa"/>
          </w:tcPr>
          <w:p w14:paraId="1B584FB3" w14:textId="70F6B708" w:rsidR="00217730" w:rsidRPr="00E37F17" w:rsidRDefault="00BA4DFD" w:rsidP="00217730">
            <w:pPr>
              <w:pStyle w:val="acctfourfigures"/>
              <w:tabs>
                <w:tab w:val="clear" w:pos="765"/>
                <w:tab w:val="decimal" w:pos="1896"/>
              </w:tabs>
              <w:spacing w:line="240" w:lineRule="atLeast"/>
              <w:ind w:right="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703</w:t>
            </w:r>
          </w:p>
        </w:tc>
      </w:tr>
      <w:tr w:rsidR="00217730" w:rsidRPr="00E37F17" w14:paraId="1DCF123A" w14:textId="77777777" w:rsidTr="00217730">
        <w:trPr>
          <w:cantSplit/>
          <w:trHeight w:val="144"/>
        </w:trPr>
        <w:tc>
          <w:tcPr>
            <w:tcW w:w="4500" w:type="dxa"/>
          </w:tcPr>
          <w:p w14:paraId="7661497C" w14:textId="306E4E19" w:rsidR="00217730" w:rsidRPr="00E37F17" w:rsidRDefault="00217730" w:rsidP="0021773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37F17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</w:t>
            </w:r>
            <w:r w:rsidR="00C61BD7">
              <w:rPr>
                <w:rFonts w:ascii="Angsana New" w:hAnsi="Angsana New" w:hint="cs"/>
                <w:sz w:val="30"/>
                <w:szCs w:val="30"/>
                <w:cs/>
              </w:rPr>
              <w:t>ข้อง</w:t>
            </w:r>
            <w:r w:rsidRPr="00E37F17">
              <w:rPr>
                <w:rFonts w:ascii="Angsana New" w:hAnsi="Angsana New"/>
                <w:sz w:val="30"/>
                <w:szCs w:val="30"/>
                <w:cs/>
              </w:rPr>
              <w:t>กับสัญญาเช่าระยะสั้น</w:t>
            </w:r>
            <w:r w:rsidRPr="00E37F17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168" w:type="dxa"/>
          </w:tcPr>
          <w:p w14:paraId="0D4D03D9" w14:textId="01218A2C" w:rsidR="00217730" w:rsidRPr="005A4B4B" w:rsidRDefault="00BA67ED" w:rsidP="00217730">
            <w:pPr>
              <w:pStyle w:val="acctfourfigures"/>
              <w:tabs>
                <w:tab w:val="clear" w:pos="765"/>
                <w:tab w:val="decimal" w:pos="1818"/>
              </w:tabs>
              <w:spacing w:line="240" w:lineRule="atLeast"/>
              <w:ind w:right="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2,002</w:t>
            </w:r>
          </w:p>
        </w:tc>
        <w:tc>
          <w:tcPr>
            <w:tcW w:w="180" w:type="dxa"/>
          </w:tcPr>
          <w:p w14:paraId="5E996197" w14:textId="77777777" w:rsidR="00217730" w:rsidRPr="00E37F17" w:rsidRDefault="00217730" w:rsidP="002177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9" w:type="dxa"/>
          </w:tcPr>
          <w:p w14:paraId="3D41BBD1" w14:textId="3FA13EF4" w:rsidR="00217730" w:rsidRPr="00E37F17" w:rsidRDefault="00BA67ED" w:rsidP="00217730">
            <w:pPr>
              <w:pStyle w:val="acctfourfigures"/>
              <w:tabs>
                <w:tab w:val="clear" w:pos="765"/>
                <w:tab w:val="decimal" w:pos="1896"/>
              </w:tabs>
              <w:spacing w:line="240" w:lineRule="atLeast"/>
              <w:ind w:right="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1,530</w:t>
            </w:r>
          </w:p>
        </w:tc>
      </w:tr>
      <w:tr w:rsidR="00217730" w:rsidRPr="00364C7A" w14:paraId="456DE133" w14:textId="77777777" w:rsidTr="00217730">
        <w:trPr>
          <w:cantSplit/>
          <w:trHeight w:val="144"/>
        </w:trPr>
        <w:tc>
          <w:tcPr>
            <w:tcW w:w="4500" w:type="dxa"/>
          </w:tcPr>
          <w:p w14:paraId="2BFAF19F" w14:textId="459447EB" w:rsidR="00217730" w:rsidRPr="00E37F17" w:rsidRDefault="00217730" w:rsidP="00217730">
            <w:pPr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E37F17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</w:t>
            </w:r>
            <w:r w:rsidR="00C61BD7">
              <w:rPr>
                <w:rFonts w:ascii="Angsana New" w:hAnsi="Angsana New" w:hint="cs"/>
                <w:sz w:val="30"/>
                <w:szCs w:val="30"/>
                <w:cs/>
              </w:rPr>
              <w:t>ข้อง</w:t>
            </w:r>
            <w:r w:rsidRPr="00E37F17">
              <w:rPr>
                <w:rFonts w:ascii="Angsana New" w:hAnsi="Angsana New"/>
                <w:sz w:val="30"/>
                <w:szCs w:val="30"/>
                <w:cs/>
              </w:rPr>
              <w:t>กับสัญญาเช่าสินทรัพย์ที่มีมูลค่าต่ำ</w:t>
            </w:r>
          </w:p>
        </w:tc>
        <w:tc>
          <w:tcPr>
            <w:tcW w:w="2168" w:type="dxa"/>
          </w:tcPr>
          <w:p w14:paraId="55141D3A" w14:textId="30F85076" w:rsidR="00217730" w:rsidRPr="00E37F17" w:rsidRDefault="00B51159" w:rsidP="00676A40">
            <w:pPr>
              <w:pStyle w:val="acctfourfigures"/>
              <w:tabs>
                <w:tab w:val="clear" w:pos="765"/>
                <w:tab w:val="decimal" w:pos="1818"/>
              </w:tabs>
              <w:spacing w:line="240" w:lineRule="atLeast"/>
              <w:ind w:right="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180" w:type="dxa"/>
          </w:tcPr>
          <w:p w14:paraId="7FB22A4F" w14:textId="77777777" w:rsidR="00217730" w:rsidRPr="00E37F17" w:rsidRDefault="00217730" w:rsidP="00217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9" w:type="dxa"/>
          </w:tcPr>
          <w:p w14:paraId="710E1CA5" w14:textId="3C43E3CB" w:rsidR="00217730" w:rsidRPr="001A2A65" w:rsidRDefault="00B51159" w:rsidP="00B51159">
            <w:pPr>
              <w:pStyle w:val="acctfourfigures"/>
              <w:tabs>
                <w:tab w:val="clear" w:pos="765"/>
                <w:tab w:val="decimal" w:pos="1896"/>
              </w:tabs>
              <w:spacing w:line="240" w:lineRule="atLeast"/>
              <w:ind w:right="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4</w:t>
            </w:r>
          </w:p>
        </w:tc>
      </w:tr>
    </w:tbl>
    <w:p w14:paraId="7C7E2402" w14:textId="667AD35D" w:rsidR="00217730" w:rsidRPr="001A2A65" w:rsidRDefault="00217730" w:rsidP="004C1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1A2A65">
        <w:rPr>
          <w:rFonts w:ascii="Angsana New" w:hAnsi="Angsana New"/>
          <w:sz w:val="30"/>
          <w:szCs w:val="30"/>
          <w:cs/>
        </w:rPr>
        <w:lastRenderedPageBreak/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A5524E">
        <w:rPr>
          <w:rFonts w:ascii="Angsana New" w:hAnsi="Angsana New" w:hint="cs"/>
          <w:sz w:val="30"/>
          <w:szCs w:val="30"/>
          <w:cs/>
        </w:rPr>
        <w:t>เก้า</w:t>
      </w:r>
      <w:r w:rsidRPr="001A2A6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E1B71">
        <w:rPr>
          <w:rFonts w:ascii="Angsana New" w:hAnsi="Angsana New"/>
          <w:sz w:val="30"/>
          <w:szCs w:val="30"/>
        </w:rPr>
        <w:t xml:space="preserve">30 </w:t>
      </w:r>
      <w:r w:rsidR="008E1B71">
        <w:rPr>
          <w:rFonts w:ascii="Angsana New" w:hAnsi="Angsana New" w:hint="cs"/>
          <w:sz w:val="30"/>
          <w:szCs w:val="30"/>
          <w:cs/>
        </w:rPr>
        <w:t>มิถุนายน</w:t>
      </w:r>
      <w:r w:rsidRPr="001A2A65">
        <w:rPr>
          <w:rFonts w:ascii="Angsana New" w:hAnsi="Angsana New"/>
          <w:sz w:val="30"/>
          <w:szCs w:val="30"/>
          <w:cs/>
        </w:rPr>
        <w:t xml:space="preserve"> </w:t>
      </w:r>
      <w:r w:rsidRPr="004C10CC">
        <w:rPr>
          <w:rFonts w:ascii="Angsana New" w:hAnsi="Angsana New"/>
          <w:sz w:val="30"/>
          <w:szCs w:val="30"/>
        </w:rPr>
        <w:t>25</w:t>
      </w:r>
      <w:r w:rsidR="00835CBF" w:rsidRPr="004C10CC">
        <w:rPr>
          <w:rFonts w:ascii="Angsana New" w:hAnsi="Angsana New"/>
          <w:sz w:val="30"/>
          <w:szCs w:val="30"/>
        </w:rPr>
        <w:t>64</w:t>
      </w:r>
      <w:r w:rsidRPr="004C10CC">
        <w:rPr>
          <w:rFonts w:ascii="Angsana New" w:hAnsi="Angsana New"/>
          <w:sz w:val="30"/>
          <w:szCs w:val="30"/>
          <w:cs/>
        </w:rPr>
        <w:t xml:space="preserve"> มีจำนวน </w:t>
      </w:r>
      <w:r w:rsidR="00412275">
        <w:rPr>
          <w:rFonts w:ascii="Angsana New" w:hAnsi="Angsana New"/>
          <w:sz w:val="30"/>
          <w:szCs w:val="30"/>
        </w:rPr>
        <w:t>12.5</w:t>
      </w:r>
      <w:r w:rsidR="0051652E">
        <w:rPr>
          <w:rFonts w:ascii="Angsana New" w:hAnsi="Angsana New" w:hint="cs"/>
          <w:sz w:val="30"/>
          <w:szCs w:val="30"/>
          <w:cs/>
        </w:rPr>
        <w:t>4</w:t>
      </w:r>
      <w:r w:rsidR="00835CBF" w:rsidRPr="004C10CC">
        <w:rPr>
          <w:rFonts w:ascii="Angsana New" w:hAnsi="Angsana New"/>
          <w:sz w:val="30"/>
          <w:szCs w:val="30"/>
        </w:rPr>
        <w:t xml:space="preserve"> </w:t>
      </w:r>
      <w:r w:rsidRPr="004C10CC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412275">
        <w:rPr>
          <w:rFonts w:ascii="Angsana New" w:hAnsi="Angsana New"/>
          <w:sz w:val="30"/>
          <w:szCs w:val="30"/>
        </w:rPr>
        <w:t>10.84</w:t>
      </w:r>
      <w:r w:rsidRPr="004C10CC">
        <w:rPr>
          <w:rFonts w:ascii="Angsana New" w:hAnsi="Angsana New"/>
          <w:sz w:val="30"/>
          <w:szCs w:val="30"/>
        </w:rPr>
        <w:t xml:space="preserve"> </w:t>
      </w:r>
      <w:r w:rsidRPr="004C10CC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0696CFB8" w14:textId="3D3E1A67" w:rsidR="00BD1206" w:rsidRPr="00CA5542" w:rsidRDefault="00BD1206" w:rsidP="00A01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</w:pPr>
    </w:p>
    <w:p w14:paraId="2607A965" w14:textId="74CBC288" w:rsidR="00A015F8" w:rsidRPr="00060C8B" w:rsidRDefault="00A015F8" w:rsidP="00A015F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60C8B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74BEBBC8" w14:textId="77777777" w:rsidR="00FA5939" w:rsidRPr="00CA5542" w:rsidRDefault="00FA5939" w:rsidP="00FA5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p w14:paraId="65645FA8" w14:textId="3D4E2737" w:rsidR="00C17448" w:rsidRPr="006C2AEA" w:rsidRDefault="00FA5939" w:rsidP="00D40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>อัตราภาษีเงินได้ที่แท้จริงของกลุ่มบริษัทและบริษัทในการดำเนินงานต่อเนื่องเป็นระยะเวลา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953BA7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113E3A">
        <w:rPr>
          <w:rFonts w:ascii="Angsana New" w:hAnsi="Angsana New"/>
          <w:sz w:val="30"/>
          <w:szCs w:val="30"/>
        </w:rPr>
        <w:br/>
      </w:r>
      <w:r w:rsidRPr="00D4093B">
        <w:rPr>
          <w:rFonts w:ascii="Angsana New" w:hAnsi="Angsana New"/>
          <w:spacing w:val="-2"/>
          <w:sz w:val="30"/>
          <w:szCs w:val="30"/>
        </w:rPr>
        <w:t xml:space="preserve">30 </w:t>
      </w:r>
      <w:r w:rsidRPr="00D4093B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D4093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4093B">
        <w:rPr>
          <w:rFonts w:ascii="Angsana New" w:hAnsi="Angsana New"/>
          <w:spacing w:val="-2"/>
          <w:sz w:val="30"/>
          <w:szCs w:val="30"/>
        </w:rPr>
        <w:t>2564</w:t>
      </w:r>
      <w:r w:rsidRPr="00D4093B">
        <w:rPr>
          <w:rFonts w:ascii="Angsana New" w:hAnsi="Angsana New"/>
          <w:spacing w:val="-2"/>
          <w:sz w:val="30"/>
          <w:szCs w:val="30"/>
          <w:cs/>
        </w:rPr>
        <w:t xml:space="preserve"> คือร้อยละ </w:t>
      </w:r>
      <w:r w:rsidR="00D4093B" w:rsidRPr="00D4093B">
        <w:rPr>
          <w:rFonts w:ascii="Angsana New" w:hAnsi="Angsana New" w:hint="cs"/>
          <w:spacing w:val="-2"/>
          <w:sz w:val="30"/>
          <w:szCs w:val="30"/>
          <w:cs/>
        </w:rPr>
        <w:t>(</w:t>
      </w:r>
      <w:r w:rsidR="006C2AEA" w:rsidRPr="00D4093B">
        <w:rPr>
          <w:rFonts w:ascii="Angsana New" w:hAnsi="Angsana New"/>
          <w:spacing w:val="-2"/>
          <w:sz w:val="30"/>
          <w:szCs w:val="30"/>
        </w:rPr>
        <w:t>11.01</w:t>
      </w:r>
      <w:r w:rsidR="00D4093B" w:rsidRPr="00D4093B">
        <w:rPr>
          <w:rFonts w:ascii="Angsana New" w:hAnsi="Angsana New" w:hint="cs"/>
          <w:spacing w:val="-2"/>
          <w:sz w:val="30"/>
          <w:szCs w:val="30"/>
          <w:cs/>
        </w:rPr>
        <w:t>)</w:t>
      </w:r>
      <w:r w:rsidR="00BA67ED" w:rsidRPr="00D4093B">
        <w:rPr>
          <w:rFonts w:ascii="Angsana New" w:hAnsi="Angsana New"/>
          <w:spacing w:val="-2"/>
          <w:sz w:val="30"/>
          <w:szCs w:val="30"/>
        </w:rPr>
        <w:t xml:space="preserve"> </w:t>
      </w:r>
      <w:r w:rsidRPr="00D4093B">
        <w:rPr>
          <w:rFonts w:ascii="Angsana New" w:hAnsi="Angsana New"/>
          <w:spacing w:val="-2"/>
          <w:sz w:val="30"/>
          <w:szCs w:val="30"/>
          <w:cs/>
        </w:rPr>
        <w:t>และร้อยละ</w:t>
      </w:r>
      <w:r w:rsidRPr="00D4093B">
        <w:rPr>
          <w:rFonts w:ascii="Angsana New" w:hAnsi="Angsana New"/>
          <w:spacing w:val="-2"/>
          <w:sz w:val="30"/>
          <w:szCs w:val="30"/>
        </w:rPr>
        <w:t xml:space="preserve"> </w:t>
      </w:r>
      <w:r w:rsidR="00D4093B" w:rsidRPr="00D4093B">
        <w:rPr>
          <w:rFonts w:ascii="Angsana New" w:hAnsi="Angsana New" w:hint="cs"/>
          <w:spacing w:val="-2"/>
          <w:sz w:val="30"/>
          <w:szCs w:val="30"/>
          <w:cs/>
        </w:rPr>
        <w:t>(</w:t>
      </w:r>
      <w:r w:rsidR="00BA67ED" w:rsidRPr="00D4093B">
        <w:rPr>
          <w:rFonts w:ascii="Angsana New" w:hAnsi="Angsana New"/>
          <w:spacing w:val="-2"/>
          <w:sz w:val="30"/>
          <w:szCs w:val="30"/>
        </w:rPr>
        <w:t>9.50</w:t>
      </w:r>
      <w:r w:rsidR="00D4093B" w:rsidRPr="00D4093B">
        <w:rPr>
          <w:rFonts w:ascii="Angsana New" w:hAnsi="Angsana New" w:hint="cs"/>
          <w:spacing w:val="-2"/>
          <w:sz w:val="30"/>
          <w:szCs w:val="30"/>
          <w:cs/>
        </w:rPr>
        <w:t>)</w:t>
      </w:r>
      <w:r w:rsidRPr="00D4093B">
        <w:rPr>
          <w:rFonts w:ascii="Angsana New" w:hAnsi="Angsana New"/>
          <w:spacing w:val="-2"/>
          <w:sz w:val="30"/>
          <w:szCs w:val="30"/>
        </w:rPr>
        <w:t xml:space="preserve"> </w:t>
      </w:r>
      <w:r w:rsidRPr="00D4093B">
        <w:rPr>
          <w:rFonts w:ascii="Angsana New" w:hAnsi="Angsana New"/>
          <w:spacing w:val="-2"/>
          <w:sz w:val="30"/>
          <w:szCs w:val="30"/>
          <w:cs/>
        </w:rPr>
        <w:t xml:space="preserve">ตามลำดับ </w:t>
      </w:r>
      <w:r w:rsidRPr="00D4093B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D4093B">
        <w:rPr>
          <w:rFonts w:ascii="Angsana New" w:hAnsi="Angsana New"/>
          <w:i/>
          <w:iCs/>
          <w:spacing w:val="-2"/>
          <w:sz w:val="30"/>
          <w:szCs w:val="30"/>
        </w:rPr>
        <w:t>2563</w:t>
      </w:r>
      <w:r w:rsidRPr="00D4093B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: ร้อยละ </w:t>
      </w:r>
      <w:r w:rsidRPr="00D4093B">
        <w:rPr>
          <w:rFonts w:ascii="Angsana New" w:hAnsi="Angsana New"/>
          <w:i/>
          <w:iCs/>
          <w:spacing w:val="-2"/>
          <w:sz w:val="30"/>
          <w:szCs w:val="30"/>
        </w:rPr>
        <w:t>10.71</w:t>
      </w:r>
      <w:r w:rsidRPr="00D4093B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และร้อยละ </w:t>
      </w:r>
      <w:r w:rsidRPr="00D4093B">
        <w:rPr>
          <w:rFonts w:ascii="Angsana New" w:hAnsi="Angsana New"/>
          <w:i/>
          <w:iCs/>
          <w:spacing w:val="-2"/>
          <w:sz w:val="30"/>
          <w:szCs w:val="30"/>
        </w:rPr>
        <w:t>10.46</w:t>
      </w:r>
      <w:r w:rsidRPr="00D4093B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ตามลำดับ</w:t>
      </w:r>
      <w:r w:rsidRPr="007E6F5F">
        <w:rPr>
          <w:rFonts w:ascii="Angsana New" w:hAnsi="Angsana New"/>
          <w:i/>
          <w:iCs/>
          <w:sz w:val="30"/>
          <w:szCs w:val="30"/>
        </w:rPr>
        <w:t>)</w:t>
      </w:r>
      <w:r w:rsidRPr="00953BA7">
        <w:rPr>
          <w:rFonts w:ascii="Angsana New" w:hAnsi="Angsana New"/>
          <w:i/>
          <w:iCs/>
          <w:sz w:val="30"/>
          <w:szCs w:val="30"/>
        </w:rPr>
        <w:t xml:space="preserve"> </w:t>
      </w:r>
      <w:r w:rsidR="006C2AEA">
        <w:rPr>
          <w:rFonts w:ascii="Angsana New" w:hAnsi="Angsana New"/>
          <w:i/>
          <w:iCs/>
          <w:sz w:val="30"/>
          <w:szCs w:val="30"/>
        </w:rPr>
        <w:br/>
      </w:r>
      <w:r w:rsidR="00C17448" w:rsidRPr="00B67E8F"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14:paraId="608B8DB3" w14:textId="77777777" w:rsidR="00B655FE" w:rsidRPr="00CA5542" w:rsidRDefault="00B655FE" w:rsidP="00144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2"/>
          <w:szCs w:val="12"/>
        </w:rPr>
      </w:pPr>
    </w:p>
    <w:p w14:paraId="56B69974" w14:textId="5338D1D1" w:rsidR="00DB272E" w:rsidRDefault="00C17448" w:rsidP="00DB272E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B67E8F">
        <w:rPr>
          <w:rFonts w:ascii="Angsana New" w:hAnsi="Angsana New"/>
          <w:sz w:val="30"/>
          <w:szCs w:val="30"/>
          <w:cs/>
        </w:rPr>
        <w:t xml:space="preserve">รายได้ที่ไม่ต้องเสียภาษีเงินได้ </w:t>
      </w:r>
    </w:p>
    <w:p w14:paraId="41922819" w14:textId="77777777" w:rsidR="00A91022" w:rsidRPr="007E47B3" w:rsidRDefault="00A91022" w:rsidP="00A91022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810" w:hanging="2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กลับรายการขาดทุนจากการปรับมูลค่าสินค้า และ</w:t>
      </w:r>
    </w:p>
    <w:p w14:paraId="1F192E1C" w14:textId="77777777" w:rsidR="00A91022" w:rsidRDefault="00A91022" w:rsidP="00A91022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DB2F3B">
        <w:rPr>
          <w:rFonts w:ascii="Angsana New" w:hAnsi="Angsana New"/>
          <w:sz w:val="30"/>
          <w:szCs w:val="30"/>
          <w:cs/>
        </w:rPr>
        <w:t>ผลขาดทุนทางภาษีใน</w:t>
      </w:r>
      <w:r>
        <w:rPr>
          <w:rFonts w:ascii="Angsana New" w:hAnsi="Angsana New" w:hint="cs"/>
          <w:sz w:val="30"/>
          <w:szCs w:val="30"/>
          <w:cs/>
        </w:rPr>
        <w:t>งวดก่อน</w:t>
      </w:r>
      <w:r w:rsidRPr="00DB2F3B">
        <w:rPr>
          <w:rFonts w:ascii="Angsana New" w:hAnsi="Angsana New"/>
          <w:sz w:val="30"/>
          <w:szCs w:val="30"/>
          <w:cs/>
        </w:rPr>
        <w:t>ที่รับรู้เป็นสินทรัพย์ภาษีเงินได้รอการตัดบัญชี</w:t>
      </w:r>
      <w:r>
        <w:rPr>
          <w:rFonts w:ascii="Angsana New" w:hAnsi="Angsana New" w:hint="cs"/>
          <w:sz w:val="30"/>
          <w:szCs w:val="30"/>
          <w:cs/>
        </w:rPr>
        <w:t>ในงวดปัจจุบัน</w:t>
      </w:r>
    </w:p>
    <w:p w14:paraId="0087793A" w14:textId="43E4FFF5" w:rsidR="00184076" w:rsidRPr="00CA5542" w:rsidRDefault="0018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67"/>
        <w:gridCol w:w="273"/>
        <w:gridCol w:w="1080"/>
        <w:gridCol w:w="274"/>
        <w:gridCol w:w="988"/>
        <w:gridCol w:w="274"/>
        <w:gridCol w:w="1078"/>
      </w:tblGrid>
      <w:tr w:rsidR="00E233DB" w:rsidRPr="00B67E8F" w14:paraId="56126B09" w14:textId="77777777" w:rsidTr="006E08EA">
        <w:tc>
          <w:tcPr>
            <w:tcW w:w="2204" w:type="pct"/>
          </w:tcPr>
          <w:p w14:paraId="59CC0F59" w14:textId="1EA7DDBC" w:rsidR="003F223E" w:rsidRPr="00B67E8F" w:rsidRDefault="003F223E" w:rsidP="00C87A0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3" w:type="pct"/>
            <w:gridSpan w:val="3"/>
          </w:tcPr>
          <w:p w14:paraId="04759D1B" w14:textId="77777777" w:rsidR="003F223E" w:rsidRPr="00B67E8F" w:rsidRDefault="003F223E" w:rsidP="00C8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2F18CB22" w14:textId="77777777" w:rsidR="003F223E" w:rsidRPr="00B67E8F" w:rsidRDefault="003F223E" w:rsidP="00C87A0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6535A546" w14:textId="77777777" w:rsidR="003F223E" w:rsidRPr="00B67E8F" w:rsidRDefault="003F223E" w:rsidP="00C8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A5939" w:rsidRPr="00B67E8F" w14:paraId="190DDBE0" w14:textId="77777777" w:rsidTr="00944644">
        <w:tc>
          <w:tcPr>
            <w:tcW w:w="2204" w:type="pct"/>
          </w:tcPr>
          <w:p w14:paraId="4C4A4F21" w14:textId="77777777" w:rsidR="00FA5939" w:rsidRPr="00B67E8F" w:rsidRDefault="00FA5939" w:rsidP="00FA5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vAlign w:val="bottom"/>
          </w:tcPr>
          <w:p w14:paraId="59CA77EF" w14:textId="32F9B563" w:rsidR="00FA5939" w:rsidRPr="00B67E8F" w:rsidRDefault="00FA5939" w:rsidP="00FA5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9" w:type="pct"/>
          </w:tcPr>
          <w:p w14:paraId="4767E896" w14:textId="77777777" w:rsidR="00FA5939" w:rsidRPr="00B67E8F" w:rsidRDefault="00FA5939" w:rsidP="00FA5939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78529762" w14:textId="70406774" w:rsidR="00FA5939" w:rsidRPr="00B67E8F" w:rsidRDefault="00FA5939" w:rsidP="00FA5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Pr="00B67E8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9" w:type="pct"/>
          </w:tcPr>
          <w:p w14:paraId="13868317" w14:textId="77777777" w:rsidR="00FA5939" w:rsidRPr="00B67E8F" w:rsidRDefault="00FA5939" w:rsidP="00FA5939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2A5FBFD4" w14:textId="6D3B9EB0" w:rsidR="00FA5939" w:rsidRPr="00B67E8F" w:rsidRDefault="00FA5939" w:rsidP="00FA5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9" w:type="pct"/>
          </w:tcPr>
          <w:p w14:paraId="364F03E1" w14:textId="77777777" w:rsidR="00FA5939" w:rsidRPr="00B67E8F" w:rsidRDefault="00FA5939" w:rsidP="00FA5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0549CBE" w14:textId="4FA600A2" w:rsidR="00FA5939" w:rsidRPr="00B67E8F" w:rsidRDefault="00FA5939" w:rsidP="00FA5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Pr="00B67E8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FA5939" w:rsidRPr="00B67E8F" w14:paraId="1D92DC71" w14:textId="77777777" w:rsidTr="00944644">
        <w:tc>
          <w:tcPr>
            <w:tcW w:w="2204" w:type="pct"/>
          </w:tcPr>
          <w:p w14:paraId="43B8D25A" w14:textId="71C1C5E8" w:rsidR="00FA5939" w:rsidRPr="00B67E8F" w:rsidRDefault="00FA5939" w:rsidP="00FA5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76F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36" w:type="pct"/>
            <w:vAlign w:val="bottom"/>
          </w:tcPr>
          <w:p w14:paraId="246AA675" w14:textId="7345A424" w:rsidR="00FA5939" w:rsidRPr="00B67E8F" w:rsidRDefault="00FA5939" w:rsidP="00FA5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pacing w:val="-6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2A808F3A" w14:textId="77777777" w:rsidR="00FA5939" w:rsidRPr="00B67E8F" w:rsidRDefault="00FA5939" w:rsidP="00FA5939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21036ACE" w14:textId="1E6EBFC8" w:rsidR="00FA5939" w:rsidRPr="00B67E8F" w:rsidRDefault="00FA5939" w:rsidP="00FA5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1B25264C" w14:textId="77777777" w:rsidR="00FA5939" w:rsidRPr="00B67E8F" w:rsidRDefault="00FA5939" w:rsidP="00FA5939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7B3AF3B1" w14:textId="760A5361" w:rsidR="00FA5939" w:rsidRPr="00B67E8F" w:rsidRDefault="00FA5939" w:rsidP="00FA5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pacing w:val="-6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1FA3D573" w14:textId="77777777" w:rsidR="00FA5939" w:rsidRPr="00B67E8F" w:rsidRDefault="00FA5939" w:rsidP="00FA5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B4051E6" w14:textId="6183FAE7" w:rsidR="00FA5939" w:rsidRPr="00B67E8F" w:rsidRDefault="00FA5939" w:rsidP="00FA5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A5939" w:rsidRPr="00B67E8F" w14:paraId="62927CE1" w14:textId="77777777" w:rsidTr="006E08EA">
        <w:tc>
          <w:tcPr>
            <w:tcW w:w="2204" w:type="pct"/>
          </w:tcPr>
          <w:p w14:paraId="261FA681" w14:textId="77777777" w:rsidR="00FA5939" w:rsidRPr="00B67E8F" w:rsidRDefault="00FA5939" w:rsidP="00FA5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6" w:type="pct"/>
            <w:gridSpan w:val="7"/>
          </w:tcPr>
          <w:p w14:paraId="27437955" w14:textId="77777777" w:rsidR="00FA5939" w:rsidRPr="00B67E8F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5939" w:rsidRPr="00B67E8F" w14:paraId="1DAE6AE6" w14:textId="77777777" w:rsidTr="00944644">
        <w:tc>
          <w:tcPr>
            <w:tcW w:w="2204" w:type="pct"/>
          </w:tcPr>
          <w:p w14:paraId="28CDBD20" w14:textId="613DD98B" w:rsidR="00FA5939" w:rsidRPr="00B67E8F" w:rsidRDefault="00FA5939" w:rsidP="00FA5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636" w:type="pct"/>
            <w:shd w:val="clear" w:color="auto" w:fill="auto"/>
          </w:tcPr>
          <w:p w14:paraId="77DD31FD" w14:textId="769B7A49" w:rsidR="00FA5939" w:rsidRPr="00B67E8F" w:rsidRDefault="00060C8B" w:rsidP="00FA593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101,166</w:t>
            </w:r>
          </w:p>
        </w:tc>
        <w:tc>
          <w:tcPr>
            <w:tcW w:w="149" w:type="pct"/>
            <w:shd w:val="clear" w:color="auto" w:fill="auto"/>
          </w:tcPr>
          <w:p w14:paraId="7BD3AE0B" w14:textId="77777777" w:rsidR="00FA5939" w:rsidRPr="00B67E8F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2C8D502" w14:textId="48EB1B84" w:rsidR="00FA5939" w:rsidRPr="00B67E8F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100,243</w:t>
            </w:r>
          </w:p>
        </w:tc>
        <w:tc>
          <w:tcPr>
            <w:tcW w:w="149" w:type="pct"/>
            <w:shd w:val="clear" w:color="auto" w:fill="auto"/>
          </w:tcPr>
          <w:p w14:paraId="6DA06EB0" w14:textId="77777777" w:rsidR="00FA5939" w:rsidRPr="00B67E8F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3EC34249" w14:textId="5CF29DFD" w:rsidR="00FA5939" w:rsidRPr="00B67E8F" w:rsidRDefault="00060C8B" w:rsidP="00FA5939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88,766</w:t>
            </w:r>
          </w:p>
        </w:tc>
        <w:tc>
          <w:tcPr>
            <w:tcW w:w="149" w:type="pct"/>
            <w:shd w:val="clear" w:color="auto" w:fill="auto"/>
          </w:tcPr>
          <w:p w14:paraId="63D2CE19" w14:textId="77777777" w:rsidR="00FA5939" w:rsidRPr="00B67E8F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9397E48" w14:textId="6EBE667D" w:rsidR="00FA5939" w:rsidRPr="00B67E8F" w:rsidRDefault="00FA5939" w:rsidP="00FA593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87,431</w:t>
            </w:r>
          </w:p>
        </w:tc>
      </w:tr>
      <w:tr w:rsidR="00FA5939" w:rsidRPr="00B67E8F" w14:paraId="2FA01A11" w14:textId="77777777" w:rsidTr="00944644">
        <w:tc>
          <w:tcPr>
            <w:tcW w:w="2204" w:type="pct"/>
          </w:tcPr>
          <w:p w14:paraId="7B305BEC" w14:textId="61E55548" w:rsidR="00FA5939" w:rsidRPr="00B67E8F" w:rsidRDefault="00FA5939" w:rsidP="00FA5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636" w:type="pct"/>
            <w:shd w:val="clear" w:color="auto" w:fill="auto"/>
          </w:tcPr>
          <w:p w14:paraId="09435424" w14:textId="30148805" w:rsidR="00FA5939" w:rsidRPr="00C92F93" w:rsidRDefault="00060C8B" w:rsidP="00FA593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(2,982)</w:t>
            </w:r>
          </w:p>
        </w:tc>
        <w:tc>
          <w:tcPr>
            <w:tcW w:w="149" w:type="pct"/>
            <w:shd w:val="clear" w:color="auto" w:fill="auto"/>
          </w:tcPr>
          <w:p w14:paraId="76FF8FAA" w14:textId="77777777" w:rsidR="00FA5939" w:rsidRPr="00C92F93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45375B80" w14:textId="7E8B7F53" w:rsidR="00FA5939" w:rsidRPr="00C92F93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C92F9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92F93">
              <w:rPr>
                <w:rFonts w:asciiTheme="majorBidi" w:hAnsiTheme="majorBidi" w:cstheme="majorBidi"/>
                <w:sz w:val="30"/>
                <w:szCs w:val="30"/>
              </w:rPr>
              <w:t>11,143</w:t>
            </w:r>
            <w:r w:rsidRPr="00C92F9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77BE2952" w14:textId="77777777" w:rsidR="00FA5939" w:rsidRPr="00C92F93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5544173D" w14:textId="74511F48" w:rsidR="00FA5939" w:rsidRPr="00C92F93" w:rsidRDefault="00060C8B" w:rsidP="00060C8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right="-96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(2,982)</w:t>
            </w:r>
          </w:p>
        </w:tc>
        <w:tc>
          <w:tcPr>
            <w:tcW w:w="149" w:type="pct"/>
            <w:shd w:val="clear" w:color="auto" w:fill="auto"/>
          </w:tcPr>
          <w:p w14:paraId="303C6118" w14:textId="77777777" w:rsidR="00FA5939" w:rsidRPr="00C92F93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176598B5" w14:textId="196EADE4" w:rsidR="00FA5939" w:rsidRPr="00C92F93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C92F9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92F93">
              <w:rPr>
                <w:rFonts w:asciiTheme="majorBidi" w:hAnsiTheme="majorBidi" w:cstheme="majorBidi"/>
                <w:sz w:val="30"/>
                <w:szCs w:val="30"/>
              </w:rPr>
              <w:t>10,463</w:t>
            </w:r>
            <w:r w:rsidRPr="00C92F9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A5939" w:rsidRPr="00B67E8F" w14:paraId="3CB7FE9E" w14:textId="77777777" w:rsidTr="00944644">
        <w:tc>
          <w:tcPr>
            <w:tcW w:w="2204" w:type="pct"/>
          </w:tcPr>
          <w:p w14:paraId="2C14CE80" w14:textId="51495B7B" w:rsidR="00FA5939" w:rsidRPr="00B67E8F" w:rsidRDefault="00FA5939" w:rsidP="00FA59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2D38D" w14:textId="5E7EA368" w:rsidR="00FA5939" w:rsidRPr="00B67E8F" w:rsidRDefault="00060C8B" w:rsidP="00FA593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98,184</w:t>
            </w:r>
          </w:p>
        </w:tc>
        <w:tc>
          <w:tcPr>
            <w:tcW w:w="149" w:type="pct"/>
            <w:shd w:val="clear" w:color="auto" w:fill="auto"/>
          </w:tcPr>
          <w:p w14:paraId="5FBA93E6" w14:textId="77777777" w:rsidR="00FA5939" w:rsidRPr="00B67E8F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C8C9EE" w14:textId="48A09454" w:rsidR="00FA5939" w:rsidRPr="00B67E8F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>89,100</w:t>
            </w:r>
          </w:p>
        </w:tc>
        <w:tc>
          <w:tcPr>
            <w:tcW w:w="149" w:type="pct"/>
            <w:shd w:val="clear" w:color="auto" w:fill="auto"/>
          </w:tcPr>
          <w:p w14:paraId="18F76E1B" w14:textId="77777777" w:rsidR="00FA5939" w:rsidRPr="00B67E8F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7AF96" w14:textId="53402045" w:rsidR="00FA5939" w:rsidRPr="00B67E8F" w:rsidRDefault="00060C8B" w:rsidP="00FA593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85,784</w:t>
            </w:r>
          </w:p>
        </w:tc>
        <w:tc>
          <w:tcPr>
            <w:tcW w:w="149" w:type="pct"/>
            <w:shd w:val="clear" w:color="auto" w:fill="auto"/>
          </w:tcPr>
          <w:p w14:paraId="44280D05" w14:textId="77777777" w:rsidR="00FA5939" w:rsidRPr="00B67E8F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85880" w14:textId="4611CDA2" w:rsidR="00FA5939" w:rsidRPr="00B67E8F" w:rsidRDefault="00FA5939" w:rsidP="00FA593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>76,968</w:t>
            </w:r>
          </w:p>
        </w:tc>
      </w:tr>
    </w:tbl>
    <w:p w14:paraId="3FE142F2" w14:textId="3FD21535" w:rsidR="00FA5939" w:rsidRPr="00CA5542" w:rsidRDefault="00FA5939" w:rsidP="00561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8"/>
        <w:gridCol w:w="1172"/>
        <w:gridCol w:w="270"/>
        <w:gridCol w:w="1080"/>
        <w:gridCol w:w="270"/>
        <w:gridCol w:w="990"/>
        <w:gridCol w:w="270"/>
        <w:gridCol w:w="1082"/>
      </w:tblGrid>
      <w:tr w:rsidR="00FA5939" w:rsidRPr="00953BA7" w14:paraId="043F4575" w14:textId="77777777" w:rsidTr="00EE5214">
        <w:trPr>
          <w:cantSplit/>
          <w:trHeight w:val="139"/>
          <w:tblHeader/>
        </w:trPr>
        <w:tc>
          <w:tcPr>
            <w:tcW w:w="4048" w:type="dxa"/>
          </w:tcPr>
          <w:p w14:paraId="3B8067C0" w14:textId="7A0BF803" w:rsidR="00FA5939" w:rsidRPr="00953BA7" w:rsidRDefault="00FA5939" w:rsidP="00EE5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134" w:type="dxa"/>
            <w:gridSpan w:val="7"/>
            <w:vAlign w:val="bottom"/>
          </w:tcPr>
          <w:p w14:paraId="48190E1D" w14:textId="77777777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953BA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FA5939" w:rsidRPr="00953BA7" w14:paraId="48CC547D" w14:textId="77777777" w:rsidTr="00EE5214">
        <w:trPr>
          <w:cantSplit/>
          <w:trHeight w:val="139"/>
          <w:tblHeader/>
        </w:trPr>
        <w:tc>
          <w:tcPr>
            <w:tcW w:w="4048" w:type="dxa"/>
          </w:tcPr>
          <w:p w14:paraId="0A584198" w14:textId="77777777" w:rsidR="00FA5939" w:rsidRPr="00953BA7" w:rsidRDefault="00FA5939" w:rsidP="00EE5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172" w:type="dxa"/>
            <w:vAlign w:val="bottom"/>
          </w:tcPr>
          <w:p w14:paraId="76D91E83" w14:textId="77777777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746D92" w14:textId="77777777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4"/>
            <w:tcBorders>
              <w:bottom w:val="single" w:sz="4" w:space="0" w:color="auto"/>
            </w:tcBorders>
            <w:vAlign w:val="bottom"/>
          </w:tcPr>
          <w:p w14:paraId="479C35C2" w14:textId="77777777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>บันทึกเป็น</w:t>
            </w:r>
            <w:r w:rsidRPr="00953BA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(รายจ่าย) </w:t>
            </w:r>
            <w:r w:rsidRPr="00953BA7">
              <w:rPr>
                <w:rFonts w:asciiTheme="majorBidi" w:hAnsiTheme="majorBidi" w:cstheme="majorBidi"/>
                <w:sz w:val="29"/>
                <w:szCs w:val="29"/>
              </w:rPr>
              <w:t>/</w:t>
            </w: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รายได้ใน</w:t>
            </w:r>
          </w:p>
        </w:tc>
        <w:tc>
          <w:tcPr>
            <w:tcW w:w="1082" w:type="dxa"/>
            <w:vAlign w:val="bottom"/>
          </w:tcPr>
          <w:p w14:paraId="4EC72467" w14:textId="77777777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5939" w:rsidRPr="00953BA7" w14:paraId="7B102C6B" w14:textId="77777777" w:rsidTr="00EE5214">
        <w:trPr>
          <w:cantSplit/>
          <w:trHeight w:val="139"/>
          <w:tblHeader/>
        </w:trPr>
        <w:tc>
          <w:tcPr>
            <w:tcW w:w="4048" w:type="dxa"/>
          </w:tcPr>
          <w:p w14:paraId="26777657" w14:textId="77777777" w:rsidR="00FA5939" w:rsidRDefault="00FA5939" w:rsidP="00EE521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366F7A25" w14:textId="77777777" w:rsidR="006C2AEA" w:rsidRDefault="006C2AEA" w:rsidP="00EE521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61D22DC7" w14:textId="6DADB315" w:rsidR="006C2AEA" w:rsidRPr="00953BA7" w:rsidRDefault="006C2AEA" w:rsidP="00EE521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2" w:type="dxa"/>
            <w:vAlign w:val="bottom"/>
          </w:tcPr>
          <w:p w14:paraId="57331A7C" w14:textId="77777777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E8BF62A" w14:textId="633E80A3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53B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3A6F9169" w14:textId="77777777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2A2F0D" w14:textId="77777777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1E5BF19F" w14:textId="77777777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85129D1" w14:textId="77777777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CBE1495" w14:textId="77777777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53289A47" w14:textId="77777777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7B38343" w14:textId="77777777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CBF89A4" w14:textId="14BB4776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5A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7D5A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FA5939" w:rsidRPr="00953BA7" w14:paraId="6F3F7F35" w14:textId="77777777" w:rsidTr="00EE5214">
        <w:trPr>
          <w:cantSplit/>
          <w:trHeight w:val="139"/>
          <w:tblHeader/>
        </w:trPr>
        <w:tc>
          <w:tcPr>
            <w:tcW w:w="4048" w:type="dxa"/>
          </w:tcPr>
          <w:p w14:paraId="36850EE4" w14:textId="77777777" w:rsidR="00FA5939" w:rsidRPr="00953BA7" w:rsidRDefault="00FA5939" w:rsidP="00EE521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5134" w:type="dxa"/>
            <w:gridSpan w:val="7"/>
            <w:vAlign w:val="bottom"/>
          </w:tcPr>
          <w:p w14:paraId="29990AC9" w14:textId="77777777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5939" w:rsidRPr="00953BA7" w14:paraId="22E643C0" w14:textId="77777777" w:rsidTr="00EE5214">
        <w:trPr>
          <w:trHeight w:val="139"/>
        </w:trPr>
        <w:tc>
          <w:tcPr>
            <w:tcW w:w="4048" w:type="dxa"/>
          </w:tcPr>
          <w:p w14:paraId="72000B50" w14:textId="77777777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</w:tcPr>
          <w:p w14:paraId="06BEEE08" w14:textId="77777777" w:rsidR="00FA5939" w:rsidRPr="00953BA7" w:rsidRDefault="00FA5939" w:rsidP="00EE521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BE6705" w14:textId="77777777" w:rsidR="00FA5939" w:rsidRPr="00953BA7" w:rsidRDefault="00FA5939" w:rsidP="00EE521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4831AE8" w14:textId="77777777" w:rsidR="00FA5939" w:rsidRPr="00953BA7" w:rsidRDefault="00FA5939" w:rsidP="00EE521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4AC2C4B" w14:textId="77777777" w:rsidR="00FA5939" w:rsidRPr="00953BA7" w:rsidRDefault="00FA5939" w:rsidP="00EE521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C2C164F" w14:textId="77777777" w:rsidR="00FA5939" w:rsidRPr="00953BA7" w:rsidRDefault="00FA5939" w:rsidP="00EE521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2609F1A" w14:textId="77777777" w:rsidR="00FA5939" w:rsidRPr="00953BA7" w:rsidRDefault="00FA5939" w:rsidP="00EE521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2FC49072" w14:textId="77777777" w:rsidR="00FA5939" w:rsidRPr="00953BA7" w:rsidRDefault="00FA5939" w:rsidP="00EE521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60C8B" w:rsidRPr="00953BA7" w14:paraId="6AA2F0EC" w14:textId="77777777" w:rsidTr="00EE5214">
        <w:trPr>
          <w:trHeight w:val="139"/>
        </w:trPr>
        <w:tc>
          <w:tcPr>
            <w:tcW w:w="4048" w:type="dxa"/>
          </w:tcPr>
          <w:p w14:paraId="31165FD7" w14:textId="7FFB8F43" w:rsidR="00060C8B" w:rsidRPr="00060C8B" w:rsidRDefault="00060C8B" w:rsidP="0006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2" w:type="dxa"/>
          </w:tcPr>
          <w:p w14:paraId="42679997" w14:textId="70B3F872" w:rsidR="00060C8B" w:rsidRPr="00953BA7" w:rsidRDefault="00060C8B" w:rsidP="00060C8B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B7C1192" w14:textId="77777777" w:rsidR="00060C8B" w:rsidRPr="00953BA7" w:rsidRDefault="00060C8B" w:rsidP="00EE521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1BACE1B" w14:textId="4EAFA482" w:rsidR="00060C8B" w:rsidRPr="00953BA7" w:rsidRDefault="00060C8B" w:rsidP="00EE521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186</w:t>
            </w:r>
          </w:p>
        </w:tc>
        <w:tc>
          <w:tcPr>
            <w:tcW w:w="270" w:type="dxa"/>
          </w:tcPr>
          <w:p w14:paraId="7681A0E5" w14:textId="77777777" w:rsidR="00060C8B" w:rsidRPr="00953BA7" w:rsidRDefault="00060C8B" w:rsidP="00EE521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6066F25" w14:textId="4346F79A" w:rsidR="00060C8B" w:rsidRPr="00953BA7" w:rsidRDefault="00060C8B" w:rsidP="00060C8B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FE2DC40" w14:textId="77777777" w:rsidR="00060C8B" w:rsidRPr="00953BA7" w:rsidRDefault="00060C8B" w:rsidP="00EE521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5D2835C0" w14:textId="4DA9FD05" w:rsidR="00060C8B" w:rsidRPr="00953BA7" w:rsidRDefault="00060C8B" w:rsidP="00EE521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186</w:t>
            </w:r>
          </w:p>
        </w:tc>
      </w:tr>
      <w:tr w:rsidR="00FA5939" w:rsidRPr="00953BA7" w14:paraId="7589CC5E" w14:textId="77777777" w:rsidTr="00EE5214">
        <w:trPr>
          <w:trHeight w:val="348"/>
        </w:trPr>
        <w:tc>
          <w:tcPr>
            <w:tcW w:w="4048" w:type="dxa"/>
          </w:tcPr>
          <w:p w14:paraId="76C1EA86" w14:textId="77777777" w:rsidR="00FA5939" w:rsidRPr="00953BA7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172" w:type="dxa"/>
            <w:shd w:val="clear" w:color="auto" w:fill="auto"/>
          </w:tcPr>
          <w:p w14:paraId="084F055A" w14:textId="0ACA9858" w:rsidR="00FA5939" w:rsidRPr="00953BA7" w:rsidRDefault="00FA5939" w:rsidP="00FA593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</w:t>
            </w:r>
            <w:r w:rsidR="004847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606</w:t>
            </w:r>
          </w:p>
        </w:tc>
        <w:tc>
          <w:tcPr>
            <w:tcW w:w="270" w:type="dxa"/>
            <w:shd w:val="clear" w:color="auto" w:fill="auto"/>
          </w:tcPr>
          <w:p w14:paraId="5A8D0C1C" w14:textId="77777777" w:rsidR="00FA5939" w:rsidRPr="00953BA7" w:rsidRDefault="00FA5939" w:rsidP="00FA59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1673C6" w14:textId="2A86BBCD" w:rsidR="00FA5939" w:rsidRPr="00953BA7" w:rsidRDefault="00060C8B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(275)</w:t>
            </w:r>
          </w:p>
        </w:tc>
        <w:tc>
          <w:tcPr>
            <w:tcW w:w="270" w:type="dxa"/>
            <w:shd w:val="clear" w:color="auto" w:fill="auto"/>
          </w:tcPr>
          <w:p w14:paraId="28645876" w14:textId="77777777" w:rsidR="00FA5939" w:rsidRPr="00953BA7" w:rsidRDefault="00FA5939" w:rsidP="00FA593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CA25F24" w14:textId="78F73BFE" w:rsidR="00FA5939" w:rsidRPr="00953BA7" w:rsidRDefault="00060C8B" w:rsidP="00FA593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6C28AB5D" w14:textId="77777777" w:rsidR="00FA5939" w:rsidRPr="00953BA7" w:rsidRDefault="00FA5939" w:rsidP="00FA593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6F42ECF8" w14:textId="0EBBCBEA" w:rsidR="00FA5939" w:rsidRPr="00953BA7" w:rsidRDefault="00060C8B" w:rsidP="00FA593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19,481</w:t>
            </w:r>
          </w:p>
        </w:tc>
      </w:tr>
      <w:tr w:rsidR="00FA5939" w:rsidRPr="00953BA7" w14:paraId="425B0943" w14:textId="77777777" w:rsidTr="00EE5214">
        <w:trPr>
          <w:trHeight w:val="348"/>
        </w:trPr>
        <w:tc>
          <w:tcPr>
            <w:tcW w:w="4048" w:type="dxa"/>
          </w:tcPr>
          <w:p w14:paraId="4272301A" w14:textId="7367146A" w:rsidR="00FA5939" w:rsidRPr="00953BA7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 (ตัดรายการกำไรจาก</w:t>
            </w:r>
            <w:r w:rsidRPr="00953BA7">
              <w:rPr>
                <w:rFonts w:ascii="Angsana New" w:hAnsi="Angsana New"/>
                <w:sz w:val="30"/>
                <w:szCs w:val="30"/>
              </w:rPr>
              <w:br/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การจำหน่ายเครื่องจักร</w:t>
            </w:r>
            <w:r w:rsidR="006C2AEA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ระหว่างกัน)</w:t>
            </w:r>
          </w:p>
        </w:tc>
        <w:tc>
          <w:tcPr>
            <w:tcW w:w="1172" w:type="dxa"/>
            <w:shd w:val="clear" w:color="auto" w:fill="auto"/>
          </w:tcPr>
          <w:p w14:paraId="369051EA" w14:textId="77777777" w:rsidR="00FA5939" w:rsidRDefault="00FA5939" w:rsidP="00FA593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792FEB1" w14:textId="2C144C98" w:rsidR="00FA5939" w:rsidRPr="00953BA7" w:rsidRDefault="00FA5939" w:rsidP="00FA593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</w:t>
            </w:r>
            <w:r w:rsidR="004847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169</w:t>
            </w:r>
          </w:p>
        </w:tc>
        <w:tc>
          <w:tcPr>
            <w:tcW w:w="270" w:type="dxa"/>
            <w:shd w:val="clear" w:color="auto" w:fill="auto"/>
          </w:tcPr>
          <w:p w14:paraId="1D418B2B" w14:textId="77777777" w:rsidR="00FA5939" w:rsidRPr="00953BA7" w:rsidRDefault="00FA5939" w:rsidP="00FA59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C5E7FE" w14:textId="77777777" w:rsidR="00FA5939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DFAA80" w14:textId="7638B94D" w:rsidR="00060C8B" w:rsidRPr="00953BA7" w:rsidRDefault="00060C8B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(699)</w:t>
            </w:r>
          </w:p>
        </w:tc>
        <w:tc>
          <w:tcPr>
            <w:tcW w:w="270" w:type="dxa"/>
            <w:shd w:val="clear" w:color="auto" w:fill="auto"/>
          </w:tcPr>
          <w:p w14:paraId="2E9CD162" w14:textId="77777777" w:rsidR="00FA5939" w:rsidRPr="00953BA7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2AE371" w14:textId="77777777" w:rsidR="00FA5939" w:rsidRDefault="00FA5939" w:rsidP="00FA59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81587E7" w14:textId="1864582B" w:rsidR="00060C8B" w:rsidRPr="00953BA7" w:rsidRDefault="00060C8B" w:rsidP="00FA59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0B9A5C" w14:textId="77777777" w:rsidR="00FA5939" w:rsidRPr="00953BA7" w:rsidRDefault="00FA5939" w:rsidP="00FA593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2FF00F77" w14:textId="77777777" w:rsidR="00FA5939" w:rsidRDefault="00FA5939" w:rsidP="00FA593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CC9BCC0" w14:textId="02D62951" w:rsidR="00060C8B" w:rsidRPr="00953BA7" w:rsidRDefault="00060C8B" w:rsidP="00FA593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11,470</w:t>
            </w:r>
          </w:p>
        </w:tc>
      </w:tr>
      <w:tr w:rsidR="00FA5939" w:rsidRPr="00953BA7" w14:paraId="782251BE" w14:textId="77777777" w:rsidTr="00EE5214">
        <w:trPr>
          <w:trHeight w:val="348"/>
        </w:trPr>
        <w:tc>
          <w:tcPr>
            <w:tcW w:w="4048" w:type="dxa"/>
          </w:tcPr>
          <w:p w14:paraId="397F1E51" w14:textId="77777777" w:rsidR="00FA5939" w:rsidRPr="00953BA7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2" w:type="dxa"/>
            <w:shd w:val="clear" w:color="auto" w:fill="auto"/>
          </w:tcPr>
          <w:p w14:paraId="5CBACE22" w14:textId="465560CC" w:rsidR="00FA5939" w:rsidRPr="00953BA7" w:rsidRDefault="00484764" w:rsidP="00FA593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388</w:t>
            </w:r>
          </w:p>
        </w:tc>
        <w:tc>
          <w:tcPr>
            <w:tcW w:w="270" w:type="dxa"/>
            <w:shd w:val="clear" w:color="auto" w:fill="auto"/>
          </w:tcPr>
          <w:p w14:paraId="0582DDD9" w14:textId="77777777" w:rsidR="00FA5939" w:rsidRPr="00953BA7" w:rsidRDefault="00FA5939" w:rsidP="00FA59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8858C1A" w14:textId="7829A75D" w:rsidR="00FA5939" w:rsidRPr="00944644" w:rsidRDefault="00060C8B" w:rsidP="00AF7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Pr="00AF7AD2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270" w:type="dxa"/>
            <w:shd w:val="clear" w:color="auto" w:fill="auto"/>
          </w:tcPr>
          <w:p w14:paraId="065C72C1" w14:textId="77777777" w:rsidR="00FA5939" w:rsidRPr="00944644" w:rsidRDefault="00FA5939" w:rsidP="00FA5939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3AAF729" w14:textId="7106967D" w:rsidR="00FA5939" w:rsidRPr="00953BA7" w:rsidRDefault="00060C8B" w:rsidP="00FA59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D89757" w14:textId="77777777" w:rsidR="00FA5939" w:rsidRPr="00953BA7" w:rsidRDefault="00FA5939" w:rsidP="00FA593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4032CE54" w14:textId="0136B67E" w:rsidR="00FA5939" w:rsidRPr="00953BA7" w:rsidRDefault="00060C8B" w:rsidP="00FA593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4,694</w:t>
            </w:r>
          </w:p>
        </w:tc>
      </w:tr>
      <w:tr w:rsidR="00FA5939" w:rsidRPr="00953BA7" w14:paraId="1E7038F6" w14:textId="77777777" w:rsidTr="00EE5214">
        <w:trPr>
          <w:trHeight w:val="334"/>
        </w:trPr>
        <w:tc>
          <w:tcPr>
            <w:tcW w:w="4048" w:type="dxa"/>
          </w:tcPr>
          <w:p w14:paraId="57A6CF12" w14:textId="77777777" w:rsidR="00FA5939" w:rsidRPr="00953BA7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3562D8DB" w14:textId="5818AE92" w:rsidR="00FA5939" w:rsidRPr="00953BA7" w:rsidRDefault="00484764" w:rsidP="00FA5939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68,080</w:t>
            </w:r>
          </w:p>
        </w:tc>
        <w:tc>
          <w:tcPr>
            <w:tcW w:w="270" w:type="dxa"/>
            <w:shd w:val="clear" w:color="auto" w:fill="auto"/>
          </w:tcPr>
          <w:p w14:paraId="2C2611F1" w14:textId="77777777" w:rsidR="00FA5939" w:rsidRPr="00953BA7" w:rsidRDefault="00FA5939" w:rsidP="00FA5939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8B0FDC" w14:textId="209E458B" w:rsidR="00FA5939" w:rsidRPr="00953BA7" w:rsidRDefault="00060C8B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(2,745)</w:t>
            </w:r>
          </w:p>
        </w:tc>
        <w:tc>
          <w:tcPr>
            <w:tcW w:w="270" w:type="dxa"/>
            <w:shd w:val="clear" w:color="auto" w:fill="auto"/>
          </w:tcPr>
          <w:p w14:paraId="30EC4570" w14:textId="77777777" w:rsidR="00FA5939" w:rsidRPr="00953BA7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3309D58" w14:textId="0E7651B5" w:rsidR="00FA5939" w:rsidRPr="00953BA7" w:rsidRDefault="00060C8B" w:rsidP="00FA59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1139FF" w14:textId="77777777" w:rsidR="00FA5939" w:rsidRPr="00953BA7" w:rsidRDefault="00FA5939" w:rsidP="00FA593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4EEABD62" w14:textId="4FABBA17" w:rsidR="00FA5939" w:rsidRPr="00953BA7" w:rsidRDefault="00060C8B" w:rsidP="00AF7AD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="00FD1E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,335</w:t>
            </w:r>
          </w:p>
        </w:tc>
      </w:tr>
      <w:tr w:rsidR="00FA5939" w:rsidRPr="00953BA7" w14:paraId="0473DB6B" w14:textId="77777777" w:rsidTr="00EE5214">
        <w:trPr>
          <w:trHeight w:val="334"/>
        </w:trPr>
        <w:tc>
          <w:tcPr>
            <w:tcW w:w="4048" w:type="dxa"/>
          </w:tcPr>
          <w:p w14:paraId="5245FF78" w14:textId="77777777" w:rsidR="00FA5939" w:rsidRPr="00953BA7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69115" w14:textId="46E0704F" w:rsidR="00FA5939" w:rsidRPr="00953BA7" w:rsidRDefault="00484764" w:rsidP="00FA593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100</w:t>
            </w:r>
            <w:r w:rsidR="00FA59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243</w:t>
            </w:r>
          </w:p>
        </w:tc>
        <w:tc>
          <w:tcPr>
            <w:tcW w:w="270" w:type="dxa"/>
            <w:shd w:val="clear" w:color="auto" w:fill="auto"/>
          </w:tcPr>
          <w:p w14:paraId="13D8C173" w14:textId="77777777" w:rsidR="00FA5939" w:rsidRPr="00953BA7" w:rsidRDefault="00FA5939" w:rsidP="00FA59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2250D" w14:textId="36F76D19" w:rsidR="00FA5939" w:rsidRPr="0035211B" w:rsidRDefault="00060C8B" w:rsidP="00FA593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773</w:t>
            </w:r>
          </w:p>
        </w:tc>
        <w:tc>
          <w:tcPr>
            <w:tcW w:w="270" w:type="dxa"/>
            <w:shd w:val="clear" w:color="auto" w:fill="auto"/>
          </w:tcPr>
          <w:p w14:paraId="04D4607B" w14:textId="77777777" w:rsidR="00FA5939" w:rsidRPr="00953BA7" w:rsidRDefault="00FA5939" w:rsidP="00FA593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612CB" w14:textId="5AE5ABF4" w:rsidR="00FA5939" w:rsidRPr="00953BA7" w:rsidRDefault="00060C8B" w:rsidP="00FA593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4C8BD3DB" w14:textId="77777777" w:rsidR="00FA5939" w:rsidRPr="00953BA7" w:rsidRDefault="00FA5939" w:rsidP="00FA593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B57CB" w14:textId="0CF0D70A" w:rsidR="00FA5939" w:rsidRPr="00953BA7" w:rsidRDefault="00060C8B" w:rsidP="00FA593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101,166</w:t>
            </w:r>
          </w:p>
        </w:tc>
      </w:tr>
      <w:tr w:rsidR="00CA5542" w:rsidRPr="00CA5542" w14:paraId="7E269AAD" w14:textId="77777777" w:rsidTr="00EE5214">
        <w:trPr>
          <w:trHeight w:val="334"/>
        </w:trPr>
        <w:tc>
          <w:tcPr>
            <w:tcW w:w="4048" w:type="dxa"/>
          </w:tcPr>
          <w:p w14:paraId="007E5056" w14:textId="251F4A97" w:rsidR="00CA5542" w:rsidRPr="00953BA7" w:rsidRDefault="00CA5542" w:rsidP="00CA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72" w:type="dxa"/>
          </w:tcPr>
          <w:p w14:paraId="08DCA4B3" w14:textId="77777777" w:rsidR="00CA5542" w:rsidRPr="00953BA7" w:rsidRDefault="00CA5542" w:rsidP="00CA55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3A71603" w14:textId="77777777" w:rsidR="00CA5542" w:rsidRPr="00953BA7" w:rsidRDefault="00CA5542" w:rsidP="00CA554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042BCD" w14:textId="77777777" w:rsidR="00CA5542" w:rsidRPr="00953BA7" w:rsidRDefault="00CA5542" w:rsidP="00CA554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103DF" w14:textId="77777777" w:rsidR="00CA5542" w:rsidRPr="00953BA7" w:rsidRDefault="00CA5542" w:rsidP="00CA554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2CE3A2D" w14:textId="77777777" w:rsidR="00CA5542" w:rsidRPr="00953BA7" w:rsidRDefault="00CA5542" w:rsidP="00CA5542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9A7600" w14:textId="77777777" w:rsidR="00CA5542" w:rsidRPr="00953BA7" w:rsidRDefault="00CA5542" w:rsidP="00CA554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0CADAF31" w14:textId="77777777" w:rsidR="00CA5542" w:rsidRPr="00953BA7" w:rsidRDefault="00CA5542" w:rsidP="00CA554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A5542" w:rsidRPr="00953BA7" w14:paraId="311DB5EE" w14:textId="77777777" w:rsidTr="00EE5214">
        <w:trPr>
          <w:trHeight w:val="334"/>
        </w:trPr>
        <w:tc>
          <w:tcPr>
            <w:tcW w:w="4048" w:type="dxa"/>
          </w:tcPr>
          <w:p w14:paraId="6C993FC4" w14:textId="77777777" w:rsidR="00CA5542" w:rsidRPr="00953BA7" w:rsidRDefault="00CA5542" w:rsidP="00CA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3BA7">
              <w:rPr>
                <w:rFonts w:asciiTheme="majorBidi" w:hAnsi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2" w:type="dxa"/>
          </w:tcPr>
          <w:p w14:paraId="4E304254" w14:textId="793C2091" w:rsidR="00CA5542" w:rsidRPr="00953BA7" w:rsidRDefault="00CA5542" w:rsidP="00CA55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680</w:t>
            </w: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C6D81BC" w14:textId="77777777" w:rsidR="00CA5542" w:rsidRPr="00953BA7" w:rsidRDefault="00CA5542" w:rsidP="00CA5542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016CE63" w14:textId="2E3BD0B9" w:rsidR="00CA5542" w:rsidRPr="00944644" w:rsidRDefault="00CA5542" w:rsidP="00CA554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270" w:type="dxa"/>
          </w:tcPr>
          <w:p w14:paraId="05F84B37" w14:textId="77777777" w:rsidR="00CA5542" w:rsidRPr="00953BA7" w:rsidRDefault="00CA5542" w:rsidP="00CA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6A26A5" w14:textId="1862DD35" w:rsidR="00CA5542" w:rsidRPr="00953BA7" w:rsidRDefault="00CA5542" w:rsidP="00CA554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05948C7" w14:textId="77777777" w:rsidR="00CA5542" w:rsidRPr="00953BA7" w:rsidRDefault="00CA5542" w:rsidP="00CA554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C49AA78" w14:textId="7A448A18" w:rsidR="00CA5542" w:rsidRPr="00953BA7" w:rsidRDefault="00CA5542" w:rsidP="00CA5542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A5542" w:rsidRPr="00953BA7" w14:paraId="4F9E9C8D" w14:textId="77777777" w:rsidTr="00EE5214">
        <w:trPr>
          <w:trHeight w:val="334"/>
        </w:trPr>
        <w:tc>
          <w:tcPr>
            <w:tcW w:w="4048" w:type="dxa"/>
          </w:tcPr>
          <w:p w14:paraId="5BD948BF" w14:textId="77777777" w:rsidR="00CA5542" w:rsidRPr="00953BA7" w:rsidRDefault="00CA5542" w:rsidP="00CA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/>
                <w:sz w:val="30"/>
                <w:szCs w:val="30"/>
                <w:cs/>
              </w:rPr>
              <w:t>สินทรัพย์ชีวภาพ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2" w:type="dxa"/>
          </w:tcPr>
          <w:p w14:paraId="39C8A6B2" w14:textId="0CF0EA58" w:rsidR="00CA5542" w:rsidRPr="00953BA7" w:rsidRDefault="00CA5542" w:rsidP="00CA55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8</w:t>
            </w:r>
            <w:r w:rsidRPr="00953BA7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775</w:t>
            </w: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1AFD64D" w14:textId="77777777" w:rsidR="00CA5542" w:rsidRPr="00953BA7" w:rsidRDefault="00CA5542" w:rsidP="00CA5542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1BD276F" w14:textId="6AEEDAD3" w:rsidR="00CA5542" w:rsidRPr="00944644" w:rsidRDefault="00CA5542" w:rsidP="00CA554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8,045</w:t>
            </w:r>
          </w:p>
        </w:tc>
        <w:tc>
          <w:tcPr>
            <w:tcW w:w="270" w:type="dxa"/>
          </w:tcPr>
          <w:p w14:paraId="409E9089" w14:textId="77777777" w:rsidR="00CA5542" w:rsidRPr="00953BA7" w:rsidRDefault="00CA5542" w:rsidP="00CA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1BAEFD" w14:textId="23CCF453" w:rsidR="00CA5542" w:rsidRPr="00953BA7" w:rsidRDefault="00CA5542" w:rsidP="00CA554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714E3DF" w14:textId="77777777" w:rsidR="00CA5542" w:rsidRPr="00953BA7" w:rsidRDefault="00CA5542" w:rsidP="00CA554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776B22F" w14:textId="74A14167" w:rsidR="00CA5542" w:rsidRPr="00953BA7" w:rsidRDefault="00CA5542" w:rsidP="00CA554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(730)</w:t>
            </w:r>
          </w:p>
        </w:tc>
      </w:tr>
      <w:tr w:rsidR="00CA5542" w:rsidRPr="00953BA7" w14:paraId="15572E6A" w14:textId="77777777" w:rsidTr="00EE5214">
        <w:trPr>
          <w:trHeight w:val="334"/>
        </w:trPr>
        <w:tc>
          <w:tcPr>
            <w:tcW w:w="4048" w:type="dxa"/>
          </w:tcPr>
          <w:p w14:paraId="12E8A125" w14:textId="77777777" w:rsidR="00CA5542" w:rsidRPr="00953BA7" w:rsidRDefault="00CA5542" w:rsidP="00CA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017ACCB5" w14:textId="64788BCD" w:rsidR="00CA5542" w:rsidRPr="00953BA7" w:rsidRDefault="00CA5542" w:rsidP="00CA55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</w:t>
            </w:r>
            <w:r w:rsidRPr="00953BA7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688</w:t>
            </w: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0BDB13" w14:textId="77777777" w:rsidR="00CA5542" w:rsidRPr="00953BA7" w:rsidRDefault="00CA5542" w:rsidP="00CA5542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E03EE5" w14:textId="0BFC0DEB" w:rsidR="00CA5542" w:rsidRPr="00944644" w:rsidRDefault="00CA5542" w:rsidP="00CA554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(564)</w:t>
            </w:r>
          </w:p>
        </w:tc>
        <w:tc>
          <w:tcPr>
            <w:tcW w:w="270" w:type="dxa"/>
            <w:shd w:val="clear" w:color="auto" w:fill="auto"/>
          </w:tcPr>
          <w:p w14:paraId="09D9B814" w14:textId="77777777" w:rsidR="00CA5542" w:rsidRPr="00953BA7" w:rsidRDefault="00CA5542" w:rsidP="00CA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077856D" w14:textId="08C5E53A" w:rsidR="00CA5542" w:rsidRPr="00953BA7" w:rsidRDefault="00CA5542" w:rsidP="00CA554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4655E2" w14:textId="77777777" w:rsidR="00CA5542" w:rsidRPr="00953BA7" w:rsidRDefault="00CA5542" w:rsidP="00CA554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195963D2" w14:textId="4DB47A4C" w:rsidR="00CA5542" w:rsidRPr="00953BA7" w:rsidRDefault="00CA5542" w:rsidP="00CA554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(2,252)</w:t>
            </w:r>
          </w:p>
        </w:tc>
      </w:tr>
      <w:tr w:rsidR="00CA5542" w:rsidRPr="00953BA7" w14:paraId="78110DD0" w14:textId="77777777" w:rsidTr="00EE5214">
        <w:trPr>
          <w:trHeight w:val="334"/>
        </w:trPr>
        <w:tc>
          <w:tcPr>
            <w:tcW w:w="4048" w:type="dxa"/>
          </w:tcPr>
          <w:p w14:paraId="4C9C58C7" w14:textId="77777777" w:rsidR="00CA5542" w:rsidRPr="00953BA7" w:rsidRDefault="00CA5542" w:rsidP="00CA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6A623" w14:textId="63F6713E" w:rsidR="00CA5542" w:rsidRPr="00953BA7" w:rsidRDefault="00CA5542" w:rsidP="00CA55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62C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11</w:t>
            </w:r>
            <w:r w:rsidRPr="00362CF7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143</w:t>
            </w:r>
            <w:r w:rsidRPr="00362C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B206296" w14:textId="77777777" w:rsidR="00CA5542" w:rsidRPr="00953BA7" w:rsidRDefault="00CA5542" w:rsidP="00CA5542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2CE1C" w14:textId="33EFFA52" w:rsidR="00CA5542" w:rsidRPr="00362CF7" w:rsidRDefault="00CA5542" w:rsidP="00CA554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8,161</w:t>
            </w:r>
          </w:p>
        </w:tc>
        <w:tc>
          <w:tcPr>
            <w:tcW w:w="270" w:type="dxa"/>
            <w:shd w:val="clear" w:color="auto" w:fill="auto"/>
          </w:tcPr>
          <w:p w14:paraId="7359FC28" w14:textId="77777777" w:rsidR="00CA5542" w:rsidRPr="00953BA7" w:rsidRDefault="00CA5542" w:rsidP="00CA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B91A0" w14:textId="2AF7AA14" w:rsidR="00CA5542" w:rsidRPr="00953BA7" w:rsidRDefault="00CA5542" w:rsidP="00CA554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7E9425" w14:textId="77777777" w:rsidR="00CA5542" w:rsidRPr="00953BA7" w:rsidRDefault="00CA5542" w:rsidP="00CA554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6344C" w14:textId="737BE3EC" w:rsidR="00CA5542" w:rsidRPr="00362CF7" w:rsidRDefault="00CA5542" w:rsidP="00CA554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(2,982)</w:t>
            </w:r>
          </w:p>
        </w:tc>
      </w:tr>
      <w:tr w:rsidR="00CA5542" w:rsidRPr="00953BA7" w14:paraId="56DC1729" w14:textId="77777777" w:rsidTr="00EE5214">
        <w:trPr>
          <w:trHeight w:val="50"/>
        </w:trPr>
        <w:tc>
          <w:tcPr>
            <w:tcW w:w="4048" w:type="dxa"/>
          </w:tcPr>
          <w:p w14:paraId="414BEC55" w14:textId="77777777" w:rsidR="00CA5542" w:rsidRPr="006C2AEA" w:rsidRDefault="00CA5542" w:rsidP="00CA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18B657D1" w14:textId="77777777" w:rsidR="00CA5542" w:rsidRPr="00953BA7" w:rsidRDefault="00CA5542" w:rsidP="00CA5542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53A5B9" w14:textId="77777777" w:rsidR="00CA5542" w:rsidRPr="00953BA7" w:rsidRDefault="00CA5542" w:rsidP="00CA5542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20977E8" w14:textId="77777777" w:rsidR="00CA5542" w:rsidRPr="00944644" w:rsidRDefault="00CA5542" w:rsidP="00CA554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49E6FB" w14:textId="77777777" w:rsidR="00CA5542" w:rsidRPr="00953BA7" w:rsidRDefault="00CA5542" w:rsidP="00CA5542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E2F1402" w14:textId="77777777" w:rsidR="00CA5542" w:rsidRPr="00953BA7" w:rsidRDefault="00CA5542" w:rsidP="00CA5542">
            <w:pPr>
              <w:pStyle w:val="acctfourfigures"/>
              <w:tabs>
                <w:tab w:val="clear" w:pos="765"/>
                <w:tab w:val="decimal" w:pos="972"/>
              </w:tabs>
              <w:spacing w:line="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1F6F10" w14:textId="77777777" w:rsidR="00CA5542" w:rsidRPr="00953BA7" w:rsidRDefault="00CA5542" w:rsidP="00CA5542">
            <w:pPr>
              <w:pStyle w:val="acctfourfigures"/>
              <w:tabs>
                <w:tab w:val="clear" w:pos="765"/>
                <w:tab w:val="decimal" w:pos="633"/>
              </w:tabs>
              <w:spacing w:line="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03F48698" w14:textId="77777777" w:rsidR="00CA5542" w:rsidRPr="00953BA7" w:rsidRDefault="00CA5542" w:rsidP="00CA5542">
            <w:pPr>
              <w:pStyle w:val="acctfourfigures"/>
              <w:tabs>
                <w:tab w:val="clear" w:pos="765"/>
                <w:tab w:val="decimal" w:pos="1062"/>
              </w:tabs>
              <w:spacing w:line="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A5542" w:rsidRPr="00953BA7" w14:paraId="7004FC57" w14:textId="77777777" w:rsidTr="00EE5214">
        <w:trPr>
          <w:trHeight w:val="334"/>
        </w:trPr>
        <w:tc>
          <w:tcPr>
            <w:tcW w:w="4048" w:type="dxa"/>
          </w:tcPr>
          <w:p w14:paraId="54716499" w14:textId="77777777" w:rsidR="00CA5542" w:rsidRPr="00953BA7" w:rsidRDefault="00CA5542" w:rsidP="00CA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1D2D2038" w14:textId="676EC22E" w:rsidR="00CA5542" w:rsidRPr="00953BA7" w:rsidRDefault="00CA5542" w:rsidP="00CA554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89,100</w:t>
            </w:r>
          </w:p>
        </w:tc>
        <w:tc>
          <w:tcPr>
            <w:tcW w:w="270" w:type="dxa"/>
            <w:shd w:val="clear" w:color="auto" w:fill="auto"/>
          </w:tcPr>
          <w:p w14:paraId="6739C7A1" w14:textId="77777777" w:rsidR="00CA5542" w:rsidRPr="00953BA7" w:rsidRDefault="00CA5542" w:rsidP="00CA554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EAC49AD" w14:textId="0F55F1C2" w:rsidR="00CA5542" w:rsidRPr="00362CF7" w:rsidRDefault="00CA5542" w:rsidP="00CA554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8,934</w:t>
            </w:r>
          </w:p>
        </w:tc>
        <w:tc>
          <w:tcPr>
            <w:tcW w:w="270" w:type="dxa"/>
            <w:shd w:val="clear" w:color="auto" w:fill="auto"/>
          </w:tcPr>
          <w:p w14:paraId="229331B0" w14:textId="77777777" w:rsidR="00CA5542" w:rsidRPr="00953BA7" w:rsidRDefault="00CA5542" w:rsidP="00CA554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3E5FD7D" w14:textId="4F05810A" w:rsidR="00CA5542" w:rsidRPr="00953BA7" w:rsidRDefault="00CA5542" w:rsidP="00CA554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293A6201" w14:textId="77777777" w:rsidR="00CA5542" w:rsidRPr="00953BA7" w:rsidRDefault="00CA5542" w:rsidP="00CA554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3FCE7FAE" w14:textId="4834E30B" w:rsidR="00CA5542" w:rsidRPr="00953BA7" w:rsidRDefault="00CA5542" w:rsidP="00CA554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98,184</w:t>
            </w:r>
          </w:p>
        </w:tc>
      </w:tr>
    </w:tbl>
    <w:p w14:paraId="27929199" w14:textId="77777777" w:rsidR="00FA5939" w:rsidRPr="00944644" w:rsidRDefault="00FA5939" w:rsidP="00FA5939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8"/>
        <w:gridCol w:w="1172"/>
        <w:gridCol w:w="270"/>
        <w:gridCol w:w="1080"/>
        <w:gridCol w:w="270"/>
        <w:gridCol w:w="990"/>
        <w:gridCol w:w="270"/>
        <w:gridCol w:w="1082"/>
      </w:tblGrid>
      <w:tr w:rsidR="00FA5939" w:rsidRPr="00953BA7" w14:paraId="7D14CC4D" w14:textId="77777777" w:rsidTr="00EE5214">
        <w:trPr>
          <w:cantSplit/>
          <w:trHeight w:val="139"/>
          <w:tblHeader/>
        </w:trPr>
        <w:tc>
          <w:tcPr>
            <w:tcW w:w="4048" w:type="dxa"/>
          </w:tcPr>
          <w:p w14:paraId="7703F6E9" w14:textId="77777777" w:rsidR="00FA5939" w:rsidRPr="00953BA7" w:rsidRDefault="00FA5939" w:rsidP="00EE5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134" w:type="dxa"/>
            <w:gridSpan w:val="7"/>
            <w:vAlign w:val="bottom"/>
          </w:tcPr>
          <w:p w14:paraId="6E242E65" w14:textId="77777777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A5939" w:rsidRPr="00953BA7" w14:paraId="077846F0" w14:textId="77777777" w:rsidTr="00EE5214">
        <w:trPr>
          <w:cantSplit/>
          <w:trHeight w:val="139"/>
          <w:tblHeader/>
        </w:trPr>
        <w:tc>
          <w:tcPr>
            <w:tcW w:w="4048" w:type="dxa"/>
          </w:tcPr>
          <w:p w14:paraId="21EEB0AB" w14:textId="77777777" w:rsidR="00FA5939" w:rsidRPr="00953BA7" w:rsidRDefault="00FA5939" w:rsidP="00EE5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172" w:type="dxa"/>
            <w:vAlign w:val="bottom"/>
          </w:tcPr>
          <w:p w14:paraId="5CFC4BFD" w14:textId="77777777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FC07C5" w14:textId="77777777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4"/>
            <w:tcBorders>
              <w:bottom w:val="single" w:sz="4" w:space="0" w:color="auto"/>
            </w:tcBorders>
            <w:vAlign w:val="bottom"/>
          </w:tcPr>
          <w:p w14:paraId="40C2E8C2" w14:textId="77777777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>บันทึกเป็น</w:t>
            </w:r>
            <w:r w:rsidRPr="00953BA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(รายจ่าย) </w:t>
            </w:r>
            <w:r w:rsidRPr="00953BA7">
              <w:rPr>
                <w:rFonts w:asciiTheme="majorBidi" w:hAnsiTheme="majorBidi" w:cstheme="majorBidi"/>
                <w:sz w:val="29"/>
                <w:szCs w:val="29"/>
              </w:rPr>
              <w:t>/</w:t>
            </w: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รายได้ใน</w:t>
            </w:r>
          </w:p>
        </w:tc>
        <w:tc>
          <w:tcPr>
            <w:tcW w:w="1082" w:type="dxa"/>
            <w:vAlign w:val="bottom"/>
          </w:tcPr>
          <w:p w14:paraId="10682C4D" w14:textId="77777777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5939" w:rsidRPr="00953BA7" w14:paraId="7A06045C" w14:textId="77777777" w:rsidTr="00EE5214">
        <w:trPr>
          <w:cantSplit/>
          <w:trHeight w:val="139"/>
          <w:tblHeader/>
        </w:trPr>
        <w:tc>
          <w:tcPr>
            <w:tcW w:w="4048" w:type="dxa"/>
          </w:tcPr>
          <w:p w14:paraId="45535074" w14:textId="77777777" w:rsidR="00FA5939" w:rsidRDefault="00FA5939" w:rsidP="00EE521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149754C5" w14:textId="77777777" w:rsidR="006C2AEA" w:rsidRDefault="006C2AEA" w:rsidP="00EE521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2C462B2C" w14:textId="0C9BC2BD" w:rsidR="006C2AEA" w:rsidRPr="00953BA7" w:rsidRDefault="006C2AEA" w:rsidP="00EE521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2" w:type="dxa"/>
            <w:vAlign w:val="bottom"/>
          </w:tcPr>
          <w:p w14:paraId="1AF3037D" w14:textId="77777777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7D99757" w14:textId="4F7D2B46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53B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718FE900" w14:textId="77777777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EAA3B4" w14:textId="77777777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1C97103A" w14:textId="77777777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A5640C2" w14:textId="77777777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9FF3B74" w14:textId="77777777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1F9896FA" w14:textId="77777777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BE4B363" w14:textId="77777777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FC2AA24" w14:textId="520E34E4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5A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7D5A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FA5939" w:rsidRPr="00953BA7" w14:paraId="466A4184" w14:textId="77777777" w:rsidTr="00EE5214">
        <w:trPr>
          <w:cantSplit/>
          <w:trHeight w:val="139"/>
          <w:tblHeader/>
        </w:trPr>
        <w:tc>
          <w:tcPr>
            <w:tcW w:w="4048" w:type="dxa"/>
          </w:tcPr>
          <w:p w14:paraId="53E24318" w14:textId="77777777" w:rsidR="00FA5939" w:rsidRPr="00953BA7" w:rsidRDefault="00FA5939" w:rsidP="00EE521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5134" w:type="dxa"/>
            <w:gridSpan w:val="7"/>
            <w:vAlign w:val="bottom"/>
          </w:tcPr>
          <w:p w14:paraId="2A34CB5C" w14:textId="77777777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5939" w:rsidRPr="00953BA7" w14:paraId="5A550BA3" w14:textId="77777777" w:rsidTr="00EE5214">
        <w:trPr>
          <w:trHeight w:val="139"/>
        </w:trPr>
        <w:tc>
          <w:tcPr>
            <w:tcW w:w="4048" w:type="dxa"/>
          </w:tcPr>
          <w:p w14:paraId="75604E86" w14:textId="77777777" w:rsidR="00FA5939" w:rsidRPr="00953BA7" w:rsidRDefault="00FA5939" w:rsidP="00EE5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</w:tcPr>
          <w:p w14:paraId="0AB16843" w14:textId="77777777" w:rsidR="00FA5939" w:rsidRPr="00953BA7" w:rsidRDefault="00FA5939" w:rsidP="00EE521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2F9964D" w14:textId="77777777" w:rsidR="00FA5939" w:rsidRPr="00953BA7" w:rsidRDefault="00FA5939" w:rsidP="00EE521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C07D825" w14:textId="77777777" w:rsidR="00FA5939" w:rsidRPr="00953BA7" w:rsidRDefault="00FA5939" w:rsidP="00EE521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3FBEAEA" w14:textId="77777777" w:rsidR="00FA5939" w:rsidRPr="00953BA7" w:rsidRDefault="00FA5939" w:rsidP="00EE521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2700D4A" w14:textId="77777777" w:rsidR="00FA5939" w:rsidRPr="00953BA7" w:rsidRDefault="00FA5939" w:rsidP="00EE521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FBABA82" w14:textId="77777777" w:rsidR="00FA5939" w:rsidRPr="00953BA7" w:rsidRDefault="00FA5939" w:rsidP="00EE521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2991D2E9" w14:textId="77777777" w:rsidR="00FA5939" w:rsidRPr="00953BA7" w:rsidRDefault="00FA5939" w:rsidP="00EE521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A5939" w:rsidRPr="00953BA7" w14:paraId="0FF3AD3C" w14:textId="77777777" w:rsidTr="00EE5214">
        <w:trPr>
          <w:trHeight w:val="348"/>
        </w:trPr>
        <w:tc>
          <w:tcPr>
            <w:tcW w:w="4048" w:type="dxa"/>
          </w:tcPr>
          <w:p w14:paraId="0BAC41A3" w14:textId="77777777" w:rsidR="00FA5939" w:rsidRPr="00953BA7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หนี้สินผลประโยชน์พนักงาน</w:t>
            </w:r>
          </w:p>
        </w:tc>
        <w:tc>
          <w:tcPr>
            <w:tcW w:w="1172" w:type="dxa"/>
            <w:shd w:val="clear" w:color="auto" w:fill="auto"/>
          </w:tcPr>
          <w:p w14:paraId="6A5EC063" w14:textId="68CBFE42" w:rsidR="00FA5939" w:rsidRPr="00953BA7" w:rsidRDefault="00FA5939" w:rsidP="00FA593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</w:t>
            </w:r>
            <w:r w:rsidR="004847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963</w:t>
            </w:r>
          </w:p>
        </w:tc>
        <w:tc>
          <w:tcPr>
            <w:tcW w:w="270" w:type="dxa"/>
            <w:shd w:val="clear" w:color="auto" w:fill="auto"/>
          </w:tcPr>
          <w:p w14:paraId="50077C51" w14:textId="77777777" w:rsidR="00FA5939" w:rsidRPr="00953BA7" w:rsidRDefault="00FA5939" w:rsidP="00FA59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390DE9" w14:textId="15EF30A5" w:rsidR="00FA5939" w:rsidRPr="00D805DC" w:rsidRDefault="00AF7AD2" w:rsidP="00AF7AD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D77F5C" w14:textId="77777777" w:rsidR="00FA5939" w:rsidRPr="00D805DC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3DAC7D" w14:textId="7A07F6CA" w:rsidR="00FA5939" w:rsidRPr="00D805DC" w:rsidRDefault="00AF7AD2" w:rsidP="00FA593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780EF67F" w14:textId="77777777" w:rsidR="00FA5939" w:rsidRPr="00D805DC" w:rsidRDefault="00FA5939" w:rsidP="00FA593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71136417" w14:textId="20E11E0E" w:rsidR="00FA5939" w:rsidRPr="00D805DC" w:rsidRDefault="00AF7AD2" w:rsidP="00FA593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18,739</w:t>
            </w:r>
          </w:p>
        </w:tc>
      </w:tr>
      <w:tr w:rsidR="00FA5939" w:rsidRPr="00953BA7" w14:paraId="43E56DE3" w14:textId="77777777" w:rsidTr="00EE5214">
        <w:trPr>
          <w:trHeight w:val="348"/>
        </w:trPr>
        <w:tc>
          <w:tcPr>
            <w:tcW w:w="4048" w:type="dxa"/>
          </w:tcPr>
          <w:p w14:paraId="12499969" w14:textId="77777777" w:rsidR="00FA5939" w:rsidRPr="00953BA7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>อื่นๆ</w:t>
            </w:r>
          </w:p>
        </w:tc>
        <w:tc>
          <w:tcPr>
            <w:tcW w:w="1172" w:type="dxa"/>
            <w:shd w:val="clear" w:color="auto" w:fill="auto"/>
          </w:tcPr>
          <w:p w14:paraId="2C8F16FB" w14:textId="18307AD1" w:rsidR="00FA5939" w:rsidRPr="00953BA7" w:rsidRDefault="00484764" w:rsidP="00FA593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388</w:t>
            </w:r>
          </w:p>
        </w:tc>
        <w:tc>
          <w:tcPr>
            <w:tcW w:w="270" w:type="dxa"/>
            <w:shd w:val="clear" w:color="auto" w:fill="auto"/>
          </w:tcPr>
          <w:p w14:paraId="087159C1" w14:textId="77777777" w:rsidR="00FA5939" w:rsidRPr="00953BA7" w:rsidRDefault="00FA5939" w:rsidP="00FA59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F8CE7EC" w14:textId="4C5A6656" w:rsidR="00FA5939" w:rsidRPr="00944644" w:rsidRDefault="00AF7AD2" w:rsidP="00AF7AD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304</w:t>
            </w:r>
          </w:p>
        </w:tc>
        <w:tc>
          <w:tcPr>
            <w:tcW w:w="270" w:type="dxa"/>
            <w:shd w:val="clear" w:color="auto" w:fill="auto"/>
          </w:tcPr>
          <w:p w14:paraId="5BAA4C62" w14:textId="77777777" w:rsidR="00FA5939" w:rsidRPr="00D805DC" w:rsidRDefault="00FA5939" w:rsidP="00FA593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F412AFD" w14:textId="1E93A7B5" w:rsidR="00FA5939" w:rsidRPr="00D805DC" w:rsidRDefault="00AF7AD2" w:rsidP="00FA59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1AE826" w14:textId="77777777" w:rsidR="00FA5939" w:rsidRPr="00D805DC" w:rsidRDefault="00FA5939" w:rsidP="00FA593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0D48FB82" w14:textId="52A3A713" w:rsidR="00FA5939" w:rsidRPr="00D805DC" w:rsidRDefault="00AF7AD2" w:rsidP="00FA593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4,692</w:t>
            </w:r>
          </w:p>
        </w:tc>
      </w:tr>
      <w:tr w:rsidR="00FA5939" w:rsidRPr="00953BA7" w14:paraId="27F07C42" w14:textId="77777777" w:rsidTr="00EE5214">
        <w:trPr>
          <w:trHeight w:val="334"/>
        </w:trPr>
        <w:tc>
          <w:tcPr>
            <w:tcW w:w="4048" w:type="dxa"/>
          </w:tcPr>
          <w:p w14:paraId="53B57821" w14:textId="77777777" w:rsidR="00FA5939" w:rsidRPr="00953BA7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73CE5B95" w14:textId="0A0EDD60" w:rsidR="00FA5939" w:rsidRPr="00953BA7" w:rsidRDefault="00FA5939" w:rsidP="00FA5939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</w:t>
            </w:r>
            <w:r w:rsidR="004847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68,080</w:t>
            </w:r>
          </w:p>
        </w:tc>
        <w:tc>
          <w:tcPr>
            <w:tcW w:w="270" w:type="dxa"/>
            <w:shd w:val="clear" w:color="auto" w:fill="auto"/>
          </w:tcPr>
          <w:p w14:paraId="4E9C5BEA" w14:textId="77777777" w:rsidR="00FA5939" w:rsidRPr="00953BA7" w:rsidRDefault="00FA5939" w:rsidP="00FA5939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7EF25A" w14:textId="5B3B5937" w:rsidR="00FA5939" w:rsidRPr="00D805DC" w:rsidRDefault="00AF7AD2" w:rsidP="00AF7AD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245870" w14:textId="77777777" w:rsidR="00FA5939" w:rsidRPr="00D805DC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1619030" w14:textId="21959C34" w:rsidR="00FA5939" w:rsidRPr="00D805DC" w:rsidRDefault="00AF7AD2" w:rsidP="00FA59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E55090" w14:textId="77777777" w:rsidR="00FA5939" w:rsidRPr="00D805DC" w:rsidRDefault="00FA5939" w:rsidP="00FA593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165076F6" w14:textId="14E86AB0" w:rsidR="00FA5939" w:rsidRPr="00D805DC" w:rsidRDefault="00AF7AD2" w:rsidP="00AF7AD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65,335</w:t>
            </w:r>
          </w:p>
        </w:tc>
      </w:tr>
      <w:tr w:rsidR="00FA5939" w:rsidRPr="00953BA7" w14:paraId="004CAD3F" w14:textId="77777777" w:rsidTr="00EE5214">
        <w:trPr>
          <w:trHeight w:val="334"/>
        </w:trPr>
        <w:tc>
          <w:tcPr>
            <w:tcW w:w="4048" w:type="dxa"/>
          </w:tcPr>
          <w:p w14:paraId="4FDBAEFE" w14:textId="77777777" w:rsidR="00FA5939" w:rsidRPr="00953BA7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516E6" w14:textId="16C0A40B" w:rsidR="00FA5939" w:rsidRPr="00953BA7" w:rsidRDefault="00484764" w:rsidP="00FA593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87</w:t>
            </w:r>
            <w:r w:rsidR="00FA59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431</w:t>
            </w:r>
          </w:p>
        </w:tc>
        <w:tc>
          <w:tcPr>
            <w:tcW w:w="270" w:type="dxa"/>
            <w:shd w:val="clear" w:color="auto" w:fill="auto"/>
          </w:tcPr>
          <w:p w14:paraId="3EDC3A1D" w14:textId="77777777" w:rsidR="00FA5939" w:rsidRPr="00953BA7" w:rsidRDefault="00FA5939" w:rsidP="00FA59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E4C18" w14:textId="59F3A124" w:rsidR="00FA5939" w:rsidRPr="00AF7AD2" w:rsidRDefault="00AF7AD2" w:rsidP="00AF7AD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7A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Pr="00AF7A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185</w:t>
            </w:r>
          </w:p>
        </w:tc>
        <w:tc>
          <w:tcPr>
            <w:tcW w:w="270" w:type="dxa"/>
            <w:shd w:val="clear" w:color="auto" w:fill="auto"/>
          </w:tcPr>
          <w:p w14:paraId="36A9FB3A" w14:textId="77777777" w:rsidR="00FA5939" w:rsidRPr="00D805DC" w:rsidRDefault="00FA5939" w:rsidP="00FA593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7B6FD" w14:textId="3E951BDC" w:rsidR="00FA5939" w:rsidRPr="00D805DC" w:rsidRDefault="00AF7AD2" w:rsidP="00FA593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52D3D65C" w14:textId="77777777" w:rsidR="00FA5939" w:rsidRPr="00D805DC" w:rsidRDefault="00FA5939" w:rsidP="00FA593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36815" w14:textId="290B1D07" w:rsidR="00FA5939" w:rsidRPr="00D805DC" w:rsidRDefault="00AF7AD2" w:rsidP="00FA593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88,766</w:t>
            </w:r>
          </w:p>
        </w:tc>
      </w:tr>
      <w:tr w:rsidR="00FA5939" w:rsidRPr="00953BA7" w14:paraId="4A95EA38" w14:textId="77777777" w:rsidTr="00EE5214">
        <w:trPr>
          <w:trHeight w:val="334"/>
        </w:trPr>
        <w:tc>
          <w:tcPr>
            <w:tcW w:w="4048" w:type="dxa"/>
          </w:tcPr>
          <w:p w14:paraId="189F0588" w14:textId="77777777" w:rsidR="00FA5939" w:rsidRPr="00953BA7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27A3FC5D" w14:textId="77777777" w:rsidR="00FA5939" w:rsidRPr="00953BA7" w:rsidRDefault="00FA5939" w:rsidP="00FA593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154858" w14:textId="77777777" w:rsidR="00FA5939" w:rsidRPr="00953BA7" w:rsidRDefault="00FA5939" w:rsidP="00FA59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0852BBE" w14:textId="77777777" w:rsidR="00FA5939" w:rsidRPr="00D805DC" w:rsidRDefault="00FA5939" w:rsidP="00FA593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EBCE59" w14:textId="77777777" w:rsidR="00FA5939" w:rsidRPr="00D805DC" w:rsidRDefault="00FA5939" w:rsidP="00FA593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457FA43" w14:textId="77777777" w:rsidR="00FA5939" w:rsidRPr="00D805DC" w:rsidRDefault="00FA5939" w:rsidP="00FA593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288C38" w14:textId="77777777" w:rsidR="00FA5939" w:rsidRPr="00D805DC" w:rsidRDefault="00FA5939" w:rsidP="00FA593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34981CCE" w14:textId="77777777" w:rsidR="00FA5939" w:rsidRPr="00D805DC" w:rsidRDefault="00FA5939" w:rsidP="00FA593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FA5939" w:rsidRPr="00953BA7" w14:paraId="1AEC8AB5" w14:textId="77777777" w:rsidTr="00EE5214">
        <w:trPr>
          <w:trHeight w:val="334"/>
        </w:trPr>
        <w:tc>
          <w:tcPr>
            <w:tcW w:w="4048" w:type="dxa"/>
          </w:tcPr>
          <w:p w14:paraId="744748F2" w14:textId="77777777" w:rsidR="00FA5939" w:rsidRPr="00953BA7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53BA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2" w:type="dxa"/>
            <w:shd w:val="clear" w:color="auto" w:fill="auto"/>
          </w:tcPr>
          <w:p w14:paraId="6DC66D9D" w14:textId="77777777" w:rsidR="00FA5939" w:rsidRPr="00953BA7" w:rsidRDefault="00FA5939" w:rsidP="00FA593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680A0E" w14:textId="77777777" w:rsidR="00FA5939" w:rsidRPr="00953BA7" w:rsidRDefault="00FA5939" w:rsidP="00FA59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56BC30" w14:textId="77777777" w:rsidR="00FA5939" w:rsidRPr="00D805DC" w:rsidRDefault="00FA5939" w:rsidP="00FA593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7E5614" w14:textId="77777777" w:rsidR="00FA5939" w:rsidRPr="00D805DC" w:rsidRDefault="00FA5939" w:rsidP="00FA5939">
            <w:pPr>
              <w:pStyle w:val="acctfourfigures"/>
              <w:tabs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DB91288" w14:textId="77777777" w:rsidR="00FA5939" w:rsidRPr="00D805DC" w:rsidRDefault="00FA5939" w:rsidP="00FA593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08E05E" w14:textId="77777777" w:rsidR="00FA5939" w:rsidRPr="00D805DC" w:rsidRDefault="00FA5939" w:rsidP="00FA593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1F9464D2" w14:textId="77777777" w:rsidR="00FA5939" w:rsidRPr="00D805DC" w:rsidRDefault="00FA5939" w:rsidP="00FA593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A5939" w:rsidRPr="00953BA7" w14:paraId="1AEC63F8" w14:textId="77777777" w:rsidTr="00EE5214">
        <w:trPr>
          <w:trHeight w:val="334"/>
        </w:trPr>
        <w:tc>
          <w:tcPr>
            <w:tcW w:w="4048" w:type="dxa"/>
          </w:tcPr>
          <w:p w14:paraId="7F9200FD" w14:textId="77777777" w:rsidR="00FA5939" w:rsidRPr="00953BA7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สินทรัพย์ชีวภาพ </w:t>
            </w:r>
          </w:p>
        </w:tc>
        <w:tc>
          <w:tcPr>
            <w:tcW w:w="1172" w:type="dxa"/>
            <w:shd w:val="clear" w:color="auto" w:fill="auto"/>
          </w:tcPr>
          <w:p w14:paraId="1F3CF5CE" w14:textId="7A0055D2" w:rsidR="00FA5939" w:rsidRPr="00953BA7" w:rsidRDefault="00FA5939" w:rsidP="00FA593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953BA7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 w:rsidR="00484764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775</w:t>
            </w: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0AE981C" w14:textId="77777777" w:rsidR="00FA5939" w:rsidRPr="00953BA7" w:rsidRDefault="00FA5939" w:rsidP="00FA59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0E2D75" w14:textId="3A1AEF07" w:rsidR="00FA5939" w:rsidRPr="00D805DC" w:rsidRDefault="00AF7AD2" w:rsidP="00AF7AD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</w:t>
            </w:r>
            <w:r w:rsidRPr="00AF7AD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045</w:t>
            </w:r>
          </w:p>
        </w:tc>
        <w:tc>
          <w:tcPr>
            <w:tcW w:w="270" w:type="dxa"/>
            <w:shd w:val="clear" w:color="auto" w:fill="auto"/>
          </w:tcPr>
          <w:p w14:paraId="4BF2BFB1" w14:textId="77777777" w:rsidR="00FA5939" w:rsidRPr="00D805DC" w:rsidRDefault="00FA5939" w:rsidP="00FA593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AB0B49B" w14:textId="5D7E775D" w:rsidR="00FA5939" w:rsidRPr="00D805DC" w:rsidRDefault="00AF7AD2" w:rsidP="00FA59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0D66D7" w14:textId="77777777" w:rsidR="00FA5939" w:rsidRPr="00D805DC" w:rsidRDefault="00FA5939" w:rsidP="00FA593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252F195A" w14:textId="27CC3EA4" w:rsidR="00FA5939" w:rsidRPr="00D805DC" w:rsidRDefault="00AF7AD2" w:rsidP="00AF7AD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(730)</w:t>
            </w:r>
          </w:p>
        </w:tc>
      </w:tr>
      <w:tr w:rsidR="00FA5939" w:rsidRPr="00953BA7" w14:paraId="1CB9C576" w14:textId="77777777" w:rsidTr="00EE5214">
        <w:trPr>
          <w:trHeight w:val="334"/>
        </w:trPr>
        <w:tc>
          <w:tcPr>
            <w:tcW w:w="4048" w:type="dxa"/>
          </w:tcPr>
          <w:p w14:paraId="79C3E580" w14:textId="77777777" w:rsidR="00FA5939" w:rsidRPr="00953BA7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>อื่นๆ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6B48597B" w14:textId="6BD18A8C" w:rsidR="00FA5939" w:rsidRPr="00953BA7" w:rsidRDefault="00FA5939" w:rsidP="00FA5939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</w:t>
            </w:r>
            <w:r w:rsidRPr="00953BA7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 w:rsidR="00484764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688</w:t>
            </w: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19DB8CC" w14:textId="77777777" w:rsidR="00FA5939" w:rsidRPr="00953BA7" w:rsidRDefault="00FA5939" w:rsidP="00FA59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C7405A" w14:textId="5BFC4611" w:rsidR="00FA5939" w:rsidRPr="00D805DC" w:rsidRDefault="00AF7AD2" w:rsidP="00AF7AD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F7AD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FC9928" w14:textId="77777777" w:rsidR="00FA5939" w:rsidRPr="00D805DC" w:rsidRDefault="00FA5939" w:rsidP="00FA5939">
            <w:pPr>
              <w:pStyle w:val="acctfourfigures"/>
              <w:tabs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D8C72EA" w14:textId="57B606A5" w:rsidR="00FA5939" w:rsidRPr="00D805DC" w:rsidRDefault="00AF7AD2" w:rsidP="00FA59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215D9E" w14:textId="77777777" w:rsidR="00FA5939" w:rsidRPr="00D805DC" w:rsidRDefault="00FA5939" w:rsidP="00FA593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3B112B60" w14:textId="33F83117" w:rsidR="00FA5939" w:rsidRPr="00D805DC" w:rsidRDefault="00AF7AD2" w:rsidP="00FA593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(2,252)</w:t>
            </w:r>
          </w:p>
        </w:tc>
      </w:tr>
      <w:tr w:rsidR="00FA5939" w:rsidRPr="00953BA7" w14:paraId="7BB1BA92" w14:textId="77777777" w:rsidTr="00EE5214">
        <w:trPr>
          <w:trHeight w:val="334"/>
        </w:trPr>
        <w:tc>
          <w:tcPr>
            <w:tcW w:w="4048" w:type="dxa"/>
          </w:tcPr>
          <w:p w14:paraId="1DD91391" w14:textId="77777777" w:rsidR="00FA5939" w:rsidRPr="00953BA7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05108" w14:textId="4885A2EC" w:rsidR="00FA5939" w:rsidRPr="00953BA7" w:rsidRDefault="00FA5939" w:rsidP="00FA593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C2E8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FC2E88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10,</w:t>
            </w:r>
            <w:r w:rsidR="00484764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463</w:t>
            </w:r>
            <w:r w:rsidRPr="00FC2E8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C171F3" w14:textId="77777777" w:rsidR="00FA5939" w:rsidRPr="00953BA7" w:rsidRDefault="00FA5939" w:rsidP="00FA59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D7383" w14:textId="04294822" w:rsidR="00FA5939" w:rsidRPr="00FC2E88" w:rsidRDefault="00AF7AD2" w:rsidP="00AF7AD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</w:t>
            </w:r>
            <w:r w:rsidRPr="00AF7A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481</w:t>
            </w:r>
          </w:p>
        </w:tc>
        <w:tc>
          <w:tcPr>
            <w:tcW w:w="270" w:type="dxa"/>
            <w:shd w:val="clear" w:color="auto" w:fill="auto"/>
          </w:tcPr>
          <w:p w14:paraId="4185225C" w14:textId="77777777" w:rsidR="00FA5939" w:rsidRPr="00D805DC" w:rsidRDefault="00FA5939" w:rsidP="00FA593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3FEFC" w14:textId="7D29DC4D" w:rsidR="00FA5939" w:rsidRPr="00D805DC" w:rsidRDefault="00AF7AD2" w:rsidP="00FA59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D9E20B" w14:textId="77777777" w:rsidR="00FA5939" w:rsidRPr="00D805DC" w:rsidRDefault="00FA5939" w:rsidP="00FA593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160F8" w14:textId="522F6A54" w:rsidR="00FA5939" w:rsidRPr="00FC2E88" w:rsidRDefault="00AF7AD2" w:rsidP="00FA593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(2,982)</w:t>
            </w:r>
          </w:p>
        </w:tc>
      </w:tr>
      <w:tr w:rsidR="00FA5939" w:rsidRPr="00953BA7" w14:paraId="5470A2F5" w14:textId="77777777" w:rsidTr="00EE5214">
        <w:trPr>
          <w:trHeight w:val="334"/>
        </w:trPr>
        <w:tc>
          <w:tcPr>
            <w:tcW w:w="4048" w:type="dxa"/>
          </w:tcPr>
          <w:p w14:paraId="6C4F77E2" w14:textId="77777777" w:rsidR="00FA5939" w:rsidRPr="00953BA7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3FB71B41" w14:textId="77777777" w:rsidR="00FA5939" w:rsidRPr="00953BA7" w:rsidRDefault="00FA5939" w:rsidP="00FA593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E9D53B8" w14:textId="77777777" w:rsidR="00FA5939" w:rsidRPr="00953BA7" w:rsidRDefault="00FA5939" w:rsidP="00FA59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4A1A225" w14:textId="77777777" w:rsidR="00FA5939" w:rsidRPr="00D805DC" w:rsidRDefault="00FA5939" w:rsidP="00FA593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D63949" w14:textId="77777777" w:rsidR="00FA5939" w:rsidRPr="00D805DC" w:rsidRDefault="00FA5939" w:rsidP="00FA593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060892D" w14:textId="77777777" w:rsidR="00FA5939" w:rsidRPr="00D805DC" w:rsidRDefault="00FA5939" w:rsidP="00FA593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7B4D27" w14:textId="77777777" w:rsidR="00FA5939" w:rsidRPr="00D805DC" w:rsidRDefault="00FA5939" w:rsidP="00FA593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3F4BA7C9" w14:textId="77777777" w:rsidR="00FA5939" w:rsidRPr="00D805DC" w:rsidRDefault="00FA5939" w:rsidP="00FA593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FA5939" w:rsidRPr="00953BA7" w14:paraId="54418F6E" w14:textId="77777777" w:rsidTr="00EE5214">
        <w:trPr>
          <w:trHeight w:val="334"/>
        </w:trPr>
        <w:tc>
          <w:tcPr>
            <w:tcW w:w="4048" w:type="dxa"/>
          </w:tcPr>
          <w:p w14:paraId="00288226" w14:textId="77777777" w:rsidR="00FA5939" w:rsidRPr="00953BA7" w:rsidRDefault="00FA5939" w:rsidP="00FA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2D15A9EC" w14:textId="497B5790" w:rsidR="00FA5939" w:rsidRPr="00953BA7" w:rsidRDefault="00484764" w:rsidP="00FA593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76</w:t>
            </w:r>
            <w:r w:rsidR="00FA593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968</w:t>
            </w:r>
          </w:p>
        </w:tc>
        <w:tc>
          <w:tcPr>
            <w:tcW w:w="270" w:type="dxa"/>
            <w:shd w:val="clear" w:color="auto" w:fill="auto"/>
          </w:tcPr>
          <w:p w14:paraId="33248C77" w14:textId="77777777" w:rsidR="00FA5939" w:rsidRPr="00953BA7" w:rsidRDefault="00FA5939" w:rsidP="00FA59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C2D8F45" w14:textId="3EC66E33" w:rsidR="00FA5939" w:rsidRPr="00FC2E88" w:rsidRDefault="00AF7AD2" w:rsidP="00AF7AD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8,666</w:t>
            </w:r>
          </w:p>
        </w:tc>
        <w:tc>
          <w:tcPr>
            <w:tcW w:w="270" w:type="dxa"/>
            <w:shd w:val="clear" w:color="auto" w:fill="auto"/>
          </w:tcPr>
          <w:p w14:paraId="1ADDFBF9" w14:textId="77777777" w:rsidR="00FA5939" w:rsidRPr="00D805DC" w:rsidRDefault="00FA5939" w:rsidP="00FA593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11831E2" w14:textId="0EC12C4A" w:rsidR="00FA5939" w:rsidRPr="00D805DC" w:rsidRDefault="00AF7AD2" w:rsidP="00FA593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283E8E4F" w14:textId="77777777" w:rsidR="00FA5939" w:rsidRPr="00D805DC" w:rsidRDefault="00FA5939" w:rsidP="00FA593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02E63310" w14:textId="3B1EEE89" w:rsidR="00FA5939" w:rsidRPr="00D805DC" w:rsidRDefault="00AF7AD2" w:rsidP="00FA593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85,784</w:t>
            </w:r>
          </w:p>
        </w:tc>
      </w:tr>
    </w:tbl>
    <w:p w14:paraId="618F2193" w14:textId="0B814261" w:rsidR="0099313F" w:rsidRPr="001A2A65" w:rsidRDefault="0099313F" w:rsidP="00993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A2A65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ขาดทุนทางภาษีจะสิ้นอายุในปี </w:t>
      </w:r>
      <w:r w:rsidRPr="001A2A6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660E00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636F1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ถึง</w:t>
      </w:r>
      <w:r w:rsidRPr="001A2A65">
        <w:rPr>
          <w:rFonts w:asciiTheme="majorBidi" w:hAnsiTheme="majorBidi" w:cstheme="majorBidi"/>
          <w:spacing w:val="-4"/>
          <w:sz w:val="30"/>
          <w:szCs w:val="30"/>
          <w:cs/>
        </w:rPr>
        <w:t>ปี</w:t>
      </w:r>
      <w:r w:rsidR="00636F1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A2A6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01F88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1A2A6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A2A65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บริษัทได้รับรู้ผลขาดทุนทางภาษีเป็นสินทรัพย์</w:t>
      </w:r>
      <w:r w:rsidRPr="001A2A65">
        <w:rPr>
          <w:rFonts w:asciiTheme="majorBidi" w:hAnsiTheme="majorBidi" w:cstheme="majorBidi"/>
          <w:sz w:val="30"/>
          <w:szCs w:val="30"/>
          <w:cs/>
        </w:rPr>
        <w:t>ภาษีเงินได้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1A2A65">
        <w:rPr>
          <w:rFonts w:asciiTheme="majorBidi" w:hAnsiTheme="majorBidi" w:cstheme="majorBidi"/>
          <w:sz w:val="30"/>
          <w:szCs w:val="30"/>
          <w:cs/>
        </w:rPr>
        <w:t>รอการตัดบัญชี เนื่องจากเชื่อว่าจะมีกำไรทางภาษีเพียงพอที่จะนำผลขาดทุนทางภาษีที่ยังไม่ได้ใช้มาใช้ประโยชน์ได้</w:t>
      </w:r>
      <w:r w:rsidRPr="001A2A65">
        <w:rPr>
          <w:rFonts w:asciiTheme="majorBidi" w:hAnsiTheme="majorBidi" w:cstheme="majorBidi"/>
          <w:sz w:val="30"/>
          <w:szCs w:val="30"/>
        </w:rPr>
        <w:t xml:space="preserve"> </w:t>
      </w:r>
      <w:r w:rsidRPr="001A2A65">
        <w:rPr>
          <w:rFonts w:asciiTheme="majorBidi" w:hAnsiTheme="majorBidi" w:cstheme="majorBidi"/>
          <w:spacing w:val="-4"/>
          <w:sz w:val="30"/>
          <w:szCs w:val="30"/>
          <w:cs/>
        </w:rPr>
        <w:t>โดยฝ่าย</w:t>
      </w:r>
      <w:r w:rsidRPr="001A2A65">
        <w:rPr>
          <w:rFonts w:ascii="Angsana New" w:hAnsi="Angsana New"/>
          <w:spacing w:val="-4"/>
          <w:sz w:val="30"/>
          <w:szCs w:val="30"/>
          <w:cs/>
        </w:rPr>
        <w:t>บริหาร</w:t>
      </w:r>
      <w:r w:rsidRPr="001A2A65">
        <w:rPr>
          <w:rFonts w:asciiTheme="majorBidi" w:hAnsiTheme="majorBidi" w:cstheme="majorBidi"/>
          <w:spacing w:val="-4"/>
          <w:sz w:val="30"/>
          <w:szCs w:val="30"/>
          <w:cs/>
        </w:rPr>
        <w:t>ได้มีการกำหนดแผนธุรกิจเพื่อลดผลขาดทุนดังกล่าวและเพิ่มประสิทธิภาพในการดำเนินงานให้มากขึ้น</w:t>
      </w:r>
      <w:r w:rsidRPr="001A2A65">
        <w:rPr>
          <w:rFonts w:asciiTheme="majorBidi" w:hAnsiTheme="majorBidi" w:cstheme="majorBidi"/>
          <w:sz w:val="30"/>
          <w:szCs w:val="30"/>
          <w:cs/>
        </w:rPr>
        <w:t xml:space="preserve"> ซึ่งเป็นไปตามแผนธุรกิจของบริษัทที่กำไรจากการดำเนินงานของบริษัทจะเพิ่มขึ้นในอนาคต</w:t>
      </w:r>
    </w:p>
    <w:p w14:paraId="0ADB2E88" w14:textId="77777777" w:rsidR="00561C98" w:rsidRPr="00741038" w:rsidRDefault="00561C98" w:rsidP="00561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36"/>
        <w:gridCol w:w="1024"/>
        <w:gridCol w:w="279"/>
        <w:gridCol w:w="981"/>
        <w:gridCol w:w="270"/>
        <w:gridCol w:w="990"/>
      </w:tblGrid>
      <w:tr w:rsidR="00561C98" w:rsidRPr="00B67E8F" w14:paraId="042D2084" w14:textId="77777777" w:rsidTr="00944644">
        <w:tc>
          <w:tcPr>
            <w:tcW w:w="4410" w:type="dxa"/>
          </w:tcPr>
          <w:p w14:paraId="1594D06E" w14:textId="3F8B7CB6" w:rsidR="00561C98" w:rsidRPr="00B67E8F" w:rsidRDefault="00561C98" w:rsidP="00C87A09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250" w:type="dxa"/>
            <w:gridSpan w:val="3"/>
            <w:hideMark/>
          </w:tcPr>
          <w:p w14:paraId="090CC835" w14:textId="77777777" w:rsidR="00561C98" w:rsidRPr="00B67E8F" w:rsidRDefault="00561C98" w:rsidP="00C87A09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67E8F"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79" w:type="dxa"/>
          </w:tcPr>
          <w:p w14:paraId="4A694E3A" w14:textId="77777777" w:rsidR="00561C98" w:rsidRPr="00B67E8F" w:rsidRDefault="00561C98" w:rsidP="00C87A09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241" w:type="dxa"/>
            <w:gridSpan w:val="3"/>
            <w:hideMark/>
          </w:tcPr>
          <w:p w14:paraId="44EAF105" w14:textId="77777777" w:rsidR="00561C98" w:rsidRPr="00B67E8F" w:rsidRDefault="00561C98" w:rsidP="00C87A09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67E8F"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236E7C" w:rsidRPr="00B67E8F" w14:paraId="19EE75BA" w14:textId="77777777" w:rsidTr="00E233DB">
        <w:tc>
          <w:tcPr>
            <w:tcW w:w="4410" w:type="dxa"/>
          </w:tcPr>
          <w:p w14:paraId="5245174F" w14:textId="77777777" w:rsidR="00236E7C" w:rsidRPr="00B67E8F" w:rsidRDefault="00236E7C" w:rsidP="00236E7C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3F9C03BF" w14:textId="5EC024B1" w:rsidR="00236E7C" w:rsidRPr="00B67E8F" w:rsidRDefault="00236E7C" w:rsidP="00236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5F488C41" w14:textId="77777777" w:rsidR="00236E7C" w:rsidRPr="00B67E8F" w:rsidRDefault="00236E7C" w:rsidP="00236E7C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24" w:type="dxa"/>
          </w:tcPr>
          <w:p w14:paraId="7D397998" w14:textId="77777777" w:rsidR="00236E7C" w:rsidRPr="00B67E8F" w:rsidRDefault="00236E7C" w:rsidP="00236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9" w:type="dxa"/>
          </w:tcPr>
          <w:p w14:paraId="20FAB036" w14:textId="77777777" w:rsidR="00236E7C" w:rsidRPr="00B67E8F" w:rsidRDefault="00236E7C" w:rsidP="00236E7C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vAlign w:val="bottom"/>
          </w:tcPr>
          <w:p w14:paraId="4C46C1FC" w14:textId="742692CD" w:rsidR="00236E7C" w:rsidRPr="00B67E8F" w:rsidRDefault="00236E7C" w:rsidP="00236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18CCD7E" w14:textId="77777777" w:rsidR="00236E7C" w:rsidRPr="00B67E8F" w:rsidRDefault="00236E7C" w:rsidP="00236E7C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90" w:type="dxa"/>
          </w:tcPr>
          <w:p w14:paraId="21B438A9" w14:textId="77777777" w:rsidR="00236E7C" w:rsidRPr="00B67E8F" w:rsidRDefault="00236E7C" w:rsidP="00236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236E7C" w:rsidRPr="00B67E8F" w14:paraId="70B42CDE" w14:textId="77777777" w:rsidTr="00E233DB">
        <w:tc>
          <w:tcPr>
            <w:tcW w:w="4410" w:type="dxa"/>
          </w:tcPr>
          <w:p w14:paraId="6C271B3D" w14:textId="3E9AEC56" w:rsidR="00236E7C" w:rsidRPr="00B67E8F" w:rsidRDefault="00236E7C" w:rsidP="00236E7C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990" w:type="dxa"/>
            <w:vAlign w:val="bottom"/>
            <w:hideMark/>
          </w:tcPr>
          <w:p w14:paraId="334CD59E" w14:textId="6CB712EE" w:rsidR="00236E7C" w:rsidRPr="00B67E8F" w:rsidRDefault="00236E7C" w:rsidP="00236E7C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67E8F">
              <w:rPr>
                <w:rFonts w:ascii="Angsana New" w:hAnsi="Angsana New"/>
                <w:spacing w:val="-6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25ABDBF3" w14:textId="77777777" w:rsidR="00236E7C" w:rsidRPr="00B67E8F" w:rsidRDefault="00236E7C" w:rsidP="00236E7C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hideMark/>
          </w:tcPr>
          <w:p w14:paraId="4D21D30A" w14:textId="4E679187" w:rsidR="00236E7C" w:rsidRPr="00B67E8F" w:rsidRDefault="00236E7C" w:rsidP="00236E7C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67E8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79" w:type="dxa"/>
          </w:tcPr>
          <w:p w14:paraId="25AA17B4" w14:textId="77777777" w:rsidR="00236E7C" w:rsidRPr="00B67E8F" w:rsidRDefault="00236E7C" w:rsidP="00236E7C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vAlign w:val="bottom"/>
            <w:hideMark/>
          </w:tcPr>
          <w:p w14:paraId="095C0B8B" w14:textId="0F6E6F90" w:rsidR="00236E7C" w:rsidRPr="00B67E8F" w:rsidRDefault="00236E7C" w:rsidP="00236E7C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67E8F">
              <w:rPr>
                <w:rFonts w:ascii="Angsana New" w:hAnsi="Angsana New"/>
                <w:spacing w:val="-6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B337AFC" w14:textId="77777777" w:rsidR="00236E7C" w:rsidRPr="00B67E8F" w:rsidRDefault="00236E7C" w:rsidP="00236E7C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hideMark/>
          </w:tcPr>
          <w:p w14:paraId="7101E4D1" w14:textId="44196AEF" w:rsidR="00236E7C" w:rsidRPr="00B67E8F" w:rsidRDefault="00236E7C" w:rsidP="00236E7C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67E8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2563</w:t>
            </w:r>
          </w:p>
        </w:tc>
      </w:tr>
      <w:tr w:rsidR="00236E7C" w:rsidRPr="00B67E8F" w14:paraId="57CC3E41" w14:textId="77777777" w:rsidTr="00944644">
        <w:tc>
          <w:tcPr>
            <w:tcW w:w="4410" w:type="dxa"/>
          </w:tcPr>
          <w:p w14:paraId="4B2A4618" w14:textId="77777777" w:rsidR="00236E7C" w:rsidRPr="00B67E8F" w:rsidRDefault="00236E7C" w:rsidP="00236E7C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4770" w:type="dxa"/>
            <w:gridSpan w:val="7"/>
            <w:hideMark/>
          </w:tcPr>
          <w:p w14:paraId="2FCFF3E4" w14:textId="77777777" w:rsidR="00236E7C" w:rsidRPr="00B67E8F" w:rsidRDefault="00236E7C" w:rsidP="00236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6E7C" w:rsidRPr="00B67E8F" w14:paraId="5AB5D612" w14:textId="77777777" w:rsidTr="00944644">
        <w:trPr>
          <w:trHeight w:val="290"/>
        </w:trPr>
        <w:tc>
          <w:tcPr>
            <w:tcW w:w="4410" w:type="dxa"/>
            <w:shd w:val="clear" w:color="auto" w:fill="auto"/>
            <w:hideMark/>
          </w:tcPr>
          <w:p w14:paraId="517D27F1" w14:textId="77777777" w:rsidR="00236E7C" w:rsidRPr="00B67E8F" w:rsidRDefault="00236E7C" w:rsidP="00236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สินค้าคงเหลือ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9722AB5" w14:textId="2CD11E54" w:rsidR="00236E7C" w:rsidRPr="00EF242D" w:rsidRDefault="00EF242D" w:rsidP="00236E7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77</w:t>
            </w:r>
          </w:p>
        </w:tc>
        <w:tc>
          <w:tcPr>
            <w:tcW w:w="236" w:type="dxa"/>
            <w:shd w:val="clear" w:color="auto" w:fill="auto"/>
          </w:tcPr>
          <w:p w14:paraId="3BDD39A5" w14:textId="77777777" w:rsidR="00236E7C" w:rsidRPr="00B67E8F" w:rsidRDefault="00236E7C" w:rsidP="00236E7C">
            <w:pPr>
              <w:tabs>
                <w:tab w:val="clear" w:pos="454"/>
              </w:tabs>
              <w:jc w:val="center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</w:tcPr>
          <w:p w14:paraId="30F94B41" w14:textId="490841EF" w:rsidR="00236E7C" w:rsidRPr="00B67E8F" w:rsidRDefault="00236E7C" w:rsidP="00236E7C">
            <w:pPr>
              <w:pStyle w:val="acctfourfigures"/>
              <w:tabs>
                <w:tab w:val="clear" w:pos="765"/>
                <w:tab w:val="left" w:pos="439"/>
                <w:tab w:val="decimal" w:pos="709"/>
              </w:tabs>
              <w:spacing w:line="240" w:lineRule="atLeast"/>
              <w:ind w:left="-79" w:right="26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67E8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10,867</w:t>
            </w:r>
          </w:p>
        </w:tc>
        <w:tc>
          <w:tcPr>
            <w:tcW w:w="279" w:type="dxa"/>
            <w:shd w:val="clear" w:color="auto" w:fill="auto"/>
          </w:tcPr>
          <w:p w14:paraId="66C8CE0F" w14:textId="77777777" w:rsidR="00236E7C" w:rsidRPr="00B67E8F" w:rsidRDefault="00236E7C" w:rsidP="00236E7C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</w:tcPr>
          <w:p w14:paraId="4096004C" w14:textId="7B5B4940" w:rsidR="00236E7C" w:rsidRPr="007022F1" w:rsidRDefault="00AF7AD2" w:rsidP="00236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55963E32" w14:textId="77777777" w:rsidR="00236E7C" w:rsidRPr="00B67E8F" w:rsidRDefault="00236E7C" w:rsidP="00236E7C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FDCF527" w14:textId="1A7FB06E" w:rsidR="00236E7C" w:rsidRPr="00B67E8F" w:rsidRDefault="00236E7C" w:rsidP="00236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10,609</w:t>
            </w:r>
          </w:p>
        </w:tc>
      </w:tr>
      <w:tr w:rsidR="00236E7C" w:rsidRPr="00B67E8F" w14:paraId="6930F125" w14:textId="77777777" w:rsidTr="00944644">
        <w:trPr>
          <w:trHeight w:val="290"/>
        </w:trPr>
        <w:tc>
          <w:tcPr>
            <w:tcW w:w="4410" w:type="dxa"/>
            <w:shd w:val="clear" w:color="auto" w:fill="auto"/>
          </w:tcPr>
          <w:p w14:paraId="0CE268F4" w14:textId="77777777" w:rsidR="00236E7C" w:rsidRPr="00B67E8F" w:rsidRDefault="00236E7C" w:rsidP="00236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67E8F"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  <w:t>เงินลงทุนในบริษัทย่อย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4E10825" w14:textId="2A5414C7" w:rsidR="00236E7C" w:rsidRPr="007022F1" w:rsidRDefault="00AF7AD2" w:rsidP="00236E7C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02536D" w14:textId="77777777" w:rsidR="00236E7C" w:rsidRPr="00B67E8F" w:rsidRDefault="00236E7C" w:rsidP="00236E7C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</w:tcPr>
          <w:p w14:paraId="7C474A38" w14:textId="5CD64111" w:rsidR="00236E7C" w:rsidRPr="00B67E8F" w:rsidRDefault="00236E7C" w:rsidP="00236E7C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7E8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55F74D70" w14:textId="77777777" w:rsidR="00236E7C" w:rsidRPr="00B67E8F" w:rsidRDefault="00236E7C" w:rsidP="00236E7C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</w:tcPr>
          <w:p w14:paraId="0B62AEB6" w14:textId="0A015508" w:rsidR="00236E7C" w:rsidRPr="007022F1" w:rsidRDefault="00AF7AD2" w:rsidP="00236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65,099</w:t>
            </w:r>
          </w:p>
        </w:tc>
        <w:tc>
          <w:tcPr>
            <w:tcW w:w="270" w:type="dxa"/>
            <w:shd w:val="clear" w:color="auto" w:fill="auto"/>
          </w:tcPr>
          <w:p w14:paraId="63D53A9B" w14:textId="77777777" w:rsidR="00236E7C" w:rsidRPr="00B67E8F" w:rsidRDefault="00236E7C" w:rsidP="00236E7C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63638E2" w14:textId="2FA0364B" w:rsidR="00236E7C" w:rsidRPr="00B67E8F" w:rsidRDefault="00236E7C" w:rsidP="00236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65,099</w:t>
            </w:r>
          </w:p>
        </w:tc>
      </w:tr>
      <w:tr w:rsidR="00236E7C" w:rsidRPr="00B67E8F" w14:paraId="67C3EDF5" w14:textId="77777777" w:rsidTr="00944644">
        <w:trPr>
          <w:trHeight w:val="290"/>
        </w:trPr>
        <w:tc>
          <w:tcPr>
            <w:tcW w:w="4410" w:type="dxa"/>
            <w:shd w:val="clear" w:color="auto" w:fill="auto"/>
          </w:tcPr>
          <w:p w14:paraId="159FF761" w14:textId="77777777" w:rsidR="00236E7C" w:rsidRPr="00B67E8F" w:rsidRDefault="00236E7C" w:rsidP="00236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</w:pPr>
            <w:r w:rsidRPr="00B67E8F">
              <w:rPr>
                <w:rFonts w:asciiTheme="majorBidi" w:hAnsiTheme="majorBidi" w:cstheme="majorBidi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1FD09" w14:textId="1207FD5A" w:rsidR="00236E7C" w:rsidRPr="00BE779D" w:rsidRDefault="00412275" w:rsidP="00236E7C">
            <w:pPr>
              <w:pStyle w:val="acctfourfigures"/>
              <w:tabs>
                <w:tab w:val="clear" w:pos="765"/>
              </w:tabs>
              <w:spacing w:line="240" w:lineRule="atLeast"/>
              <w:ind w:left="-79" w:right="-20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125,699</w:t>
            </w:r>
          </w:p>
        </w:tc>
        <w:tc>
          <w:tcPr>
            <w:tcW w:w="236" w:type="dxa"/>
            <w:shd w:val="clear" w:color="auto" w:fill="auto"/>
          </w:tcPr>
          <w:p w14:paraId="5CB50FF8" w14:textId="77777777" w:rsidR="00236E7C" w:rsidRPr="00B67E8F" w:rsidRDefault="00236E7C" w:rsidP="00236E7C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3284CC" w14:textId="228B21D0" w:rsidR="00236E7C" w:rsidRPr="00B67E8F" w:rsidRDefault="00236E7C" w:rsidP="00236E7C">
            <w:pPr>
              <w:pStyle w:val="acctfourfigures"/>
              <w:tabs>
                <w:tab w:val="clear" w:pos="765"/>
                <w:tab w:val="left" w:pos="439"/>
                <w:tab w:val="decimal" w:pos="709"/>
              </w:tabs>
              <w:spacing w:line="240" w:lineRule="atLeast"/>
              <w:ind w:left="-79" w:right="26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67E8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130,935</w:t>
            </w:r>
          </w:p>
        </w:tc>
        <w:tc>
          <w:tcPr>
            <w:tcW w:w="279" w:type="dxa"/>
            <w:shd w:val="clear" w:color="auto" w:fill="auto"/>
          </w:tcPr>
          <w:p w14:paraId="121D4893" w14:textId="77777777" w:rsidR="00236E7C" w:rsidRPr="00B67E8F" w:rsidRDefault="00236E7C" w:rsidP="00236E7C">
            <w:pPr>
              <w:tabs>
                <w:tab w:val="left" w:pos="720"/>
              </w:tabs>
              <w:ind w:right="26"/>
              <w:jc w:val="thaiDistribute"/>
              <w:rPr>
                <w:rFonts w:ascii="Angsana New" w:hAnsi="Angsana New" w:cs="Times New Roman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75E74D" w14:textId="0E30963E" w:rsidR="00236E7C" w:rsidRPr="007022F1" w:rsidRDefault="00412275" w:rsidP="00236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62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,178</w:t>
            </w:r>
          </w:p>
        </w:tc>
        <w:tc>
          <w:tcPr>
            <w:tcW w:w="270" w:type="dxa"/>
            <w:shd w:val="clear" w:color="auto" w:fill="auto"/>
          </w:tcPr>
          <w:p w14:paraId="2E373BC8" w14:textId="77777777" w:rsidR="00236E7C" w:rsidRPr="00B67E8F" w:rsidRDefault="00236E7C" w:rsidP="00236E7C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D3416" w14:textId="304F95EB" w:rsidR="00236E7C" w:rsidRPr="00B67E8F" w:rsidRDefault="00236E7C" w:rsidP="00236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>69,983</w:t>
            </w:r>
          </w:p>
        </w:tc>
      </w:tr>
      <w:tr w:rsidR="00236E7C" w:rsidRPr="00B67E8F" w14:paraId="4A75E2B8" w14:textId="77777777" w:rsidTr="00944644">
        <w:trPr>
          <w:trHeight w:val="290"/>
        </w:trPr>
        <w:tc>
          <w:tcPr>
            <w:tcW w:w="4410" w:type="dxa"/>
            <w:shd w:val="clear" w:color="auto" w:fill="auto"/>
          </w:tcPr>
          <w:p w14:paraId="628CB228" w14:textId="77777777" w:rsidR="00236E7C" w:rsidRPr="00B67E8F" w:rsidRDefault="00236E7C" w:rsidP="00236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9BA6C9" w14:textId="760CE680" w:rsidR="00236E7C" w:rsidRPr="007022F1" w:rsidRDefault="00412275" w:rsidP="00236E7C">
            <w:pPr>
              <w:pStyle w:val="acctfourfigures"/>
              <w:tabs>
                <w:tab w:val="clear" w:pos="765"/>
              </w:tabs>
              <w:spacing w:line="240" w:lineRule="auto"/>
              <w:ind w:left="-10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125,776</w:t>
            </w:r>
          </w:p>
        </w:tc>
        <w:tc>
          <w:tcPr>
            <w:tcW w:w="236" w:type="dxa"/>
            <w:shd w:val="clear" w:color="auto" w:fill="auto"/>
          </w:tcPr>
          <w:p w14:paraId="505A4955" w14:textId="77777777" w:rsidR="00236E7C" w:rsidRPr="00B67E8F" w:rsidRDefault="00236E7C" w:rsidP="00236E7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BC1354" w14:textId="4E9CECF9" w:rsidR="00236E7C" w:rsidRPr="00B67E8F" w:rsidRDefault="00236E7C" w:rsidP="00236E7C">
            <w:pPr>
              <w:pStyle w:val="acctfourfigures"/>
              <w:tabs>
                <w:tab w:val="clear" w:pos="765"/>
                <w:tab w:val="left" w:pos="439"/>
                <w:tab w:val="decimal" w:pos="709"/>
              </w:tabs>
              <w:spacing w:line="240" w:lineRule="atLeast"/>
              <w:ind w:left="-79"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141,802</w:t>
            </w:r>
          </w:p>
        </w:tc>
        <w:tc>
          <w:tcPr>
            <w:tcW w:w="279" w:type="dxa"/>
            <w:shd w:val="clear" w:color="auto" w:fill="auto"/>
          </w:tcPr>
          <w:p w14:paraId="743E41FF" w14:textId="77777777" w:rsidR="00236E7C" w:rsidRPr="00B67E8F" w:rsidRDefault="00236E7C" w:rsidP="00236E7C">
            <w:pPr>
              <w:tabs>
                <w:tab w:val="left" w:pos="720"/>
              </w:tabs>
              <w:ind w:right="26"/>
              <w:jc w:val="thaiDistribute"/>
              <w:rPr>
                <w:rFonts w:ascii="Angsana New" w:hAnsi="Angsana New" w:cs="Times New Roman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76D497" w14:textId="37F860A0" w:rsidR="00236E7C" w:rsidRPr="007022F1" w:rsidRDefault="00412275" w:rsidP="00236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127,313</w:t>
            </w:r>
          </w:p>
        </w:tc>
        <w:tc>
          <w:tcPr>
            <w:tcW w:w="270" w:type="dxa"/>
            <w:shd w:val="clear" w:color="auto" w:fill="auto"/>
          </w:tcPr>
          <w:p w14:paraId="50C66F8F" w14:textId="77777777" w:rsidR="00236E7C" w:rsidRPr="00B67E8F" w:rsidRDefault="00236E7C" w:rsidP="00236E7C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B29E75" w14:textId="78371476" w:rsidR="00236E7C" w:rsidRPr="00B67E8F" w:rsidRDefault="00236E7C" w:rsidP="00236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>145,691</w:t>
            </w:r>
          </w:p>
        </w:tc>
      </w:tr>
    </w:tbl>
    <w:p w14:paraId="697944FB" w14:textId="77777777" w:rsidR="00636F1C" w:rsidRDefault="00636F1C" w:rsidP="00993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B2E3930" w14:textId="2DDA4778" w:rsidR="0099313F" w:rsidRPr="00DB7C24" w:rsidRDefault="0099313F" w:rsidP="00993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A2A65">
        <w:rPr>
          <w:rFonts w:ascii="Angsana New" w:hAnsi="Angsana New"/>
          <w:spacing w:val="-4"/>
          <w:sz w:val="30"/>
          <w:szCs w:val="30"/>
          <w:cs/>
        </w:rPr>
        <w:t xml:space="preserve">ขาดทุนทางภาษีของกลุ่มบริษัทจะสิ้นอายุในปี </w:t>
      </w:r>
      <w:r w:rsidRPr="001A2A65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4</w:t>
      </w:r>
      <w:r w:rsidRPr="001A2A65">
        <w:rPr>
          <w:rFonts w:ascii="Angsana New" w:hAnsi="Angsana New"/>
          <w:spacing w:val="-4"/>
          <w:sz w:val="30"/>
          <w:szCs w:val="30"/>
          <w:cs/>
        </w:rPr>
        <w:t xml:space="preserve"> ถึง</w:t>
      </w:r>
      <w:r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1A2A6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A2A65">
        <w:rPr>
          <w:rFonts w:ascii="Angsana New" w:hAnsi="Angsana New"/>
          <w:spacing w:val="-4"/>
          <w:sz w:val="30"/>
          <w:szCs w:val="30"/>
        </w:rPr>
        <w:t>256</w:t>
      </w:r>
      <w:r w:rsidR="00001F88">
        <w:rPr>
          <w:rFonts w:ascii="Angsana New" w:hAnsi="Angsana New"/>
          <w:spacing w:val="-4"/>
          <w:sz w:val="30"/>
          <w:szCs w:val="30"/>
        </w:rPr>
        <w:t>9</w:t>
      </w:r>
      <w:r w:rsidRPr="001A2A6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A2A65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ผลแตกต่างชั่วคราวที่ใช้หักภาษีที่ยังไม่สิ้นอายุ</w:t>
      </w:r>
      <w:r>
        <w:rPr>
          <w:rFonts w:asciiTheme="majorBidi" w:hAnsiTheme="majorBidi" w:cstheme="majorBidi"/>
          <w:sz w:val="30"/>
          <w:szCs w:val="30"/>
        </w:rPr>
        <w:br/>
      </w:r>
      <w:r w:rsidRPr="001A2A65">
        <w:rPr>
          <w:rFonts w:asciiTheme="majorBidi" w:hAnsiTheme="majorBidi" w:cstheme="majorBidi"/>
          <w:spacing w:val="-4"/>
          <w:sz w:val="30"/>
          <w:szCs w:val="30"/>
          <w:cs/>
        </w:rPr>
        <w:t>ตามกฎหมายเกี่ยวกับภาษีเงินได้ปัจจุบันนั้น</w:t>
      </w:r>
      <w:r w:rsidRPr="001A2A65">
        <w:rPr>
          <w:rFonts w:asciiTheme="majorBidi" w:hAnsiTheme="majorBidi" w:cstheme="majorBidi"/>
          <w:color w:val="215868" w:themeColor="accent5" w:themeShade="80"/>
          <w:spacing w:val="-4"/>
          <w:sz w:val="30"/>
          <w:szCs w:val="30"/>
          <w:cs/>
        </w:rPr>
        <w:t xml:space="preserve"> </w:t>
      </w:r>
      <w:r w:rsidRPr="001A2A65">
        <w:rPr>
          <w:rFonts w:ascii="Angsana New" w:hAnsi="Angsana New"/>
          <w:spacing w:val="-4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</w:t>
      </w:r>
      <w:r>
        <w:rPr>
          <w:rFonts w:ascii="Angsana New" w:hAnsi="Angsana New"/>
          <w:spacing w:val="-4"/>
          <w:sz w:val="30"/>
          <w:szCs w:val="30"/>
        </w:rPr>
        <w:br/>
      </w:r>
      <w:r w:rsidRPr="001A2A65">
        <w:rPr>
          <w:rFonts w:ascii="Angsana New" w:hAnsi="Angsana New"/>
          <w:spacing w:val="-4"/>
          <w:sz w:val="30"/>
          <w:szCs w:val="30"/>
          <w:cs/>
        </w:rPr>
        <w:t>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</w:t>
      </w:r>
      <w:r>
        <w:rPr>
          <w:rFonts w:ascii="Angsana New" w:hAnsi="Angsana New"/>
          <w:spacing w:val="-4"/>
          <w:sz w:val="30"/>
          <w:szCs w:val="30"/>
        </w:rPr>
        <w:br/>
      </w:r>
      <w:r w:rsidRPr="001A2A65">
        <w:rPr>
          <w:rFonts w:ascii="Angsana New" w:hAnsi="Angsana New"/>
          <w:spacing w:val="-4"/>
          <w:sz w:val="30"/>
          <w:szCs w:val="30"/>
          <w:cs/>
        </w:rPr>
        <w:t>ทางภาษีดังกล่าว</w:t>
      </w:r>
    </w:p>
    <w:p w14:paraId="79267381" w14:textId="77777777" w:rsidR="00A015F8" w:rsidRPr="00741038" w:rsidRDefault="00A015F8" w:rsidP="00561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8029990" w14:textId="2BA88692" w:rsidR="00A015F8" w:rsidRPr="00AF7AD2" w:rsidRDefault="00A015F8" w:rsidP="00A015F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F7AD2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2E29382" w14:textId="77777777" w:rsidR="0060091F" w:rsidRPr="00741038" w:rsidRDefault="0060091F" w:rsidP="006009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941C475" w14:textId="77777777" w:rsidR="00213ADE" w:rsidRPr="006C2AEA" w:rsidRDefault="00213ADE" w:rsidP="006009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i/>
          <w:iCs/>
          <w:sz w:val="30"/>
          <w:szCs w:val="30"/>
        </w:rPr>
      </w:pPr>
      <w:r w:rsidRPr="006C2AEA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</w:t>
      </w:r>
      <w:r w:rsidRPr="006C2AEA">
        <w:rPr>
          <w:rFonts w:asciiTheme="majorBidi" w:hAnsiTheme="majorBidi"/>
          <w:i/>
          <w:iCs/>
          <w:sz w:val="30"/>
          <w:szCs w:val="30"/>
          <w:cs/>
        </w:rPr>
        <w:t>มูลค่ายุติธรรม</w:t>
      </w:r>
    </w:p>
    <w:p w14:paraId="4B1A9B5D" w14:textId="77777777" w:rsidR="0060091F" w:rsidRPr="00741038" w:rsidRDefault="0060091F" w:rsidP="009F47F8">
      <w:pPr>
        <w:pStyle w:val="block"/>
        <w:spacing w:after="0" w:line="0" w:lineRule="atLeast"/>
        <w:ind w:left="0"/>
        <w:rPr>
          <w:rFonts w:ascii="Angsana New" w:hAnsi="Angsana New" w:cs="Angsana New"/>
          <w:sz w:val="30"/>
          <w:szCs w:val="30"/>
          <w:lang w:val="en-US" w:bidi="th-TH"/>
        </w:rPr>
      </w:pPr>
    </w:p>
    <w:p w14:paraId="29DEBF3A" w14:textId="2ABD0ED5" w:rsidR="00741038" w:rsidRDefault="00213ADE" w:rsidP="006C2AEA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67E8F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F5480F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B67E8F">
        <w:rPr>
          <w:rFonts w:asciiTheme="majorBidi" w:hAnsiTheme="majorBidi" w:cs="Angsana New"/>
          <w:sz w:val="30"/>
          <w:szCs w:val="30"/>
          <w:cs/>
          <w:lang w:bidi="th-TH"/>
        </w:rPr>
        <w:t>รวมถึงลำดับชั้นมูลค่ายุติธรรม</w:t>
      </w:r>
      <w:r w:rsidR="006C2AEA">
        <w:rPr>
          <w:rFonts w:asciiTheme="majorBidi" w:hAnsiTheme="majorBidi" w:cs="Angsana New" w:hint="cs"/>
          <w:sz w:val="30"/>
          <w:szCs w:val="30"/>
          <w:cs/>
          <w:lang w:bidi="th-TH"/>
        </w:rPr>
        <w:t>สำหรับเครื่องมือทางการเงินที่วัดมูลค่าด้วยมูลค่ายุติธรรม</w:t>
      </w:r>
      <w:r w:rsidR="00582E5E" w:rsidRPr="00B67E8F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B67E8F">
        <w:rPr>
          <w:rFonts w:asciiTheme="majorBidi" w:hAnsiTheme="majorBidi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</w:t>
      </w:r>
      <w:r w:rsidRPr="00547F59">
        <w:rPr>
          <w:rFonts w:asciiTheme="majorBidi" w:hAnsiTheme="majorBidi" w:cs="Angsana New"/>
          <w:sz w:val="30"/>
          <w:szCs w:val="30"/>
          <w:cs/>
          <w:lang w:bidi="th-TH"/>
        </w:rPr>
        <w:t>ทางการเงิน</w:t>
      </w:r>
      <w:r w:rsidR="00547F59" w:rsidRPr="00547F59">
        <w:rPr>
          <w:rFonts w:asciiTheme="majorBidi" w:hAnsiTheme="majorBidi" w:cs="Angsana New"/>
          <w:sz w:val="30"/>
          <w:szCs w:val="30"/>
          <w:cs/>
        </w:rPr>
        <w:t>ที่วัดมูลค่าด้วยราคาทุนตัดจำหน่ายหากมูลค่า</w:t>
      </w:r>
      <w:r w:rsidR="006C2AEA">
        <w:rPr>
          <w:rFonts w:asciiTheme="majorBidi" w:hAnsiTheme="majorBidi" w:cs="Angsana New"/>
          <w:sz w:val="30"/>
          <w:szCs w:val="30"/>
          <w:cs/>
        </w:rPr>
        <w:br/>
      </w:r>
      <w:r w:rsidR="00547F59" w:rsidRPr="00547F59">
        <w:rPr>
          <w:rFonts w:asciiTheme="majorBidi" w:hAnsiTheme="majorBidi" w:cs="Angsana New"/>
          <w:sz w:val="30"/>
          <w:szCs w:val="30"/>
          <w:cs/>
        </w:rPr>
        <w:t>ตามบัญชีใกล้เคียงกับมูลค่ายุติธรรมอย่างสมเหตุสมผล</w:t>
      </w:r>
    </w:p>
    <w:p w14:paraId="7BDFA11E" w14:textId="77777777" w:rsidR="000A6ABD" w:rsidRDefault="000A6ABD" w:rsidP="00741038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350"/>
        <w:gridCol w:w="180"/>
        <w:gridCol w:w="1350"/>
        <w:gridCol w:w="180"/>
        <w:gridCol w:w="810"/>
        <w:gridCol w:w="9"/>
        <w:gridCol w:w="180"/>
        <w:gridCol w:w="801"/>
        <w:gridCol w:w="178"/>
        <w:gridCol w:w="722"/>
        <w:gridCol w:w="180"/>
        <w:gridCol w:w="900"/>
      </w:tblGrid>
      <w:tr w:rsidR="00A015F8" w:rsidRPr="00CB1A31" w14:paraId="012DD797" w14:textId="77777777" w:rsidTr="00F8067A">
        <w:trPr>
          <w:trHeight w:val="363"/>
          <w:tblHeader/>
        </w:trPr>
        <w:tc>
          <w:tcPr>
            <w:tcW w:w="2340" w:type="dxa"/>
            <w:shd w:val="clear" w:color="auto" w:fill="auto"/>
            <w:vAlign w:val="bottom"/>
          </w:tcPr>
          <w:p w14:paraId="5AD6511E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40" w:type="dxa"/>
            <w:gridSpan w:val="12"/>
          </w:tcPr>
          <w:p w14:paraId="6AF2D6F8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50C5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450C5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/</w:t>
            </w:r>
            <w:r w:rsidRPr="00450C5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015F8" w:rsidRPr="00CB1A31" w14:paraId="321CD480" w14:textId="77777777" w:rsidTr="00F8067A">
        <w:trPr>
          <w:trHeight w:val="363"/>
          <w:tblHeader/>
        </w:trPr>
        <w:tc>
          <w:tcPr>
            <w:tcW w:w="2340" w:type="dxa"/>
            <w:shd w:val="clear" w:color="auto" w:fill="auto"/>
            <w:vAlign w:val="bottom"/>
          </w:tcPr>
          <w:p w14:paraId="56B47A1F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9" w:type="dxa"/>
            <w:gridSpan w:val="6"/>
          </w:tcPr>
          <w:p w14:paraId="64BDCEED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6648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0B85354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81" w:type="dxa"/>
            <w:gridSpan w:val="5"/>
            <w:shd w:val="clear" w:color="auto" w:fill="auto"/>
          </w:tcPr>
          <w:p w14:paraId="1A61B9AD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6648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015F8" w:rsidRPr="00CB1A31" w14:paraId="277B4137" w14:textId="77777777" w:rsidTr="00F8067A">
        <w:trPr>
          <w:trHeight w:val="363"/>
          <w:tblHeader/>
        </w:trPr>
        <w:tc>
          <w:tcPr>
            <w:tcW w:w="2340" w:type="dxa"/>
            <w:shd w:val="clear" w:color="auto" w:fill="auto"/>
            <w:vAlign w:val="bottom"/>
          </w:tcPr>
          <w:p w14:paraId="17110440" w14:textId="088A5A84" w:rsidR="00A015F8" w:rsidRPr="00A015F8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350" w:type="dxa"/>
          </w:tcPr>
          <w:p w14:paraId="02DCC540" w14:textId="77777777" w:rsidR="00A015F8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A87CBFD" w14:textId="7FD918C0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76A99B66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63BB9DE0" w14:textId="46977855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เครื่องมือทางการเงินที่วัดมูลค่ายุติธรรมผ่านกำไรหรือขาดทุนเบ็ดเสร็จอื่น</w:t>
            </w:r>
          </w:p>
        </w:tc>
        <w:tc>
          <w:tcPr>
            <w:tcW w:w="180" w:type="dxa"/>
          </w:tcPr>
          <w:p w14:paraId="2FA4841A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9" w:type="dxa"/>
            <w:gridSpan w:val="2"/>
          </w:tcPr>
          <w:p w14:paraId="556C983C" w14:textId="77777777" w:rsidR="00A015F8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21917E1" w14:textId="77777777" w:rsidR="00A015F8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7B5E3A9" w14:textId="77777777" w:rsidR="00A015F8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7EBAAD3" w14:textId="77777777" w:rsidR="00A015F8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7055817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50C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13113284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shd w:val="clear" w:color="auto" w:fill="auto"/>
          </w:tcPr>
          <w:p w14:paraId="15CBA25C" w14:textId="77777777" w:rsidR="00A015F8" w:rsidRDefault="00A015F8" w:rsidP="00F8067A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ab/>
            </w:r>
          </w:p>
          <w:p w14:paraId="402063EF" w14:textId="77777777" w:rsidR="00A015F8" w:rsidRDefault="00A015F8" w:rsidP="00F8067A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5A6B0BA" w14:textId="77777777" w:rsidR="00A015F8" w:rsidRDefault="00A015F8" w:rsidP="00F8067A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6D68E6F" w14:textId="77777777" w:rsidR="00A015F8" w:rsidRDefault="00A015F8" w:rsidP="00F8067A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0232161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C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450C5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5EC42CAD" w14:textId="77777777" w:rsidR="00A015F8" w:rsidRPr="00450C51" w:rsidRDefault="00A015F8" w:rsidP="00F8067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26F2C9A9" w14:textId="77777777" w:rsidR="00A015F8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B2F0DF8" w14:textId="77777777" w:rsidR="00A015F8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737B80F" w14:textId="77777777" w:rsidR="00A015F8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F9D16E7" w14:textId="77777777" w:rsidR="00A015F8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88474A3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50C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450C5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C7B4716" w14:textId="77777777" w:rsidR="00A015F8" w:rsidRPr="00450C51" w:rsidRDefault="00A015F8" w:rsidP="00F8067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06307D6" w14:textId="77777777" w:rsidR="00A015F8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2306580" w14:textId="77777777" w:rsidR="00A015F8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5B2A149" w14:textId="77777777" w:rsidR="00A015F8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0E259CB" w14:textId="77777777" w:rsidR="00A015F8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69B8647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50C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015F8" w:rsidRPr="00CB1A31" w14:paraId="1A0BE02A" w14:textId="77777777" w:rsidTr="00F8067A">
        <w:trPr>
          <w:trHeight w:val="363"/>
          <w:tblHeader/>
        </w:trPr>
        <w:tc>
          <w:tcPr>
            <w:tcW w:w="2340" w:type="dxa"/>
            <w:shd w:val="clear" w:color="auto" w:fill="auto"/>
            <w:vAlign w:val="bottom"/>
          </w:tcPr>
          <w:p w14:paraId="3E819247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40" w:type="dxa"/>
            <w:gridSpan w:val="12"/>
          </w:tcPr>
          <w:p w14:paraId="0BD58995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50C51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450C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FF2004" w:rsidRPr="00CB1A31" w14:paraId="06256C72" w14:textId="77777777" w:rsidTr="007022F1">
        <w:tc>
          <w:tcPr>
            <w:tcW w:w="2340" w:type="dxa"/>
            <w:shd w:val="clear" w:color="auto" w:fill="auto"/>
          </w:tcPr>
          <w:p w14:paraId="2A846989" w14:textId="6E9C9A3E" w:rsidR="00FF2004" w:rsidRPr="00450C51" w:rsidRDefault="00FF2004" w:rsidP="00F8067A">
            <w:pPr>
              <w:tabs>
                <w:tab w:val="clear" w:pos="1871"/>
                <w:tab w:val="left" w:pos="1613"/>
              </w:tabs>
              <w:ind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6648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36E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236E7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236E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</w:t>
            </w:r>
            <w:r w:rsidR="00AF7AD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  <w:r w:rsidR="00236E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34D175D3" w14:textId="77777777" w:rsidR="00FF2004" w:rsidRPr="00450C51" w:rsidRDefault="00FF2004" w:rsidP="00F80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2A1FD50" w14:textId="77777777" w:rsidR="00FF2004" w:rsidRPr="00450C51" w:rsidRDefault="00FF2004" w:rsidP="00F80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7FC1D9" w14:textId="77777777" w:rsidR="00FF2004" w:rsidRPr="00450C51" w:rsidRDefault="00FF2004" w:rsidP="00F80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3C8F3A" w14:textId="77777777" w:rsidR="00FF2004" w:rsidRPr="00450C51" w:rsidRDefault="00FF2004" w:rsidP="00F80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14F8568" w14:textId="77777777" w:rsidR="00FF2004" w:rsidRPr="00450C51" w:rsidRDefault="00FF2004" w:rsidP="00F80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  <w:gridSpan w:val="2"/>
          </w:tcPr>
          <w:p w14:paraId="62BD9875" w14:textId="77777777" w:rsidR="00FF2004" w:rsidRPr="00450C51" w:rsidRDefault="00FF2004" w:rsidP="00F80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</w:tcPr>
          <w:p w14:paraId="1E8EAAC1" w14:textId="77777777" w:rsidR="00FF2004" w:rsidRPr="00450C51" w:rsidRDefault="00FF2004" w:rsidP="00F80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623982C8" w14:textId="77777777" w:rsidR="00FF2004" w:rsidRPr="00450C51" w:rsidRDefault="00FF2004" w:rsidP="00F8067A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535B163C" w14:textId="77777777" w:rsidR="00FF2004" w:rsidRPr="00450C51" w:rsidRDefault="00FF2004" w:rsidP="00F8067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870E4FE" w14:textId="77777777" w:rsidR="00FF2004" w:rsidRPr="00450C51" w:rsidRDefault="00FF2004" w:rsidP="00F8067A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E0DE560" w14:textId="77777777" w:rsidR="00FF2004" w:rsidRPr="00450C51" w:rsidRDefault="00FF2004" w:rsidP="00F80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15F8" w:rsidRPr="00CB1A31" w14:paraId="11B47388" w14:textId="77777777" w:rsidTr="007022F1">
        <w:tc>
          <w:tcPr>
            <w:tcW w:w="2340" w:type="dxa"/>
            <w:shd w:val="clear" w:color="auto" w:fill="auto"/>
          </w:tcPr>
          <w:p w14:paraId="54A3663A" w14:textId="77777777" w:rsidR="00A015F8" w:rsidRPr="00450C51" w:rsidRDefault="00A015F8" w:rsidP="00F8067A">
            <w:pPr>
              <w:tabs>
                <w:tab w:val="clear" w:pos="1871"/>
                <w:tab w:val="left" w:pos="1613"/>
              </w:tabs>
              <w:ind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50C5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1B95970A" w14:textId="77777777" w:rsidR="00A015F8" w:rsidRPr="00450C51" w:rsidRDefault="00A015F8" w:rsidP="00F80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D0178C" w14:textId="77777777" w:rsidR="00A015F8" w:rsidRPr="00450C51" w:rsidRDefault="00A015F8" w:rsidP="00F80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24498C" w14:textId="77777777" w:rsidR="00A015F8" w:rsidRPr="00450C51" w:rsidRDefault="00A015F8" w:rsidP="00F80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266B14" w14:textId="77777777" w:rsidR="00A015F8" w:rsidRPr="00450C51" w:rsidRDefault="00A015F8" w:rsidP="00F80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9E6DBB3" w14:textId="77777777" w:rsidR="00A015F8" w:rsidRPr="00450C51" w:rsidRDefault="00A015F8" w:rsidP="00F80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  <w:gridSpan w:val="2"/>
          </w:tcPr>
          <w:p w14:paraId="4887180D" w14:textId="77777777" w:rsidR="00A015F8" w:rsidRPr="00450C51" w:rsidRDefault="00A015F8" w:rsidP="00F80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</w:tcPr>
          <w:p w14:paraId="01B28324" w14:textId="77777777" w:rsidR="00A015F8" w:rsidRPr="00450C51" w:rsidRDefault="00A015F8" w:rsidP="00F80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385DBC71" w14:textId="77777777" w:rsidR="00A015F8" w:rsidRPr="00450C51" w:rsidRDefault="00A015F8" w:rsidP="00F8067A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7F131603" w14:textId="77777777" w:rsidR="00A015F8" w:rsidRPr="00450C51" w:rsidRDefault="00A015F8" w:rsidP="00F8067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A407591" w14:textId="77777777" w:rsidR="00A015F8" w:rsidRPr="00450C51" w:rsidRDefault="00A015F8" w:rsidP="00F8067A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5EAF48C" w14:textId="77777777" w:rsidR="00A015F8" w:rsidRPr="00450C51" w:rsidRDefault="00A015F8" w:rsidP="00F80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15F8" w:rsidRPr="00CB1A31" w14:paraId="4A640B85" w14:textId="77777777" w:rsidTr="007022F1">
        <w:tc>
          <w:tcPr>
            <w:tcW w:w="2340" w:type="dxa"/>
            <w:shd w:val="clear" w:color="auto" w:fill="auto"/>
          </w:tcPr>
          <w:p w14:paraId="52C0E59F" w14:textId="77777777" w:rsidR="00A015F8" w:rsidRPr="00450C51" w:rsidRDefault="00A015F8" w:rsidP="00F8067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50C5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หน่วยลงทุน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35EDF6" w14:textId="36FD7558" w:rsidR="00A015F8" w:rsidRPr="00450C51" w:rsidRDefault="00AF7AD2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F6D11B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C0D160" w14:textId="140B1C02" w:rsidR="00A015F8" w:rsidRPr="00450C51" w:rsidRDefault="00AF7AD2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148,654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2D1E2D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EB7712" w14:textId="16F56CB5" w:rsidR="00A015F8" w:rsidRPr="00450C51" w:rsidRDefault="00AF7AD2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148,654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4843B565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892C4F2" w14:textId="7740E9FC" w:rsidR="00A015F8" w:rsidRPr="00450C51" w:rsidRDefault="00AF7AD2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148,654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19A6F46" w14:textId="77777777" w:rsidR="00A015F8" w:rsidRPr="00450C51" w:rsidRDefault="00A015F8" w:rsidP="00F8067A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7CABB7D4" w14:textId="105D52E0" w:rsidR="00A015F8" w:rsidRPr="00450C51" w:rsidRDefault="00AF7AD2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B83354" w14:textId="77777777" w:rsidR="00A015F8" w:rsidRPr="00450C51" w:rsidRDefault="00A015F8" w:rsidP="00F8067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960C55" w14:textId="022367A4" w:rsidR="00A015F8" w:rsidRPr="00450C51" w:rsidRDefault="00AF7AD2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148,654</w:t>
            </w:r>
          </w:p>
        </w:tc>
      </w:tr>
      <w:tr w:rsidR="0014433D" w:rsidRPr="00CB1A31" w14:paraId="56A6982D" w14:textId="77777777" w:rsidTr="007022F1">
        <w:tc>
          <w:tcPr>
            <w:tcW w:w="2340" w:type="dxa"/>
            <w:shd w:val="clear" w:color="auto" w:fill="auto"/>
          </w:tcPr>
          <w:p w14:paraId="57F3A438" w14:textId="77777777" w:rsidR="0014433D" w:rsidRDefault="0014433D" w:rsidP="00F8067A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EFE55D" w14:textId="77777777" w:rsidR="0014433D" w:rsidRDefault="0014433D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3F05A3" w14:textId="77777777" w:rsidR="0014433D" w:rsidRPr="00450C51" w:rsidRDefault="0014433D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C82ACA" w14:textId="77777777" w:rsidR="0014433D" w:rsidRDefault="0014433D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1E426E" w14:textId="77777777" w:rsidR="0014433D" w:rsidRPr="00450C51" w:rsidRDefault="0014433D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E72E87" w14:textId="77777777" w:rsidR="0014433D" w:rsidRDefault="0014433D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62F0F690" w14:textId="77777777" w:rsidR="0014433D" w:rsidRPr="00450C51" w:rsidRDefault="0014433D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12FE687" w14:textId="77777777" w:rsidR="0014433D" w:rsidRDefault="0014433D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5AB9851" w14:textId="77777777" w:rsidR="0014433D" w:rsidRPr="00450C51" w:rsidRDefault="0014433D" w:rsidP="00F8067A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12FF3C03" w14:textId="77777777" w:rsidR="0014433D" w:rsidRDefault="0014433D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ADF7BC" w14:textId="77777777" w:rsidR="0014433D" w:rsidRPr="00450C51" w:rsidRDefault="0014433D" w:rsidP="00F8067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05CD6E" w14:textId="77777777" w:rsidR="0014433D" w:rsidRDefault="0014433D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480F" w:rsidRPr="00CB1A31" w14:paraId="4BF67C16" w14:textId="77777777" w:rsidTr="007022F1">
        <w:tc>
          <w:tcPr>
            <w:tcW w:w="2340" w:type="dxa"/>
            <w:shd w:val="clear" w:color="auto" w:fill="auto"/>
          </w:tcPr>
          <w:p w14:paraId="6941097B" w14:textId="3CC58E87" w:rsidR="00F5480F" w:rsidRPr="00450C51" w:rsidRDefault="00F5480F" w:rsidP="00F8067A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450C5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159FBA" w14:textId="77777777" w:rsidR="00F5480F" w:rsidRDefault="00F5480F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9D9FEC" w14:textId="77777777" w:rsidR="00F5480F" w:rsidRPr="00450C51" w:rsidRDefault="00F5480F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0D1C97" w14:textId="77777777" w:rsidR="00F5480F" w:rsidRDefault="00F5480F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0EB070" w14:textId="77777777" w:rsidR="00F5480F" w:rsidRPr="00450C51" w:rsidRDefault="00F5480F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937B86" w14:textId="77777777" w:rsidR="00F5480F" w:rsidRDefault="00F5480F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39F69E6B" w14:textId="77777777" w:rsidR="00F5480F" w:rsidRPr="00450C51" w:rsidRDefault="00F5480F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5284770" w14:textId="77777777" w:rsidR="00F5480F" w:rsidRDefault="00F5480F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54961FD" w14:textId="77777777" w:rsidR="00F5480F" w:rsidRPr="00450C51" w:rsidRDefault="00F5480F" w:rsidP="00F8067A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5B40F9A1" w14:textId="77777777" w:rsidR="00F5480F" w:rsidRDefault="00F5480F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B583B5" w14:textId="77777777" w:rsidR="00F5480F" w:rsidRPr="00450C51" w:rsidRDefault="00F5480F" w:rsidP="00F8067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8A9802" w14:textId="77777777" w:rsidR="00F5480F" w:rsidRDefault="00F5480F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15F8" w:rsidRPr="00CB1A31" w14:paraId="3399B17F" w14:textId="77777777" w:rsidTr="007022F1">
        <w:trPr>
          <w:trHeight w:val="266"/>
        </w:trPr>
        <w:tc>
          <w:tcPr>
            <w:tcW w:w="2340" w:type="dxa"/>
            <w:shd w:val="clear" w:color="auto" w:fill="auto"/>
          </w:tcPr>
          <w:p w14:paraId="7B1AC3B5" w14:textId="77777777" w:rsidR="00A015F8" w:rsidRPr="00450C51" w:rsidRDefault="00A015F8" w:rsidP="00F8067A">
            <w:pPr>
              <w:tabs>
                <w:tab w:val="clear" w:pos="227"/>
                <w:tab w:val="left" w:pos="370"/>
              </w:tabs>
              <w:ind w:left="100" w:hanging="90"/>
              <w:rPr>
                <w:rFonts w:ascii="Angsana New" w:hAnsi="Angsana New"/>
                <w:sz w:val="28"/>
                <w:szCs w:val="28"/>
              </w:rPr>
            </w:pPr>
            <w:r w:rsidRPr="00450C51">
              <w:rPr>
                <w:rFonts w:ascii="Angsana New" w:hAnsi="Angsana New"/>
                <w:sz w:val="28"/>
                <w:szCs w:val="28"/>
                <w:cs/>
              </w:rPr>
              <w:t>สัญญาขายเงินตรา</w:t>
            </w:r>
          </w:p>
          <w:p w14:paraId="4CD2E127" w14:textId="77777777" w:rsidR="00A015F8" w:rsidRPr="007C541F" w:rsidRDefault="00A015F8" w:rsidP="00F8067A">
            <w:pPr>
              <w:tabs>
                <w:tab w:val="clear" w:pos="227"/>
                <w:tab w:val="left" w:pos="370"/>
              </w:tabs>
              <w:ind w:left="100" w:hanging="9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7C541F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146C4F" w14:textId="6EE9F610" w:rsidR="00A015F8" w:rsidRPr="00450C51" w:rsidRDefault="00AF7AD2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(22,359)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8BF60F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6B4B61" w14:textId="2091C750" w:rsidR="00A015F8" w:rsidRPr="00450C51" w:rsidRDefault="00AF7AD2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37AF58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4E740C" w14:textId="038596F9" w:rsidR="00A015F8" w:rsidRPr="00450C51" w:rsidRDefault="00AF7AD2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(22,359)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35C6C93A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62290E3" w14:textId="79A869CD" w:rsidR="00A015F8" w:rsidRPr="00450C51" w:rsidRDefault="00AF7AD2" w:rsidP="00F8067A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71D0DA3" w14:textId="77777777" w:rsidR="00A015F8" w:rsidRPr="00450C51" w:rsidRDefault="00A015F8" w:rsidP="00F8067A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50A0F065" w14:textId="4D702C0D" w:rsidR="00A015F8" w:rsidRPr="00450C51" w:rsidRDefault="00AF7AD2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(22,359)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3325C9" w14:textId="77777777" w:rsidR="00A015F8" w:rsidRPr="00450C51" w:rsidRDefault="00A015F8" w:rsidP="00F8067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3D7AB8" w14:textId="5F0D9ED6" w:rsidR="00A015F8" w:rsidRPr="00450C51" w:rsidRDefault="00AF7AD2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(22,359)</w:t>
            </w:r>
          </w:p>
        </w:tc>
      </w:tr>
    </w:tbl>
    <w:p w14:paraId="70E03635" w14:textId="77777777" w:rsidR="00236E7C" w:rsidRPr="00636F1C" w:rsidRDefault="00236E7C" w:rsidP="00DB272E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80"/>
        <w:gridCol w:w="2070"/>
        <w:gridCol w:w="180"/>
        <w:gridCol w:w="801"/>
        <w:gridCol w:w="178"/>
        <w:gridCol w:w="893"/>
        <w:gridCol w:w="288"/>
        <w:gridCol w:w="864"/>
        <w:gridCol w:w="315"/>
        <w:gridCol w:w="1071"/>
      </w:tblGrid>
      <w:tr w:rsidR="00A015F8" w:rsidRPr="00CB1A31" w14:paraId="492DC7C1" w14:textId="77777777" w:rsidTr="00F8067A">
        <w:trPr>
          <w:trHeight w:val="363"/>
          <w:tblHeader/>
        </w:trPr>
        <w:tc>
          <w:tcPr>
            <w:tcW w:w="2340" w:type="dxa"/>
            <w:shd w:val="clear" w:color="auto" w:fill="auto"/>
            <w:vAlign w:val="bottom"/>
          </w:tcPr>
          <w:p w14:paraId="1B24FECD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4FAF40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660" w:type="dxa"/>
            <w:gridSpan w:val="9"/>
          </w:tcPr>
          <w:p w14:paraId="0D030D9C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50C5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450C5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/</w:t>
            </w:r>
            <w:r w:rsidRPr="00450C5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015F8" w:rsidRPr="00CB1A31" w14:paraId="4A2F360A" w14:textId="77777777" w:rsidTr="00F8067A">
        <w:trPr>
          <w:trHeight w:val="363"/>
          <w:tblHeader/>
        </w:trPr>
        <w:tc>
          <w:tcPr>
            <w:tcW w:w="2340" w:type="dxa"/>
            <w:shd w:val="clear" w:color="auto" w:fill="auto"/>
            <w:vAlign w:val="bottom"/>
          </w:tcPr>
          <w:p w14:paraId="7C5505C9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CBE595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70" w:type="dxa"/>
          </w:tcPr>
          <w:p w14:paraId="7D335ED1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6648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36C96206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10" w:type="dxa"/>
            <w:gridSpan w:val="7"/>
            <w:shd w:val="clear" w:color="auto" w:fill="auto"/>
          </w:tcPr>
          <w:p w14:paraId="66C261CF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6648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015F8" w:rsidRPr="00CB1A31" w14:paraId="49C08CD0" w14:textId="77777777" w:rsidTr="00F8067A">
        <w:trPr>
          <w:trHeight w:val="363"/>
          <w:tblHeader/>
        </w:trPr>
        <w:tc>
          <w:tcPr>
            <w:tcW w:w="2340" w:type="dxa"/>
            <w:shd w:val="clear" w:color="auto" w:fill="auto"/>
            <w:vAlign w:val="bottom"/>
          </w:tcPr>
          <w:p w14:paraId="1038F06F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36C7AC8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70" w:type="dxa"/>
          </w:tcPr>
          <w:p w14:paraId="23AF4E28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75625FB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shd w:val="clear" w:color="auto" w:fill="auto"/>
          </w:tcPr>
          <w:p w14:paraId="5EFBD2AB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50C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450C5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7DCDC4B5" w14:textId="77777777" w:rsidR="00A015F8" w:rsidRPr="00450C51" w:rsidRDefault="00A015F8" w:rsidP="00F8067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" w:type="dxa"/>
            <w:shd w:val="clear" w:color="auto" w:fill="auto"/>
          </w:tcPr>
          <w:p w14:paraId="5A0044BF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50C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450C5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88" w:type="dxa"/>
            <w:shd w:val="clear" w:color="auto" w:fill="auto"/>
          </w:tcPr>
          <w:p w14:paraId="575A29EE" w14:textId="77777777" w:rsidR="00A015F8" w:rsidRPr="00450C51" w:rsidRDefault="00A015F8" w:rsidP="00F8067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14:paraId="3907616F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50C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450C51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315" w:type="dxa"/>
            <w:shd w:val="clear" w:color="auto" w:fill="auto"/>
          </w:tcPr>
          <w:p w14:paraId="6B31AE39" w14:textId="77777777" w:rsidR="00A015F8" w:rsidRPr="00450C51" w:rsidRDefault="00A015F8" w:rsidP="00F8067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14:paraId="6BF5A4CF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50C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015F8" w:rsidRPr="00CB1A31" w14:paraId="066EB6BF" w14:textId="77777777" w:rsidTr="00F8067A">
        <w:trPr>
          <w:trHeight w:val="363"/>
          <w:tblHeader/>
        </w:trPr>
        <w:tc>
          <w:tcPr>
            <w:tcW w:w="2340" w:type="dxa"/>
            <w:shd w:val="clear" w:color="auto" w:fill="auto"/>
            <w:vAlign w:val="bottom"/>
          </w:tcPr>
          <w:p w14:paraId="7AE6EBE3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F46BFD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660" w:type="dxa"/>
            <w:gridSpan w:val="9"/>
          </w:tcPr>
          <w:p w14:paraId="46DF7A96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50C51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450C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A015F8" w:rsidRPr="00CB1A31" w14:paraId="19117604" w14:textId="77777777" w:rsidTr="00F8067A">
        <w:trPr>
          <w:trHeight w:val="266"/>
        </w:trPr>
        <w:tc>
          <w:tcPr>
            <w:tcW w:w="2340" w:type="dxa"/>
            <w:shd w:val="clear" w:color="auto" w:fill="auto"/>
          </w:tcPr>
          <w:p w14:paraId="6065603A" w14:textId="77777777" w:rsidR="00A015F8" w:rsidRPr="00450C51" w:rsidRDefault="00A015F8" w:rsidP="00F8067A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50C5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450C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450C51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80" w:type="dxa"/>
            <w:vAlign w:val="bottom"/>
          </w:tcPr>
          <w:p w14:paraId="2C297CAB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70" w:type="dxa"/>
            <w:vAlign w:val="bottom"/>
          </w:tcPr>
          <w:p w14:paraId="4EA07FAA" w14:textId="77777777" w:rsidR="00A015F8" w:rsidRPr="00450C51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4E8AE6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6339A35" w14:textId="77777777" w:rsidR="00A015F8" w:rsidRPr="00450C51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4AFB873" w14:textId="77777777" w:rsidR="00A015F8" w:rsidRPr="00450C51" w:rsidRDefault="00A015F8" w:rsidP="00F8067A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443DB6A" w14:textId="77777777" w:rsidR="00A015F8" w:rsidRPr="00450C51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3A45177F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7A34080" w14:textId="77777777" w:rsidR="00A015F8" w:rsidRPr="00450C51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14:paraId="1CEE2E6B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8777005" w14:textId="77777777" w:rsidR="00A015F8" w:rsidRPr="00450C51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15F8" w:rsidRPr="00CB1A31" w14:paraId="250DF6C2" w14:textId="77777777" w:rsidTr="00F8067A">
        <w:trPr>
          <w:trHeight w:val="266"/>
        </w:trPr>
        <w:tc>
          <w:tcPr>
            <w:tcW w:w="2340" w:type="dxa"/>
            <w:shd w:val="clear" w:color="auto" w:fill="auto"/>
          </w:tcPr>
          <w:p w14:paraId="4DE93737" w14:textId="77777777" w:rsidR="00A015F8" w:rsidRPr="00450C51" w:rsidRDefault="00A015F8" w:rsidP="00F8067A">
            <w:pPr>
              <w:tabs>
                <w:tab w:val="clear" w:pos="1871"/>
                <w:tab w:val="left" w:pos="1613"/>
              </w:tabs>
              <w:ind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50C5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หนี้สินทางการเงิน</w:t>
            </w:r>
            <w:r w:rsidRPr="00450C5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ที่วัด</w:t>
            </w:r>
          </w:p>
          <w:p w14:paraId="06F828ED" w14:textId="77777777" w:rsidR="00A015F8" w:rsidRPr="00450C51" w:rsidRDefault="00A015F8" w:rsidP="00F8067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0C5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450C5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มูลค่าด้วยมูลค่ายุติธรรม</w:t>
            </w:r>
          </w:p>
        </w:tc>
        <w:tc>
          <w:tcPr>
            <w:tcW w:w="180" w:type="dxa"/>
            <w:vAlign w:val="bottom"/>
          </w:tcPr>
          <w:p w14:paraId="7946CDCE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70" w:type="dxa"/>
            <w:vAlign w:val="bottom"/>
          </w:tcPr>
          <w:p w14:paraId="2C526381" w14:textId="77777777" w:rsidR="00A015F8" w:rsidRPr="00450C51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C01584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70657FF" w14:textId="77777777" w:rsidR="00A015F8" w:rsidRPr="00450C51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96AB2F9" w14:textId="77777777" w:rsidR="00A015F8" w:rsidRPr="00450C51" w:rsidRDefault="00A015F8" w:rsidP="00F8067A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D60AC0F" w14:textId="77777777" w:rsidR="00A015F8" w:rsidRPr="00450C51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60B59EBA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2973943" w14:textId="77777777" w:rsidR="00A015F8" w:rsidRPr="00450C51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14:paraId="6E7C8432" w14:textId="77777777" w:rsidR="00A015F8" w:rsidRPr="00450C51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9E86F98" w14:textId="77777777" w:rsidR="00A015F8" w:rsidRPr="00450C51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15F8" w:rsidRPr="00CB1A31" w14:paraId="5396097A" w14:textId="77777777" w:rsidTr="00F8067A">
        <w:trPr>
          <w:trHeight w:val="266"/>
        </w:trPr>
        <w:tc>
          <w:tcPr>
            <w:tcW w:w="2340" w:type="dxa"/>
            <w:shd w:val="clear" w:color="auto" w:fill="auto"/>
          </w:tcPr>
          <w:p w14:paraId="23C03078" w14:textId="77777777" w:rsidR="00A015F8" w:rsidRPr="00450C51" w:rsidRDefault="00A015F8" w:rsidP="00F8067A">
            <w:pPr>
              <w:rPr>
                <w:rFonts w:ascii="Angsana New" w:hAnsi="Angsana New"/>
                <w:sz w:val="28"/>
                <w:szCs w:val="28"/>
              </w:rPr>
            </w:pPr>
            <w:r w:rsidRPr="00450C51">
              <w:rPr>
                <w:rFonts w:ascii="Angsana New" w:hAnsi="Angsana New"/>
                <w:sz w:val="28"/>
                <w:szCs w:val="28"/>
                <w:cs/>
              </w:rPr>
              <w:t xml:space="preserve">ตราสารทุนที่เป็น </w:t>
            </w:r>
          </w:p>
          <w:p w14:paraId="1F1023B8" w14:textId="77777777" w:rsidR="00A015F8" w:rsidRPr="00450C51" w:rsidRDefault="00A015F8" w:rsidP="00F8067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0C51">
              <w:rPr>
                <w:rFonts w:ascii="Angsana New" w:hAnsi="Angsana New"/>
                <w:sz w:val="28"/>
                <w:szCs w:val="28"/>
                <w:cs/>
              </w:rPr>
              <w:t xml:space="preserve">   หลักทรัพย์เผื่อขาย</w:t>
            </w:r>
          </w:p>
        </w:tc>
        <w:tc>
          <w:tcPr>
            <w:tcW w:w="180" w:type="dxa"/>
          </w:tcPr>
          <w:p w14:paraId="4936FF31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</w:tcPr>
          <w:p w14:paraId="5DE8E13A" w14:textId="77777777" w:rsidR="00A015F8" w:rsidRPr="001A2A65" w:rsidRDefault="00A015F8" w:rsidP="00F8067A">
            <w:pPr>
              <w:tabs>
                <w:tab w:val="decimal" w:pos="680"/>
              </w:tabs>
              <w:ind w:left="-90"/>
              <w:rPr>
                <w:rFonts w:ascii="Angsana New" w:hAnsi="Angsana New"/>
                <w:sz w:val="28"/>
                <w:szCs w:val="28"/>
              </w:rPr>
            </w:pPr>
          </w:p>
          <w:p w14:paraId="4A155386" w14:textId="77777777" w:rsidR="00A015F8" w:rsidRPr="001A2A65" w:rsidRDefault="00A015F8" w:rsidP="00702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151,239</w:t>
            </w:r>
          </w:p>
        </w:tc>
        <w:tc>
          <w:tcPr>
            <w:tcW w:w="180" w:type="dxa"/>
            <w:vAlign w:val="bottom"/>
          </w:tcPr>
          <w:p w14:paraId="2F321346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</w:tcPr>
          <w:p w14:paraId="2F1A24DF" w14:textId="77777777" w:rsidR="00A015F8" w:rsidRPr="001A2A65" w:rsidRDefault="00A015F8" w:rsidP="00F8067A">
            <w:pPr>
              <w:tabs>
                <w:tab w:val="decimal" w:pos="680"/>
              </w:tabs>
              <w:ind w:left="-90"/>
              <w:rPr>
                <w:rFonts w:ascii="Angsana New" w:hAnsi="Angsana New"/>
                <w:sz w:val="28"/>
                <w:szCs w:val="28"/>
              </w:rPr>
            </w:pPr>
          </w:p>
          <w:p w14:paraId="19053A95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151,239</w:t>
            </w:r>
          </w:p>
        </w:tc>
        <w:tc>
          <w:tcPr>
            <w:tcW w:w="178" w:type="dxa"/>
            <w:shd w:val="clear" w:color="auto" w:fill="auto"/>
          </w:tcPr>
          <w:p w14:paraId="78A5291D" w14:textId="77777777" w:rsidR="00A015F8" w:rsidRPr="001A2A65" w:rsidRDefault="00A015F8" w:rsidP="00F8067A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3272635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3FF1B604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6E08D8C" w14:textId="77777777" w:rsidR="00A015F8" w:rsidRPr="001A2A65" w:rsidRDefault="00A015F8" w:rsidP="00F8067A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2A6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5FA30262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0B9F513B" w14:textId="77777777" w:rsidR="00A015F8" w:rsidRPr="001A2A65" w:rsidRDefault="00A015F8" w:rsidP="00F8067A">
            <w:pPr>
              <w:tabs>
                <w:tab w:val="decimal" w:pos="680"/>
              </w:tabs>
              <w:ind w:left="-90" w:right="-13"/>
              <w:rPr>
                <w:rFonts w:ascii="Angsana New" w:hAnsi="Angsana New"/>
                <w:sz w:val="28"/>
                <w:szCs w:val="28"/>
              </w:rPr>
            </w:pPr>
          </w:p>
          <w:p w14:paraId="79FBFFEC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151,239</w:t>
            </w:r>
          </w:p>
        </w:tc>
      </w:tr>
      <w:tr w:rsidR="00A015F8" w:rsidRPr="00CB1A31" w14:paraId="6341A2AE" w14:textId="77777777" w:rsidTr="00F8067A">
        <w:trPr>
          <w:trHeight w:val="266"/>
        </w:trPr>
        <w:tc>
          <w:tcPr>
            <w:tcW w:w="2340" w:type="dxa"/>
            <w:shd w:val="clear" w:color="auto" w:fill="auto"/>
          </w:tcPr>
          <w:p w14:paraId="3DF67A31" w14:textId="77777777" w:rsidR="00A015F8" w:rsidRPr="00450C51" w:rsidRDefault="00A015F8" w:rsidP="00F8067A">
            <w:pPr>
              <w:rPr>
                <w:rFonts w:ascii="Angsana New" w:hAnsi="Angsana New"/>
                <w:sz w:val="28"/>
                <w:szCs w:val="28"/>
              </w:rPr>
            </w:pPr>
            <w:r w:rsidRPr="00450C51">
              <w:rPr>
                <w:rFonts w:ascii="Angsana New" w:hAnsi="Angsana New"/>
                <w:sz w:val="28"/>
                <w:szCs w:val="28"/>
                <w:cs/>
              </w:rPr>
              <w:t>สัญญาขายเงินตรา</w:t>
            </w:r>
          </w:p>
          <w:p w14:paraId="33BA80B8" w14:textId="77777777" w:rsidR="00A015F8" w:rsidRPr="007C541F" w:rsidRDefault="00A015F8" w:rsidP="00F8067A">
            <w:pPr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7C541F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180" w:type="dxa"/>
          </w:tcPr>
          <w:p w14:paraId="14E8E14C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vAlign w:val="bottom"/>
          </w:tcPr>
          <w:p w14:paraId="4517DAE7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(1,141)</w:t>
            </w:r>
          </w:p>
        </w:tc>
        <w:tc>
          <w:tcPr>
            <w:tcW w:w="180" w:type="dxa"/>
            <w:vAlign w:val="bottom"/>
          </w:tcPr>
          <w:p w14:paraId="3F35B5E5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A8FF434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F98127B" w14:textId="77777777" w:rsidR="00A015F8" w:rsidRPr="001A2A65" w:rsidRDefault="00A015F8" w:rsidP="00F8067A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809DD3D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(1,141)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D793DDC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F46EC73" w14:textId="77777777" w:rsidR="00A015F8" w:rsidRPr="001A2A65" w:rsidRDefault="00A015F8" w:rsidP="00F8067A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2A6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1EE9D537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BA565DE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 xml:space="preserve">  (1,141)</w:t>
            </w:r>
          </w:p>
        </w:tc>
      </w:tr>
      <w:tr w:rsidR="00A015F8" w:rsidRPr="00CB1A31" w14:paraId="7058586E" w14:textId="77777777" w:rsidTr="00F8067A">
        <w:trPr>
          <w:trHeight w:val="266"/>
        </w:trPr>
        <w:tc>
          <w:tcPr>
            <w:tcW w:w="2340" w:type="dxa"/>
            <w:shd w:val="clear" w:color="auto" w:fill="auto"/>
          </w:tcPr>
          <w:p w14:paraId="680ACD6B" w14:textId="77777777" w:rsidR="00A015F8" w:rsidRPr="00FE4C6B" w:rsidRDefault="00A015F8" w:rsidP="00F8067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01776468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vAlign w:val="bottom"/>
          </w:tcPr>
          <w:p w14:paraId="5C5397C9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F2E818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ABE9924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D05CB4D" w14:textId="77777777" w:rsidR="00A015F8" w:rsidRPr="001A2A65" w:rsidRDefault="00A015F8" w:rsidP="00F8067A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2551EEB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368FDDF6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842EFDF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14:paraId="4AF91F1E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22BAB52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15F8" w:rsidRPr="00CB1A31" w14:paraId="6334211E" w14:textId="77777777" w:rsidTr="00F8067A">
        <w:trPr>
          <w:trHeight w:val="266"/>
        </w:trPr>
        <w:tc>
          <w:tcPr>
            <w:tcW w:w="2340" w:type="dxa"/>
            <w:shd w:val="clear" w:color="auto" w:fill="auto"/>
          </w:tcPr>
          <w:p w14:paraId="08456688" w14:textId="77777777" w:rsidR="00A015F8" w:rsidRPr="00450C51" w:rsidRDefault="00A015F8" w:rsidP="00F8067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50C5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หนี้สินทางการเงินที่ไม่ได้วัด</w:t>
            </w:r>
            <w:r w:rsidRPr="00450C5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 w:rsidRPr="00450C5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มูลค่าด้วยมูลค่ายุติธรรม</w:t>
            </w:r>
          </w:p>
        </w:tc>
        <w:tc>
          <w:tcPr>
            <w:tcW w:w="180" w:type="dxa"/>
            <w:vAlign w:val="bottom"/>
          </w:tcPr>
          <w:p w14:paraId="697B188A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vAlign w:val="bottom"/>
          </w:tcPr>
          <w:p w14:paraId="32695B9F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EECB569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9F83E09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3709E49" w14:textId="77777777" w:rsidR="00A015F8" w:rsidRPr="001A2A65" w:rsidRDefault="00A015F8" w:rsidP="00F8067A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2752725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636B7B00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D5A908F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14:paraId="06689B77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620CBB7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15F8" w:rsidRPr="00CB1A31" w14:paraId="26F5A7DC" w14:textId="77777777" w:rsidTr="00F8067A">
        <w:trPr>
          <w:trHeight w:val="266"/>
        </w:trPr>
        <w:tc>
          <w:tcPr>
            <w:tcW w:w="2340" w:type="dxa"/>
            <w:shd w:val="clear" w:color="auto" w:fill="auto"/>
          </w:tcPr>
          <w:p w14:paraId="61E75CA1" w14:textId="77777777" w:rsidR="00A015F8" w:rsidRPr="00450C51" w:rsidRDefault="00A015F8" w:rsidP="00F8067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50C51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80" w:type="dxa"/>
            <w:shd w:val="clear" w:color="auto" w:fill="auto"/>
          </w:tcPr>
          <w:p w14:paraId="03D97970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9147536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(990)</w:t>
            </w:r>
          </w:p>
        </w:tc>
        <w:tc>
          <w:tcPr>
            <w:tcW w:w="180" w:type="dxa"/>
            <w:vAlign w:val="bottom"/>
          </w:tcPr>
          <w:p w14:paraId="30E162F3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19DBEF2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BB32C5F" w14:textId="77777777" w:rsidR="00A015F8" w:rsidRPr="001A2A65" w:rsidRDefault="00A015F8" w:rsidP="00F8067A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3BA05EA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6281ADD5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3F6BDB1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(1,058)</w:t>
            </w:r>
          </w:p>
        </w:tc>
        <w:tc>
          <w:tcPr>
            <w:tcW w:w="315" w:type="dxa"/>
            <w:shd w:val="clear" w:color="auto" w:fill="auto"/>
          </w:tcPr>
          <w:p w14:paraId="4BD7E5B3" w14:textId="77777777" w:rsidR="00A015F8" w:rsidRPr="001A2A65" w:rsidRDefault="00A015F8" w:rsidP="00F806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493D8EC" w14:textId="77777777" w:rsidR="00A015F8" w:rsidRPr="001A2A65" w:rsidRDefault="00A015F8" w:rsidP="00F8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(1,058)</w:t>
            </w:r>
          </w:p>
        </w:tc>
      </w:tr>
    </w:tbl>
    <w:p w14:paraId="3EA77166" w14:textId="77777777" w:rsidR="000C235E" w:rsidRPr="00B67E8F" w:rsidRDefault="000C235E" w:rsidP="00A015F8">
      <w:pPr>
        <w:pStyle w:val="block"/>
        <w:spacing w:after="0" w:line="240" w:lineRule="atLeast"/>
        <w:ind w:left="0" w:right="-205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68D1D636" w14:textId="77777777" w:rsidR="00636F1C" w:rsidRDefault="00636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78A5914" w14:textId="43171D74" w:rsidR="000A18AB" w:rsidRPr="00F5480F" w:rsidRDefault="000A18AB" w:rsidP="000A18AB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B67E8F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lastRenderedPageBreak/>
        <w:t>เ</w:t>
      </w:r>
      <w:r w:rsidRPr="00B67E8F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ครื่องมือทางการเงินที่วัดมูลค่าด้วยมูลค่ายุติธรรม</w:t>
      </w:r>
      <w:r w:rsidR="00F5480F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 xml:space="preserve">ระดับ </w:t>
      </w:r>
      <w:r w:rsidR="00F5480F">
        <w:rPr>
          <w:rFonts w:ascii="Angsana New" w:hAnsi="Angsana New" w:cs="Angsana New"/>
          <w:b/>
          <w:bCs/>
          <w:sz w:val="30"/>
          <w:szCs w:val="30"/>
          <w:lang w:val="en-US" w:bidi="th-TH"/>
        </w:rPr>
        <w:t>2</w:t>
      </w:r>
    </w:p>
    <w:p w14:paraId="51881501" w14:textId="77777777" w:rsidR="00296F9F" w:rsidRPr="007C541F" w:rsidRDefault="00296F9F" w:rsidP="00E727DB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 w:cs="Angsana New"/>
          <w:color w:val="000000" w:themeColor="text1"/>
          <w:sz w:val="30"/>
          <w:szCs w:val="30"/>
          <w:lang w:val="en-US" w:bidi="th-TH"/>
        </w:rPr>
      </w:pPr>
    </w:p>
    <w:tbl>
      <w:tblPr>
        <w:tblStyle w:val="TableGrid"/>
        <w:tblW w:w="933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9"/>
        <w:gridCol w:w="236"/>
        <w:gridCol w:w="6658"/>
      </w:tblGrid>
      <w:tr w:rsidR="00082FE1" w:rsidRPr="00B67E8F" w14:paraId="277ABADF" w14:textId="77777777" w:rsidTr="00EC6C44">
        <w:trPr>
          <w:tblHeader/>
        </w:trPr>
        <w:tc>
          <w:tcPr>
            <w:tcW w:w="2439" w:type="dxa"/>
            <w:vAlign w:val="bottom"/>
          </w:tcPr>
          <w:p w14:paraId="6C9A9ECD" w14:textId="77777777" w:rsidR="00082FE1" w:rsidRPr="00B67E8F" w:rsidRDefault="00082FE1" w:rsidP="00DB0430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02CB1DB4" w14:textId="77777777" w:rsidR="00082FE1" w:rsidRPr="00B67E8F" w:rsidRDefault="00082FE1" w:rsidP="00DB0430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658" w:type="dxa"/>
            <w:vAlign w:val="bottom"/>
          </w:tcPr>
          <w:p w14:paraId="453F465A" w14:textId="77777777" w:rsidR="00082FE1" w:rsidRPr="00B67E8F" w:rsidRDefault="00082FE1" w:rsidP="00DB0430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7E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082FE1" w:rsidRPr="00B67E8F" w14:paraId="5ADA08F8" w14:textId="77777777" w:rsidTr="00EC6C44">
        <w:tc>
          <w:tcPr>
            <w:tcW w:w="2439" w:type="dxa"/>
          </w:tcPr>
          <w:p w14:paraId="2A5FD521" w14:textId="77777777" w:rsidR="00082FE1" w:rsidRPr="00B67E8F" w:rsidRDefault="00082FE1" w:rsidP="00082FE1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สัญญาขายเงินตรา</w:t>
            </w:r>
          </w:p>
          <w:p w14:paraId="39801DD8" w14:textId="3D1B564B" w:rsidR="00082FE1" w:rsidRPr="00B67E8F" w:rsidRDefault="00B42D01" w:rsidP="00082FE1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</w:t>
            </w:r>
            <w:r w:rsidR="00082FE1" w:rsidRPr="00B67E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ต่างประเทศล่วงหน้า</w:t>
            </w:r>
          </w:p>
          <w:p w14:paraId="0305AC8F" w14:textId="77777777" w:rsidR="00082FE1" w:rsidRPr="00B67E8F" w:rsidRDefault="00082FE1" w:rsidP="00DB0430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BB98933" w14:textId="77777777" w:rsidR="00082FE1" w:rsidRPr="00B67E8F" w:rsidRDefault="00082FE1" w:rsidP="004C1BFB">
            <w:pPr>
              <w:pStyle w:val="block"/>
              <w:spacing w:after="0" w:line="240" w:lineRule="atLeast"/>
              <w:ind w:left="0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58" w:type="dxa"/>
          </w:tcPr>
          <w:p w14:paraId="67D11330" w14:textId="77777777" w:rsidR="00082FE1" w:rsidRPr="00B67E8F" w:rsidRDefault="00082FE1" w:rsidP="004C1BFB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7E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การกำหนดราคาสัญญาขายล่วงหน้า</w:t>
            </w:r>
            <w:r w:rsidR="009C01E2" w:rsidRPr="00B67E8F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B67E8F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มูลค่ายุติธรรมอ้างอิงราคาขายสัญญาขายเงินตราต่างประเทศล่วงหน้า ณ วันที่รายงาน</w:t>
            </w:r>
            <w:r w:rsidRPr="00B67E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มูลค่าปัจจุบันคำนวณโดยอ้างอิงจาก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7996FC44" w14:textId="77777777" w:rsidR="000D4072" w:rsidRPr="007C541F" w:rsidRDefault="000D4072" w:rsidP="00DE1A9A">
      <w:pPr>
        <w:ind w:left="558" w:right="-205" w:firstLine="9"/>
        <w:jc w:val="thaiDistribute"/>
        <w:rPr>
          <w:rFonts w:ascii="Angsana New" w:hAnsi="Angsana New"/>
          <w:sz w:val="30"/>
          <w:szCs w:val="30"/>
          <w:cs/>
        </w:rPr>
      </w:pPr>
    </w:p>
    <w:p w14:paraId="3058A54E" w14:textId="77777777" w:rsidR="00DE1A9A" w:rsidRPr="00B67E8F" w:rsidRDefault="00DE1A9A" w:rsidP="00DE1A9A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B67E8F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เครื่องมือ</w:t>
      </w:r>
      <w:r w:rsidRPr="00B67E8F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ทางการเงินที่ไม่ได้วัดมูลค่าด้วยมูลค่ายุติธรรม</w:t>
      </w:r>
    </w:p>
    <w:p w14:paraId="53CA6AB1" w14:textId="77777777" w:rsidR="00DE1A9A" w:rsidRPr="007C541F" w:rsidRDefault="00DE1A9A" w:rsidP="00DE1A9A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tbl>
      <w:tblPr>
        <w:tblW w:w="9279" w:type="dxa"/>
        <w:tblInd w:w="477" w:type="dxa"/>
        <w:tblLook w:val="04A0" w:firstRow="1" w:lastRow="0" w:firstColumn="1" w:lastColumn="0" w:noHBand="0" w:noVBand="1"/>
      </w:tblPr>
      <w:tblGrid>
        <w:gridCol w:w="2853"/>
        <w:gridCol w:w="2880"/>
        <w:gridCol w:w="3546"/>
      </w:tblGrid>
      <w:tr w:rsidR="00DE1A9A" w:rsidRPr="00B67E8F" w14:paraId="0218E443" w14:textId="77777777" w:rsidTr="007C541F">
        <w:trPr>
          <w:tblHeader/>
        </w:trPr>
        <w:tc>
          <w:tcPr>
            <w:tcW w:w="2853" w:type="dxa"/>
            <w:shd w:val="clear" w:color="auto" w:fill="auto"/>
            <w:vAlign w:val="bottom"/>
          </w:tcPr>
          <w:p w14:paraId="176BDB79" w14:textId="77777777" w:rsidR="00DE1A9A" w:rsidRPr="00B67E8F" w:rsidRDefault="00DE1A9A" w:rsidP="00381211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67E8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1FCF7C43" w14:textId="77777777" w:rsidR="00DE1A9A" w:rsidRPr="00B67E8F" w:rsidRDefault="00DE1A9A" w:rsidP="00381211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67E8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3546" w:type="dxa"/>
            <w:shd w:val="clear" w:color="auto" w:fill="auto"/>
            <w:vAlign w:val="bottom"/>
          </w:tcPr>
          <w:p w14:paraId="75DEDEDE" w14:textId="77777777" w:rsidR="00DE1A9A" w:rsidRPr="00B67E8F" w:rsidRDefault="00DE1A9A" w:rsidP="00381211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67E8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DE1A9A" w:rsidRPr="00B67E8F" w14:paraId="7A79FE84" w14:textId="77777777" w:rsidTr="007C541F">
        <w:tc>
          <w:tcPr>
            <w:tcW w:w="2853" w:type="dxa"/>
            <w:shd w:val="clear" w:color="auto" w:fill="auto"/>
          </w:tcPr>
          <w:p w14:paraId="067727A8" w14:textId="77777777" w:rsidR="00DE1A9A" w:rsidRPr="00B67E8F" w:rsidRDefault="00DE1A9A" w:rsidP="00381211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880" w:type="dxa"/>
            <w:shd w:val="clear" w:color="auto" w:fill="auto"/>
          </w:tcPr>
          <w:p w14:paraId="243902E4" w14:textId="77777777" w:rsidR="00DE1A9A" w:rsidRPr="00B67E8F" w:rsidRDefault="00DE1A9A" w:rsidP="00381211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546" w:type="dxa"/>
            <w:shd w:val="clear" w:color="auto" w:fill="auto"/>
          </w:tcPr>
          <w:p w14:paraId="3A30BAC6" w14:textId="77777777" w:rsidR="00DE1A9A" w:rsidRPr="00B67E8F" w:rsidRDefault="00DE1A9A" w:rsidP="00381211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7E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</w:tbl>
    <w:p w14:paraId="7D08EB04" w14:textId="5513C51C" w:rsidR="00236E7C" w:rsidRPr="00636F1C" w:rsidRDefault="00236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7865850" w14:textId="101126C4" w:rsidR="00D16A8F" w:rsidRPr="00AF7AD2" w:rsidRDefault="00D16A8F" w:rsidP="00D16A8F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F7AD2">
        <w:rPr>
          <w:rFonts w:ascii="Angsana New" w:hAnsi="Angsana New" w:hint="cs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53CE012" w14:textId="77777777" w:rsidR="00D5300D" w:rsidRPr="007C541F" w:rsidRDefault="00D5300D" w:rsidP="00D53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FF0000"/>
          <w:sz w:val="30"/>
          <w:szCs w:val="30"/>
        </w:rPr>
      </w:pP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9"/>
        <w:gridCol w:w="1892"/>
        <w:gridCol w:w="241"/>
        <w:gridCol w:w="1920"/>
      </w:tblGrid>
      <w:tr w:rsidR="007533DD" w:rsidRPr="00B67E8F" w14:paraId="46C768A7" w14:textId="77777777" w:rsidTr="00082FE1">
        <w:trPr>
          <w:trHeight w:val="236"/>
          <w:tblHeader/>
        </w:trPr>
        <w:tc>
          <w:tcPr>
            <w:tcW w:w="2817" w:type="pct"/>
            <w:vAlign w:val="bottom"/>
          </w:tcPr>
          <w:p w14:paraId="4B6CDF1E" w14:textId="2ECB28FD" w:rsidR="007533DD" w:rsidRPr="00B67E8F" w:rsidRDefault="007533DD" w:rsidP="0027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67E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36E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36E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7D41BA"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D41BA"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7E2273"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C6708E"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19" w:type="pct"/>
            <w:vAlign w:val="bottom"/>
          </w:tcPr>
          <w:p w14:paraId="2AB84DCD" w14:textId="77777777" w:rsidR="007533DD" w:rsidRPr="00B67E8F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0" w:type="pct"/>
            <w:vAlign w:val="bottom"/>
          </w:tcPr>
          <w:p w14:paraId="7B8D8B62" w14:textId="77777777" w:rsidR="007533DD" w:rsidRPr="00B67E8F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00292D9C" w14:textId="77777777" w:rsidR="007533DD" w:rsidRPr="00B67E8F" w:rsidRDefault="007533DD" w:rsidP="00354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33DD" w:rsidRPr="00B67E8F" w14:paraId="7FEF286B" w14:textId="77777777" w:rsidTr="00082FE1">
        <w:trPr>
          <w:tblHeader/>
        </w:trPr>
        <w:tc>
          <w:tcPr>
            <w:tcW w:w="2817" w:type="pct"/>
          </w:tcPr>
          <w:p w14:paraId="6B06A43C" w14:textId="77777777" w:rsidR="007533DD" w:rsidRPr="00B67E8F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83" w:type="pct"/>
            <w:gridSpan w:val="3"/>
          </w:tcPr>
          <w:p w14:paraId="78D78AA7" w14:textId="77777777" w:rsidR="007533DD" w:rsidRPr="00B67E8F" w:rsidRDefault="007533DD" w:rsidP="0027542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67E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C6C44" w:rsidRPr="00B67E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67E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533DD" w:rsidRPr="00B67E8F" w14:paraId="2DE22597" w14:textId="77777777" w:rsidTr="00082FE1">
        <w:tc>
          <w:tcPr>
            <w:tcW w:w="2817" w:type="pct"/>
          </w:tcPr>
          <w:p w14:paraId="14EE858A" w14:textId="77777777" w:rsidR="007533DD" w:rsidRPr="00B67E8F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19" w:type="pct"/>
          </w:tcPr>
          <w:p w14:paraId="1D85AB91" w14:textId="77777777" w:rsidR="007533DD" w:rsidRPr="00B67E8F" w:rsidRDefault="007533DD" w:rsidP="002754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C13A880" w14:textId="77777777" w:rsidR="007533DD" w:rsidRPr="00B67E8F" w:rsidRDefault="007533DD" w:rsidP="0027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093413A4" w14:textId="77777777" w:rsidR="007533DD" w:rsidRPr="00B67E8F" w:rsidRDefault="007533DD" w:rsidP="002754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33DD" w:rsidRPr="00B67E8F" w14:paraId="6CC52EE2" w14:textId="77777777" w:rsidTr="00216558">
        <w:tc>
          <w:tcPr>
            <w:tcW w:w="2817" w:type="pct"/>
          </w:tcPr>
          <w:p w14:paraId="2D721629" w14:textId="0E9A2462" w:rsidR="007533DD" w:rsidRPr="00B67E8F" w:rsidRDefault="00D16A8F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19" w:type="pct"/>
            <w:tcBorders>
              <w:bottom w:val="double" w:sz="4" w:space="0" w:color="auto"/>
            </w:tcBorders>
          </w:tcPr>
          <w:p w14:paraId="0CC8F23F" w14:textId="5AA54830" w:rsidR="007533DD" w:rsidRPr="00B67E8F" w:rsidRDefault="00895385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3,746</w:t>
            </w:r>
          </w:p>
        </w:tc>
        <w:tc>
          <w:tcPr>
            <w:tcW w:w="130" w:type="pct"/>
          </w:tcPr>
          <w:p w14:paraId="14021C14" w14:textId="77777777" w:rsidR="007533DD" w:rsidRPr="00B67E8F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bottom w:val="double" w:sz="4" w:space="0" w:color="auto"/>
            </w:tcBorders>
          </w:tcPr>
          <w:p w14:paraId="2FFBDFCB" w14:textId="087D8D8A" w:rsidR="007533DD" w:rsidRPr="00B67E8F" w:rsidRDefault="00895385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3,746</w:t>
            </w:r>
          </w:p>
        </w:tc>
      </w:tr>
      <w:tr w:rsidR="009A45BD" w:rsidRPr="00B67E8F" w14:paraId="5F8AFB2A" w14:textId="77777777" w:rsidTr="00216558">
        <w:tc>
          <w:tcPr>
            <w:tcW w:w="2817" w:type="pct"/>
          </w:tcPr>
          <w:p w14:paraId="63A48085" w14:textId="77777777" w:rsidR="009A45BD" w:rsidRPr="007C541F" w:rsidRDefault="009A45BD" w:rsidP="001C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pct"/>
            <w:tcBorders>
              <w:top w:val="double" w:sz="4" w:space="0" w:color="auto"/>
            </w:tcBorders>
          </w:tcPr>
          <w:p w14:paraId="38E3683A" w14:textId="77777777" w:rsidR="009A45BD" w:rsidRPr="00B67E8F" w:rsidRDefault="009A45BD" w:rsidP="001C36AB">
            <w:pPr>
              <w:pStyle w:val="acctfourfigures"/>
              <w:tabs>
                <w:tab w:val="clear" w:pos="765"/>
              </w:tabs>
              <w:spacing w:line="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30" w:type="pct"/>
          </w:tcPr>
          <w:p w14:paraId="072240DB" w14:textId="77777777" w:rsidR="009A45BD" w:rsidRPr="00B67E8F" w:rsidRDefault="009A45BD" w:rsidP="001C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34" w:type="pct"/>
            <w:tcBorders>
              <w:top w:val="double" w:sz="4" w:space="0" w:color="auto"/>
            </w:tcBorders>
          </w:tcPr>
          <w:p w14:paraId="481EC57C" w14:textId="77777777" w:rsidR="009A45BD" w:rsidRPr="00B67E8F" w:rsidRDefault="009A45BD" w:rsidP="001C36AB">
            <w:pPr>
              <w:pStyle w:val="acctfourfigures"/>
              <w:tabs>
                <w:tab w:val="clear" w:pos="765"/>
              </w:tabs>
              <w:spacing w:line="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7533DD" w:rsidRPr="00B67E8F" w14:paraId="7FA1EAD4" w14:textId="77777777" w:rsidTr="00426AD6">
        <w:tc>
          <w:tcPr>
            <w:tcW w:w="2817" w:type="pct"/>
          </w:tcPr>
          <w:p w14:paraId="71D26148" w14:textId="77777777" w:rsidR="007533DD" w:rsidRPr="00B67E8F" w:rsidRDefault="007533DD" w:rsidP="0075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1019" w:type="pct"/>
          </w:tcPr>
          <w:p w14:paraId="2EEAFDFE" w14:textId="77777777" w:rsidR="007533DD" w:rsidRPr="00B67E8F" w:rsidRDefault="007533DD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81ED66A" w14:textId="77777777" w:rsidR="007533DD" w:rsidRPr="00B67E8F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22144B85" w14:textId="77777777" w:rsidR="007533DD" w:rsidRPr="00B67E8F" w:rsidRDefault="007533DD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6AD6" w:rsidRPr="00B67E8F" w14:paraId="5388DB84" w14:textId="77777777" w:rsidTr="00D954E5">
        <w:tc>
          <w:tcPr>
            <w:tcW w:w="2817" w:type="pct"/>
          </w:tcPr>
          <w:p w14:paraId="2B94EB2C" w14:textId="78710EF5" w:rsidR="00426AD6" w:rsidRPr="00B67E8F" w:rsidRDefault="00426AD6" w:rsidP="00426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19" w:type="pct"/>
          </w:tcPr>
          <w:p w14:paraId="0B0EC07E" w14:textId="78A84745" w:rsidR="00426AD6" w:rsidRPr="00426AD6" w:rsidRDefault="00426AD6" w:rsidP="00426AD6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6A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981</w:t>
            </w:r>
          </w:p>
        </w:tc>
        <w:tc>
          <w:tcPr>
            <w:tcW w:w="130" w:type="pct"/>
          </w:tcPr>
          <w:p w14:paraId="4FFB5C84" w14:textId="77777777" w:rsidR="00426AD6" w:rsidRPr="000E3638" w:rsidRDefault="00426AD6" w:rsidP="0042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</w:tcPr>
          <w:p w14:paraId="79191D60" w14:textId="431B70C8" w:rsidR="00426AD6" w:rsidRDefault="00426AD6" w:rsidP="00426AD6">
            <w:pPr>
              <w:pStyle w:val="acctfourfigures"/>
              <w:tabs>
                <w:tab w:val="clear" w:pos="765"/>
              </w:tabs>
              <w:spacing w:line="240" w:lineRule="atLeast"/>
              <w:ind w:right="3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6A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</w:t>
            </w:r>
          </w:p>
        </w:tc>
      </w:tr>
      <w:tr w:rsidR="00426AD6" w:rsidRPr="00B67E8F" w14:paraId="0A051EAE" w14:textId="77777777" w:rsidTr="00D954E5">
        <w:tc>
          <w:tcPr>
            <w:tcW w:w="2817" w:type="pct"/>
          </w:tcPr>
          <w:p w14:paraId="0533F4F7" w14:textId="05AA3F8B" w:rsidR="00426AD6" w:rsidRPr="00B67E8F" w:rsidRDefault="00426AD6" w:rsidP="00426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1-5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35495C55" w14:textId="72B1A60F" w:rsidR="00426AD6" w:rsidRPr="00426AD6" w:rsidRDefault="00426AD6" w:rsidP="00426AD6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6A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130" w:type="pct"/>
          </w:tcPr>
          <w:p w14:paraId="5A67EFFC" w14:textId="77777777" w:rsidR="00426AD6" w:rsidRPr="000E3638" w:rsidRDefault="00426AD6" w:rsidP="0042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14:paraId="606E7ED8" w14:textId="7BAD4DBC" w:rsidR="00426AD6" w:rsidRDefault="00426AD6" w:rsidP="00426AD6">
            <w:pPr>
              <w:pStyle w:val="acctfourfigures"/>
              <w:tabs>
                <w:tab w:val="clear" w:pos="765"/>
              </w:tabs>
              <w:spacing w:line="240" w:lineRule="atLeast"/>
              <w:ind w:right="3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6A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229</w:t>
            </w:r>
          </w:p>
        </w:tc>
      </w:tr>
      <w:tr w:rsidR="00426AD6" w:rsidRPr="00B67E8F" w14:paraId="25448292" w14:textId="77777777" w:rsidTr="00D954E5">
        <w:tc>
          <w:tcPr>
            <w:tcW w:w="2817" w:type="pct"/>
          </w:tcPr>
          <w:p w14:paraId="01BACC18" w14:textId="5F61BB2A" w:rsidR="00426AD6" w:rsidRPr="00B67E8F" w:rsidRDefault="00426AD6" w:rsidP="00426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</w:tcBorders>
          </w:tcPr>
          <w:p w14:paraId="7634589B" w14:textId="2387492A" w:rsidR="00426AD6" w:rsidRPr="000E3638" w:rsidRDefault="00426AD6" w:rsidP="00426AD6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1,210</w:t>
            </w:r>
          </w:p>
        </w:tc>
        <w:tc>
          <w:tcPr>
            <w:tcW w:w="130" w:type="pct"/>
          </w:tcPr>
          <w:p w14:paraId="513832BD" w14:textId="77777777" w:rsidR="00426AD6" w:rsidRPr="000E3638" w:rsidRDefault="00426AD6" w:rsidP="0042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top w:val="single" w:sz="4" w:space="0" w:color="auto"/>
            </w:tcBorders>
          </w:tcPr>
          <w:p w14:paraId="73FF53F3" w14:textId="4F1E437B" w:rsidR="00426AD6" w:rsidRPr="000E3638" w:rsidRDefault="00426AD6" w:rsidP="00426AD6">
            <w:pPr>
              <w:pStyle w:val="acctfourfigures"/>
              <w:tabs>
                <w:tab w:val="clear" w:pos="765"/>
              </w:tabs>
              <w:spacing w:line="240" w:lineRule="atLeast"/>
              <w:ind w:right="3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1,177</w:t>
            </w:r>
          </w:p>
        </w:tc>
      </w:tr>
      <w:tr w:rsidR="00426AD6" w:rsidRPr="00B67E8F" w14:paraId="23D4862B" w14:textId="77777777" w:rsidTr="00082FE1">
        <w:tc>
          <w:tcPr>
            <w:tcW w:w="2817" w:type="pct"/>
          </w:tcPr>
          <w:p w14:paraId="747201E9" w14:textId="77777777" w:rsidR="00426AD6" w:rsidRPr="007C541F" w:rsidRDefault="00426AD6" w:rsidP="00426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pct"/>
            <w:tcBorders>
              <w:top w:val="double" w:sz="4" w:space="0" w:color="auto"/>
            </w:tcBorders>
          </w:tcPr>
          <w:p w14:paraId="54C04E4A" w14:textId="77777777" w:rsidR="00426AD6" w:rsidRPr="00B67E8F" w:rsidRDefault="00426AD6" w:rsidP="00426AD6">
            <w:pPr>
              <w:pStyle w:val="acctfourfigures"/>
              <w:tabs>
                <w:tab w:val="clear" w:pos="765"/>
              </w:tabs>
              <w:spacing w:line="0" w:lineRule="atLeast"/>
              <w:ind w:right="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0" w:type="pct"/>
          </w:tcPr>
          <w:p w14:paraId="70885674" w14:textId="77777777" w:rsidR="00426AD6" w:rsidRPr="00B67E8F" w:rsidRDefault="00426AD6" w:rsidP="0042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34" w:type="pct"/>
            <w:tcBorders>
              <w:top w:val="double" w:sz="4" w:space="0" w:color="auto"/>
            </w:tcBorders>
          </w:tcPr>
          <w:p w14:paraId="39699DB9" w14:textId="77777777" w:rsidR="00426AD6" w:rsidRPr="00B67E8F" w:rsidRDefault="00426AD6" w:rsidP="00426AD6">
            <w:pPr>
              <w:pStyle w:val="acctfourfigures"/>
              <w:tabs>
                <w:tab w:val="clear" w:pos="765"/>
              </w:tabs>
              <w:spacing w:line="0" w:lineRule="atLeast"/>
              <w:ind w:right="80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426AD6" w:rsidRPr="00B67E8F" w14:paraId="334CEB6F" w14:textId="77777777" w:rsidTr="00082FE1">
        <w:tc>
          <w:tcPr>
            <w:tcW w:w="2817" w:type="pct"/>
          </w:tcPr>
          <w:p w14:paraId="2B2BEFCC" w14:textId="77777777" w:rsidR="00426AD6" w:rsidRPr="00B67E8F" w:rsidRDefault="00426AD6" w:rsidP="00426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19" w:type="pct"/>
          </w:tcPr>
          <w:p w14:paraId="4F9B2639" w14:textId="77777777" w:rsidR="00426AD6" w:rsidRPr="00B67E8F" w:rsidRDefault="00426AD6" w:rsidP="00426AD6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E162CA1" w14:textId="77777777" w:rsidR="00426AD6" w:rsidRPr="00B67E8F" w:rsidRDefault="00426AD6" w:rsidP="0042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03BAE0C1" w14:textId="77777777" w:rsidR="00426AD6" w:rsidRPr="00B67E8F" w:rsidRDefault="00426AD6" w:rsidP="00426AD6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6AD6" w:rsidRPr="00B67E8F" w14:paraId="638529F7" w14:textId="77777777" w:rsidTr="00D141BF">
        <w:tc>
          <w:tcPr>
            <w:tcW w:w="2817" w:type="pct"/>
            <w:shd w:val="clear" w:color="auto" w:fill="auto"/>
          </w:tcPr>
          <w:p w14:paraId="28F0D851" w14:textId="77777777" w:rsidR="00426AD6" w:rsidRPr="00D141BF" w:rsidRDefault="00426AD6" w:rsidP="00426A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141B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  คำสั่งซื้อที่ผู้ขายสินค้าตกลงแล้ว</w:t>
            </w:r>
          </w:p>
        </w:tc>
        <w:tc>
          <w:tcPr>
            <w:tcW w:w="1019" w:type="pct"/>
            <w:vAlign w:val="bottom"/>
          </w:tcPr>
          <w:p w14:paraId="3AA770D8" w14:textId="32F63BA1" w:rsidR="00426AD6" w:rsidRPr="00B67E8F" w:rsidRDefault="00426AD6" w:rsidP="00426AD6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163,013</w:t>
            </w:r>
          </w:p>
        </w:tc>
        <w:tc>
          <w:tcPr>
            <w:tcW w:w="130" w:type="pct"/>
            <w:vAlign w:val="bottom"/>
          </w:tcPr>
          <w:p w14:paraId="44A0EB01" w14:textId="77777777" w:rsidR="00426AD6" w:rsidRPr="00B67E8F" w:rsidRDefault="00426AD6" w:rsidP="0042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6C646BB7" w14:textId="4C12AD42" w:rsidR="00426AD6" w:rsidRPr="00B67E8F" w:rsidRDefault="00426AD6" w:rsidP="00426AD6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140,426</w:t>
            </w:r>
          </w:p>
        </w:tc>
      </w:tr>
      <w:tr w:rsidR="00426AD6" w:rsidRPr="00B67E8F" w14:paraId="062BA55D" w14:textId="77777777" w:rsidTr="00D141BF">
        <w:tc>
          <w:tcPr>
            <w:tcW w:w="2817" w:type="pct"/>
            <w:shd w:val="clear" w:color="auto" w:fill="auto"/>
          </w:tcPr>
          <w:p w14:paraId="06A7C485" w14:textId="77777777" w:rsidR="00426AD6" w:rsidRPr="00D141BF" w:rsidRDefault="00426AD6" w:rsidP="00426A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141B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  สัญญาขายเงินตราต่างประเทศล่วงหน้า</w:t>
            </w:r>
            <w:r w:rsidRPr="00D14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*</w:t>
            </w:r>
          </w:p>
        </w:tc>
        <w:tc>
          <w:tcPr>
            <w:tcW w:w="1019" w:type="pct"/>
          </w:tcPr>
          <w:p w14:paraId="6D2AE959" w14:textId="0CABC9DF" w:rsidR="00426AD6" w:rsidRPr="00B67E8F" w:rsidRDefault="00D141BF" w:rsidP="00426AD6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1,110,186</w:t>
            </w:r>
          </w:p>
        </w:tc>
        <w:tc>
          <w:tcPr>
            <w:tcW w:w="130" w:type="pct"/>
          </w:tcPr>
          <w:p w14:paraId="2246DCAB" w14:textId="77777777" w:rsidR="00426AD6" w:rsidRPr="00B67E8F" w:rsidRDefault="00426AD6" w:rsidP="0042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138C3DCD" w14:textId="21D2AC1C" w:rsidR="00426AD6" w:rsidRPr="00B67E8F" w:rsidRDefault="00D141BF" w:rsidP="00426AD6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1,110,186</w:t>
            </w:r>
          </w:p>
        </w:tc>
      </w:tr>
      <w:tr w:rsidR="00426AD6" w:rsidRPr="00B67E8F" w14:paraId="74BC8AA1" w14:textId="77777777" w:rsidTr="00D141BF">
        <w:tc>
          <w:tcPr>
            <w:tcW w:w="2817" w:type="pct"/>
            <w:shd w:val="clear" w:color="auto" w:fill="auto"/>
          </w:tcPr>
          <w:p w14:paraId="537383A0" w14:textId="77777777" w:rsidR="00426AD6" w:rsidRPr="00D141BF" w:rsidRDefault="00426AD6" w:rsidP="00426A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141B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  หนังสือค้ำประกันจากธนาคาร</w:t>
            </w:r>
          </w:p>
        </w:tc>
        <w:tc>
          <w:tcPr>
            <w:tcW w:w="1019" w:type="pct"/>
            <w:vAlign w:val="bottom"/>
          </w:tcPr>
          <w:p w14:paraId="118D7CBA" w14:textId="5EA5E590" w:rsidR="00426AD6" w:rsidRPr="00B67E8F" w:rsidRDefault="00426AD6" w:rsidP="00426AD6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10,809</w:t>
            </w:r>
          </w:p>
        </w:tc>
        <w:tc>
          <w:tcPr>
            <w:tcW w:w="130" w:type="pct"/>
            <w:vAlign w:val="bottom"/>
          </w:tcPr>
          <w:p w14:paraId="7BF698C0" w14:textId="77777777" w:rsidR="00426AD6" w:rsidRPr="00B67E8F" w:rsidRDefault="00426AD6" w:rsidP="0042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3E4EEBE5" w14:textId="4476696B" w:rsidR="00426AD6" w:rsidRPr="00B67E8F" w:rsidRDefault="00426AD6" w:rsidP="00426AD6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8,925</w:t>
            </w:r>
          </w:p>
        </w:tc>
      </w:tr>
      <w:tr w:rsidR="00426AD6" w:rsidRPr="00B67E8F" w14:paraId="0AA83D3E" w14:textId="77777777" w:rsidTr="00D141BF">
        <w:tc>
          <w:tcPr>
            <w:tcW w:w="2817" w:type="pct"/>
            <w:shd w:val="clear" w:color="auto" w:fill="auto"/>
          </w:tcPr>
          <w:p w14:paraId="001F258C" w14:textId="77777777" w:rsidR="00426AD6" w:rsidRPr="00D141BF" w:rsidRDefault="00426AD6" w:rsidP="00426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41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0246E" w14:textId="3F9EF7ED" w:rsidR="00426AD6" w:rsidRPr="00B67E8F" w:rsidRDefault="00D141BF" w:rsidP="00426AD6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1,284,008</w:t>
            </w:r>
          </w:p>
        </w:tc>
        <w:tc>
          <w:tcPr>
            <w:tcW w:w="130" w:type="pct"/>
            <w:vAlign w:val="bottom"/>
          </w:tcPr>
          <w:p w14:paraId="28B26F20" w14:textId="77777777" w:rsidR="00426AD6" w:rsidRPr="00B67E8F" w:rsidRDefault="00426AD6" w:rsidP="0042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5DD459" w14:textId="7A6797FD" w:rsidR="00426AD6" w:rsidRPr="00B67E8F" w:rsidRDefault="00D141BF" w:rsidP="00426AD6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1,259,537</w:t>
            </w:r>
          </w:p>
        </w:tc>
      </w:tr>
    </w:tbl>
    <w:p w14:paraId="6F20F417" w14:textId="5E410399" w:rsidR="0014433D" w:rsidRPr="00BE7A54" w:rsidRDefault="0014433D" w:rsidP="003E4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DB7819A" w14:textId="77777777" w:rsidR="00636F1C" w:rsidRDefault="00636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A860C31" w14:textId="33389BA3" w:rsidR="00FB28BE" w:rsidRPr="00B67E8F" w:rsidRDefault="00491964" w:rsidP="00082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24"/>
        <w:jc w:val="thaiDistribute"/>
        <w:rPr>
          <w:rFonts w:ascii="Angsana New" w:hAnsi="Angsana New"/>
          <w:sz w:val="30"/>
          <w:szCs w:val="30"/>
        </w:rPr>
      </w:pPr>
      <w:r w:rsidRPr="00D141BF">
        <w:rPr>
          <w:rFonts w:ascii="Angsana New" w:hAnsi="Angsana New"/>
          <w:sz w:val="30"/>
          <w:szCs w:val="30"/>
        </w:rPr>
        <w:lastRenderedPageBreak/>
        <w:t xml:space="preserve">* </w:t>
      </w:r>
      <w:r w:rsidRPr="00D141BF">
        <w:rPr>
          <w:rFonts w:ascii="Angsana New" w:hAnsi="Angsana New"/>
          <w:sz w:val="30"/>
          <w:szCs w:val="30"/>
          <w:cs/>
        </w:rPr>
        <w:t>สัญญาขายเงินตราต่างประเทศล่</w:t>
      </w:r>
      <w:r w:rsidR="00846E75" w:rsidRPr="00D141BF">
        <w:rPr>
          <w:rFonts w:ascii="Angsana New" w:hAnsi="Angsana New"/>
          <w:sz w:val="30"/>
          <w:szCs w:val="30"/>
          <w:cs/>
        </w:rPr>
        <w:t>วงหน้ามีระยะเวลาครบกำหนดไม่เกินหนึ่ง</w:t>
      </w:r>
      <w:r w:rsidR="00B67C21" w:rsidRPr="00D141BF">
        <w:rPr>
          <w:rFonts w:ascii="Angsana New" w:hAnsi="Angsana New"/>
          <w:sz w:val="30"/>
          <w:szCs w:val="30"/>
          <w:cs/>
        </w:rPr>
        <w:t>ปี และคู่สัญญาเป็นธนาคารพาณิชย์</w:t>
      </w:r>
      <w:r w:rsidR="00791219" w:rsidRPr="00D141BF">
        <w:rPr>
          <w:rFonts w:ascii="Angsana New" w:hAnsi="Angsana New"/>
          <w:sz w:val="30"/>
          <w:szCs w:val="30"/>
        </w:rPr>
        <w:t xml:space="preserve"> </w:t>
      </w:r>
      <w:r w:rsidR="009A45BD" w:rsidRPr="00D141BF">
        <w:rPr>
          <w:rFonts w:ascii="Angsana New" w:hAnsi="Angsana New"/>
          <w:sz w:val="30"/>
          <w:szCs w:val="30"/>
          <w:cs/>
        </w:rPr>
        <w:t>ดังนี้</w:t>
      </w:r>
    </w:p>
    <w:p w14:paraId="138E8926" w14:textId="77777777" w:rsidR="00FB28BE" w:rsidRPr="00BE7A54" w:rsidRDefault="00FB28BE" w:rsidP="00B67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33"/>
        <w:gridCol w:w="2160"/>
        <w:gridCol w:w="265"/>
        <w:gridCol w:w="1985"/>
      </w:tblGrid>
      <w:tr w:rsidR="00950452" w:rsidRPr="00B67E8F" w14:paraId="3EE753A3" w14:textId="77777777" w:rsidTr="00082FE1">
        <w:tc>
          <w:tcPr>
            <w:tcW w:w="4833" w:type="dxa"/>
          </w:tcPr>
          <w:p w14:paraId="5E302602" w14:textId="0C9E8888" w:rsidR="00950452" w:rsidRPr="00B67E8F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36E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36E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236E7C"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36E7C" w:rsidRPr="00B67E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4410" w:type="dxa"/>
            <w:gridSpan w:val="3"/>
            <w:vAlign w:val="bottom"/>
          </w:tcPr>
          <w:p w14:paraId="782F0532" w14:textId="44BC8202" w:rsidR="00950452" w:rsidRPr="00B67E8F" w:rsidRDefault="00950452" w:rsidP="00950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67E8F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67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0452" w:rsidRPr="00B67E8F" w14:paraId="66725CB1" w14:textId="77777777" w:rsidTr="00082FE1">
        <w:tc>
          <w:tcPr>
            <w:tcW w:w="4833" w:type="dxa"/>
          </w:tcPr>
          <w:p w14:paraId="4B807373" w14:textId="77777777" w:rsidR="00950452" w:rsidRPr="00B67E8F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19D9D773" w14:textId="77777777" w:rsidR="00950452" w:rsidRPr="00B67E8F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มูลค่าตามสัญญา</w:t>
            </w:r>
          </w:p>
        </w:tc>
        <w:tc>
          <w:tcPr>
            <w:tcW w:w="265" w:type="dxa"/>
          </w:tcPr>
          <w:p w14:paraId="552B13FE" w14:textId="77777777" w:rsidR="00950452" w:rsidRPr="00B67E8F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70AAE078" w14:textId="77777777" w:rsidR="00950452" w:rsidRPr="00B67E8F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50452" w:rsidRPr="00B67E8F" w14:paraId="4CB8BB1C" w14:textId="77777777" w:rsidTr="00082FE1">
        <w:tc>
          <w:tcPr>
            <w:tcW w:w="4833" w:type="dxa"/>
          </w:tcPr>
          <w:p w14:paraId="4C5AF14E" w14:textId="77777777" w:rsidR="00950452" w:rsidRPr="00B67E8F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57E8129A" w14:textId="067CB825" w:rsidR="00950452" w:rsidRPr="00B67E8F" w:rsidRDefault="00AF7AD2" w:rsidP="00950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2" w:hanging="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(ล้านเหรียญสหรัฐอเมริกา)</w:t>
            </w:r>
          </w:p>
        </w:tc>
        <w:tc>
          <w:tcPr>
            <w:tcW w:w="265" w:type="dxa"/>
          </w:tcPr>
          <w:p w14:paraId="7D1E92E8" w14:textId="77777777" w:rsidR="00950452" w:rsidRPr="00B67E8F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18F6BCE1" w14:textId="0ECA2261" w:rsidR="00950452" w:rsidRPr="00B67E8F" w:rsidRDefault="00950452" w:rsidP="00950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67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141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B67E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72C68" w:rsidRPr="00B67E8F" w14:paraId="7C843533" w14:textId="77777777" w:rsidTr="00D141BF">
        <w:tc>
          <w:tcPr>
            <w:tcW w:w="4833" w:type="dxa"/>
          </w:tcPr>
          <w:p w14:paraId="6E287C6A" w14:textId="42CF4631" w:rsidR="00972C68" w:rsidRPr="00972C68" w:rsidRDefault="00AF7AD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สัญญาขายเงินตราต่างประเทศล่วงหน้า </w:t>
            </w:r>
          </w:p>
        </w:tc>
        <w:tc>
          <w:tcPr>
            <w:tcW w:w="2160" w:type="dxa"/>
            <w:tcBorders>
              <w:bottom w:val="double" w:sz="4" w:space="0" w:color="auto"/>
            </w:tcBorders>
          </w:tcPr>
          <w:p w14:paraId="2239E43A" w14:textId="7F333872" w:rsidR="00972C68" w:rsidRPr="00D141BF" w:rsidRDefault="00D141BF" w:rsidP="00D1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1BF">
              <w:rPr>
                <w:rFonts w:ascii="Angsana New" w:hAnsi="Angsana New"/>
                <w:b/>
                <w:bCs/>
                <w:sz w:val="30"/>
                <w:szCs w:val="30"/>
              </w:rPr>
              <w:t>35.30</w:t>
            </w:r>
          </w:p>
        </w:tc>
        <w:tc>
          <w:tcPr>
            <w:tcW w:w="265" w:type="dxa"/>
          </w:tcPr>
          <w:p w14:paraId="21F536E6" w14:textId="77777777" w:rsidR="00972C68" w:rsidRPr="00B67E8F" w:rsidRDefault="00972C68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bottom w:val="double" w:sz="4" w:space="0" w:color="auto"/>
            </w:tcBorders>
          </w:tcPr>
          <w:p w14:paraId="5747E760" w14:textId="7F069567" w:rsidR="00972C68" w:rsidRPr="00D141BF" w:rsidRDefault="00D141BF" w:rsidP="00D1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41BF">
              <w:rPr>
                <w:rFonts w:ascii="Angsana New" w:hAnsi="Angsana New"/>
                <w:b/>
                <w:bCs/>
                <w:sz w:val="30"/>
                <w:szCs w:val="30"/>
              </w:rPr>
              <w:t>1,132.55</w:t>
            </w:r>
          </w:p>
        </w:tc>
      </w:tr>
    </w:tbl>
    <w:p w14:paraId="4283A4A6" w14:textId="77777777" w:rsidR="00106A99" w:rsidRPr="00BE7A54" w:rsidRDefault="00106A99" w:rsidP="00FC34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sz w:val="30"/>
          <w:szCs w:val="30"/>
        </w:rPr>
      </w:pPr>
    </w:p>
    <w:p w14:paraId="4F504DEB" w14:textId="06CF0E99" w:rsidR="00AC3E48" w:rsidRPr="00B67E8F" w:rsidRDefault="00AC3E48" w:rsidP="00FC34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67E8F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สัญญาอื่นๆ</w:t>
      </w:r>
    </w:p>
    <w:p w14:paraId="56CA1380" w14:textId="77777777" w:rsidR="00AC3E48" w:rsidRPr="00BE7A54" w:rsidRDefault="00AC3E48" w:rsidP="00594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5AFB41" w14:textId="77777777" w:rsidR="00AC3E48" w:rsidRPr="00B67E8F" w:rsidRDefault="00AC3E48" w:rsidP="008750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i/>
          <w:iCs/>
          <w:sz w:val="30"/>
          <w:szCs w:val="30"/>
        </w:rPr>
      </w:pPr>
      <w:r w:rsidRPr="00B67E8F">
        <w:rPr>
          <w:rFonts w:ascii="Angsana New" w:hAnsi="Angsana New"/>
          <w:i/>
          <w:iCs/>
          <w:sz w:val="30"/>
          <w:szCs w:val="30"/>
          <w:cs/>
        </w:rPr>
        <w:t>สัญญาขายสินค้า</w:t>
      </w:r>
      <w:r w:rsidR="0087504D" w:rsidRPr="00B67E8F">
        <w:rPr>
          <w:rFonts w:ascii="Angsana New" w:hAnsi="Angsana New" w:hint="cs"/>
          <w:i/>
          <w:iCs/>
          <w:sz w:val="30"/>
          <w:szCs w:val="30"/>
          <w:cs/>
        </w:rPr>
        <w:t>สำเร็จรูป</w:t>
      </w:r>
      <w:r w:rsidRPr="00B67E8F">
        <w:rPr>
          <w:rFonts w:ascii="Angsana New" w:hAnsi="Angsana New"/>
          <w:i/>
          <w:iCs/>
          <w:sz w:val="30"/>
          <w:szCs w:val="30"/>
          <w:cs/>
        </w:rPr>
        <w:t>ล่วงหน้า</w:t>
      </w:r>
    </w:p>
    <w:p w14:paraId="3A65B9B7" w14:textId="77777777" w:rsidR="00076A7B" w:rsidRPr="00BE7A54" w:rsidRDefault="00076A7B" w:rsidP="00082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166825D" w14:textId="494E43F2" w:rsidR="00256B9F" w:rsidRPr="00944644" w:rsidRDefault="00601C20" w:rsidP="00D14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15"/>
        <w:jc w:val="thaiDistribute"/>
        <w:rPr>
          <w:rFonts w:ascii="Angsana New" w:hAnsi="Angsana New"/>
          <w:sz w:val="30"/>
          <w:szCs w:val="30"/>
        </w:rPr>
      </w:pPr>
      <w:r w:rsidRPr="00B67E8F">
        <w:rPr>
          <w:rFonts w:ascii="Angsana New" w:hAnsi="Angsana New"/>
          <w:spacing w:val="-4"/>
          <w:sz w:val="30"/>
          <w:szCs w:val="30"/>
          <w:cs/>
        </w:rPr>
        <w:t>ณ</w:t>
      </w:r>
      <w:r w:rsidRPr="00B67E8F">
        <w:rPr>
          <w:rFonts w:ascii="Angsana New" w:hAnsi="Angsana New"/>
          <w:color w:val="FFFFFF" w:themeColor="background1"/>
          <w:spacing w:val="-4"/>
          <w:sz w:val="12"/>
          <w:szCs w:val="12"/>
        </w:rPr>
        <w:t>.</w:t>
      </w:r>
      <w:r w:rsidRPr="00B67E8F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Pr="00B67E8F">
        <w:rPr>
          <w:rFonts w:ascii="Angsana New" w:hAnsi="Angsana New"/>
          <w:color w:val="FFFFFF" w:themeColor="background1"/>
          <w:spacing w:val="-4"/>
          <w:sz w:val="12"/>
          <w:szCs w:val="12"/>
        </w:rPr>
        <w:t xml:space="preserve">. </w:t>
      </w:r>
      <w:r w:rsidR="007D41BA" w:rsidRPr="00B67E8F">
        <w:rPr>
          <w:rFonts w:ascii="Angsana New" w:hAnsi="Angsana New"/>
          <w:spacing w:val="-4"/>
          <w:sz w:val="30"/>
          <w:szCs w:val="30"/>
        </w:rPr>
        <w:t>3</w:t>
      </w:r>
      <w:r w:rsidR="00D82141">
        <w:rPr>
          <w:rFonts w:ascii="Angsana New" w:hAnsi="Angsana New"/>
          <w:spacing w:val="-4"/>
          <w:sz w:val="30"/>
          <w:szCs w:val="30"/>
        </w:rPr>
        <w:t>0</w:t>
      </w:r>
      <w:r w:rsidR="007D41BA" w:rsidRPr="00B67E8F">
        <w:rPr>
          <w:rFonts w:ascii="Angsana New" w:hAnsi="Angsana New"/>
          <w:spacing w:val="-4"/>
          <w:sz w:val="30"/>
          <w:szCs w:val="30"/>
        </w:rPr>
        <w:t xml:space="preserve"> </w:t>
      </w:r>
      <w:r w:rsidR="007E2273" w:rsidRPr="00B67E8F">
        <w:rPr>
          <w:rFonts w:ascii="Angsana New" w:hAnsi="Angsana New"/>
          <w:spacing w:val="-4"/>
          <w:sz w:val="30"/>
          <w:szCs w:val="30"/>
          <w:cs/>
        </w:rPr>
        <w:t>ม</w:t>
      </w:r>
      <w:r w:rsidR="00D82141">
        <w:rPr>
          <w:rFonts w:ascii="Angsana New" w:hAnsi="Angsana New" w:hint="cs"/>
          <w:spacing w:val="-4"/>
          <w:sz w:val="30"/>
          <w:szCs w:val="30"/>
          <w:cs/>
        </w:rPr>
        <w:t xml:space="preserve">ิถุนายน </w:t>
      </w:r>
      <w:r w:rsidR="007D41BA" w:rsidRPr="00B67E8F">
        <w:rPr>
          <w:rFonts w:ascii="Angsana New" w:hAnsi="Angsana New"/>
          <w:spacing w:val="-4"/>
          <w:sz w:val="30"/>
          <w:szCs w:val="30"/>
        </w:rPr>
        <w:t>256</w:t>
      </w:r>
      <w:r w:rsidR="00C6708E" w:rsidRPr="00B67E8F">
        <w:rPr>
          <w:rFonts w:ascii="Angsana New" w:hAnsi="Angsana New"/>
          <w:spacing w:val="-4"/>
          <w:sz w:val="30"/>
          <w:szCs w:val="30"/>
        </w:rPr>
        <w:t xml:space="preserve">4 </w:t>
      </w:r>
      <w:r w:rsidRPr="00B67E8F">
        <w:rPr>
          <w:rFonts w:ascii="Angsana New" w:hAnsi="Angsana New"/>
          <w:spacing w:val="-4"/>
          <w:sz w:val="30"/>
          <w:szCs w:val="30"/>
          <w:cs/>
        </w:rPr>
        <w:t>บริษัทมีสัญญาขายสินค้า</w:t>
      </w:r>
      <w:r w:rsidR="00BB62CB" w:rsidRPr="00B67E8F">
        <w:rPr>
          <w:rFonts w:ascii="Angsana New" w:hAnsi="Angsana New"/>
          <w:spacing w:val="-4"/>
          <w:sz w:val="30"/>
          <w:szCs w:val="30"/>
          <w:cs/>
        </w:rPr>
        <w:t>สำเร็จรูป</w:t>
      </w:r>
      <w:r w:rsidRPr="00B67E8F">
        <w:rPr>
          <w:rFonts w:ascii="Angsana New" w:hAnsi="Angsana New"/>
          <w:spacing w:val="-4"/>
          <w:sz w:val="30"/>
          <w:szCs w:val="30"/>
          <w:cs/>
        </w:rPr>
        <w:t>ล่วงหน้ากับบริษัทต่างประเทศห</w:t>
      </w:r>
      <w:r w:rsidR="00BB62CB" w:rsidRPr="00B67E8F">
        <w:rPr>
          <w:rFonts w:ascii="Angsana New" w:hAnsi="Angsana New"/>
          <w:spacing w:val="-4"/>
          <w:sz w:val="30"/>
          <w:szCs w:val="30"/>
          <w:cs/>
        </w:rPr>
        <w:t>ลายแห่งรวมเป็</w:t>
      </w:r>
      <w:r w:rsidR="00950452" w:rsidRPr="00B67E8F">
        <w:rPr>
          <w:rFonts w:ascii="Angsana New" w:hAnsi="Angsana New"/>
          <w:spacing w:val="-4"/>
          <w:sz w:val="30"/>
          <w:szCs w:val="30"/>
          <w:cs/>
        </w:rPr>
        <w:t>น</w:t>
      </w:r>
      <w:r w:rsidR="00BB62CB" w:rsidRPr="00B67E8F">
        <w:rPr>
          <w:rFonts w:ascii="Angsana New" w:hAnsi="Angsana New"/>
          <w:spacing w:val="-4"/>
          <w:sz w:val="30"/>
          <w:szCs w:val="30"/>
          <w:cs/>
        </w:rPr>
        <w:t>จำนวนเงิน</w:t>
      </w:r>
      <w:r w:rsidR="00B249FF" w:rsidRPr="00B67E8F">
        <w:rPr>
          <w:rFonts w:ascii="Angsana New" w:hAnsi="Angsana New"/>
          <w:spacing w:val="-4"/>
          <w:sz w:val="30"/>
          <w:szCs w:val="30"/>
        </w:rPr>
        <w:t xml:space="preserve"> </w:t>
      </w:r>
      <w:r w:rsidR="00073CE3" w:rsidRPr="00895385">
        <w:rPr>
          <w:rFonts w:ascii="Angsana New" w:hAnsi="Angsana New"/>
          <w:sz w:val="30"/>
          <w:szCs w:val="30"/>
        </w:rPr>
        <w:t>1,2</w:t>
      </w:r>
      <w:r w:rsidR="00895385" w:rsidRPr="00895385">
        <w:rPr>
          <w:rFonts w:ascii="Angsana New" w:hAnsi="Angsana New"/>
          <w:sz w:val="30"/>
          <w:szCs w:val="30"/>
        </w:rPr>
        <w:t>10</w:t>
      </w:r>
      <w:r w:rsidR="00073CE3" w:rsidRPr="00895385">
        <w:rPr>
          <w:rFonts w:ascii="Angsana New" w:hAnsi="Angsana New"/>
          <w:sz w:val="30"/>
          <w:szCs w:val="30"/>
        </w:rPr>
        <w:t>.</w:t>
      </w:r>
      <w:r w:rsidR="00895385" w:rsidRPr="00895385">
        <w:rPr>
          <w:rFonts w:ascii="Angsana New" w:hAnsi="Angsana New"/>
          <w:sz w:val="30"/>
          <w:szCs w:val="30"/>
        </w:rPr>
        <w:t>58</w:t>
      </w:r>
      <w:r w:rsidR="001C36AB" w:rsidRPr="00895385">
        <w:rPr>
          <w:rFonts w:ascii="Angsana New" w:hAnsi="Angsana New"/>
          <w:sz w:val="30"/>
          <w:szCs w:val="30"/>
        </w:rPr>
        <w:t xml:space="preserve"> </w:t>
      </w:r>
      <w:r w:rsidRPr="00895385">
        <w:rPr>
          <w:rFonts w:ascii="Angsana New" w:hAnsi="Angsana New"/>
          <w:sz w:val="30"/>
          <w:szCs w:val="30"/>
          <w:cs/>
        </w:rPr>
        <w:t>ล้านบาท</w:t>
      </w:r>
    </w:p>
    <w:sectPr w:rsidR="00256B9F" w:rsidRPr="00944644" w:rsidSect="00C47282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691" w:right="1152" w:bottom="576" w:left="1152" w:header="720" w:footer="576" w:gutter="0"/>
      <w:pgNumType w:start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362F0C" w14:textId="77777777" w:rsidR="00E5633C" w:rsidRDefault="00E5633C" w:rsidP="005F5E41">
      <w:r>
        <w:separator/>
      </w:r>
    </w:p>
  </w:endnote>
  <w:endnote w:type="continuationSeparator" w:id="0">
    <w:p w14:paraId="032EF7E1" w14:textId="77777777" w:rsidR="00E5633C" w:rsidRDefault="00E5633C" w:rsidP="005F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886373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DD4AC91" w14:textId="468F03F3" w:rsidR="008737C1" w:rsidRPr="008737C1" w:rsidRDefault="008737C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737C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737C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737C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737C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737C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CB4B6" w14:textId="77777777" w:rsidR="00C473FA" w:rsidRPr="002A722B" w:rsidRDefault="00C473FA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37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02CD9D70" w14:textId="77777777" w:rsidR="00C473FA" w:rsidRPr="00607047" w:rsidRDefault="00C473FA" w:rsidP="000B195A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EF2A55" w14:textId="77777777" w:rsidR="00E5633C" w:rsidRDefault="00E5633C" w:rsidP="005F5E41">
      <w:r>
        <w:separator/>
      </w:r>
    </w:p>
  </w:footnote>
  <w:footnote w:type="continuationSeparator" w:id="0">
    <w:p w14:paraId="1048B620" w14:textId="77777777" w:rsidR="00E5633C" w:rsidRDefault="00E5633C" w:rsidP="005F5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FF517" w14:textId="77777777" w:rsidR="00C473FA" w:rsidRPr="00F62F33" w:rsidRDefault="00C473FA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770A47B9" w14:textId="77777777" w:rsidR="00C473FA" w:rsidRPr="00F62F33" w:rsidRDefault="00C473FA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  <w:cs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06E7246" w14:textId="081028BE" w:rsidR="00C473FA" w:rsidRDefault="00C473FA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2564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0822E131" w14:textId="77777777" w:rsidR="00C473FA" w:rsidRPr="00F62F33" w:rsidRDefault="00C473FA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757278" w14:textId="77777777" w:rsidR="00C473FA" w:rsidRPr="00F62F33" w:rsidRDefault="00C473FA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2AB56054" w14:textId="77777777" w:rsidR="00C473FA" w:rsidRPr="00F62F33" w:rsidRDefault="00C473FA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B3D3E60" w14:textId="77777777" w:rsidR="00C473FA" w:rsidRDefault="00C473FA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478EA3C5" w14:textId="77777777" w:rsidR="00C473FA" w:rsidRPr="00F62F33" w:rsidRDefault="00C473FA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7894718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0BE6E91"/>
    <w:multiLevelType w:val="hybridMultilevel"/>
    <w:tmpl w:val="08E81220"/>
    <w:lvl w:ilvl="0" w:tplc="1110F142">
      <w:start w:val="30"/>
      <w:numFmt w:val="bullet"/>
      <w:lvlText w:val="-"/>
      <w:lvlJc w:val="left"/>
      <w:pPr>
        <w:ind w:left="761" w:hanging="78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15" w15:restartNumberingAfterBreak="0">
    <w:nsid w:val="111F0D75"/>
    <w:multiLevelType w:val="hybridMultilevel"/>
    <w:tmpl w:val="C464AD9C"/>
    <w:lvl w:ilvl="0" w:tplc="876A5992">
      <w:start w:val="6"/>
      <w:numFmt w:val="bullet"/>
      <w:lvlText w:val="-"/>
      <w:lvlJc w:val="left"/>
      <w:pPr>
        <w:ind w:left="1010" w:hanging="6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8637D2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4A32C21"/>
    <w:multiLevelType w:val="hybridMultilevel"/>
    <w:tmpl w:val="461AE174"/>
    <w:lvl w:ilvl="0" w:tplc="EF9489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30295740"/>
    <w:multiLevelType w:val="hybridMultilevel"/>
    <w:tmpl w:val="3A9A9CA6"/>
    <w:lvl w:ilvl="0" w:tplc="AA24C6FC">
      <w:start w:val="3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2E42212A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lang w:bidi="th-TH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3" w:hanging="360"/>
      </w:pPr>
      <w:rPr>
        <w:rFonts w:ascii="Wingdings" w:hAnsi="Wingdings" w:hint="default"/>
      </w:rPr>
    </w:lvl>
  </w:abstractNum>
  <w:abstractNum w:abstractNumId="24" w15:restartNumberingAfterBreak="0">
    <w:nsid w:val="39D30460"/>
    <w:multiLevelType w:val="hybridMultilevel"/>
    <w:tmpl w:val="865CDF9C"/>
    <w:lvl w:ilvl="0" w:tplc="3CB4151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2B7ED4"/>
    <w:multiLevelType w:val="hybridMultilevel"/>
    <w:tmpl w:val="1E3067E4"/>
    <w:lvl w:ilvl="0" w:tplc="23CA7D9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 w:val="0"/>
        <w:i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E2B0DD0"/>
    <w:multiLevelType w:val="hybridMultilevel"/>
    <w:tmpl w:val="4F447036"/>
    <w:lvl w:ilvl="0" w:tplc="76B8CD8E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2" w15:restartNumberingAfterBreak="0">
    <w:nsid w:val="4E595FDE"/>
    <w:multiLevelType w:val="hybridMultilevel"/>
    <w:tmpl w:val="C6AEA1B2"/>
    <w:lvl w:ilvl="0" w:tplc="36D887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4E9243D"/>
    <w:multiLevelType w:val="hybridMultilevel"/>
    <w:tmpl w:val="105E56E0"/>
    <w:lvl w:ilvl="0" w:tplc="7B005590">
      <w:numFmt w:val="bullet"/>
      <w:lvlText w:val="-"/>
      <w:lvlJc w:val="left"/>
      <w:pPr>
        <w:ind w:left="902" w:hanging="11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2" w:hanging="360"/>
      </w:pPr>
      <w:rPr>
        <w:rFonts w:ascii="Wingdings" w:hAnsi="Wingdings"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AF45FE7"/>
    <w:multiLevelType w:val="hybridMultilevel"/>
    <w:tmpl w:val="4BF8FFAC"/>
    <w:lvl w:ilvl="0" w:tplc="ADBED030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7" w15:restartNumberingAfterBreak="0">
    <w:nsid w:val="6F7E7A40"/>
    <w:multiLevelType w:val="hybridMultilevel"/>
    <w:tmpl w:val="0A1ADD20"/>
    <w:lvl w:ilvl="0" w:tplc="C65658FA">
      <w:start w:val="3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8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4901223"/>
    <w:multiLevelType w:val="hybridMultilevel"/>
    <w:tmpl w:val="04F6BD76"/>
    <w:lvl w:ilvl="0" w:tplc="B0183134">
      <w:start w:val="1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7F1C9A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0"/>
  </w:num>
  <w:num w:numId="13">
    <w:abstractNumId w:val="34"/>
  </w:num>
  <w:num w:numId="14">
    <w:abstractNumId w:val="22"/>
  </w:num>
  <w:num w:numId="15">
    <w:abstractNumId w:val="26"/>
  </w:num>
  <w:num w:numId="16">
    <w:abstractNumId w:val="10"/>
  </w:num>
  <w:num w:numId="17">
    <w:abstractNumId w:val="29"/>
  </w:num>
  <w:num w:numId="18">
    <w:abstractNumId w:val="18"/>
  </w:num>
  <w:num w:numId="19">
    <w:abstractNumId w:val="32"/>
  </w:num>
  <w:num w:numId="20">
    <w:abstractNumId w:val="27"/>
  </w:num>
  <w:num w:numId="21">
    <w:abstractNumId w:val="31"/>
  </w:num>
  <w:num w:numId="22">
    <w:abstractNumId w:val="38"/>
  </w:num>
  <w:num w:numId="23">
    <w:abstractNumId w:val="40"/>
  </w:num>
  <w:num w:numId="24">
    <w:abstractNumId w:val="14"/>
  </w:num>
  <w:num w:numId="25">
    <w:abstractNumId w:val="23"/>
  </w:num>
  <w:num w:numId="26">
    <w:abstractNumId w:val="16"/>
  </w:num>
  <w:num w:numId="27">
    <w:abstractNumId w:val="36"/>
  </w:num>
  <w:num w:numId="28">
    <w:abstractNumId w:val="15"/>
  </w:num>
  <w:num w:numId="29">
    <w:abstractNumId w:val="35"/>
  </w:num>
  <w:num w:numId="30">
    <w:abstractNumId w:val="12"/>
  </w:num>
  <w:num w:numId="31">
    <w:abstractNumId w:val="42"/>
  </w:num>
  <w:num w:numId="32">
    <w:abstractNumId w:val="30"/>
  </w:num>
  <w:num w:numId="33">
    <w:abstractNumId w:val="17"/>
  </w:num>
  <w:num w:numId="34">
    <w:abstractNumId w:val="41"/>
  </w:num>
  <w:num w:numId="35">
    <w:abstractNumId w:val="13"/>
  </w:num>
  <w:num w:numId="36">
    <w:abstractNumId w:val="33"/>
  </w:num>
  <w:num w:numId="37">
    <w:abstractNumId w:val="21"/>
  </w:num>
  <w:num w:numId="38">
    <w:abstractNumId w:val="37"/>
  </w:num>
  <w:num w:numId="39">
    <w:abstractNumId w:val="39"/>
  </w:num>
  <w:num w:numId="40">
    <w:abstractNumId w:val="24"/>
  </w:num>
  <w:num w:numId="41">
    <w:abstractNumId w:val="28"/>
  </w:num>
  <w:num w:numId="42">
    <w:abstractNumId w:val="11"/>
  </w:num>
  <w:num w:numId="43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687"/>
    <w:rsid w:val="00000343"/>
    <w:rsid w:val="000003ED"/>
    <w:rsid w:val="00000789"/>
    <w:rsid w:val="00000B37"/>
    <w:rsid w:val="00000CC3"/>
    <w:rsid w:val="0000139F"/>
    <w:rsid w:val="0000166D"/>
    <w:rsid w:val="00001753"/>
    <w:rsid w:val="00001891"/>
    <w:rsid w:val="00001CEF"/>
    <w:rsid w:val="00001F88"/>
    <w:rsid w:val="00002542"/>
    <w:rsid w:val="00002CCC"/>
    <w:rsid w:val="00002F09"/>
    <w:rsid w:val="0000305C"/>
    <w:rsid w:val="00003922"/>
    <w:rsid w:val="00003BD3"/>
    <w:rsid w:val="000044A0"/>
    <w:rsid w:val="00005201"/>
    <w:rsid w:val="00005319"/>
    <w:rsid w:val="00005330"/>
    <w:rsid w:val="000056B3"/>
    <w:rsid w:val="000056E1"/>
    <w:rsid w:val="0000589F"/>
    <w:rsid w:val="00005B3C"/>
    <w:rsid w:val="00005E38"/>
    <w:rsid w:val="00005E6F"/>
    <w:rsid w:val="00006525"/>
    <w:rsid w:val="00006CB2"/>
    <w:rsid w:val="00007129"/>
    <w:rsid w:val="000072E2"/>
    <w:rsid w:val="0000731D"/>
    <w:rsid w:val="000073F5"/>
    <w:rsid w:val="00007826"/>
    <w:rsid w:val="00007A6A"/>
    <w:rsid w:val="00007FFE"/>
    <w:rsid w:val="000100C2"/>
    <w:rsid w:val="00010226"/>
    <w:rsid w:val="00010354"/>
    <w:rsid w:val="0001045F"/>
    <w:rsid w:val="00010768"/>
    <w:rsid w:val="00010DF5"/>
    <w:rsid w:val="0001102A"/>
    <w:rsid w:val="00011388"/>
    <w:rsid w:val="00011516"/>
    <w:rsid w:val="000118A5"/>
    <w:rsid w:val="00011BE2"/>
    <w:rsid w:val="00011D8E"/>
    <w:rsid w:val="0001226D"/>
    <w:rsid w:val="0001228F"/>
    <w:rsid w:val="0001288E"/>
    <w:rsid w:val="0001295E"/>
    <w:rsid w:val="00012A87"/>
    <w:rsid w:val="00012B36"/>
    <w:rsid w:val="00012C28"/>
    <w:rsid w:val="00012C67"/>
    <w:rsid w:val="00012DC0"/>
    <w:rsid w:val="00012FC3"/>
    <w:rsid w:val="00013257"/>
    <w:rsid w:val="00013753"/>
    <w:rsid w:val="0001416E"/>
    <w:rsid w:val="00014335"/>
    <w:rsid w:val="0001437C"/>
    <w:rsid w:val="000143E1"/>
    <w:rsid w:val="00014655"/>
    <w:rsid w:val="00014794"/>
    <w:rsid w:val="00014F00"/>
    <w:rsid w:val="00014FF5"/>
    <w:rsid w:val="00015A61"/>
    <w:rsid w:val="0001608E"/>
    <w:rsid w:val="000160DC"/>
    <w:rsid w:val="0001644A"/>
    <w:rsid w:val="00016548"/>
    <w:rsid w:val="00016B88"/>
    <w:rsid w:val="00017069"/>
    <w:rsid w:val="0001716F"/>
    <w:rsid w:val="000179E4"/>
    <w:rsid w:val="00017A77"/>
    <w:rsid w:val="0002005A"/>
    <w:rsid w:val="00020115"/>
    <w:rsid w:val="00020183"/>
    <w:rsid w:val="00020873"/>
    <w:rsid w:val="00020A9F"/>
    <w:rsid w:val="00020ACC"/>
    <w:rsid w:val="00020B6C"/>
    <w:rsid w:val="00020F3B"/>
    <w:rsid w:val="000213BD"/>
    <w:rsid w:val="0002198E"/>
    <w:rsid w:val="00021F21"/>
    <w:rsid w:val="0002224D"/>
    <w:rsid w:val="000226F6"/>
    <w:rsid w:val="000227A9"/>
    <w:rsid w:val="00022878"/>
    <w:rsid w:val="00022CAD"/>
    <w:rsid w:val="00022CF8"/>
    <w:rsid w:val="00022F94"/>
    <w:rsid w:val="000233AA"/>
    <w:rsid w:val="0002367C"/>
    <w:rsid w:val="0002377E"/>
    <w:rsid w:val="00023A12"/>
    <w:rsid w:val="00023A49"/>
    <w:rsid w:val="0002400C"/>
    <w:rsid w:val="000241C4"/>
    <w:rsid w:val="0002431F"/>
    <w:rsid w:val="00024378"/>
    <w:rsid w:val="000243E6"/>
    <w:rsid w:val="000249EB"/>
    <w:rsid w:val="00024DF2"/>
    <w:rsid w:val="00024F4D"/>
    <w:rsid w:val="00025938"/>
    <w:rsid w:val="00025DAD"/>
    <w:rsid w:val="00026041"/>
    <w:rsid w:val="000260E8"/>
    <w:rsid w:val="000266E1"/>
    <w:rsid w:val="00026D38"/>
    <w:rsid w:val="00026E47"/>
    <w:rsid w:val="000270E2"/>
    <w:rsid w:val="00027B15"/>
    <w:rsid w:val="00027BB0"/>
    <w:rsid w:val="00027C0D"/>
    <w:rsid w:val="00027CEE"/>
    <w:rsid w:val="00030325"/>
    <w:rsid w:val="00030491"/>
    <w:rsid w:val="00030FD0"/>
    <w:rsid w:val="00031502"/>
    <w:rsid w:val="00031803"/>
    <w:rsid w:val="000318A7"/>
    <w:rsid w:val="00031B0F"/>
    <w:rsid w:val="00031EE2"/>
    <w:rsid w:val="00032594"/>
    <w:rsid w:val="000329E6"/>
    <w:rsid w:val="00032A08"/>
    <w:rsid w:val="00032C66"/>
    <w:rsid w:val="00032DB5"/>
    <w:rsid w:val="00033C13"/>
    <w:rsid w:val="000340F4"/>
    <w:rsid w:val="00034692"/>
    <w:rsid w:val="000348F8"/>
    <w:rsid w:val="0003495B"/>
    <w:rsid w:val="00034964"/>
    <w:rsid w:val="000349D0"/>
    <w:rsid w:val="00034D66"/>
    <w:rsid w:val="000351B8"/>
    <w:rsid w:val="0003534B"/>
    <w:rsid w:val="0003561B"/>
    <w:rsid w:val="0003569D"/>
    <w:rsid w:val="000358CF"/>
    <w:rsid w:val="00035C28"/>
    <w:rsid w:val="000366B6"/>
    <w:rsid w:val="000366EA"/>
    <w:rsid w:val="00036B95"/>
    <w:rsid w:val="00036C7C"/>
    <w:rsid w:val="00036EE0"/>
    <w:rsid w:val="00036F51"/>
    <w:rsid w:val="000372F2"/>
    <w:rsid w:val="0003767A"/>
    <w:rsid w:val="000377B9"/>
    <w:rsid w:val="000407E5"/>
    <w:rsid w:val="00040A41"/>
    <w:rsid w:val="00040BC9"/>
    <w:rsid w:val="00040CD5"/>
    <w:rsid w:val="00040CED"/>
    <w:rsid w:val="000414BA"/>
    <w:rsid w:val="00041505"/>
    <w:rsid w:val="00041565"/>
    <w:rsid w:val="0004182D"/>
    <w:rsid w:val="00041AA1"/>
    <w:rsid w:val="00041AB3"/>
    <w:rsid w:val="00041C22"/>
    <w:rsid w:val="00041C3E"/>
    <w:rsid w:val="000421C6"/>
    <w:rsid w:val="00042485"/>
    <w:rsid w:val="000430F5"/>
    <w:rsid w:val="00043705"/>
    <w:rsid w:val="0004371E"/>
    <w:rsid w:val="0004372A"/>
    <w:rsid w:val="0004390F"/>
    <w:rsid w:val="00043DC1"/>
    <w:rsid w:val="000441E1"/>
    <w:rsid w:val="000443C5"/>
    <w:rsid w:val="00044667"/>
    <w:rsid w:val="000446B8"/>
    <w:rsid w:val="00044BE4"/>
    <w:rsid w:val="000451F7"/>
    <w:rsid w:val="0004525A"/>
    <w:rsid w:val="000452AD"/>
    <w:rsid w:val="00045686"/>
    <w:rsid w:val="00045874"/>
    <w:rsid w:val="00045BE7"/>
    <w:rsid w:val="00045F01"/>
    <w:rsid w:val="00046119"/>
    <w:rsid w:val="000464D2"/>
    <w:rsid w:val="0004740B"/>
    <w:rsid w:val="0004760D"/>
    <w:rsid w:val="0004764B"/>
    <w:rsid w:val="00047ADC"/>
    <w:rsid w:val="00047D2F"/>
    <w:rsid w:val="000502B7"/>
    <w:rsid w:val="000502F6"/>
    <w:rsid w:val="000503C0"/>
    <w:rsid w:val="00050AEA"/>
    <w:rsid w:val="00050E7B"/>
    <w:rsid w:val="00050EC0"/>
    <w:rsid w:val="0005110F"/>
    <w:rsid w:val="00051341"/>
    <w:rsid w:val="00051365"/>
    <w:rsid w:val="00051493"/>
    <w:rsid w:val="0005159C"/>
    <w:rsid w:val="00051708"/>
    <w:rsid w:val="00051D97"/>
    <w:rsid w:val="00051F58"/>
    <w:rsid w:val="0005237F"/>
    <w:rsid w:val="00052969"/>
    <w:rsid w:val="00052B3D"/>
    <w:rsid w:val="00052F29"/>
    <w:rsid w:val="00052FA9"/>
    <w:rsid w:val="00053053"/>
    <w:rsid w:val="000533EE"/>
    <w:rsid w:val="00053794"/>
    <w:rsid w:val="00053970"/>
    <w:rsid w:val="00053A29"/>
    <w:rsid w:val="00053A38"/>
    <w:rsid w:val="00053DA3"/>
    <w:rsid w:val="00053DF7"/>
    <w:rsid w:val="00053F57"/>
    <w:rsid w:val="00054BFE"/>
    <w:rsid w:val="00055069"/>
    <w:rsid w:val="00055077"/>
    <w:rsid w:val="00055538"/>
    <w:rsid w:val="00055634"/>
    <w:rsid w:val="0005586E"/>
    <w:rsid w:val="00055C18"/>
    <w:rsid w:val="00055C56"/>
    <w:rsid w:val="00055E44"/>
    <w:rsid w:val="000560A6"/>
    <w:rsid w:val="00056591"/>
    <w:rsid w:val="000565E8"/>
    <w:rsid w:val="00056A5C"/>
    <w:rsid w:val="00056F04"/>
    <w:rsid w:val="000570B4"/>
    <w:rsid w:val="000573ED"/>
    <w:rsid w:val="000574D1"/>
    <w:rsid w:val="000574EA"/>
    <w:rsid w:val="00057F9D"/>
    <w:rsid w:val="000600E0"/>
    <w:rsid w:val="00060304"/>
    <w:rsid w:val="00060315"/>
    <w:rsid w:val="0006037F"/>
    <w:rsid w:val="00060520"/>
    <w:rsid w:val="00060C8B"/>
    <w:rsid w:val="00060E6D"/>
    <w:rsid w:val="0006169F"/>
    <w:rsid w:val="00061990"/>
    <w:rsid w:val="000621C9"/>
    <w:rsid w:val="0006221A"/>
    <w:rsid w:val="0006242B"/>
    <w:rsid w:val="0006253F"/>
    <w:rsid w:val="00062BD3"/>
    <w:rsid w:val="000637E8"/>
    <w:rsid w:val="000639BA"/>
    <w:rsid w:val="00063BA8"/>
    <w:rsid w:val="00063BDF"/>
    <w:rsid w:val="00064556"/>
    <w:rsid w:val="00064C56"/>
    <w:rsid w:val="00064E8C"/>
    <w:rsid w:val="00064EEF"/>
    <w:rsid w:val="000650F4"/>
    <w:rsid w:val="00065A4A"/>
    <w:rsid w:val="00066200"/>
    <w:rsid w:val="00066DCC"/>
    <w:rsid w:val="00067027"/>
    <w:rsid w:val="00067331"/>
    <w:rsid w:val="0006778F"/>
    <w:rsid w:val="00067B41"/>
    <w:rsid w:val="00067C58"/>
    <w:rsid w:val="00067E68"/>
    <w:rsid w:val="00070078"/>
    <w:rsid w:val="0007008B"/>
    <w:rsid w:val="000704A4"/>
    <w:rsid w:val="00070695"/>
    <w:rsid w:val="00070C6D"/>
    <w:rsid w:val="00070E91"/>
    <w:rsid w:val="00071021"/>
    <w:rsid w:val="000717EE"/>
    <w:rsid w:val="00071AC9"/>
    <w:rsid w:val="00071CE4"/>
    <w:rsid w:val="000726C6"/>
    <w:rsid w:val="00072B8B"/>
    <w:rsid w:val="00072C6C"/>
    <w:rsid w:val="00072CD1"/>
    <w:rsid w:val="00072DD4"/>
    <w:rsid w:val="00072F94"/>
    <w:rsid w:val="0007303B"/>
    <w:rsid w:val="000730BD"/>
    <w:rsid w:val="00073CE3"/>
    <w:rsid w:val="00073D4E"/>
    <w:rsid w:val="000741A2"/>
    <w:rsid w:val="000742DD"/>
    <w:rsid w:val="00074599"/>
    <w:rsid w:val="00074870"/>
    <w:rsid w:val="000748C1"/>
    <w:rsid w:val="00074CD4"/>
    <w:rsid w:val="00074FE2"/>
    <w:rsid w:val="0007506F"/>
    <w:rsid w:val="00075549"/>
    <w:rsid w:val="0007575B"/>
    <w:rsid w:val="000758AF"/>
    <w:rsid w:val="000759BF"/>
    <w:rsid w:val="000763D3"/>
    <w:rsid w:val="000764C0"/>
    <w:rsid w:val="000768C3"/>
    <w:rsid w:val="00076A0C"/>
    <w:rsid w:val="00076A7B"/>
    <w:rsid w:val="00076C3C"/>
    <w:rsid w:val="00076E79"/>
    <w:rsid w:val="000770A7"/>
    <w:rsid w:val="000772E9"/>
    <w:rsid w:val="000776AB"/>
    <w:rsid w:val="000776AF"/>
    <w:rsid w:val="00080045"/>
    <w:rsid w:val="0008014D"/>
    <w:rsid w:val="00080BE0"/>
    <w:rsid w:val="00080C2F"/>
    <w:rsid w:val="00080F3D"/>
    <w:rsid w:val="00080F86"/>
    <w:rsid w:val="000816A8"/>
    <w:rsid w:val="0008170A"/>
    <w:rsid w:val="00081766"/>
    <w:rsid w:val="00081BA7"/>
    <w:rsid w:val="00081F8C"/>
    <w:rsid w:val="00082221"/>
    <w:rsid w:val="0008250F"/>
    <w:rsid w:val="0008294A"/>
    <w:rsid w:val="000829F2"/>
    <w:rsid w:val="00082A13"/>
    <w:rsid w:val="00082B1B"/>
    <w:rsid w:val="00082B49"/>
    <w:rsid w:val="00082B5B"/>
    <w:rsid w:val="00082FE1"/>
    <w:rsid w:val="00083209"/>
    <w:rsid w:val="000832E2"/>
    <w:rsid w:val="00083735"/>
    <w:rsid w:val="00083CCC"/>
    <w:rsid w:val="00083CFB"/>
    <w:rsid w:val="000846FE"/>
    <w:rsid w:val="000850DD"/>
    <w:rsid w:val="0008533A"/>
    <w:rsid w:val="000854A0"/>
    <w:rsid w:val="0008556F"/>
    <w:rsid w:val="000856C8"/>
    <w:rsid w:val="00085A60"/>
    <w:rsid w:val="00085EB4"/>
    <w:rsid w:val="00085EB6"/>
    <w:rsid w:val="0008642D"/>
    <w:rsid w:val="00086634"/>
    <w:rsid w:val="00086681"/>
    <w:rsid w:val="00086E36"/>
    <w:rsid w:val="00086FD5"/>
    <w:rsid w:val="00087201"/>
    <w:rsid w:val="00087B05"/>
    <w:rsid w:val="00087BC0"/>
    <w:rsid w:val="00087C64"/>
    <w:rsid w:val="00087EF2"/>
    <w:rsid w:val="000905A2"/>
    <w:rsid w:val="00090824"/>
    <w:rsid w:val="00090902"/>
    <w:rsid w:val="00090A12"/>
    <w:rsid w:val="00090C85"/>
    <w:rsid w:val="00090C9D"/>
    <w:rsid w:val="00090D0C"/>
    <w:rsid w:val="00091219"/>
    <w:rsid w:val="000918C8"/>
    <w:rsid w:val="00091BE8"/>
    <w:rsid w:val="00091CB7"/>
    <w:rsid w:val="00091FF7"/>
    <w:rsid w:val="00092140"/>
    <w:rsid w:val="0009253B"/>
    <w:rsid w:val="00092A12"/>
    <w:rsid w:val="00092B64"/>
    <w:rsid w:val="00092C6A"/>
    <w:rsid w:val="00092F51"/>
    <w:rsid w:val="00092F64"/>
    <w:rsid w:val="000938A0"/>
    <w:rsid w:val="00093AFF"/>
    <w:rsid w:val="00094FE0"/>
    <w:rsid w:val="0009513B"/>
    <w:rsid w:val="00095816"/>
    <w:rsid w:val="00095CAA"/>
    <w:rsid w:val="00095FCA"/>
    <w:rsid w:val="0009617A"/>
    <w:rsid w:val="00096187"/>
    <w:rsid w:val="0009629A"/>
    <w:rsid w:val="000963DD"/>
    <w:rsid w:val="000963E9"/>
    <w:rsid w:val="0009660B"/>
    <w:rsid w:val="000966C9"/>
    <w:rsid w:val="0009699C"/>
    <w:rsid w:val="00096B26"/>
    <w:rsid w:val="00096B8E"/>
    <w:rsid w:val="00096D43"/>
    <w:rsid w:val="00096E73"/>
    <w:rsid w:val="00096ECF"/>
    <w:rsid w:val="000970FF"/>
    <w:rsid w:val="000973FC"/>
    <w:rsid w:val="000A0F12"/>
    <w:rsid w:val="000A179C"/>
    <w:rsid w:val="000A18AB"/>
    <w:rsid w:val="000A1FD6"/>
    <w:rsid w:val="000A2101"/>
    <w:rsid w:val="000A2542"/>
    <w:rsid w:val="000A2DF3"/>
    <w:rsid w:val="000A2EA8"/>
    <w:rsid w:val="000A3228"/>
    <w:rsid w:val="000A32A7"/>
    <w:rsid w:val="000A3C40"/>
    <w:rsid w:val="000A439C"/>
    <w:rsid w:val="000A495F"/>
    <w:rsid w:val="000A4ABF"/>
    <w:rsid w:val="000A4CC5"/>
    <w:rsid w:val="000A4CCE"/>
    <w:rsid w:val="000A4D3B"/>
    <w:rsid w:val="000A4F31"/>
    <w:rsid w:val="000A4F76"/>
    <w:rsid w:val="000A59D9"/>
    <w:rsid w:val="000A6007"/>
    <w:rsid w:val="000A61C7"/>
    <w:rsid w:val="000A6ABD"/>
    <w:rsid w:val="000A6DE9"/>
    <w:rsid w:val="000A6F09"/>
    <w:rsid w:val="000A6F80"/>
    <w:rsid w:val="000A7398"/>
    <w:rsid w:val="000A7846"/>
    <w:rsid w:val="000A78DE"/>
    <w:rsid w:val="000A7B8F"/>
    <w:rsid w:val="000A7CC5"/>
    <w:rsid w:val="000B007E"/>
    <w:rsid w:val="000B09E1"/>
    <w:rsid w:val="000B0C4C"/>
    <w:rsid w:val="000B1540"/>
    <w:rsid w:val="000B16D7"/>
    <w:rsid w:val="000B195A"/>
    <w:rsid w:val="000B1AB0"/>
    <w:rsid w:val="000B1DBC"/>
    <w:rsid w:val="000B203F"/>
    <w:rsid w:val="000B214F"/>
    <w:rsid w:val="000B234F"/>
    <w:rsid w:val="000B260B"/>
    <w:rsid w:val="000B27F8"/>
    <w:rsid w:val="000B28DA"/>
    <w:rsid w:val="000B2AAA"/>
    <w:rsid w:val="000B2BE3"/>
    <w:rsid w:val="000B38CC"/>
    <w:rsid w:val="000B399D"/>
    <w:rsid w:val="000B3F61"/>
    <w:rsid w:val="000B4222"/>
    <w:rsid w:val="000B44E8"/>
    <w:rsid w:val="000B4A48"/>
    <w:rsid w:val="000B53AA"/>
    <w:rsid w:val="000B5838"/>
    <w:rsid w:val="000B58B1"/>
    <w:rsid w:val="000B5D0C"/>
    <w:rsid w:val="000B5D5F"/>
    <w:rsid w:val="000B6074"/>
    <w:rsid w:val="000B60BA"/>
    <w:rsid w:val="000B63B2"/>
    <w:rsid w:val="000B6872"/>
    <w:rsid w:val="000B72B0"/>
    <w:rsid w:val="000B74C2"/>
    <w:rsid w:val="000B764C"/>
    <w:rsid w:val="000B7CB2"/>
    <w:rsid w:val="000B7DF7"/>
    <w:rsid w:val="000C05E8"/>
    <w:rsid w:val="000C0982"/>
    <w:rsid w:val="000C12EE"/>
    <w:rsid w:val="000C136B"/>
    <w:rsid w:val="000C161F"/>
    <w:rsid w:val="000C1D04"/>
    <w:rsid w:val="000C1ED2"/>
    <w:rsid w:val="000C227B"/>
    <w:rsid w:val="000C235E"/>
    <w:rsid w:val="000C23BA"/>
    <w:rsid w:val="000C2805"/>
    <w:rsid w:val="000C2A74"/>
    <w:rsid w:val="000C2C19"/>
    <w:rsid w:val="000C2FD6"/>
    <w:rsid w:val="000C3176"/>
    <w:rsid w:val="000C31D7"/>
    <w:rsid w:val="000C31D8"/>
    <w:rsid w:val="000C390A"/>
    <w:rsid w:val="000C3A8E"/>
    <w:rsid w:val="000C4096"/>
    <w:rsid w:val="000C438E"/>
    <w:rsid w:val="000C469D"/>
    <w:rsid w:val="000C4A2B"/>
    <w:rsid w:val="000C4A93"/>
    <w:rsid w:val="000C4E18"/>
    <w:rsid w:val="000C539B"/>
    <w:rsid w:val="000C53C1"/>
    <w:rsid w:val="000C54E3"/>
    <w:rsid w:val="000C5E63"/>
    <w:rsid w:val="000C6898"/>
    <w:rsid w:val="000C6B32"/>
    <w:rsid w:val="000C6B8A"/>
    <w:rsid w:val="000C6D6D"/>
    <w:rsid w:val="000C7B41"/>
    <w:rsid w:val="000C7D36"/>
    <w:rsid w:val="000D0422"/>
    <w:rsid w:val="000D05DE"/>
    <w:rsid w:val="000D0696"/>
    <w:rsid w:val="000D082F"/>
    <w:rsid w:val="000D288B"/>
    <w:rsid w:val="000D2C19"/>
    <w:rsid w:val="000D2C3E"/>
    <w:rsid w:val="000D37B8"/>
    <w:rsid w:val="000D3887"/>
    <w:rsid w:val="000D4072"/>
    <w:rsid w:val="000D4421"/>
    <w:rsid w:val="000D44EB"/>
    <w:rsid w:val="000D4B10"/>
    <w:rsid w:val="000D4B91"/>
    <w:rsid w:val="000D534D"/>
    <w:rsid w:val="000D56C7"/>
    <w:rsid w:val="000D58D9"/>
    <w:rsid w:val="000D5D49"/>
    <w:rsid w:val="000D5DE4"/>
    <w:rsid w:val="000D6B0E"/>
    <w:rsid w:val="000D6E2F"/>
    <w:rsid w:val="000D6E4B"/>
    <w:rsid w:val="000D6E58"/>
    <w:rsid w:val="000D714D"/>
    <w:rsid w:val="000D74BD"/>
    <w:rsid w:val="000D7D24"/>
    <w:rsid w:val="000D7FBD"/>
    <w:rsid w:val="000E037E"/>
    <w:rsid w:val="000E045D"/>
    <w:rsid w:val="000E0460"/>
    <w:rsid w:val="000E0ACB"/>
    <w:rsid w:val="000E1277"/>
    <w:rsid w:val="000E1358"/>
    <w:rsid w:val="000E1F6D"/>
    <w:rsid w:val="000E2820"/>
    <w:rsid w:val="000E28CB"/>
    <w:rsid w:val="000E302E"/>
    <w:rsid w:val="000E3638"/>
    <w:rsid w:val="000E38E0"/>
    <w:rsid w:val="000E3A35"/>
    <w:rsid w:val="000E3DEC"/>
    <w:rsid w:val="000E4135"/>
    <w:rsid w:val="000E46BB"/>
    <w:rsid w:val="000E483E"/>
    <w:rsid w:val="000E4D38"/>
    <w:rsid w:val="000E4F4F"/>
    <w:rsid w:val="000E500E"/>
    <w:rsid w:val="000E5628"/>
    <w:rsid w:val="000E6068"/>
    <w:rsid w:val="000E6937"/>
    <w:rsid w:val="000E6A89"/>
    <w:rsid w:val="000E6D9F"/>
    <w:rsid w:val="000E7195"/>
    <w:rsid w:val="000E7373"/>
    <w:rsid w:val="000E7389"/>
    <w:rsid w:val="000E74C9"/>
    <w:rsid w:val="000E7DDF"/>
    <w:rsid w:val="000E7E2C"/>
    <w:rsid w:val="000F02E8"/>
    <w:rsid w:val="000F0D92"/>
    <w:rsid w:val="000F115D"/>
    <w:rsid w:val="000F139F"/>
    <w:rsid w:val="000F14D6"/>
    <w:rsid w:val="000F1727"/>
    <w:rsid w:val="000F176C"/>
    <w:rsid w:val="000F18D4"/>
    <w:rsid w:val="000F1C50"/>
    <w:rsid w:val="000F1C81"/>
    <w:rsid w:val="000F1CA4"/>
    <w:rsid w:val="000F1CAB"/>
    <w:rsid w:val="000F1E69"/>
    <w:rsid w:val="000F2C3C"/>
    <w:rsid w:val="000F32C7"/>
    <w:rsid w:val="000F3492"/>
    <w:rsid w:val="000F35F2"/>
    <w:rsid w:val="000F3D89"/>
    <w:rsid w:val="000F3F33"/>
    <w:rsid w:val="000F45D4"/>
    <w:rsid w:val="000F48FC"/>
    <w:rsid w:val="000F4AA0"/>
    <w:rsid w:val="000F4EDD"/>
    <w:rsid w:val="000F5698"/>
    <w:rsid w:val="000F5764"/>
    <w:rsid w:val="000F5A61"/>
    <w:rsid w:val="000F5B7E"/>
    <w:rsid w:val="000F5D25"/>
    <w:rsid w:val="000F60C1"/>
    <w:rsid w:val="000F63C2"/>
    <w:rsid w:val="000F65D1"/>
    <w:rsid w:val="000F67BE"/>
    <w:rsid w:val="000F773A"/>
    <w:rsid w:val="000F7A11"/>
    <w:rsid w:val="000F7DB0"/>
    <w:rsid w:val="0010104B"/>
    <w:rsid w:val="0010107B"/>
    <w:rsid w:val="001012F9"/>
    <w:rsid w:val="001017D0"/>
    <w:rsid w:val="00101DBE"/>
    <w:rsid w:val="0010360D"/>
    <w:rsid w:val="001039F7"/>
    <w:rsid w:val="00103C32"/>
    <w:rsid w:val="00103D88"/>
    <w:rsid w:val="00103DB5"/>
    <w:rsid w:val="001048C2"/>
    <w:rsid w:val="00104B08"/>
    <w:rsid w:val="00104D24"/>
    <w:rsid w:val="00104E59"/>
    <w:rsid w:val="00104ED0"/>
    <w:rsid w:val="001050CB"/>
    <w:rsid w:val="001051EF"/>
    <w:rsid w:val="00105366"/>
    <w:rsid w:val="00105438"/>
    <w:rsid w:val="00105B36"/>
    <w:rsid w:val="00105DDD"/>
    <w:rsid w:val="00105E1D"/>
    <w:rsid w:val="00105E5B"/>
    <w:rsid w:val="00106334"/>
    <w:rsid w:val="001063A1"/>
    <w:rsid w:val="001066F0"/>
    <w:rsid w:val="00106A99"/>
    <w:rsid w:val="0010700A"/>
    <w:rsid w:val="001071E5"/>
    <w:rsid w:val="0010740B"/>
    <w:rsid w:val="00107BF5"/>
    <w:rsid w:val="00107F6E"/>
    <w:rsid w:val="0011004D"/>
    <w:rsid w:val="001100E1"/>
    <w:rsid w:val="00110132"/>
    <w:rsid w:val="001103F7"/>
    <w:rsid w:val="001108D9"/>
    <w:rsid w:val="00110A2F"/>
    <w:rsid w:val="00110DCB"/>
    <w:rsid w:val="00110EF0"/>
    <w:rsid w:val="001113BC"/>
    <w:rsid w:val="00111BAF"/>
    <w:rsid w:val="00111BDD"/>
    <w:rsid w:val="001127D1"/>
    <w:rsid w:val="00112E52"/>
    <w:rsid w:val="00112E7F"/>
    <w:rsid w:val="0011309E"/>
    <w:rsid w:val="001133C3"/>
    <w:rsid w:val="00113947"/>
    <w:rsid w:val="00113E3A"/>
    <w:rsid w:val="00114027"/>
    <w:rsid w:val="00114CA3"/>
    <w:rsid w:val="00114E57"/>
    <w:rsid w:val="00114ED8"/>
    <w:rsid w:val="00115496"/>
    <w:rsid w:val="001157F9"/>
    <w:rsid w:val="00115D0E"/>
    <w:rsid w:val="00116691"/>
    <w:rsid w:val="00116C5E"/>
    <w:rsid w:val="00116E7D"/>
    <w:rsid w:val="001170D9"/>
    <w:rsid w:val="00117621"/>
    <w:rsid w:val="00117971"/>
    <w:rsid w:val="00117CEC"/>
    <w:rsid w:val="00117E6F"/>
    <w:rsid w:val="00120560"/>
    <w:rsid w:val="00120918"/>
    <w:rsid w:val="001209BC"/>
    <w:rsid w:val="00120B2B"/>
    <w:rsid w:val="00120C96"/>
    <w:rsid w:val="0012118B"/>
    <w:rsid w:val="00121484"/>
    <w:rsid w:val="001216CE"/>
    <w:rsid w:val="001219B9"/>
    <w:rsid w:val="00121B5A"/>
    <w:rsid w:val="00121BA8"/>
    <w:rsid w:val="001222B3"/>
    <w:rsid w:val="0012300E"/>
    <w:rsid w:val="0012340F"/>
    <w:rsid w:val="0012353E"/>
    <w:rsid w:val="00123B92"/>
    <w:rsid w:val="00124AC0"/>
    <w:rsid w:val="0012522B"/>
    <w:rsid w:val="0012522F"/>
    <w:rsid w:val="00125908"/>
    <w:rsid w:val="001259E8"/>
    <w:rsid w:val="00125C1B"/>
    <w:rsid w:val="00125DEB"/>
    <w:rsid w:val="00125EE8"/>
    <w:rsid w:val="00126B25"/>
    <w:rsid w:val="001275B9"/>
    <w:rsid w:val="001278E2"/>
    <w:rsid w:val="00127F18"/>
    <w:rsid w:val="00127F4A"/>
    <w:rsid w:val="00130E71"/>
    <w:rsid w:val="0013181D"/>
    <w:rsid w:val="00131E32"/>
    <w:rsid w:val="00131E87"/>
    <w:rsid w:val="0013277E"/>
    <w:rsid w:val="00132BF2"/>
    <w:rsid w:val="00132F5B"/>
    <w:rsid w:val="00132FE7"/>
    <w:rsid w:val="00132FEE"/>
    <w:rsid w:val="00133ACD"/>
    <w:rsid w:val="00133C57"/>
    <w:rsid w:val="00133D24"/>
    <w:rsid w:val="00134384"/>
    <w:rsid w:val="00134566"/>
    <w:rsid w:val="0013478C"/>
    <w:rsid w:val="00134EDC"/>
    <w:rsid w:val="0013531F"/>
    <w:rsid w:val="00136090"/>
    <w:rsid w:val="001364BC"/>
    <w:rsid w:val="00136683"/>
    <w:rsid w:val="001366E4"/>
    <w:rsid w:val="001370C9"/>
    <w:rsid w:val="001372AD"/>
    <w:rsid w:val="0013742A"/>
    <w:rsid w:val="00137952"/>
    <w:rsid w:val="00137CF7"/>
    <w:rsid w:val="001401AF"/>
    <w:rsid w:val="001404C2"/>
    <w:rsid w:val="001405B6"/>
    <w:rsid w:val="001409DB"/>
    <w:rsid w:val="00140A91"/>
    <w:rsid w:val="00140D2D"/>
    <w:rsid w:val="001410A7"/>
    <w:rsid w:val="001414D9"/>
    <w:rsid w:val="00141537"/>
    <w:rsid w:val="00141591"/>
    <w:rsid w:val="001415D2"/>
    <w:rsid w:val="00141827"/>
    <w:rsid w:val="00141BE9"/>
    <w:rsid w:val="00141DBE"/>
    <w:rsid w:val="00141F2C"/>
    <w:rsid w:val="001424C4"/>
    <w:rsid w:val="001427B9"/>
    <w:rsid w:val="001427ED"/>
    <w:rsid w:val="00142860"/>
    <w:rsid w:val="00142A2B"/>
    <w:rsid w:val="00142A7F"/>
    <w:rsid w:val="00142E13"/>
    <w:rsid w:val="00142F4B"/>
    <w:rsid w:val="00143043"/>
    <w:rsid w:val="001431BD"/>
    <w:rsid w:val="0014334C"/>
    <w:rsid w:val="0014354F"/>
    <w:rsid w:val="00143A15"/>
    <w:rsid w:val="00143FBF"/>
    <w:rsid w:val="001440AE"/>
    <w:rsid w:val="00144332"/>
    <w:rsid w:val="0014433D"/>
    <w:rsid w:val="001443DE"/>
    <w:rsid w:val="00144C2E"/>
    <w:rsid w:val="00144D10"/>
    <w:rsid w:val="00144DCE"/>
    <w:rsid w:val="00144F96"/>
    <w:rsid w:val="001454A8"/>
    <w:rsid w:val="0014568C"/>
    <w:rsid w:val="00145DFA"/>
    <w:rsid w:val="001466C5"/>
    <w:rsid w:val="001472BB"/>
    <w:rsid w:val="001472C8"/>
    <w:rsid w:val="00147F24"/>
    <w:rsid w:val="001502D2"/>
    <w:rsid w:val="00150A5F"/>
    <w:rsid w:val="00150F41"/>
    <w:rsid w:val="001511EF"/>
    <w:rsid w:val="001512B5"/>
    <w:rsid w:val="001512F8"/>
    <w:rsid w:val="00151380"/>
    <w:rsid w:val="0015140C"/>
    <w:rsid w:val="001514E4"/>
    <w:rsid w:val="0015174C"/>
    <w:rsid w:val="001519F1"/>
    <w:rsid w:val="00151A4C"/>
    <w:rsid w:val="00151CA0"/>
    <w:rsid w:val="00151EAD"/>
    <w:rsid w:val="00151F77"/>
    <w:rsid w:val="001522C9"/>
    <w:rsid w:val="00152784"/>
    <w:rsid w:val="001527C4"/>
    <w:rsid w:val="00152DA8"/>
    <w:rsid w:val="00152EA5"/>
    <w:rsid w:val="00152EFB"/>
    <w:rsid w:val="001531AA"/>
    <w:rsid w:val="001532FD"/>
    <w:rsid w:val="001534DD"/>
    <w:rsid w:val="001539E6"/>
    <w:rsid w:val="0015407A"/>
    <w:rsid w:val="00154515"/>
    <w:rsid w:val="001545CD"/>
    <w:rsid w:val="00154957"/>
    <w:rsid w:val="00154A37"/>
    <w:rsid w:val="00154E2F"/>
    <w:rsid w:val="00155089"/>
    <w:rsid w:val="001550E6"/>
    <w:rsid w:val="001552C5"/>
    <w:rsid w:val="001552C8"/>
    <w:rsid w:val="0015530F"/>
    <w:rsid w:val="001555ED"/>
    <w:rsid w:val="001559F4"/>
    <w:rsid w:val="00155F6E"/>
    <w:rsid w:val="00155FBA"/>
    <w:rsid w:val="00156313"/>
    <w:rsid w:val="00156387"/>
    <w:rsid w:val="00156477"/>
    <w:rsid w:val="001564AB"/>
    <w:rsid w:val="00156533"/>
    <w:rsid w:val="001565B2"/>
    <w:rsid w:val="0015692A"/>
    <w:rsid w:val="00156B4B"/>
    <w:rsid w:val="00156C9B"/>
    <w:rsid w:val="001574D5"/>
    <w:rsid w:val="00157619"/>
    <w:rsid w:val="00157642"/>
    <w:rsid w:val="00157E11"/>
    <w:rsid w:val="001600DD"/>
    <w:rsid w:val="001602FB"/>
    <w:rsid w:val="0016067A"/>
    <w:rsid w:val="001608D4"/>
    <w:rsid w:val="00160A91"/>
    <w:rsid w:val="00160B6C"/>
    <w:rsid w:val="001616FF"/>
    <w:rsid w:val="0016186B"/>
    <w:rsid w:val="00161C06"/>
    <w:rsid w:val="00162EDA"/>
    <w:rsid w:val="00163CBC"/>
    <w:rsid w:val="00164050"/>
    <w:rsid w:val="00164791"/>
    <w:rsid w:val="00164B15"/>
    <w:rsid w:val="00164D16"/>
    <w:rsid w:val="00164E54"/>
    <w:rsid w:val="001655CC"/>
    <w:rsid w:val="00165CBD"/>
    <w:rsid w:val="00165D0A"/>
    <w:rsid w:val="0016612C"/>
    <w:rsid w:val="00166911"/>
    <w:rsid w:val="00166D7C"/>
    <w:rsid w:val="00166F45"/>
    <w:rsid w:val="00167060"/>
    <w:rsid w:val="00167268"/>
    <w:rsid w:val="001673C0"/>
    <w:rsid w:val="0016772B"/>
    <w:rsid w:val="00167E3A"/>
    <w:rsid w:val="0017020A"/>
    <w:rsid w:val="0017054E"/>
    <w:rsid w:val="001706A6"/>
    <w:rsid w:val="00170D13"/>
    <w:rsid w:val="00170D7A"/>
    <w:rsid w:val="001710A0"/>
    <w:rsid w:val="00171845"/>
    <w:rsid w:val="00171C51"/>
    <w:rsid w:val="00172854"/>
    <w:rsid w:val="00172A8B"/>
    <w:rsid w:val="00172B94"/>
    <w:rsid w:val="001733AD"/>
    <w:rsid w:val="00173926"/>
    <w:rsid w:val="00173977"/>
    <w:rsid w:val="001739CC"/>
    <w:rsid w:val="00173DC3"/>
    <w:rsid w:val="00173EB1"/>
    <w:rsid w:val="0017456B"/>
    <w:rsid w:val="001747A1"/>
    <w:rsid w:val="00174D49"/>
    <w:rsid w:val="00174E12"/>
    <w:rsid w:val="00174F74"/>
    <w:rsid w:val="00175AF9"/>
    <w:rsid w:val="00175D4B"/>
    <w:rsid w:val="001760F3"/>
    <w:rsid w:val="0017635F"/>
    <w:rsid w:val="00176396"/>
    <w:rsid w:val="00176CDD"/>
    <w:rsid w:val="00177035"/>
    <w:rsid w:val="001777D2"/>
    <w:rsid w:val="00180131"/>
    <w:rsid w:val="001803DD"/>
    <w:rsid w:val="00180445"/>
    <w:rsid w:val="001805AD"/>
    <w:rsid w:val="00180CA9"/>
    <w:rsid w:val="00180EB3"/>
    <w:rsid w:val="00181039"/>
    <w:rsid w:val="001810DB"/>
    <w:rsid w:val="001814F0"/>
    <w:rsid w:val="00181683"/>
    <w:rsid w:val="00181748"/>
    <w:rsid w:val="001817AB"/>
    <w:rsid w:val="001819FC"/>
    <w:rsid w:val="00181EBC"/>
    <w:rsid w:val="001820F3"/>
    <w:rsid w:val="0018221E"/>
    <w:rsid w:val="0018222B"/>
    <w:rsid w:val="0018223F"/>
    <w:rsid w:val="0018261A"/>
    <w:rsid w:val="00182C42"/>
    <w:rsid w:val="00182DCF"/>
    <w:rsid w:val="0018304B"/>
    <w:rsid w:val="0018342E"/>
    <w:rsid w:val="001836D1"/>
    <w:rsid w:val="00183A89"/>
    <w:rsid w:val="00183F5F"/>
    <w:rsid w:val="00184076"/>
    <w:rsid w:val="001846CF"/>
    <w:rsid w:val="0018492D"/>
    <w:rsid w:val="00184966"/>
    <w:rsid w:val="00184AC4"/>
    <w:rsid w:val="00184B28"/>
    <w:rsid w:val="00184B31"/>
    <w:rsid w:val="00184CEE"/>
    <w:rsid w:val="00184F02"/>
    <w:rsid w:val="001850C2"/>
    <w:rsid w:val="001854F8"/>
    <w:rsid w:val="00186547"/>
    <w:rsid w:val="0018657A"/>
    <w:rsid w:val="001868A9"/>
    <w:rsid w:val="00186B33"/>
    <w:rsid w:val="00186F48"/>
    <w:rsid w:val="0018740C"/>
    <w:rsid w:val="001877AA"/>
    <w:rsid w:val="001877CE"/>
    <w:rsid w:val="001906B4"/>
    <w:rsid w:val="00190F8F"/>
    <w:rsid w:val="001916EE"/>
    <w:rsid w:val="00191ABE"/>
    <w:rsid w:val="00191C02"/>
    <w:rsid w:val="001925C6"/>
    <w:rsid w:val="00192CDA"/>
    <w:rsid w:val="0019309E"/>
    <w:rsid w:val="0019323A"/>
    <w:rsid w:val="00193364"/>
    <w:rsid w:val="0019395F"/>
    <w:rsid w:val="00193B69"/>
    <w:rsid w:val="001943B4"/>
    <w:rsid w:val="00194850"/>
    <w:rsid w:val="00194E9C"/>
    <w:rsid w:val="00195047"/>
    <w:rsid w:val="001953A9"/>
    <w:rsid w:val="00195491"/>
    <w:rsid w:val="00195946"/>
    <w:rsid w:val="00195D15"/>
    <w:rsid w:val="00195D84"/>
    <w:rsid w:val="001967AD"/>
    <w:rsid w:val="00196A19"/>
    <w:rsid w:val="00196BAC"/>
    <w:rsid w:val="00196D15"/>
    <w:rsid w:val="00197179"/>
    <w:rsid w:val="001979B0"/>
    <w:rsid w:val="00197AC1"/>
    <w:rsid w:val="00197C4A"/>
    <w:rsid w:val="00197E7E"/>
    <w:rsid w:val="001A0654"/>
    <w:rsid w:val="001A0DEC"/>
    <w:rsid w:val="001A0EDF"/>
    <w:rsid w:val="001A147A"/>
    <w:rsid w:val="001A189F"/>
    <w:rsid w:val="001A1A41"/>
    <w:rsid w:val="001A21BA"/>
    <w:rsid w:val="001A2339"/>
    <w:rsid w:val="001A2CB6"/>
    <w:rsid w:val="001A311E"/>
    <w:rsid w:val="001A329E"/>
    <w:rsid w:val="001A34D3"/>
    <w:rsid w:val="001A34F6"/>
    <w:rsid w:val="001A37F7"/>
    <w:rsid w:val="001A3FD1"/>
    <w:rsid w:val="001A4034"/>
    <w:rsid w:val="001A4337"/>
    <w:rsid w:val="001A43BF"/>
    <w:rsid w:val="001A4945"/>
    <w:rsid w:val="001A56C5"/>
    <w:rsid w:val="001A6133"/>
    <w:rsid w:val="001A61DD"/>
    <w:rsid w:val="001A657B"/>
    <w:rsid w:val="001A69F7"/>
    <w:rsid w:val="001A6B60"/>
    <w:rsid w:val="001A6BAD"/>
    <w:rsid w:val="001A6C3F"/>
    <w:rsid w:val="001A7037"/>
    <w:rsid w:val="001A7316"/>
    <w:rsid w:val="001A7501"/>
    <w:rsid w:val="001A76E3"/>
    <w:rsid w:val="001A771A"/>
    <w:rsid w:val="001A788E"/>
    <w:rsid w:val="001A7B10"/>
    <w:rsid w:val="001A7DD0"/>
    <w:rsid w:val="001A7F2A"/>
    <w:rsid w:val="001B038E"/>
    <w:rsid w:val="001B066C"/>
    <w:rsid w:val="001B0687"/>
    <w:rsid w:val="001B0709"/>
    <w:rsid w:val="001B07DF"/>
    <w:rsid w:val="001B09C9"/>
    <w:rsid w:val="001B0ACF"/>
    <w:rsid w:val="001B1771"/>
    <w:rsid w:val="001B18B5"/>
    <w:rsid w:val="001B1B9E"/>
    <w:rsid w:val="001B1BED"/>
    <w:rsid w:val="001B2320"/>
    <w:rsid w:val="001B24B7"/>
    <w:rsid w:val="001B2704"/>
    <w:rsid w:val="001B3062"/>
    <w:rsid w:val="001B37B6"/>
    <w:rsid w:val="001B3912"/>
    <w:rsid w:val="001B41B9"/>
    <w:rsid w:val="001B42E2"/>
    <w:rsid w:val="001B4436"/>
    <w:rsid w:val="001B4995"/>
    <w:rsid w:val="001B548D"/>
    <w:rsid w:val="001B5A89"/>
    <w:rsid w:val="001B5ACD"/>
    <w:rsid w:val="001B5E28"/>
    <w:rsid w:val="001B5EA1"/>
    <w:rsid w:val="001B641E"/>
    <w:rsid w:val="001B665E"/>
    <w:rsid w:val="001B6CCF"/>
    <w:rsid w:val="001B6CE5"/>
    <w:rsid w:val="001B711C"/>
    <w:rsid w:val="001B72C7"/>
    <w:rsid w:val="001B74E2"/>
    <w:rsid w:val="001B76DA"/>
    <w:rsid w:val="001B77D4"/>
    <w:rsid w:val="001B7B52"/>
    <w:rsid w:val="001C0052"/>
    <w:rsid w:val="001C0093"/>
    <w:rsid w:val="001C01CD"/>
    <w:rsid w:val="001C0280"/>
    <w:rsid w:val="001C0517"/>
    <w:rsid w:val="001C0AC9"/>
    <w:rsid w:val="001C0EAC"/>
    <w:rsid w:val="001C1945"/>
    <w:rsid w:val="001C1A5A"/>
    <w:rsid w:val="001C2261"/>
    <w:rsid w:val="001C2836"/>
    <w:rsid w:val="001C2E8D"/>
    <w:rsid w:val="001C2F3B"/>
    <w:rsid w:val="001C2F86"/>
    <w:rsid w:val="001C3314"/>
    <w:rsid w:val="001C36AB"/>
    <w:rsid w:val="001C408E"/>
    <w:rsid w:val="001C4178"/>
    <w:rsid w:val="001C4263"/>
    <w:rsid w:val="001C437C"/>
    <w:rsid w:val="001C45B5"/>
    <w:rsid w:val="001C469F"/>
    <w:rsid w:val="001C482A"/>
    <w:rsid w:val="001C561F"/>
    <w:rsid w:val="001C5AD1"/>
    <w:rsid w:val="001C5FD6"/>
    <w:rsid w:val="001C701F"/>
    <w:rsid w:val="001C702D"/>
    <w:rsid w:val="001C72EB"/>
    <w:rsid w:val="001C78A6"/>
    <w:rsid w:val="001C79C4"/>
    <w:rsid w:val="001C7B6A"/>
    <w:rsid w:val="001C7C66"/>
    <w:rsid w:val="001C7D8F"/>
    <w:rsid w:val="001D0327"/>
    <w:rsid w:val="001D0D21"/>
    <w:rsid w:val="001D10FD"/>
    <w:rsid w:val="001D12A6"/>
    <w:rsid w:val="001D1549"/>
    <w:rsid w:val="001D221A"/>
    <w:rsid w:val="001D29C3"/>
    <w:rsid w:val="001D2D0E"/>
    <w:rsid w:val="001D2D17"/>
    <w:rsid w:val="001D2E35"/>
    <w:rsid w:val="001D371B"/>
    <w:rsid w:val="001D39C0"/>
    <w:rsid w:val="001D3E03"/>
    <w:rsid w:val="001D3EFE"/>
    <w:rsid w:val="001D4608"/>
    <w:rsid w:val="001D483A"/>
    <w:rsid w:val="001D4A8B"/>
    <w:rsid w:val="001D4CC1"/>
    <w:rsid w:val="001D4DE3"/>
    <w:rsid w:val="001D4ECF"/>
    <w:rsid w:val="001D533A"/>
    <w:rsid w:val="001D5721"/>
    <w:rsid w:val="001D5819"/>
    <w:rsid w:val="001D5A81"/>
    <w:rsid w:val="001D666A"/>
    <w:rsid w:val="001D675A"/>
    <w:rsid w:val="001D68AD"/>
    <w:rsid w:val="001D70F4"/>
    <w:rsid w:val="001D7290"/>
    <w:rsid w:val="001D72ED"/>
    <w:rsid w:val="001D75D2"/>
    <w:rsid w:val="001D7684"/>
    <w:rsid w:val="001D76F1"/>
    <w:rsid w:val="001D7769"/>
    <w:rsid w:val="001E04F5"/>
    <w:rsid w:val="001E0E16"/>
    <w:rsid w:val="001E0FEC"/>
    <w:rsid w:val="001E132A"/>
    <w:rsid w:val="001E1B34"/>
    <w:rsid w:val="001E1BB6"/>
    <w:rsid w:val="001E1D45"/>
    <w:rsid w:val="001E1EFA"/>
    <w:rsid w:val="001E28CC"/>
    <w:rsid w:val="001E2AFB"/>
    <w:rsid w:val="001E3D40"/>
    <w:rsid w:val="001E4061"/>
    <w:rsid w:val="001E41D6"/>
    <w:rsid w:val="001E44B5"/>
    <w:rsid w:val="001E4990"/>
    <w:rsid w:val="001E49DE"/>
    <w:rsid w:val="001E4B87"/>
    <w:rsid w:val="001E4B9F"/>
    <w:rsid w:val="001E4C4D"/>
    <w:rsid w:val="001E50FD"/>
    <w:rsid w:val="001E52AA"/>
    <w:rsid w:val="001E52E6"/>
    <w:rsid w:val="001E5A05"/>
    <w:rsid w:val="001E5DAE"/>
    <w:rsid w:val="001E5F01"/>
    <w:rsid w:val="001E60D4"/>
    <w:rsid w:val="001E60E3"/>
    <w:rsid w:val="001E6234"/>
    <w:rsid w:val="001E6386"/>
    <w:rsid w:val="001E640F"/>
    <w:rsid w:val="001E69C2"/>
    <w:rsid w:val="001E712F"/>
    <w:rsid w:val="001E7352"/>
    <w:rsid w:val="001E73B3"/>
    <w:rsid w:val="001E747D"/>
    <w:rsid w:val="001E7603"/>
    <w:rsid w:val="001E79A5"/>
    <w:rsid w:val="001F01BF"/>
    <w:rsid w:val="001F069E"/>
    <w:rsid w:val="001F0723"/>
    <w:rsid w:val="001F0A3E"/>
    <w:rsid w:val="001F1046"/>
    <w:rsid w:val="001F1A80"/>
    <w:rsid w:val="001F1BF3"/>
    <w:rsid w:val="001F2245"/>
    <w:rsid w:val="001F232F"/>
    <w:rsid w:val="001F2580"/>
    <w:rsid w:val="001F26CE"/>
    <w:rsid w:val="001F294B"/>
    <w:rsid w:val="001F2B7D"/>
    <w:rsid w:val="001F2D30"/>
    <w:rsid w:val="001F3A3F"/>
    <w:rsid w:val="001F3ABC"/>
    <w:rsid w:val="001F3FF9"/>
    <w:rsid w:val="001F4B78"/>
    <w:rsid w:val="001F4F1F"/>
    <w:rsid w:val="001F50A8"/>
    <w:rsid w:val="001F5434"/>
    <w:rsid w:val="001F5A6A"/>
    <w:rsid w:val="001F5F19"/>
    <w:rsid w:val="001F5F9F"/>
    <w:rsid w:val="001F6013"/>
    <w:rsid w:val="001F67AE"/>
    <w:rsid w:val="001F680D"/>
    <w:rsid w:val="001F6813"/>
    <w:rsid w:val="001F6DEF"/>
    <w:rsid w:val="001F6FC9"/>
    <w:rsid w:val="001F6FDE"/>
    <w:rsid w:val="001F7180"/>
    <w:rsid w:val="001F7719"/>
    <w:rsid w:val="001F7883"/>
    <w:rsid w:val="0020027C"/>
    <w:rsid w:val="00200BA4"/>
    <w:rsid w:val="00200D0E"/>
    <w:rsid w:val="00200DD6"/>
    <w:rsid w:val="002010FD"/>
    <w:rsid w:val="002019A6"/>
    <w:rsid w:val="00201A8E"/>
    <w:rsid w:val="00201DDE"/>
    <w:rsid w:val="00201E91"/>
    <w:rsid w:val="00202089"/>
    <w:rsid w:val="002023AF"/>
    <w:rsid w:val="0020247F"/>
    <w:rsid w:val="00202651"/>
    <w:rsid w:val="00202A3C"/>
    <w:rsid w:val="00202B2B"/>
    <w:rsid w:val="002034AF"/>
    <w:rsid w:val="00203931"/>
    <w:rsid w:val="00203E0C"/>
    <w:rsid w:val="00203FCE"/>
    <w:rsid w:val="0020400B"/>
    <w:rsid w:val="0020452E"/>
    <w:rsid w:val="00204623"/>
    <w:rsid w:val="002048B4"/>
    <w:rsid w:val="00204DAE"/>
    <w:rsid w:val="0020561F"/>
    <w:rsid w:val="00205B0E"/>
    <w:rsid w:val="00205BC7"/>
    <w:rsid w:val="0020649F"/>
    <w:rsid w:val="00207014"/>
    <w:rsid w:val="002103FB"/>
    <w:rsid w:val="00210427"/>
    <w:rsid w:val="002107B1"/>
    <w:rsid w:val="002107F2"/>
    <w:rsid w:val="00210F6E"/>
    <w:rsid w:val="002112E5"/>
    <w:rsid w:val="0021146C"/>
    <w:rsid w:val="002119BD"/>
    <w:rsid w:val="00211C5F"/>
    <w:rsid w:val="002121D7"/>
    <w:rsid w:val="00212581"/>
    <w:rsid w:val="002127A9"/>
    <w:rsid w:val="0021287A"/>
    <w:rsid w:val="002128BE"/>
    <w:rsid w:val="00212D7B"/>
    <w:rsid w:val="0021331E"/>
    <w:rsid w:val="002137C6"/>
    <w:rsid w:val="002139B6"/>
    <w:rsid w:val="00213ADE"/>
    <w:rsid w:val="00214069"/>
    <w:rsid w:val="0021440C"/>
    <w:rsid w:val="00214605"/>
    <w:rsid w:val="00214E1B"/>
    <w:rsid w:val="00214FD9"/>
    <w:rsid w:val="00215298"/>
    <w:rsid w:val="002156D5"/>
    <w:rsid w:val="002159A6"/>
    <w:rsid w:val="00215F5A"/>
    <w:rsid w:val="002163D1"/>
    <w:rsid w:val="00216558"/>
    <w:rsid w:val="002165ED"/>
    <w:rsid w:val="002168C3"/>
    <w:rsid w:val="00216DEF"/>
    <w:rsid w:val="00217730"/>
    <w:rsid w:val="00217773"/>
    <w:rsid w:val="002177E3"/>
    <w:rsid w:val="002178C5"/>
    <w:rsid w:val="00217D8C"/>
    <w:rsid w:val="0022007D"/>
    <w:rsid w:val="00220080"/>
    <w:rsid w:val="00220361"/>
    <w:rsid w:val="002206A4"/>
    <w:rsid w:val="00220794"/>
    <w:rsid w:val="00220AAC"/>
    <w:rsid w:val="00221E72"/>
    <w:rsid w:val="002229F8"/>
    <w:rsid w:val="00222AEC"/>
    <w:rsid w:val="002232AE"/>
    <w:rsid w:val="0022342F"/>
    <w:rsid w:val="002236BB"/>
    <w:rsid w:val="00223A7A"/>
    <w:rsid w:val="00223C8F"/>
    <w:rsid w:val="00223F17"/>
    <w:rsid w:val="00223F64"/>
    <w:rsid w:val="00224331"/>
    <w:rsid w:val="00224723"/>
    <w:rsid w:val="00224810"/>
    <w:rsid w:val="0022484F"/>
    <w:rsid w:val="00224C15"/>
    <w:rsid w:val="00224D35"/>
    <w:rsid w:val="0022545D"/>
    <w:rsid w:val="00226262"/>
    <w:rsid w:val="00227154"/>
    <w:rsid w:val="00227200"/>
    <w:rsid w:val="0022738A"/>
    <w:rsid w:val="00227581"/>
    <w:rsid w:val="00227C9D"/>
    <w:rsid w:val="00227DAD"/>
    <w:rsid w:val="00227DB0"/>
    <w:rsid w:val="00230239"/>
    <w:rsid w:val="00230488"/>
    <w:rsid w:val="002304D5"/>
    <w:rsid w:val="0023086E"/>
    <w:rsid w:val="00230C6B"/>
    <w:rsid w:val="0023108B"/>
    <w:rsid w:val="002313B6"/>
    <w:rsid w:val="002313B7"/>
    <w:rsid w:val="00231A24"/>
    <w:rsid w:val="00231A6C"/>
    <w:rsid w:val="00231F66"/>
    <w:rsid w:val="00232613"/>
    <w:rsid w:val="00232C1D"/>
    <w:rsid w:val="00233312"/>
    <w:rsid w:val="00233D13"/>
    <w:rsid w:val="00234B83"/>
    <w:rsid w:val="00234E20"/>
    <w:rsid w:val="00234F31"/>
    <w:rsid w:val="00235EE6"/>
    <w:rsid w:val="00236033"/>
    <w:rsid w:val="0023625D"/>
    <w:rsid w:val="00236557"/>
    <w:rsid w:val="00236DF7"/>
    <w:rsid w:val="00236E7C"/>
    <w:rsid w:val="00236EFA"/>
    <w:rsid w:val="00236F51"/>
    <w:rsid w:val="0023761C"/>
    <w:rsid w:val="002403F2"/>
    <w:rsid w:val="00240547"/>
    <w:rsid w:val="00240765"/>
    <w:rsid w:val="00240A84"/>
    <w:rsid w:val="00240AAC"/>
    <w:rsid w:val="00241059"/>
    <w:rsid w:val="0024105E"/>
    <w:rsid w:val="002410FE"/>
    <w:rsid w:val="0024127D"/>
    <w:rsid w:val="002414ED"/>
    <w:rsid w:val="00241937"/>
    <w:rsid w:val="00241B80"/>
    <w:rsid w:val="00241BF1"/>
    <w:rsid w:val="00241CC6"/>
    <w:rsid w:val="00241D23"/>
    <w:rsid w:val="002422F0"/>
    <w:rsid w:val="00242500"/>
    <w:rsid w:val="002434DD"/>
    <w:rsid w:val="002436AD"/>
    <w:rsid w:val="00243C7A"/>
    <w:rsid w:val="002440AB"/>
    <w:rsid w:val="0024436D"/>
    <w:rsid w:val="0024447C"/>
    <w:rsid w:val="002449BF"/>
    <w:rsid w:val="0024504A"/>
    <w:rsid w:val="002451B9"/>
    <w:rsid w:val="00245308"/>
    <w:rsid w:val="002456A3"/>
    <w:rsid w:val="00245909"/>
    <w:rsid w:val="00245A16"/>
    <w:rsid w:val="00245BA4"/>
    <w:rsid w:val="002467EE"/>
    <w:rsid w:val="002469DC"/>
    <w:rsid w:val="002469E8"/>
    <w:rsid w:val="00246A2B"/>
    <w:rsid w:val="00246B37"/>
    <w:rsid w:val="00246E7E"/>
    <w:rsid w:val="0024726E"/>
    <w:rsid w:val="002472D2"/>
    <w:rsid w:val="0024757A"/>
    <w:rsid w:val="002475F0"/>
    <w:rsid w:val="0024773E"/>
    <w:rsid w:val="002478ED"/>
    <w:rsid w:val="002479F7"/>
    <w:rsid w:val="00247B6F"/>
    <w:rsid w:val="00247F8F"/>
    <w:rsid w:val="00247FCB"/>
    <w:rsid w:val="002500C6"/>
    <w:rsid w:val="00250235"/>
    <w:rsid w:val="002502C5"/>
    <w:rsid w:val="002502E7"/>
    <w:rsid w:val="00250529"/>
    <w:rsid w:val="002507A0"/>
    <w:rsid w:val="00250E54"/>
    <w:rsid w:val="00250F05"/>
    <w:rsid w:val="00250F7B"/>
    <w:rsid w:val="00251055"/>
    <w:rsid w:val="00251166"/>
    <w:rsid w:val="0025116F"/>
    <w:rsid w:val="002514E0"/>
    <w:rsid w:val="00251BC5"/>
    <w:rsid w:val="00251CA2"/>
    <w:rsid w:val="002520DD"/>
    <w:rsid w:val="0025219A"/>
    <w:rsid w:val="002522D4"/>
    <w:rsid w:val="0025352D"/>
    <w:rsid w:val="002537A1"/>
    <w:rsid w:val="00253E96"/>
    <w:rsid w:val="0025421C"/>
    <w:rsid w:val="0025443D"/>
    <w:rsid w:val="00254912"/>
    <w:rsid w:val="00254F1A"/>
    <w:rsid w:val="00254F1C"/>
    <w:rsid w:val="00254F39"/>
    <w:rsid w:val="00255086"/>
    <w:rsid w:val="0025510C"/>
    <w:rsid w:val="0025573D"/>
    <w:rsid w:val="00255C53"/>
    <w:rsid w:val="00256119"/>
    <w:rsid w:val="0025616C"/>
    <w:rsid w:val="0025654A"/>
    <w:rsid w:val="002566AC"/>
    <w:rsid w:val="00256B4A"/>
    <w:rsid w:val="00256B9F"/>
    <w:rsid w:val="00256D64"/>
    <w:rsid w:val="00256DD1"/>
    <w:rsid w:val="00256DE7"/>
    <w:rsid w:val="00256E7C"/>
    <w:rsid w:val="0025709B"/>
    <w:rsid w:val="002570B9"/>
    <w:rsid w:val="0025750D"/>
    <w:rsid w:val="002576D5"/>
    <w:rsid w:val="00257A8C"/>
    <w:rsid w:val="00257B84"/>
    <w:rsid w:val="002600C0"/>
    <w:rsid w:val="002601B1"/>
    <w:rsid w:val="0026052F"/>
    <w:rsid w:val="002606F9"/>
    <w:rsid w:val="0026084F"/>
    <w:rsid w:val="002609B9"/>
    <w:rsid w:val="0026135E"/>
    <w:rsid w:val="00261552"/>
    <w:rsid w:val="0026170B"/>
    <w:rsid w:val="0026173C"/>
    <w:rsid w:val="00261DC3"/>
    <w:rsid w:val="002624EF"/>
    <w:rsid w:val="0026269C"/>
    <w:rsid w:val="00262AC6"/>
    <w:rsid w:val="00262B10"/>
    <w:rsid w:val="00262CE4"/>
    <w:rsid w:val="00263208"/>
    <w:rsid w:val="00263A0B"/>
    <w:rsid w:val="00263D9D"/>
    <w:rsid w:val="00264397"/>
    <w:rsid w:val="00264411"/>
    <w:rsid w:val="0026444F"/>
    <w:rsid w:val="0026455C"/>
    <w:rsid w:val="00264CB0"/>
    <w:rsid w:val="00264DC8"/>
    <w:rsid w:val="00264EA8"/>
    <w:rsid w:val="0026576D"/>
    <w:rsid w:val="00265939"/>
    <w:rsid w:val="00265CEE"/>
    <w:rsid w:val="00265E07"/>
    <w:rsid w:val="0026647D"/>
    <w:rsid w:val="00266574"/>
    <w:rsid w:val="0026684B"/>
    <w:rsid w:val="00266B29"/>
    <w:rsid w:val="00266E4A"/>
    <w:rsid w:val="00266FF1"/>
    <w:rsid w:val="00267390"/>
    <w:rsid w:val="00267A31"/>
    <w:rsid w:val="00267D07"/>
    <w:rsid w:val="002702C5"/>
    <w:rsid w:val="002703F3"/>
    <w:rsid w:val="00270402"/>
    <w:rsid w:val="002709AF"/>
    <w:rsid w:val="00270A1F"/>
    <w:rsid w:val="00271422"/>
    <w:rsid w:val="0027155D"/>
    <w:rsid w:val="0027157F"/>
    <w:rsid w:val="00271735"/>
    <w:rsid w:val="00271B10"/>
    <w:rsid w:val="00272639"/>
    <w:rsid w:val="00273194"/>
    <w:rsid w:val="00273B06"/>
    <w:rsid w:val="00273E7E"/>
    <w:rsid w:val="0027408A"/>
    <w:rsid w:val="00274241"/>
    <w:rsid w:val="002742EE"/>
    <w:rsid w:val="002744E2"/>
    <w:rsid w:val="00274569"/>
    <w:rsid w:val="002745E6"/>
    <w:rsid w:val="0027475E"/>
    <w:rsid w:val="002747B4"/>
    <w:rsid w:val="00274CF0"/>
    <w:rsid w:val="0027525D"/>
    <w:rsid w:val="00275308"/>
    <w:rsid w:val="00275325"/>
    <w:rsid w:val="0027542C"/>
    <w:rsid w:val="00275522"/>
    <w:rsid w:val="0027568B"/>
    <w:rsid w:val="00275B14"/>
    <w:rsid w:val="00275BE4"/>
    <w:rsid w:val="00275E80"/>
    <w:rsid w:val="0027605C"/>
    <w:rsid w:val="002761D3"/>
    <w:rsid w:val="00276224"/>
    <w:rsid w:val="0027628D"/>
    <w:rsid w:val="002762CA"/>
    <w:rsid w:val="0027632F"/>
    <w:rsid w:val="0027692E"/>
    <w:rsid w:val="00276B8D"/>
    <w:rsid w:val="00276C8A"/>
    <w:rsid w:val="00276E3D"/>
    <w:rsid w:val="002771B1"/>
    <w:rsid w:val="002772F4"/>
    <w:rsid w:val="00277386"/>
    <w:rsid w:val="0027740E"/>
    <w:rsid w:val="002774D9"/>
    <w:rsid w:val="00277530"/>
    <w:rsid w:val="00277843"/>
    <w:rsid w:val="00277D22"/>
    <w:rsid w:val="00277D8D"/>
    <w:rsid w:val="00277FB7"/>
    <w:rsid w:val="0028002C"/>
    <w:rsid w:val="00280282"/>
    <w:rsid w:val="00280488"/>
    <w:rsid w:val="002804CD"/>
    <w:rsid w:val="00280963"/>
    <w:rsid w:val="00280995"/>
    <w:rsid w:val="00280F17"/>
    <w:rsid w:val="00280FE5"/>
    <w:rsid w:val="002813C0"/>
    <w:rsid w:val="002818AE"/>
    <w:rsid w:val="00281B87"/>
    <w:rsid w:val="002826E5"/>
    <w:rsid w:val="00282FEA"/>
    <w:rsid w:val="00283491"/>
    <w:rsid w:val="00283815"/>
    <w:rsid w:val="00283CF1"/>
    <w:rsid w:val="00283D09"/>
    <w:rsid w:val="002841F4"/>
    <w:rsid w:val="00284861"/>
    <w:rsid w:val="0028522A"/>
    <w:rsid w:val="00285A5C"/>
    <w:rsid w:val="00286293"/>
    <w:rsid w:val="00286352"/>
    <w:rsid w:val="0028643D"/>
    <w:rsid w:val="00286630"/>
    <w:rsid w:val="00286637"/>
    <w:rsid w:val="002869D1"/>
    <w:rsid w:val="00286B81"/>
    <w:rsid w:val="002874D7"/>
    <w:rsid w:val="00287717"/>
    <w:rsid w:val="0028785B"/>
    <w:rsid w:val="0028798F"/>
    <w:rsid w:val="00290972"/>
    <w:rsid w:val="00290A6E"/>
    <w:rsid w:val="00290CE3"/>
    <w:rsid w:val="00291273"/>
    <w:rsid w:val="0029134A"/>
    <w:rsid w:val="00291867"/>
    <w:rsid w:val="00291B39"/>
    <w:rsid w:val="00291B4E"/>
    <w:rsid w:val="002920C1"/>
    <w:rsid w:val="00292183"/>
    <w:rsid w:val="0029254C"/>
    <w:rsid w:val="00292793"/>
    <w:rsid w:val="00292F93"/>
    <w:rsid w:val="00293128"/>
    <w:rsid w:val="002931B0"/>
    <w:rsid w:val="002947CE"/>
    <w:rsid w:val="00294DDB"/>
    <w:rsid w:val="00294E26"/>
    <w:rsid w:val="00294FD1"/>
    <w:rsid w:val="002953EF"/>
    <w:rsid w:val="0029546D"/>
    <w:rsid w:val="0029549A"/>
    <w:rsid w:val="00295570"/>
    <w:rsid w:val="00295591"/>
    <w:rsid w:val="00295A97"/>
    <w:rsid w:val="00295A9C"/>
    <w:rsid w:val="00295C0F"/>
    <w:rsid w:val="00295C53"/>
    <w:rsid w:val="00295F33"/>
    <w:rsid w:val="002968C7"/>
    <w:rsid w:val="0029695D"/>
    <w:rsid w:val="00296E33"/>
    <w:rsid w:val="00296E98"/>
    <w:rsid w:val="00296F9F"/>
    <w:rsid w:val="0029733A"/>
    <w:rsid w:val="002975CF"/>
    <w:rsid w:val="002977C1"/>
    <w:rsid w:val="00297B92"/>
    <w:rsid w:val="00297C1B"/>
    <w:rsid w:val="00297C9B"/>
    <w:rsid w:val="00297CF1"/>
    <w:rsid w:val="00297EFA"/>
    <w:rsid w:val="002A029C"/>
    <w:rsid w:val="002A02AA"/>
    <w:rsid w:val="002A038C"/>
    <w:rsid w:val="002A0442"/>
    <w:rsid w:val="002A0576"/>
    <w:rsid w:val="002A0882"/>
    <w:rsid w:val="002A0A50"/>
    <w:rsid w:val="002A0A95"/>
    <w:rsid w:val="002A0AE7"/>
    <w:rsid w:val="002A0C24"/>
    <w:rsid w:val="002A0FCD"/>
    <w:rsid w:val="002A1056"/>
    <w:rsid w:val="002A1148"/>
    <w:rsid w:val="002A1689"/>
    <w:rsid w:val="002A1BC1"/>
    <w:rsid w:val="002A22C9"/>
    <w:rsid w:val="002A22F9"/>
    <w:rsid w:val="002A259B"/>
    <w:rsid w:val="002A29F3"/>
    <w:rsid w:val="002A2A4B"/>
    <w:rsid w:val="002A2F6B"/>
    <w:rsid w:val="002A32D3"/>
    <w:rsid w:val="002A3570"/>
    <w:rsid w:val="002A36D8"/>
    <w:rsid w:val="002A3D30"/>
    <w:rsid w:val="002A40D2"/>
    <w:rsid w:val="002A4B5A"/>
    <w:rsid w:val="002A4CB6"/>
    <w:rsid w:val="002A51E9"/>
    <w:rsid w:val="002A536E"/>
    <w:rsid w:val="002A583F"/>
    <w:rsid w:val="002A5988"/>
    <w:rsid w:val="002A5B18"/>
    <w:rsid w:val="002A625F"/>
    <w:rsid w:val="002A656E"/>
    <w:rsid w:val="002A664A"/>
    <w:rsid w:val="002A6795"/>
    <w:rsid w:val="002A6872"/>
    <w:rsid w:val="002A6931"/>
    <w:rsid w:val="002A69D9"/>
    <w:rsid w:val="002A6E33"/>
    <w:rsid w:val="002A6EBA"/>
    <w:rsid w:val="002A6F7F"/>
    <w:rsid w:val="002A71D7"/>
    <w:rsid w:val="002A722B"/>
    <w:rsid w:val="002A729F"/>
    <w:rsid w:val="002A773B"/>
    <w:rsid w:val="002A7CA2"/>
    <w:rsid w:val="002A7D13"/>
    <w:rsid w:val="002A7E1C"/>
    <w:rsid w:val="002B0595"/>
    <w:rsid w:val="002B05AA"/>
    <w:rsid w:val="002B05CA"/>
    <w:rsid w:val="002B087E"/>
    <w:rsid w:val="002B0895"/>
    <w:rsid w:val="002B0D56"/>
    <w:rsid w:val="002B17D0"/>
    <w:rsid w:val="002B1806"/>
    <w:rsid w:val="002B19FD"/>
    <w:rsid w:val="002B1A41"/>
    <w:rsid w:val="002B1C1C"/>
    <w:rsid w:val="002B1D79"/>
    <w:rsid w:val="002B1DDF"/>
    <w:rsid w:val="002B215E"/>
    <w:rsid w:val="002B2C99"/>
    <w:rsid w:val="002B3403"/>
    <w:rsid w:val="002B3EBF"/>
    <w:rsid w:val="002B4570"/>
    <w:rsid w:val="002B45AE"/>
    <w:rsid w:val="002B45DF"/>
    <w:rsid w:val="002B46B2"/>
    <w:rsid w:val="002B4BAA"/>
    <w:rsid w:val="002B5897"/>
    <w:rsid w:val="002B5D6D"/>
    <w:rsid w:val="002B66BF"/>
    <w:rsid w:val="002B68D9"/>
    <w:rsid w:val="002B70A5"/>
    <w:rsid w:val="002B7480"/>
    <w:rsid w:val="002B74C3"/>
    <w:rsid w:val="002B7922"/>
    <w:rsid w:val="002B7D4F"/>
    <w:rsid w:val="002C0027"/>
    <w:rsid w:val="002C00FB"/>
    <w:rsid w:val="002C06C0"/>
    <w:rsid w:val="002C0A24"/>
    <w:rsid w:val="002C0CC7"/>
    <w:rsid w:val="002C1017"/>
    <w:rsid w:val="002C109E"/>
    <w:rsid w:val="002C1AD1"/>
    <w:rsid w:val="002C2263"/>
    <w:rsid w:val="002C280A"/>
    <w:rsid w:val="002C2A94"/>
    <w:rsid w:val="002C33C6"/>
    <w:rsid w:val="002C391A"/>
    <w:rsid w:val="002C39CA"/>
    <w:rsid w:val="002C3B40"/>
    <w:rsid w:val="002C41CF"/>
    <w:rsid w:val="002C41F0"/>
    <w:rsid w:val="002C420C"/>
    <w:rsid w:val="002C47ED"/>
    <w:rsid w:val="002C4C8D"/>
    <w:rsid w:val="002C4E64"/>
    <w:rsid w:val="002C50F6"/>
    <w:rsid w:val="002C55CC"/>
    <w:rsid w:val="002C586B"/>
    <w:rsid w:val="002C58EE"/>
    <w:rsid w:val="002C5CC0"/>
    <w:rsid w:val="002C6171"/>
    <w:rsid w:val="002C6228"/>
    <w:rsid w:val="002C62DA"/>
    <w:rsid w:val="002C64B3"/>
    <w:rsid w:val="002C67DE"/>
    <w:rsid w:val="002C6A4F"/>
    <w:rsid w:val="002C76C7"/>
    <w:rsid w:val="002C78B3"/>
    <w:rsid w:val="002C790D"/>
    <w:rsid w:val="002C7A4A"/>
    <w:rsid w:val="002C7B2F"/>
    <w:rsid w:val="002C7E20"/>
    <w:rsid w:val="002D05E2"/>
    <w:rsid w:val="002D09D8"/>
    <w:rsid w:val="002D0A4D"/>
    <w:rsid w:val="002D0DC1"/>
    <w:rsid w:val="002D15CC"/>
    <w:rsid w:val="002D2AA1"/>
    <w:rsid w:val="002D2C83"/>
    <w:rsid w:val="002D332B"/>
    <w:rsid w:val="002D3EBC"/>
    <w:rsid w:val="002D4D5D"/>
    <w:rsid w:val="002D4EAC"/>
    <w:rsid w:val="002D55A9"/>
    <w:rsid w:val="002D574E"/>
    <w:rsid w:val="002D58AC"/>
    <w:rsid w:val="002D5956"/>
    <w:rsid w:val="002D59E5"/>
    <w:rsid w:val="002D5A20"/>
    <w:rsid w:val="002D5B81"/>
    <w:rsid w:val="002D5EDA"/>
    <w:rsid w:val="002D6536"/>
    <w:rsid w:val="002D65E0"/>
    <w:rsid w:val="002D679B"/>
    <w:rsid w:val="002D68C4"/>
    <w:rsid w:val="002D6AA8"/>
    <w:rsid w:val="002D6C44"/>
    <w:rsid w:val="002D6DDF"/>
    <w:rsid w:val="002D7079"/>
    <w:rsid w:val="002D7453"/>
    <w:rsid w:val="002D78B7"/>
    <w:rsid w:val="002D7A1D"/>
    <w:rsid w:val="002D7B7B"/>
    <w:rsid w:val="002D7EE3"/>
    <w:rsid w:val="002D7EFD"/>
    <w:rsid w:val="002D7FC6"/>
    <w:rsid w:val="002E00C6"/>
    <w:rsid w:val="002E0327"/>
    <w:rsid w:val="002E0747"/>
    <w:rsid w:val="002E0D46"/>
    <w:rsid w:val="002E1057"/>
    <w:rsid w:val="002E122B"/>
    <w:rsid w:val="002E1425"/>
    <w:rsid w:val="002E1704"/>
    <w:rsid w:val="002E18D6"/>
    <w:rsid w:val="002E1C12"/>
    <w:rsid w:val="002E200E"/>
    <w:rsid w:val="002E22CA"/>
    <w:rsid w:val="002E24DA"/>
    <w:rsid w:val="002E25B2"/>
    <w:rsid w:val="002E2776"/>
    <w:rsid w:val="002E28E7"/>
    <w:rsid w:val="002E2DB6"/>
    <w:rsid w:val="002E2FCB"/>
    <w:rsid w:val="002E3428"/>
    <w:rsid w:val="002E3E80"/>
    <w:rsid w:val="002E443F"/>
    <w:rsid w:val="002E4F63"/>
    <w:rsid w:val="002E50FB"/>
    <w:rsid w:val="002E5555"/>
    <w:rsid w:val="002E583A"/>
    <w:rsid w:val="002E67AF"/>
    <w:rsid w:val="002E723C"/>
    <w:rsid w:val="002E728F"/>
    <w:rsid w:val="002E7A80"/>
    <w:rsid w:val="002E7ABB"/>
    <w:rsid w:val="002E7B62"/>
    <w:rsid w:val="002F0032"/>
    <w:rsid w:val="002F01B5"/>
    <w:rsid w:val="002F0756"/>
    <w:rsid w:val="002F0CA0"/>
    <w:rsid w:val="002F11AD"/>
    <w:rsid w:val="002F1703"/>
    <w:rsid w:val="002F1CFA"/>
    <w:rsid w:val="002F1D67"/>
    <w:rsid w:val="002F1FED"/>
    <w:rsid w:val="002F2078"/>
    <w:rsid w:val="002F22BC"/>
    <w:rsid w:val="002F2763"/>
    <w:rsid w:val="002F286F"/>
    <w:rsid w:val="002F3171"/>
    <w:rsid w:val="002F3292"/>
    <w:rsid w:val="002F38BF"/>
    <w:rsid w:val="002F3C76"/>
    <w:rsid w:val="002F3D1F"/>
    <w:rsid w:val="002F4056"/>
    <w:rsid w:val="002F418E"/>
    <w:rsid w:val="002F419B"/>
    <w:rsid w:val="002F4271"/>
    <w:rsid w:val="002F4C9D"/>
    <w:rsid w:val="002F4E36"/>
    <w:rsid w:val="002F4F9D"/>
    <w:rsid w:val="002F5C8A"/>
    <w:rsid w:val="002F604B"/>
    <w:rsid w:val="002F66B1"/>
    <w:rsid w:val="002F6CA3"/>
    <w:rsid w:val="002F6F3A"/>
    <w:rsid w:val="002F7226"/>
    <w:rsid w:val="002F72FE"/>
    <w:rsid w:val="002F777C"/>
    <w:rsid w:val="002F7BAD"/>
    <w:rsid w:val="003003C3"/>
    <w:rsid w:val="00300DB7"/>
    <w:rsid w:val="003018D0"/>
    <w:rsid w:val="00302092"/>
    <w:rsid w:val="00302234"/>
    <w:rsid w:val="003024CE"/>
    <w:rsid w:val="003028D0"/>
    <w:rsid w:val="00302918"/>
    <w:rsid w:val="00302CCA"/>
    <w:rsid w:val="00302E72"/>
    <w:rsid w:val="00303760"/>
    <w:rsid w:val="00303B03"/>
    <w:rsid w:val="003041E8"/>
    <w:rsid w:val="003046F5"/>
    <w:rsid w:val="00304CF2"/>
    <w:rsid w:val="00304F7C"/>
    <w:rsid w:val="00305117"/>
    <w:rsid w:val="00305144"/>
    <w:rsid w:val="003058A2"/>
    <w:rsid w:val="00305A4B"/>
    <w:rsid w:val="00305C2A"/>
    <w:rsid w:val="003060AF"/>
    <w:rsid w:val="00306690"/>
    <w:rsid w:val="00306780"/>
    <w:rsid w:val="00306A7E"/>
    <w:rsid w:val="00306C3B"/>
    <w:rsid w:val="00306E72"/>
    <w:rsid w:val="00307075"/>
    <w:rsid w:val="003079C4"/>
    <w:rsid w:val="00307FDB"/>
    <w:rsid w:val="00310178"/>
    <w:rsid w:val="00310194"/>
    <w:rsid w:val="003101C6"/>
    <w:rsid w:val="003103AE"/>
    <w:rsid w:val="003105F7"/>
    <w:rsid w:val="00311358"/>
    <w:rsid w:val="0031148E"/>
    <w:rsid w:val="003114FD"/>
    <w:rsid w:val="00311577"/>
    <w:rsid w:val="0031197E"/>
    <w:rsid w:val="00311C5E"/>
    <w:rsid w:val="00311DBB"/>
    <w:rsid w:val="00312CD7"/>
    <w:rsid w:val="00312DD2"/>
    <w:rsid w:val="00312F7C"/>
    <w:rsid w:val="003132CD"/>
    <w:rsid w:val="00313AED"/>
    <w:rsid w:val="00313E33"/>
    <w:rsid w:val="0031488E"/>
    <w:rsid w:val="00314A07"/>
    <w:rsid w:val="00314B92"/>
    <w:rsid w:val="00315B6C"/>
    <w:rsid w:val="00315DA2"/>
    <w:rsid w:val="0031612C"/>
    <w:rsid w:val="003165B6"/>
    <w:rsid w:val="00316C32"/>
    <w:rsid w:val="00316FA3"/>
    <w:rsid w:val="00317588"/>
    <w:rsid w:val="003177AA"/>
    <w:rsid w:val="003178BF"/>
    <w:rsid w:val="00317C1D"/>
    <w:rsid w:val="003209A1"/>
    <w:rsid w:val="00321391"/>
    <w:rsid w:val="00321660"/>
    <w:rsid w:val="0032191B"/>
    <w:rsid w:val="00321BD1"/>
    <w:rsid w:val="00322265"/>
    <w:rsid w:val="003230A7"/>
    <w:rsid w:val="00323417"/>
    <w:rsid w:val="00323A7D"/>
    <w:rsid w:val="00323CE0"/>
    <w:rsid w:val="003242DE"/>
    <w:rsid w:val="003244CA"/>
    <w:rsid w:val="003247C3"/>
    <w:rsid w:val="003249AC"/>
    <w:rsid w:val="00325227"/>
    <w:rsid w:val="00325314"/>
    <w:rsid w:val="003258BF"/>
    <w:rsid w:val="00325C0B"/>
    <w:rsid w:val="00325CB9"/>
    <w:rsid w:val="00325D4E"/>
    <w:rsid w:val="00325EFD"/>
    <w:rsid w:val="00326101"/>
    <w:rsid w:val="00326211"/>
    <w:rsid w:val="003265FE"/>
    <w:rsid w:val="00326A35"/>
    <w:rsid w:val="00327973"/>
    <w:rsid w:val="00327DC9"/>
    <w:rsid w:val="00327E3C"/>
    <w:rsid w:val="003302E7"/>
    <w:rsid w:val="00330367"/>
    <w:rsid w:val="003303C1"/>
    <w:rsid w:val="00330AA5"/>
    <w:rsid w:val="00330B99"/>
    <w:rsid w:val="00330C4C"/>
    <w:rsid w:val="00330F47"/>
    <w:rsid w:val="003311BC"/>
    <w:rsid w:val="003312CF"/>
    <w:rsid w:val="003312E8"/>
    <w:rsid w:val="00331A51"/>
    <w:rsid w:val="00331B6E"/>
    <w:rsid w:val="00331BE7"/>
    <w:rsid w:val="00331C87"/>
    <w:rsid w:val="00331F06"/>
    <w:rsid w:val="003325BD"/>
    <w:rsid w:val="0033261E"/>
    <w:rsid w:val="003328C3"/>
    <w:rsid w:val="00332A2A"/>
    <w:rsid w:val="00332A42"/>
    <w:rsid w:val="00332B09"/>
    <w:rsid w:val="00332E6F"/>
    <w:rsid w:val="00333857"/>
    <w:rsid w:val="003338EC"/>
    <w:rsid w:val="003339EB"/>
    <w:rsid w:val="00333B9F"/>
    <w:rsid w:val="0033435B"/>
    <w:rsid w:val="0033467D"/>
    <w:rsid w:val="00334FFA"/>
    <w:rsid w:val="00335415"/>
    <w:rsid w:val="00335864"/>
    <w:rsid w:val="00335B9C"/>
    <w:rsid w:val="00335EA6"/>
    <w:rsid w:val="00335FF6"/>
    <w:rsid w:val="003360DB"/>
    <w:rsid w:val="00336CD5"/>
    <w:rsid w:val="003370DE"/>
    <w:rsid w:val="00337139"/>
    <w:rsid w:val="00337216"/>
    <w:rsid w:val="0033736F"/>
    <w:rsid w:val="003374F1"/>
    <w:rsid w:val="00337A7B"/>
    <w:rsid w:val="00337AAC"/>
    <w:rsid w:val="00337B5F"/>
    <w:rsid w:val="0034127D"/>
    <w:rsid w:val="003414C3"/>
    <w:rsid w:val="00341513"/>
    <w:rsid w:val="0034165E"/>
    <w:rsid w:val="003416F1"/>
    <w:rsid w:val="00341F91"/>
    <w:rsid w:val="00342041"/>
    <w:rsid w:val="00342078"/>
    <w:rsid w:val="0034265E"/>
    <w:rsid w:val="00342755"/>
    <w:rsid w:val="00342AA5"/>
    <w:rsid w:val="00342BF0"/>
    <w:rsid w:val="00342DB7"/>
    <w:rsid w:val="003433F3"/>
    <w:rsid w:val="00343A62"/>
    <w:rsid w:val="003440D4"/>
    <w:rsid w:val="00344249"/>
    <w:rsid w:val="00344328"/>
    <w:rsid w:val="003443EB"/>
    <w:rsid w:val="003447F2"/>
    <w:rsid w:val="00344A59"/>
    <w:rsid w:val="00344B2B"/>
    <w:rsid w:val="00344C2F"/>
    <w:rsid w:val="00344E4B"/>
    <w:rsid w:val="00345500"/>
    <w:rsid w:val="00345649"/>
    <w:rsid w:val="00345CCA"/>
    <w:rsid w:val="003460A5"/>
    <w:rsid w:val="003476AF"/>
    <w:rsid w:val="00347A8D"/>
    <w:rsid w:val="00347FBA"/>
    <w:rsid w:val="00350864"/>
    <w:rsid w:val="003509F9"/>
    <w:rsid w:val="00350CB8"/>
    <w:rsid w:val="00350DD2"/>
    <w:rsid w:val="00351344"/>
    <w:rsid w:val="00352147"/>
    <w:rsid w:val="0035230C"/>
    <w:rsid w:val="0035249F"/>
    <w:rsid w:val="0035252F"/>
    <w:rsid w:val="00352C57"/>
    <w:rsid w:val="003533BE"/>
    <w:rsid w:val="00353A52"/>
    <w:rsid w:val="00353AEF"/>
    <w:rsid w:val="00353C07"/>
    <w:rsid w:val="00353DC9"/>
    <w:rsid w:val="0035415A"/>
    <w:rsid w:val="003544C0"/>
    <w:rsid w:val="003544C8"/>
    <w:rsid w:val="003548E7"/>
    <w:rsid w:val="00354BA6"/>
    <w:rsid w:val="003563D2"/>
    <w:rsid w:val="003567FC"/>
    <w:rsid w:val="0035738A"/>
    <w:rsid w:val="00357DC6"/>
    <w:rsid w:val="00360337"/>
    <w:rsid w:val="00360372"/>
    <w:rsid w:val="00360712"/>
    <w:rsid w:val="00360992"/>
    <w:rsid w:val="00360B47"/>
    <w:rsid w:val="00360CCE"/>
    <w:rsid w:val="0036146A"/>
    <w:rsid w:val="00361536"/>
    <w:rsid w:val="00361744"/>
    <w:rsid w:val="003617F3"/>
    <w:rsid w:val="00361D8F"/>
    <w:rsid w:val="003621C1"/>
    <w:rsid w:val="003622FD"/>
    <w:rsid w:val="003624C9"/>
    <w:rsid w:val="0036292E"/>
    <w:rsid w:val="003629AF"/>
    <w:rsid w:val="00362B51"/>
    <w:rsid w:val="00362BF6"/>
    <w:rsid w:val="003631B5"/>
    <w:rsid w:val="00363232"/>
    <w:rsid w:val="003632E4"/>
    <w:rsid w:val="0036356C"/>
    <w:rsid w:val="003635F8"/>
    <w:rsid w:val="00363697"/>
    <w:rsid w:val="003639FD"/>
    <w:rsid w:val="00363B1B"/>
    <w:rsid w:val="00363F61"/>
    <w:rsid w:val="0036466C"/>
    <w:rsid w:val="0036497F"/>
    <w:rsid w:val="00364BB0"/>
    <w:rsid w:val="00364F29"/>
    <w:rsid w:val="00365970"/>
    <w:rsid w:val="003659B7"/>
    <w:rsid w:val="00365E5A"/>
    <w:rsid w:val="00365FA4"/>
    <w:rsid w:val="003665B1"/>
    <w:rsid w:val="0036672D"/>
    <w:rsid w:val="0036695A"/>
    <w:rsid w:val="00366E14"/>
    <w:rsid w:val="003673AF"/>
    <w:rsid w:val="003677BC"/>
    <w:rsid w:val="00367B2D"/>
    <w:rsid w:val="00367D80"/>
    <w:rsid w:val="0037008C"/>
    <w:rsid w:val="0037075C"/>
    <w:rsid w:val="00370ACD"/>
    <w:rsid w:val="00371096"/>
    <w:rsid w:val="0037132A"/>
    <w:rsid w:val="00371760"/>
    <w:rsid w:val="003717F3"/>
    <w:rsid w:val="00371F65"/>
    <w:rsid w:val="00372063"/>
    <w:rsid w:val="00372248"/>
    <w:rsid w:val="0037268B"/>
    <w:rsid w:val="00372783"/>
    <w:rsid w:val="0037278E"/>
    <w:rsid w:val="003729EE"/>
    <w:rsid w:val="003730C8"/>
    <w:rsid w:val="003731B1"/>
    <w:rsid w:val="003732D3"/>
    <w:rsid w:val="0037359F"/>
    <w:rsid w:val="0037382B"/>
    <w:rsid w:val="00373F41"/>
    <w:rsid w:val="00374393"/>
    <w:rsid w:val="003743CA"/>
    <w:rsid w:val="003746CA"/>
    <w:rsid w:val="0037483B"/>
    <w:rsid w:val="003749B0"/>
    <w:rsid w:val="00374E3D"/>
    <w:rsid w:val="00375500"/>
    <w:rsid w:val="00375735"/>
    <w:rsid w:val="00375AB2"/>
    <w:rsid w:val="00375CEF"/>
    <w:rsid w:val="0037610D"/>
    <w:rsid w:val="0037684D"/>
    <w:rsid w:val="003772D9"/>
    <w:rsid w:val="003773BB"/>
    <w:rsid w:val="0037752B"/>
    <w:rsid w:val="003775D9"/>
    <w:rsid w:val="0037770B"/>
    <w:rsid w:val="00377A28"/>
    <w:rsid w:val="00377BBE"/>
    <w:rsid w:val="00377CB6"/>
    <w:rsid w:val="0038022A"/>
    <w:rsid w:val="00380497"/>
    <w:rsid w:val="00380A5A"/>
    <w:rsid w:val="00380AD5"/>
    <w:rsid w:val="00380AF5"/>
    <w:rsid w:val="00380D94"/>
    <w:rsid w:val="00381211"/>
    <w:rsid w:val="0038128D"/>
    <w:rsid w:val="00381427"/>
    <w:rsid w:val="0038162C"/>
    <w:rsid w:val="00381701"/>
    <w:rsid w:val="00381C03"/>
    <w:rsid w:val="003821C3"/>
    <w:rsid w:val="0038341A"/>
    <w:rsid w:val="00383C62"/>
    <w:rsid w:val="00383EF5"/>
    <w:rsid w:val="0038446A"/>
    <w:rsid w:val="003846C2"/>
    <w:rsid w:val="00384AB3"/>
    <w:rsid w:val="00384BCE"/>
    <w:rsid w:val="0038539D"/>
    <w:rsid w:val="003856B6"/>
    <w:rsid w:val="0038592D"/>
    <w:rsid w:val="00385A45"/>
    <w:rsid w:val="0038691F"/>
    <w:rsid w:val="00386B97"/>
    <w:rsid w:val="00386ED1"/>
    <w:rsid w:val="003871AF"/>
    <w:rsid w:val="0038757F"/>
    <w:rsid w:val="00387949"/>
    <w:rsid w:val="003879DE"/>
    <w:rsid w:val="00387BC9"/>
    <w:rsid w:val="00387C46"/>
    <w:rsid w:val="0039095A"/>
    <w:rsid w:val="00390FFE"/>
    <w:rsid w:val="003914BB"/>
    <w:rsid w:val="003914CE"/>
    <w:rsid w:val="00391A91"/>
    <w:rsid w:val="00391FED"/>
    <w:rsid w:val="0039203E"/>
    <w:rsid w:val="0039229F"/>
    <w:rsid w:val="0039255D"/>
    <w:rsid w:val="003927A7"/>
    <w:rsid w:val="0039300B"/>
    <w:rsid w:val="003935E4"/>
    <w:rsid w:val="0039373B"/>
    <w:rsid w:val="00393839"/>
    <w:rsid w:val="00393E07"/>
    <w:rsid w:val="0039418A"/>
    <w:rsid w:val="0039418F"/>
    <w:rsid w:val="00394492"/>
    <w:rsid w:val="0039481D"/>
    <w:rsid w:val="003948CF"/>
    <w:rsid w:val="00394A4E"/>
    <w:rsid w:val="00394C8E"/>
    <w:rsid w:val="003953C6"/>
    <w:rsid w:val="003958C2"/>
    <w:rsid w:val="00395E2D"/>
    <w:rsid w:val="003960C2"/>
    <w:rsid w:val="00396147"/>
    <w:rsid w:val="003962D2"/>
    <w:rsid w:val="0039647B"/>
    <w:rsid w:val="00397727"/>
    <w:rsid w:val="00397958"/>
    <w:rsid w:val="003A18C4"/>
    <w:rsid w:val="003A1CAD"/>
    <w:rsid w:val="003A1F22"/>
    <w:rsid w:val="003A2469"/>
    <w:rsid w:val="003A30F1"/>
    <w:rsid w:val="003A3569"/>
    <w:rsid w:val="003A4136"/>
    <w:rsid w:val="003A5128"/>
    <w:rsid w:val="003A5149"/>
    <w:rsid w:val="003A5280"/>
    <w:rsid w:val="003A57A9"/>
    <w:rsid w:val="003A601E"/>
    <w:rsid w:val="003A6117"/>
    <w:rsid w:val="003A640B"/>
    <w:rsid w:val="003A6F49"/>
    <w:rsid w:val="003A6FD5"/>
    <w:rsid w:val="003A75A9"/>
    <w:rsid w:val="003A7AB3"/>
    <w:rsid w:val="003B030A"/>
    <w:rsid w:val="003B0559"/>
    <w:rsid w:val="003B0863"/>
    <w:rsid w:val="003B0AB4"/>
    <w:rsid w:val="003B0ACE"/>
    <w:rsid w:val="003B0B42"/>
    <w:rsid w:val="003B0C18"/>
    <w:rsid w:val="003B0E91"/>
    <w:rsid w:val="003B0EE3"/>
    <w:rsid w:val="003B0F08"/>
    <w:rsid w:val="003B15DF"/>
    <w:rsid w:val="003B16B7"/>
    <w:rsid w:val="003B16BA"/>
    <w:rsid w:val="003B1C1D"/>
    <w:rsid w:val="003B3749"/>
    <w:rsid w:val="003B3D92"/>
    <w:rsid w:val="003B3F47"/>
    <w:rsid w:val="003B417F"/>
    <w:rsid w:val="003B435C"/>
    <w:rsid w:val="003B4517"/>
    <w:rsid w:val="003B4BF8"/>
    <w:rsid w:val="003B5341"/>
    <w:rsid w:val="003B5729"/>
    <w:rsid w:val="003B5945"/>
    <w:rsid w:val="003B5D67"/>
    <w:rsid w:val="003B5DC8"/>
    <w:rsid w:val="003B6EFB"/>
    <w:rsid w:val="003B7789"/>
    <w:rsid w:val="003B782D"/>
    <w:rsid w:val="003B7C4B"/>
    <w:rsid w:val="003C1427"/>
    <w:rsid w:val="003C1464"/>
    <w:rsid w:val="003C1830"/>
    <w:rsid w:val="003C1BF1"/>
    <w:rsid w:val="003C25E8"/>
    <w:rsid w:val="003C32DF"/>
    <w:rsid w:val="003C3795"/>
    <w:rsid w:val="003C3F1B"/>
    <w:rsid w:val="003C4115"/>
    <w:rsid w:val="003C4660"/>
    <w:rsid w:val="003C4B78"/>
    <w:rsid w:val="003C4B88"/>
    <w:rsid w:val="003C4E0D"/>
    <w:rsid w:val="003C4FCE"/>
    <w:rsid w:val="003C57E7"/>
    <w:rsid w:val="003C62CD"/>
    <w:rsid w:val="003C6411"/>
    <w:rsid w:val="003C6550"/>
    <w:rsid w:val="003C6639"/>
    <w:rsid w:val="003C6753"/>
    <w:rsid w:val="003C6DDB"/>
    <w:rsid w:val="003C6E00"/>
    <w:rsid w:val="003C711F"/>
    <w:rsid w:val="003C75EA"/>
    <w:rsid w:val="003C7E6D"/>
    <w:rsid w:val="003D0354"/>
    <w:rsid w:val="003D05AE"/>
    <w:rsid w:val="003D09CF"/>
    <w:rsid w:val="003D1012"/>
    <w:rsid w:val="003D137D"/>
    <w:rsid w:val="003D1384"/>
    <w:rsid w:val="003D15F2"/>
    <w:rsid w:val="003D1655"/>
    <w:rsid w:val="003D18C8"/>
    <w:rsid w:val="003D1C98"/>
    <w:rsid w:val="003D2271"/>
    <w:rsid w:val="003D26DD"/>
    <w:rsid w:val="003D291A"/>
    <w:rsid w:val="003D32AF"/>
    <w:rsid w:val="003D35EF"/>
    <w:rsid w:val="003D3C1A"/>
    <w:rsid w:val="003D3F7A"/>
    <w:rsid w:val="003D40A7"/>
    <w:rsid w:val="003D478A"/>
    <w:rsid w:val="003D4C8D"/>
    <w:rsid w:val="003D4EFC"/>
    <w:rsid w:val="003D525A"/>
    <w:rsid w:val="003D52BD"/>
    <w:rsid w:val="003D566D"/>
    <w:rsid w:val="003D56A7"/>
    <w:rsid w:val="003D5BD8"/>
    <w:rsid w:val="003D5CA6"/>
    <w:rsid w:val="003D72CE"/>
    <w:rsid w:val="003D7667"/>
    <w:rsid w:val="003D7683"/>
    <w:rsid w:val="003D7868"/>
    <w:rsid w:val="003D79DA"/>
    <w:rsid w:val="003D7D22"/>
    <w:rsid w:val="003E047F"/>
    <w:rsid w:val="003E06EA"/>
    <w:rsid w:val="003E0795"/>
    <w:rsid w:val="003E1A3C"/>
    <w:rsid w:val="003E2249"/>
    <w:rsid w:val="003E27E5"/>
    <w:rsid w:val="003E29A1"/>
    <w:rsid w:val="003E2ADD"/>
    <w:rsid w:val="003E2ED1"/>
    <w:rsid w:val="003E2EE6"/>
    <w:rsid w:val="003E2EF7"/>
    <w:rsid w:val="003E2FC6"/>
    <w:rsid w:val="003E3598"/>
    <w:rsid w:val="003E38F7"/>
    <w:rsid w:val="003E442B"/>
    <w:rsid w:val="003E45C0"/>
    <w:rsid w:val="003E468B"/>
    <w:rsid w:val="003E47C7"/>
    <w:rsid w:val="003E4B50"/>
    <w:rsid w:val="003E4CEC"/>
    <w:rsid w:val="003E4F2D"/>
    <w:rsid w:val="003E543E"/>
    <w:rsid w:val="003E54F3"/>
    <w:rsid w:val="003E5A5E"/>
    <w:rsid w:val="003E627F"/>
    <w:rsid w:val="003E6FC3"/>
    <w:rsid w:val="003E70BC"/>
    <w:rsid w:val="003E738E"/>
    <w:rsid w:val="003E747F"/>
    <w:rsid w:val="003E77C2"/>
    <w:rsid w:val="003F0087"/>
    <w:rsid w:val="003F00A3"/>
    <w:rsid w:val="003F0345"/>
    <w:rsid w:val="003F03AB"/>
    <w:rsid w:val="003F0880"/>
    <w:rsid w:val="003F0982"/>
    <w:rsid w:val="003F0C1F"/>
    <w:rsid w:val="003F1074"/>
    <w:rsid w:val="003F112E"/>
    <w:rsid w:val="003F1A78"/>
    <w:rsid w:val="003F1D1A"/>
    <w:rsid w:val="003F1DB3"/>
    <w:rsid w:val="003F2052"/>
    <w:rsid w:val="003F20E8"/>
    <w:rsid w:val="003F223E"/>
    <w:rsid w:val="003F2533"/>
    <w:rsid w:val="003F2A31"/>
    <w:rsid w:val="003F2E63"/>
    <w:rsid w:val="003F2F8E"/>
    <w:rsid w:val="003F2FCC"/>
    <w:rsid w:val="003F3016"/>
    <w:rsid w:val="003F311F"/>
    <w:rsid w:val="003F38CB"/>
    <w:rsid w:val="003F3A06"/>
    <w:rsid w:val="003F404E"/>
    <w:rsid w:val="003F41A9"/>
    <w:rsid w:val="003F4835"/>
    <w:rsid w:val="003F5204"/>
    <w:rsid w:val="003F5274"/>
    <w:rsid w:val="003F529D"/>
    <w:rsid w:val="003F5E68"/>
    <w:rsid w:val="003F6007"/>
    <w:rsid w:val="003F60A6"/>
    <w:rsid w:val="003F6941"/>
    <w:rsid w:val="003F6D1D"/>
    <w:rsid w:val="003F6E3B"/>
    <w:rsid w:val="003F71FA"/>
    <w:rsid w:val="003F73FF"/>
    <w:rsid w:val="003F792A"/>
    <w:rsid w:val="00400244"/>
    <w:rsid w:val="00400531"/>
    <w:rsid w:val="00400D01"/>
    <w:rsid w:val="004011AF"/>
    <w:rsid w:val="00401341"/>
    <w:rsid w:val="00401AA4"/>
    <w:rsid w:val="00401BC3"/>
    <w:rsid w:val="00401C4C"/>
    <w:rsid w:val="00401C9A"/>
    <w:rsid w:val="004020E9"/>
    <w:rsid w:val="00402A70"/>
    <w:rsid w:val="00402F7D"/>
    <w:rsid w:val="00402FDC"/>
    <w:rsid w:val="00403166"/>
    <w:rsid w:val="004035A1"/>
    <w:rsid w:val="004040A0"/>
    <w:rsid w:val="00404360"/>
    <w:rsid w:val="00404495"/>
    <w:rsid w:val="004048A3"/>
    <w:rsid w:val="00404D67"/>
    <w:rsid w:val="0040500E"/>
    <w:rsid w:val="00405515"/>
    <w:rsid w:val="004058DD"/>
    <w:rsid w:val="00405F4E"/>
    <w:rsid w:val="004061FC"/>
    <w:rsid w:val="0040628D"/>
    <w:rsid w:val="0040658B"/>
    <w:rsid w:val="004068A7"/>
    <w:rsid w:val="004068DC"/>
    <w:rsid w:val="00406947"/>
    <w:rsid w:val="00406C5C"/>
    <w:rsid w:val="00406C6B"/>
    <w:rsid w:val="00406F86"/>
    <w:rsid w:val="00407275"/>
    <w:rsid w:val="00407E42"/>
    <w:rsid w:val="00407F98"/>
    <w:rsid w:val="00410173"/>
    <w:rsid w:val="00410494"/>
    <w:rsid w:val="00410C3D"/>
    <w:rsid w:val="00411714"/>
    <w:rsid w:val="00411F1A"/>
    <w:rsid w:val="00412275"/>
    <w:rsid w:val="00412338"/>
    <w:rsid w:val="004125CD"/>
    <w:rsid w:val="00412827"/>
    <w:rsid w:val="00412EB1"/>
    <w:rsid w:val="00414174"/>
    <w:rsid w:val="004142DE"/>
    <w:rsid w:val="004142FB"/>
    <w:rsid w:val="00414515"/>
    <w:rsid w:val="00414931"/>
    <w:rsid w:val="00414BD3"/>
    <w:rsid w:val="00414D12"/>
    <w:rsid w:val="004155D7"/>
    <w:rsid w:val="00415729"/>
    <w:rsid w:val="0041600D"/>
    <w:rsid w:val="00416178"/>
    <w:rsid w:val="004162AB"/>
    <w:rsid w:val="004162E4"/>
    <w:rsid w:val="00416433"/>
    <w:rsid w:val="004164E7"/>
    <w:rsid w:val="0041766D"/>
    <w:rsid w:val="0041783C"/>
    <w:rsid w:val="004178D3"/>
    <w:rsid w:val="00417AEA"/>
    <w:rsid w:val="00417D15"/>
    <w:rsid w:val="004202CD"/>
    <w:rsid w:val="00420432"/>
    <w:rsid w:val="00420579"/>
    <w:rsid w:val="00420738"/>
    <w:rsid w:val="00420D9C"/>
    <w:rsid w:val="004211F8"/>
    <w:rsid w:val="0042139E"/>
    <w:rsid w:val="004218A1"/>
    <w:rsid w:val="00421A76"/>
    <w:rsid w:val="00421BFA"/>
    <w:rsid w:val="004224F8"/>
    <w:rsid w:val="00422CC2"/>
    <w:rsid w:val="00423120"/>
    <w:rsid w:val="0042372D"/>
    <w:rsid w:val="00423A25"/>
    <w:rsid w:val="00423B8F"/>
    <w:rsid w:val="004242CC"/>
    <w:rsid w:val="0042436B"/>
    <w:rsid w:val="00424536"/>
    <w:rsid w:val="00424DF1"/>
    <w:rsid w:val="00425024"/>
    <w:rsid w:val="004250F9"/>
    <w:rsid w:val="004253E4"/>
    <w:rsid w:val="00425463"/>
    <w:rsid w:val="00425B94"/>
    <w:rsid w:val="0042679B"/>
    <w:rsid w:val="00426A17"/>
    <w:rsid w:val="00426AD6"/>
    <w:rsid w:val="004277E4"/>
    <w:rsid w:val="00427C24"/>
    <w:rsid w:val="00427D49"/>
    <w:rsid w:val="00427DA7"/>
    <w:rsid w:val="00427F33"/>
    <w:rsid w:val="0043056C"/>
    <w:rsid w:val="004309FA"/>
    <w:rsid w:val="00431700"/>
    <w:rsid w:val="00431749"/>
    <w:rsid w:val="004318B7"/>
    <w:rsid w:val="00431A00"/>
    <w:rsid w:val="00431DE7"/>
    <w:rsid w:val="00432405"/>
    <w:rsid w:val="004325E0"/>
    <w:rsid w:val="00432661"/>
    <w:rsid w:val="00433C95"/>
    <w:rsid w:val="00433F59"/>
    <w:rsid w:val="00434011"/>
    <w:rsid w:val="0043409C"/>
    <w:rsid w:val="004345FE"/>
    <w:rsid w:val="00434695"/>
    <w:rsid w:val="00434861"/>
    <w:rsid w:val="00434CB9"/>
    <w:rsid w:val="004352E7"/>
    <w:rsid w:val="0043531B"/>
    <w:rsid w:val="00435354"/>
    <w:rsid w:val="00435561"/>
    <w:rsid w:val="004358B3"/>
    <w:rsid w:val="00435CDF"/>
    <w:rsid w:val="00435EB3"/>
    <w:rsid w:val="0043647D"/>
    <w:rsid w:val="00436FEB"/>
    <w:rsid w:val="004372C3"/>
    <w:rsid w:val="004372F9"/>
    <w:rsid w:val="004374E0"/>
    <w:rsid w:val="00437801"/>
    <w:rsid w:val="00437873"/>
    <w:rsid w:val="00437B8E"/>
    <w:rsid w:val="00437BAF"/>
    <w:rsid w:val="00437C02"/>
    <w:rsid w:val="00437C3B"/>
    <w:rsid w:val="00437DAE"/>
    <w:rsid w:val="00437E00"/>
    <w:rsid w:val="00440EA4"/>
    <w:rsid w:val="00441087"/>
    <w:rsid w:val="004418BC"/>
    <w:rsid w:val="004419D5"/>
    <w:rsid w:val="004421AD"/>
    <w:rsid w:val="004427C4"/>
    <w:rsid w:val="00442D73"/>
    <w:rsid w:val="0044354E"/>
    <w:rsid w:val="0044371C"/>
    <w:rsid w:val="00443C88"/>
    <w:rsid w:val="00443E30"/>
    <w:rsid w:val="004441BE"/>
    <w:rsid w:val="004442BC"/>
    <w:rsid w:val="0044472B"/>
    <w:rsid w:val="00444765"/>
    <w:rsid w:val="00444A56"/>
    <w:rsid w:val="004451A7"/>
    <w:rsid w:val="00446629"/>
    <w:rsid w:val="00446685"/>
    <w:rsid w:val="004469D7"/>
    <w:rsid w:val="00446BCD"/>
    <w:rsid w:val="00446DDE"/>
    <w:rsid w:val="004473AD"/>
    <w:rsid w:val="00447732"/>
    <w:rsid w:val="0044788F"/>
    <w:rsid w:val="00447BD2"/>
    <w:rsid w:val="00447DE0"/>
    <w:rsid w:val="00447E07"/>
    <w:rsid w:val="0045036A"/>
    <w:rsid w:val="004507B8"/>
    <w:rsid w:val="004508C8"/>
    <w:rsid w:val="00450DE4"/>
    <w:rsid w:val="00451016"/>
    <w:rsid w:val="0045156F"/>
    <w:rsid w:val="00451663"/>
    <w:rsid w:val="00451769"/>
    <w:rsid w:val="00451C6A"/>
    <w:rsid w:val="00452147"/>
    <w:rsid w:val="004522ED"/>
    <w:rsid w:val="0045254F"/>
    <w:rsid w:val="0045274B"/>
    <w:rsid w:val="00452B2E"/>
    <w:rsid w:val="00452C2A"/>
    <w:rsid w:val="00452C5D"/>
    <w:rsid w:val="00452D5E"/>
    <w:rsid w:val="00452FD7"/>
    <w:rsid w:val="00453060"/>
    <w:rsid w:val="00453372"/>
    <w:rsid w:val="00453456"/>
    <w:rsid w:val="0045430A"/>
    <w:rsid w:val="00454706"/>
    <w:rsid w:val="00454F32"/>
    <w:rsid w:val="0045535C"/>
    <w:rsid w:val="00455725"/>
    <w:rsid w:val="0045594B"/>
    <w:rsid w:val="00455BAC"/>
    <w:rsid w:val="00456355"/>
    <w:rsid w:val="00456E54"/>
    <w:rsid w:val="00457185"/>
    <w:rsid w:val="0045726C"/>
    <w:rsid w:val="004572A8"/>
    <w:rsid w:val="004575B9"/>
    <w:rsid w:val="00457612"/>
    <w:rsid w:val="00457766"/>
    <w:rsid w:val="00457A2C"/>
    <w:rsid w:val="00460180"/>
    <w:rsid w:val="00460584"/>
    <w:rsid w:val="004606A2"/>
    <w:rsid w:val="00461272"/>
    <w:rsid w:val="004613E4"/>
    <w:rsid w:val="00461467"/>
    <w:rsid w:val="00461BC7"/>
    <w:rsid w:val="00461DF8"/>
    <w:rsid w:val="00461FF5"/>
    <w:rsid w:val="004620AA"/>
    <w:rsid w:val="0046224E"/>
    <w:rsid w:val="004624AF"/>
    <w:rsid w:val="004627F9"/>
    <w:rsid w:val="00462AE9"/>
    <w:rsid w:val="004639A4"/>
    <w:rsid w:val="00463E0F"/>
    <w:rsid w:val="004640D7"/>
    <w:rsid w:val="004642EB"/>
    <w:rsid w:val="00464646"/>
    <w:rsid w:val="00464840"/>
    <w:rsid w:val="00464968"/>
    <w:rsid w:val="00464BB0"/>
    <w:rsid w:val="00464CAB"/>
    <w:rsid w:val="00464D47"/>
    <w:rsid w:val="00464F8F"/>
    <w:rsid w:val="004650AC"/>
    <w:rsid w:val="0046550B"/>
    <w:rsid w:val="00465964"/>
    <w:rsid w:val="00465B86"/>
    <w:rsid w:val="00465C1D"/>
    <w:rsid w:val="00466118"/>
    <w:rsid w:val="004662D4"/>
    <w:rsid w:val="004663E4"/>
    <w:rsid w:val="004664A8"/>
    <w:rsid w:val="0046675E"/>
    <w:rsid w:val="00466B41"/>
    <w:rsid w:val="004671E6"/>
    <w:rsid w:val="00467241"/>
    <w:rsid w:val="004674BA"/>
    <w:rsid w:val="00467651"/>
    <w:rsid w:val="00467A37"/>
    <w:rsid w:val="00467BF0"/>
    <w:rsid w:val="00467D00"/>
    <w:rsid w:val="004700C4"/>
    <w:rsid w:val="00470355"/>
    <w:rsid w:val="00470724"/>
    <w:rsid w:val="0047080B"/>
    <w:rsid w:val="00470821"/>
    <w:rsid w:val="00470B02"/>
    <w:rsid w:val="00471228"/>
    <w:rsid w:val="004714F2"/>
    <w:rsid w:val="00471A97"/>
    <w:rsid w:val="00471F1A"/>
    <w:rsid w:val="00472803"/>
    <w:rsid w:val="00472B3B"/>
    <w:rsid w:val="00472F54"/>
    <w:rsid w:val="00473107"/>
    <w:rsid w:val="004733FE"/>
    <w:rsid w:val="0047347B"/>
    <w:rsid w:val="004735EB"/>
    <w:rsid w:val="004735F8"/>
    <w:rsid w:val="004749BB"/>
    <w:rsid w:val="00474C95"/>
    <w:rsid w:val="00474D56"/>
    <w:rsid w:val="00475738"/>
    <w:rsid w:val="004761EA"/>
    <w:rsid w:val="00476842"/>
    <w:rsid w:val="00476937"/>
    <w:rsid w:val="004769A0"/>
    <w:rsid w:val="0047734A"/>
    <w:rsid w:val="00477E7C"/>
    <w:rsid w:val="0048074E"/>
    <w:rsid w:val="00480839"/>
    <w:rsid w:val="00480A97"/>
    <w:rsid w:val="0048111C"/>
    <w:rsid w:val="0048140C"/>
    <w:rsid w:val="00482333"/>
    <w:rsid w:val="004825EA"/>
    <w:rsid w:val="00482A6A"/>
    <w:rsid w:val="00482A8D"/>
    <w:rsid w:val="00482B18"/>
    <w:rsid w:val="00482DD8"/>
    <w:rsid w:val="004830CC"/>
    <w:rsid w:val="004837DA"/>
    <w:rsid w:val="00483955"/>
    <w:rsid w:val="00484238"/>
    <w:rsid w:val="004845AD"/>
    <w:rsid w:val="00484764"/>
    <w:rsid w:val="00484FD2"/>
    <w:rsid w:val="004852DF"/>
    <w:rsid w:val="0048549E"/>
    <w:rsid w:val="00485942"/>
    <w:rsid w:val="00485F0A"/>
    <w:rsid w:val="0048627D"/>
    <w:rsid w:val="00486719"/>
    <w:rsid w:val="004868D4"/>
    <w:rsid w:val="00486F37"/>
    <w:rsid w:val="0048700E"/>
    <w:rsid w:val="00487151"/>
    <w:rsid w:val="00487470"/>
    <w:rsid w:val="00487640"/>
    <w:rsid w:val="00487DE2"/>
    <w:rsid w:val="00487FE1"/>
    <w:rsid w:val="00490248"/>
    <w:rsid w:val="0049094C"/>
    <w:rsid w:val="00490C01"/>
    <w:rsid w:val="00491416"/>
    <w:rsid w:val="00491684"/>
    <w:rsid w:val="00491964"/>
    <w:rsid w:val="00491C61"/>
    <w:rsid w:val="00491DB8"/>
    <w:rsid w:val="00492570"/>
    <w:rsid w:val="004926E4"/>
    <w:rsid w:val="00492CB8"/>
    <w:rsid w:val="00492EC6"/>
    <w:rsid w:val="00493397"/>
    <w:rsid w:val="004933F1"/>
    <w:rsid w:val="0049341B"/>
    <w:rsid w:val="00493546"/>
    <w:rsid w:val="00493883"/>
    <w:rsid w:val="00493A3D"/>
    <w:rsid w:val="00494930"/>
    <w:rsid w:val="004949BA"/>
    <w:rsid w:val="00494FC3"/>
    <w:rsid w:val="00495A28"/>
    <w:rsid w:val="00495AA4"/>
    <w:rsid w:val="00495B4C"/>
    <w:rsid w:val="00495F80"/>
    <w:rsid w:val="00495FC8"/>
    <w:rsid w:val="00496977"/>
    <w:rsid w:val="00496B51"/>
    <w:rsid w:val="00497524"/>
    <w:rsid w:val="00497856"/>
    <w:rsid w:val="00497A26"/>
    <w:rsid w:val="00497A57"/>
    <w:rsid w:val="004A0102"/>
    <w:rsid w:val="004A0188"/>
    <w:rsid w:val="004A0442"/>
    <w:rsid w:val="004A04A8"/>
    <w:rsid w:val="004A0502"/>
    <w:rsid w:val="004A06DB"/>
    <w:rsid w:val="004A0CA2"/>
    <w:rsid w:val="004A1273"/>
    <w:rsid w:val="004A160E"/>
    <w:rsid w:val="004A1990"/>
    <w:rsid w:val="004A199B"/>
    <w:rsid w:val="004A200C"/>
    <w:rsid w:val="004A20F8"/>
    <w:rsid w:val="004A21E9"/>
    <w:rsid w:val="004A224C"/>
    <w:rsid w:val="004A27B2"/>
    <w:rsid w:val="004A3313"/>
    <w:rsid w:val="004A3518"/>
    <w:rsid w:val="004A3554"/>
    <w:rsid w:val="004A3B31"/>
    <w:rsid w:val="004A3BFB"/>
    <w:rsid w:val="004A3FFD"/>
    <w:rsid w:val="004A454A"/>
    <w:rsid w:val="004A474C"/>
    <w:rsid w:val="004A4AD8"/>
    <w:rsid w:val="004A4EC3"/>
    <w:rsid w:val="004A4F85"/>
    <w:rsid w:val="004A543A"/>
    <w:rsid w:val="004A574B"/>
    <w:rsid w:val="004A579A"/>
    <w:rsid w:val="004A5A95"/>
    <w:rsid w:val="004A5ACE"/>
    <w:rsid w:val="004A5BF6"/>
    <w:rsid w:val="004A688F"/>
    <w:rsid w:val="004A6973"/>
    <w:rsid w:val="004A6B37"/>
    <w:rsid w:val="004A7085"/>
    <w:rsid w:val="004A7718"/>
    <w:rsid w:val="004A77C3"/>
    <w:rsid w:val="004A7860"/>
    <w:rsid w:val="004A7CD2"/>
    <w:rsid w:val="004A7E2D"/>
    <w:rsid w:val="004B0441"/>
    <w:rsid w:val="004B0E59"/>
    <w:rsid w:val="004B0E5A"/>
    <w:rsid w:val="004B10FD"/>
    <w:rsid w:val="004B1175"/>
    <w:rsid w:val="004B1524"/>
    <w:rsid w:val="004B178D"/>
    <w:rsid w:val="004B1D05"/>
    <w:rsid w:val="004B240D"/>
    <w:rsid w:val="004B2687"/>
    <w:rsid w:val="004B27CA"/>
    <w:rsid w:val="004B369B"/>
    <w:rsid w:val="004B3A59"/>
    <w:rsid w:val="004B3B3B"/>
    <w:rsid w:val="004B3FC2"/>
    <w:rsid w:val="004B4203"/>
    <w:rsid w:val="004B471F"/>
    <w:rsid w:val="004B5181"/>
    <w:rsid w:val="004B52DC"/>
    <w:rsid w:val="004B5C3B"/>
    <w:rsid w:val="004B5D1E"/>
    <w:rsid w:val="004B612A"/>
    <w:rsid w:val="004B6368"/>
    <w:rsid w:val="004B6650"/>
    <w:rsid w:val="004B693E"/>
    <w:rsid w:val="004B6F9F"/>
    <w:rsid w:val="004B6FBA"/>
    <w:rsid w:val="004B725A"/>
    <w:rsid w:val="004B742D"/>
    <w:rsid w:val="004B759A"/>
    <w:rsid w:val="004B7A60"/>
    <w:rsid w:val="004B7E95"/>
    <w:rsid w:val="004B7FD0"/>
    <w:rsid w:val="004C05F7"/>
    <w:rsid w:val="004C07B4"/>
    <w:rsid w:val="004C0C22"/>
    <w:rsid w:val="004C1094"/>
    <w:rsid w:val="004C10CC"/>
    <w:rsid w:val="004C126A"/>
    <w:rsid w:val="004C14DA"/>
    <w:rsid w:val="004C165B"/>
    <w:rsid w:val="004C1915"/>
    <w:rsid w:val="004C1BFB"/>
    <w:rsid w:val="004C218E"/>
    <w:rsid w:val="004C2642"/>
    <w:rsid w:val="004C29DB"/>
    <w:rsid w:val="004C2F46"/>
    <w:rsid w:val="004C3083"/>
    <w:rsid w:val="004C33A2"/>
    <w:rsid w:val="004C3592"/>
    <w:rsid w:val="004C3749"/>
    <w:rsid w:val="004C3E0E"/>
    <w:rsid w:val="004C3F33"/>
    <w:rsid w:val="004C4209"/>
    <w:rsid w:val="004C4DE8"/>
    <w:rsid w:val="004C518B"/>
    <w:rsid w:val="004C5695"/>
    <w:rsid w:val="004C5939"/>
    <w:rsid w:val="004C5ABC"/>
    <w:rsid w:val="004C5AEA"/>
    <w:rsid w:val="004C5AFB"/>
    <w:rsid w:val="004C5BC0"/>
    <w:rsid w:val="004C6485"/>
    <w:rsid w:val="004C697E"/>
    <w:rsid w:val="004C6DDC"/>
    <w:rsid w:val="004C6ED2"/>
    <w:rsid w:val="004C6EF1"/>
    <w:rsid w:val="004C709C"/>
    <w:rsid w:val="004C7246"/>
    <w:rsid w:val="004C751C"/>
    <w:rsid w:val="004C7801"/>
    <w:rsid w:val="004C7ACD"/>
    <w:rsid w:val="004C7CE0"/>
    <w:rsid w:val="004C7FA2"/>
    <w:rsid w:val="004D0029"/>
    <w:rsid w:val="004D01B8"/>
    <w:rsid w:val="004D037D"/>
    <w:rsid w:val="004D082B"/>
    <w:rsid w:val="004D0E02"/>
    <w:rsid w:val="004D1491"/>
    <w:rsid w:val="004D1649"/>
    <w:rsid w:val="004D1BB9"/>
    <w:rsid w:val="004D24F7"/>
    <w:rsid w:val="004D2D9B"/>
    <w:rsid w:val="004D2FC8"/>
    <w:rsid w:val="004D310E"/>
    <w:rsid w:val="004D3884"/>
    <w:rsid w:val="004D41DF"/>
    <w:rsid w:val="004D4609"/>
    <w:rsid w:val="004D464E"/>
    <w:rsid w:val="004D4863"/>
    <w:rsid w:val="004D4A8A"/>
    <w:rsid w:val="004D518D"/>
    <w:rsid w:val="004D5CBD"/>
    <w:rsid w:val="004D5FF1"/>
    <w:rsid w:val="004D608A"/>
    <w:rsid w:val="004D62DF"/>
    <w:rsid w:val="004D62F3"/>
    <w:rsid w:val="004D63B6"/>
    <w:rsid w:val="004D69A3"/>
    <w:rsid w:val="004D6A4D"/>
    <w:rsid w:val="004D6CB6"/>
    <w:rsid w:val="004D7178"/>
    <w:rsid w:val="004D77B4"/>
    <w:rsid w:val="004D792B"/>
    <w:rsid w:val="004D7B7F"/>
    <w:rsid w:val="004E0470"/>
    <w:rsid w:val="004E0778"/>
    <w:rsid w:val="004E0B11"/>
    <w:rsid w:val="004E0F38"/>
    <w:rsid w:val="004E1296"/>
    <w:rsid w:val="004E1717"/>
    <w:rsid w:val="004E1E06"/>
    <w:rsid w:val="004E1FF8"/>
    <w:rsid w:val="004E21E5"/>
    <w:rsid w:val="004E225C"/>
    <w:rsid w:val="004E235F"/>
    <w:rsid w:val="004E260F"/>
    <w:rsid w:val="004E26E3"/>
    <w:rsid w:val="004E2930"/>
    <w:rsid w:val="004E2E7E"/>
    <w:rsid w:val="004E3012"/>
    <w:rsid w:val="004E321A"/>
    <w:rsid w:val="004E35D4"/>
    <w:rsid w:val="004E3692"/>
    <w:rsid w:val="004E37A4"/>
    <w:rsid w:val="004E37C5"/>
    <w:rsid w:val="004E38CB"/>
    <w:rsid w:val="004E3D55"/>
    <w:rsid w:val="004E3DF8"/>
    <w:rsid w:val="004E3F80"/>
    <w:rsid w:val="004E4044"/>
    <w:rsid w:val="004E46D4"/>
    <w:rsid w:val="004E4BC8"/>
    <w:rsid w:val="004E4C6B"/>
    <w:rsid w:val="004E504B"/>
    <w:rsid w:val="004E5118"/>
    <w:rsid w:val="004E56EE"/>
    <w:rsid w:val="004E5C94"/>
    <w:rsid w:val="004E6202"/>
    <w:rsid w:val="004E630A"/>
    <w:rsid w:val="004E662C"/>
    <w:rsid w:val="004E6818"/>
    <w:rsid w:val="004E697B"/>
    <w:rsid w:val="004E6A2B"/>
    <w:rsid w:val="004E6BC7"/>
    <w:rsid w:val="004E6ECE"/>
    <w:rsid w:val="004E7426"/>
    <w:rsid w:val="004E7CDE"/>
    <w:rsid w:val="004F053F"/>
    <w:rsid w:val="004F05F5"/>
    <w:rsid w:val="004F0832"/>
    <w:rsid w:val="004F0E1E"/>
    <w:rsid w:val="004F106B"/>
    <w:rsid w:val="004F1385"/>
    <w:rsid w:val="004F1DA5"/>
    <w:rsid w:val="004F1DB1"/>
    <w:rsid w:val="004F212D"/>
    <w:rsid w:val="004F254B"/>
    <w:rsid w:val="004F25B5"/>
    <w:rsid w:val="004F27A5"/>
    <w:rsid w:val="004F28C4"/>
    <w:rsid w:val="004F2A41"/>
    <w:rsid w:val="004F2DD0"/>
    <w:rsid w:val="004F2E46"/>
    <w:rsid w:val="004F30E3"/>
    <w:rsid w:val="004F30FE"/>
    <w:rsid w:val="004F315F"/>
    <w:rsid w:val="004F365A"/>
    <w:rsid w:val="004F3824"/>
    <w:rsid w:val="004F3A74"/>
    <w:rsid w:val="004F3D66"/>
    <w:rsid w:val="004F4A1F"/>
    <w:rsid w:val="004F4D76"/>
    <w:rsid w:val="004F5015"/>
    <w:rsid w:val="004F507B"/>
    <w:rsid w:val="004F51B8"/>
    <w:rsid w:val="004F52A1"/>
    <w:rsid w:val="004F53BA"/>
    <w:rsid w:val="004F5B37"/>
    <w:rsid w:val="004F5E30"/>
    <w:rsid w:val="004F5F9A"/>
    <w:rsid w:val="004F63D1"/>
    <w:rsid w:val="004F65FE"/>
    <w:rsid w:val="004F6BE8"/>
    <w:rsid w:val="004F7046"/>
    <w:rsid w:val="004F7804"/>
    <w:rsid w:val="004F7EF1"/>
    <w:rsid w:val="00500D5F"/>
    <w:rsid w:val="00500DA8"/>
    <w:rsid w:val="00501320"/>
    <w:rsid w:val="005013E6"/>
    <w:rsid w:val="0050187F"/>
    <w:rsid w:val="00501A27"/>
    <w:rsid w:val="00501E6A"/>
    <w:rsid w:val="00501F44"/>
    <w:rsid w:val="00502177"/>
    <w:rsid w:val="005022AE"/>
    <w:rsid w:val="005022FA"/>
    <w:rsid w:val="0050259B"/>
    <w:rsid w:val="0050279F"/>
    <w:rsid w:val="00502BBF"/>
    <w:rsid w:val="00502F81"/>
    <w:rsid w:val="00503334"/>
    <w:rsid w:val="00503830"/>
    <w:rsid w:val="0050393E"/>
    <w:rsid w:val="00503AC4"/>
    <w:rsid w:val="00503F29"/>
    <w:rsid w:val="00504410"/>
    <w:rsid w:val="00504500"/>
    <w:rsid w:val="005045F3"/>
    <w:rsid w:val="00504CA3"/>
    <w:rsid w:val="00504D78"/>
    <w:rsid w:val="00504ED1"/>
    <w:rsid w:val="005051F3"/>
    <w:rsid w:val="00505CC0"/>
    <w:rsid w:val="00505DE8"/>
    <w:rsid w:val="00506272"/>
    <w:rsid w:val="005065E3"/>
    <w:rsid w:val="00506AF1"/>
    <w:rsid w:val="00506F99"/>
    <w:rsid w:val="00507230"/>
    <w:rsid w:val="00507977"/>
    <w:rsid w:val="0051071E"/>
    <w:rsid w:val="0051089E"/>
    <w:rsid w:val="00510916"/>
    <w:rsid w:val="00510FC1"/>
    <w:rsid w:val="0051171B"/>
    <w:rsid w:val="00511C3E"/>
    <w:rsid w:val="0051207E"/>
    <w:rsid w:val="00512366"/>
    <w:rsid w:val="005128C5"/>
    <w:rsid w:val="005135EC"/>
    <w:rsid w:val="0051363C"/>
    <w:rsid w:val="005146BF"/>
    <w:rsid w:val="00514774"/>
    <w:rsid w:val="00514D64"/>
    <w:rsid w:val="00514F24"/>
    <w:rsid w:val="00515224"/>
    <w:rsid w:val="00515795"/>
    <w:rsid w:val="00515FD4"/>
    <w:rsid w:val="00515FFD"/>
    <w:rsid w:val="005161AE"/>
    <w:rsid w:val="00516276"/>
    <w:rsid w:val="0051652E"/>
    <w:rsid w:val="00516722"/>
    <w:rsid w:val="00516A3A"/>
    <w:rsid w:val="00516A7F"/>
    <w:rsid w:val="00516B71"/>
    <w:rsid w:val="00516D05"/>
    <w:rsid w:val="00517511"/>
    <w:rsid w:val="005176A2"/>
    <w:rsid w:val="005176FD"/>
    <w:rsid w:val="0051782A"/>
    <w:rsid w:val="00517A37"/>
    <w:rsid w:val="00520167"/>
    <w:rsid w:val="0052021F"/>
    <w:rsid w:val="005204DD"/>
    <w:rsid w:val="00520905"/>
    <w:rsid w:val="00520D68"/>
    <w:rsid w:val="00520F1F"/>
    <w:rsid w:val="0052111B"/>
    <w:rsid w:val="0052129F"/>
    <w:rsid w:val="00521A9B"/>
    <w:rsid w:val="00521BD1"/>
    <w:rsid w:val="00521EB3"/>
    <w:rsid w:val="005223B1"/>
    <w:rsid w:val="0052248E"/>
    <w:rsid w:val="005225BB"/>
    <w:rsid w:val="005232B6"/>
    <w:rsid w:val="005232BA"/>
    <w:rsid w:val="0052395C"/>
    <w:rsid w:val="005240C6"/>
    <w:rsid w:val="00524352"/>
    <w:rsid w:val="005243CF"/>
    <w:rsid w:val="005243DF"/>
    <w:rsid w:val="00524539"/>
    <w:rsid w:val="00524D05"/>
    <w:rsid w:val="00524E85"/>
    <w:rsid w:val="00524F3B"/>
    <w:rsid w:val="0052515B"/>
    <w:rsid w:val="005256DA"/>
    <w:rsid w:val="00525750"/>
    <w:rsid w:val="005258BA"/>
    <w:rsid w:val="00525B8E"/>
    <w:rsid w:val="00525E63"/>
    <w:rsid w:val="00526484"/>
    <w:rsid w:val="005267A4"/>
    <w:rsid w:val="005267CD"/>
    <w:rsid w:val="0052694D"/>
    <w:rsid w:val="005273C5"/>
    <w:rsid w:val="005275A8"/>
    <w:rsid w:val="00527832"/>
    <w:rsid w:val="005278EE"/>
    <w:rsid w:val="00527BFA"/>
    <w:rsid w:val="00527E4E"/>
    <w:rsid w:val="00527F54"/>
    <w:rsid w:val="00530595"/>
    <w:rsid w:val="00530626"/>
    <w:rsid w:val="0053073C"/>
    <w:rsid w:val="00530941"/>
    <w:rsid w:val="00530B62"/>
    <w:rsid w:val="00530D09"/>
    <w:rsid w:val="00530DA1"/>
    <w:rsid w:val="00531508"/>
    <w:rsid w:val="00531878"/>
    <w:rsid w:val="00532653"/>
    <w:rsid w:val="00532691"/>
    <w:rsid w:val="005331BB"/>
    <w:rsid w:val="0053364C"/>
    <w:rsid w:val="005339DF"/>
    <w:rsid w:val="00533A57"/>
    <w:rsid w:val="00533C7E"/>
    <w:rsid w:val="00533F16"/>
    <w:rsid w:val="00534420"/>
    <w:rsid w:val="005344B7"/>
    <w:rsid w:val="00535742"/>
    <w:rsid w:val="00535C3E"/>
    <w:rsid w:val="00535CEF"/>
    <w:rsid w:val="00535F9A"/>
    <w:rsid w:val="00535FA2"/>
    <w:rsid w:val="0053635A"/>
    <w:rsid w:val="00536457"/>
    <w:rsid w:val="005364AE"/>
    <w:rsid w:val="00536651"/>
    <w:rsid w:val="00536A5D"/>
    <w:rsid w:val="00536C24"/>
    <w:rsid w:val="00536D09"/>
    <w:rsid w:val="0053732A"/>
    <w:rsid w:val="00537594"/>
    <w:rsid w:val="0053790D"/>
    <w:rsid w:val="00537B2A"/>
    <w:rsid w:val="00541539"/>
    <w:rsid w:val="00541852"/>
    <w:rsid w:val="00541B4C"/>
    <w:rsid w:val="00541C2F"/>
    <w:rsid w:val="00542490"/>
    <w:rsid w:val="005424B7"/>
    <w:rsid w:val="005430CA"/>
    <w:rsid w:val="005432C6"/>
    <w:rsid w:val="00543623"/>
    <w:rsid w:val="00543766"/>
    <w:rsid w:val="005437B6"/>
    <w:rsid w:val="005438BA"/>
    <w:rsid w:val="005442E6"/>
    <w:rsid w:val="005444AF"/>
    <w:rsid w:val="00544729"/>
    <w:rsid w:val="00544C7D"/>
    <w:rsid w:val="00545588"/>
    <w:rsid w:val="00545648"/>
    <w:rsid w:val="0054590C"/>
    <w:rsid w:val="00545EE8"/>
    <w:rsid w:val="0054637F"/>
    <w:rsid w:val="005466B1"/>
    <w:rsid w:val="00546AE0"/>
    <w:rsid w:val="00546D9F"/>
    <w:rsid w:val="00546E7E"/>
    <w:rsid w:val="005475B5"/>
    <w:rsid w:val="00547974"/>
    <w:rsid w:val="00547ABC"/>
    <w:rsid w:val="00547C80"/>
    <w:rsid w:val="00547EF5"/>
    <w:rsid w:val="00547F59"/>
    <w:rsid w:val="00550174"/>
    <w:rsid w:val="0055051C"/>
    <w:rsid w:val="00550B26"/>
    <w:rsid w:val="0055148A"/>
    <w:rsid w:val="005516B4"/>
    <w:rsid w:val="0055183D"/>
    <w:rsid w:val="00551A38"/>
    <w:rsid w:val="00551AC8"/>
    <w:rsid w:val="00551E77"/>
    <w:rsid w:val="00551F29"/>
    <w:rsid w:val="00552222"/>
    <w:rsid w:val="005524D4"/>
    <w:rsid w:val="0055291B"/>
    <w:rsid w:val="00552C10"/>
    <w:rsid w:val="00552D3E"/>
    <w:rsid w:val="0055321F"/>
    <w:rsid w:val="0055322A"/>
    <w:rsid w:val="005536F3"/>
    <w:rsid w:val="00553C64"/>
    <w:rsid w:val="0055444A"/>
    <w:rsid w:val="00554480"/>
    <w:rsid w:val="00555087"/>
    <w:rsid w:val="00555344"/>
    <w:rsid w:val="00555378"/>
    <w:rsid w:val="005553B2"/>
    <w:rsid w:val="00555802"/>
    <w:rsid w:val="00555C1B"/>
    <w:rsid w:val="005560B5"/>
    <w:rsid w:val="0055662C"/>
    <w:rsid w:val="00556C04"/>
    <w:rsid w:val="0055706E"/>
    <w:rsid w:val="00557598"/>
    <w:rsid w:val="00557863"/>
    <w:rsid w:val="00557921"/>
    <w:rsid w:val="005579C1"/>
    <w:rsid w:val="00557CE2"/>
    <w:rsid w:val="0056023D"/>
    <w:rsid w:val="0056026A"/>
    <w:rsid w:val="005604B1"/>
    <w:rsid w:val="0056068E"/>
    <w:rsid w:val="00560AFA"/>
    <w:rsid w:val="005612FF"/>
    <w:rsid w:val="005615C2"/>
    <w:rsid w:val="00561767"/>
    <w:rsid w:val="00561C98"/>
    <w:rsid w:val="00561CCF"/>
    <w:rsid w:val="00562083"/>
    <w:rsid w:val="0056209E"/>
    <w:rsid w:val="00562B23"/>
    <w:rsid w:val="00562B5A"/>
    <w:rsid w:val="00562C25"/>
    <w:rsid w:val="00562E35"/>
    <w:rsid w:val="00562EEB"/>
    <w:rsid w:val="00563168"/>
    <w:rsid w:val="0056335E"/>
    <w:rsid w:val="00563827"/>
    <w:rsid w:val="0056393B"/>
    <w:rsid w:val="00563A32"/>
    <w:rsid w:val="00563D6F"/>
    <w:rsid w:val="00563FB4"/>
    <w:rsid w:val="005643B6"/>
    <w:rsid w:val="0056493E"/>
    <w:rsid w:val="00564BD8"/>
    <w:rsid w:val="00565293"/>
    <w:rsid w:val="005652E2"/>
    <w:rsid w:val="00565814"/>
    <w:rsid w:val="00565D5A"/>
    <w:rsid w:val="005664DE"/>
    <w:rsid w:val="00566624"/>
    <w:rsid w:val="0056707D"/>
    <w:rsid w:val="0056726C"/>
    <w:rsid w:val="005674B5"/>
    <w:rsid w:val="005676A1"/>
    <w:rsid w:val="0057031C"/>
    <w:rsid w:val="00570DE3"/>
    <w:rsid w:val="00570FAA"/>
    <w:rsid w:val="00571198"/>
    <w:rsid w:val="005714E1"/>
    <w:rsid w:val="00571595"/>
    <w:rsid w:val="005715E4"/>
    <w:rsid w:val="0057164B"/>
    <w:rsid w:val="005717C7"/>
    <w:rsid w:val="005719AD"/>
    <w:rsid w:val="00571D61"/>
    <w:rsid w:val="00571EFB"/>
    <w:rsid w:val="00572092"/>
    <w:rsid w:val="005720E7"/>
    <w:rsid w:val="005723CC"/>
    <w:rsid w:val="00572435"/>
    <w:rsid w:val="00572596"/>
    <w:rsid w:val="00572A75"/>
    <w:rsid w:val="00572D6F"/>
    <w:rsid w:val="00572DCC"/>
    <w:rsid w:val="00572E5D"/>
    <w:rsid w:val="00573196"/>
    <w:rsid w:val="00573301"/>
    <w:rsid w:val="0057335C"/>
    <w:rsid w:val="005734C7"/>
    <w:rsid w:val="005736D8"/>
    <w:rsid w:val="00573781"/>
    <w:rsid w:val="00573A93"/>
    <w:rsid w:val="00573B77"/>
    <w:rsid w:val="00573B9C"/>
    <w:rsid w:val="00573E68"/>
    <w:rsid w:val="0057431E"/>
    <w:rsid w:val="005745B7"/>
    <w:rsid w:val="0057483D"/>
    <w:rsid w:val="00574C0A"/>
    <w:rsid w:val="00574F18"/>
    <w:rsid w:val="00575107"/>
    <w:rsid w:val="0057554B"/>
    <w:rsid w:val="0057606C"/>
    <w:rsid w:val="005762CA"/>
    <w:rsid w:val="005767CD"/>
    <w:rsid w:val="00576BE2"/>
    <w:rsid w:val="00576C8A"/>
    <w:rsid w:val="00577142"/>
    <w:rsid w:val="00577451"/>
    <w:rsid w:val="005774A2"/>
    <w:rsid w:val="00577A2D"/>
    <w:rsid w:val="00577B0D"/>
    <w:rsid w:val="00577DB7"/>
    <w:rsid w:val="0058038B"/>
    <w:rsid w:val="00580445"/>
    <w:rsid w:val="00580752"/>
    <w:rsid w:val="0058088D"/>
    <w:rsid w:val="00580E20"/>
    <w:rsid w:val="00580FA4"/>
    <w:rsid w:val="00581233"/>
    <w:rsid w:val="005813C5"/>
    <w:rsid w:val="005814BA"/>
    <w:rsid w:val="0058158A"/>
    <w:rsid w:val="005817B2"/>
    <w:rsid w:val="00581C5E"/>
    <w:rsid w:val="00582172"/>
    <w:rsid w:val="0058264C"/>
    <w:rsid w:val="005827E1"/>
    <w:rsid w:val="00582832"/>
    <w:rsid w:val="00582B5F"/>
    <w:rsid w:val="00582D48"/>
    <w:rsid w:val="00582E5E"/>
    <w:rsid w:val="00583052"/>
    <w:rsid w:val="0058343D"/>
    <w:rsid w:val="00583DBD"/>
    <w:rsid w:val="00583F1B"/>
    <w:rsid w:val="00583FA7"/>
    <w:rsid w:val="005842C5"/>
    <w:rsid w:val="0058435C"/>
    <w:rsid w:val="0058513D"/>
    <w:rsid w:val="0058589F"/>
    <w:rsid w:val="00585C4F"/>
    <w:rsid w:val="00585E72"/>
    <w:rsid w:val="0058646A"/>
    <w:rsid w:val="00586C99"/>
    <w:rsid w:val="0058701E"/>
    <w:rsid w:val="00587F9B"/>
    <w:rsid w:val="00587FEF"/>
    <w:rsid w:val="005900B0"/>
    <w:rsid w:val="005900D3"/>
    <w:rsid w:val="0059014A"/>
    <w:rsid w:val="00590158"/>
    <w:rsid w:val="00590202"/>
    <w:rsid w:val="005909C6"/>
    <w:rsid w:val="00590D27"/>
    <w:rsid w:val="00590E91"/>
    <w:rsid w:val="0059125B"/>
    <w:rsid w:val="0059166E"/>
    <w:rsid w:val="00591AFB"/>
    <w:rsid w:val="00591D01"/>
    <w:rsid w:val="00592BE9"/>
    <w:rsid w:val="00592C16"/>
    <w:rsid w:val="00593134"/>
    <w:rsid w:val="00593417"/>
    <w:rsid w:val="005934A4"/>
    <w:rsid w:val="00593CCB"/>
    <w:rsid w:val="00594013"/>
    <w:rsid w:val="005944B1"/>
    <w:rsid w:val="005945DD"/>
    <w:rsid w:val="00594A6A"/>
    <w:rsid w:val="00594AC9"/>
    <w:rsid w:val="00594AD8"/>
    <w:rsid w:val="00594B3A"/>
    <w:rsid w:val="00594FB2"/>
    <w:rsid w:val="005954C3"/>
    <w:rsid w:val="005955AE"/>
    <w:rsid w:val="00595BB9"/>
    <w:rsid w:val="00595C37"/>
    <w:rsid w:val="00595E15"/>
    <w:rsid w:val="00595EEF"/>
    <w:rsid w:val="00595F1A"/>
    <w:rsid w:val="0059614B"/>
    <w:rsid w:val="00596AFA"/>
    <w:rsid w:val="00596B76"/>
    <w:rsid w:val="0059701F"/>
    <w:rsid w:val="005971A1"/>
    <w:rsid w:val="005973DB"/>
    <w:rsid w:val="00597C4B"/>
    <w:rsid w:val="005A0081"/>
    <w:rsid w:val="005A0CD6"/>
    <w:rsid w:val="005A0E91"/>
    <w:rsid w:val="005A1021"/>
    <w:rsid w:val="005A11AE"/>
    <w:rsid w:val="005A14D5"/>
    <w:rsid w:val="005A16F7"/>
    <w:rsid w:val="005A2019"/>
    <w:rsid w:val="005A214A"/>
    <w:rsid w:val="005A25C6"/>
    <w:rsid w:val="005A294C"/>
    <w:rsid w:val="005A2ADF"/>
    <w:rsid w:val="005A2E14"/>
    <w:rsid w:val="005A2E18"/>
    <w:rsid w:val="005A300C"/>
    <w:rsid w:val="005A3056"/>
    <w:rsid w:val="005A306B"/>
    <w:rsid w:val="005A3089"/>
    <w:rsid w:val="005A30FA"/>
    <w:rsid w:val="005A317E"/>
    <w:rsid w:val="005A3371"/>
    <w:rsid w:val="005A3456"/>
    <w:rsid w:val="005A39E5"/>
    <w:rsid w:val="005A405A"/>
    <w:rsid w:val="005A4203"/>
    <w:rsid w:val="005A450B"/>
    <w:rsid w:val="005A4717"/>
    <w:rsid w:val="005A48C2"/>
    <w:rsid w:val="005A48DA"/>
    <w:rsid w:val="005A48E8"/>
    <w:rsid w:val="005A490A"/>
    <w:rsid w:val="005A49E0"/>
    <w:rsid w:val="005A4DC4"/>
    <w:rsid w:val="005A5429"/>
    <w:rsid w:val="005A58D8"/>
    <w:rsid w:val="005A5B11"/>
    <w:rsid w:val="005A5CFA"/>
    <w:rsid w:val="005A5D50"/>
    <w:rsid w:val="005A60FB"/>
    <w:rsid w:val="005A675C"/>
    <w:rsid w:val="005A67E9"/>
    <w:rsid w:val="005A7428"/>
    <w:rsid w:val="005A7877"/>
    <w:rsid w:val="005A7B7F"/>
    <w:rsid w:val="005A7B82"/>
    <w:rsid w:val="005A7D3C"/>
    <w:rsid w:val="005A7E4D"/>
    <w:rsid w:val="005B01FB"/>
    <w:rsid w:val="005B04A3"/>
    <w:rsid w:val="005B09F8"/>
    <w:rsid w:val="005B12A9"/>
    <w:rsid w:val="005B16C1"/>
    <w:rsid w:val="005B1784"/>
    <w:rsid w:val="005B1A31"/>
    <w:rsid w:val="005B1A32"/>
    <w:rsid w:val="005B23E9"/>
    <w:rsid w:val="005B2811"/>
    <w:rsid w:val="005B2D4F"/>
    <w:rsid w:val="005B399E"/>
    <w:rsid w:val="005B3D75"/>
    <w:rsid w:val="005B4436"/>
    <w:rsid w:val="005B4807"/>
    <w:rsid w:val="005B4AF8"/>
    <w:rsid w:val="005B4BC7"/>
    <w:rsid w:val="005B5610"/>
    <w:rsid w:val="005B58C0"/>
    <w:rsid w:val="005B5A69"/>
    <w:rsid w:val="005B5FC1"/>
    <w:rsid w:val="005B63AA"/>
    <w:rsid w:val="005B6889"/>
    <w:rsid w:val="005B6A1F"/>
    <w:rsid w:val="005B6BE1"/>
    <w:rsid w:val="005B700B"/>
    <w:rsid w:val="005B7366"/>
    <w:rsid w:val="005B7591"/>
    <w:rsid w:val="005C0450"/>
    <w:rsid w:val="005C0C7D"/>
    <w:rsid w:val="005C0D76"/>
    <w:rsid w:val="005C0F81"/>
    <w:rsid w:val="005C0FC3"/>
    <w:rsid w:val="005C1358"/>
    <w:rsid w:val="005C1FFD"/>
    <w:rsid w:val="005C22B5"/>
    <w:rsid w:val="005C2404"/>
    <w:rsid w:val="005C28AA"/>
    <w:rsid w:val="005C2B74"/>
    <w:rsid w:val="005C3539"/>
    <w:rsid w:val="005C4295"/>
    <w:rsid w:val="005C4872"/>
    <w:rsid w:val="005C48EF"/>
    <w:rsid w:val="005C4B70"/>
    <w:rsid w:val="005C5148"/>
    <w:rsid w:val="005C51B5"/>
    <w:rsid w:val="005C572E"/>
    <w:rsid w:val="005C5CA5"/>
    <w:rsid w:val="005C5DEF"/>
    <w:rsid w:val="005C5E12"/>
    <w:rsid w:val="005C60BA"/>
    <w:rsid w:val="005C653F"/>
    <w:rsid w:val="005C664E"/>
    <w:rsid w:val="005C684E"/>
    <w:rsid w:val="005C690A"/>
    <w:rsid w:val="005C698A"/>
    <w:rsid w:val="005C6D3F"/>
    <w:rsid w:val="005C6D65"/>
    <w:rsid w:val="005C6DC8"/>
    <w:rsid w:val="005C6EA8"/>
    <w:rsid w:val="005C7716"/>
    <w:rsid w:val="005C7A75"/>
    <w:rsid w:val="005C7C10"/>
    <w:rsid w:val="005D0207"/>
    <w:rsid w:val="005D0440"/>
    <w:rsid w:val="005D066F"/>
    <w:rsid w:val="005D0796"/>
    <w:rsid w:val="005D07F9"/>
    <w:rsid w:val="005D0806"/>
    <w:rsid w:val="005D0BEA"/>
    <w:rsid w:val="005D0FE3"/>
    <w:rsid w:val="005D12FE"/>
    <w:rsid w:val="005D1356"/>
    <w:rsid w:val="005D1434"/>
    <w:rsid w:val="005D18A4"/>
    <w:rsid w:val="005D1AD5"/>
    <w:rsid w:val="005D272E"/>
    <w:rsid w:val="005D27A0"/>
    <w:rsid w:val="005D2940"/>
    <w:rsid w:val="005D348A"/>
    <w:rsid w:val="005D35CB"/>
    <w:rsid w:val="005D3693"/>
    <w:rsid w:val="005D3791"/>
    <w:rsid w:val="005D38A5"/>
    <w:rsid w:val="005D39CC"/>
    <w:rsid w:val="005D4035"/>
    <w:rsid w:val="005D406C"/>
    <w:rsid w:val="005D4858"/>
    <w:rsid w:val="005D4D62"/>
    <w:rsid w:val="005D4E63"/>
    <w:rsid w:val="005D4F10"/>
    <w:rsid w:val="005D5295"/>
    <w:rsid w:val="005D53C6"/>
    <w:rsid w:val="005D57D1"/>
    <w:rsid w:val="005D58FA"/>
    <w:rsid w:val="005D5957"/>
    <w:rsid w:val="005D5A02"/>
    <w:rsid w:val="005D5D95"/>
    <w:rsid w:val="005D5F17"/>
    <w:rsid w:val="005D6516"/>
    <w:rsid w:val="005D6CD8"/>
    <w:rsid w:val="005D6EFC"/>
    <w:rsid w:val="005D6F80"/>
    <w:rsid w:val="005D759F"/>
    <w:rsid w:val="005D7957"/>
    <w:rsid w:val="005D79BD"/>
    <w:rsid w:val="005D7C83"/>
    <w:rsid w:val="005E003D"/>
    <w:rsid w:val="005E0153"/>
    <w:rsid w:val="005E0278"/>
    <w:rsid w:val="005E04C9"/>
    <w:rsid w:val="005E069C"/>
    <w:rsid w:val="005E0B87"/>
    <w:rsid w:val="005E161C"/>
    <w:rsid w:val="005E1D29"/>
    <w:rsid w:val="005E1E4C"/>
    <w:rsid w:val="005E1EE5"/>
    <w:rsid w:val="005E21EF"/>
    <w:rsid w:val="005E310C"/>
    <w:rsid w:val="005E3269"/>
    <w:rsid w:val="005E33AD"/>
    <w:rsid w:val="005E342A"/>
    <w:rsid w:val="005E34F0"/>
    <w:rsid w:val="005E39B8"/>
    <w:rsid w:val="005E3D0C"/>
    <w:rsid w:val="005E3F36"/>
    <w:rsid w:val="005E4281"/>
    <w:rsid w:val="005E4370"/>
    <w:rsid w:val="005E4A29"/>
    <w:rsid w:val="005E4B01"/>
    <w:rsid w:val="005E4B03"/>
    <w:rsid w:val="005E52F7"/>
    <w:rsid w:val="005E571F"/>
    <w:rsid w:val="005E6DCA"/>
    <w:rsid w:val="005E7179"/>
    <w:rsid w:val="005E7543"/>
    <w:rsid w:val="005E7925"/>
    <w:rsid w:val="005E7A25"/>
    <w:rsid w:val="005E7F2D"/>
    <w:rsid w:val="005F048B"/>
    <w:rsid w:val="005F05CF"/>
    <w:rsid w:val="005F093B"/>
    <w:rsid w:val="005F09CC"/>
    <w:rsid w:val="005F09E2"/>
    <w:rsid w:val="005F0AA8"/>
    <w:rsid w:val="005F0BC7"/>
    <w:rsid w:val="005F1057"/>
    <w:rsid w:val="005F1965"/>
    <w:rsid w:val="005F1EFB"/>
    <w:rsid w:val="005F2068"/>
    <w:rsid w:val="005F38EF"/>
    <w:rsid w:val="005F447F"/>
    <w:rsid w:val="005F44E4"/>
    <w:rsid w:val="005F4532"/>
    <w:rsid w:val="005F51C4"/>
    <w:rsid w:val="005F51CA"/>
    <w:rsid w:val="005F538D"/>
    <w:rsid w:val="005F5A4A"/>
    <w:rsid w:val="005F5D18"/>
    <w:rsid w:val="005F5E41"/>
    <w:rsid w:val="005F6E2A"/>
    <w:rsid w:val="005F71AC"/>
    <w:rsid w:val="005F748F"/>
    <w:rsid w:val="005F7EF3"/>
    <w:rsid w:val="005F7F56"/>
    <w:rsid w:val="006001F4"/>
    <w:rsid w:val="00600687"/>
    <w:rsid w:val="0060091F"/>
    <w:rsid w:val="00600C4F"/>
    <w:rsid w:val="006017B6"/>
    <w:rsid w:val="00601A0D"/>
    <w:rsid w:val="00601BE0"/>
    <w:rsid w:val="00601C20"/>
    <w:rsid w:val="00601E2F"/>
    <w:rsid w:val="0060208D"/>
    <w:rsid w:val="0060217E"/>
    <w:rsid w:val="00602363"/>
    <w:rsid w:val="0060243C"/>
    <w:rsid w:val="006027DA"/>
    <w:rsid w:val="00602D6A"/>
    <w:rsid w:val="00602EFF"/>
    <w:rsid w:val="00603352"/>
    <w:rsid w:val="006035EF"/>
    <w:rsid w:val="00603B0C"/>
    <w:rsid w:val="00603B96"/>
    <w:rsid w:val="00603BC6"/>
    <w:rsid w:val="00603D50"/>
    <w:rsid w:val="006040EC"/>
    <w:rsid w:val="00604379"/>
    <w:rsid w:val="00604475"/>
    <w:rsid w:val="006047C8"/>
    <w:rsid w:val="006054AA"/>
    <w:rsid w:val="0060584E"/>
    <w:rsid w:val="00605DCF"/>
    <w:rsid w:val="006062B1"/>
    <w:rsid w:val="00606E19"/>
    <w:rsid w:val="00607047"/>
    <w:rsid w:val="00607206"/>
    <w:rsid w:val="006075EB"/>
    <w:rsid w:val="006078CF"/>
    <w:rsid w:val="00607A88"/>
    <w:rsid w:val="00607D8C"/>
    <w:rsid w:val="00607FF7"/>
    <w:rsid w:val="00610A0E"/>
    <w:rsid w:val="00610A4C"/>
    <w:rsid w:val="00610AF2"/>
    <w:rsid w:val="00610E3C"/>
    <w:rsid w:val="00610EB7"/>
    <w:rsid w:val="00611CB7"/>
    <w:rsid w:val="00611D18"/>
    <w:rsid w:val="00612DA3"/>
    <w:rsid w:val="006130AF"/>
    <w:rsid w:val="00613300"/>
    <w:rsid w:val="00613529"/>
    <w:rsid w:val="006135C0"/>
    <w:rsid w:val="00613ADF"/>
    <w:rsid w:val="006141D0"/>
    <w:rsid w:val="00614224"/>
    <w:rsid w:val="006145B5"/>
    <w:rsid w:val="0061463A"/>
    <w:rsid w:val="006146FB"/>
    <w:rsid w:val="0061483E"/>
    <w:rsid w:val="00614A8C"/>
    <w:rsid w:val="00614B0E"/>
    <w:rsid w:val="006151B6"/>
    <w:rsid w:val="006159E9"/>
    <w:rsid w:val="00615DD4"/>
    <w:rsid w:val="00615E33"/>
    <w:rsid w:val="00615F0F"/>
    <w:rsid w:val="00616A39"/>
    <w:rsid w:val="00616D38"/>
    <w:rsid w:val="0061705A"/>
    <w:rsid w:val="00620188"/>
    <w:rsid w:val="00620EDD"/>
    <w:rsid w:val="00620FDB"/>
    <w:rsid w:val="00621006"/>
    <w:rsid w:val="0062121C"/>
    <w:rsid w:val="00621C4E"/>
    <w:rsid w:val="00621E16"/>
    <w:rsid w:val="00622482"/>
    <w:rsid w:val="00622554"/>
    <w:rsid w:val="0062289F"/>
    <w:rsid w:val="00622B7E"/>
    <w:rsid w:val="006230B3"/>
    <w:rsid w:val="00623121"/>
    <w:rsid w:val="00623414"/>
    <w:rsid w:val="00623DC9"/>
    <w:rsid w:val="00623F5B"/>
    <w:rsid w:val="0062445B"/>
    <w:rsid w:val="00624891"/>
    <w:rsid w:val="0062493D"/>
    <w:rsid w:val="00624B3E"/>
    <w:rsid w:val="00624DEC"/>
    <w:rsid w:val="006255E9"/>
    <w:rsid w:val="006257E4"/>
    <w:rsid w:val="00626053"/>
    <w:rsid w:val="0062672D"/>
    <w:rsid w:val="00626F33"/>
    <w:rsid w:val="0062713B"/>
    <w:rsid w:val="00627CA6"/>
    <w:rsid w:val="006301DD"/>
    <w:rsid w:val="00630239"/>
    <w:rsid w:val="00630568"/>
    <w:rsid w:val="006307A6"/>
    <w:rsid w:val="00630B9B"/>
    <w:rsid w:val="0063171A"/>
    <w:rsid w:val="00632C77"/>
    <w:rsid w:val="00633278"/>
    <w:rsid w:val="0063369F"/>
    <w:rsid w:val="00634243"/>
    <w:rsid w:val="0063424E"/>
    <w:rsid w:val="006342D3"/>
    <w:rsid w:val="00634551"/>
    <w:rsid w:val="00634754"/>
    <w:rsid w:val="00634D17"/>
    <w:rsid w:val="00634EF9"/>
    <w:rsid w:val="00634F18"/>
    <w:rsid w:val="00635696"/>
    <w:rsid w:val="00635EAB"/>
    <w:rsid w:val="0063603F"/>
    <w:rsid w:val="00636143"/>
    <w:rsid w:val="006361C4"/>
    <w:rsid w:val="00636BFC"/>
    <w:rsid w:val="00636F1C"/>
    <w:rsid w:val="00636FCD"/>
    <w:rsid w:val="006374A5"/>
    <w:rsid w:val="00637718"/>
    <w:rsid w:val="006379A0"/>
    <w:rsid w:val="00637A62"/>
    <w:rsid w:val="00637B50"/>
    <w:rsid w:val="00637DC1"/>
    <w:rsid w:val="00640449"/>
    <w:rsid w:val="00640558"/>
    <w:rsid w:val="006407D2"/>
    <w:rsid w:val="00640B41"/>
    <w:rsid w:val="00640CED"/>
    <w:rsid w:val="00640F21"/>
    <w:rsid w:val="00641176"/>
    <w:rsid w:val="006411FA"/>
    <w:rsid w:val="006412D4"/>
    <w:rsid w:val="00641A1F"/>
    <w:rsid w:val="00641AFB"/>
    <w:rsid w:val="00641C0C"/>
    <w:rsid w:val="00641E31"/>
    <w:rsid w:val="00642730"/>
    <w:rsid w:val="00642992"/>
    <w:rsid w:val="00643454"/>
    <w:rsid w:val="0064377D"/>
    <w:rsid w:val="00643D96"/>
    <w:rsid w:val="00643E37"/>
    <w:rsid w:val="00643E5D"/>
    <w:rsid w:val="00643F11"/>
    <w:rsid w:val="006443CD"/>
    <w:rsid w:val="006448DE"/>
    <w:rsid w:val="00644A80"/>
    <w:rsid w:val="00644ADD"/>
    <w:rsid w:val="00644DD4"/>
    <w:rsid w:val="0064507F"/>
    <w:rsid w:val="006452DA"/>
    <w:rsid w:val="00645B44"/>
    <w:rsid w:val="00645C68"/>
    <w:rsid w:val="00645ED7"/>
    <w:rsid w:val="00645F66"/>
    <w:rsid w:val="006463E0"/>
    <w:rsid w:val="0064653E"/>
    <w:rsid w:val="006465B2"/>
    <w:rsid w:val="00646895"/>
    <w:rsid w:val="00646B4E"/>
    <w:rsid w:val="00647329"/>
    <w:rsid w:val="0064763C"/>
    <w:rsid w:val="00647666"/>
    <w:rsid w:val="006502E3"/>
    <w:rsid w:val="00650A5A"/>
    <w:rsid w:val="00650DBA"/>
    <w:rsid w:val="00650E7A"/>
    <w:rsid w:val="00650EFE"/>
    <w:rsid w:val="0065100C"/>
    <w:rsid w:val="006511E4"/>
    <w:rsid w:val="006514FA"/>
    <w:rsid w:val="00651506"/>
    <w:rsid w:val="006516F7"/>
    <w:rsid w:val="00651EEF"/>
    <w:rsid w:val="006524CA"/>
    <w:rsid w:val="00652748"/>
    <w:rsid w:val="00652CA9"/>
    <w:rsid w:val="00652F69"/>
    <w:rsid w:val="006532D5"/>
    <w:rsid w:val="00653B65"/>
    <w:rsid w:val="006543F9"/>
    <w:rsid w:val="00654671"/>
    <w:rsid w:val="00654953"/>
    <w:rsid w:val="006550C1"/>
    <w:rsid w:val="006555AA"/>
    <w:rsid w:val="00655A28"/>
    <w:rsid w:val="00655D4B"/>
    <w:rsid w:val="00655D65"/>
    <w:rsid w:val="00656329"/>
    <w:rsid w:val="0065673E"/>
    <w:rsid w:val="00656766"/>
    <w:rsid w:val="00656C6C"/>
    <w:rsid w:val="00656F7E"/>
    <w:rsid w:val="0065714D"/>
    <w:rsid w:val="00657858"/>
    <w:rsid w:val="00657F34"/>
    <w:rsid w:val="00660141"/>
    <w:rsid w:val="006605E3"/>
    <w:rsid w:val="0066071B"/>
    <w:rsid w:val="00660894"/>
    <w:rsid w:val="00660E00"/>
    <w:rsid w:val="0066112B"/>
    <w:rsid w:val="0066132E"/>
    <w:rsid w:val="00661573"/>
    <w:rsid w:val="006619C8"/>
    <w:rsid w:val="006621B8"/>
    <w:rsid w:val="0066254B"/>
    <w:rsid w:val="0066269D"/>
    <w:rsid w:val="006626FA"/>
    <w:rsid w:val="00662BD4"/>
    <w:rsid w:val="0066326A"/>
    <w:rsid w:val="00663342"/>
    <w:rsid w:val="0066396F"/>
    <w:rsid w:val="00663B51"/>
    <w:rsid w:val="0066490C"/>
    <w:rsid w:val="006649CF"/>
    <w:rsid w:val="00664C3A"/>
    <w:rsid w:val="00664C86"/>
    <w:rsid w:val="00664D80"/>
    <w:rsid w:val="006657DD"/>
    <w:rsid w:val="006658EF"/>
    <w:rsid w:val="00665C70"/>
    <w:rsid w:val="00665C96"/>
    <w:rsid w:val="00665FB7"/>
    <w:rsid w:val="00665FFA"/>
    <w:rsid w:val="00666878"/>
    <w:rsid w:val="00666B88"/>
    <w:rsid w:val="0066750C"/>
    <w:rsid w:val="006675AA"/>
    <w:rsid w:val="006675D9"/>
    <w:rsid w:val="00667921"/>
    <w:rsid w:val="00667B76"/>
    <w:rsid w:val="00667E5E"/>
    <w:rsid w:val="00667F16"/>
    <w:rsid w:val="00667FA9"/>
    <w:rsid w:val="00670013"/>
    <w:rsid w:val="00670219"/>
    <w:rsid w:val="006703A4"/>
    <w:rsid w:val="00670716"/>
    <w:rsid w:val="006707F6"/>
    <w:rsid w:val="00670A02"/>
    <w:rsid w:val="006710EB"/>
    <w:rsid w:val="00671481"/>
    <w:rsid w:val="006718AA"/>
    <w:rsid w:val="00671913"/>
    <w:rsid w:val="0067216C"/>
    <w:rsid w:val="00672344"/>
    <w:rsid w:val="006725DF"/>
    <w:rsid w:val="00672A48"/>
    <w:rsid w:val="00672A6B"/>
    <w:rsid w:val="00672D94"/>
    <w:rsid w:val="00672E7A"/>
    <w:rsid w:val="00672FE2"/>
    <w:rsid w:val="00673721"/>
    <w:rsid w:val="00673892"/>
    <w:rsid w:val="00673B49"/>
    <w:rsid w:val="00674042"/>
    <w:rsid w:val="00674211"/>
    <w:rsid w:val="006743BE"/>
    <w:rsid w:val="00674AF9"/>
    <w:rsid w:val="00675222"/>
    <w:rsid w:val="00675750"/>
    <w:rsid w:val="00676200"/>
    <w:rsid w:val="0067665A"/>
    <w:rsid w:val="006766C9"/>
    <w:rsid w:val="0067693F"/>
    <w:rsid w:val="00676A40"/>
    <w:rsid w:val="00676D43"/>
    <w:rsid w:val="00676F40"/>
    <w:rsid w:val="006770A4"/>
    <w:rsid w:val="00677119"/>
    <w:rsid w:val="00677203"/>
    <w:rsid w:val="00677204"/>
    <w:rsid w:val="00677213"/>
    <w:rsid w:val="00677414"/>
    <w:rsid w:val="0067749D"/>
    <w:rsid w:val="00677683"/>
    <w:rsid w:val="00677E80"/>
    <w:rsid w:val="00677F32"/>
    <w:rsid w:val="006800F0"/>
    <w:rsid w:val="006804CC"/>
    <w:rsid w:val="00680737"/>
    <w:rsid w:val="00680B62"/>
    <w:rsid w:val="00680C41"/>
    <w:rsid w:val="00680FAC"/>
    <w:rsid w:val="006817E8"/>
    <w:rsid w:val="006819F8"/>
    <w:rsid w:val="00681DDC"/>
    <w:rsid w:val="006828C0"/>
    <w:rsid w:val="00682A87"/>
    <w:rsid w:val="00682EA2"/>
    <w:rsid w:val="00682FED"/>
    <w:rsid w:val="00683233"/>
    <w:rsid w:val="0068387B"/>
    <w:rsid w:val="00683A77"/>
    <w:rsid w:val="00683B42"/>
    <w:rsid w:val="00683D84"/>
    <w:rsid w:val="0068410C"/>
    <w:rsid w:val="00684669"/>
    <w:rsid w:val="006846C3"/>
    <w:rsid w:val="006847B1"/>
    <w:rsid w:val="006848EA"/>
    <w:rsid w:val="00685137"/>
    <w:rsid w:val="006857F2"/>
    <w:rsid w:val="00685C05"/>
    <w:rsid w:val="00685F0E"/>
    <w:rsid w:val="00685F55"/>
    <w:rsid w:val="00686529"/>
    <w:rsid w:val="006865AA"/>
    <w:rsid w:val="0068687C"/>
    <w:rsid w:val="00686AEF"/>
    <w:rsid w:val="00687122"/>
    <w:rsid w:val="006871F7"/>
    <w:rsid w:val="00687A23"/>
    <w:rsid w:val="00687AFB"/>
    <w:rsid w:val="00687AFF"/>
    <w:rsid w:val="00687EE3"/>
    <w:rsid w:val="006901F1"/>
    <w:rsid w:val="00690842"/>
    <w:rsid w:val="006908E6"/>
    <w:rsid w:val="00690A54"/>
    <w:rsid w:val="00690B3F"/>
    <w:rsid w:val="00691233"/>
    <w:rsid w:val="006913EA"/>
    <w:rsid w:val="00691406"/>
    <w:rsid w:val="0069192E"/>
    <w:rsid w:val="006924D7"/>
    <w:rsid w:val="00692779"/>
    <w:rsid w:val="006929A1"/>
    <w:rsid w:val="00692C14"/>
    <w:rsid w:val="00692D4F"/>
    <w:rsid w:val="006932F0"/>
    <w:rsid w:val="00693311"/>
    <w:rsid w:val="0069385C"/>
    <w:rsid w:val="00693D1D"/>
    <w:rsid w:val="00693F59"/>
    <w:rsid w:val="0069402A"/>
    <w:rsid w:val="006940B2"/>
    <w:rsid w:val="006943B5"/>
    <w:rsid w:val="0069442D"/>
    <w:rsid w:val="00694C42"/>
    <w:rsid w:val="00694DD4"/>
    <w:rsid w:val="00695991"/>
    <w:rsid w:val="006959DC"/>
    <w:rsid w:val="0069699E"/>
    <w:rsid w:val="00696D9A"/>
    <w:rsid w:val="00697B10"/>
    <w:rsid w:val="006A020F"/>
    <w:rsid w:val="006A0350"/>
    <w:rsid w:val="006A07C3"/>
    <w:rsid w:val="006A0C9C"/>
    <w:rsid w:val="006A117B"/>
    <w:rsid w:val="006A12FF"/>
    <w:rsid w:val="006A1E23"/>
    <w:rsid w:val="006A2DC0"/>
    <w:rsid w:val="006A3316"/>
    <w:rsid w:val="006A3673"/>
    <w:rsid w:val="006A3AF4"/>
    <w:rsid w:val="006A3CAB"/>
    <w:rsid w:val="006A3EE8"/>
    <w:rsid w:val="006A42CE"/>
    <w:rsid w:val="006A43EE"/>
    <w:rsid w:val="006A4990"/>
    <w:rsid w:val="006A501A"/>
    <w:rsid w:val="006A5053"/>
    <w:rsid w:val="006A517F"/>
    <w:rsid w:val="006A5219"/>
    <w:rsid w:val="006A5573"/>
    <w:rsid w:val="006A56FB"/>
    <w:rsid w:val="006A5A97"/>
    <w:rsid w:val="006A5B1A"/>
    <w:rsid w:val="006A5B8F"/>
    <w:rsid w:val="006A5FE1"/>
    <w:rsid w:val="006A635F"/>
    <w:rsid w:val="006A6505"/>
    <w:rsid w:val="006A6580"/>
    <w:rsid w:val="006A67BD"/>
    <w:rsid w:val="006A6EF0"/>
    <w:rsid w:val="006A70D1"/>
    <w:rsid w:val="006A71A4"/>
    <w:rsid w:val="006A71B9"/>
    <w:rsid w:val="006A722C"/>
    <w:rsid w:val="006A7581"/>
    <w:rsid w:val="006B073A"/>
    <w:rsid w:val="006B0E9E"/>
    <w:rsid w:val="006B1031"/>
    <w:rsid w:val="006B1518"/>
    <w:rsid w:val="006B19F4"/>
    <w:rsid w:val="006B1A82"/>
    <w:rsid w:val="006B204F"/>
    <w:rsid w:val="006B237F"/>
    <w:rsid w:val="006B2618"/>
    <w:rsid w:val="006B2A1F"/>
    <w:rsid w:val="006B2EBA"/>
    <w:rsid w:val="006B2EF2"/>
    <w:rsid w:val="006B338A"/>
    <w:rsid w:val="006B3400"/>
    <w:rsid w:val="006B3589"/>
    <w:rsid w:val="006B3AEB"/>
    <w:rsid w:val="006B4079"/>
    <w:rsid w:val="006B42BB"/>
    <w:rsid w:val="006B49DD"/>
    <w:rsid w:val="006B4F56"/>
    <w:rsid w:val="006B4FBF"/>
    <w:rsid w:val="006B5356"/>
    <w:rsid w:val="006B58A4"/>
    <w:rsid w:val="006B58C0"/>
    <w:rsid w:val="006B5B0D"/>
    <w:rsid w:val="006B5E2B"/>
    <w:rsid w:val="006B5E57"/>
    <w:rsid w:val="006B630C"/>
    <w:rsid w:val="006B6359"/>
    <w:rsid w:val="006B654B"/>
    <w:rsid w:val="006B65BB"/>
    <w:rsid w:val="006B6632"/>
    <w:rsid w:val="006B664A"/>
    <w:rsid w:val="006B679C"/>
    <w:rsid w:val="006B68A5"/>
    <w:rsid w:val="006B6AE2"/>
    <w:rsid w:val="006C00BA"/>
    <w:rsid w:val="006C04AA"/>
    <w:rsid w:val="006C04F1"/>
    <w:rsid w:val="006C156F"/>
    <w:rsid w:val="006C181A"/>
    <w:rsid w:val="006C1A6D"/>
    <w:rsid w:val="006C1ACF"/>
    <w:rsid w:val="006C1C4B"/>
    <w:rsid w:val="006C1F28"/>
    <w:rsid w:val="006C2516"/>
    <w:rsid w:val="006C26ED"/>
    <w:rsid w:val="006C2790"/>
    <w:rsid w:val="006C27DB"/>
    <w:rsid w:val="006C28C5"/>
    <w:rsid w:val="006C2AEA"/>
    <w:rsid w:val="006C30E7"/>
    <w:rsid w:val="006C3744"/>
    <w:rsid w:val="006C3F7A"/>
    <w:rsid w:val="006C4076"/>
    <w:rsid w:val="006C43E0"/>
    <w:rsid w:val="006C4582"/>
    <w:rsid w:val="006C460E"/>
    <w:rsid w:val="006C4825"/>
    <w:rsid w:val="006C4AAD"/>
    <w:rsid w:val="006C512F"/>
    <w:rsid w:val="006C5858"/>
    <w:rsid w:val="006C5D04"/>
    <w:rsid w:val="006C5D09"/>
    <w:rsid w:val="006C61F3"/>
    <w:rsid w:val="006C6CEE"/>
    <w:rsid w:val="006C6E6D"/>
    <w:rsid w:val="006C757F"/>
    <w:rsid w:val="006C7589"/>
    <w:rsid w:val="006C75E4"/>
    <w:rsid w:val="006C7F8F"/>
    <w:rsid w:val="006D0194"/>
    <w:rsid w:val="006D0BDB"/>
    <w:rsid w:val="006D0D06"/>
    <w:rsid w:val="006D0FD7"/>
    <w:rsid w:val="006D11F3"/>
    <w:rsid w:val="006D155F"/>
    <w:rsid w:val="006D19AB"/>
    <w:rsid w:val="006D1D26"/>
    <w:rsid w:val="006D1F2A"/>
    <w:rsid w:val="006D27D9"/>
    <w:rsid w:val="006D2801"/>
    <w:rsid w:val="006D2966"/>
    <w:rsid w:val="006D2E2B"/>
    <w:rsid w:val="006D31DD"/>
    <w:rsid w:val="006D36A7"/>
    <w:rsid w:val="006D3714"/>
    <w:rsid w:val="006D38AC"/>
    <w:rsid w:val="006D3A8D"/>
    <w:rsid w:val="006D4115"/>
    <w:rsid w:val="006D4B26"/>
    <w:rsid w:val="006D4C24"/>
    <w:rsid w:val="006D53C1"/>
    <w:rsid w:val="006D5655"/>
    <w:rsid w:val="006D5AFC"/>
    <w:rsid w:val="006D5FFF"/>
    <w:rsid w:val="006D61CC"/>
    <w:rsid w:val="006D687C"/>
    <w:rsid w:val="006D6905"/>
    <w:rsid w:val="006D695F"/>
    <w:rsid w:val="006D6AC4"/>
    <w:rsid w:val="006D6E56"/>
    <w:rsid w:val="006D7031"/>
    <w:rsid w:val="006D7178"/>
    <w:rsid w:val="006D732E"/>
    <w:rsid w:val="006D73B3"/>
    <w:rsid w:val="006D778B"/>
    <w:rsid w:val="006D78EA"/>
    <w:rsid w:val="006D7A23"/>
    <w:rsid w:val="006D7AD8"/>
    <w:rsid w:val="006E01DF"/>
    <w:rsid w:val="006E0292"/>
    <w:rsid w:val="006E08EA"/>
    <w:rsid w:val="006E0C10"/>
    <w:rsid w:val="006E0F4C"/>
    <w:rsid w:val="006E12DA"/>
    <w:rsid w:val="006E1977"/>
    <w:rsid w:val="006E199B"/>
    <w:rsid w:val="006E1CAB"/>
    <w:rsid w:val="006E2172"/>
    <w:rsid w:val="006E21EF"/>
    <w:rsid w:val="006E28CB"/>
    <w:rsid w:val="006E2EB0"/>
    <w:rsid w:val="006E36DE"/>
    <w:rsid w:val="006E3E21"/>
    <w:rsid w:val="006E4639"/>
    <w:rsid w:val="006E46CE"/>
    <w:rsid w:val="006E4D18"/>
    <w:rsid w:val="006E5377"/>
    <w:rsid w:val="006E574A"/>
    <w:rsid w:val="006E5B02"/>
    <w:rsid w:val="006E5CCF"/>
    <w:rsid w:val="006E5D17"/>
    <w:rsid w:val="006E5EE5"/>
    <w:rsid w:val="006E7159"/>
    <w:rsid w:val="006E75C5"/>
    <w:rsid w:val="006E78C8"/>
    <w:rsid w:val="006E79DC"/>
    <w:rsid w:val="006E7B7D"/>
    <w:rsid w:val="006F0D5F"/>
    <w:rsid w:val="006F0FD9"/>
    <w:rsid w:val="006F116A"/>
    <w:rsid w:val="006F126E"/>
    <w:rsid w:val="006F132B"/>
    <w:rsid w:val="006F1AB5"/>
    <w:rsid w:val="006F1BE6"/>
    <w:rsid w:val="006F1D2F"/>
    <w:rsid w:val="006F1E65"/>
    <w:rsid w:val="006F234F"/>
    <w:rsid w:val="006F27C7"/>
    <w:rsid w:val="006F28B2"/>
    <w:rsid w:val="006F29B7"/>
    <w:rsid w:val="006F2AD1"/>
    <w:rsid w:val="006F2E15"/>
    <w:rsid w:val="006F3EE7"/>
    <w:rsid w:val="006F4083"/>
    <w:rsid w:val="006F485C"/>
    <w:rsid w:val="006F4902"/>
    <w:rsid w:val="006F528B"/>
    <w:rsid w:val="006F5368"/>
    <w:rsid w:val="006F56C0"/>
    <w:rsid w:val="006F5B3A"/>
    <w:rsid w:val="006F5F3B"/>
    <w:rsid w:val="006F6101"/>
    <w:rsid w:val="006F6678"/>
    <w:rsid w:val="006F6FB9"/>
    <w:rsid w:val="006F71C8"/>
    <w:rsid w:val="00700131"/>
    <w:rsid w:val="007003B4"/>
    <w:rsid w:val="007008D7"/>
    <w:rsid w:val="00700AE4"/>
    <w:rsid w:val="00700C40"/>
    <w:rsid w:val="00700CAE"/>
    <w:rsid w:val="007012A5"/>
    <w:rsid w:val="00701E9A"/>
    <w:rsid w:val="007021B5"/>
    <w:rsid w:val="00702286"/>
    <w:rsid w:val="007022F1"/>
    <w:rsid w:val="00702741"/>
    <w:rsid w:val="00702DF1"/>
    <w:rsid w:val="00703092"/>
    <w:rsid w:val="00703215"/>
    <w:rsid w:val="0070321F"/>
    <w:rsid w:val="00703627"/>
    <w:rsid w:val="00703691"/>
    <w:rsid w:val="0070374E"/>
    <w:rsid w:val="007037C8"/>
    <w:rsid w:val="007037E0"/>
    <w:rsid w:val="00703903"/>
    <w:rsid w:val="007039BB"/>
    <w:rsid w:val="00703D91"/>
    <w:rsid w:val="0070401B"/>
    <w:rsid w:val="00704063"/>
    <w:rsid w:val="00704082"/>
    <w:rsid w:val="007040D0"/>
    <w:rsid w:val="00704305"/>
    <w:rsid w:val="007046D0"/>
    <w:rsid w:val="00704818"/>
    <w:rsid w:val="00704B0B"/>
    <w:rsid w:val="00704D17"/>
    <w:rsid w:val="00704D9F"/>
    <w:rsid w:val="00704DA7"/>
    <w:rsid w:val="00705142"/>
    <w:rsid w:val="0070527C"/>
    <w:rsid w:val="00705386"/>
    <w:rsid w:val="00705392"/>
    <w:rsid w:val="007054D9"/>
    <w:rsid w:val="00705845"/>
    <w:rsid w:val="00705D1E"/>
    <w:rsid w:val="00705F1D"/>
    <w:rsid w:val="00705FB1"/>
    <w:rsid w:val="0070615A"/>
    <w:rsid w:val="0070627D"/>
    <w:rsid w:val="0070633B"/>
    <w:rsid w:val="007064DB"/>
    <w:rsid w:val="00707439"/>
    <w:rsid w:val="00707451"/>
    <w:rsid w:val="007074B7"/>
    <w:rsid w:val="007074DE"/>
    <w:rsid w:val="0070780F"/>
    <w:rsid w:val="007104AF"/>
    <w:rsid w:val="00710533"/>
    <w:rsid w:val="00710D63"/>
    <w:rsid w:val="007110E9"/>
    <w:rsid w:val="007111A7"/>
    <w:rsid w:val="007112D5"/>
    <w:rsid w:val="0071146E"/>
    <w:rsid w:val="00711501"/>
    <w:rsid w:val="00711779"/>
    <w:rsid w:val="00711B10"/>
    <w:rsid w:val="007128BE"/>
    <w:rsid w:val="00712A77"/>
    <w:rsid w:val="00712D38"/>
    <w:rsid w:val="00713698"/>
    <w:rsid w:val="00713748"/>
    <w:rsid w:val="0071387A"/>
    <w:rsid w:val="007139F9"/>
    <w:rsid w:val="00713EC8"/>
    <w:rsid w:val="00713F8C"/>
    <w:rsid w:val="0071453B"/>
    <w:rsid w:val="007149EA"/>
    <w:rsid w:val="00714E8A"/>
    <w:rsid w:val="00714EBF"/>
    <w:rsid w:val="00714F9D"/>
    <w:rsid w:val="007151D8"/>
    <w:rsid w:val="007151E4"/>
    <w:rsid w:val="007152E8"/>
    <w:rsid w:val="007155EA"/>
    <w:rsid w:val="0071560D"/>
    <w:rsid w:val="00715798"/>
    <w:rsid w:val="007157F9"/>
    <w:rsid w:val="00715AA1"/>
    <w:rsid w:val="00715AE9"/>
    <w:rsid w:val="00715C57"/>
    <w:rsid w:val="0071606B"/>
    <w:rsid w:val="007165A8"/>
    <w:rsid w:val="007169E1"/>
    <w:rsid w:val="00717674"/>
    <w:rsid w:val="00717907"/>
    <w:rsid w:val="007200B1"/>
    <w:rsid w:val="00720696"/>
    <w:rsid w:val="00720A41"/>
    <w:rsid w:val="00720EF4"/>
    <w:rsid w:val="007215F2"/>
    <w:rsid w:val="00721927"/>
    <w:rsid w:val="00721ADD"/>
    <w:rsid w:val="00722088"/>
    <w:rsid w:val="00722193"/>
    <w:rsid w:val="00722560"/>
    <w:rsid w:val="0072295F"/>
    <w:rsid w:val="00722A30"/>
    <w:rsid w:val="00722F02"/>
    <w:rsid w:val="00722FE9"/>
    <w:rsid w:val="0072347A"/>
    <w:rsid w:val="00723787"/>
    <w:rsid w:val="00724528"/>
    <w:rsid w:val="00724BA9"/>
    <w:rsid w:val="00724DC4"/>
    <w:rsid w:val="00724E2D"/>
    <w:rsid w:val="007254B7"/>
    <w:rsid w:val="007256AB"/>
    <w:rsid w:val="007258EE"/>
    <w:rsid w:val="00726421"/>
    <w:rsid w:val="0072669F"/>
    <w:rsid w:val="0072690D"/>
    <w:rsid w:val="00726968"/>
    <w:rsid w:val="007269C1"/>
    <w:rsid w:val="00726C16"/>
    <w:rsid w:val="00726FE6"/>
    <w:rsid w:val="00727878"/>
    <w:rsid w:val="00727AD1"/>
    <w:rsid w:val="0073051F"/>
    <w:rsid w:val="00730859"/>
    <w:rsid w:val="00730B28"/>
    <w:rsid w:val="00730CC0"/>
    <w:rsid w:val="0073127F"/>
    <w:rsid w:val="00731350"/>
    <w:rsid w:val="00731409"/>
    <w:rsid w:val="00731479"/>
    <w:rsid w:val="0073192C"/>
    <w:rsid w:val="00731E45"/>
    <w:rsid w:val="00731F8A"/>
    <w:rsid w:val="0073248C"/>
    <w:rsid w:val="00732998"/>
    <w:rsid w:val="00732C7B"/>
    <w:rsid w:val="0073318C"/>
    <w:rsid w:val="00733366"/>
    <w:rsid w:val="00733A27"/>
    <w:rsid w:val="00733E41"/>
    <w:rsid w:val="00733F52"/>
    <w:rsid w:val="0073411C"/>
    <w:rsid w:val="00734155"/>
    <w:rsid w:val="00734237"/>
    <w:rsid w:val="0073440B"/>
    <w:rsid w:val="007344C3"/>
    <w:rsid w:val="00734593"/>
    <w:rsid w:val="007345B2"/>
    <w:rsid w:val="00734A5E"/>
    <w:rsid w:val="00734F61"/>
    <w:rsid w:val="007350F8"/>
    <w:rsid w:val="00735741"/>
    <w:rsid w:val="00735809"/>
    <w:rsid w:val="007359ED"/>
    <w:rsid w:val="00736511"/>
    <w:rsid w:val="00736AEC"/>
    <w:rsid w:val="00736C36"/>
    <w:rsid w:val="00737A1F"/>
    <w:rsid w:val="00737AF3"/>
    <w:rsid w:val="00737D17"/>
    <w:rsid w:val="00740926"/>
    <w:rsid w:val="00740C9C"/>
    <w:rsid w:val="00740DF8"/>
    <w:rsid w:val="00740E03"/>
    <w:rsid w:val="00741038"/>
    <w:rsid w:val="00741198"/>
    <w:rsid w:val="007415CF"/>
    <w:rsid w:val="00741857"/>
    <w:rsid w:val="00741A13"/>
    <w:rsid w:val="00741EB5"/>
    <w:rsid w:val="00741F7E"/>
    <w:rsid w:val="0074257D"/>
    <w:rsid w:val="007425AF"/>
    <w:rsid w:val="007428A8"/>
    <w:rsid w:val="0074291D"/>
    <w:rsid w:val="00742DEE"/>
    <w:rsid w:val="00742EC2"/>
    <w:rsid w:val="00743328"/>
    <w:rsid w:val="00743551"/>
    <w:rsid w:val="00743713"/>
    <w:rsid w:val="00743E45"/>
    <w:rsid w:val="00743FE7"/>
    <w:rsid w:val="007440B9"/>
    <w:rsid w:val="007441C5"/>
    <w:rsid w:val="00744902"/>
    <w:rsid w:val="00744962"/>
    <w:rsid w:val="00744B1A"/>
    <w:rsid w:val="00744C83"/>
    <w:rsid w:val="00744CAF"/>
    <w:rsid w:val="00744D68"/>
    <w:rsid w:val="00745163"/>
    <w:rsid w:val="007453E6"/>
    <w:rsid w:val="007456C0"/>
    <w:rsid w:val="00745DFF"/>
    <w:rsid w:val="00745F8B"/>
    <w:rsid w:val="00745FEE"/>
    <w:rsid w:val="0074643A"/>
    <w:rsid w:val="0074652F"/>
    <w:rsid w:val="0074665E"/>
    <w:rsid w:val="00746717"/>
    <w:rsid w:val="00746F8B"/>
    <w:rsid w:val="0074726D"/>
    <w:rsid w:val="007475B8"/>
    <w:rsid w:val="00747D20"/>
    <w:rsid w:val="00747D36"/>
    <w:rsid w:val="00747FCF"/>
    <w:rsid w:val="00750044"/>
    <w:rsid w:val="00750294"/>
    <w:rsid w:val="00750355"/>
    <w:rsid w:val="0075096D"/>
    <w:rsid w:val="00751113"/>
    <w:rsid w:val="007513C2"/>
    <w:rsid w:val="007516BC"/>
    <w:rsid w:val="00751A55"/>
    <w:rsid w:val="007524B4"/>
    <w:rsid w:val="00752904"/>
    <w:rsid w:val="007533C5"/>
    <w:rsid w:val="007533DD"/>
    <w:rsid w:val="007534E6"/>
    <w:rsid w:val="007535EB"/>
    <w:rsid w:val="00753810"/>
    <w:rsid w:val="007538C8"/>
    <w:rsid w:val="0075419B"/>
    <w:rsid w:val="007541EC"/>
    <w:rsid w:val="007543E6"/>
    <w:rsid w:val="00754516"/>
    <w:rsid w:val="00754930"/>
    <w:rsid w:val="00754A6D"/>
    <w:rsid w:val="00754AFF"/>
    <w:rsid w:val="00754B03"/>
    <w:rsid w:val="00754B18"/>
    <w:rsid w:val="0075528E"/>
    <w:rsid w:val="007552A7"/>
    <w:rsid w:val="0075536C"/>
    <w:rsid w:val="007556FB"/>
    <w:rsid w:val="00755BC7"/>
    <w:rsid w:val="00755C29"/>
    <w:rsid w:val="0075608D"/>
    <w:rsid w:val="00756718"/>
    <w:rsid w:val="00756B5D"/>
    <w:rsid w:val="007570DE"/>
    <w:rsid w:val="007577DB"/>
    <w:rsid w:val="007578DD"/>
    <w:rsid w:val="00757BF4"/>
    <w:rsid w:val="00760189"/>
    <w:rsid w:val="00760800"/>
    <w:rsid w:val="00760EFB"/>
    <w:rsid w:val="00761931"/>
    <w:rsid w:val="00761EEC"/>
    <w:rsid w:val="0076205E"/>
    <w:rsid w:val="0076295A"/>
    <w:rsid w:val="00763937"/>
    <w:rsid w:val="00763F5F"/>
    <w:rsid w:val="007647CE"/>
    <w:rsid w:val="007648B0"/>
    <w:rsid w:val="00764F87"/>
    <w:rsid w:val="0076551D"/>
    <w:rsid w:val="0076587F"/>
    <w:rsid w:val="00765BB3"/>
    <w:rsid w:val="0076617C"/>
    <w:rsid w:val="007661FB"/>
    <w:rsid w:val="007662A4"/>
    <w:rsid w:val="007662D3"/>
    <w:rsid w:val="0076679F"/>
    <w:rsid w:val="00766DBE"/>
    <w:rsid w:val="00767085"/>
    <w:rsid w:val="00767299"/>
    <w:rsid w:val="0076729D"/>
    <w:rsid w:val="007674E0"/>
    <w:rsid w:val="0076782F"/>
    <w:rsid w:val="00767AA2"/>
    <w:rsid w:val="007700F4"/>
    <w:rsid w:val="00770279"/>
    <w:rsid w:val="00770D17"/>
    <w:rsid w:val="0077114D"/>
    <w:rsid w:val="0077129C"/>
    <w:rsid w:val="00771BE4"/>
    <w:rsid w:val="00771D49"/>
    <w:rsid w:val="00772045"/>
    <w:rsid w:val="007724BD"/>
    <w:rsid w:val="0077260A"/>
    <w:rsid w:val="00772E0A"/>
    <w:rsid w:val="0077312B"/>
    <w:rsid w:val="00773719"/>
    <w:rsid w:val="00773AFF"/>
    <w:rsid w:val="00773D8B"/>
    <w:rsid w:val="00773FBC"/>
    <w:rsid w:val="00773FBE"/>
    <w:rsid w:val="00774B19"/>
    <w:rsid w:val="00774D23"/>
    <w:rsid w:val="00775102"/>
    <w:rsid w:val="007755CD"/>
    <w:rsid w:val="00775A3D"/>
    <w:rsid w:val="00775CB2"/>
    <w:rsid w:val="00775CDD"/>
    <w:rsid w:val="00775E6A"/>
    <w:rsid w:val="00775E72"/>
    <w:rsid w:val="00776102"/>
    <w:rsid w:val="007761F1"/>
    <w:rsid w:val="0077621C"/>
    <w:rsid w:val="00776506"/>
    <w:rsid w:val="00776800"/>
    <w:rsid w:val="00776E15"/>
    <w:rsid w:val="0077736F"/>
    <w:rsid w:val="00777636"/>
    <w:rsid w:val="007777D5"/>
    <w:rsid w:val="00777C2E"/>
    <w:rsid w:val="00777CCA"/>
    <w:rsid w:val="00777DF4"/>
    <w:rsid w:val="00780096"/>
    <w:rsid w:val="00780411"/>
    <w:rsid w:val="007804D7"/>
    <w:rsid w:val="00780CC0"/>
    <w:rsid w:val="0078142A"/>
    <w:rsid w:val="0078199A"/>
    <w:rsid w:val="00781C4A"/>
    <w:rsid w:val="00782403"/>
    <w:rsid w:val="0078266F"/>
    <w:rsid w:val="00782A94"/>
    <w:rsid w:val="00782AD6"/>
    <w:rsid w:val="00782AFD"/>
    <w:rsid w:val="00782BBB"/>
    <w:rsid w:val="00782C95"/>
    <w:rsid w:val="00783862"/>
    <w:rsid w:val="00783A50"/>
    <w:rsid w:val="007841BA"/>
    <w:rsid w:val="007841EB"/>
    <w:rsid w:val="0078434F"/>
    <w:rsid w:val="00784359"/>
    <w:rsid w:val="007845BA"/>
    <w:rsid w:val="0078463A"/>
    <w:rsid w:val="00784C07"/>
    <w:rsid w:val="007851D7"/>
    <w:rsid w:val="00785557"/>
    <w:rsid w:val="00785AA6"/>
    <w:rsid w:val="00785B64"/>
    <w:rsid w:val="007861EE"/>
    <w:rsid w:val="00786961"/>
    <w:rsid w:val="00786A46"/>
    <w:rsid w:val="00786CBF"/>
    <w:rsid w:val="00786CC1"/>
    <w:rsid w:val="00786E01"/>
    <w:rsid w:val="00787556"/>
    <w:rsid w:val="00787BC0"/>
    <w:rsid w:val="00787F3D"/>
    <w:rsid w:val="00790247"/>
    <w:rsid w:val="0079041F"/>
    <w:rsid w:val="00790BFA"/>
    <w:rsid w:val="00791219"/>
    <w:rsid w:val="007912DA"/>
    <w:rsid w:val="0079130B"/>
    <w:rsid w:val="007913DF"/>
    <w:rsid w:val="007915E0"/>
    <w:rsid w:val="007918D1"/>
    <w:rsid w:val="00791AE6"/>
    <w:rsid w:val="00791BE0"/>
    <w:rsid w:val="00791E1B"/>
    <w:rsid w:val="00792143"/>
    <w:rsid w:val="007921B2"/>
    <w:rsid w:val="007925F3"/>
    <w:rsid w:val="00792662"/>
    <w:rsid w:val="0079314C"/>
    <w:rsid w:val="00793254"/>
    <w:rsid w:val="00793452"/>
    <w:rsid w:val="0079377C"/>
    <w:rsid w:val="00793A05"/>
    <w:rsid w:val="00794E59"/>
    <w:rsid w:val="00794FD0"/>
    <w:rsid w:val="00795018"/>
    <w:rsid w:val="0079585E"/>
    <w:rsid w:val="00795F2E"/>
    <w:rsid w:val="00795F73"/>
    <w:rsid w:val="007960CA"/>
    <w:rsid w:val="0079614C"/>
    <w:rsid w:val="00796241"/>
    <w:rsid w:val="00796707"/>
    <w:rsid w:val="0079698E"/>
    <w:rsid w:val="00797066"/>
    <w:rsid w:val="00797659"/>
    <w:rsid w:val="00797BAE"/>
    <w:rsid w:val="007A01F7"/>
    <w:rsid w:val="007A02EB"/>
    <w:rsid w:val="007A060F"/>
    <w:rsid w:val="007A0C6C"/>
    <w:rsid w:val="007A0FA1"/>
    <w:rsid w:val="007A1B25"/>
    <w:rsid w:val="007A1CC7"/>
    <w:rsid w:val="007A1D92"/>
    <w:rsid w:val="007A1E88"/>
    <w:rsid w:val="007A1EFF"/>
    <w:rsid w:val="007A22B4"/>
    <w:rsid w:val="007A23B0"/>
    <w:rsid w:val="007A293D"/>
    <w:rsid w:val="007A2CAF"/>
    <w:rsid w:val="007A2CE3"/>
    <w:rsid w:val="007A2D89"/>
    <w:rsid w:val="007A2DE2"/>
    <w:rsid w:val="007A2FE5"/>
    <w:rsid w:val="007A30C3"/>
    <w:rsid w:val="007A3738"/>
    <w:rsid w:val="007A37BC"/>
    <w:rsid w:val="007A3872"/>
    <w:rsid w:val="007A38AA"/>
    <w:rsid w:val="007A399B"/>
    <w:rsid w:val="007A3CED"/>
    <w:rsid w:val="007A439E"/>
    <w:rsid w:val="007A4508"/>
    <w:rsid w:val="007A5343"/>
    <w:rsid w:val="007A55B0"/>
    <w:rsid w:val="007A64FA"/>
    <w:rsid w:val="007A6B90"/>
    <w:rsid w:val="007A6C0F"/>
    <w:rsid w:val="007A6D0C"/>
    <w:rsid w:val="007A6F2E"/>
    <w:rsid w:val="007A726E"/>
    <w:rsid w:val="007A73AA"/>
    <w:rsid w:val="007A73CD"/>
    <w:rsid w:val="007A7611"/>
    <w:rsid w:val="007A7639"/>
    <w:rsid w:val="007B069E"/>
    <w:rsid w:val="007B0804"/>
    <w:rsid w:val="007B1020"/>
    <w:rsid w:val="007B1584"/>
    <w:rsid w:val="007B15F2"/>
    <w:rsid w:val="007B1ABA"/>
    <w:rsid w:val="007B1CF3"/>
    <w:rsid w:val="007B1D10"/>
    <w:rsid w:val="007B1D72"/>
    <w:rsid w:val="007B1F5A"/>
    <w:rsid w:val="007B2190"/>
    <w:rsid w:val="007B25D8"/>
    <w:rsid w:val="007B29EB"/>
    <w:rsid w:val="007B2E95"/>
    <w:rsid w:val="007B34EA"/>
    <w:rsid w:val="007B43DA"/>
    <w:rsid w:val="007B4607"/>
    <w:rsid w:val="007B48F6"/>
    <w:rsid w:val="007B49CF"/>
    <w:rsid w:val="007B49E3"/>
    <w:rsid w:val="007B4B0B"/>
    <w:rsid w:val="007B4F23"/>
    <w:rsid w:val="007B53DD"/>
    <w:rsid w:val="007B564B"/>
    <w:rsid w:val="007B5E7D"/>
    <w:rsid w:val="007B5FFB"/>
    <w:rsid w:val="007B61AA"/>
    <w:rsid w:val="007B629E"/>
    <w:rsid w:val="007B649A"/>
    <w:rsid w:val="007B6615"/>
    <w:rsid w:val="007B6920"/>
    <w:rsid w:val="007B7207"/>
    <w:rsid w:val="007B7A23"/>
    <w:rsid w:val="007C0077"/>
    <w:rsid w:val="007C0137"/>
    <w:rsid w:val="007C0378"/>
    <w:rsid w:val="007C077E"/>
    <w:rsid w:val="007C0ED5"/>
    <w:rsid w:val="007C1202"/>
    <w:rsid w:val="007C152C"/>
    <w:rsid w:val="007C1913"/>
    <w:rsid w:val="007C1AB2"/>
    <w:rsid w:val="007C225A"/>
    <w:rsid w:val="007C26D0"/>
    <w:rsid w:val="007C3415"/>
    <w:rsid w:val="007C362D"/>
    <w:rsid w:val="007C3D48"/>
    <w:rsid w:val="007C3F1B"/>
    <w:rsid w:val="007C3F95"/>
    <w:rsid w:val="007C4197"/>
    <w:rsid w:val="007C4283"/>
    <w:rsid w:val="007C439B"/>
    <w:rsid w:val="007C491E"/>
    <w:rsid w:val="007C4D87"/>
    <w:rsid w:val="007C541F"/>
    <w:rsid w:val="007C54A0"/>
    <w:rsid w:val="007C564F"/>
    <w:rsid w:val="007C5690"/>
    <w:rsid w:val="007C622F"/>
    <w:rsid w:val="007C62DE"/>
    <w:rsid w:val="007C6621"/>
    <w:rsid w:val="007C69A3"/>
    <w:rsid w:val="007C6AB7"/>
    <w:rsid w:val="007C6C89"/>
    <w:rsid w:val="007C747E"/>
    <w:rsid w:val="007C750A"/>
    <w:rsid w:val="007C759A"/>
    <w:rsid w:val="007C776A"/>
    <w:rsid w:val="007C797A"/>
    <w:rsid w:val="007C79C7"/>
    <w:rsid w:val="007C7D5E"/>
    <w:rsid w:val="007C7F0C"/>
    <w:rsid w:val="007D03C0"/>
    <w:rsid w:val="007D057C"/>
    <w:rsid w:val="007D0A37"/>
    <w:rsid w:val="007D0BA4"/>
    <w:rsid w:val="007D0C53"/>
    <w:rsid w:val="007D157D"/>
    <w:rsid w:val="007D1863"/>
    <w:rsid w:val="007D224A"/>
    <w:rsid w:val="007D238D"/>
    <w:rsid w:val="007D29B7"/>
    <w:rsid w:val="007D2AC3"/>
    <w:rsid w:val="007D2F05"/>
    <w:rsid w:val="007D2F0E"/>
    <w:rsid w:val="007D2FDD"/>
    <w:rsid w:val="007D2FE4"/>
    <w:rsid w:val="007D33C0"/>
    <w:rsid w:val="007D3533"/>
    <w:rsid w:val="007D3577"/>
    <w:rsid w:val="007D3A32"/>
    <w:rsid w:val="007D3FB2"/>
    <w:rsid w:val="007D4129"/>
    <w:rsid w:val="007D41BA"/>
    <w:rsid w:val="007D4433"/>
    <w:rsid w:val="007D4A50"/>
    <w:rsid w:val="007D4AA0"/>
    <w:rsid w:val="007D4AD7"/>
    <w:rsid w:val="007D4B77"/>
    <w:rsid w:val="007D5135"/>
    <w:rsid w:val="007D533A"/>
    <w:rsid w:val="007D535A"/>
    <w:rsid w:val="007D539E"/>
    <w:rsid w:val="007D53F4"/>
    <w:rsid w:val="007D5438"/>
    <w:rsid w:val="007D5A3A"/>
    <w:rsid w:val="007D5FB0"/>
    <w:rsid w:val="007D6597"/>
    <w:rsid w:val="007D696E"/>
    <w:rsid w:val="007D6B84"/>
    <w:rsid w:val="007D6D30"/>
    <w:rsid w:val="007D6E28"/>
    <w:rsid w:val="007D708D"/>
    <w:rsid w:val="007D7754"/>
    <w:rsid w:val="007D7A59"/>
    <w:rsid w:val="007D7EA5"/>
    <w:rsid w:val="007E015E"/>
    <w:rsid w:val="007E0276"/>
    <w:rsid w:val="007E0E41"/>
    <w:rsid w:val="007E118F"/>
    <w:rsid w:val="007E206D"/>
    <w:rsid w:val="007E2273"/>
    <w:rsid w:val="007E2283"/>
    <w:rsid w:val="007E22CD"/>
    <w:rsid w:val="007E2548"/>
    <w:rsid w:val="007E2A02"/>
    <w:rsid w:val="007E3081"/>
    <w:rsid w:val="007E3510"/>
    <w:rsid w:val="007E3FC4"/>
    <w:rsid w:val="007E40AB"/>
    <w:rsid w:val="007E412A"/>
    <w:rsid w:val="007E4484"/>
    <w:rsid w:val="007E46D9"/>
    <w:rsid w:val="007E4C18"/>
    <w:rsid w:val="007E4E7E"/>
    <w:rsid w:val="007E5778"/>
    <w:rsid w:val="007E58EF"/>
    <w:rsid w:val="007E59BC"/>
    <w:rsid w:val="007E5B52"/>
    <w:rsid w:val="007E5C6B"/>
    <w:rsid w:val="007E5E8A"/>
    <w:rsid w:val="007E5F43"/>
    <w:rsid w:val="007E61A8"/>
    <w:rsid w:val="007E621D"/>
    <w:rsid w:val="007E68C3"/>
    <w:rsid w:val="007E6B9D"/>
    <w:rsid w:val="007E6F43"/>
    <w:rsid w:val="007E6F49"/>
    <w:rsid w:val="007E732C"/>
    <w:rsid w:val="007E7348"/>
    <w:rsid w:val="007E73FB"/>
    <w:rsid w:val="007E754C"/>
    <w:rsid w:val="007E78C0"/>
    <w:rsid w:val="007F0A4C"/>
    <w:rsid w:val="007F0CF2"/>
    <w:rsid w:val="007F0D36"/>
    <w:rsid w:val="007F13D4"/>
    <w:rsid w:val="007F1941"/>
    <w:rsid w:val="007F1A39"/>
    <w:rsid w:val="007F1BD8"/>
    <w:rsid w:val="007F1CAC"/>
    <w:rsid w:val="007F1E33"/>
    <w:rsid w:val="007F2380"/>
    <w:rsid w:val="007F284F"/>
    <w:rsid w:val="007F298E"/>
    <w:rsid w:val="007F2B9D"/>
    <w:rsid w:val="007F3646"/>
    <w:rsid w:val="007F376A"/>
    <w:rsid w:val="007F3AB8"/>
    <w:rsid w:val="007F40D0"/>
    <w:rsid w:val="007F427B"/>
    <w:rsid w:val="007F455A"/>
    <w:rsid w:val="007F4E49"/>
    <w:rsid w:val="007F5377"/>
    <w:rsid w:val="007F5795"/>
    <w:rsid w:val="007F5C10"/>
    <w:rsid w:val="007F62D2"/>
    <w:rsid w:val="007F6334"/>
    <w:rsid w:val="007F64FB"/>
    <w:rsid w:val="007F6BCA"/>
    <w:rsid w:val="007F7C33"/>
    <w:rsid w:val="007F7EBA"/>
    <w:rsid w:val="0080060A"/>
    <w:rsid w:val="00800688"/>
    <w:rsid w:val="00800D09"/>
    <w:rsid w:val="00801027"/>
    <w:rsid w:val="00801419"/>
    <w:rsid w:val="00801689"/>
    <w:rsid w:val="00801700"/>
    <w:rsid w:val="0080204A"/>
    <w:rsid w:val="0080238A"/>
    <w:rsid w:val="0080266B"/>
    <w:rsid w:val="00802FA8"/>
    <w:rsid w:val="008030E2"/>
    <w:rsid w:val="00804282"/>
    <w:rsid w:val="008044B4"/>
    <w:rsid w:val="0080498B"/>
    <w:rsid w:val="00804A5F"/>
    <w:rsid w:val="00804C08"/>
    <w:rsid w:val="00804D3A"/>
    <w:rsid w:val="008052E2"/>
    <w:rsid w:val="0080539A"/>
    <w:rsid w:val="00806712"/>
    <w:rsid w:val="00806D28"/>
    <w:rsid w:val="00806F87"/>
    <w:rsid w:val="00807120"/>
    <w:rsid w:val="008072BA"/>
    <w:rsid w:val="0080745A"/>
    <w:rsid w:val="0080793C"/>
    <w:rsid w:val="00807AC0"/>
    <w:rsid w:val="008107AA"/>
    <w:rsid w:val="00810DC7"/>
    <w:rsid w:val="008110C8"/>
    <w:rsid w:val="00811138"/>
    <w:rsid w:val="00811519"/>
    <w:rsid w:val="00811977"/>
    <w:rsid w:val="0081207F"/>
    <w:rsid w:val="008123D6"/>
    <w:rsid w:val="008128AA"/>
    <w:rsid w:val="00812926"/>
    <w:rsid w:val="00812C97"/>
    <w:rsid w:val="00812F96"/>
    <w:rsid w:val="0081339E"/>
    <w:rsid w:val="0081383F"/>
    <w:rsid w:val="00813A2E"/>
    <w:rsid w:val="00813BF8"/>
    <w:rsid w:val="0081461E"/>
    <w:rsid w:val="0081470D"/>
    <w:rsid w:val="008147ED"/>
    <w:rsid w:val="00814811"/>
    <w:rsid w:val="00814BD3"/>
    <w:rsid w:val="00814BE6"/>
    <w:rsid w:val="008151A1"/>
    <w:rsid w:val="0081529F"/>
    <w:rsid w:val="0081558C"/>
    <w:rsid w:val="0081597E"/>
    <w:rsid w:val="00815FF4"/>
    <w:rsid w:val="00816617"/>
    <w:rsid w:val="00816D35"/>
    <w:rsid w:val="008171B0"/>
    <w:rsid w:val="00817739"/>
    <w:rsid w:val="00817BC0"/>
    <w:rsid w:val="00817DFB"/>
    <w:rsid w:val="00817F29"/>
    <w:rsid w:val="00817F74"/>
    <w:rsid w:val="00820220"/>
    <w:rsid w:val="008208F3"/>
    <w:rsid w:val="00820A8E"/>
    <w:rsid w:val="00820CE4"/>
    <w:rsid w:val="00821047"/>
    <w:rsid w:val="00821066"/>
    <w:rsid w:val="0082165D"/>
    <w:rsid w:val="00821776"/>
    <w:rsid w:val="0082191E"/>
    <w:rsid w:val="00821B0C"/>
    <w:rsid w:val="00821C05"/>
    <w:rsid w:val="00821F30"/>
    <w:rsid w:val="00822A33"/>
    <w:rsid w:val="00822C73"/>
    <w:rsid w:val="00822D4C"/>
    <w:rsid w:val="00822DEB"/>
    <w:rsid w:val="0082353C"/>
    <w:rsid w:val="00823719"/>
    <w:rsid w:val="0082378C"/>
    <w:rsid w:val="008238FC"/>
    <w:rsid w:val="00823966"/>
    <w:rsid w:val="00823DEC"/>
    <w:rsid w:val="00824166"/>
    <w:rsid w:val="008245AB"/>
    <w:rsid w:val="008248A4"/>
    <w:rsid w:val="0082560D"/>
    <w:rsid w:val="008264D1"/>
    <w:rsid w:val="008267D2"/>
    <w:rsid w:val="00826A55"/>
    <w:rsid w:val="00826FB8"/>
    <w:rsid w:val="00827020"/>
    <w:rsid w:val="00827103"/>
    <w:rsid w:val="00827146"/>
    <w:rsid w:val="008271BD"/>
    <w:rsid w:val="008307DB"/>
    <w:rsid w:val="00830835"/>
    <w:rsid w:val="00830BBC"/>
    <w:rsid w:val="00830C15"/>
    <w:rsid w:val="00830C24"/>
    <w:rsid w:val="00831027"/>
    <w:rsid w:val="00831411"/>
    <w:rsid w:val="00831950"/>
    <w:rsid w:val="00831EA2"/>
    <w:rsid w:val="0083260F"/>
    <w:rsid w:val="0083262E"/>
    <w:rsid w:val="00832656"/>
    <w:rsid w:val="008328CA"/>
    <w:rsid w:val="00832B44"/>
    <w:rsid w:val="00832B8D"/>
    <w:rsid w:val="00833D53"/>
    <w:rsid w:val="00833DE2"/>
    <w:rsid w:val="00833E97"/>
    <w:rsid w:val="008340C9"/>
    <w:rsid w:val="00834359"/>
    <w:rsid w:val="00834916"/>
    <w:rsid w:val="0083531D"/>
    <w:rsid w:val="0083551E"/>
    <w:rsid w:val="00835CBF"/>
    <w:rsid w:val="00836001"/>
    <w:rsid w:val="00836427"/>
    <w:rsid w:val="00836593"/>
    <w:rsid w:val="008366A4"/>
    <w:rsid w:val="00836A53"/>
    <w:rsid w:val="0083722A"/>
    <w:rsid w:val="00837ED4"/>
    <w:rsid w:val="00840125"/>
    <w:rsid w:val="00840356"/>
    <w:rsid w:val="00840647"/>
    <w:rsid w:val="00840A0C"/>
    <w:rsid w:val="008410C1"/>
    <w:rsid w:val="0084117B"/>
    <w:rsid w:val="00841189"/>
    <w:rsid w:val="008414FE"/>
    <w:rsid w:val="0084199C"/>
    <w:rsid w:val="00841EDC"/>
    <w:rsid w:val="0084282A"/>
    <w:rsid w:val="00842E40"/>
    <w:rsid w:val="008432DD"/>
    <w:rsid w:val="00843471"/>
    <w:rsid w:val="008435CF"/>
    <w:rsid w:val="008439E2"/>
    <w:rsid w:val="00843EA8"/>
    <w:rsid w:val="00844D35"/>
    <w:rsid w:val="008452EE"/>
    <w:rsid w:val="00845764"/>
    <w:rsid w:val="008459EF"/>
    <w:rsid w:val="00845C87"/>
    <w:rsid w:val="00846E75"/>
    <w:rsid w:val="00846F4C"/>
    <w:rsid w:val="00847249"/>
    <w:rsid w:val="008473B4"/>
    <w:rsid w:val="008475B0"/>
    <w:rsid w:val="008479ED"/>
    <w:rsid w:val="008502B1"/>
    <w:rsid w:val="008506C9"/>
    <w:rsid w:val="008508CE"/>
    <w:rsid w:val="00850D23"/>
    <w:rsid w:val="00850E86"/>
    <w:rsid w:val="008510D6"/>
    <w:rsid w:val="0085175D"/>
    <w:rsid w:val="00851A63"/>
    <w:rsid w:val="00851B12"/>
    <w:rsid w:val="00851C05"/>
    <w:rsid w:val="008520B6"/>
    <w:rsid w:val="008522CC"/>
    <w:rsid w:val="0085299C"/>
    <w:rsid w:val="008529D3"/>
    <w:rsid w:val="00852D7F"/>
    <w:rsid w:val="00853574"/>
    <w:rsid w:val="008536B4"/>
    <w:rsid w:val="008538FD"/>
    <w:rsid w:val="00853A37"/>
    <w:rsid w:val="0085445D"/>
    <w:rsid w:val="0085520C"/>
    <w:rsid w:val="008552ED"/>
    <w:rsid w:val="008557CA"/>
    <w:rsid w:val="00855934"/>
    <w:rsid w:val="00855BFF"/>
    <w:rsid w:val="00855CA3"/>
    <w:rsid w:val="00855E96"/>
    <w:rsid w:val="008563A1"/>
    <w:rsid w:val="0085655E"/>
    <w:rsid w:val="00856882"/>
    <w:rsid w:val="00856B4A"/>
    <w:rsid w:val="00857135"/>
    <w:rsid w:val="008574F7"/>
    <w:rsid w:val="00857C35"/>
    <w:rsid w:val="00857D31"/>
    <w:rsid w:val="00860741"/>
    <w:rsid w:val="00860990"/>
    <w:rsid w:val="00860BEC"/>
    <w:rsid w:val="00860CA4"/>
    <w:rsid w:val="008610B7"/>
    <w:rsid w:val="0086113E"/>
    <w:rsid w:val="008611B6"/>
    <w:rsid w:val="0086175C"/>
    <w:rsid w:val="008618BF"/>
    <w:rsid w:val="00861943"/>
    <w:rsid w:val="00861A93"/>
    <w:rsid w:val="00861AE2"/>
    <w:rsid w:val="00861B09"/>
    <w:rsid w:val="00861DCF"/>
    <w:rsid w:val="00861E65"/>
    <w:rsid w:val="008626B1"/>
    <w:rsid w:val="00862BEC"/>
    <w:rsid w:val="00862E38"/>
    <w:rsid w:val="00863167"/>
    <w:rsid w:val="00863BA4"/>
    <w:rsid w:val="00864535"/>
    <w:rsid w:val="00864852"/>
    <w:rsid w:val="00864B5D"/>
    <w:rsid w:val="00865559"/>
    <w:rsid w:val="00865B3D"/>
    <w:rsid w:val="00865BBE"/>
    <w:rsid w:val="0086612A"/>
    <w:rsid w:val="008661A7"/>
    <w:rsid w:val="0086631F"/>
    <w:rsid w:val="008665F4"/>
    <w:rsid w:val="00866BA5"/>
    <w:rsid w:val="00866F58"/>
    <w:rsid w:val="00866FF3"/>
    <w:rsid w:val="00867994"/>
    <w:rsid w:val="00867E20"/>
    <w:rsid w:val="008702D3"/>
    <w:rsid w:val="0087085E"/>
    <w:rsid w:val="00871586"/>
    <w:rsid w:val="008716D6"/>
    <w:rsid w:val="00871924"/>
    <w:rsid w:val="00871A56"/>
    <w:rsid w:val="0087220C"/>
    <w:rsid w:val="008723BC"/>
    <w:rsid w:val="0087261D"/>
    <w:rsid w:val="00872777"/>
    <w:rsid w:val="00872B1A"/>
    <w:rsid w:val="00872B59"/>
    <w:rsid w:val="00872B8C"/>
    <w:rsid w:val="00872BC2"/>
    <w:rsid w:val="00872E7A"/>
    <w:rsid w:val="008737C1"/>
    <w:rsid w:val="008743C4"/>
    <w:rsid w:val="008743C6"/>
    <w:rsid w:val="008744DC"/>
    <w:rsid w:val="008749A2"/>
    <w:rsid w:val="00874B20"/>
    <w:rsid w:val="0087504D"/>
    <w:rsid w:val="008750B8"/>
    <w:rsid w:val="00875338"/>
    <w:rsid w:val="008757EE"/>
    <w:rsid w:val="00875C91"/>
    <w:rsid w:val="00875EE2"/>
    <w:rsid w:val="00875FC7"/>
    <w:rsid w:val="008760DC"/>
    <w:rsid w:val="0087625E"/>
    <w:rsid w:val="00876303"/>
    <w:rsid w:val="00876383"/>
    <w:rsid w:val="00876C9F"/>
    <w:rsid w:val="0087714D"/>
    <w:rsid w:val="008777CF"/>
    <w:rsid w:val="00877AB5"/>
    <w:rsid w:val="00877B9C"/>
    <w:rsid w:val="00877BE4"/>
    <w:rsid w:val="00880387"/>
    <w:rsid w:val="008805D5"/>
    <w:rsid w:val="00880BEF"/>
    <w:rsid w:val="00880E58"/>
    <w:rsid w:val="00881046"/>
    <w:rsid w:val="0088147B"/>
    <w:rsid w:val="0088169A"/>
    <w:rsid w:val="008819E3"/>
    <w:rsid w:val="00881FD4"/>
    <w:rsid w:val="00882015"/>
    <w:rsid w:val="008822A5"/>
    <w:rsid w:val="0088238B"/>
    <w:rsid w:val="00882B3E"/>
    <w:rsid w:val="00882E86"/>
    <w:rsid w:val="00883010"/>
    <w:rsid w:val="008837D2"/>
    <w:rsid w:val="00883A9B"/>
    <w:rsid w:val="00883B6B"/>
    <w:rsid w:val="0088442A"/>
    <w:rsid w:val="008844A5"/>
    <w:rsid w:val="008849E9"/>
    <w:rsid w:val="008852B5"/>
    <w:rsid w:val="00885501"/>
    <w:rsid w:val="00885855"/>
    <w:rsid w:val="008858DF"/>
    <w:rsid w:val="0088615B"/>
    <w:rsid w:val="00886490"/>
    <w:rsid w:val="008864AD"/>
    <w:rsid w:val="008872E8"/>
    <w:rsid w:val="00887375"/>
    <w:rsid w:val="0088749F"/>
    <w:rsid w:val="0088768C"/>
    <w:rsid w:val="008900D1"/>
    <w:rsid w:val="00890112"/>
    <w:rsid w:val="0089021C"/>
    <w:rsid w:val="008903B3"/>
    <w:rsid w:val="00890432"/>
    <w:rsid w:val="00890630"/>
    <w:rsid w:val="00890FC7"/>
    <w:rsid w:val="0089100C"/>
    <w:rsid w:val="008914B1"/>
    <w:rsid w:val="00891557"/>
    <w:rsid w:val="00891683"/>
    <w:rsid w:val="008916C0"/>
    <w:rsid w:val="0089210B"/>
    <w:rsid w:val="00892179"/>
    <w:rsid w:val="008922CB"/>
    <w:rsid w:val="008922EA"/>
    <w:rsid w:val="00892C21"/>
    <w:rsid w:val="00893389"/>
    <w:rsid w:val="00893C4D"/>
    <w:rsid w:val="00893C66"/>
    <w:rsid w:val="00893E53"/>
    <w:rsid w:val="00893E88"/>
    <w:rsid w:val="00894179"/>
    <w:rsid w:val="00894CD1"/>
    <w:rsid w:val="0089512E"/>
    <w:rsid w:val="00895385"/>
    <w:rsid w:val="00895577"/>
    <w:rsid w:val="00895657"/>
    <w:rsid w:val="008956B8"/>
    <w:rsid w:val="0089576C"/>
    <w:rsid w:val="008959C2"/>
    <w:rsid w:val="00895C23"/>
    <w:rsid w:val="00895DE8"/>
    <w:rsid w:val="00896076"/>
    <w:rsid w:val="00896297"/>
    <w:rsid w:val="008A0190"/>
    <w:rsid w:val="008A0322"/>
    <w:rsid w:val="008A0545"/>
    <w:rsid w:val="008A0AB0"/>
    <w:rsid w:val="008A0D48"/>
    <w:rsid w:val="008A100B"/>
    <w:rsid w:val="008A133A"/>
    <w:rsid w:val="008A1399"/>
    <w:rsid w:val="008A16F4"/>
    <w:rsid w:val="008A17A8"/>
    <w:rsid w:val="008A1915"/>
    <w:rsid w:val="008A1AC1"/>
    <w:rsid w:val="008A1C15"/>
    <w:rsid w:val="008A1C1C"/>
    <w:rsid w:val="008A1C3C"/>
    <w:rsid w:val="008A1C6D"/>
    <w:rsid w:val="008A1DF6"/>
    <w:rsid w:val="008A22E0"/>
    <w:rsid w:val="008A254A"/>
    <w:rsid w:val="008A25EE"/>
    <w:rsid w:val="008A2A89"/>
    <w:rsid w:val="008A2BD7"/>
    <w:rsid w:val="008A3964"/>
    <w:rsid w:val="008A397C"/>
    <w:rsid w:val="008A3CD4"/>
    <w:rsid w:val="008A3CE9"/>
    <w:rsid w:val="008A4070"/>
    <w:rsid w:val="008A46CA"/>
    <w:rsid w:val="008A4843"/>
    <w:rsid w:val="008A552E"/>
    <w:rsid w:val="008A565A"/>
    <w:rsid w:val="008A5849"/>
    <w:rsid w:val="008A5960"/>
    <w:rsid w:val="008A5EC5"/>
    <w:rsid w:val="008A675B"/>
    <w:rsid w:val="008A6A06"/>
    <w:rsid w:val="008A6D56"/>
    <w:rsid w:val="008A6DA9"/>
    <w:rsid w:val="008A6F52"/>
    <w:rsid w:val="008A7042"/>
    <w:rsid w:val="008A7534"/>
    <w:rsid w:val="008A784F"/>
    <w:rsid w:val="008A7ED1"/>
    <w:rsid w:val="008A7EDE"/>
    <w:rsid w:val="008B0166"/>
    <w:rsid w:val="008B03F7"/>
    <w:rsid w:val="008B05AC"/>
    <w:rsid w:val="008B068E"/>
    <w:rsid w:val="008B087A"/>
    <w:rsid w:val="008B0EC2"/>
    <w:rsid w:val="008B1BD1"/>
    <w:rsid w:val="008B1BDE"/>
    <w:rsid w:val="008B1C49"/>
    <w:rsid w:val="008B1F24"/>
    <w:rsid w:val="008B2214"/>
    <w:rsid w:val="008B242A"/>
    <w:rsid w:val="008B2487"/>
    <w:rsid w:val="008B29E5"/>
    <w:rsid w:val="008B2E1F"/>
    <w:rsid w:val="008B3206"/>
    <w:rsid w:val="008B3736"/>
    <w:rsid w:val="008B464F"/>
    <w:rsid w:val="008B4787"/>
    <w:rsid w:val="008B4B2E"/>
    <w:rsid w:val="008B4E4B"/>
    <w:rsid w:val="008B4FD4"/>
    <w:rsid w:val="008B52E3"/>
    <w:rsid w:val="008B560D"/>
    <w:rsid w:val="008B57AD"/>
    <w:rsid w:val="008B624A"/>
    <w:rsid w:val="008B62A9"/>
    <w:rsid w:val="008B644B"/>
    <w:rsid w:val="008B6781"/>
    <w:rsid w:val="008B6B1D"/>
    <w:rsid w:val="008B6CE1"/>
    <w:rsid w:val="008B6DD8"/>
    <w:rsid w:val="008B6DF4"/>
    <w:rsid w:val="008B6F7A"/>
    <w:rsid w:val="008B6F91"/>
    <w:rsid w:val="008B6FC6"/>
    <w:rsid w:val="008B7030"/>
    <w:rsid w:val="008B724A"/>
    <w:rsid w:val="008B7835"/>
    <w:rsid w:val="008B7CEE"/>
    <w:rsid w:val="008B7F42"/>
    <w:rsid w:val="008B7F56"/>
    <w:rsid w:val="008C0104"/>
    <w:rsid w:val="008C0E3B"/>
    <w:rsid w:val="008C156C"/>
    <w:rsid w:val="008C19AF"/>
    <w:rsid w:val="008C1C48"/>
    <w:rsid w:val="008C24B0"/>
    <w:rsid w:val="008C28D2"/>
    <w:rsid w:val="008C2914"/>
    <w:rsid w:val="008C2B3C"/>
    <w:rsid w:val="008C35F0"/>
    <w:rsid w:val="008C36B2"/>
    <w:rsid w:val="008C373A"/>
    <w:rsid w:val="008C3ACA"/>
    <w:rsid w:val="008C3AE5"/>
    <w:rsid w:val="008C3B05"/>
    <w:rsid w:val="008C42A2"/>
    <w:rsid w:val="008C4344"/>
    <w:rsid w:val="008C43F5"/>
    <w:rsid w:val="008C4900"/>
    <w:rsid w:val="008C52A0"/>
    <w:rsid w:val="008C5A35"/>
    <w:rsid w:val="008C631C"/>
    <w:rsid w:val="008C64D0"/>
    <w:rsid w:val="008C676F"/>
    <w:rsid w:val="008C6A09"/>
    <w:rsid w:val="008C6AA8"/>
    <w:rsid w:val="008C6DA1"/>
    <w:rsid w:val="008C7198"/>
    <w:rsid w:val="008C730E"/>
    <w:rsid w:val="008C76AF"/>
    <w:rsid w:val="008C791B"/>
    <w:rsid w:val="008C7A2F"/>
    <w:rsid w:val="008C7E0F"/>
    <w:rsid w:val="008C7F57"/>
    <w:rsid w:val="008C7F93"/>
    <w:rsid w:val="008D0475"/>
    <w:rsid w:val="008D1385"/>
    <w:rsid w:val="008D143C"/>
    <w:rsid w:val="008D1547"/>
    <w:rsid w:val="008D15C9"/>
    <w:rsid w:val="008D1871"/>
    <w:rsid w:val="008D1A52"/>
    <w:rsid w:val="008D207B"/>
    <w:rsid w:val="008D2118"/>
    <w:rsid w:val="008D27CB"/>
    <w:rsid w:val="008D2A33"/>
    <w:rsid w:val="008D2C29"/>
    <w:rsid w:val="008D363F"/>
    <w:rsid w:val="008D3AC9"/>
    <w:rsid w:val="008D3B33"/>
    <w:rsid w:val="008D3D8B"/>
    <w:rsid w:val="008D4232"/>
    <w:rsid w:val="008D4498"/>
    <w:rsid w:val="008D4561"/>
    <w:rsid w:val="008D49D1"/>
    <w:rsid w:val="008D53D2"/>
    <w:rsid w:val="008D5BA6"/>
    <w:rsid w:val="008D6311"/>
    <w:rsid w:val="008D660E"/>
    <w:rsid w:val="008D6B36"/>
    <w:rsid w:val="008D6B90"/>
    <w:rsid w:val="008D6C5F"/>
    <w:rsid w:val="008D6EF1"/>
    <w:rsid w:val="008D6FE4"/>
    <w:rsid w:val="008D75E1"/>
    <w:rsid w:val="008D7630"/>
    <w:rsid w:val="008D77DA"/>
    <w:rsid w:val="008D7A7B"/>
    <w:rsid w:val="008D7ABF"/>
    <w:rsid w:val="008D7DD0"/>
    <w:rsid w:val="008E01F8"/>
    <w:rsid w:val="008E04ED"/>
    <w:rsid w:val="008E0537"/>
    <w:rsid w:val="008E0C34"/>
    <w:rsid w:val="008E0D2E"/>
    <w:rsid w:val="008E0D9E"/>
    <w:rsid w:val="008E0FD0"/>
    <w:rsid w:val="008E12D5"/>
    <w:rsid w:val="008E1B71"/>
    <w:rsid w:val="008E1DAC"/>
    <w:rsid w:val="008E218B"/>
    <w:rsid w:val="008E21EB"/>
    <w:rsid w:val="008E26C7"/>
    <w:rsid w:val="008E296F"/>
    <w:rsid w:val="008E299D"/>
    <w:rsid w:val="008E2E4B"/>
    <w:rsid w:val="008E3272"/>
    <w:rsid w:val="008E3572"/>
    <w:rsid w:val="008E38B8"/>
    <w:rsid w:val="008E39D4"/>
    <w:rsid w:val="008E3B62"/>
    <w:rsid w:val="008E4064"/>
    <w:rsid w:val="008E424F"/>
    <w:rsid w:val="008E4C97"/>
    <w:rsid w:val="008E4DA3"/>
    <w:rsid w:val="008E4E92"/>
    <w:rsid w:val="008E4F2F"/>
    <w:rsid w:val="008E505A"/>
    <w:rsid w:val="008E5138"/>
    <w:rsid w:val="008E5579"/>
    <w:rsid w:val="008E5A39"/>
    <w:rsid w:val="008E5CC6"/>
    <w:rsid w:val="008E6082"/>
    <w:rsid w:val="008E613D"/>
    <w:rsid w:val="008E62E1"/>
    <w:rsid w:val="008E679C"/>
    <w:rsid w:val="008E689D"/>
    <w:rsid w:val="008E68D4"/>
    <w:rsid w:val="008E715F"/>
    <w:rsid w:val="008E74D6"/>
    <w:rsid w:val="008E7711"/>
    <w:rsid w:val="008E7AD8"/>
    <w:rsid w:val="008E7BC7"/>
    <w:rsid w:val="008E7C3B"/>
    <w:rsid w:val="008E7C97"/>
    <w:rsid w:val="008E7CF4"/>
    <w:rsid w:val="008E7EC9"/>
    <w:rsid w:val="008F01C4"/>
    <w:rsid w:val="008F03D9"/>
    <w:rsid w:val="008F0B5D"/>
    <w:rsid w:val="008F0C58"/>
    <w:rsid w:val="008F0D68"/>
    <w:rsid w:val="008F14FC"/>
    <w:rsid w:val="008F1853"/>
    <w:rsid w:val="008F1BFF"/>
    <w:rsid w:val="008F21BE"/>
    <w:rsid w:val="008F2287"/>
    <w:rsid w:val="008F28A7"/>
    <w:rsid w:val="008F29FE"/>
    <w:rsid w:val="008F2E6B"/>
    <w:rsid w:val="008F2F74"/>
    <w:rsid w:val="008F3019"/>
    <w:rsid w:val="008F359C"/>
    <w:rsid w:val="008F37AA"/>
    <w:rsid w:val="008F3940"/>
    <w:rsid w:val="008F3999"/>
    <w:rsid w:val="008F3BA0"/>
    <w:rsid w:val="008F3F55"/>
    <w:rsid w:val="008F457E"/>
    <w:rsid w:val="008F49B0"/>
    <w:rsid w:val="008F49D8"/>
    <w:rsid w:val="008F4A29"/>
    <w:rsid w:val="008F4A5C"/>
    <w:rsid w:val="008F4E89"/>
    <w:rsid w:val="008F5026"/>
    <w:rsid w:val="008F5172"/>
    <w:rsid w:val="008F5485"/>
    <w:rsid w:val="008F55F5"/>
    <w:rsid w:val="008F58D4"/>
    <w:rsid w:val="008F5CBB"/>
    <w:rsid w:val="008F5E09"/>
    <w:rsid w:val="008F632D"/>
    <w:rsid w:val="008F63BC"/>
    <w:rsid w:val="008F64CA"/>
    <w:rsid w:val="008F6666"/>
    <w:rsid w:val="008F6ABF"/>
    <w:rsid w:val="008F6B13"/>
    <w:rsid w:val="008F733B"/>
    <w:rsid w:val="008F75FD"/>
    <w:rsid w:val="008F77AD"/>
    <w:rsid w:val="008F7C96"/>
    <w:rsid w:val="008F7D0D"/>
    <w:rsid w:val="008F7D2F"/>
    <w:rsid w:val="0090001D"/>
    <w:rsid w:val="009003DE"/>
    <w:rsid w:val="009008F8"/>
    <w:rsid w:val="009009E6"/>
    <w:rsid w:val="00901393"/>
    <w:rsid w:val="0090171C"/>
    <w:rsid w:val="00901B0E"/>
    <w:rsid w:val="00901BFD"/>
    <w:rsid w:val="00901D19"/>
    <w:rsid w:val="00902207"/>
    <w:rsid w:val="009025D3"/>
    <w:rsid w:val="009028B0"/>
    <w:rsid w:val="00902DD4"/>
    <w:rsid w:val="00902E88"/>
    <w:rsid w:val="00903913"/>
    <w:rsid w:val="00903959"/>
    <w:rsid w:val="00903B30"/>
    <w:rsid w:val="00903DDF"/>
    <w:rsid w:val="0090413F"/>
    <w:rsid w:val="00904498"/>
    <w:rsid w:val="009045DF"/>
    <w:rsid w:val="009046F3"/>
    <w:rsid w:val="00904E93"/>
    <w:rsid w:val="00905591"/>
    <w:rsid w:val="00905721"/>
    <w:rsid w:val="009063C4"/>
    <w:rsid w:val="009063D5"/>
    <w:rsid w:val="0090643F"/>
    <w:rsid w:val="00907104"/>
    <w:rsid w:val="00907938"/>
    <w:rsid w:val="00907EF7"/>
    <w:rsid w:val="00910911"/>
    <w:rsid w:val="00910B7C"/>
    <w:rsid w:val="00911AD0"/>
    <w:rsid w:val="009124B0"/>
    <w:rsid w:val="009127A3"/>
    <w:rsid w:val="00913126"/>
    <w:rsid w:val="00913226"/>
    <w:rsid w:val="0091380D"/>
    <w:rsid w:val="00913BBB"/>
    <w:rsid w:val="00913E28"/>
    <w:rsid w:val="00914DD0"/>
    <w:rsid w:val="00914F47"/>
    <w:rsid w:val="009151B8"/>
    <w:rsid w:val="009152F8"/>
    <w:rsid w:val="009159A6"/>
    <w:rsid w:val="00915FB8"/>
    <w:rsid w:val="009168DA"/>
    <w:rsid w:val="009171F8"/>
    <w:rsid w:val="00917243"/>
    <w:rsid w:val="009172CD"/>
    <w:rsid w:val="00917C3F"/>
    <w:rsid w:val="00917CFF"/>
    <w:rsid w:val="0092024E"/>
    <w:rsid w:val="00920931"/>
    <w:rsid w:val="00920BA2"/>
    <w:rsid w:val="00920C0A"/>
    <w:rsid w:val="009210D7"/>
    <w:rsid w:val="00921358"/>
    <w:rsid w:val="0092198E"/>
    <w:rsid w:val="00921B50"/>
    <w:rsid w:val="00921CCD"/>
    <w:rsid w:val="00921DB5"/>
    <w:rsid w:val="00922B1E"/>
    <w:rsid w:val="00923069"/>
    <w:rsid w:val="009230DC"/>
    <w:rsid w:val="0092376D"/>
    <w:rsid w:val="00923A1D"/>
    <w:rsid w:val="00923C22"/>
    <w:rsid w:val="009242D8"/>
    <w:rsid w:val="009246A1"/>
    <w:rsid w:val="009249D2"/>
    <w:rsid w:val="00924BEA"/>
    <w:rsid w:val="009252F5"/>
    <w:rsid w:val="00925AA6"/>
    <w:rsid w:val="009261B4"/>
    <w:rsid w:val="00926E7F"/>
    <w:rsid w:val="00926EFF"/>
    <w:rsid w:val="0092706C"/>
    <w:rsid w:val="00927127"/>
    <w:rsid w:val="009273C1"/>
    <w:rsid w:val="00927509"/>
    <w:rsid w:val="00927940"/>
    <w:rsid w:val="00927ED6"/>
    <w:rsid w:val="00930127"/>
    <w:rsid w:val="00930698"/>
    <w:rsid w:val="00930F67"/>
    <w:rsid w:val="0093176C"/>
    <w:rsid w:val="00931A99"/>
    <w:rsid w:val="009322AF"/>
    <w:rsid w:val="00932534"/>
    <w:rsid w:val="0093266C"/>
    <w:rsid w:val="00933318"/>
    <w:rsid w:val="009333AC"/>
    <w:rsid w:val="009349FA"/>
    <w:rsid w:val="00934C05"/>
    <w:rsid w:val="00934C61"/>
    <w:rsid w:val="00934C65"/>
    <w:rsid w:val="009350EF"/>
    <w:rsid w:val="0093533B"/>
    <w:rsid w:val="00935342"/>
    <w:rsid w:val="00935824"/>
    <w:rsid w:val="00935A8F"/>
    <w:rsid w:val="00935BD5"/>
    <w:rsid w:val="00935CAA"/>
    <w:rsid w:val="00936483"/>
    <w:rsid w:val="00936601"/>
    <w:rsid w:val="00936DA5"/>
    <w:rsid w:val="0093706D"/>
    <w:rsid w:val="00937329"/>
    <w:rsid w:val="009373DC"/>
    <w:rsid w:val="0093774B"/>
    <w:rsid w:val="00937755"/>
    <w:rsid w:val="009378EE"/>
    <w:rsid w:val="00940019"/>
    <w:rsid w:val="00940436"/>
    <w:rsid w:val="00940A65"/>
    <w:rsid w:val="009411E7"/>
    <w:rsid w:val="00941696"/>
    <w:rsid w:val="00941FB3"/>
    <w:rsid w:val="00942348"/>
    <w:rsid w:val="00942960"/>
    <w:rsid w:val="00942DCA"/>
    <w:rsid w:val="0094303B"/>
    <w:rsid w:val="009435A3"/>
    <w:rsid w:val="00943626"/>
    <w:rsid w:val="009437C2"/>
    <w:rsid w:val="00943954"/>
    <w:rsid w:val="00943DD5"/>
    <w:rsid w:val="009440B2"/>
    <w:rsid w:val="0094427C"/>
    <w:rsid w:val="00944336"/>
    <w:rsid w:val="00944644"/>
    <w:rsid w:val="009447C8"/>
    <w:rsid w:val="009447D6"/>
    <w:rsid w:val="00944844"/>
    <w:rsid w:val="00944D91"/>
    <w:rsid w:val="0094516F"/>
    <w:rsid w:val="009454FF"/>
    <w:rsid w:val="00945596"/>
    <w:rsid w:val="00945643"/>
    <w:rsid w:val="00945928"/>
    <w:rsid w:val="00945ABE"/>
    <w:rsid w:val="00945AE4"/>
    <w:rsid w:val="009460EB"/>
    <w:rsid w:val="00946330"/>
    <w:rsid w:val="00946631"/>
    <w:rsid w:val="009466E3"/>
    <w:rsid w:val="00947160"/>
    <w:rsid w:val="009501EF"/>
    <w:rsid w:val="009502CB"/>
    <w:rsid w:val="00950452"/>
    <w:rsid w:val="009510FA"/>
    <w:rsid w:val="00951862"/>
    <w:rsid w:val="0095190C"/>
    <w:rsid w:val="00951A2E"/>
    <w:rsid w:val="00951CC8"/>
    <w:rsid w:val="00952661"/>
    <w:rsid w:val="00953554"/>
    <w:rsid w:val="00953769"/>
    <w:rsid w:val="009537FC"/>
    <w:rsid w:val="00953BA7"/>
    <w:rsid w:val="00953E58"/>
    <w:rsid w:val="00953FEB"/>
    <w:rsid w:val="00954192"/>
    <w:rsid w:val="00954689"/>
    <w:rsid w:val="00954C87"/>
    <w:rsid w:val="00954F71"/>
    <w:rsid w:val="00954FBC"/>
    <w:rsid w:val="00955592"/>
    <w:rsid w:val="00955900"/>
    <w:rsid w:val="00955C5D"/>
    <w:rsid w:val="00955EF5"/>
    <w:rsid w:val="00956200"/>
    <w:rsid w:val="009562BA"/>
    <w:rsid w:val="009563A7"/>
    <w:rsid w:val="0095673F"/>
    <w:rsid w:val="009567B2"/>
    <w:rsid w:val="00956B67"/>
    <w:rsid w:val="00956D59"/>
    <w:rsid w:val="00956E78"/>
    <w:rsid w:val="009572B0"/>
    <w:rsid w:val="00957725"/>
    <w:rsid w:val="00957B0A"/>
    <w:rsid w:val="0096021D"/>
    <w:rsid w:val="0096055C"/>
    <w:rsid w:val="009606FD"/>
    <w:rsid w:val="009609AB"/>
    <w:rsid w:val="009609B0"/>
    <w:rsid w:val="00960D98"/>
    <w:rsid w:val="00960E7D"/>
    <w:rsid w:val="009610CD"/>
    <w:rsid w:val="00961175"/>
    <w:rsid w:val="00961471"/>
    <w:rsid w:val="00961A67"/>
    <w:rsid w:val="00961BE7"/>
    <w:rsid w:val="00961CE3"/>
    <w:rsid w:val="00961F56"/>
    <w:rsid w:val="009622BB"/>
    <w:rsid w:val="009622BE"/>
    <w:rsid w:val="00962E62"/>
    <w:rsid w:val="00962F31"/>
    <w:rsid w:val="00962FB8"/>
    <w:rsid w:val="00963FC9"/>
    <w:rsid w:val="009643CC"/>
    <w:rsid w:val="00964936"/>
    <w:rsid w:val="00964BD2"/>
    <w:rsid w:val="00965314"/>
    <w:rsid w:val="009656B8"/>
    <w:rsid w:val="00965810"/>
    <w:rsid w:val="009658FB"/>
    <w:rsid w:val="00965B8B"/>
    <w:rsid w:val="009665BB"/>
    <w:rsid w:val="00966955"/>
    <w:rsid w:val="00966CDD"/>
    <w:rsid w:val="00966D95"/>
    <w:rsid w:val="00967044"/>
    <w:rsid w:val="0096716A"/>
    <w:rsid w:val="0096779D"/>
    <w:rsid w:val="0096793F"/>
    <w:rsid w:val="0096795C"/>
    <w:rsid w:val="00967995"/>
    <w:rsid w:val="009679CC"/>
    <w:rsid w:val="00967A58"/>
    <w:rsid w:val="00970310"/>
    <w:rsid w:val="00970531"/>
    <w:rsid w:val="00970ACC"/>
    <w:rsid w:val="00970E3B"/>
    <w:rsid w:val="0097143D"/>
    <w:rsid w:val="00971596"/>
    <w:rsid w:val="0097190E"/>
    <w:rsid w:val="00971985"/>
    <w:rsid w:val="00972411"/>
    <w:rsid w:val="0097242A"/>
    <w:rsid w:val="00972691"/>
    <w:rsid w:val="009727B4"/>
    <w:rsid w:val="00972C2B"/>
    <w:rsid w:val="00972C68"/>
    <w:rsid w:val="00973146"/>
    <w:rsid w:val="009735AD"/>
    <w:rsid w:val="0097369A"/>
    <w:rsid w:val="0097378B"/>
    <w:rsid w:val="009739D0"/>
    <w:rsid w:val="0097411C"/>
    <w:rsid w:val="0097424F"/>
    <w:rsid w:val="009746FA"/>
    <w:rsid w:val="0097475F"/>
    <w:rsid w:val="00974913"/>
    <w:rsid w:val="009756CA"/>
    <w:rsid w:val="009756E6"/>
    <w:rsid w:val="009756F4"/>
    <w:rsid w:val="009757BE"/>
    <w:rsid w:val="00975A1A"/>
    <w:rsid w:val="0097630B"/>
    <w:rsid w:val="00976AF0"/>
    <w:rsid w:val="0097702C"/>
    <w:rsid w:val="00977085"/>
    <w:rsid w:val="009771AA"/>
    <w:rsid w:val="00977228"/>
    <w:rsid w:val="009775F9"/>
    <w:rsid w:val="00977836"/>
    <w:rsid w:val="00977A41"/>
    <w:rsid w:val="00977D76"/>
    <w:rsid w:val="00977FFC"/>
    <w:rsid w:val="00980593"/>
    <w:rsid w:val="009805BD"/>
    <w:rsid w:val="009808F9"/>
    <w:rsid w:val="00981342"/>
    <w:rsid w:val="0098170E"/>
    <w:rsid w:val="009823A5"/>
    <w:rsid w:val="009823D2"/>
    <w:rsid w:val="009825F4"/>
    <w:rsid w:val="0098287E"/>
    <w:rsid w:val="00982902"/>
    <w:rsid w:val="00982905"/>
    <w:rsid w:val="00982F5B"/>
    <w:rsid w:val="00983005"/>
    <w:rsid w:val="009832A6"/>
    <w:rsid w:val="00983396"/>
    <w:rsid w:val="009834C8"/>
    <w:rsid w:val="00983828"/>
    <w:rsid w:val="00983DA7"/>
    <w:rsid w:val="00983F6B"/>
    <w:rsid w:val="009844C3"/>
    <w:rsid w:val="00984598"/>
    <w:rsid w:val="00984686"/>
    <w:rsid w:val="0098474B"/>
    <w:rsid w:val="009849CB"/>
    <w:rsid w:val="00984E18"/>
    <w:rsid w:val="00984FEF"/>
    <w:rsid w:val="009852E3"/>
    <w:rsid w:val="0098558E"/>
    <w:rsid w:val="00985F5C"/>
    <w:rsid w:val="00986199"/>
    <w:rsid w:val="009862EE"/>
    <w:rsid w:val="00986D31"/>
    <w:rsid w:val="00986FDC"/>
    <w:rsid w:val="009871D9"/>
    <w:rsid w:val="009873AB"/>
    <w:rsid w:val="00987406"/>
    <w:rsid w:val="009878F5"/>
    <w:rsid w:val="00987DE0"/>
    <w:rsid w:val="00987F97"/>
    <w:rsid w:val="00990BF9"/>
    <w:rsid w:val="00990EB4"/>
    <w:rsid w:val="0099187A"/>
    <w:rsid w:val="00991A34"/>
    <w:rsid w:val="00991A66"/>
    <w:rsid w:val="00991C2C"/>
    <w:rsid w:val="00992522"/>
    <w:rsid w:val="009929D6"/>
    <w:rsid w:val="00992B2D"/>
    <w:rsid w:val="00992CB0"/>
    <w:rsid w:val="00992E26"/>
    <w:rsid w:val="0099313F"/>
    <w:rsid w:val="00993162"/>
    <w:rsid w:val="00993278"/>
    <w:rsid w:val="009939C5"/>
    <w:rsid w:val="00993CB2"/>
    <w:rsid w:val="00993CCE"/>
    <w:rsid w:val="00993F6C"/>
    <w:rsid w:val="00994102"/>
    <w:rsid w:val="00994902"/>
    <w:rsid w:val="00994DB8"/>
    <w:rsid w:val="009955AB"/>
    <w:rsid w:val="00995D80"/>
    <w:rsid w:val="009962C9"/>
    <w:rsid w:val="0099643F"/>
    <w:rsid w:val="0099653D"/>
    <w:rsid w:val="00996A62"/>
    <w:rsid w:val="00996BBE"/>
    <w:rsid w:val="00996DAF"/>
    <w:rsid w:val="009973A3"/>
    <w:rsid w:val="00997A9E"/>
    <w:rsid w:val="009A00C3"/>
    <w:rsid w:val="009A0106"/>
    <w:rsid w:val="009A02BB"/>
    <w:rsid w:val="009A0618"/>
    <w:rsid w:val="009A10D0"/>
    <w:rsid w:val="009A1BD8"/>
    <w:rsid w:val="009A2378"/>
    <w:rsid w:val="009A2985"/>
    <w:rsid w:val="009A2B52"/>
    <w:rsid w:val="009A3543"/>
    <w:rsid w:val="009A3AAB"/>
    <w:rsid w:val="009A3F10"/>
    <w:rsid w:val="009A3F87"/>
    <w:rsid w:val="009A443A"/>
    <w:rsid w:val="009A44ED"/>
    <w:rsid w:val="009A45BD"/>
    <w:rsid w:val="009A47AE"/>
    <w:rsid w:val="009A4E2C"/>
    <w:rsid w:val="009A541E"/>
    <w:rsid w:val="009A54A8"/>
    <w:rsid w:val="009A551A"/>
    <w:rsid w:val="009A5DF7"/>
    <w:rsid w:val="009A5FCE"/>
    <w:rsid w:val="009A6401"/>
    <w:rsid w:val="009A6573"/>
    <w:rsid w:val="009A66E4"/>
    <w:rsid w:val="009A71E6"/>
    <w:rsid w:val="009A725F"/>
    <w:rsid w:val="009A747C"/>
    <w:rsid w:val="009A758C"/>
    <w:rsid w:val="009A7601"/>
    <w:rsid w:val="009A774B"/>
    <w:rsid w:val="009A7A03"/>
    <w:rsid w:val="009A7B15"/>
    <w:rsid w:val="009B0253"/>
    <w:rsid w:val="009B0538"/>
    <w:rsid w:val="009B06AB"/>
    <w:rsid w:val="009B0C26"/>
    <w:rsid w:val="009B15E6"/>
    <w:rsid w:val="009B1979"/>
    <w:rsid w:val="009B1B1F"/>
    <w:rsid w:val="009B27CB"/>
    <w:rsid w:val="009B2D3F"/>
    <w:rsid w:val="009B2E6E"/>
    <w:rsid w:val="009B2EA5"/>
    <w:rsid w:val="009B30BF"/>
    <w:rsid w:val="009B37F6"/>
    <w:rsid w:val="009B3B32"/>
    <w:rsid w:val="009B3DB8"/>
    <w:rsid w:val="009B46D0"/>
    <w:rsid w:val="009B5475"/>
    <w:rsid w:val="009B5516"/>
    <w:rsid w:val="009B5656"/>
    <w:rsid w:val="009B57CE"/>
    <w:rsid w:val="009B58BC"/>
    <w:rsid w:val="009B59A8"/>
    <w:rsid w:val="009B5A5B"/>
    <w:rsid w:val="009B5B83"/>
    <w:rsid w:val="009B5F86"/>
    <w:rsid w:val="009B62B5"/>
    <w:rsid w:val="009B62F7"/>
    <w:rsid w:val="009B6547"/>
    <w:rsid w:val="009B6618"/>
    <w:rsid w:val="009B66D0"/>
    <w:rsid w:val="009B6C80"/>
    <w:rsid w:val="009B7692"/>
    <w:rsid w:val="009B7CEF"/>
    <w:rsid w:val="009B7DCB"/>
    <w:rsid w:val="009C006F"/>
    <w:rsid w:val="009C01E2"/>
    <w:rsid w:val="009C0201"/>
    <w:rsid w:val="009C05EE"/>
    <w:rsid w:val="009C0FE4"/>
    <w:rsid w:val="009C10DB"/>
    <w:rsid w:val="009C1B0C"/>
    <w:rsid w:val="009C1D4A"/>
    <w:rsid w:val="009C2184"/>
    <w:rsid w:val="009C2229"/>
    <w:rsid w:val="009C28FB"/>
    <w:rsid w:val="009C2A7C"/>
    <w:rsid w:val="009C2BCD"/>
    <w:rsid w:val="009C2CFB"/>
    <w:rsid w:val="009C2FB0"/>
    <w:rsid w:val="009C343C"/>
    <w:rsid w:val="009C34C8"/>
    <w:rsid w:val="009C379E"/>
    <w:rsid w:val="009C3D25"/>
    <w:rsid w:val="009C3D2E"/>
    <w:rsid w:val="009C3D54"/>
    <w:rsid w:val="009C3F44"/>
    <w:rsid w:val="009C40A8"/>
    <w:rsid w:val="009C4504"/>
    <w:rsid w:val="009C46F6"/>
    <w:rsid w:val="009C54B7"/>
    <w:rsid w:val="009C5840"/>
    <w:rsid w:val="009C58E4"/>
    <w:rsid w:val="009C5C71"/>
    <w:rsid w:val="009C5D3C"/>
    <w:rsid w:val="009C6C58"/>
    <w:rsid w:val="009C708A"/>
    <w:rsid w:val="009C743F"/>
    <w:rsid w:val="009C74A1"/>
    <w:rsid w:val="009C757D"/>
    <w:rsid w:val="009C779C"/>
    <w:rsid w:val="009D0318"/>
    <w:rsid w:val="009D033E"/>
    <w:rsid w:val="009D04E1"/>
    <w:rsid w:val="009D066B"/>
    <w:rsid w:val="009D13E9"/>
    <w:rsid w:val="009D1489"/>
    <w:rsid w:val="009D1654"/>
    <w:rsid w:val="009D1691"/>
    <w:rsid w:val="009D19A4"/>
    <w:rsid w:val="009D1C1E"/>
    <w:rsid w:val="009D1DAD"/>
    <w:rsid w:val="009D1EC1"/>
    <w:rsid w:val="009D1F96"/>
    <w:rsid w:val="009D20E5"/>
    <w:rsid w:val="009D22EA"/>
    <w:rsid w:val="009D2444"/>
    <w:rsid w:val="009D2C41"/>
    <w:rsid w:val="009D2F78"/>
    <w:rsid w:val="009D3827"/>
    <w:rsid w:val="009D3E81"/>
    <w:rsid w:val="009D4127"/>
    <w:rsid w:val="009D4152"/>
    <w:rsid w:val="009D42E3"/>
    <w:rsid w:val="009D4594"/>
    <w:rsid w:val="009D4681"/>
    <w:rsid w:val="009D47AD"/>
    <w:rsid w:val="009D49F8"/>
    <w:rsid w:val="009D4B5B"/>
    <w:rsid w:val="009D4FA4"/>
    <w:rsid w:val="009D4FAD"/>
    <w:rsid w:val="009D5011"/>
    <w:rsid w:val="009D558F"/>
    <w:rsid w:val="009D5931"/>
    <w:rsid w:val="009D6057"/>
    <w:rsid w:val="009D7340"/>
    <w:rsid w:val="009D7404"/>
    <w:rsid w:val="009D758F"/>
    <w:rsid w:val="009D788B"/>
    <w:rsid w:val="009E035F"/>
    <w:rsid w:val="009E0947"/>
    <w:rsid w:val="009E0D8D"/>
    <w:rsid w:val="009E112A"/>
    <w:rsid w:val="009E1AAF"/>
    <w:rsid w:val="009E1F61"/>
    <w:rsid w:val="009E20B7"/>
    <w:rsid w:val="009E224E"/>
    <w:rsid w:val="009E272E"/>
    <w:rsid w:val="009E290D"/>
    <w:rsid w:val="009E2A29"/>
    <w:rsid w:val="009E2A31"/>
    <w:rsid w:val="009E2CE2"/>
    <w:rsid w:val="009E3476"/>
    <w:rsid w:val="009E35A9"/>
    <w:rsid w:val="009E365E"/>
    <w:rsid w:val="009E3BC6"/>
    <w:rsid w:val="009E3E47"/>
    <w:rsid w:val="009E402F"/>
    <w:rsid w:val="009E41BC"/>
    <w:rsid w:val="009E4405"/>
    <w:rsid w:val="009E490B"/>
    <w:rsid w:val="009E4B26"/>
    <w:rsid w:val="009E4F48"/>
    <w:rsid w:val="009E5103"/>
    <w:rsid w:val="009E5547"/>
    <w:rsid w:val="009E61FA"/>
    <w:rsid w:val="009E6230"/>
    <w:rsid w:val="009E62A1"/>
    <w:rsid w:val="009E65E8"/>
    <w:rsid w:val="009E663A"/>
    <w:rsid w:val="009E68BB"/>
    <w:rsid w:val="009E6B85"/>
    <w:rsid w:val="009E7460"/>
    <w:rsid w:val="009E76B9"/>
    <w:rsid w:val="009E78C0"/>
    <w:rsid w:val="009E7C83"/>
    <w:rsid w:val="009E7D7E"/>
    <w:rsid w:val="009F0005"/>
    <w:rsid w:val="009F05AC"/>
    <w:rsid w:val="009F09AD"/>
    <w:rsid w:val="009F0B59"/>
    <w:rsid w:val="009F0C4C"/>
    <w:rsid w:val="009F1438"/>
    <w:rsid w:val="009F1E08"/>
    <w:rsid w:val="009F1F37"/>
    <w:rsid w:val="009F2A68"/>
    <w:rsid w:val="009F34E5"/>
    <w:rsid w:val="009F38DD"/>
    <w:rsid w:val="009F3D73"/>
    <w:rsid w:val="009F409A"/>
    <w:rsid w:val="009F42AB"/>
    <w:rsid w:val="009F4309"/>
    <w:rsid w:val="009F449F"/>
    <w:rsid w:val="009F4550"/>
    <w:rsid w:val="009F47F8"/>
    <w:rsid w:val="009F502A"/>
    <w:rsid w:val="009F54FB"/>
    <w:rsid w:val="009F5AA3"/>
    <w:rsid w:val="009F5C1C"/>
    <w:rsid w:val="009F5F6E"/>
    <w:rsid w:val="009F60D2"/>
    <w:rsid w:val="009F61BE"/>
    <w:rsid w:val="009F6755"/>
    <w:rsid w:val="009F69D2"/>
    <w:rsid w:val="009F70F4"/>
    <w:rsid w:val="009F76A8"/>
    <w:rsid w:val="00A00460"/>
    <w:rsid w:val="00A00B5B"/>
    <w:rsid w:val="00A00BF9"/>
    <w:rsid w:val="00A01437"/>
    <w:rsid w:val="00A014C1"/>
    <w:rsid w:val="00A0156B"/>
    <w:rsid w:val="00A015E2"/>
    <w:rsid w:val="00A015F8"/>
    <w:rsid w:val="00A019F5"/>
    <w:rsid w:val="00A01FE6"/>
    <w:rsid w:val="00A027FE"/>
    <w:rsid w:val="00A029D9"/>
    <w:rsid w:val="00A030E3"/>
    <w:rsid w:val="00A034FC"/>
    <w:rsid w:val="00A03B4C"/>
    <w:rsid w:val="00A03CBD"/>
    <w:rsid w:val="00A04161"/>
    <w:rsid w:val="00A05791"/>
    <w:rsid w:val="00A05943"/>
    <w:rsid w:val="00A06779"/>
    <w:rsid w:val="00A06DBA"/>
    <w:rsid w:val="00A06E58"/>
    <w:rsid w:val="00A06FD5"/>
    <w:rsid w:val="00A07478"/>
    <w:rsid w:val="00A07713"/>
    <w:rsid w:val="00A07CF0"/>
    <w:rsid w:val="00A07E1C"/>
    <w:rsid w:val="00A1073B"/>
    <w:rsid w:val="00A10DEE"/>
    <w:rsid w:val="00A10FA6"/>
    <w:rsid w:val="00A1123F"/>
    <w:rsid w:val="00A113E2"/>
    <w:rsid w:val="00A117F3"/>
    <w:rsid w:val="00A1186F"/>
    <w:rsid w:val="00A11E33"/>
    <w:rsid w:val="00A1217A"/>
    <w:rsid w:val="00A123AE"/>
    <w:rsid w:val="00A12700"/>
    <w:rsid w:val="00A129E8"/>
    <w:rsid w:val="00A12DCB"/>
    <w:rsid w:val="00A13183"/>
    <w:rsid w:val="00A134F2"/>
    <w:rsid w:val="00A1361D"/>
    <w:rsid w:val="00A13702"/>
    <w:rsid w:val="00A138EA"/>
    <w:rsid w:val="00A13CA6"/>
    <w:rsid w:val="00A14609"/>
    <w:rsid w:val="00A14C48"/>
    <w:rsid w:val="00A14E80"/>
    <w:rsid w:val="00A14F0F"/>
    <w:rsid w:val="00A1507B"/>
    <w:rsid w:val="00A15299"/>
    <w:rsid w:val="00A164B6"/>
    <w:rsid w:val="00A1678D"/>
    <w:rsid w:val="00A167D5"/>
    <w:rsid w:val="00A16A38"/>
    <w:rsid w:val="00A16BE4"/>
    <w:rsid w:val="00A16BE5"/>
    <w:rsid w:val="00A16DCC"/>
    <w:rsid w:val="00A16DE3"/>
    <w:rsid w:val="00A16FB0"/>
    <w:rsid w:val="00A175AA"/>
    <w:rsid w:val="00A176F0"/>
    <w:rsid w:val="00A17783"/>
    <w:rsid w:val="00A17A4E"/>
    <w:rsid w:val="00A17E14"/>
    <w:rsid w:val="00A17E51"/>
    <w:rsid w:val="00A206C3"/>
    <w:rsid w:val="00A2080C"/>
    <w:rsid w:val="00A21314"/>
    <w:rsid w:val="00A21AEB"/>
    <w:rsid w:val="00A21AF1"/>
    <w:rsid w:val="00A21FF4"/>
    <w:rsid w:val="00A229F9"/>
    <w:rsid w:val="00A22AB3"/>
    <w:rsid w:val="00A23528"/>
    <w:rsid w:val="00A23933"/>
    <w:rsid w:val="00A23A53"/>
    <w:rsid w:val="00A247DE"/>
    <w:rsid w:val="00A250DD"/>
    <w:rsid w:val="00A251B5"/>
    <w:rsid w:val="00A25339"/>
    <w:rsid w:val="00A25385"/>
    <w:rsid w:val="00A25431"/>
    <w:rsid w:val="00A25599"/>
    <w:rsid w:val="00A25C97"/>
    <w:rsid w:val="00A25CEC"/>
    <w:rsid w:val="00A25F48"/>
    <w:rsid w:val="00A262E2"/>
    <w:rsid w:val="00A263BF"/>
    <w:rsid w:val="00A26455"/>
    <w:rsid w:val="00A26489"/>
    <w:rsid w:val="00A26564"/>
    <w:rsid w:val="00A26866"/>
    <w:rsid w:val="00A26B3A"/>
    <w:rsid w:val="00A273E7"/>
    <w:rsid w:val="00A27632"/>
    <w:rsid w:val="00A300D5"/>
    <w:rsid w:val="00A30870"/>
    <w:rsid w:val="00A311FD"/>
    <w:rsid w:val="00A3179F"/>
    <w:rsid w:val="00A31A36"/>
    <w:rsid w:val="00A31F77"/>
    <w:rsid w:val="00A320FC"/>
    <w:rsid w:val="00A324A5"/>
    <w:rsid w:val="00A3286D"/>
    <w:rsid w:val="00A32A07"/>
    <w:rsid w:val="00A32BF5"/>
    <w:rsid w:val="00A33B48"/>
    <w:rsid w:val="00A33E9A"/>
    <w:rsid w:val="00A342FC"/>
    <w:rsid w:val="00A34589"/>
    <w:rsid w:val="00A34783"/>
    <w:rsid w:val="00A34EC3"/>
    <w:rsid w:val="00A35226"/>
    <w:rsid w:val="00A355AE"/>
    <w:rsid w:val="00A35C42"/>
    <w:rsid w:val="00A35FBF"/>
    <w:rsid w:val="00A36F45"/>
    <w:rsid w:val="00A37D02"/>
    <w:rsid w:val="00A40094"/>
    <w:rsid w:val="00A40235"/>
    <w:rsid w:val="00A40B03"/>
    <w:rsid w:val="00A40B9A"/>
    <w:rsid w:val="00A40C2B"/>
    <w:rsid w:val="00A41283"/>
    <w:rsid w:val="00A41294"/>
    <w:rsid w:val="00A412B1"/>
    <w:rsid w:val="00A4131E"/>
    <w:rsid w:val="00A41379"/>
    <w:rsid w:val="00A41424"/>
    <w:rsid w:val="00A41614"/>
    <w:rsid w:val="00A416C4"/>
    <w:rsid w:val="00A416CB"/>
    <w:rsid w:val="00A416E8"/>
    <w:rsid w:val="00A41B1C"/>
    <w:rsid w:val="00A41BBB"/>
    <w:rsid w:val="00A41BCB"/>
    <w:rsid w:val="00A41D13"/>
    <w:rsid w:val="00A4218C"/>
    <w:rsid w:val="00A42268"/>
    <w:rsid w:val="00A4242F"/>
    <w:rsid w:val="00A4280F"/>
    <w:rsid w:val="00A4298D"/>
    <w:rsid w:val="00A42F01"/>
    <w:rsid w:val="00A42F5D"/>
    <w:rsid w:val="00A430F0"/>
    <w:rsid w:val="00A43149"/>
    <w:rsid w:val="00A431DB"/>
    <w:rsid w:val="00A433B0"/>
    <w:rsid w:val="00A435A6"/>
    <w:rsid w:val="00A438AF"/>
    <w:rsid w:val="00A43BE8"/>
    <w:rsid w:val="00A43DEF"/>
    <w:rsid w:val="00A4407F"/>
    <w:rsid w:val="00A4442D"/>
    <w:rsid w:val="00A44819"/>
    <w:rsid w:val="00A44C69"/>
    <w:rsid w:val="00A44E6C"/>
    <w:rsid w:val="00A44E97"/>
    <w:rsid w:val="00A45073"/>
    <w:rsid w:val="00A45681"/>
    <w:rsid w:val="00A45BA3"/>
    <w:rsid w:val="00A45F60"/>
    <w:rsid w:val="00A460D1"/>
    <w:rsid w:val="00A46893"/>
    <w:rsid w:val="00A46980"/>
    <w:rsid w:val="00A46BBE"/>
    <w:rsid w:val="00A46CFF"/>
    <w:rsid w:val="00A46F60"/>
    <w:rsid w:val="00A46FCB"/>
    <w:rsid w:val="00A47002"/>
    <w:rsid w:val="00A47377"/>
    <w:rsid w:val="00A473C1"/>
    <w:rsid w:val="00A47518"/>
    <w:rsid w:val="00A47888"/>
    <w:rsid w:val="00A505CF"/>
    <w:rsid w:val="00A5090A"/>
    <w:rsid w:val="00A50BB6"/>
    <w:rsid w:val="00A50CE7"/>
    <w:rsid w:val="00A50D0D"/>
    <w:rsid w:val="00A51825"/>
    <w:rsid w:val="00A518AA"/>
    <w:rsid w:val="00A519EA"/>
    <w:rsid w:val="00A51C41"/>
    <w:rsid w:val="00A520F0"/>
    <w:rsid w:val="00A5215F"/>
    <w:rsid w:val="00A5282A"/>
    <w:rsid w:val="00A53031"/>
    <w:rsid w:val="00A534B9"/>
    <w:rsid w:val="00A53AB2"/>
    <w:rsid w:val="00A53DFD"/>
    <w:rsid w:val="00A53EF8"/>
    <w:rsid w:val="00A53FC6"/>
    <w:rsid w:val="00A54019"/>
    <w:rsid w:val="00A5407C"/>
    <w:rsid w:val="00A54433"/>
    <w:rsid w:val="00A5460D"/>
    <w:rsid w:val="00A5468B"/>
    <w:rsid w:val="00A546BD"/>
    <w:rsid w:val="00A547D8"/>
    <w:rsid w:val="00A54802"/>
    <w:rsid w:val="00A54D70"/>
    <w:rsid w:val="00A54DAE"/>
    <w:rsid w:val="00A5505B"/>
    <w:rsid w:val="00A55196"/>
    <w:rsid w:val="00A5524E"/>
    <w:rsid w:val="00A55495"/>
    <w:rsid w:val="00A56AFB"/>
    <w:rsid w:val="00A576E0"/>
    <w:rsid w:val="00A576FC"/>
    <w:rsid w:val="00A57732"/>
    <w:rsid w:val="00A57992"/>
    <w:rsid w:val="00A57BA5"/>
    <w:rsid w:val="00A57DC7"/>
    <w:rsid w:val="00A60029"/>
    <w:rsid w:val="00A601CC"/>
    <w:rsid w:val="00A6059E"/>
    <w:rsid w:val="00A60703"/>
    <w:rsid w:val="00A60C96"/>
    <w:rsid w:val="00A60CBA"/>
    <w:rsid w:val="00A60F01"/>
    <w:rsid w:val="00A615C2"/>
    <w:rsid w:val="00A61680"/>
    <w:rsid w:val="00A6189C"/>
    <w:rsid w:val="00A61A51"/>
    <w:rsid w:val="00A61B7A"/>
    <w:rsid w:val="00A61C7B"/>
    <w:rsid w:val="00A62209"/>
    <w:rsid w:val="00A626E7"/>
    <w:rsid w:val="00A62817"/>
    <w:rsid w:val="00A628EF"/>
    <w:rsid w:val="00A62D32"/>
    <w:rsid w:val="00A62EEF"/>
    <w:rsid w:val="00A630DB"/>
    <w:rsid w:val="00A63578"/>
    <w:rsid w:val="00A635C8"/>
    <w:rsid w:val="00A64283"/>
    <w:rsid w:val="00A64758"/>
    <w:rsid w:val="00A65485"/>
    <w:rsid w:val="00A65A39"/>
    <w:rsid w:val="00A666FB"/>
    <w:rsid w:val="00A6691C"/>
    <w:rsid w:val="00A66A15"/>
    <w:rsid w:val="00A66ADA"/>
    <w:rsid w:val="00A67059"/>
    <w:rsid w:val="00A673F1"/>
    <w:rsid w:val="00A67409"/>
    <w:rsid w:val="00A6753B"/>
    <w:rsid w:val="00A675D5"/>
    <w:rsid w:val="00A67670"/>
    <w:rsid w:val="00A6783F"/>
    <w:rsid w:val="00A67AA5"/>
    <w:rsid w:val="00A67B7E"/>
    <w:rsid w:val="00A702E9"/>
    <w:rsid w:val="00A70FE9"/>
    <w:rsid w:val="00A71068"/>
    <w:rsid w:val="00A718A7"/>
    <w:rsid w:val="00A721D6"/>
    <w:rsid w:val="00A728F0"/>
    <w:rsid w:val="00A7320C"/>
    <w:rsid w:val="00A734E3"/>
    <w:rsid w:val="00A73625"/>
    <w:rsid w:val="00A73A0C"/>
    <w:rsid w:val="00A73E06"/>
    <w:rsid w:val="00A73E9D"/>
    <w:rsid w:val="00A743D8"/>
    <w:rsid w:val="00A7455C"/>
    <w:rsid w:val="00A74729"/>
    <w:rsid w:val="00A748DD"/>
    <w:rsid w:val="00A74CA1"/>
    <w:rsid w:val="00A74FE0"/>
    <w:rsid w:val="00A751B0"/>
    <w:rsid w:val="00A754A7"/>
    <w:rsid w:val="00A7555F"/>
    <w:rsid w:val="00A75A34"/>
    <w:rsid w:val="00A76218"/>
    <w:rsid w:val="00A7623D"/>
    <w:rsid w:val="00A7626A"/>
    <w:rsid w:val="00A76339"/>
    <w:rsid w:val="00A76531"/>
    <w:rsid w:val="00A772B3"/>
    <w:rsid w:val="00A774A2"/>
    <w:rsid w:val="00A77E98"/>
    <w:rsid w:val="00A802E8"/>
    <w:rsid w:val="00A808BC"/>
    <w:rsid w:val="00A80CBD"/>
    <w:rsid w:val="00A8103F"/>
    <w:rsid w:val="00A816D5"/>
    <w:rsid w:val="00A81BDC"/>
    <w:rsid w:val="00A8201A"/>
    <w:rsid w:val="00A823FB"/>
    <w:rsid w:val="00A825F5"/>
    <w:rsid w:val="00A82805"/>
    <w:rsid w:val="00A836E4"/>
    <w:rsid w:val="00A83A90"/>
    <w:rsid w:val="00A842FA"/>
    <w:rsid w:val="00A8477C"/>
    <w:rsid w:val="00A849ED"/>
    <w:rsid w:val="00A84BF5"/>
    <w:rsid w:val="00A84DC8"/>
    <w:rsid w:val="00A8553D"/>
    <w:rsid w:val="00A855C3"/>
    <w:rsid w:val="00A859CD"/>
    <w:rsid w:val="00A86491"/>
    <w:rsid w:val="00A86579"/>
    <w:rsid w:val="00A867FA"/>
    <w:rsid w:val="00A86AF9"/>
    <w:rsid w:val="00A87043"/>
    <w:rsid w:val="00A87282"/>
    <w:rsid w:val="00A8751D"/>
    <w:rsid w:val="00A87AC9"/>
    <w:rsid w:val="00A87BF4"/>
    <w:rsid w:val="00A87CAD"/>
    <w:rsid w:val="00A87E13"/>
    <w:rsid w:val="00A87E17"/>
    <w:rsid w:val="00A900AC"/>
    <w:rsid w:val="00A90141"/>
    <w:rsid w:val="00A90352"/>
    <w:rsid w:val="00A903D4"/>
    <w:rsid w:val="00A91016"/>
    <w:rsid w:val="00A91022"/>
    <w:rsid w:val="00A91562"/>
    <w:rsid w:val="00A917A6"/>
    <w:rsid w:val="00A91CCD"/>
    <w:rsid w:val="00A91D2E"/>
    <w:rsid w:val="00A91DA7"/>
    <w:rsid w:val="00A920E3"/>
    <w:rsid w:val="00A92480"/>
    <w:rsid w:val="00A92701"/>
    <w:rsid w:val="00A92833"/>
    <w:rsid w:val="00A9296A"/>
    <w:rsid w:val="00A92B70"/>
    <w:rsid w:val="00A92F8F"/>
    <w:rsid w:val="00A9321E"/>
    <w:rsid w:val="00A93C1E"/>
    <w:rsid w:val="00A93DC0"/>
    <w:rsid w:val="00A93E39"/>
    <w:rsid w:val="00A93F35"/>
    <w:rsid w:val="00A942C9"/>
    <w:rsid w:val="00A94363"/>
    <w:rsid w:val="00A943DE"/>
    <w:rsid w:val="00A9458B"/>
    <w:rsid w:val="00A947AB"/>
    <w:rsid w:val="00A950B8"/>
    <w:rsid w:val="00A95866"/>
    <w:rsid w:val="00A9619A"/>
    <w:rsid w:val="00A96286"/>
    <w:rsid w:val="00A9657E"/>
    <w:rsid w:val="00A966AA"/>
    <w:rsid w:val="00A969DF"/>
    <w:rsid w:val="00A969F8"/>
    <w:rsid w:val="00A96ACF"/>
    <w:rsid w:val="00A96D28"/>
    <w:rsid w:val="00A97124"/>
    <w:rsid w:val="00A97308"/>
    <w:rsid w:val="00A9731E"/>
    <w:rsid w:val="00A97788"/>
    <w:rsid w:val="00A97806"/>
    <w:rsid w:val="00A979A8"/>
    <w:rsid w:val="00A97A97"/>
    <w:rsid w:val="00A97F56"/>
    <w:rsid w:val="00A97F57"/>
    <w:rsid w:val="00AA01C0"/>
    <w:rsid w:val="00AA0292"/>
    <w:rsid w:val="00AA06AB"/>
    <w:rsid w:val="00AA0D88"/>
    <w:rsid w:val="00AA0D9E"/>
    <w:rsid w:val="00AA1D89"/>
    <w:rsid w:val="00AA1E6B"/>
    <w:rsid w:val="00AA22F3"/>
    <w:rsid w:val="00AA26DB"/>
    <w:rsid w:val="00AA2AFE"/>
    <w:rsid w:val="00AA2B38"/>
    <w:rsid w:val="00AA2BEC"/>
    <w:rsid w:val="00AA2E57"/>
    <w:rsid w:val="00AA3706"/>
    <w:rsid w:val="00AA3A6F"/>
    <w:rsid w:val="00AA3B33"/>
    <w:rsid w:val="00AA3D76"/>
    <w:rsid w:val="00AA43BA"/>
    <w:rsid w:val="00AA4539"/>
    <w:rsid w:val="00AA4887"/>
    <w:rsid w:val="00AA4ECE"/>
    <w:rsid w:val="00AA51E3"/>
    <w:rsid w:val="00AA5265"/>
    <w:rsid w:val="00AA5916"/>
    <w:rsid w:val="00AA5D72"/>
    <w:rsid w:val="00AA5E01"/>
    <w:rsid w:val="00AA5E77"/>
    <w:rsid w:val="00AA60FB"/>
    <w:rsid w:val="00AA6460"/>
    <w:rsid w:val="00AA64E9"/>
    <w:rsid w:val="00AA6DAC"/>
    <w:rsid w:val="00AA6FCF"/>
    <w:rsid w:val="00AA7151"/>
    <w:rsid w:val="00AA72C1"/>
    <w:rsid w:val="00AA73F6"/>
    <w:rsid w:val="00AA753A"/>
    <w:rsid w:val="00AA7A91"/>
    <w:rsid w:val="00AB001C"/>
    <w:rsid w:val="00AB0C80"/>
    <w:rsid w:val="00AB0D7E"/>
    <w:rsid w:val="00AB0F13"/>
    <w:rsid w:val="00AB1410"/>
    <w:rsid w:val="00AB1D4C"/>
    <w:rsid w:val="00AB1DCD"/>
    <w:rsid w:val="00AB20FE"/>
    <w:rsid w:val="00AB2158"/>
    <w:rsid w:val="00AB238C"/>
    <w:rsid w:val="00AB23C1"/>
    <w:rsid w:val="00AB23FF"/>
    <w:rsid w:val="00AB26D3"/>
    <w:rsid w:val="00AB29D2"/>
    <w:rsid w:val="00AB3507"/>
    <w:rsid w:val="00AB351F"/>
    <w:rsid w:val="00AB371E"/>
    <w:rsid w:val="00AB3832"/>
    <w:rsid w:val="00AB3DB8"/>
    <w:rsid w:val="00AB466D"/>
    <w:rsid w:val="00AB4957"/>
    <w:rsid w:val="00AB49CC"/>
    <w:rsid w:val="00AB570A"/>
    <w:rsid w:val="00AB5964"/>
    <w:rsid w:val="00AB5EFD"/>
    <w:rsid w:val="00AB61EE"/>
    <w:rsid w:val="00AB6308"/>
    <w:rsid w:val="00AB6545"/>
    <w:rsid w:val="00AB693F"/>
    <w:rsid w:val="00AB6D3E"/>
    <w:rsid w:val="00AB7AB9"/>
    <w:rsid w:val="00AB7C13"/>
    <w:rsid w:val="00AB7ED1"/>
    <w:rsid w:val="00AC00A4"/>
    <w:rsid w:val="00AC018C"/>
    <w:rsid w:val="00AC036C"/>
    <w:rsid w:val="00AC0727"/>
    <w:rsid w:val="00AC0D5D"/>
    <w:rsid w:val="00AC11C5"/>
    <w:rsid w:val="00AC12D7"/>
    <w:rsid w:val="00AC1581"/>
    <w:rsid w:val="00AC19CC"/>
    <w:rsid w:val="00AC1AA5"/>
    <w:rsid w:val="00AC1BCA"/>
    <w:rsid w:val="00AC1C85"/>
    <w:rsid w:val="00AC20BF"/>
    <w:rsid w:val="00AC23B4"/>
    <w:rsid w:val="00AC2668"/>
    <w:rsid w:val="00AC30D3"/>
    <w:rsid w:val="00AC33A9"/>
    <w:rsid w:val="00AC3547"/>
    <w:rsid w:val="00AC355A"/>
    <w:rsid w:val="00AC356D"/>
    <w:rsid w:val="00AC3A07"/>
    <w:rsid w:val="00AC3E48"/>
    <w:rsid w:val="00AC3FD0"/>
    <w:rsid w:val="00AC409B"/>
    <w:rsid w:val="00AC4968"/>
    <w:rsid w:val="00AC4D9C"/>
    <w:rsid w:val="00AC501F"/>
    <w:rsid w:val="00AC5735"/>
    <w:rsid w:val="00AC5AA7"/>
    <w:rsid w:val="00AC5B9D"/>
    <w:rsid w:val="00AC60A9"/>
    <w:rsid w:val="00AC6423"/>
    <w:rsid w:val="00AC663E"/>
    <w:rsid w:val="00AC69E8"/>
    <w:rsid w:val="00AC6A98"/>
    <w:rsid w:val="00AC6D94"/>
    <w:rsid w:val="00AC745F"/>
    <w:rsid w:val="00AC7698"/>
    <w:rsid w:val="00AC7838"/>
    <w:rsid w:val="00AC7B31"/>
    <w:rsid w:val="00AC7BFD"/>
    <w:rsid w:val="00AD01BE"/>
    <w:rsid w:val="00AD0292"/>
    <w:rsid w:val="00AD034C"/>
    <w:rsid w:val="00AD0A2F"/>
    <w:rsid w:val="00AD0B2B"/>
    <w:rsid w:val="00AD0B59"/>
    <w:rsid w:val="00AD0DCD"/>
    <w:rsid w:val="00AD125A"/>
    <w:rsid w:val="00AD1637"/>
    <w:rsid w:val="00AD1ACA"/>
    <w:rsid w:val="00AD21D8"/>
    <w:rsid w:val="00AD259F"/>
    <w:rsid w:val="00AD2CDF"/>
    <w:rsid w:val="00AD2E49"/>
    <w:rsid w:val="00AD2EE5"/>
    <w:rsid w:val="00AD329F"/>
    <w:rsid w:val="00AD3814"/>
    <w:rsid w:val="00AD4068"/>
    <w:rsid w:val="00AD42C6"/>
    <w:rsid w:val="00AD4456"/>
    <w:rsid w:val="00AD44A4"/>
    <w:rsid w:val="00AD458C"/>
    <w:rsid w:val="00AD47E1"/>
    <w:rsid w:val="00AD487F"/>
    <w:rsid w:val="00AD4DE3"/>
    <w:rsid w:val="00AD4E71"/>
    <w:rsid w:val="00AD5745"/>
    <w:rsid w:val="00AD58D5"/>
    <w:rsid w:val="00AD5911"/>
    <w:rsid w:val="00AD5E56"/>
    <w:rsid w:val="00AD5FE8"/>
    <w:rsid w:val="00AD6475"/>
    <w:rsid w:val="00AD6886"/>
    <w:rsid w:val="00AD6902"/>
    <w:rsid w:val="00AD6921"/>
    <w:rsid w:val="00AD6A35"/>
    <w:rsid w:val="00AD7479"/>
    <w:rsid w:val="00AD752D"/>
    <w:rsid w:val="00AD769E"/>
    <w:rsid w:val="00AD76C0"/>
    <w:rsid w:val="00AD7B6C"/>
    <w:rsid w:val="00AD7C94"/>
    <w:rsid w:val="00AD7DB3"/>
    <w:rsid w:val="00AD7EAF"/>
    <w:rsid w:val="00AE072E"/>
    <w:rsid w:val="00AE0900"/>
    <w:rsid w:val="00AE0AC0"/>
    <w:rsid w:val="00AE1202"/>
    <w:rsid w:val="00AE160B"/>
    <w:rsid w:val="00AE1735"/>
    <w:rsid w:val="00AE188E"/>
    <w:rsid w:val="00AE197E"/>
    <w:rsid w:val="00AE19C7"/>
    <w:rsid w:val="00AE26D8"/>
    <w:rsid w:val="00AE270D"/>
    <w:rsid w:val="00AE2E5D"/>
    <w:rsid w:val="00AE2F87"/>
    <w:rsid w:val="00AE3170"/>
    <w:rsid w:val="00AE319B"/>
    <w:rsid w:val="00AE38A2"/>
    <w:rsid w:val="00AE39A7"/>
    <w:rsid w:val="00AE3A43"/>
    <w:rsid w:val="00AE3F4D"/>
    <w:rsid w:val="00AE437A"/>
    <w:rsid w:val="00AE4431"/>
    <w:rsid w:val="00AE4AB0"/>
    <w:rsid w:val="00AE53F6"/>
    <w:rsid w:val="00AE5E92"/>
    <w:rsid w:val="00AE6024"/>
    <w:rsid w:val="00AE6520"/>
    <w:rsid w:val="00AE6CEB"/>
    <w:rsid w:val="00AE7008"/>
    <w:rsid w:val="00AF0254"/>
    <w:rsid w:val="00AF05A9"/>
    <w:rsid w:val="00AF07E7"/>
    <w:rsid w:val="00AF09AD"/>
    <w:rsid w:val="00AF0C71"/>
    <w:rsid w:val="00AF0D2D"/>
    <w:rsid w:val="00AF13F7"/>
    <w:rsid w:val="00AF143C"/>
    <w:rsid w:val="00AF1461"/>
    <w:rsid w:val="00AF1616"/>
    <w:rsid w:val="00AF1F16"/>
    <w:rsid w:val="00AF1F9C"/>
    <w:rsid w:val="00AF224C"/>
    <w:rsid w:val="00AF22D3"/>
    <w:rsid w:val="00AF2616"/>
    <w:rsid w:val="00AF26E0"/>
    <w:rsid w:val="00AF278F"/>
    <w:rsid w:val="00AF2B56"/>
    <w:rsid w:val="00AF2BBE"/>
    <w:rsid w:val="00AF2D26"/>
    <w:rsid w:val="00AF32B7"/>
    <w:rsid w:val="00AF34A1"/>
    <w:rsid w:val="00AF3557"/>
    <w:rsid w:val="00AF3742"/>
    <w:rsid w:val="00AF3815"/>
    <w:rsid w:val="00AF3A34"/>
    <w:rsid w:val="00AF3F16"/>
    <w:rsid w:val="00AF424F"/>
    <w:rsid w:val="00AF4D15"/>
    <w:rsid w:val="00AF4DC4"/>
    <w:rsid w:val="00AF5305"/>
    <w:rsid w:val="00AF53E9"/>
    <w:rsid w:val="00AF552E"/>
    <w:rsid w:val="00AF55BD"/>
    <w:rsid w:val="00AF5B98"/>
    <w:rsid w:val="00AF5C9F"/>
    <w:rsid w:val="00AF5CE9"/>
    <w:rsid w:val="00AF605E"/>
    <w:rsid w:val="00AF6124"/>
    <w:rsid w:val="00AF6397"/>
    <w:rsid w:val="00AF6E7D"/>
    <w:rsid w:val="00AF7196"/>
    <w:rsid w:val="00AF7AD2"/>
    <w:rsid w:val="00AF7C90"/>
    <w:rsid w:val="00B00226"/>
    <w:rsid w:val="00B00A13"/>
    <w:rsid w:val="00B0104B"/>
    <w:rsid w:val="00B013A6"/>
    <w:rsid w:val="00B01483"/>
    <w:rsid w:val="00B021C4"/>
    <w:rsid w:val="00B02480"/>
    <w:rsid w:val="00B0276F"/>
    <w:rsid w:val="00B02AC0"/>
    <w:rsid w:val="00B02B3C"/>
    <w:rsid w:val="00B02BB0"/>
    <w:rsid w:val="00B02C6D"/>
    <w:rsid w:val="00B02CB1"/>
    <w:rsid w:val="00B03318"/>
    <w:rsid w:val="00B03411"/>
    <w:rsid w:val="00B036C8"/>
    <w:rsid w:val="00B03763"/>
    <w:rsid w:val="00B0378D"/>
    <w:rsid w:val="00B037C8"/>
    <w:rsid w:val="00B039A7"/>
    <w:rsid w:val="00B04051"/>
    <w:rsid w:val="00B0459E"/>
    <w:rsid w:val="00B04CAF"/>
    <w:rsid w:val="00B04D6F"/>
    <w:rsid w:val="00B05079"/>
    <w:rsid w:val="00B05080"/>
    <w:rsid w:val="00B058E4"/>
    <w:rsid w:val="00B063D9"/>
    <w:rsid w:val="00B064EA"/>
    <w:rsid w:val="00B065EB"/>
    <w:rsid w:val="00B06A82"/>
    <w:rsid w:val="00B07066"/>
    <w:rsid w:val="00B072AF"/>
    <w:rsid w:val="00B077B6"/>
    <w:rsid w:val="00B078BF"/>
    <w:rsid w:val="00B07AD1"/>
    <w:rsid w:val="00B07ECE"/>
    <w:rsid w:val="00B100FD"/>
    <w:rsid w:val="00B1011A"/>
    <w:rsid w:val="00B10F1F"/>
    <w:rsid w:val="00B11075"/>
    <w:rsid w:val="00B1110E"/>
    <w:rsid w:val="00B11172"/>
    <w:rsid w:val="00B11865"/>
    <w:rsid w:val="00B11F2B"/>
    <w:rsid w:val="00B12313"/>
    <w:rsid w:val="00B1247A"/>
    <w:rsid w:val="00B127E3"/>
    <w:rsid w:val="00B12802"/>
    <w:rsid w:val="00B12899"/>
    <w:rsid w:val="00B12A89"/>
    <w:rsid w:val="00B12EFE"/>
    <w:rsid w:val="00B1336B"/>
    <w:rsid w:val="00B133EE"/>
    <w:rsid w:val="00B13439"/>
    <w:rsid w:val="00B13691"/>
    <w:rsid w:val="00B1376D"/>
    <w:rsid w:val="00B13972"/>
    <w:rsid w:val="00B139AD"/>
    <w:rsid w:val="00B13A34"/>
    <w:rsid w:val="00B13B53"/>
    <w:rsid w:val="00B13DF4"/>
    <w:rsid w:val="00B14008"/>
    <w:rsid w:val="00B1439B"/>
    <w:rsid w:val="00B14846"/>
    <w:rsid w:val="00B14A28"/>
    <w:rsid w:val="00B14BBD"/>
    <w:rsid w:val="00B15379"/>
    <w:rsid w:val="00B1575F"/>
    <w:rsid w:val="00B15D08"/>
    <w:rsid w:val="00B16475"/>
    <w:rsid w:val="00B1651A"/>
    <w:rsid w:val="00B165FA"/>
    <w:rsid w:val="00B16913"/>
    <w:rsid w:val="00B16B08"/>
    <w:rsid w:val="00B16DF2"/>
    <w:rsid w:val="00B16FD4"/>
    <w:rsid w:val="00B17793"/>
    <w:rsid w:val="00B17B35"/>
    <w:rsid w:val="00B17D38"/>
    <w:rsid w:val="00B20193"/>
    <w:rsid w:val="00B203B5"/>
    <w:rsid w:val="00B2098C"/>
    <w:rsid w:val="00B20CC3"/>
    <w:rsid w:val="00B20D90"/>
    <w:rsid w:val="00B2143F"/>
    <w:rsid w:val="00B22370"/>
    <w:rsid w:val="00B22AB0"/>
    <w:rsid w:val="00B22F3B"/>
    <w:rsid w:val="00B23037"/>
    <w:rsid w:val="00B230C8"/>
    <w:rsid w:val="00B23917"/>
    <w:rsid w:val="00B23EE2"/>
    <w:rsid w:val="00B23FA6"/>
    <w:rsid w:val="00B24001"/>
    <w:rsid w:val="00B24132"/>
    <w:rsid w:val="00B24779"/>
    <w:rsid w:val="00B24903"/>
    <w:rsid w:val="00B249FF"/>
    <w:rsid w:val="00B25041"/>
    <w:rsid w:val="00B25239"/>
    <w:rsid w:val="00B25372"/>
    <w:rsid w:val="00B2540D"/>
    <w:rsid w:val="00B2582B"/>
    <w:rsid w:val="00B25AC7"/>
    <w:rsid w:val="00B25E5A"/>
    <w:rsid w:val="00B25EBA"/>
    <w:rsid w:val="00B26394"/>
    <w:rsid w:val="00B265C0"/>
    <w:rsid w:val="00B2670F"/>
    <w:rsid w:val="00B267D6"/>
    <w:rsid w:val="00B268DE"/>
    <w:rsid w:val="00B2693D"/>
    <w:rsid w:val="00B2698D"/>
    <w:rsid w:val="00B26F67"/>
    <w:rsid w:val="00B26FB7"/>
    <w:rsid w:val="00B27A39"/>
    <w:rsid w:val="00B27C79"/>
    <w:rsid w:val="00B30372"/>
    <w:rsid w:val="00B30F45"/>
    <w:rsid w:val="00B31479"/>
    <w:rsid w:val="00B31945"/>
    <w:rsid w:val="00B31F70"/>
    <w:rsid w:val="00B31FA4"/>
    <w:rsid w:val="00B320FF"/>
    <w:rsid w:val="00B32787"/>
    <w:rsid w:val="00B327D6"/>
    <w:rsid w:val="00B331A3"/>
    <w:rsid w:val="00B336D8"/>
    <w:rsid w:val="00B33780"/>
    <w:rsid w:val="00B33CC5"/>
    <w:rsid w:val="00B33D11"/>
    <w:rsid w:val="00B341FA"/>
    <w:rsid w:val="00B343DC"/>
    <w:rsid w:val="00B3443F"/>
    <w:rsid w:val="00B34E8D"/>
    <w:rsid w:val="00B358D5"/>
    <w:rsid w:val="00B358DB"/>
    <w:rsid w:val="00B35BA5"/>
    <w:rsid w:val="00B35E33"/>
    <w:rsid w:val="00B364DD"/>
    <w:rsid w:val="00B368B9"/>
    <w:rsid w:val="00B36947"/>
    <w:rsid w:val="00B36D90"/>
    <w:rsid w:val="00B36E98"/>
    <w:rsid w:val="00B37278"/>
    <w:rsid w:val="00B37671"/>
    <w:rsid w:val="00B37EAC"/>
    <w:rsid w:val="00B401E1"/>
    <w:rsid w:val="00B402D6"/>
    <w:rsid w:val="00B406A6"/>
    <w:rsid w:val="00B407F8"/>
    <w:rsid w:val="00B40E4F"/>
    <w:rsid w:val="00B41985"/>
    <w:rsid w:val="00B41A01"/>
    <w:rsid w:val="00B41F8C"/>
    <w:rsid w:val="00B42010"/>
    <w:rsid w:val="00B42D01"/>
    <w:rsid w:val="00B42F21"/>
    <w:rsid w:val="00B42F6D"/>
    <w:rsid w:val="00B4332E"/>
    <w:rsid w:val="00B437A6"/>
    <w:rsid w:val="00B439AA"/>
    <w:rsid w:val="00B439C7"/>
    <w:rsid w:val="00B43A49"/>
    <w:rsid w:val="00B43F3C"/>
    <w:rsid w:val="00B43FA2"/>
    <w:rsid w:val="00B44509"/>
    <w:rsid w:val="00B44A37"/>
    <w:rsid w:val="00B45642"/>
    <w:rsid w:val="00B4570E"/>
    <w:rsid w:val="00B45BE8"/>
    <w:rsid w:val="00B463C1"/>
    <w:rsid w:val="00B4665F"/>
    <w:rsid w:val="00B4667A"/>
    <w:rsid w:val="00B46EA9"/>
    <w:rsid w:val="00B477B3"/>
    <w:rsid w:val="00B47990"/>
    <w:rsid w:val="00B47AEE"/>
    <w:rsid w:val="00B47C12"/>
    <w:rsid w:val="00B5060E"/>
    <w:rsid w:val="00B50630"/>
    <w:rsid w:val="00B50B72"/>
    <w:rsid w:val="00B50B96"/>
    <w:rsid w:val="00B50C11"/>
    <w:rsid w:val="00B50D65"/>
    <w:rsid w:val="00B5112B"/>
    <w:rsid w:val="00B51159"/>
    <w:rsid w:val="00B511B2"/>
    <w:rsid w:val="00B5130C"/>
    <w:rsid w:val="00B513FF"/>
    <w:rsid w:val="00B51607"/>
    <w:rsid w:val="00B51B56"/>
    <w:rsid w:val="00B528BF"/>
    <w:rsid w:val="00B529E8"/>
    <w:rsid w:val="00B52A77"/>
    <w:rsid w:val="00B52E1F"/>
    <w:rsid w:val="00B531F4"/>
    <w:rsid w:val="00B53292"/>
    <w:rsid w:val="00B53622"/>
    <w:rsid w:val="00B53637"/>
    <w:rsid w:val="00B5373A"/>
    <w:rsid w:val="00B53853"/>
    <w:rsid w:val="00B53FBF"/>
    <w:rsid w:val="00B545C1"/>
    <w:rsid w:val="00B550F6"/>
    <w:rsid w:val="00B55137"/>
    <w:rsid w:val="00B55675"/>
    <w:rsid w:val="00B55886"/>
    <w:rsid w:val="00B55C0D"/>
    <w:rsid w:val="00B56FF2"/>
    <w:rsid w:val="00B571C2"/>
    <w:rsid w:val="00B57375"/>
    <w:rsid w:val="00B57B3A"/>
    <w:rsid w:val="00B57BBA"/>
    <w:rsid w:val="00B6004F"/>
    <w:rsid w:val="00B6069F"/>
    <w:rsid w:val="00B607F4"/>
    <w:rsid w:val="00B60A66"/>
    <w:rsid w:val="00B610EE"/>
    <w:rsid w:val="00B61C24"/>
    <w:rsid w:val="00B61FDA"/>
    <w:rsid w:val="00B622D9"/>
    <w:rsid w:val="00B6273A"/>
    <w:rsid w:val="00B62D0D"/>
    <w:rsid w:val="00B63042"/>
    <w:rsid w:val="00B6321A"/>
    <w:rsid w:val="00B632F2"/>
    <w:rsid w:val="00B6334D"/>
    <w:rsid w:val="00B63409"/>
    <w:rsid w:val="00B636E9"/>
    <w:rsid w:val="00B639C1"/>
    <w:rsid w:val="00B63C02"/>
    <w:rsid w:val="00B6422E"/>
    <w:rsid w:val="00B6429B"/>
    <w:rsid w:val="00B642AE"/>
    <w:rsid w:val="00B645DB"/>
    <w:rsid w:val="00B647E9"/>
    <w:rsid w:val="00B65567"/>
    <w:rsid w:val="00B655FE"/>
    <w:rsid w:val="00B65681"/>
    <w:rsid w:val="00B65F16"/>
    <w:rsid w:val="00B66604"/>
    <w:rsid w:val="00B666C7"/>
    <w:rsid w:val="00B6696F"/>
    <w:rsid w:val="00B66FA8"/>
    <w:rsid w:val="00B67C21"/>
    <w:rsid w:val="00B67C51"/>
    <w:rsid w:val="00B67E8F"/>
    <w:rsid w:val="00B70EBD"/>
    <w:rsid w:val="00B712A2"/>
    <w:rsid w:val="00B7137C"/>
    <w:rsid w:val="00B718A3"/>
    <w:rsid w:val="00B71A9B"/>
    <w:rsid w:val="00B71BF5"/>
    <w:rsid w:val="00B7260E"/>
    <w:rsid w:val="00B72B6B"/>
    <w:rsid w:val="00B72F0A"/>
    <w:rsid w:val="00B72F88"/>
    <w:rsid w:val="00B736F9"/>
    <w:rsid w:val="00B73909"/>
    <w:rsid w:val="00B73ACC"/>
    <w:rsid w:val="00B73F9C"/>
    <w:rsid w:val="00B744EB"/>
    <w:rsid w:val="00B74702"/>
    <w:rsid w:val="00B749E0"/>
    <w:rsid w:val="00B74C79"/>
    <w:rsid w:val="00B74C7F"/>
    <w:rsid w:val="00B74FD6"/>
    <w:rsid w:val="00B7514F"/>
    <w:rsid w:val="00B7517F"/>
    <w:rsid w:val="00B75761"/>
    <w:rsid w:val="00B75882"/>
    <w:rsid w:val="00B75CD1"/>
    <w:rsid w:val="00B75E63"/>
    <w:rsid w:val="00B7600F"/>
    <w:rsid w:val="00B760C1"/>
    <w:rsid w:val="00B76232"/>
    <w:rsid w:val="00B7629E"/>
    <w:rsid w:val="00B76936"/>
    <w:rsid w:val="00B76EB9"/>
    <w:rsid w:val="00B77854"/>
    <w:rsid w:val="00B77992"/>
    <w:rsid w:val="00B77D18"/>
    <w:rsid w:val="00B77FCE"/>
    <w:rsid w:val="00B805DB"/>
    <w:rsid w:val="00B80C5C"/>
    <w:rsid w:val="00B811D3"/>
    <w:rsid w:val="00B81324"/>
    <w:rsid w:val="00B815E0"/>
    <w:rsid w:val="00B81B0F"/>
    <w:rsid w:val="00B81D91"/>
    <w:rsid w:val="00B81E4D"/>
    <w:rsid w:val="00B82107"/>
    <w:rsid w:val="00B82110"/>
    <w:rsid w:val="00B82261"/>
    <w:rsid w:val="00B8260C"/>
    <w:rsid w:val="00B8275D"/>
    <w:rsid w:val="00B82A70"/>
    <w:rsid w:val="00B82D3C"/>
    <w:rsid w:val="00B82F51"/>
    <w:rsid w:val="00B83506"/>
    <w:rsid w:val="00B83CE9"/>
    <w:rsid w:val="00B84203"/>
    <w:rsid w:val="00B84207"/>
    <w:rsid w:val="00B844E2"/>
    <w:rsid w:val="00B84A57"/>
    <w:rsid w:val="00B84C3B"/>
    <w:rsid w:val="00B85158"/>
    <w:rsid w:val="00B85A5D"/>
    <w:rsid w:val="00B86A56"/>
    <w:rsid w:val="00B86B58"/>
    <w:rsid w:val="00B86D0A"/>
    <w:rsid w:val="00B873B1"/>
    <w:rsid w:val="00B8764B"/>
    <w:rsid w:val="00B8786D"/>
    <w:rsid w:val="00B87AF8"/>
    <w:rsid w:val="00B87B84"/>
    <w:rsid w:val="00B87D2F"/>
    <w:rsid w:val="00B87D88"/>
    <w:rsid w:val="00B90398"/>
    <w:rsid w:val="00B904E0"/>
    <w:rsid w:val="00B906AB"/>
    <w:rsid w:val="00B907CE"/>
    <w:rsid w:val="00B90B55"/>
    <w:rsid w:val="00B90D8E"/>
    <w:rsid w:val="00B9182A"/>
    <w:rsid w:val="00B91D8F"/>
    <w:rsid w:val="00B92B12"/>
    <w:rsid w:val="00B92F6A"/>
    <w:rsid w:val="00B9328A"/>
    <w:rsid w:val="00B93BF5"/>
    <w:rsid w:val="00B93EF5"/>
    <w:rsid w:val="00B93FF0"/>
    <w:rsid w:val="00B94226"/>
    <w:rsid w:val="00B942C9"/>
    <w:rsid w:val="00B94720"/>
    <w:rsid w:val="00B94B0E"/>
    <w:rsid w:val="00B94B47"/>
    <w:rsid w:val="00B95592"/>
    <w:rsid w:val="00B95824"/>
    <w:rsid w:val="00B95ABC"/>
    <w:rsid w:val="00B95E1E"/>
    <w:rsid w:val="00B963EF"/>
    <w:rsid w:val="00B96440"/>
    <w:rsid w:val="00B96518"/>
    <w:rsid w:val="00B96566"/>
    <w:rsid w:val="00B96C33"/>
    <w:rsid w:val="00B96EBE"/>
    <w:rsid w:val="00B97138"/>
    <w:rsid w:val="00B9745B"/>
    <w:rsid w:val="00B97709"/>
    <w:rsid w:val="00B97AFB"/>
    <w:rsid w:val="00BA002A"/>
    <w:rsid w:val="00BA0080"/>
    <w:rsid w:val="00BA01A4"/>
    <w:rsid w:val="00BA04F4"/>
    <w:rsid w:val="00BA116B"/>
    <w:rsid w:val="00BA13B3"/>
    <w:rsid w:val="00BA16BB"/>
    <w:rsid w:val="00BA182D"/>
    <w:rsid w:val="00BA1DC2"/>
    <w:rsid w:val="00BA229F"/>
    <w:rsid w:val="00BA23A1"/>
    <w:rsid w:val="00BA24F8"/>
    <w:rsid w:val="00BA2F6F"/>
    <w:rsid w:val="00BA324F"/>
    <w:rsid w:val="00BA3348"/>
    <w:rsid w:val="00BA3749"/>
    <w:rsid w:val="00BA38E3"/>
    <w:rsid w:val="00BA3EF9"/>
    <w:rsid w:val="00BA4603"/>
    <w:rsid w:val="00BA4999"/>
    <w:rsid w:val="00BA4C0F"/>
    <w:rsid w:val="00BA4CB8"/>
    <w:rsid w:val="00BA4DFD"/>
    <w:rsid w:val="00BA4FC5"/>
    <w:rsid w:val="00BA503C"/>
    <w:rsid w:val="00BA52EF"/>
    <w:rsid w:val="00BA57D3"/>
    <w:rsid w:val="00BA5929"/>
    <w:rsid w:val="00BA65F9"/>
    <w:rsid w:val="00BA67ED"/>
    <w:rsid w:val="00BA6D64"/>
    <w:rsid w:val="00BA6D73"/>
    <w:rsid w:val="00BA6D86"/>
    <w:rsid w:val="00BA6E16"/>
    <w:rsid w:val="00BA7235"/>
    <w:rsid w:val="00BA7E69"/>
    <w:rsid w:val="00BB01AA"/>
    <w:rsid w:val="00BB052E"/>
    <w:rsid w:val="00BB08C6"/>
    <w:rsid w:val="00BB125A"/>
    <w:rsid w:val="00BB14E3"/>
    <w:rsid w:val="00BB16CF"/>
    <w:rsid w:val="00BB1CF6"/>
    <w:rsid w:val="00BB1E5B"/>
    <w:rsid w:val="00BB24F9"/>
    <w:rsid w:val="00BB2EAA"/>
    <w:rsid w:val="00BB37EF"/>
    <w:rsid w:val="00BB3A7D"/>
    <w:rsid w:val="00BB4196"/>
    <w:rsid w:val="00BB43EA"/>
    <w:rsid w:val="00BB4473"/>
    <w:rsid w:val="00BB452C"/>
    <w:rsid w:val="00BB4AE8"/>
    <w:rsid w:val="00BB4C49"/>
    <w:rsid w:val="00BB4D3C"/>
    <w:rsid w:val="00BB52E1"/>
    <w:rsid w:val="00BB570D"/>
    <w:rsid w:val="00BB5A16"/>
    <w:rsid w:val="00BB5F46"/>
    <w:rsid w:val="00BB6100"/>
    <w:rsid w:val="00BB62CB"/>
    <w:rsid w:val="00BB6837"/>
    <w:rsid w:val="00BB6A02"/>
    <w:rsid w:val="00BB6C9C"/>
    <w:rsid w:val="00BB700E"/>
    <w:rsid w:val="00BB73E0"/>
    <w:rsid w:val="00BB743A"/>
    <w:rsid w:val="00BB7578"/>
    <w:rsid w:val="00BB7986"/>
    <w:rsid w:val="00BB7BFB"/>
    <w:rsid w:val="00BB7CBA"/>
    <w:rsid w:val="00BC04E0"/>
    <w:rsid w:val="00BC0735"/>
    <w:rsid w:val="00BC0881"/>
    <w:rsid w:val="00BC1CD7"/>
    <w:rsid w:val="00BC1D8C"/>
    <w:rsid w:val="00BC2341"/>
    <w:rsid w:val="00BC258D"/>
    <w:rsid w:val="00BC29E0"/>
    <w:rsid w:val="00BC36A2"/>
    <w:rsid w:val="00BC36C7"/>
    <w:rsid w:val="00BC37D2"/>
    <w:rsid w:val="00BC3980"/>
    <w:rsid w:val="00BC39FB"/>
    <w:rsid w:val="00BC405A"/>
    <w:rsid w:val="00BC494A"/>
    <w:rsid w:val="00BC4D50"/>
    <w:rsid w:val="00BC4EDE"/>
    <w:rsid w:val="00BC5AE8"/>
    <w:rsid w:val="00BC5FDC"/>
    <w:rsid w:val="00BC6317"/>
    <w:rsid w:val="00BC6534"/>
    <w:rsid w:val="00BC68E3"/>
    <w:rsid w:val="00BC6A2D"/>
    <w:rsid w:val="00BC72EA"/>
    <w:rsid w:val="00BC773A"/>
    <w:rsid w:val="00BC774F"/>
    <w:rsid w:val="00BC7DDB"/>
    <w:rsid w:val="00BD010B"/>
    <w:rsid w:val="00BD05AA"/>
    <w:rsid w:val="00BD1027"/>
    <w:rsid w:val="00BD1206"/>
    <w:rsid w:val="00BD130C"/>
    <w:rsid w:val="00BD1558"/>
    <w:rsid w:val="00BD1620"/>
    <w:rsid w:val="00BD170B"/>
    <w:rsid w:val="00BD18BE"/>
    <w:rsid w:val="00BD18C4"/>
    <w:rsid w:val="00BD1A02"/>
    <w:rsid w:val="00BD2659"/>
    <w:rsid w:val="00BD30F3"/>
    <w:rsid w:val="00BD3617"/>
    <w:rsid w:val="00BD372E"/>
    <w:rsid w:val="00BD3B67"/>
    <w:rsid w:val="00BD3BCF"/>
    <w:rsid w:val="00BD47D3"/>
    <w:rsid w:val="00BD47DA"/>
    <w:rsid w:val="00BD4E79"/>
    <w:rsid w:val="00BD529E"/>
    <w:rsid w:val="00BD5952"/>
    <w:rsid w:val="00BD5C03"/>
    <w:rsid w:val="00BD61B0"/>
    <w:rsid w:val="00BD698C"/>
    <w:rsid w:val="00BD713E"/>
    <w:rsid w:val="00BD73CC"/>
    <w:rsid w:val="00BD7411"/>
    <w:rsid w:val="00BD783E"/>
    <w:rsid w:val="00BD7985"/>
    <w:rsid w:val="00BD79C1"/>
    <w:rsid w:val="00BE0688"/>
    <w:rsid w:val="00BE07E1"/>
    <w:rsid w:val="00BE0B55"/>
    <w:rsid w:val="00BE0BAD"/>
    <w:rsid w:val="00BE0D2F"/>
    <w:rsid w:val="00BE10FF"/>
    <w:rsid w:val="00BE149A"/>
    <w:rsid w:val="00BE14A0"/>
    <w:rsid w:val="00BE1666"/>
    <w:rsid w:val="00BE1844"/>
    <w:rsid w:val="00BE1F51"/>
    <w:rsid w:val="00BE2122"/>
    <w:rsid w:val="00BE26AC"/>
    <w:rsid w:val="00BE29DC"/>
    <w:rsid w:val="00BE2DBB"/>
    <w:rsid w:val="00BE3233"/>
    <w:rsid w:val="00BE358B"/>
    <w:rsid w:val="00BE362F"/>
    <w:rsid w:val="00BE38E5"/>
    <w:rsid w:val="00BE3D2E"/>
    <w:rsid w:val="00BE3DE5"/>
    <w:rsid w:val="00BE4294"/>
    <w:rsid w:val="00BE444B"/>
    <w:rsid w:val="00BE465E"/>
    <w:rsid w:val="00BE4BD6"/>
    <w:rsid w:val="00BE4DA6"/>
    <w:rsid w:val="00BE4DFD"/>
    <w:rsid w:val="00BE4E9D"/>
    <w:rsid w:val="00BE5198"/>
    <w:rsid w:val="00BE5887"/>
    <w:rsid w:val="00BE5BF5"/>
    <w:rsid w:val="00BE5C7E"/>
    <w:rsid w:val="00BE6389"/>
    <w:rsid w:val="00BE67AD"/>
    <w:rsid w:val="00BE67DB"/>
    <w:rsid w:val="00BE67F7"/>
    <w:rsid w:val="00BE6919"/>
    <w:rsid w:val="00BE747E"/>
    <w:rsid w:val="00BE779D"/>
    <w:rsid w:val="00BE7A54"/>
    <w:rsid w:val="00BE7A55"/>
    <w:rsid w:val="00BE7C6F"/>
    <w:rsid w:val="00BE7C96"/>
    <w:rsid w:val="00BE7F72"/>
    <w:rsid w:val="00BF03D3"/>
    <w:rsid w:val="00BF05EC"/>
    <w:rsid w:val="00BF0D69"/>
    <w:rsid w:val="00BF0EB3"/>
    <w:rsid w:val="00BF1026"/>
    <w:rsid w:val="00BF1035"/>
    <w:rsid w:val="00BF2046"/>
    <w:rsid w:val="00BF208A"/>
    <w:rsid w:val="00BF2266"/>
    <w:rsid w:val="00BF2A16"/>
    <w:rsid w:val="00BF2BA2"/>
    <w:rsid w:val="00BF2C28"/>
    <w:rsid w:val="00BF38EA"/>
    <w:rsid w:val="00BF39BF"/>
    <w:rsid w:val="00BF40A9"/>
    <w:rsid w:val="00BF40AA"/>
    <w:rsid w:val="00BF4613"/>
    <w:rsid w:val="00BF46B0"/>
    <w:rsid w:val="00BF4710"/>
    <w:rsid w:val="00BF48E6"/>
    <w:rsid w:val="00BF4C00"/>
    <w:rsid w:val="00BF549F"/>
    <w:rsid w:val="00BF59EB"/>
    <w:rsid w:val="00BF5B3B"/>
    <w:rsid w:val="00BF5DC6"/>
    <w:rsid w:val="00BF5F7D"/>
    <w:rsid w:val="00BF603B"/>
    <w:rsid w:val="00BF6734"/>
    <w:rsid w:val="00BF698A"/>
    <w:rsid w:val="00BF6FE4"/>
    <w:rsid w:val="00BF7897"/>
    <w:rsid w:val="00BF7C09"/>
    <w:rsid w:val="00C00987"/>
    <w:rsid w:val="00C00B4E"/>
    <w:rsid w:val="00C00EBD"/>
    <w:rsid w:val="00C0175E"/>
    <w:rsid w:val="00C01DBC"/>
    <w:rsid w:val="00C02409"/>
    <w:rsid w:val="00C02CE8"/>
    <w:rsid w:val="00C02DB2"/>
    <w:rsid w:val="00C0316C"/>
    <w:rsid w:val="00C03691"/>
    <w:rsid w:val="00C037A5"/>
    <w:rsid w:val="00C03853"/>
    <w:rsid w:val="00C03C05"/>
    <w:rsid w:val="00C03FA8"/>
    <w:rsid w:val="00C041B1"/>
    <w:rsid w:val="00C04493"/>
    <w:rsid w:val="00C044E3"/>
    <w:rsid w:val="00C04743"/>
    <w:rsid w:val="00C04EB8"/>
    <w:rsid w:val="00C05425"/>
    <w:rsid w:val="00C055D7"/>
    <w:rsid w:val="00C057F2"/>
    <w:rsid w:val="00C05BA9"/>
    <w:rsid w:val="00C05BF6"/>
    <w:rsid w:val="00C05C29"/>
    <w:rsid w:val="00C064D8"/>
    <w:rsid w:val="00C06BF4"/>
    <w:rsid w:val="00C07070"/>
    <w:rsid w:val="00C073C0"/>
    <w:rsid w:val="00C07E80"/>
    <w:rsid w:val="00C1027E"/>
    <w:rsid w:val="00C10725"/>
    <w:rsid w:val="00C10877"/>
    <w:rsid w:val="00C10D6F"/>
    <w:rsid w:val="00C11CD6"/>
    <w:rsid w:val="00C11F1E"/>
    <w:rsid w:val="00C127B7"/>
    <w:rsid w:val="00C13A60"/>
    <w:rsid w:val="00C13AD6"/>
    <w:rsid w:val="00C13B11"/>
    <w:rsid w:val="00C13B32"/>
    <w:rsid w:val="00C13C5A"/>
    <w:rsid w:val="00C1448F"/>
    <w:rsid w:val="00C1550C"/>
    <w:rsid w:val="00C15A6E"/>
    <w:rsid w:val="00C15BD8"/>
    <w:rsid w:val="00C162B4"/>
    <w:rsid w:val="00C16507"/>
    <w:rsid w:val="00C16984"/>
    <w:rsid w:val="00C16FA2"/>
    <w:rsid w:val="00C170FA"/>
    <w:rsid w:val="00C17448"/>
    <w:rsid w:val="00C1744B"/>
    <w:rsid w:val="00C17676"/>
    <w:rsid w:val="00C1776C"/>
    <w:rsid w:val="00C17A89"/>
    <w:rsid w:val="00C17F8F"/>
    <w:rsid w:val="00C20A02"/>
    <w:rsid w:val="00C20E67"/>
    <w:rsid w:val="00C20E87"/>
    <w:rsid w:val="00C21079"/>
    <w:rsid w:val="00C21175"/>
    <w:rsid w:val="00C211E2"/>
    <w:rsid w:val="00C212ED"/>
    <w:rsid w:val="00C219F3"/>
    <w:rsid w:val="00C21B57"/>
    <w:rsid w:val="00C220CB"/>
    <w:rsid w:val="00C22366"/>
    <w:rsid w:val="00C2252E"/>
    <w:rsid w:val="00C2293D"/>
    <w:rsid w:val="00C2295B"/>
    <w:rsid w:val="00C22BFD"/>
    <w:rsid w:val="00C22C72"/>
    <w:rsid w:val="00C23166"/>
    <w:rsid w:val="00C23DBB"/>
    <w:rsid w:val="00C24022"/>
    <w:rsid w:val="00C24382"/>
    <w:rsid w:val="00C24B6A"/>
    <w:rsid w:val="00C24FEC"/>
    <w:rsid w:val="00C250F7"/>
    <w:rsid w:val="00C2523E"/>
    <w:rsid w:val="00C253E4"/>
    <w:rsid w:val="00C255BE"/>
    <w:rsid w:val="00C25A1A"/>
    <w:rsid w:val="00C25F66"/>
    <w:rsid w:val="00C25FBA"/>
    <w:rsid w:val="00C260BC"/>
    <w:rsid w:val="00C26600"/>
    <w:rsid w:val="00C26737"/>
    <w:rsid w:val="00C276E4"/>
    <w:rsid w:val="00C278F1"/>
    <w:rsid w:val="00C301B4"/>
    <w:rsid w:val="00C30431"/>
    <w:rsid w:val="00C30504"/>
    <w:rsid w:val="00C31A11"/>
    <w:rsid w:val="00C31BC1"/>
    <w:rsid w:val="00C31E7F"/>
    <w:rsid w:val="00C321E4"/>
    <w:rsid w:val="00C322D8"/>
    <w:rsid w:val="00C3241D"/>
    <w:rsid w:val="00C3272E"/>
    <w:rsid w:val="00C327B4"/>
    <w:rsid w:val="00C32D80"/>
    <w:rsid w:val="00C33094"/>
    <w:rsid w:val="00C33326"/>
    <w:rsid w:val="00C33424"/>
    <w:rsid w:val="00C337A9"/>
    <w:rsid w:val="00C3397C"/>
    <w:rsid w:val="00C33E96"/>
    <w:rsid w:val="00C3407A"/>
    <w:rsid w:val="00C34E71"/>
    <w:rsid w:val="00C34F92"/>
    <w:rsid w:val="00C35D43"/>
    <w:rsid w:val="00C3611C"/>
    <w:rsid w:val="00C36374"/>
    <w:rsid w:val="00C364FA"/>
    <w:rsid w:val="00C36A22"/>
    <w:rsid w:val="00C36E42"/>
    <w:rsid w:val="00C36F1B"/>
    <w:rsid w:val="00C3707F"/>
    <w:rsid w:val="00C3741F"/>
    <w:rsid w:val="00C3796A"/>
    <w:rsid w:val="00C400C5"/>
    <w:rsid w:val="00C4027C"/>
    <w:rsid w:val="00C404C0"/>
    <w:rsid w:val="00C40ABD"/>
    <w:rsid w:val="00C4112B"/>
    <w:rsid w:val="00C4124E"/>
    <w:rsid w:val="00C41B48"/>
    <w:rsid w:val="00C41BB6"/>
    <w:rsid w:val="00C41D80"/>
    <w:rsid w:val="00C41EC1"/>
    <w:rsid w:val="00C4210F"/>
    <w:rsid w:val="00C42174"/>
    <w:rsid w:val="00C42483"/>
    <w:rsid w:val="00C42E91"/>
    <w:rsid w:val="00C43299"/>
    <w:rsid w:val="00C433CB"/>
    <w:rsid w:val="00C43451"/>
    <w:rsid w:val="00C435A7"/>
    <w:rsid w:val="00C435F8"/>
    <w:rsid w:val="00C445E5"/>
    <w:rsid w:val="00C44AFC"/>
    <w:rsid w:val="00C44B6E"/>
    <w:rsid w:val="00C44D88"/>
    <w:rsid w:val="00C44F56"/>
    <w:rsid w:val="00C4515D"/>
    <w:rsid w:val="00C453BC"/>
    <w:rsid w:val="00C453D0"/>
    <w:rsid w:val="00C45524"/>
    <w:rsid w:val="00C45B58"/>
    <w:rsid w:val="00C46288"/>
    <w:rsid w:val="00C46A03"/>
    <w:rsid w:val="00C471A0"/>
    <w:rsid w:val="00C47282"/>
    <w:rsid w:val="00C473FA"/>
    <w:rsid w:val="00C476EE"/>
    <w:rsid w:val="00C47968"/>
    <w:rsid w:val="00C47E5C"/>
    <w:rsid w:val="00C5017C"/>
    <w:rsid w:val="00C505F2"/>
    <w:rsid w:val="00C50658"/>
    <w:rsid w:val="00C506F5"/>
    <w:rsid w:val="00C50FA3"/>
    <w:rsid w:val="00C51124"/>
    <w:rsid w:val="00C512FD"/>
    <w:rsid w:val="00C51B1D"/>
    <w:rsid w:val="00C51E96"/>
    <w:rsid w:val="00C52088"/>
    <w:rsid w:val="00C522CB"/>
    <w:rsid w:val="00C52410"/>
    <w:rsid w:val="00C52BAA"/>
    <w:rsid w:val="00C52F13"/>
    <w:rsid w:val="00C5310C"/>
    <w:rsid w:val="00C53557"/>
    <w:rsid w:val="00C5369A"/>
    <w:rsid w:val="00C537AC"/>
    <w:rsid w:val="00C53882"/>
    <w:rsid w:val="00C538E9"/>
    <w:rsid w:val="00C53936"/>
    <w:rsid w:val="00C53CE2"/>
    <w:rsid w:val="00C541C7"/>
    <w:rsid w:val="00C545FA"/>
    <w:rsid w:val="00C546D9"/>
    <w:rsid w:val="00C5481F"/>
    <w:rsid w:val="00C549FE"/>
    <w:rsid w:val="00C54C9F"/>
    <w:rsid w:val="00C54EA0"/>
    <w:rsid w:val="00C557A2"/>
    <w:rsid w:val="00C55870"/>
    <w:rsid w:val="00C56357"/>
    <w:rsid w:val="00C566CB"/>
    <w:rsid w:val="00C56AF6"/>
    <w:rsid w:val="00C56BBC"/>
    <w:rsid w:val="00C56F04"/>
    <w:rsid w:val="00C578A0"/>
    <w:rsid w:val="00C57988"/>
    <w:rsid w:val="00C57E62"/>
    <w:rsid w:val="00C6043C"/>
    <w:rsid w:val="00C60954"/>
    <w:rsid w:val="00C60A44"/>
    <w:rsid w:val="00C60CB6"/>
    <w:rsid w:val="00C60D7B"/>
    <w:rsid w:val="00C611ED"/>
    <w:rsid w:val="00C614C5"/>
    <w:rsid w:val="00C61BD7"/>
    <w:rsid w:val="00C61C29"/>
    <w:rsid w:val="00C6244F"/>
    <w:rsid w:val="00C62510"/>
    <w:rsid w:val="00C62720"/>
    <w:rsid w:val="00C63083"/>
    <w:rsid w:val="00C6343A"/>
    <w:rsid w:val="00C63770"/>
    <w:rsid w:val="00C63F37"/>
    <w:rsid w:val="00C64408"/>
    <w:rsid w:val="00C6464B"/>
    <w:rsid w:val="00C64991"/>
    <w:rsid w:val="00C64C9D"/>
    <w:rsid w:val="00C6514F"/>
    <w:rsid w:val="00C65813"/>
    <w:rsid w:val="00C65826"/>
    <w:rsid w:val="00C65B0E"/>
    <w:rsid w:val="00C65D15"/>
    <w:rsid w:val="00C66482"/>
    <w:rsid w:val="00C669A8"/>
    <w:rsid w:val="00C66B08"/>
    <w:rsid w:val="00C6708A"/>
    <w:rsid w:val="00C6708E"/>
    <w:rsid w:val="00C671EA"/>
    <w:rsid w:val="00C6751F"/>
    <w:rsid w:val="00C67668"/>
    <w:rsid w:val="00C678AD"/>
    <w:rsid w:val="00C67BA5"/>
    <w:rsid w:val="00C67EBF"/>
    <w:rsid w:val="00C70017"/>
    <w:rsid w:val="00C7011E"/>
    <w:rsid w:val="00C703E9"/>
    <w:rsid w:val="00C708C9"/>
    <w:rsid w:val="00C70B41"/>
    <w:rsid w:val="00C70D2E"/>
    <w:rsid w:val="00C711AA"/>
    <w:rsid w:val="00C712C2"/>
    <w:rsid w:val="00C712E8"/>
    <w:rsid w:val="00C71678"/>
    <w:rsid w:val="00C716E0"/>
    <w:rsid w:val="00C71B4A"/>
    <w:rsid w:val="00C71C4E"/>
    <w:rsid w:val="00C71CBB"/>
    <w:rsid w:val="00C72191"/>
    <w:rsid w:val="00C72236"/>
    <w:rsid w:val="00C72446"/>
    <w:rsid w:val="00C72D25"/>
    <w:rsid w:val="00C72D80"/>
    <w:rsid w:val="00C73354"/>
    <w:rsid w:val="00C733B7"/>
    <w:rsid w:val="00C7358E"/>
    <w:rsid w:val="00C738C3"/>
    <w:rsid w:val="00C739E9"/>
    <w:rsid w:val="00C73EF0"/>
    <w:rsid w:val="00C743DB"/>
    <w:rsid w:val="00C74B29"/>
    <w:rsid w:val="00C74D1F"/>
    <w:rsid w:val="00C753B2"/>
    <w:rsid w:val="00C75935"/>
    <w:rsid w:val="00C759E5"/>
    <w:rsid w:val="00C761FF"/>
    <w:rsid w:val="00C7626E"/>
    <w:rsid w:val="00C76DA9"/>
    <w:rsid w:val="00C7731A"/>
    <w:rsid w:val="00C7732D"/>
    <w:rsid w:val="00C77512"/>
    <w:rsid w:val="00C7754C"/>
    <w:rsid w:val="00C77BD3"/>
    <w:rsid w:val="00C77C93"/>
    <w:rsid w:val="00C80086"/>
    <w:rsid w:val="00C801CC"/>
    <w:rsid w:val="00C80239"/>
    <w:rsid w:val="00C8050E"/>
    <w:rsid w:val="00C80659"/>
    <w:rsid w:val="00C80F11"/>
    <w:rsid w:val="00C81291"/>
    <w:rsid w:val="00C81CFD"/>
    <w:rsid w:val="00C81E4F"/>
    <w:rsid w:val="00C81F74"/>
    <w:rsid w:val="00C826F1"/>
    <w:rsid w:val="00C82AE6"/>
    <w:rsid w:val="00C82BE9"/>
    <w:rsid w:val="00C82CB9"/>
    <w:rsid w:val="00C82DB1"/>
    <w:rsid w:val="00C834AE"/>
    <w:rsid w:val="00C835FD"/>
    <w:rsid w:val="00C83852"/>
    <w:rsid w:val="00C8473F"/>
    <w:rsid w:val="00C84ACC"/>
    <w:rsid w:val="00C84BAD"/>
    <w:rsid w:val="00C84CFD"/>
    <w:rsid w:val="00C84EAD"/>
    <w:rsid w:val="00C8550F"/>
    <w:rsid w:val="00C85774"/>
    <w:rsid w:val="00C85C25"/>
    <w:rsid w:val="00C85F5D"/>
    <w:rsid w:val="00C8643D"/>
    <w:rsid w:val="00C864BB"/>
    <w:rsid w:val="00C8660F"/>
    <w:rsid w:val="00C86AEC"/>
    <w:rsid w:val="00C86BA8"/>
    <w:rsid w:val="00C86CBA"/>
    <w:rsid w:val="00C872DA"/>
    <w:rsid w:val="00C872EA"/>
    <w:rsid w:val="00C87334"/>
    <w:rsid w:val="00C874AF"/>
    <w:rsid w:val="00C87535"/>
    <w:rsid w:val="00C87698"/>
    <w:rsid w:val="00C87A09"/>
    <w:rsid w:val="00C87DA0"/>
    <w:rsid w:val="00C902E7"/>
    <w:rsid w:val="00C904EB"/>
    <w:rsid w:val="00C90817"/>
    <w:rsid w:val="00C90856"/>
    <w:rsid w:val="00C90935"/>
    <w:rsid w:val="00C91384"/>
    <w:rsid w:val="00C9154D"/>
    <w:rsid w:val="00C9166C"/>
    <w:rsid w:val="00C92036"/>
    <w:rsid w:val="00C92384"/>
    <w:rsid w:val="00C923C4"/>
    <w:rsid w:val="00C92D45"/>
    <w:rsid w:val="00C92E0F"/>
    <w:rsid w:val="00C92F93"/>
    <w:rsid w:val="00C93282"/>
    <w:rsid w:val="00C934E4"/>
    <w:rsid w:val="00C93563"/>
    <w:rsid w:val="00C939CD"/>
    <w:rsid w:val="00C9403D"/>
    <w:rsid w:val="00C9408B"/>
    <w:rsid w:val="00C94121"/>
    <w:rsid w:val="00C94276"/>
    <w:rsid w:val="00C9439F"/>
    <w:rsid w:val="00C94B5E"/>
    <w:rsid w:val="00C94E0F"/>
    <w:rsid w:val="00C951C9"/>
    <w:rsid w:val="00C95C08"/>
    <w:rsid w:val="00C9663E"/>
    <w:rsid w:val="00C96E0C"/>
    <w:rsid w:val="00C97239"/>
    <w:rsid w:val="00C974C4"/>
    <w:rsid w:val="00CA001A"/>
    <w:rsid w:val="00CA0035"/>
    <w:rsid w:val="00CA0293"/>
    <w:rsid w:val="00CA0C1F"/>
    <w:rsid w:val="00CA0ECF"/>
    <w:rsid w:val="00CA17C0"/>
    <w:rsid w:val="00CA1810"/>
    <w:rsid w:val="00CA1B34"/>
    <w:rsid w:val="00CA1FD7"/>
    <w:rsid w:val="00CA296D"/>
    <w:rsid w:val="00CA2BF0"/>
    <w:rsid w:val="00CA2F4D"/>
    <w:rsid w:val="00CA2F9C"/>
    <w:rsid w:val="00CA317F"/>
    <w:rsid w:val="00CA31DE"/>
    <w:rsid w:val="00CA333B"/>
    <w:rsid w:val="00CA3994"/>
    <w:rsid w:val="00CA3A6C"/>
    <w:rsid w:val="00CA408D"/>
    <w:rsid w:val="00CA41CF"/>
    <w:rsid w:val="00CA445D"/>
    <w:rsid w:val="00CA4C35"/>
    <w:rsid w:val="00CA5260"/>
    <w:rsid w:val="00CA5542"/>
    <w:rsid w:val="00CA56FC"/>
    <w:rsid w:val="00CA5878"/>
    <w:rsid w:val="00CA58BF"/>
    <w:rsid w:val="00CA5901"/>
    <w:rsid w:val="00CA5952"/>
    <w:rsid w:val="00CA5B84"/>
    <w:rsid w:val="00CA5BA1"/>
    <w:rsid w:val="00CA61E7"/>
    <w:rsid w:val="00CA6B06"/>
    <w:rsid w:val="00CA7266"/>
    <w:rsid w:val="00CA74FE"/>
    <w:rsid w:val="00CA78D0"/>
    <w:rsid w:val="00CA7C9A"/>
    <w:rsid w:val="00CB0092"/>
    <w:rsid w:val="00CB0273"/>
    <w:rsid w:val="00CB05B3"/>
    <w:rsid w:val="00CB0BA6"/>
    <w:rsid w:val="00CB0C59"/>
    <w:rsid w:val="00CB0E3B"/>
    <w:rsid w:val="00CB1131"/>
    <w:rsid w:val="00CB13A4"/>
    <w:rsid w:val="00CB154A"/>
    <w:rsid w:val="00CB16A0"/>
    <w:rsid w:val="00CB19DA"/>
    <w:rsid w:val="00CB1BEE"/>
    <w:rsid w:val="00CB1CF2"/>
    <w:rsid w:val="00CB2242"/>
    <w:rsid w:val="00CB237D"/>
    <w:rsid w:val="00CB2BEF"/>
    <w:rsid w:val="00CB3129"/>
    <w:rsid w:val="00CB35B2"/>
    <w:rsid w:val="00CB363C"/>
    <w:rsid w:val="00CB393A"/>
    <w:rsid w:val="00CB4133"/>
    <w:rsid w:val="00CB477B"/>
    <w:rsid w:val="00CB4A3A"/>
    <w:rsid w:val="00CB528D"/>
    <w:rsid w:val="00CB55C7"/>
    <w:rsid w:val="00CB56DF"/>
    <w:rsid w:val="00CB57A5"/>
    <w:rsid w:val="00CB59FD"/>
    <w:rsid w:val="00CB5A27"/>
    <w:rsid w:val="00CB6016"/>
    <w:rsid w:val="00CB65C0"/>
    <w:rsid w:val="00CB6762"/>
    <w:rsid w:val="00CB68B3"/>
    <w:rsid w:val="00CB6AD4"/>
    <w:rsid w:val="00CB6E46"/>
    <w:rsid w:val="00CB72D2"/>
    <w:rsid w:val="00CB7B7E"/>
    <w:rsid w:val="00CB7CC1"/>
    <w:rsid w:val="00CB7D33"/>
    <w:rsid w:val="00CB7DB5"/>
    <w:rsid w:val="00CC110C"/>
    <w:rsid w:val="00CC1390"/>
    <w:rsid w:val="00CC16E4"/>
    <w:rsid w:val="00CC1923"/>
    <w:rsid w:val="00CC1EBA"/>
    <w:rsid w:val="00CC1F0B"/>
    <w:rsid w:val="00CC29DB"/>
    <w:rsid w:val="00CC2B19"/>
    <w:rsid w:val="00CC2D25"/>
    <w:rsid w:val="00CC3366"/>
    <w:rsid w:val="00CC346B"/>
    <w:rsid w:val="00CC383B"/>
    <w:rsid w:val="00CC385A"/>
    <w:rsid w:val="00CC388E"/>
    <w:rsid w:val="00CC39CF"/>
    <w:rsid w:val="00CC4192"/>
    <w:rsid w:val="00CC45B1"/>
    <w:rsid w:val="00CC4AA0"/>
    <w:rsid w:val="00CC4B32"/>
    <w:rsid w:val="00CC4BDF"/>
    <w:rsid w:val="00CC5666"/>
    <w:rsid w:val="00CC568D"/>
    <w:rsid w:val="00CC57C8"/>
    <w:rsid w:val="00CC5BE9"/>
    <w:rsid w:val="00CC61DE"/>
    <w:rsid w:val="00CC68A3"/>
    <w:rsid w:val="00CC6E90"/>
    <w:rsid w:val="00CC7093"/>
    <w:rsid w:val="00CC70EA"/>
    <w:rsid w:val="00CC72FF"/>
    <w:rsid w:val="00CC76A9"/>
    <w:rsid w:val="00CC7A04"/>
    <w:rsid w:val="00CC7F30"/>
    <w:rsid w:val="00CD038E"/>
    <w:rsid w:val="00CD08EA"/>
    <w:rsid w:val="00CD3404"/>
    <w:rsid w:val="00CD482B"/>
    <w:rsid w:val="00CD4947"/>
    <w:rsid w:val="00CD4E69"/>
    <w:rsid w:val="00CD4F3B"/>
    <w:rsid w:val="00CD51B6"/>
    <w:rsid w:val="00CD552C"/>
    <w:rsid w:val="00CD5A54"/>
    <w:rsid w:val="00CD5D85"/>
    <w:rsid w:val="00CD5EE0"/>
    <w:rsid w:val="00CD6055"/>
    <w:rsid w:val="00CD6423"/>
    <w:rsid w:val="00CD65ED"/>
    <w:rsid w:val="00CD6691"/>
    <w:rsid w:val="00CD6B8D"/>
    <w:rsid w:val="00CD6BB3"/>
    <w:rsid w:val="00CD6C31"/>
    <w:rsid w:val="00CD6E0B"/>
    <w:rsid w:val="00CD719D"/>
    <w:rsid w:val="00CE0394"/>
    <w:rsid w:val="00CE0620"/>
    <w:rsid w:val="00CE0BFB"/>
    <w:rsid w:val="00CE17F7"/>
    <w:rsid w:val="00CE1DC3"/>
    <w:rsid w:val="00CE280A"/>
    <w:rsid w:val="00CE2AE5"/>
    <w:rsid w:val="00CE2C17"/>
    <w:rsid w:val="00CE2D9C"/>
    <w:rsid w:val="00CE3134"/>
    <w:rsid w:val="00CE3590"/>
    <w:rsid w:val="00CE36AB"/>
    <w:rsid w:val="00CE3A4E"/>
    <w:rsid w:val="00CE3CA4"/>
    <w:rsid w:val="00CE3CDA"/>
    <w:rsid w:val="00CE3D2C"/>
    <w:rsid w:val="00CE3EE6"/>
    <w:rsid w:val="00CE4093"/>
    <w:rsid w:val="00CE4160"/>
    <w:rsid w:val="00CE41DE"/>
    <w:rsid w:val="00CE4224"/>
    <w:rsid w:val="00CE430B"/>
    <w:rsid w:val="00CE44EB"/>
    <w:rsid w:val="00CE4536"/>
    <w:rsid w:val="00CE47A8"/>
    <w:rsid w:val="00CE4C54"/>
    <w:rsid w:val="00CE52E2"/>
    <w:rsid w:val="00CE5467"/>
    <w:rsid w:val="00CE5C07"/>
    <w:rsid w:val="00CE5D3C"/>
    <w:rsid w:val="00CE5D41"/>
    <w:rsid w:val="00CE5EA9"/>
    <w:rsid w:val="00CE6030"/>
    <w:rsid w:val="00CE60BA"/>
    <w:rsid w:val="00CE6877"/>
    <w:rsid w:val="00CE6E66"/>
    <w:rsid w:val="00CE7264"/>
    <w:rsid w:val="00CE736D"/>
    <w:rsid w:val="00CF04C9"/>
    <w:rsid w:val="00CF06C7"/>
    <w:rsid w:val="00CF08DD"/>
    <w:rsid w:val="00CF1022"/>
    <w:rsid w:val="00CF13B5"/>
    <w:rsid w:val="00CF166C"/>
    <w:rsid w:val="00CF18AC"/>
    <w:rsid w:val="00CF199D"/>
    <w:rsid w:val="00CF1B54"/>
    <w:rsid w:val="00CF1EEF"/>
    <w:rsid w:val="00CF1F96"/>
    <w:rsid w:val="00CF22CD"/>
    <w:rsid w:val="00CF26AA"/>
    <w:rsid w:val="00CF2726"/>
    <w:rsid w:val="00CF2A5F"/>
    <w:rsid w:val="00CF2ACE"/>
    <w:rsid w:val="00CF2DC9"/>
    <w:rsid w:val="00CF2EEF"/>
    <w:rsid w:val="00CF4382"/>
    <w:rsid w:val="00CF4581"/>
    <w:rsid w:val="00CF4C59"/>
    <w:rsid w:val="00CF4F1E"/>
    <w:rsid w:val="00CF4FD6"/>
    <w:rsid w:val="00CF53C6"/>
    <w:rsid w:val="00CF550A"/>
    <w:rsid w:val="00CF5BEB"/>
    <w:rsid w:val="00CF6064"/>
    <w:rsid w:val="00CF644A"/>
    <w:rsid w:val="00CF65DE"/>
    <w:rsid w:val="00CF67EF"/>
    <w:rsid w:val="00CF7004"/>
    <w:rsid w:val="00CF72E9"/>
    <w:rsid w:val="00CF7489"/>
    <w:rsid w:val="00CF755B"/>
    <w:rsid w:val="00CF78A3"/>
    <w:rsid w:val="00CF7AFA"/>
    <w:rsid w:val="00CF7D29"/>
    <w:rsid w:val="00CF7D94"/>
    <w:rsid w:val="00D0022D"/>
    <w:rsid w:val="00D005FA"/>
    <w:rsid w:val="00D008C5"/>
    <w:rsid w:val="00D009A1"/>
    <w:rsid w:val="00D00DD8"/>
    <w:rsid w:val="00D00F75"/>
    <w:rsid w:val="00D0102A"/>
    <w:rsid w:val="00D0105F"/>
    <w:rsid w:val="00D01460"/>
    <w:rsid w:val="00D0170B"/>
    <w:rsid w:val="00D02130"/>
    <w:rsid w:val="00D02413"/>
    <w:rsid w:val="00D03D55"/>
    <w:rsid w:val="00D03FB2"/>
    <w:rsid w:val="00D0412B"/>
    <w:rsid w:val="00D049B5"/>
    <w:rsid w:val="00D04FA2"/>
    <w:rsid w:val="00D055AD"/>
    <w:rsid w:val="00D057BB"/>
    <w:rsid w:val="00D05F5E"/>
    <w:rsid w:val="00D06A72"/>
    <w:rsid w:val="00D06BCA"/>
    <w:rsid w:val="00D07461"/>
    <w:rsid w:val="00D07656"/>
    <w:rsid w:val="00D077B9"/>
    <w:rsid w:val="00D07B1F"/>
    <w:rsid w:val="00D07B50"/>
    <w:rsid w:val="00D10296"/>
    <w:rsid w:val="00D10561"/>
    <w:rsid w:val="00D10766"/>
    <w:rsid w:val="00D10947"/>
    <w:rsid w:val="00D10B03"/>
    <w:rsid w:val="00D10DF2"/>
    <w:rsid w:val="00D11417"/>
    <w:rsid w:val="00D1150A"/>
    <w:rsid w:val="00D11D44"/>
    <w:rsid w:val="00D11DB7"/>
    <w:rsid w:val="00D126BA"/>
    <w:rsid w:val="00D12CDF"/>
    <w:rsid w:val="00D12E8A"/>
    <w:rsid w:val="00D12F17"/>
    <w:rsid w:val="00D12F44"/>
    <w:rsid w:val="00D13533"/>
    <w:rsid w:val="00D13F6E"/>
    <w:rsid w:val="00D141BF"/>
    <w:rsid w:val="00D1473F"/>
    <w:rsid w:val="00D14762"/>
    <w:rsid w:val="00D14A60"/>
    <w:rsid w:val="00D14AD5"/>
    <w:rsid w:val="00D14EF7"/>
    <w:rsid w:val="00D153E1"/>
    <w:rsid w:val="00D15636"/>
    <w:rsid w:val="00D15780"/>
    <w:rsid w:val="00D158E2"/>
    <w:rsid w:val="00D15A1F"/>
    <w:rsid w:val="00D15A3C"/>
    <w:rsid w:val="00D15ABF"/>
    <w:rsid w:val="00D1632D"/>
    <w:rsid w:val="00D16664"/>
    <w:rsid w:val="00D16979"/>
    <w:rsid w:val="00D16A8F"/>
    <w:rsid w:val="00D16A91"/>
    <w:rsid w:val="00D1725E"/>
    <w:rsid w:val="00D172EA"/>
    <w:rsid w:val="00D174FA"/>
    <w:rsid w:val="00D17D30"/>
    <w:rsid w:val="00D17FE3"/>
    <w:rsid w:val="00D20610"/>
    <w:rsid w:val="00D206B7"/>
    <w:rsid w:val="00D2109C"/>
    <w:rsid w:val="00D2180C"/>
    <w:rsid w:val="00D21D1C"/>
    <w:rsid w:val="00D21DF2"/>
    <w:rsid w:val="00D21E2C"/>
    <w:rsid w:val="00D21E8C"/>
    <w:rsid w:val="00D224A0"/>
    <w:rsid w:val="00D22B06"/>
    <w:rsid w:val="00D22BFF"/>
    <w:rsid w:val="00D22DC2"/>
    <w:rsid w:val="00D230E8"/>
    <w:rsid w:val="00D23374"/>
    <w:rsid w:val="00D2358F"/>
    <w:rsid w:val="00D239B6"/>
    <w:rsid w:val="00D23B5A"/>
    <w:rsid w:val="00D23C60"/>
    <w:rsid w:val="00D23CE8"/>
    <w:rsid w:val="00D23E34"/>
    <w:rsid w:val="00D2403C"/>
    <w:rsid w:val="00D24056"/>
    <w:rsid w:val="00D24715"/>
    <w:rsid w:val="00D2494F"/>
    <w:rsid w:val="00D24A6F"/>
    <w:rsid w:val="00D2517C"/>
    <w:rsid w:val="00D25289"/>
    <w:rsid w:val="00D25824"/>
    <w:rsid w:val="00D25843"/>
    <w:rsid w:val="00D25EB8"/>
    <w:rsid w:val="00D266CE"/>
    <w:rsid w:val="00D26F5B"/>
    <w:rsid w:val="00D272E7"/>
    <w:rsid w:val="00D27973"/>
    <w:rsid w:val="00D27B2B"/>
    <w:rsid w:val="00D27BD7"/>
    <w:rsid w:val="00D27D19"/>
    <w:rsid w:val="00D27D1C"/>
    <w:rsid w:val="00D27D73"/>
    <w:rsid w:val="00D31072"/>
    <w:rsid w:val="00D31293"/>
    <w:rsid w:val="00D3293D"/>
    <w:rsid w:val="00D32AA0"/>
    <w:rsid w:val="00D32D7A"/>
    <w:rsid w:val="00D3327E"/>
    <w:rsid w:val="00D3342E"/>
    <w:rsid w:val="00D33917"/>
    <w:rsid w:val="00D33A20"/>
    <w:rsid w:val="00D33CD0"/>
    <w:rsid w:val="00D33EB9"/>
    <w:rsid w:val="00D33EBE"/>
    <w:rsid w:val="00D33ED7"/>
    <w:rsid w:val="00D3409A"/>
    <w:rsid w:val="00D345BC"/>
    <w:rsid w:val="00D34666"/>
    <w:rsid w:val="00D34833"/>
    <w:rsid w:val="00D34A83"/>
    <w:rsid w:val="00D35132"/>
    <w:rsid w:val="00D353C7"/>
    <w:rsid w:val="00D354C6"/>
    <w:rsid w:val="00D3585F"/>
    <w:rsid w:val="00D35982"/>
    <w:rsid w:val="00D35BC4"/>
    <w:rsid w:val="00D35C4E"/>
    <w:rsid w:val="00D36183"/>
    <w:rsid w:val="00D3663B"/>
    <w:rsid w:val="00D36ADA"/>
    <w:rsid w:val="00D36D11"/>
    <w:rsid w:val="00D36FC6"/>
    <w:rsid w:val="00D3708C"/>
    <w:rsid w:val="00D373BC"/>
    <w:rsid w:val="00D375D2"/>
    <w:rsid w:val="00D4093B"/>
    <w:rsid w:val="00D409F7"/>
    <w:rsid w:val="00D40A43"/>
    <w:rsid w:val="00D40D13"/>
    <w:rsid w:val="00D410A5"/>
    <w:rsid w:val="00D41590"/>
    <w:rsid w:val="00D41833"/>
    <w:rsid w:val="00D41A11"/>
    <w:rsid w:val="00D41C89"/>
    <w:rsid w:val="00D41DCB"/>
    <w:rsid w:val="00D41E4E"/>
    <w:rsid w:val="00D41FF9"/>
    <w:rsid w:val="00D420D0"/>
    <w:rsid w:val="00D425DA"/>
    <w:rsid w:val="00D427A3"/>
    <w:rsid w:val="00D42998"/>
    <w:rsid w:val="00D4359C"/>
    <w:rsid w:val="00D43AE0"/>
    <w:rsid w:val="00D43D6F"/>
    <w:rsid w:val="00D43F50"/>
    <w:rsid w:val="00D45056"/>
    <w:rsid w:val="00D45625"/>
    <w:rsid w:val="00D460C4"/>
    <w:rsid w:val="00D4623A"/>
    <w:rsid w:val="00D46548"/>
    <w:rsid w:val="00D46577"/>
    <w:rsid w:val="00D46703"/>
    <w:rsid w:val="00D46722"/>
    <w:rsid w:val="00D470E2"/>
    <w:rsid w:val="00D47B17"/>
    <w:rsid w:val="00D501C5"/>
    <w:rsid w:val="00D50214"/>
    <w:rsid w:val="00D50575"/>
    <w:rsid w:val="00D5063A"/>
    <w:rsid w:val="00D50771"/>
    <w:rsid w:val="00D50FC4"/>
    <w:rsid w:val="00D5124E"/>
    <w:rsid w:val="00D5136C"/>
    <w:rsid w:val="00D518A5"/>
    <w:rsid w:val="00D51D10"/>
    <w:rsid w:val="00D51E16"/>
    <w:rsid w:val="00D52177"/>
    <w:rsid w:val="00D5218D"/>
    <w:rsid w:val="00D52BED"/>
    <w:rsid w:val="00D52D2A"/>
    <w:rsid w:val="00D5300D"/>
    <w:rsid w:val="00D534FD"/>
    <w:rsid w:val="00D5363B"/>
    <w:rsid w:val="00D53B20"/>
    <w:rsid w:val="00D53BF4"/>
    <w:rsid w:val="00D53E7A"/>
    <w:rsid w:val="00D53EAB"/>
    <w:rsid w:val="00D53F98"/>
    <w:rsid w:val="00D540BE"/>
    <w:rsid w:val="00D540C3"/>
    <w:rsid w:val="00D545B8"/>
    <w:rsid w:val="00D547A8"/>
    <w:rsid w:val="00D54AED"/>
    <w:rsid w:val="00D554E6"/>
    <w:rsid w:val="00D556F6"/>
    <w:rsid w:val="00D56088"/>
    <w:rsid w:val="00D56366"/>
    <w:rsid w:val="00D56D21"/>
    <w:rsid w:val="00D56EF8"/>
    <w:rsid w:val="00D57255"/>
    <w:rsid w:val="00D57271"/>
    <w:rsid w:val="00D573E5"/>
    <w:rsid w:val="00D6013A"/>
    <w:rsid w:val="00D60250"/>
    <w:rsid w:val="00D6082C"/>
    <w:rsid w:val="00D60CD3"/>
    <w:rsid w:val="00D60E79"/>
    <w:rsid w:val="00D61108"/>
    <w:rsid w:val="00D613F7"/>
    <w:rsid w:val="00D61430"/>
    <w:rsid w:val="00D61D0B"/>
    <w:rsid w:val="00D61D30"/>
    <w:rsid w:val="00D61D55"/>
    <w:rsid w:val="00D627DD"/>
    <w:rsid w:val="00D62834"/>
    <w:rsid w:val="00D62E4E"/>
    <w:rsid w:val="00D62EDD"/>
    <w:rsid w:val="00D63012"/>
    <w:rsid w:val="00D637BD"/>
    <w:rsid w:val="00D64207"/>
    <w:rsid w:val="00D643DD"/>
    <w:rsid w:val="00D64A4F"/>
    <w:rsid w:val="00D65096"/>
    <w:rsid w:val="00D6546C"/>
    <w:rsid w:val="00D656C0"/>
    <w:rsid w:val="00D6586F"/>
    <w:rsid w:val="00D6592E"/>
    <w:rsid w:val="00D65DBE"/>
    <w:rsid w:val="00D6609D"/>
    <w:rsid w:val="00D66A89"/>
    <w:rsid w:val="00D66D20"/>
    <w:rsid w:val="00D66EBE"/>
    <w:rsid w:val="00D66FAC"/>
    <w:rsid w:val="00D67917"/>
    <w:rsid w:val="00D67BFF"/>
    <w:rsid w:val="00D70066"/>
    <w:rsid w:val="00D7050C"/>
    <w:rsid w:val="00D7087F"/>
    <w:rsid w:val="00D70966"/>
    <w:rsid w:val="00D70ACE"/>
    <w:rsid w:val="00D70C03"/>
    <w:rsid w:val="00D70F3A"/>
    <w:rsid w:val="00D7115E"/>
    <w:rsid w:val="00D71427"/>
    <w:rsid w:val="00D71D7B"/>
    <w:rsid w:val="00D71E46"/>
    <w:rsid w:val="00D71F07"/>
    <w:rsid w:val="00D72237"/>
    <w:rsid w:val="00D722DD"/>
    <w:rsid w:val="00D7252A"/>
    <w:rsid w:val="00D725AA"/>
    <w:rsid w:val="00D725D9"/>
    <w:rsid w:val="00D72716"/>
    <w:rsid w:val="00D7273A"/>
    <w:rsid w:val="00D727C1"/>
    <w:rsid w:val="00D727E9"/>
    <w:rsid w:val="00D72BB2"/>
    <w:rsid w:val="00D73C88"/>
    <w:rsid w:val="00D73D14"/>
    <w:rsid w:val="00D740A6"/>
    <w:rsid w:val="00D748D7"/>
    <w:rsid w:val="00D74F5F"/>
    <w:rsid w:val="00D74F8A"/>
    <w:rsid w:val="00D754D7"/>
    <w:rsid w:val="00D7572F"/>
    <w:rsid w:val="00D75C6F"/>
    <w:rsid w:val="00D75EFB"/>
    <w:rsid w:val="00D76A33"/>
    <w:rsid w:val="00D76C7B"/>
    <w:rsid w:val="00D76DF9"/>
    <w:rsid w:val="00D76ECF"/>
    <w:rsid w:val="00D77676"/>
    <w:rsid w:val="00D77AF1"/>
    <w:rsid w:val="00D77D9F"/>
    <w:rsid w:val="00D77F16"/>
    <w:rsid w:val="00D80078"/>
    <w:rsid w:val="00D8010E"/>
    <w:rsid w:val="00D80231"/>
    <w:rsid w:val="00D8038B"/>
    <w:rsid w:val="00D8057E"/>
    <w:rsid w:val="00D805DC"/>
    <w:rsid w:val="00D80913"/>
    <w:rsid w:val="00D809D4"/>
    <w:rsid w:val="00D81769"/>
    <w:rsid w:val="00D82141"/>
    <w:rsid w:val="00D821DA"/>
    <w:rsid w:val="00D8249B"/>
    <w:rsid w:val="00D82714"/>
    <w:rsid w:val="00D82A1D"/>
    <w:rsid w:val="00D82CB1"/>
    <w:rsid w:val="00D82F84"/>
    <w:rsid w:val="00D82FD3"/>
    <w:rsid w:val="00D8334C"/>
    <w:rsid w:val="00D83653"/>
    <w:rsid w:val="00D83776"/>
    <w:rsid w:val="00D8420A"/>
    <w:rsid w:val="00D84541"/>
    <w:rsid w:val="00D846C1"/>
    <w:rsid w:val="00D849CE"/>
    <w:rsid w:val="00D84AA3"/>
    <w:rsid w:val="00D84B0A"/>
    <w:rsid w:val="00D8505B"/>
    <w:rsid w:val="00D851C9"/>
    <w:rsid w:val="00D857EB"/>
    <w:rsid w:val="00D85EB1"/>
    <w:rsid w:val="00D868CD"/>
    <w:rsid w:val="00D86BAE"/>
    <w:rsid w:val="00D87067"/>
    <w:rsid w:val="00D877E0"/>
    <w:rsid w:val="00D8792E"/>
    <w:rsid w:val="00D902E5"/>
    <w:rsid w:val="00D90558"/>
    <w:rsid w:val="00D9075F"/>
    <w:rsid w:val="00D908A1"/>
    <w:rsid w:val="00D90EF8"/>
    <w:rsid w:val="00D91130"/>
    <w:rsid w:val="00D9173B"/>
    <w:rsid w:val="00D917E0"/>
    <w:rsid w:val="00D9211C"/>
    <w:rsid w:val="00D9221B"/>
    <w:rsid w:val="00D92706"/>
    <w:rsid w:val="00D92C5D"/>
    <w:rsid w:val="00D92FB6"/>
    <w:rsid w:val="00D9316D"/>
    <w:rsid w:val="00D93A9B"/>
    <w:rsid w:val="00D93B7C"/>
    <w:rsid w:val="00D94143"/>
    <w:rsid w:val="00D941A1"/>
    <w:rsid w:val="00D944CD"/>
    <w:rsid w:val="00D948A7"/>
    <w:rsid w:val="00D948E1"/>
    <w:rsid w:val="00D9491A"/>
    <w:rsid w:val="00D94B72"/>
    <w:rsid w:val="00D94EDF"/>
    <w:rsid w:val="00D953C9"/>
    <w:rsid w:val="00D954E5"/>
    <w:rsid w:val="00D957C9"/>
    <w:rsid w:val="00D969A1"/>
    <w:rsid w:val="00D96C65"/>
    <w:rsid w:val="00D972A2"/>
    <w:rsid w:val="00D97D66"/>
    <w:rsid w:val="00DA0032"/>
    <w:rsid w:val="00DA0144"/>
    <w:rsid w:val="00DA014C"/>
    <w:rsid w:val="00DA063D"/>
    <w:rsid w:val="00DA0773"/>
    <w:rsid w:val="00DA0A02"/>
    <w:rsid w:val="00DA0B72"/>
    <w:rsid w:val="00DA0CCF"/>
    <w:rsid w:val="00DA1056"/>
    <w:rsid w:val="00DA1AAC"/>
    <w:rsid w:val="00DA2349"/>
    <w:rsid w:val="00DA2451"/>
    <w:rsid w:val="00DA27C0"/>
    <w:rsid w:val="00DA2A04"/>
    <w:rsid w:val="00DA2BB0"/>
    <w:rsid w:val="00DA2EDC"/>
    <w:rsid w:val="00DA2F99"/>
    <w:rsid w:val="00DA35BD"/>
    <w:rsid w:val="00DA35CF"/>
    <w:rsid w:val="00DA3606"/>
    <w:rsid w:val="00DA3ABF"/>
    <w:rsid w:val="00DA4507"/>
    <w:rsid w:val="00DA4713"/>
    <w:rsid w:val="00DA4FB2"/>
    <w:rsid w:val="00DA547F"/>
    <w:rsid w:val="00DA5648"/>
    <w:rsid w:val="00DA5B37"/>
    <w:rsid w:val="00DA5C69"/>
    <w:rsid w:val="00DA5E1D"/>
    <w:rsid w:val="00DA612C"/>
    <w:rsid w:val="00DA61CA"/>
    <w:rsid w:val="00DA627C"/>
    <w:rsid w:val="00DA631D"/>
    <w:rsid w:val="00DA6A1F"/>
    <w:rsid w:val="00DA6F58"/>
    <w:rsid w:val="00DA701E"/>
    <w:rsid w:val="00DA7264"/>
    <w:rsid w:val="00DA7290"/>
    <w:rsid w:val="00DA72AF"/>
    <w:rsid w:val="00DA72D3"/>
    <w:rsid w:val="00DA7889"/>
    <w:rsid w:val="00DA7B7C"/>
    <w:rsid w:val="00DB0430"/>
    <w:rsid w:val="00DB0469"/>
    <w:rsid w:val="00DB0486"/>
    <w:rsid w:val="00DB0508"/>
    <w:rsid w:val="00DB05BC"/>
    <w:rsid w:val="00DB062A"/>
    <w:rsid w:val="00DB0A1F"/>
    <w:rsid w:val="00DB0B69"/>
    <w:rsid w:val="00DB14DF"/>
    <w:rsid w:val="00DB1555"/>
    <w:rsid w:val="00DB15F9"/>
    <w:rsid w:val="00DB1A46"/>
    <w:rsid w:val="00DB1E38"/>
    <w:rsid w:val="00DB2598"/>
    <w:rsid w:val="00DB26B1"/>
    <w:rsid w:val="00DB272E"/>
    <w:rsid w:val="00DB290D"/>
    <w:rsid w:val="00DB2BB9"/>
    <w:rsid w:val="00DB2E09"/>
    <w:rsid w:val="00DB2E22"/>
    <w:rsid w:val="00DB2E95"/>
    <w:rsid w:val="00DB324D"/>
    <w:rsid w:val="00DB34A3"/>
    <w:rsid w:val="00DB371A"/>
    <w:rsid w:val="00DB3771"/>
    <w:rsid w:val="00DB43D6"/>
    <w:rsid w:val="00DB49DF"/>
    <w:rsid w:val="00DB4A87"/>
    <w:rsid w:val="00DB4D2A"/>
    <w:rsid w:val="00DB4FD1"/>
    <w:rsid w:val="00DB5587"/>
    <w:rsid w:val="00DB58F9"/>
    <w:rsid w:val="00DB5C6B"/>
    <w:rsid w:val="00DB5DC9"/>
    <w:rsid w:val="00DB5ED0"/>
    <w:rsid w:val="00DB6027"/>
    <w:rsid w:val="00DB61CF"/>
    <w:rsid w:val="00DB61F7"/>
    <w:rsid w:val="00DB63D9"/>
    <w:rsid w:val="00DB683F"/>
    <w:rsid w:val="00DB6AB4"/>
    <w:rsid w:val="00DB6B94"/>
    <w:rsid w:val="00DB6F50"/>
    <w:rsid w:val="00DB7419"/>
    <w:rsid w:val="00DB7456"/>
    <w:rsid w:val="00DB78D5"/>
    <w:rsid w:val="00DB7A8A"/>
    <w:rsid w:val="00DB7C24"/>
    <w:rsid w:val="00DB7E75"/>
    <w:rsid w:val="00DC0011"/>
    <w:rsid w:val="00DC0018"/>
    <w:rsid w:val="00DC036C"/>
    <w:rsid w:val="00DC0AF3"/>
    <w:rsid w:val="00DC0D55"/>
    <w:rsid w:val="00DC123E"/>
    <w:rsid w:val="00DC1464"/>
    <w:rsid w:val="00DC1BCE"/>
    <w:rsid w:val="00DC1EE8"/>
    <w:rsid w:val="00DC2117"/>
    <w:rsid w:val="00DC2494"/>
    <w:rsid w:val="00DC2C87"/>
    <w:rsid w:val="00DC2EDC"/>
    <w:rsid w:val="00DC363A"/>
    <w:rsid w:val="00DC37BF"/>
    <w:rsid w:val="00DC3FEA"/>
    <w:rsid w:val="00DC464C"/>
    <w:rsid w:val="00DC4A07"/>
    <w:rsid w:val="00DC4A33"/>
    <w:rsid w:val="00DC5375"/>
    <w:rsid w:val="00DC554F"/>
    <w:rsid w:val="00DC57B9"/>
    <w:rsid w:val="00DC5A3B"/>
    <w:rsid w:val="00DC5C9A"/>
    <w:rsid w:val="00DC7191"/>
    <w:rsid w:val="00DC758A"/>
    <w:rsid w:val="00DC783A"/>
    <w:rsid w:val="00DC7AB3"/>
    <w:rsid w:val="00DC7DAA"/>
    <w:rsid w:val="00DD00A6"/>
    <w:rsid w:val="00DD065F"/>
    <w:rsid w:val="00DD0A17"/>
    <w:rsid w:val="00DD0EF1"/>
    <w:rsid w:val="00DD125B"/>
    <w:rsid w:val="00DD178B"/>
    <w:rsid w:val="00DD17D6"/>
    <w:rsid w:val="00DD19D8"/>
    <w:rsid w:val="00DD1C1E"/>
    <w:rsid w:val="00DD1C63"/>
    <w:rsid w:val="00DD23D0"/>
    <w:rsid w:val="00DD245D"/>
    <w:rsid w:val="00DD29D5"/>
    <w:rsid w:val="00DD2CE3"/>
    <w:rsid w:val="00DD3499"/>
    <w:rsid w:val="00DD385C"/>
    <w:rsid w:val="00DD39F1"/>
    <w:rsid w:val="00DD3CB4"/>
    <w:rsid w:val="00DD3F91"/>
    <w:rsid w:val="00DD3FAF"/>
    <w:rsid w:val="00DD44E7"/>
    <w:rsid w:val="00DD4CE4"/>
    <w:rsid w:val="00DD4D0D"/>
    <w:rsid w:val="00DD5076"/>
    <w:rsid w:val="00DD55AE"/>
    <w:rsid w:val="00DD5648"/>
    <w:rsid w:val="00DD5D39"/>
    <w:rsid w:val="00DD5D53"/>
    <w:rsid w:val="00DD5EA9"/>
    <w:rsid w:val="00DD6172"/>
    <w:rsid w:val="00DD6842"/>
    <w:rsid w:val="00DD6A10"/>
    <w:rsid w:val="00DD6C2B"/>
    <w:rsid w:val="00DD6DD5"/>
    <w:rsid w:val="00DD75F5"/>
    <w:rsid w:val="00DD7845"/>
    <w:rsid w:val="00DD7B7D"/>
    <w:rsid w:val="00DD7E72"/>
    <w:rsid w:val="00DD7F19"/>
    <w:rsid w:val="00DE0808"/>
    <w:rsid w:val="00DE0C92"/>
    <w:rsid w:val="00DE0F84"/>
    <w:rsid w:val="00DE129A"/>
    <w:rsid w:val="00DE1A9A"/>
    <w:rsid w:val="00DE1ADD"/>
    <w:rsid w:val="00DE23ED"/>
    <w:rsid w:val="00DE2422"/>
    <w:rsid w:val="00DE255A"/>
    <w:rsid w:val="00DE2710"/>
    <w:rsid w:val="00DE294D"/>
    <w:rsid w:val="00DE34E2"/>
    <w:rsid w:val="00DE3632"/>
    <w:rsid w:val="00DE3857"/>
    <w:rsid w:val="00DE48E4"/>
    <w:rsid w:val="00DE51F7"/>
    <w:rsid w:val="00DE52FB"/>
    <w:rsid w:val="00DE5643"/>
    <w:rsid w:val="00DE597A"/>
    <w:rsid w:val="00DE68FF"/>
    <w:rsid w:val="00DE6930"/>
    <w:rsid w:val="00DE703E"/>
    <w:rsid w:val="00DE706A"/>
    <w:rsid w:val="00DE7ECD"/>
    <w:rsid w:val="00DF0253"/>
    <w:rsid w:val="00DF036E"/>
    <w:rsid w:val="00DF0578"/>
    <w:rsid w:val="00DF063F"/>
    <w:rsid w:val="00DF11BB"/>
    <w:rsid w:val="00DF16EA"/>
    <w:rsid w:val="00DF182F"/>
    <w:rsid w:val="00DF1978"/>
    <w:rsid w:val="00DF197B"/>
    <w:rsid w:val="00DF1BC6"/>
    <w:rsid w:val="00DF1D43"/>
    <w:rsid w:val="00DF1FD1"/>
    <w:rsid w:val="00DF205E"/>
    <w:rsid w:val="00DF24A2"/>
    <w:rsid w:val="00DF2820"/>
    <w:rsid w:val="00DF283B"/>
    <w:rsid w:val="00DF29A4"/>
    <w:rsid w:val="00DF2BC1"/>
    <w:rsid w:val="00DF2EEC"/>
    <w:rsid w:val="00DF34A0"/>
    <w:rsid w:val="00DF3A70"/>
    <w:rsid w:val="00DF4DFF"/>
    <w:rsid w:val="00DF506E"/>
    <w:rsid w:val="00DF562E"/>
    <w:rsid w:val="00DF56F8"/>
    <w:rsid w:val="00DF5A7D"/>
    <w:rsid w:val="00DF5AEC"/>
    <w:rsid w:val="00DF5D25"/>
    <w:rsid w:val="00DF5D54"/>
    <w:rsid w:val="00DF62AF"/>
    <w:rsid w:val="00DF639E"/>
    <w:rsid w:val="00DF65CE"/>
    <w:rsid w:val="00DF6BE9"/>
    <w:rsid w:val="00DF6C9A"/>
    <w:rsid w:val="00DF798E"/>
    <w:rsid w:val="00DF7B24"/>
    <w:rsid w:val="00E003E5"/>
    <w:rsid w:val="00E008DF"/>
    <w:rsid w:val="00E00CD3"/>
    <w:rsid w:val="00E010E4"/>
    <w:rsid w:val="00E01730"/>
    <w:rsid w:val="00E01A2D"/>
    <w:rsid w:val="00E01D81"/>
    <w:rsid w:val="00E028B6"/>
    <w:rsid w:val="00E0295D"/>
    <w:rsid w:val="00E02B86"/>
    <w:rsid w:val="00E02D80"/>
    <w:rsid w:val="00E034E5"/>
    <w:rsid w:val="00E036F4"/>
    <w:rsid w:val="00E03810"/>
    <w:rsid w:val="00E03AF4"/>
    <w:rsid w:val="00E03BA9"/>
    <w:rsid w:val="00E04186"/>
    <w:rsid w:val="00E04636"/>
    <w:rsid w:val="00E047F1"/>
    <w:rsid w:val="00E049F5"/>
    <w:rsid w:val="00E04B79"/>
    <w:rsid w:val="00E04CCD"/>
    <w:rsid w:val="00E04E85"/>
    <w:rsid w:val="00E05492"/>
    <w:rsid w:val="00E06507"/>
    <w:rsid w:val="00E06539"/>
    <w:rsid w:val="00E067B2"/>
    <w:rsid w:val="00E06A2A"/>
    <w:rsid w:val="00E070AF"/>
    <w:rsid w:val="00E07490"/>
    <w:rsid w:val="00E0760D"/>
    <w:rsid w:val="00E07928"/>
    <w:rsid w:val="00E079F1"/>
    <w:rsid w:val="00E07CA0"/>
    <w:rsid w:val="00E07CF9"/>
    <w:rsid w:val="00E10832"/>
    <w:rsid w:val="00E110F1"/>
    <w:rsid w:val="00E11269"/>
    <w:rsid w:val="00E115A6"/>
    <w:rsid w:val="00E115C2"/>
    <w:rsid w:val="00E11691"/>
    <w:rsid w:val="00E11AD7"/>
    <w:rsid w:val="00E11D3B"/>
    <w:rsid w:val="00E11F65"/>
    <w:rsid w:val="00E12079"/>
    <w:rsid w:val="00E1230F"/>
    <w:rsid w:val="00E123F6"/>
    <w:rsid w:val="00E127D4"/>
    <w:rsid w:val="00E128D9"/>
    <w:rsid w:val="00E129C2"/>
    <w:rsid w:val="00E12E08"/>
    <w:rsid w:val="00E12F96"/>
    <w:rsid w:val="00E12FBA"/>
    <w:rsid w:val="00E13794"/>
    <w:rsid w:val="00E145C3"/>
    <w:rsid w:val="00E1475C"/>
    <w:rsid w:val="00E147C8"/>
    <w:rsid w:val="00E14864"/>
    <w:rsid w:val="00E14A6C"/>
    <w:rsid w:val="00E14D4A"/>
    <w:rsid w:val="00E14FCA"/>
    <w:rsid w:val="00E1520A"/>
    <w:rsid w:val="00E152B1"/>
    <w:rsid w:val="00E15397"/>
    <w:rsid w:val="00E154B8"/>
    <w:rsid w:val="00E1550C"/>
    <w:rsid w:val="00E1589A"/>
    <w:rsid w:val="00E158FE"/>
    <w:rsid w:val="00E15D2C"/>
    <w:rsid w:val="00E161EE"/>
    <w:rsid w:val="00E164D6"/>
    <w:rsid w:val="00E167D2"/>
    <w:rsid w:val="00E16857"/>
    <w:rsid w:val="00E16890"/>
    <w:rsid w:val="00E16CE6"/>
    <w:rsid w:val="00E16DA9"/>
    <w:rsid w:val="00E17023"/>
    <w:rsid w:val="00E17080"/>
    <w:rsid w:val="00E1759C"/>
    <w:rsid w:val="00E17769"/>
    <w:rsid w:val="00E178F7"/>
    <w:rsid w:val="00E179F9"/>
    <w:rsid w:val="00E17C0E"/>
    <w:rsid w:val="00E17DF7"/>
    <w:rsid w:val="00E2058E"/>
    <w:rsid w:val="00E2059B"/>
    <w:rsid w:val="00E20CC4"/>
    <w:rsid w:val="00E20D26"/>
    <w:rsid w:val="00E21079"/>
    <w:rsid w:val="00E21215"/>
    <w:rsid w:val="00E21435"/>
    <w:rsid w:val="00E21537"/>
    <w:rsid w:val="00E218DD"/>
    <w:rsid w:val="00E21927"/>
    <w:rsid w:val="00E2233E"/>
    <w:rsid w:val="00E223D4"/>
    <w:rsid w:val="00E22E5C"/>
    <w:rsid w:val="00E23398"/>
    <w:rsid w:val="00E233DB"/>
    <w:rsid w:val="00E233F2"/>
    <w:rsid w:val="00E2357F"/>
    <w:rsid w:val="00E2364A"/>
    <w:rsid w:val="00E239C9"/>
    <w:rsid w:val="00E23C6B"/>
    <w:rsid w:val="00E2414C"/>
    <w:rsid w:val="00E24242"/>
    <w:rsid w:val="00E24EFD"/>
    <w:rsid w:val="00E25107"/>
    <w:rsid w:val="00E25241"/>
    <w:rsid w:val="00E25F0E"/>
    <w:rsid w:val="00E25F9B"/>
    <w:rsid w:val="00E26343"/>
    <w:rsid w:val="00E26501"/>
    <w:rsid w:val="00E2672B"/>
    <w:rsid w:val="00E26CB7"/>
    <w:rsid w:val="00E26D7A"/>
    <w:rsid w:val="00E274B6"/>
    <w:rsid w:val="00E274E6"/>
    <w:rsid w:val="00E30A7A"/>
    <w:rsid w:val="00E30B75"/>
    <w:rsid w:val="00E31182"/>
    <w:rsid w:val="00E3135E"/>
    <w:rsid w:val="00E3148D"/>
    <w:rsid w:val="00E31A62"/>
    <w:rsid w:val="00E32EA2"/>
    <w:rsid w:val="00E3370D"/>
    <w:rsid w:val="00E33726"/>
    <w:rsid w:val="00E33A17"/>
    <w:rsid w:val="00E33A20"/>
    <w:rsid w:val="00E33A81"/>
    <w:rsid w:val="00E33CE5"/>
    <w:rsid w:val="00E34182"/>
    <w:rsid w:val="00E34CFC"/>
    <w:rsid w:val="00E34F8A"/>
    <w:rsid w:val="00E351D6"/>
    <w:rsid w:val="00E35444"/>
    <w:rsid w:val="00E356E0"/>
    <w:rsid w:val="00E358B5"/>
    <w:rsid w:val="00E35A7E"/>
    <w:rsid w:val="00E360E4"/>
    <w:rsid w:val="00E36389"/>
    <w:rsid w:val="00E36917"/>
    <w:rsid w:val="00E36B68"/>
    <w:rsid w:val="00E36C97"/>
    <w:rsid w:val="00E36CE0"/>
    <w:rsid w:val="00E4005C"/>
    <w:rsid w:val="00E40234"/>
    <w:rsid w:val="00E40746"/>
    <w:rsid w:val="00E40B55"/>
    <w:rsid w:val="00E40CF2"/>
    <w:rsid w:val="00E414B1"/>
    <w:rsid w:val="00E416AB"/>
    <w:rsid w:val="00E416B1"/>
    <w:rsid w:val="00E41A16"/>
    <w:rsid w:val="00E41ED4"/>
    <w:rsid w:val="00E4206E"/>
    <w:rsid w:val="00E422C3"/>
    <w:rsid w:val="00E424C9"/>
    <w:rsid w:val="00E4291C"/>
    <w:rsid w:val="00E42DC6"/>
    <w:rsid w:val="00E43507"/>
    <w:rsid w:val="00E435A9"/>
    <w:rsid w:val="00E43CDC"/>
    <w:rsid w:val="00E43DAF"/>
    <w:rsid w:val="00E44041"/>
    <w:rsid w:val="00E443D3"/>
    <w:rsid w:val="00E44530"/>
    <w:rsid w:val="00E44CA0"/>
    <w:rsid w:val="00E45601"/>
    <w:rsid w:val="00E45705"/>
    <w:rsid w:val="00E45B53"/>
    <w:rsid w:val="00E45FCF"/>
    <w:rsid w:val="00E460B7"/>
    <w:rsid w:val="00E469A4"/>
    <w:rsid w:val="00E46ECF"/>
    <w:rsid w:val="00E46F3C"/>
    <w:rsid w:val="00E47281"/>
    <w:rsid w:val="00E47A1A"/>
    <w:rsid w:val="00E47E6E"/>
    <w:rsid w:val="00E47F6C"/>
    <w:rsid w:val="00E501AF"/>
    <w:rsid w:val="00E5027A"/>
    <w:rsid w:val="00E50BE8"/>
    <w:rsid w:val="00E50CB6"/>
    <w:rsid w:val="00E51496"/>
    <w:rsid w:val="00E51B66"/>
    <w:rsid w:val="00E51C4B"/>
    <w:rsid w:val="00E51E0A"/>
    <w:rsid w:val="00E51EBD"/>
    <w:rsid w:val="00E51F72"/>
    <w:rsid w:val="00E5239C"/>
    <w:rsid w:val="00E526E1"/>
    <w:rsid w:val="00E529C5"/>
    <w:rsid w:val="00E52EFE"/>
    <w:rsid w:val="00E53384"/>
    <w:rsid w:val="00E534CC"/>
    <w:rsid w:val="00E53569"/>
    <w:rsid w:val="00E53DE6"/>
    <w:rsid w:val="00E53FA0"/>
    <w:rsid w:val="00E54059"/>
    <w:rsid w:val="00E544C9"/>
    <w:rsid w:val="00E5454A"/>
    <w:rsid w:val="00E54916"/>
    <w:rsid w:val="00E54943"/>
    <w:rsid w:val="00E54957"/>
    <w:rsid w:val="00E54C5D"/>
    <w:rsid w:val="00E54D85"/>
    <w:rsid w:val="00E5507F"/>
    <w:rsid w:val="00E5541A"/>
    <w:rsid w:val="00E55686"/>
    <w:rsid w:val="00E55A2D"/>
    <w:rsid w:val="00E55AA5"/>
    <w:rsid w:val="00E56124"/>
    <w:rsid w:val="00E5633C"/>
    <w:rsid w:val="00E568B5"/>
    <w:rsid w:val="00E56998"/>
    <w:rsid w:val="00E56C69"/>
    <w:rsid w:val="00E57388"/>
    <w:rsid w:val="00E5771D"/>
    <w:rsid w:val="00E578FD"/>
    <w:rsid w:val="00E57BFB"/>
    <w:rsid w:val="00E57FCF"/>
    <w:rsid w:val="00E6024E"/>
    <w:rsid w:val="00E60427"/>
    <w:rsid w:val="00E607E8"/>
    <w:rsid w:val="00E6093B"/>
    <w:rsid w:val="00E60965"/>
    <w:rsid w:val="00E60A47"/>
    <w:rsid w:val="00E613B0"/>
    <w:rsid w:val="00E6153C"/>
    <w:rsid w:val="00E61706"/>
    <w:rsid w:val="00E617AC"/>
    <w:rsid w:val="00E618A1"/>
    <w:rsid w:val="00E61FC1"/>
    <w:rsid w:val="00E6242A"/>
    <w:rsid w:val="00E625AF"/>
    <w:rsid w:val="00E62BA0"/>
    <w:rsid w:val="00E62BCD"/>
    <w:rsid w:val="00E62C7E"/>
    <w:rsid w:val="00E63AB1"/>
    <w:rsid w:val="00E64BEA"/>
    <w:rsid w:val="00E64F37"/>
    <w:rsid w:val="00E64FE7"/>
    <w:rsid w:val="00E650C5"/>
    <w:rsid w:val="00E6557C"/>
    <w:rsid w:val="00E660B4"/>
    <w:rsid w:val="00E6662E"/>
    <w:rsid w:val="00E66DCB"/>
    <w:rsid w:val="00E66EE1"/>
    <w:rsid w:val="00E678B6"/>
    <w:rsid w:val="00E70255"/>
    <w:rsid w:val="00E7042B"/>
    <w:rsid w:val="00E708E6"/>
    <w:rsid w:val="00E70FBD"/>
    <w:rsid w:val="00E7112A"/>
    <w:rsid w:val="00E713EE"/>
    <w:rsid w:val="00E7145D"/>
    <w:rsid w:val="00E7183F"/>
    <w:rsid w:val="00E718AA"/>
    <w:rsid w:val="00E71A55"/>
    <w:rsid w:val="00E71AD6"/>
    <w:rsid w:val="00E722C1"/>
    <w:rsid w:val="00E727A0"/>
    <w:rsid w:val="00E727DB"/>
    <w:rsid w:val="00E727F2"/>
    <w:rsid w:val="00E72C7B"/>
    <w:rsid w:val="00E72C96"/>
    <w:rsid w:val="00E72E6F"/>
    <w:rsid w:val="00E72EA1"/>
    <w:rsid w:val="00E72F5B"/>
    <w:rsid w:val="00E73B18"/>
    <w:rsid w:val="00E73E3D"/>
    <w:rsid w:val="00E73FD7"/>
    <w:rsid w:val="00E74133"/>
    <w:rsid w:val="00E74230"/>
    <w:rsid w:val="00E74437"/>
    <w:rsid w:val="00E749A0"/>
    <w:rsid w:val="00E74BBF"/>
    <w:rsid w:val="00E752EA"/>
    <w:rsid w:val="00E753E4"/>
    <w:rsid w:val="00E755E0"/>
    <w:rsid w:val="00E756A5"/>
    <w:rsid w:val="00E7577F"/>
    <w:rsid w:val="00E75868"/>
    <w:rsid w:val="00E758C0"/>
    <w:rsid w:val="00E7591B"/>
    <w:rsid w:val="00E75A1A"/>
    <w:rsid w:val="00E75C65"/>
    <w:rsid w:val="00E76390"/>
    <w:rsid w:val="00E7665C"/>
    <w:rsid w:val="00E76B5E"/>
    <w:rsid w:val="00E76EB7"/>
    <w:rsid w:val="00E7711C"/>
    <w:rsid w:val="00E778AF"/>
    <w:rsid w:val="00E77CDD"/>
    <w:rsid w:val="00E8027B"/>
    <w:rsid w:val="00E807BE"/>
    <w:rsid w:val="00E80D0F"/>
    <w:rsid w:val="00E81215"/>
    <w:rsid w:val="00E8138A"/>
    <w:rsid w:val="00E81823"/>
    <w:rsid w:val="00E818A2"/>
    <w:rsid w:val="00E82247"/>
    <w:rsid w:val="00E82626"/>
    <w:rsid w:val="00E83385"/>
    <w:rsid w:val="00E83E8F"/>
    <w:rsid w:val="00E83F6A"/>
    <w:rsid w:val="00E84490"/>
    <w:rsid w:val="00E846E8"/>
    <w:rsid w:val="00E84913"/>
    <w:rsid w:val="00E8491B"/>
    <w:rsid w:val="00E84A16"/>
    <w:rsid w:val="00E85157"/>
    <w:rsid w:val="00E8544E"/>
    <w:rsid w:val="00E85562"/>
    <w:rsid w:val="00E85E1E"/>
    <w:rsid w:val="00E85E71"/>
    <w:rsid w:val="00E8621E"/>
    <w:rsid w:val="00E86A8F"/>
    <w:rsid w:val="00E86D7A"/>
    <w:rsid w:val="00E86DD1"/>
    <w:rsid w:val="00E87B07"/>
    <w:rsid w:val="00E904C9"/>
    <w:rsid w:val="00E90597"/>
    <w:rsid w:val="00E9081C"/>
    <w:rsid w:val="00E91769"/>
    <w:rsid w:val="00E91AAF"/>
    <w:rsid w:val="00E92276"/>
    <w:rsid w:val="00E923E4"/>
    <w:rsid w:val="00E92C35"/>
    <w:rsid w:val="00E92F04"/>
    <w:rsid w:val="00E92F67"/>
    <w:rsid w:val="00E93137"/>
    <w:rsid w:val="00E9313A"/>
    <w:rsid w:val="00E932C6"/>
    <w:rsid w:val="00E93A10"/>
    <w:rsid w:val="00E93AF8"/>
    <w:rsid w:val="00E94336"/>
    <w:rsid w:val="00E9443E"/>
    <w:rsid w:val="00E94FFE"/>
    <w:rsid w:val="00E95380"/>
    <w:rsid w:val="00E956AB"/>
    <w:rsid w:val="00E95D64"/>
    <w:rsid w:val="00E95FAE"/>
    <w:rsid w:val="00E96004"/>
    <w:rsid w:val="00E960F2"/>
    <w:rsid w:val="00E9622D"/>
    <w:rsid w:val="00E96BD5"/>
    <w:rsid w:val="00E97B47"/>
    <w:rsid w:val="00EA0244"/>
    <w:rsid w:val="00EA0640"/>
    <w:rsid w:val="00EA06EC"/>
    <w:rsid w:val="00EA0E0D"/>
    <w:rsid w:val="00EA0E66"/>
    <w:rsid w:val="00EA0EF0"/>
    <w:rsid w:val="00EA104B"/>
    <w:rsid w:val="00EA11D1"/>
    <w:rsid w:val="00EA12D8"/>
    <w:rsid w:val="00EA17E7"/>
    <w:rsid w:val="00EA19A8"/>
    <w:rsid w:val="00EA1D7D"/>
    <w:rsid w:val="00EA2438"/>
    <w:rsid w:val="00EA2541"/>
    <w:rsid w:val="00EA264D"/>
    <w:rsid w:val="00EA2C04"/>
    <w:rsid w:val="00EA2F40"/>
    <w:rsid w:val="00EA2FD0"/>
    <w:rsid w:val="00EA32F0"/>
    <w:rsid w:val="00EA3875"/>
    <w:rsid w:val="00EA4CC3"/>
    <w:rsid w:val="00EA576A"/>
    <w:rsid w:val="00EA580B"/>
    <w:rsid w:val="00EA60DD"/>
    <w:rsid w:val="00EA65D5"/>
    <w:rsid w:val="00EA6899"/>
    <w:rsid w:val="00EA6A49"/>
    <w:rsid w:val="00EA6AD2"/>
    <w:rsid w:val="00EA6BF4"/>
    <w:rsid w:val="00EA6DEB"/>
    <w:rsid w:val="00EA6EFE"/>
    <w:rsid w:val="00EA7832"/>
    <w:rsid w:val="00EA7B9E"/>
    <w:rsid w:val="00EA7D1D"/>
    <w:rsid w:val="00EA7F46"/>
    <w:rsid w:val="00EB0779"/>
    <w:rsid w:val="00EB0A87"/>
    <w:rsid w:val="00EB0C3D"/>
    <w:rsid w:val="00EB0E23"/>
    <w:rsid w:val="00EB0ECA"/>
    <w:rsid w:val="00EB10F1"/>
    <w:rsid w:val="00EB1913"/>
    <w:rsid w:val="00EB1D02"/>
    <w:rsid w:val="00EB1D8B"/>
    <w:rsid w:val="00EB1E25"/>
    <w:rsid w:val="00EB1ECE"/>
    <w:rsid w:val="00EB2717"/>
    <w:rsid w:val="00EB2AC3"/>
    <w:rsid w:val="00EB2C9B"/>
    <w:rsid w:val="00EB2EBD"/>
    <w:rsid w:val="00EB3187"/>
    <w:rsid w:val="00EB335A"/>
    <w:rsid w:val="00EB36B6"/>
    <w:rsid w:val="00EB3719"/>
    <w:rsid w:val="00EB3A2E"/>
    <w:rsid w:val="00EB3AD5"/>
    <w:rsid w:val="00EB3ED1"/>
    <w:rsid w:val="00EB4278"/>
    <w:rsid w:val="00EB4BAE"/>
    <w:rsid w:val="00EB4E1D"/>
    <w:rsid w:val="00EB5142"/>
    <w:rsid w:val="00EB53B2"/>
    <w:rsid w:val="00EB5914"/>
    <w:rsid w:val="00EB5A2E"/>
    <w:rsid w:val="00EB5B16"/>
    <w:rsid w:val="00EB5C06"/>
    <w:rsid w:val="00EB5F65"/>
    <w:rsid w:val="00EB5F8A"/>
    <w:rsid w:val="00EB65D1"/>
    <w:rsid w:val="00EB727E"/>
    <w:rsid w:val="00EB73AB"/>
    <w:rsid w:val="00EB7427"/>
    <w:rsid w:val="00EB76BF"/>
    <w:rsid w:val="00EB7CDB"/>
    <w:rsid w:val="00EB7E7A"/>
    <w:rsid w:val="00EB7F3F"/>
    <w:rsid w:val="00EB7F54"/>
    <w:rsid w:val="00EC01BA"/>
    <w:rsid w:val="00EC077F"/>
    <w:rsid w:val="00EC078A"/>
    <w:rsid w:val="00EC0984"/>
    <w:rsid w:val="00EC0CE3"/>
    <w:rsid w:val="00EC0DB6"/>
    <w:rsid w:val="00EC117C"/>
    <w:rsid w:val="00EC1CDE"/>
    <w:rsid w:val="00EC216D"/>
    <w:rsid w:val="00EC2C59"/>
    <w:rsid w:val="00EC2E6A"/>
    <w:rsid w:val="00EC352A"/>
    <w:rsid w:val="00EC3890"/>
    <w:rsid w:val="00EC3917"/>
    <w:rsid w:val="00EC3B85"/>
    <w:rsid w:val="00EC3CD6"/>
    <w:rsid w:val="00EC3D07"/>
    <w:rsid w:val="00EC48F5"/>
    <w:rsid w:val="00EC49EE"/>
    <w:rsid w:val="00EC4C2D"/>
    <w:rsid w:val="00EC55E2"/>
    <w:rsid w:val="00EC59A2"/>
    <w:rsid w:val="00EC5BB4"/>
    <w:rsid w:val="00EC5ED0"/>
    <w:rsid w:val="00EC60BA"/>
    <w:rsid w:val="00EC6C44"/>
    <w:rsid w:val="00EC6E4C"/>
    <w:rsid w:val="00EC7590"/>
    <w:rsid w:val="00EC7A51"/>
    <w:rsid w:val="00EC7B9A"/>
    <w:rsid w:val="00ED022D"/>
    <w:rsid w:val="00ED044C"/>
    <w:rsid w:val="00ED11F1"/>
    <w:rsid w:val="00ED17A0"/>
    <w:rsid w:val="00ED184E"/>
    <w:rsid w:val="00ED1FD8"/>
    <w:rsid w:val="00ED2385"/>
    <w:rsid w:val="00ED23BE"/>
    <w:rsid w:val="00ED2846"/>
    <w:rsid w:val="00ED285F"/>
    <w:rsid w:val="00ED2927"/>
    <w:rsid w:val="00ED2AE0"/>
    <w:rsid w:val="00ED3C00"/>
    <w:rsid w:val="00ED3CD3"/>
    <w:rsid w:val="00ED3DC9"/>
    <w:rsid w:val="00ED3E22"/>
    <w:rsid w:val="00ED3F47"/>
    <w:rsid w:val="00ED4126"/>
    <w:rsid w:val="00ED47DF"/>
    <w:rsid w:val="00ED4D17"/>
    <w:rsid w:val="00ED4D80"/>
    <w:rsid w:val="00ED5332"/>
    <w:rsid w:val="00ED549E"/>
    <w:rsid w:val="00ED565F"/>
    <w:rsid w:val="00ED5681"/>
    <w:rsid w:val="00ED5C95"/>
    <w:rsid w:val="00ED6102"/>
    <w:rsid w:val="00ED615D"/>
    <w:rsid w:val="00ED63ED"/>
    <w:rsid w:val="00ED64EA"/>
    <w:rsid w:val="00ED6BCF"/>
    <w:rsid w:val="00ED6EEB"/>
    <w:rsid w:val="00ED744F"/>
    <w:rsid w:val="00ED776F"/>
    <w:rsid w:val="00ED7883"/>
    <w:rsid w:val="00ED7AAD"/>
    <w:rsid w:val="00EE0336"/>
    <w:rsid w:val="00EE091D"/>
    <w:rsid w:val="00EE0DC1"/>
    <w:rsid w:val="00EE0F75"/>
    <w:rsid w:val="00EE18F9"/>
    <w:rsid w:val="00EE1A15"/>
    <w:rsid w:val="00EE1BCB"/>
    <w:rsid w:val="00EE1D6F"/>
    <w:rsid w:val="00EE22D9"/>
    <w:rsid w:val="00EE238E"/>
    <w:rsid w:val="00EE23BF"/>
    <w:rsid w:val="00EE2938"/>
    <w:rsid w:val="00EE3406"/>
    <w:rsid w:val="00EE3C46"/>
    <w:rsid w:val="00EE3E0C"/>
    <w:rsid w:val="00EE44FA"/>
    <w:rsid w:val="00EE46AE"/>
    <w:rsid w:val="00EE48A4"/>
    <w:rsid w:val="00EE499A"/>
    <w:rsid w:val="00EE4D36"/>
    <w:rsid w:val="00EE4DD2"/>
    <w:rsid w:val="00EE4EB1"/>
    <w:rsid w:val="00EE5214"/>
    <w:rsid w:val="00EE5339"/>
    <w:rsid w:val="00EE5363"/>
    <w:rsid w:val="00EE53A1"/>
    <w:rsid w:val="00EE5479"/>
    <w:rsid w:val="00EE54AE"/>
    <w:rsid w:val="00EE5739"/>
    <w:rsid w:val="00EE5E93"/>
    <w:rsid w:val="00EE6233"/>
    <w:rsid w:val="00EE67F8"/>
    <w:rsid w:val="00EE6A8D"/>
    <w:rsid w:val="00EE6C02"/>
    <w:rsid w:val="00EE6E3E"/>
    <w:rsid w:val="00EE7643"/>
    <w:rsid w:val="00EE79A9"/>
    <w:rsid w:val="00EF027E"/>
    <w:rsid w:val="00EF02DD"/>
    <w:rsid w:val="00EF04B7"/>
    <w:rsid w:val="00EF0560"/>
    <w:rsid w:val="00EF0861"/>
    <w:rsid w:val="00EF14DC"/>
    <w:rsid w:val="00EF194E"/>
    <w:rsid w:val="00EF1D8C"/>
    <w:rsid w:val="00EF242D"/>
    <w:rsid w:val="00EF26BD"/>
    <w:rsid w:val="00EF28A2"/>
    <w:rsid w:val="00EF2E3D"/>
    <w:rsid w:val="00EF343B"/>
    <w:rsid w:val="00EF38C4"/>
    <w:rsid w:val="00EF4D7A"/>
    <w:rsid w:val="00EF4D93"/>
    <w:rsid w:val="00EF5005"/>
    <w:rsid w:val="00EF5094"/>
    <w:rsid w:val="00EF50DE"/>
    <w:rsid w:val="00EF5186"/>
    <w:rsid w:val="00EF547F"/>
    <w:rsid w:val="00EF5F33"/>
    <w:rsid w:val="00EF64E0"/>
    <w:rsid w:val="00EF64E9"/>
    <w:rsid w:val="00EF654A"/>
    <w:rsid w:val="00EF654F"/>
    <w:rsid w:val="00EF6F25"/>
    <w:rsid w:val="00EF766C"/>
    <w:rsid w:val="00EF7C0F"/>
    <w:rsid w:val="00EF7FF0"/>
    <w:rsid w:val="00F002F9"/>
    <w:rsid w:val="00F00C9A"/>
    <w:rsid w:val="00F00DFF"/>
    <w:rsid w:val="00F0108A"/>
    <w:rsid w:val="00F0111F"/>
    <w:rsid w:val="00F0141C"/>
    <w:rsid w:val="00F01B51"/>
    <w:rsid w:val="00F01B6F"/>
    <w:rsid w:val="00F01FF3"/>
    <w:rsid w:val="00F0235A"/>
    <w:rsid w:val="00F0393A"/>
    <w:rsid w:val="00F039E8"/>
    <w:rsid w:val="00F04131"/>
    <w:rsid w:val="00F045B0"/>
    <w:rsid w:val="00F045F4"/>
    <w:rsid w:val="00F0462B"/>
    <w:rsid w:val="00F04683"/>
    <w:rsid w:val="00F04B02"/>
    <w:rsid w:val="00F04B42"/>
    <w:rsid w:val="00F05C05"/>
    <w:rsid w:val="00F06135"/>
    <w:rsid w:val="00F06187"/>
    <w:rsid w:val="00F0674D"/>
    <w:rsid w:val="00F0683D"/>
    <w:rsid w:val="00F0752D"/>
    <w:rsid w:val="00F07689"/>
    <w:rsid w:val="00F07C4B"/>
    <w:rsid w:val="00F1003D"/>
    <w:rsid w:val="00F10424"/>
    <w:rsid w:val="00F106D0"/>
    <w:rsid w:val="00F10DCC"/>
    <w:rsid w:val="00F10EBA"/>
    <w:rsid w:val="00F112E4"/>
    <w:rsid w:val="00F112F5"/>
    <w:rsid w:val="00F1136B"/>
    <w:rsid w:val="00F11373"/>
    <w:rsid w:val="00F11374"/>
    <w:rsid w:val="00F114D0"/>
    <w:rsid w:val="00F11791"/>
    <w:rsid w:val="00F118DF"/>
    <w:rsid w:val="00F123B0"/>
    <w:rsid w:val="00F123B8"/>
    <w:rsid w:val="00F12B05"/>
    <w:rsid w:val="00F12C63"/>
    <w:rsid w:val="00F1375B"/>
    <w:rsid w:val="00F13835"/>
    <w:rsid w:val="00F13861"/>
    <w:rsid w:val="00F13FAE"/>
    <w:rsid w:val="00F14425"/>
    <w:rsid w:val="00F1459D"/>
    <w:rsid w:val="00F1466D"/>
    <w:rsid w:val="00F148C1"/>
    <w:rsid w:val="00F148E3"/>
    <w:rsid w:val="00F14B4D"/>
    <w:rsid w:val="00F14F0C"/>
    <w:rsid w:val="00F15A01"/>
    <w:rsid w:val="00F15A10"/>
    <w:rsid w:val="00F15D2B"/>
    <w:rsid w:val="00F16487"/>
    <w:rsid w:val="00F16C64"/>
    <w:rsid w:val="00F1790C"/>
    <w:rsid w:val="00F17A28"/>
    <w:rsid w:val="00F17D5D"/>
    <w:rsid w:val="00F17E8A"/>
    <w:rsid w:val="00F17EA3"/>
    <w:rsid w:val="00F2005C"/>
    <w:rsid w:val="00F207F3"/>
    <w:rsid w:val="00F20968"/>
    <w:rsid w:val="00F20B61"/>
    <w:rsid w:val="00F20F54"/>
    <w:rsid w:val="00F20FD4"/>
    <w:rsid w:val="00F20FEC"/>
    <w:rsid w:val="00F21138"/>
    <w:rsid w:val="00F21329"/>
    <w:rsid w:val="00F213BB"/>
    <w:rsid w:val="00F21CC6"/>
    <w:rsid w:val="00F2239A"/>
    <w:rsid w:val="00F2263E"/>
    <w:rsid w:val="00F22B5E"/>
    <w:rsid w:val="00F22F38"/>
    <w:rsid w:val="00F230FC"/>
    <w:rsid w:val="00F232F7"/>
    <w:rsid w:val="00F236EF"/>
    <w:rsid w:val="00F23AA3"/>
    <w:rsid w:val="00F23CC6"/>
    <w:rsid w:val="00F24680"/>
    <w:rsid w:val="00F24AD4"/>
    <w:rsid w:val="00F24BC2"/>
    <w:rsid w:val="00F24E6A"/>
    <w:rsid w:val="00F24FFC"/>
    <w:rsid w:val="00F25354"/>
    <w:rsid w:val="00F253F3"/>
    <w:rsid w:val="00F254C6"/>
    <w:rsid w:val="00F2577F"/>
    <w:rsid w:val="00F26008"/>
    <w:rsid w:val="00F26397"/>
    <w:rsid w:val="00F26814"/>
    <w:rsid w:val="00F26DD7"/>
    <w:rsid w:val="00F27490"/>
    <w:rsid w:val="00F276DC"/>
    <w:rsid w:val="00F27921"/>
    <w:rsid w:val="00F27F66"/>
    <w:rsid w:val="00F30051"/>
    <w:rsid w:val="00F3050B"/>
    <w:rsid w:val="00F30678"/>
    <w:rsid w:val="00F309F4"/>
    <w:rsid w:val="00F30A82"/>
    <w:rsid w:val="00F3151E"/>
    <w:rsid w:val="00F31720"/>
    <w:rsid w:val="00F32044"/>
    <w:rsid w:val="00F32097"/>
    <w:rsid w:val="00F324BC"/>
    <w:rsid w:val="00F33158"/>
    <w:rsid w:val="00F33736"/>
    <w:rsid w:val="00F33926"/>
    <w:rsid w:val="00F33B43"/>
    <w:rsid w:val="00F33C10"/>
    <w:rsid w:val="00F33CD1"/>
    <w:rsid w:val="00F34383"/>
    <w:rsid w:val="00F344C7"/>
    <w:rsid w:val="00F348BA"/>
    <w:rsid w:val="00F348CA"/>
    <w:rsid w:val="00F349DE"/>
    <w:rsid w:val="00F34AE5"/>
    <w:rsid w:val="00F34D71"/>
    <w:rsid w:val="00F34DC0"/>
    <w:rsid w:val="00F3513C"/>
    <w:rsid w:val="00F3532C"/>
    <w:rsid w:val="00F35758"/>
    <w:rsid w:val="00F35786"/>
    <w:rsid w:val="00F358CD"/>
    <w:rsid w:val="00F35A9C"/>
    <w:rsid w:val="00F35EA1"/>
    <w:rsid w:val="00F3641B"/>
    <w:rsid w:val="00F364B6"/>
    <w:rsid w:val="00F365CA"/>
    <w:rsid w:val="00F36DE5"/>
    <w:rsid w:val="00F36F24"/>
    <w:rsid w:val="00F37079"/>
    <w:rsid w:val="00F373B2"/>
    <w:rsid w:val="00F3789D"/>
    <w:rsid w:val="00F37D29"/>
    <w:rsid w:val="00F40183"/>
    <w:rsid w:val="00F40255"/>
    <w:rsid w:val="00F40260"/>
    <w:rsid w:val="00F4068D"/>
    <w:rsid w:val="00F40CF1"/>
    <w:rsid w:val="00F40E29"/>
    <w:rsid w:val="00F41316"/>
    <w:rsid w:val="00F416C1"/>
    <w:rsid w:val="00F41B1C"/>
    <w:rsid w:val="00F41C56"/>
    <w:rsid w:val="00F41E2F"/>
    <w:rsid w:val="00F42160"/>
    <w:rsid w:val="00F427B5"/>
    <w:rsid w:val="00F427CF"/>
    <w:rsid w:val="00F42FC3"/>
    <w:rsid w:val="00F43047"/>
    <w:rsid w:val="00F43171"/>
    <w:rsid w:val="00F435D9"/>
    <w:rsid w:val="00F438B9"/>
    <w:rsid w:val="00F43965"/>
    <w:rsid w:val="00F43A7A"/>
    <w:rsid w:val="00F43BC4"/>
    <w:rsid w:val="00F4436C"/>
    <w:rsid w:val="00F4436F"/>
    <w:rsid w:val="00F44A19"/>
    <w:rsid w:val="00F45102"/>
    <w:rsid w:val="00F45165"/>
    <w:rsid w:val="00F451BC"/>
    <w:rsid w:val="00F454EF"/>
    <w:rsid w:val="00F45F45"/>
    <w:rsid w:val="00F461A8"/>
    <w:rsid w:val="00F46ADE"/>
    <w:rsid w:val="00F4728E"/>
    <w:rsid w:val="00F47322"/>
    <w:rsid w:val="00F47568"/>
    <w:rsid w:val="00F47579"/>
    <w:rsid w:val="00F4757A"/>
    <w:rsid w:val="00F4765E"/>
    <w:rsid w:val="00F5004E"/>
    <w:rsid w:val="00F5008E"/>
    <w:rsid w:val="00F5078F"/>
    <w:rsid w:val="00F510FD"/>
    <w:rsid w:val="00F511F6"/>
    <w:rsid w:val="00F51716"/>
    <w:rsid w:val="00F518F8"/>
    <w:rsid w:val="00F51B70"/>
    <w:rsid w:val="00F52254"/>
    <w:rsid w:val="00F523F4"/>
    <w:rsid w:val="00F528D5"/>
    <w:rsid w:val="00F52A70"/>
    <w:rsid w:val="00F52AB7"/>
    <w:rsid w:val="00F52CE9"/>
    <w:rsid w:val="00F53925"/>
    <w:rsid w:val="00F53C88"/>
    <w:rsid w:val="00F53E02"/>
    <w:rsid w:val="00F54132"/>
    <w:rsid w:val="00F5417C"/>
    <w:rsid w:val="00F541D4"/>
    <w:rsid w:val="00F54420"/>
    <w:rsid w:val="00F5447C"/>
    <w:rsid w:val="00F5448C"/>
    <w:rsid w:val="00F54604"/>
    <w:rsid w:val="00F546F4"/>
    <w:rsid w:val="00F5480F"/>
    <w:rsid w:val="00F54AFC"/>
    <w:rsid w:val="00F56139"/>
    <w:rsid w:val="00F56310"/>
    <w:rsid w:val="00F56AD4"/>
    <w:rsid w:val="00F56ED6"/>
    <w:rsid w:val="00F572FF"/>
    <w:rsid w:val="00F5768B"/>
    <w:rsid w:val="00F60231"/>
    <w:rsid w:val="00F60809"/>
    <w:rsid w:val="00F608EB"/>
    <w:rsid w:val="00F60EB3"/>
    <w:rsid w:val="00F610E0"/>
    <w:rsid w:val="00F61490"/>
    <w:rsid w:val="00F61714"/>
    <w:rsid w:val="00F619F5"/>
    <w:rsid w:val="00F61A22"/>
    <w:rsid w:val="00F61C6C"/>
    <w:rsid w:val="00F61E21"/>
    <w:rsid w:val="00F6262A"/>
    <w:rsid w:val="00F628AD"/>
    <w:rsid w:val="00F629BA"/>
    <w:rsid w:val="00F629E6"/>
    <w:rsid w:val="00F62C1F"/>
    <w:rsid w:val="00F62C2A"/>
    <w:rsid w:val="00F62DB0"/>
    <w:rsid w:val="00F62E6C"/>
    <w:rsid w:val="00F62F33"/>
    <w:rsid w:val="00F630AF"/>
    <w:rsid w:val="00F631CA"/>
    <w:rsid w:val="00F634E6"/>
    <w:rsid w:val="00F638F8"/>
    <w:rsid w:val="00F63CED"/>
    <w:rsid w:val="00F64597"/>
    <w:rsid w:val="00F645D8"/>
    <w:rsid w:val="00F646F4"/>
    <w:rsid w:val="00F648F7"/>
    <w:rsid w:val="00F64C18"/>
    <w:rsid w:val="00F64F72"/>
    <w:rsid w:val="00F6539B"/>
    <w:rsid w:val="00F6561F"/>
    <w:rsid w:val="00F6576E"/>
    <w:rsid w:val="00F659F3"/>
    <w:rsid w:val="00F6616E"/>
    <w:rsid w:val="00F662C7"/>
    <w:rsid w:val="00F66734"/>
    <w:rsid w:val="00F66B7B"/>
    <w:rsid w:val="00F6752F"/>
    <w:rsid w:val="00F67A4F"/>
    <w:rsid w:val="00F67AA5"/>
    <w:rsid w:val="00F67C2D"/>
    <w:rsid w:val="00F67C87"/>
    <w:rsid w:val="00F67DB9"/>
    <w:rsid w:val="00F67F11"/>
    <w:rsid w:val="00F70292"/>
    <w:rsid w:val="00F7051A"/>
    <w:rsid w:val="00F70772"/>
    <w:rsid w:val="00F70859"/>
    <w:rsid w:val="00F70DC0"/>
    <w:rsid w:val="00F713C9"/>
    <w:rsid w:val="00F717F1"/>
    <w:rsid w:val="00F71E21"/>
    <w:rsid w:val="00F72201"/>
    <w:rsid w:val="00F722E5"/>
    <w:rsid w:val="00F72494"/>
    <w:rsid w:val="00F728BA"/>
    <w:rsid w:val="00F72966"/>
    <w:rsid w:val="00F73311"/>
    <w:rsid w:val="00F734DC"/>
    <w:rsid w:val="00F73E1C"/>
    <w:rsid w:val="00F73E3E"/>
    <w:rsid w:val="00F7400A"/>
    <w:rsid w:val="00F74229"/>
    <w:rsid w:val="00F74520"/>
    <w:rsid w:val="00F74793"/>
    <w:rsid w:val="00F74C39"/>
    <w:rsid w:val="00F74D2E"/>
    <w:rsid w:val="00F74EC7"/>
    <w:rsid w:val="00F75429"/>
    <w:rsid w:val="00F75435"/>
    <w:rsid w:val="00F75756"/>
    <w:rsid w:val="00F75775"/>
    <w:rsid w:val="00F759F5"/>
    <w:rsid w:val="00F75D87"/>
    <w:rsid w:val="00F76012"/>
    <w:rsid w:val="00F7611E"/>
    <w:rsid w:val="00F76684"/>
    <w:rsid w:val="00F76791"/>
    <w:rsid w:val="00F769DB"/>
    <w:rsid w:val="00F77276"/>
    <w:rsid w:val="00F7730D"/>
    <w:rsid w:val="00F77867"/>
    <w:rsid w:val="00F779EB"/>
    <w:rsid w:val="00F8010B"/>
    <w:rsid w:val="00F804BC"/>
    <w:rsid w:val="00F8067A"/>
    <w:rsid w:val="00F807B9"/>
    <w:rsid w:val="00F809F4"/>
    <w:rsid w:val="00F812A0"/>
    <w:rsid w:val="00F8149F"/>
    <w:rsid w:val="00F81A01"/>
    <w:rsid w:val="00F8237B"/>
    <w:rsid w:val="00F82481"/>
    <w:rsid w:val="00F82ACC"/>
    <w:rsid w:val="00F82D63"/>
    <w:rsid w:val="00F82E87"/>
    <w:rsid w:val="00F83862"/>
    <w:rsid w:val="00F83A21"/>
    <w:rsid w:val="00F83C57"/>
    <w:rsid w:val="00F84446"/>
    <w:rsid w:val="00F8461A"/>
    <w:rsid w:val="00F8463E"/>
    <w:rsid w:val="00F84975"/>
    <w:rsid w:val="00F849BE"/>
    <w:rsid w:val="00F85125"/>
    <w:rsid w:val="00F85678"/>
    <w:rsid w:val="00F859A8"/>
    <w:rsid w:val="00F85A16"/>
    <w:rsid w:val="00F85B0A"/>
    <w:rsid w:val="00F85E7D"/>
    <w:rsid w:val="00F8614F"/>
    <w:rsid w:val="00F86B2C"/>
    <w:rsid w:val="00F86B76"/>
    <w:rsid w:val="00F86D0C"/>
    <w:rsid w:val="00F879FB"/>
    <w:rsid w:val="00F87BC7"/>
    <w:rsid w:val="00F87DDB"/>
    <w:rsid w:val="00F90310"/>
    <w:rsid w:val="00F90541"/>
    <w:rsid w:val="00F908F8"/>
    <w:rsid w:val="00F909DE"/>
    <w:rsid w:val="00F9151D"/>
    <w:rsid w:val="00F91D34"/>
    <w:rsid w:val="00F929D7"/>
    <w:rsid w:val="00F92E83"/>
    <w:rsid w:val="00F92EE8"/>
    <w:rsid w:val="00F930D9"/>
    <w:rsid w:val="00F9316D"/>
    <w:rsid w:val="00F93460"/>
    <w:rsid w:val="00F934B3"/>
    <w:rsid w:val="00F93BEA"/>
    <w:rsid w:val="00F942C6"/>
    <w:rsid w:val="00F94A96"/>
    <w:rsid w:val="00F94EF8"/>
    <w:rsid w:val="00F950C7"/>
    <w:rsid w:val="00F9517E"/>
    <w:rsid w:val="00F951FB"/>
    <w:rsid w:val="00F959E4"/>
    <w:rsid w:val="00F95C2F"/>
    <w:rsid w:val="00F95D21"/>
    <w:rsid w:val="00F96322"/>
    <w:rsid w:val="00F963A7"/>
    <w:rsid w:val="00F965FF"/>
    <w:rsid w:val="00F96739"/>
    <w:rsid w:val="00F96C7B"/>
    <w:rsid w:val="00F96DDA"/>
    <w:rsid w:val="00F96E7B"/>
    <w:rsid w:val="00F96E98"/>
    <w:rsid w:val="00F9731C"/>
    <w:rsid w:val="00F974C2"/>
    <w:rsid w:val="00F97CAD"/>
    <w:rsid w:val="00FA028C"/>
    <w:rsid w:val="00FA0929"/>
    <w:rsid w:val="00FA093A"/>
    <w:rsid w:val="00FA0A26"/>
    <w:rsid w:val="00FA0FA7"/>
    <w:rsid w:val="00FA109F"/>
    <w:rsid w:val="00FA1A6A"/>
    <w:rsid w:val="00FA1BBE"/>
    <w:rsid w:val="00FA1FA1"/>
    <w:rsid w:val="00FA27E9"/>
    <w:rsid w:val="00FA2866"/>
    <w:rsid w:val="00FA299B"/>
    <w:rsid w:val="00FA2A53"/>
    <w:rsid w:val="00FA3062"/>
    <w:rsid w:val="00FA3136"/>
    <w:rsid w:val="00FA33C4"/>
    <w:rsid w:val="00FA37CF"/>
    <w:rsid w:val="00FA382B"/>
    <w:rsid w:val="00FA3A42"/>
    <w:rsid w:val="00FA3B44"/>
    <w:rsid w:val="00FA3C8B"/>
    <w:rsid w:val="00FA3C9D"/>
    <w:rsid w:val="00FA3F37"/>
    <w:rsid w:val="00FA4B2A"/>
    <w:rsid w:val="00FA4FDA"/>
    <w:rsid w:val="00FA5475"/>
    <w:rsid w:val="00FA5757"/>
    <w:rsid w:val="00FA57FD"/>
    <w:rsid w:val="00FA5939"/>
    <w:rsid w:val="00FA59A0"/>
    <w:rsid w:val="00FA5C91"/>
    <w:rsid w:val="00FA5C9D"/>
    <w:rsid w:val="00FA5EF1"/>
    <w:rsid w:val="00FA60BA"/>
    <w:rsid w:val="00FA63D5"/>
    <w:rsid w:val="00FA6768"/>
    <w:rsid w:val="00FA67D3"/>
    <w:rsid w:val="00FA6931"/>
    <w:rsid w:val="00FA6C9F"/>
    <w:rsid w:val="00FA6E4E"/>
    <w:rsid w:val="00FA6F32"/>
    <w:rsid w:val="00FA71D9"/>
    <w:rsid w:val="00FA757F"/>
    <w:rsid w:val="00FA799D"/>
    <w:rsid w:val="00FB02FF"/>
    <w:rsid w:val="00FB0331"/>
    <w:rsid w:val="00FB03F3"/>
    <w:rsid w:val="00FB0413"/>
    <w:rsid w:val="00FB0437"/>
    <w:rsid w:val="00FB04F9"/>
    <w:rsid w:val="00FB0B2C"/>
    <w:rsid w:val="00FB0CA3"/>
    <w:rsid w:val="00FB10B4"/>
    <w:rsid w:val="00FB1466"/>
    <w:rsid w:val="00FB1BAD"/>
    <w:rsid w:val="00FB1C25"/>
    <w:rsid w:val="00FB2065"/>
    <w:rsid w:val="00FB20FA"/>
    <w:rsid w:val="00FB272F"/>
    <w:rsid w:val="00FB28BE"/>
    <w:rsid w:val="00FB2A39"/>
    <w:rsid w:val="00FB2A59"/>
    <w:rsid w:val="00FB2AD4"/>
    <w:rsid w:val="00FB2AFA"/>
    <w:rsid w:val="00FB2D4F"/>
    <w:rsid w:val="00FB356E"/>
    <w:rsid w:val="00FB362C"/>
    <w:rsid w:val="00FB3828"/>
    <w:rsid w:val="00FB3E04"/>
    <w:rsid w:val="00FB3FBD"/>
    <w:rsid w:val="00FB4235"/>
    <w:rsid w:val="00FB4357"/>
    <w:rsid w:val="00FB47C2"/>
    <w:rsid w:val="00FB485F"/>
    <w:rsid w:val="00FB49C0"/>
    <w:rsid w:val="00FB5147"/>
    <w:rsid w:val="00FB5763"/>
    <w:rsid w:val="00FB5C44"/>
    <w:rsid w:val="00FB63C7"/>
    <w:rsid w:val="00FB6538"/>
    <w:rsid w:val="00FB674C"/>
    <w:rsid w:val="00FB6932"/>
    <w:rsid w:val="00FB6951"/>
    <w:rsid w:val="00FB705D"/>
    <w:rsid w:val="00FB7726"/>
    <w:rsid w:val="00FB790A"/>
    <w:rsid w:val="00FB7CF2"/>
    <w:rsid w:val="00FB7F97"/>
    <w:rsid w:val="00FC07EF"/>
    <w:rsid w:val="00FC0B12"/>
    <w:rsid w:val="00FC0D07"/>
    <w:rsid w:val="00FC0F51"/>
    <w:rsid w:val="00FC1134"/>
    <w:rsid w:val="00FC1329"/>
    <w:rsid w:val="00FC139F"/>
    <w:rsid w:val="00FC155B"/>
    <w:rsid w:val="00FC212D"/>
    <w:rsid w:val="00FC2181"/>
    <w:rsid w:val="00FC3286"/>
    <w:rsid w:val="00FC32D7"/>
    <w:rsid w:val="00FC33E2"/>
    <w:rsid w:val="00FC3431"/>
    <w:rsid w:val="00FC36F0"/>
    <w:rsid w:val="00FC3919"/>
    <w:rsid w:val="00FC46DD"/>
    <w:rsid w:val="00FC473B"/>
    <w:rsid w:val="00FC4944"/>
    <w:rsid w:val="00FC5295"/>
    <w:rsid w:val="00FC5607"/>
    <w:rsid w:val="00FC60A7"/>
    <w:rsid w:val="00FC611E"/>
    <w:rsid w:val="00FC6B5A"/>
    <w:rsid w:val="00FC6EA8"/>
    <w:rsid w:val="00FC7982"/>
    <w:rsid w:val="00FD007B"/>
    <w:rsid w:val="00FD0939"/>
    <w:rsid w:val="00FD0AB1"/>
    <w:rsid w:val="00FD0C60"/>
    <w:rsid w:val="00FD0E36"/>
    <w:rsid w:val="00FD1117"/>
    <w:rsid w:val="00FD113A"/>
    <w:rsid w:val="00FD1301"/>
    <w:rsid w:val="00FD1639"/>
    <w:rsid w:val="00FD1A0E"/>
    <w:rsid w:val="00FD1E3A"/>
    <w:rsid w:val="00FD1F44"/>
    <w:rsid w:val="00FD22C1"/>
    <w:rsid w:val="00FD23DB"/>
    <w:rsid w:val="00FD24E3"/>
    <w:rsid w:val="00FD274F"/>
    <w:rsid w:val="00FD286B"/>
    <w:rsid w:val="00FD2AEA"/>
    <w:rsid w:val="00FD2F67"/>
    <w:rsid w:val="00FD339A"/>
    <w:rsid w:val="00FD37E2"/>
    <w:rsid w:val="00FD3884"/>
    <w:rsid w:val="00FD3B01"/>
    <w:rsid w:val="00FD408F"/>
    <w:rsid w:val="00FD4207"/>
    <w:rsid w:val="00FD4CB2"/>
    <w:rsid w:val="00FD513D"/>
    <w:rsid w:val="00FD54C7"/>
    <w:rsid w:val="00FD5511"/>
    <w:rsid w:val="00FD5A2D"/>
    <w:rsid w:val="00FD5B58"/>
    <w:rsid w:val="00FD647F"/>
    <w:rsid w:val="00FD693D"/>
    <w:rsid w:val="00FD6D64"/>
    <w:rsid w:val="00FD6DDE"/>
    <w:rsid w:val="00FD74CF"/>
    <w:rsid w:val="00FD7558"/>
    <w:rsid w:val="00FD77C6"/>
    <w:rsid w:val="00FD781D"/>
    <w:rsid w:val="00FD7B2A"/>
    <w:rsid w:val="00FD7DBB"/>
    <w:rsid w:val="00FE0256"/>
    <w:rsid w:val="00FE05A5"/>
    <w:rsid w:val="00FE0A55"/>
    <w:rsid w:val="00FE0AAB"/>
    <w:rsid w:val="00FE0E13"/>
    <w:rsid w:val="00FE11E5"/>
    <w:rsid w:val="00FE13F6"/>
    <w:rsid w:val="00FE14CA"/>
    <w:rsid w:val="00FE1572"/>
    <w:rsid w:val="00FE1673"/>
    <w:rsid w:val="00FE1D67"/>
    <w:rsid w:val="00FE1F4F"/>
    <w:rsid w:val="00FE2087"/>
    <w:rsid w:val="00FE27E5"/>
    <w:rsid w:val="00FE2A86"/>
    <w:rsid w:val="00FE3253"/>
    <w:rsid w:val="00FE33CB"/>
    <w:rsid w:val="00FE3732"/>
    <w:rsid w:val="00FE3DAC"/>
    <w:rsid w:val="00FE40D7"/>
    <w:rsid w:val="00FE46C7"/>
    <w:rsid w:val="00FE4781"/>
    <w:rsid w:val="00FE4918"/>
    <w:rsid w:val="00FE4B1A"/>
    <w:rsid w:val="00FE4F31"/>
    <w:rsid w:val="00FE4F33"/>
    <w:rsid w:val="00FE5148"/>
    <w:rsid w:val="00FE5B8A"/>
    <w:rsid w:val="00FE5CF2"/>
    <w:rsid w:val="00FE5CFC"/>
    <w:rsid w:val="00FE6953"/>
    <w:rsid w:val="00FE69EA"/>
    <w:rsid w:val="00FE6A8B"/>
    <w:rsid w:val="00FE6F8E"/>
    <w:rsid w:val="00FE7079"/>
    <w:rsid w:val="00FE78B7"/>
    <w:rsid w:val="00FE7DDD"/>
    <w:rsid w:val="00FF0364"/>
    <w:rsid w:val="00FF106C"/>
    <w:rsid w:val="00FF1FE4"/>
    <w:rsid w:val="00FF2004"/>
    <w:rsid w:val="00FF2751"/>
    <w:rsid w:val="00FF2788"/>
    <w:rsid w:val="00FF3039"/>
    <w:rsid w:val="00FF3273"/>
    <w:rsid w:val="00FF32F6"/>
    <w:rsid w:val="00FF3EE1"/>
    <w:rsid w:val="00FF422B"/>
    <w:rsid w:val="00FF4559"/>
    <w:rsid w:val="00FF4AE0"/>
    <w:rsid w:val="00FF5C24"/>
    <w:rsid w:val="00FF65CB"/>
    <w:rsid w:val="00FF71A2"/>
    <w:rsid w:val="00FF74E0"/>
    <w:rsid w:val="00FF75EF"/>
    <w:rsid w:val="00FF762B"/>
    <w:rsid w:val="00FF799C"/>
    <w:rsid w:val="00FF79D2"/>
    <w:rsid w:val="00FF7B4A"/>
    <w:rsid w:val="00FF7B81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872C06A"/>
  <w15:docId w15:val="{3EBC2032-41BD-47BA-9838-AC3766D79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78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C077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C077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C077F"/>
    <w:pPr>
      <w:keepNext/>
      <w:tabs>
        <w:tab w:val="left" w:pos="36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88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77F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C077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C077F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EC077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C077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C077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C077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C077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C077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C077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C077F"/>
    <w:pPr>
      <w:ind w:left="284"/>
    </w:pPr>
  </w:style>
  <w:style w:type="paragraph" w:customStyle="1" w:styleId="AAFrameAddress">
    <w:name w:val="AA Frame Address"/>
    <w:basedOn w:val="Heading1"/>
    <w:rsid w:val="00EC077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C077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C077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C077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C077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C077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C077F"/>
    <w:pPr>
      <w:ind w:left="851" w:hanging="284"/>
    </w:pPr>
  </w:style>
  <w:style w:type="paragraph" w:styleId="Index4">
    <w:name w:val="index 4"/>
    <w:basedOn w:val="Normal"/>
    <w:next w:val="Normal"/>
    <w:semiHidden/>
    <w:rsid w:val="00EC077F"/>
    <w:pPr>
      <w:ind w:left="1135" w:hanging="284"/>
    </w:pPr>
  </w:style>
  <w:style w:type="paragraph" w:styleId="Index6">
    <w:name w:val="index 6"/>
    <w:basedOn w:val="Normal"/>
    <w:next w:val="Normal"/>
    <w:semiHidden/>
    <w:rsid w:val="00EC077F"/>
    <w:pPr>
      <w:ind w:left="1702" w:hanging="284"/>
    </w:pPr>
  </w:style>
  <w:style w:type="paragraph" w:styleId="Index5">
    <w:name w:val="index 5"/>
    <w:basedOn w:val="Normal"/>
    <w:next w:val="Normal"/>
    <w:semiHidden/>
    <w:rsid w:val="00EC077F"/>
    <w:pPr>
      <w:ind w:left="1418" w:hanging="284"/>
    </w:pPr>
  </w:style>
  <w:style w:type="paragraph" w:styleId="Index7">
    <w:name w:val="index 7"/>
    <w:basedOn w:val="Normal"/>
    <w:next w:val="Normal"/>
    <w:semiHidden/>
    <w:rsid w:val="00EC077F"/>
    <w:pPr>
      <w:ind w:left="1985" w:hanging="284"/>
    </w:pPr>
  </w:style>
  <w:style w:type="paragraph" w:styleId="Index8">
    <w:name w:val="index 8"/>
    <w:basedOn w:val="Normal"/>
    <w:next w:val="Normal"/>
    <w:semiHidden/>
    <w:rsid w:val="00EC077F"/>
    <w:pPr>
      <w:ind w:left="2269" w:hanging="284"/>
    </w:pPr>
  </w:style>
  <w:style w:type="paragraph" w:styleId="Index9">
    <w:name w:val="index 9"/>
    <w:basedOn w:val="Normal"/>
    <w:next w:val="Normal"/>
    <w:semiHidden/>
    <w:rsid w:val="00EC077F"/>
    <w:pPr>
      <w:ind w:left="2552" w:hanging="284"/>
    </w:pPr>
  </w:style>
  <w:style w:type="paragraph" w:styleId="TOC2">
    <w:name w:val="toc 2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C077F"/>
    <w:pPr>
      <w:ind w:left="851"/>
    </w:pPr>
  </w:style>
  <w:style w:type="paragraph" w:styleId="TOC5">
    <w:name w:val="toc 5"/>
    <w:basedOn w:val="Normal"/>
    <w:next w:val="Normal"/>
    <w:semiHidden/>
    <w:rsid w:val="00EC077F"/>
    <w:pPr>
      <w:ind w:left="1134"/>
    </w:pPr>
  </w:style>
  <w:style w:type="paragraph" w:styleId="TOC6">
    <w:name w:val="toc 6"/>
    <w:basedOn w:val="Normal"/>
    <w:next w:val="Normal"/>
    <w:semiHidden/>
    <w:rsid w:val="00EC077F"/>
    <w:pPr>
      <w:ind w:left="1418"/>
    </w:pPr>
  </w:style>
  <w:style w:type="paragraph" w:styleId="TOC7">
    <w:name w:val="toc 7"/>
    <w:basedOn w:val="Normal"/>
    <w:next w:val="Normal"/>
    <w:semiHidden/>
    <w:rsid w:val="00EC077F"/>
    <w:pPr>
      <w:ind w:left="1701"/>
    </w:pPr>
  </w:style>
  <w:style w:type="paragraph" w:styleId="TOC8">
    <w:name w:val="toc 8"/>
    <w:basedOn w:val="Normal"/>
    <w:next w:val="Normal"/>
    <w:semiHidden/>
    <w:rsid w:val="00EC077F"/>
    <w:pPr>
      <w:ind w:left="1985"/>
    </w:pPr>
  </w:style>
  <w:style w:type="paragraph" w:styleId="TOC9">
    <w:name w:val="toc 9"/>
    <w:basedOn w:val="Normal"/>
    <w:next w:val="Normal"/>
    <w:semiHidden/>
    <w:rsid w:val="00EC077F"/>
    <w:pPr>
      <w:ind w:left="2268"/>
    </w:pPr>
  </w:style>
  <w:style w:type="paragraph" w:styleId="TableofFigures">
    <w:name w:val="table of figures"/>
    <w:basedOn w:val="Normal"/>
    <w:next w:val="Normal"/>
    <w:semiHidden/>
    <w:rsid w:val="00EC077F"/>
    <w:pPr>
      <w:ind w:left="567" w:hanging="567"/>
    </w:pPr>
  </w:style>
  <w:style w:type="paragraph" w:styleId="ListBullet5">
    <w:name w:val="List Bullet 5"/>
    <w:basedOn w:val="Normal"/>
    <w:rsid w:val="00EC077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C077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EC077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C077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EC077F"/>
    <w:pPr>
      <w:ind w:left="284" w:firstLine="284"/>
    </w:pPr>
  </w:style>
  <w:style w:type="character" w:styleId="Strong">
    <w:name w:val="Strong"/>
    <w:basedOn w:val="DefaultParagraphFont"/>
    <w:qFormat/>
    <w:rsid w:val="00EC077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C077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C077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EC07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C077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077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C077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C077F"/>
    <w:pPr>
      <w:framePr w:h="1054" w:wrap="around" w:y="5920"/>
    </w:pPr>
  </w:style>
  <w:style w:type="paragraph" w:customStyle="1" w:styleId="ReportHeading3">
    <w:name w:val="ReportHeading3"/>
    <w:basedOn w:val="ReportHeading2"/>
    <w:rsid w:val="00EC077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C077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C07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C077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C07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07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07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0">
    <w:name w:val="ºÇ¡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?????3????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  <w:uiPriority w:val="99"/>
    <w:rsid w:val="00EC077F"/>
  </w:style>
  <w:style w:type="paragraph" w:customStyle="1" w:styleId="AccPolicyHeading">
    <w:name w:val="Acc Policy Heading"/>
    <w:basedOn w:val="BodyText"/>
    <w:link w:val="AccPolicyHeadingChar"/>
    <w:autoRedefine/>
    <w:rsid w:val="00BD15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D1558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2">
    <w:name w:val="???????"/>
    <w:basedOn w:val="Normal"/>
    <w:rsid w:val="000556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BD1558"/>
    <w:pPr>
      <w:spacing w:after="130"/>
      <w:ind w:left="1134" w:hanging="1134"/>
    </w:pPr>
    <w:rPr>
      <w:b/>
      <w:lang w:val="en-GB"/>
    </w:rPr>
  </w:style>
  <w:style w:type="paragraph" w:styleId="BalloonText">
    <w:name w:val="Balloon Text"/>
    <w:basedOn w:val="Normal"/>
    <w:link w:val="BalloonTextChar"/>
    <w:semiHidden/>
    <w:rsid w:val="000437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D56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5D4E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2973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1">
    <w:name w:val="Heading 2 Char1"/>
    <w:basedOn w:val="DefaultParagraphFont"/>
    <w:link w:val="Heading2"/>
    <w:rsid w:val="0023261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8435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ullet">
    <w:name w:val="Bullet"/>
    <w:basedOn w:val="Normal"/>
    <w:rsid w:val="0035252F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4"/>
      <w:szCs w:val="24"/>
      <w:lang w:bidi="ar-SA"/>
    </w:rPr>
  </w:style>
  <w:style w:type="character" w:styleId="Emphasis">
    <w:name w:val="Emphasis"/>
    <w:basedOn w:val="DefaultParagraphFont"/>
    <w:qFormat/>
    <w:rsid w:val="00FD5B58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BA3749"/>
    <w:pPr>
      <w:ind w:left="720"/>
      <w:contextualSpacing/>
    </w:pPr>
    <w:rPr>
      <w:szCs w:val="22"/>
    </w:rPr>
  </w:style>
  <w:style w:type="character" w:customStyle="1" w:styleId="Heading1Char">
    <w:name w:val="Heading 1 Char"/>
    <w:basedOn w:val="DefaultParagraphFont"/>
    <w:link w:val="Heading1"/>
    <w:locked/>
    <w:rsid w:val="00FB272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FB272F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FB272F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FB272F"/>
    <w:rPr>
      <w:rFonts w:cs="EucrosiaUPC"/>
      <w:sz w:val="28"/>
      <w:szCs w:val="28"/>
      <w:lang w:val="th-TH" w:eastAsia="en-US"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B272F"/>
    <w:rPr>
      <w:rFonts w:ascii="Arial" w:hAnsi="Arial"/>
      <w:sz w:val="18"/>
      <w:szCs w:val="18"/>
      <w:lang w:val="en-US" w:eastAsia="en-US" w:bidi="th-TH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Char">
    <w:name w:val="Body Text First Indent Char"/>
    <w:basedOn w:val="BodyTextChar1"/>
    <w:link w:val="BodyTextFirs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µÒÃÒ§3ªèÍ§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B272F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3">
    <w:name w:val="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odyTextIndent2Char">
    <w:name w:val="Body Text Indent 2 Char"/>
    <w:basedOn w:val="DefaultParagraphFont"/>
    <w:link w:val="BodyTextIndent2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FB272F"/>
    <w:rPr>
      <w:rFonts w:ascii="Tahoma" w:hAnsi="Tahoma" w:cs="Tahoma"/>
      <w:sz w:val="16"/>
      <w:szCs w:val="16"/>
      <w:lang w:val="en-US" w:eastAsia="en-US" w:bidi="th-TH"/>
    </w:rPr>
  </w:style>
  <w:style w:type="paragraph" w:styleId="Signature">
    <w:name w:val="Signature"/>
    <w:basedOn w:val="Normal"/>
    <w:link w:val="SignatureChar"/>
    <w:rsid w:val="00FB272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locked/>
    <w:rsid w:val="00FB272F"/>
    <w:rPr>
      <w:rFonts w:ascii="Arial" w:hAnsi="Arial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FB272F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FB27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B272F"/>
    <w:pPr>
      <w:spacing w:after="0"/>
    </w:pPr>
  </w:style>
  <w:style w:type="paragraph" w:customStyle="1" w:styleId="acctdividends">
    <w:name w:val="acct dividends"/>
    <w:aliases w:val="a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B272F"/>
    <w:pPr>
      <w:spacing w:after="0"/>
    </w:pPr>
  </w:style>
  <w:style w:type="paragraph" w:customStyle="1" w:styleId="acctindent">
    <w:name w:val="acct indent"/>
    <w:aliases w:val="ai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B272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B272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B272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B272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B27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B27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B27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B27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B272F"/>
    <w:pPr>
      <w:spacing w:after="0"/>
    </w:pPr>
  </w:style>
  <w:style w:type="paragraph" w:customStyle="1" w:styleId="List1a">
    <w:name w:val="List 1a"/>
    <w:aliases w:val="1a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B2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FB272F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B272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B272F"/>
  </w:style>
  <w:style w:type="paragraph" w:customStyle="1" w:styleId="zreportaddinfo">
    <w:name w:val="zreport addinfo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B272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B27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B27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B272F"/>
    <w:rPr>
      <w:b/>
      <w:bCs/>
    </w:rPr>
  </w:style>
  <w:style w:type="paragraph" w:customStyle="1" w:styleId="nineptbodytext">
    <w:name w:val="nine pt body text"/>
    <w:aliases w:val="9bt"/>
    <w:basedOn w:val="nineptnormal"/>
    <w:rsid w:val="00FB272F"/>
    <w:pPr>
      <w:spacing w:after="220"/>
    </w:pPr>
  </w:style>
  <w:style w:type="paragraph" w:customStyle="1" w:styleId="nineptnormal">
    <w:name w:val="nine pt normal"/>
    <w:aliases w:val="9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B272F"/>
    <w:pPr>
      <w:jc w:val="center"/>
    </w:pPr>
  </w:style>
  <w:style w:type="paragraph" w:customStyle="1" w:styleId="heading">
    <w:name w:val="heading"/>
    <w:aliases w:val="h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B27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B272F"/>
  </w:style>
  <w:style w:type="paragraph" w:customStyle="1" w:styleId="nineptheadingcentredbold">
    <w:name w:val="nine pt heading centred bold"/>
    <w:aliases w:val="9hc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B27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B27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B272F"/>
    <w:rPr>
      <w:b/>
    </w:rPr>
  </w:style>
  <w:style w:type="paragraph" w:customStyle="1" w:styleId="nineptcolumntab1">
    <w:name w:val="nine pt column tab1"/>
    <w:aliases w:val="a91"/>
    <w:basedOn w:val="nineptnormal"/>
    <w:rsid w:val="00FB27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B27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B272F"/>
    <w:pPr>
      <w:jc w:val="center"/>
    </w:pPr>
  </w:style>
  <w:style w:type="paragraph" w:customStyle="1" w:styleId="Normalheading">
    <w:name w:val="Normal heading"/>
    <w:aliases w:val="n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B272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B27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B27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B27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B27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B27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B27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B27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B272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B27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B27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B27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B27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B27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B27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B272F"/>
    <w:pPr>
      <w:spacing w:after="0"/>
    </w:pPr>
  </w:style>
  <w:style w:type="paragraph" w:customStyle="1" w:styleId="smallreturn">
    <w:name w:val="small return"/>
    <w:aliases w:val="sr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B272F"/>
    <w:pPr>
      <w:spacing w:after="0"/>
    </w:pPr>
  </w:style>
  <w:style w:type="paragraph" w:customStyle="1" w:styleId="headingbolditalic">
    <w:name w:val="heading bold italic"/>
    <w:aliases w:val="hbi"/>
    <w:basedOn w:val="heading"/>
    <w:rsid w:val="00FB27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B27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B272F"/>
    <w:pPr>
      <w:spacing w:after="0"/>
    </w:pPr>
  </w:style>
  <w:style w:type="paragraph" w:customStyle="1" w:styleId="blockbullet">
    <w:name w:val="block bullet"/>
    <w:aliases w:val="bb"/>
    <w:basedOn w:val="block"/>
    <w:rsid w:val="00FB272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B27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B272F"/>
    <w:pPr>
      <w:spacing w:after="0"/>
    </w:pPr>
  </w:style>
  <w:style w:type="paragraph" w:customStyle="1" w:styleId="eightptnormal">
    <w:name w:val="eight pt normal"/>
    <w:aliases w:val="8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B27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B27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B27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B272F"/>
    <w:rPr>
      <w:b/>
      <w:bCs/>
    </w:rPr>
  </w:style>
  <w:style w:type="paragraph" w:customStyle="1" w:styleId="eightptbodytext">
    <w:name w:val="eight pt body text"/>
    <w:aliases w:val="8bt"/>
    <w:basedOn w:val="eightptnormal"/>
    <w:rsid w:val="00FB27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B27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B27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B27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B272F"/>
    <w:pPr>
      <w:spacing w:after="0"/>
    </w:pPr>
  </w:style>
  <w:style w:type="paragraph" w:customStyle="1" w:styleId="eightptblock">
    <w:name w:val="eight pt block"/>
    <w:aliases w:val="8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B27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B27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B27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B272F"/>
    <w:pPr>
      <w:spacing w:after="0"/>
    </w:pPr>
  </w:style>
  <w:style w:type="paragraph" w:customStyle="1" w:styleId="blockindent">
    <w:name w:val="block indent"/>
    <w:aliases w:val="bi"/>
    <w:basedOn w:val="block"/>
    <w:rsid w:val="00FB27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B272F"/>
    <w:pPr>
      <w:jc w:val="center"/>
    </w:pPr>
  </w:style>
  <w:style w:type="paragraph" w:customStyle="1" w:styleId="nineptcol">
    <w:name w:val="nine pt %col"/>
    <w:aliases w:val="9%"/>
    <w:basedOn w:val="nineptnormal"/>
    <w:rsid w:val="00FB27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B27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B27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B27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FB27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B27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B27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B27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B27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B27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B27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B272F"/>
    <w:pPr>
      <w:spacing w:after="20"/>
    </w:pPr>
  </w:style>
  <w:style w:type="paragraph" w:customStyle="1" w:styleId="blockbulletnospaceafter">
    <w:name w:val="block bullet no space after"/>
    <w:aliases w:val="bbn,block bullet no sp"/>
    <w:rsid w:val="00FB272F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B27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B27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B272F"/>
    <w:pPr>
      <w:spacing w:after="80"/>
    </w:pPr>
  </w:style>
  <w:style w:type="paragraph" w:customStyle="1" w:styleId="nineptratecol">
    <w:name w:val="nine pt rate col"/>
    <w:aliases w:val="a9r"/>
    <w:basedOn w:val="nineptnormal"/>
    <w:rsid w:val="00FB27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B27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B27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B272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B27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B27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B27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B27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B27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B27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B27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B272F"/>
    <w:pPr>
      <w:ind w:left="907" w:hanging="340"/>
    </w:pPr>
  </w:style>
  <w:style w:type="paragraph" w:customStyle="1" w:styleId="List3i">
    <w:name w:val="List 3i"/>
    <w:aliases w:val="3i"/>
    <w:basedOn w:val="List2i"/>
    <w:rsid w:val="00FB27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B27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B27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B27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B27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B272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B27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B272F"/>
    <w:pPr>
      <w:spacing w:after="80"/>
    </w:pPr>
  </w:style>
  <w:style w:type="paragraph" w:customStyle="1" w:styleId="blockbullet2">
    <w:name w:val="block bullet 2"/>
    <w:aliases w:val="bb2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B27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B272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B272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B272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FB272F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basedOn w:val="DefaultParagraphFont"/>
    <w:rsid w:val="00FB272F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FB272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FB272F"/>
    <w:rPr>
      <w:rFonts w:cs="Times New Roman"/>
    </w:rPr>
  </w:style>
  <w:style w:type="character" w:customStyle="1" w:styleId="gt-icon-text1">
    <w:name w:val="gt-icon-text1"/>
    <w:basedOn w:val="DefaultParagraphFont"/>
    <w:rsid w:val="00FB272F"/>
    <w:rPr>
      <w:rFonts w:cs="Times New Roman"/>
    </w:rPr>
  </w:style>
  <w:style w:type="character" w:customStyle="1" w:styleId="shorttext">
    <w:name w:val="short_text"/>
    <w:basedOn w:val="DefaultParagraphFont"/>
    <w:rsid w:val="00FB272F"/>
    <w:rPr>
      <w:rFonts w:cs="Times New Roman"/>
    </w:rPr>
  </w:style>
  <w:style w:type="paragraph" w:customStyle="1" w:styleId="Default">
    <w:name w:val="Default"/>
    <w:rsid w:val="00FB272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FB272F"/>
    <w:rPr>
      <w:rFonts w:cs="Times New Roman"/>
    </w:rPr>
  </w:style>
  <w:style w:type="paragraph" w:styleId="PlainText">
    <w:name w:val="Plain Text"/>
    <w:basedOn w:val="Normal"/>
    <w:link w:val="PlainTextChar1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locked/>
    <w:rsid w:val="00FB272F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basedOn w:val="DefaultParagraphFont"/>
    <w:rsid w:val="00FB27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B27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FB272F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B27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FB272F"/>
    <w:rPr>
      <w:rFonts w:ascii="Arial" w:hAnsi="Arial" w:cs="Angsana New"/>
      <w:b/>
      <w:bCs/>
      <w:szCs w:val="25"/>
      <w:lang w:val="en-US" w:eastAsia="en-US" w:bidi="th-TH"/>
    </w:rPr>
  </w:style>
  <w:style w:type="paragraph" w:styleId="Revision">
    <w:name w:val="Revision"/>
    <w:hidden/>
    <w:semiHidden/>
    <w:rsid w:val="00FB272F"/>
    <w:rPr>
      <w:rFonts w:ascii="Arial" w:hAnsi="Arial"/>
      <w:sz w:val="18"/>
      <w:szCs w:val="22"/>
    </w:rPr>
  </w:style>
  <w:style w:type="character" w:customStyle="1" w:styleId="PlainTextChar">
    <w:name w:val="Plain Text Char"/>
    <w:basedOn w:val="DefaultParagraphFont"/>
    <w:rsid w:val="000A1FD6"/>
    <w:rPr>
      <w:rFonts w:ascii="Consolas" w:hAnsi="Consolas" w:cs="Angsana New"/>
      <w:lang w:bidi="th-TH"/>
    </w:rPr>
  </w:style>
  <w:style w:type="table" w:styleId="Table3Deffects2">
    <w:name w:val="Table 3D effects 2"/>
    <w:basedOn w:val="TableNormal"/>
    <w:rsid w:val="0082396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63424E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296F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45F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45FCF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2177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A7F04-5D2C-47BD-AD50-490AA99A6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263</TotalTime>
  <Pages>17</Pages>
  <Words>3061</Words>
  <Characters>17454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ไทยทาเคนาคา สากลก่อสร้าง จำกัด</vt:lpstr>
    </vt:vector>
  </TitlesOfParts>
  <Company>KPMG</Company>
  <LinksUpToDate>false</LinksUpToDate>
  <CharactersWithSpaces>20475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ไทยทาเคนาคา สากลก่อสร้าง จำกัด</dc:title>
  <dc:subject/>
  <dc:creator>AA</dc:creator>
  <cp:keywords/>
  <dc:description/>
  <cp:lastModifiedBy>Papawadee, Sanprom</cp:lastModifiedBy>
  <cp:revision>7</cp:revision>
  <cp:lastPrinted>2021-08-04T10:31:00Z</cp:lastPrinted>
  <dcterms:created xsi:type="dcterms:W3CDTF">2021-08-04T10:30:00Z</dcterms:created>
  <dcterms:modified xsi:type="dcterms:W3CDTF">2021-08-10T02:55:00Z</dcterms:modified>
</cp:coreProperties>
</file>