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439F1" w14:textId="77777777" w:rsidR="00D427D3" w:rsidRPr="007E66E8" w:rsidRDefault="000736DA" w:rsidP="00D42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</w:r>
      <w:r w:rsidR="00D427D3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สำหรับงวดสามเดือนสิ้นสุดวันที่ 30 มิถุนายน</w:t>
      </w:r>
    </w:p>
    <w:p w14:paraId="258A6A7E" w14:textId="1D88EEC7" w:rsidR="00D427D3" w:rsidRDefault="000F7F65" w:rsidP="00531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noProof/>
          <w:sz w:val="32"/>
          <w:szCs w:val="32"/>
        </w:rPr>
        <w:drawing>
          <wp:inline distT="0" distB="0" distL="0" distR="0" wp14:anchorId="293D0549" wp14:editId="250095D1">
            <wp:extent cx="5240741" cy="329184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41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E463F" w14:textId="77777777" w:rsidR="00DC281A" w:rsidRPr="007F0CD0" w:rsidRDefault="00DC281A" w:rsidP="00FD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0"/>
          <w:szCs w:val="20"/>
          <w:cs/>
          <w:lang w:val="th-TH"/>
        </w:rPr>
      </w:pPr>
    </w:p>
    <w:p w14:paraId="0A4DB12E" w14:textId="373E3F3D" w:rsidR="000736DA" w:rsidRDefault="000736DA" w:rsidP="00531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สำหรับงวดหกเดือนสิ้นสุดวันที่ </w:t>
      </w:r>
      <w:r w:rsidRPr="007E66E8">
        <w:rPr>
          <w:rFonts w:ascii="Angsana New" w:hAnsi="Angsana New" w:hint="cs"/>
          <w:b/>
          <w:bCs/>
          <w:sz w:val="30"/>
          <w:szCs w:val="30"/>
        </w:rPr>
        <w:t xml:space="preserve">30 </w:t>
      </w: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มิถุนายน</w:t>
      </w:r>
    </w:p>
    <w:p w14:paraId="6A0CD289" w14:textId="6EAD2977" w:rsidR="000F7F65" w:rsidRPr="007E66E8" w:rsidRDefault="000F7F65" w:rsidP="00531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noProof/>
          <w:sz w:val="32"/>
          <w:szCs w:val="32"/>
        </w:rPr>
        <w:drawing>
          <wp:inline distT="0" distB="0" distL="0" distR="0" wp14:anchorId="041CA17C" wp14:editId="596BD136">
            <wp:extent cx="5240741" cy="32918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741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2E1F1" w14:textId="3084A8DC" w:rsidR="00666212" w:rsidRDefault="00666212" w:rsidP="00C5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605B8E03" w14:textId="17323018" w:rsidR="001D1912" w:rsidRPr="00D3736A" w:rsidRDefault="001D1912" w:rsidP="00C53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center"/>
        <w:rPr>
          <w:rFonts w:ascii="Angsana New" w:hAnsi="Angsana New"/>
          <w:b/>
          <w:bCs/>
          <w:sz w:val="32"/>
          <w:szCs w:val="32"/>
          <w:cs/>
          <w:lang w:val="th-TH"/>
        </w:rPr>
        <w:sectPr w:rsidR="001D1912" w:rsidRPr="00D3736A" w:rsidSect="00370EB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2"/>
          <w:cols w:space="720"/>
        </w:sectPr>
      </w:pPr>
    </w:p>
    <w:p w14:paraId="3363F836" w14:textId="77777777" w:rsidR="00857405" w:rsidRPr="00D3736A" w:rsidRDefault="00857405" w:rsidP="00F933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D3736A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D3736A">
        <w:rPr>
          <w:rFonts w:ascii="Angsana New" w:hAnsi="Angsana New"/>
          <w:b w:val="0"/>
          <w:bCs/>
          <w:sz w:val="30"/>
          <w:szCs w:val="30"/>
        </w:rPr>
        <w:tab/>
      </w:r>
      <w:r w:rsidRPr="00D3736A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D35F168" w14:textId="77777777" w:rsidR="00857405" w:rsidRPr="00B16377" w:rsidRDefault="00857405" w:rsidP="00F933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0FD5E6E3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1C073F59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31C7FDB8" w14:textId="77777777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5644F4" w14:textId="7F548899" w:rsidR="00D36B6A" w:rsidRDefault="009D250D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9D250D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605D4F76" w14:textId="733B4F18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B37F515" w14:textId="025933E7" w:rsidR="00962756" w:rsidRDefault="003E493E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E493E">
        <w:rPr>
          <w:rFonts w:ascii="Angsana New" w:hAnsi="Angsana New"/>
          <w:sz w:val="30"/>
          <w:szCs w:val="30"/>
          <w:cs/>
          <w:lang w:bidi="th-TH"/>
        </w:rPr>
        <w:t>ทุนเรือนหุ้น</w:t>
      </w:r>
    </w:p>
    <w:p w14:paraId="76BE56FA" w14:textId="35A8E3CD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7F1BB159" w14:textId="2CF00BF8" w:rsidR="00CA5998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1007E93C" w14:textId="0B9110D2" w:rsidR="005A0749" w:rsidRPr="00184215" w:rsidRDefault="005A0749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646F9F56" w14:textId="77777777" w:rsidR="00CA5998" w:rsidRPr="00245A6C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245A6C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294097C3" w14:textId="395B9E0F" w:rsidR="00CA5998" w:rsidRPr="00184215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40BB4">
        <w:rPr>
          <w:rFonts w:ascii="Angsana New" w:hAnsi="Angsana New" w:hint="cs"/>
          <w:sz w:val="30"/>
          <w:szCs w:val="30"/>
          <w:cs/>
          <w:lang w:bidi="th-TH"/>
        </w:rPr>
        <w:t>บุคคลหรือ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2E0ACE6F" w14:textId="7F98E4C7" w:rsidR="00CA5998" w:rsidRPr="005B5FA8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942EE3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6F9E53CF" w14:textId="77777777" w:rsidR="00CA5998" w:rsidRDefault="00CA5998" w:rsidP="00CA5998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B5FA8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49C5BE7" w14:textId="77777777" w:rsidR="00A72EB9" w:rsidRPr="00D3736A" w:rsidRDefault="00A72EB9" w:rsidP="007F49A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18C34F0" w14:textId="77777777" w:rsidR="00E42DA2" w:rsidRPr="00D3736A" w:rsidRDefault="00E42DA2" w:rsidP="00E42DA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AD7B793" w14:textId="77777777" w:rsidR="00126C2F" w:rsidRPr="00D3736A" w:rsidRDefault="00126C2F" w:rsidP="008903EA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00AA5AD2" w14:textId="77777777" w:rsidR="004D60C8" w:rsidRPr="00D3736A" w:rsidRDefault="004D60C8" w:rsidP="00210144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26AEAA8" w14:textId="77777777" w:rsidR="005F4FB5" w:rsidRPr="00D3736A" w:rsidRDefault="005F4FB5" w:rsidP="00AF16C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7AB8E3A1" w14:textId="77777777" w:rsidR="00857405" w:rsidRPr="00D3736A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br w:type="page"/>
      </w:r>
      <w:r w:rsidR="00B23201" w:rsidRPr="00D3736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2019076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0FCF91" w14:textId="0C75DD36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</w:t>
      </w:r>
      <w:r w:rsidR="00DD5ADD" w:rsidRPr="003A71C6">
        <w:rPr>
          <w:rFonts w:ascii="Angsana New" w:hAnsi="Angsana New"/>
          <w:sz w:val="30"/>
          <w:szCs w:val="30"/>
          <w:cs/>
        </w:rPr>
        <w:t>ินจากคณะกรรมการ</w:t>
      </w:r>
      <w:r w:rsidR="009B570D">
        <w:rPr>
          <w:rFonts w:ascii="Angsana New" w:hAnsi="Angsana New" w:hint="cs"/>
          <w:sz w:val="30"/>
          <w:szCs w:val="30"/>
          <w:cs/>
        </w:rPr>
        <w:t>บริษัท</w:t>
      </w:r>
      <w:r w:rsidR="008F3177" w:rsidRPr="003A71C6">
        <w:rPr>
          <w:rFonts w:ascii="Angsana New" w:hAnsi="Angsana New"/>
          <w:sz w:val="30"/>
          <w:szCs w:val="30"/>
          <w:cs/>
        </w:rPr>
        <w:t>เมื่อวันที่</w:t>
      </w:r>
      <w:r w:rsidR="0095665C" w:rsidRPr="003A71C6">
        <w:rPr>
          <w:rFonts w:ascii="Angsana New" w:hAnsi="Angsana New" w:hint="cs"/>
          <w:sz w:val="30"/>
          <w:szCs w:val="30"/>
          <w:cs/>
        </w:rPr>
        <w:t xml:space="preserve"> </w:t>
      </w:r>
      <w:r w:rsidR="00E32E0E" w:rsidRPr="003A71C6">
        <w:rPr>
          <w:rFonts w:ascii="Angsana New" w:hAnsi="Angsana New"/>
          <w:sz w:val="30"/>
          <w:szCs w:val="30"/>
        </w:rPr>
        <w:t>10</w:t>
      </w:r>
      <w:r w:rsidR="003D1FC4" w:rsidRPr="003A71C6">
        <w:rPr>
          <w:rFonts w:ascii="Angsana New" w:hAnsi="Angsana New"/>
          <w:sz w:val="30"/>
          <w:szCs w:val="30"/>
          <w:cs/>
        </w:rPr>
        <w:t xml:space="preserve"> </w:t>
      </w:r>
      <w:r w:rsidR="008249AA" w:rsidRPr="003A71C6">
        <w:rPr>
          <w:rFonts w:ascii="Angsana New" w:hAnsi="Angsana New" w:hint="cs"/>
          <w:sz w:val="30"/>
          <w:szCs w:val="30"/>
          <w:cs/>
        </w:rPr>
        <w:t>สิงหา</w:t>
      </w:r>
      <w:r w:rsidR="003D1FC4" w:rsidRPr="003A71C6">
        <w:rPr>
          <w:rFonts w:ascii="Angsana New" w:hAnsi="Angsana New" w:hint="cs"/>
          <w:sz w:val="30"/>
          <w:szCs w:val="30"/>
          <w:cs/>
        </w:rPr>
        <w:t xml:space="preserve">คม </w:t>
      </w:r>
      <w:r w:rsidR="00126968" w:rsidRPr="003A71C6">
        <w:rPr>
          <w:rFonts w:ascii="Angsana New" w:hAnsi="Angsana New"/>
          <w:sz w:val="30"/>
          <w:szCs w:val="30"/>
        </w:rPr>
        <w:t>256</w:t>
      </w:r>
      <w:r w:rsidR="00A5637C" w:rsidRPr="003A71C6">
        <w:rPr>
          <w:rFonts w:ascii="Angsana New" w:hAnsi="Angsana New"/>
          <w:sz w:val="30"/>
          <w:szCs w:val="30"/>
        </w:rPr>
        <w:t>4</w:t>
      </w:r>
    </w:p>
    <w:p w14:paraId="469AB934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8BFDD54" w14:textId="77777777" w:rsidR="00857405" w:rsidRPr="003A71C6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A71C6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39AA666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139A85" w14:textId="73202F90" w:rsidR="00A5637C" w:rsidRPr="003A71C6" w:rsidRDefault="00A5637C" w:rsidP="00A56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1F4CC4" w:rsidRPr="003A71C6">
        <w:rPr>
          <w:rFonts w:ascii="Angsana New" w:hAnsi="Angsana New" w:hint="cs"/>
          <w:sz w:val="30"/>
          <w:szCs w:val="30"/>
          <w:cs/>
        </w:rPr>
        <w:t>พฤษภาคม</w:t>
      </w:r>
      <w:r w:rsidRPr="003A71C6">
        <w:rPr>
          <w:rFonts w:ascii="Angsana New" w:hAnsi="Angsana New"/>
          <w:sz w:val="30"/>
          <w:szCs w:val="30"/>
          <w:cs/>
        </w:rPr>
        <w:t xml:space="preserve"> </w:t>
      </w:r>
      <w:r w:rsidRPr="003A71C6">
        <w:rPr>
          <w:rFonts w:ascii="Angsana New" w:hAnsi="Angsana New"/>
          <w:sz w:val="30"/>
          <w:szCs w:val="30"/>
        </w:rPr>
        <w:t>2564</w:t>
      </w:r>
    </w:p>
    <w:p w14:paraId="6EC721F1" w14:textId="77777777" w:rsidR="00A5637C" w:rsidRPr="003A71C6" w:rsidRDefault="00A5637C" w:rsidP="00EB2F6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D23D560" w14:textId="77777777" w:rsidR="00EB2F62" w:rsidRPr="003A71C6" w:rsidRDefault="00EB2F62" w:rsidP="00EB2F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A71C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3A71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11 </w:t>
      </w:r>
      <w:r w:rsidRPr="003A71C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กันยายน </w:t>
      </w:r>
      <w:r w:rsidRPr="003A71C6">
        <w:rPr>
          <w:rFonts w:asciiTheme="majorBidi" w:hAnsiTheme="majorBidi" w:cstheme="majorBidi"/>
          <w:sz w:val="30"/>
          <w:szCs w:val="30"/>
          <w:lang w:val="en-US" w:bidi="th-TH"/>
        </w:rPr>
        <w:t xml:space="preserve">2577 </w:t>
      </w:r>
    </w:p>
    <w:p w14:paraId="2B769DFD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097AF15" w14:textId="77777777" w:rsidR="00857405" w:rsidRPr="003A71C6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A71C6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562466A2" w14:textId="77777777" w:rsidR="00857405" w:rsidRPr="003A71C6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535BFA3" w14:textId="3595C97C" w:rsidR="00B812FF" w:rsidRPr="003A71C6" w:rsidRDefault="007F1D51" w:rsidP="002B3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71C6">
        <w:rPr>
          <w:rFonts w:ascii="Angsana New" w:hAnsi="Angsana New"/>
          <w:sz w:val="30"/>
          <w:szCs w:val="30"/>
        </w:rPr>
        <w:t xml:space="preserve">34 </w:t>
      </w:r>
      <w:r w:rsidRPr="003A71C6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3A71C6">
        <w:rPr>
          <w:rFonts w:ascii="Angsana New" w:hAnsi="Angsana New"/>
          <w:sz w:val="30"/>
          <w:szCs w:val="30"/>
        </w:rPr>
        <w:t xml:space="preserve">31 </w:t>
      </w:r>
      <w:r w:rsidRPr="003A71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71C6">
        <w:rPr>
          <w:rFonts w:ascii="Angsana New" w:hAnsi="Angsana New"/>
          <w:sz w:val="30"/>
          <w:szCs w:val="30"/>
        </w:rPr>
        <w:t xml:space="preserve">2563  </w:t>
      </w:r>
    </w:p>
    <w:p w14:paraId="73064E26" w14:textId="4794BF05" w:rsidR="00B812FF" w:rsidRPr="003A71C6" w:rsidRDefault="00B812FF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710892" w14:textId="03682A5E" w:rsidR="00821473" w:rsidRPr="003A71C6" w:rsidRDefault="00821473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A71C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3A71C6">
        <w:rPr>
          <w:rFonts w:ascii="Angsana New" w:hAnsi="Angsana New" w:hint="cs"/>
          <w:sz w:val="30"/>
          <w:szCs w:val="30"/>
          <w:cs/>
        </w:rPr>
        <w:t>ที่</w:t>
      </w:r>
      <w:r w:rsidRPr="003A71C6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3A71C6">
        <w:rPr>
          <w:rFonts w:ascii="Angsana New" w:hAnsi="Angsana New" w:hint="cs"/>
          <w:sz w:val="30"/>
          <w:szCs w:val="30"/>
          <w:cs/>
        </w:rPr>
        <w:t>ไว้</w:t>
      </w:r>
      <w:r w:rsidRPr="003A71C6">
        <w:rPr>
          <w:rFonts w:ascii="Angsana New" w:hAnsi="Angsana New"/>
          <w:sz w:val="30"/>
          <w:szCs w:val="30"/>
          <w:cs/>
        </w:rPr>
        <w:t>ใน</w:t>
      </w:r>
      <w:r w:rsidRPr="003A71C6">
        <w:rPr>
          <w:rFonts w:ascii="Angsana New" w:hAnsi="Angsana New" w:hint="cs"/>
          <w:sz w:val="30"/>
          <w:szCs w:val="30"/>
          <w:cs/>
        </w:rPr>
        <w:t xml:space="preserve">     </w:t>
      </w:r>
      <w:r w:rsidRPr="003A71C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3A71C6">
        <w:rPr>
          <w:rFonts w:ascii="Angsana New" w:hAnsi="Angsana New"/>
          <w:sz w:val="30"/>
          <w:szCs w:val="30"/>
        </w:rPr>
        <w:t xml:space="preserve">31 </w:t>
      </w:r>
      <w:r w:rsidRPr="003A71C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A71C6">
        <w:rPr>
          <w:rFonts w:ascii="Angsana New" w:hAnsi="Angsana New"/>
          <w:sz w:val="30"/>
          <w:szCs w:val="30"/>
        </w:rPr>
        <w:t>2563</w:t>
      </w:r>
    </w:p>
    <w:p w14:paraId="1026B966" w14:textId="77777777" w:rsidR="00821473" w:rsidRPr="003A71C6" w:rsidRDefault="00821473" w:rsidP="00B812FF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4FFE80B" w14:textId="58B0BA3D" w:rsidR="00293667" w:rsidRDefault="00293667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0EE5A2BC" w14:textId="1AA0C158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2426058B" w14:textId="61AF5E4A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1FC130F3" w14:textId="77777777" w:rsidR="006F6ED9" w:rsidRDefault="006F6ED9" w:rsidP="00E36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270"/>
        <w:rPr>
          <w:rFonts w:ascii="Angsana New" w:eastAsia="MS Mincho" w:hAnsi="Angsana New"/>
          <w:color w:val="000000"/>
          <w:sz w:val="30"/>
          <w:szCs w:val="30"/>
          <w:lang w:val="en-GB"/>
        </w:rPr>
      </w:pPr>
    </w:p>
    <w:p w14:paraId="4DD35FEB" w14:textId="480BE792" w:rsidR="00857405" w:rsidRPr="007E770B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E770B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E7D29DA" w14:textId="77777777" w:rsidR="00964967" w:rsidRPr="00CD2DF5" w:rsidRDefault="00964967" w:rsidP="007A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9"/>
        <w:gridCol w:w="1230"/>
        <w:gridCol w:w="249"/>
        <w:gridCol w:w="1238"/>
      </w:tblGrid>
      <w:tr w:rsidR="00911A49" w:rsidRPr="007A75E6" w14:paraId="4125728C" w14:textId="77777777" w:rsidTr="00AD7B8D">
        <w:trPr>
          <w:tblHeader/>
        </w:trPr>
        <w:tc>
          <w:tcPr>
            <w:tcW w:w="3540" w:type="pct"/>
            <w:vAlign w:val="bottom"/>
          </w:tcPr>
          <w:p w14:paraId="54B2F2B6" w14:textId="50662E56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4C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661" w:type="pct"/>
          </w:tcPr>
          <w:p w14:paraId="701608E8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8608F7D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B6D74C4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32923A2D" w14:textId="77777777" w:rsidTr="00831E32">
        <w:trPr>
          <w:tblHeader/>
        </w:trPr>
        <w:tc>
          <w:tcPr>
            <w:tcW w:w="3540" w:type="pct"/>
          </w:tcPr>
          <w:p w14:paraId="070776B3" w14:textId="74CE7F18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A75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7A75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661" w:type="pct"/>
          </w:tcPr>
          <w:p w14:paraId="44617643" w14:textId="070C80FE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</w:rPr>
              <w:t>25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6A02BBE2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05EEBB40" w14:textId="0B6B4BEE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</w:rPr>
              <w:t>25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11A49" w:rsidRPr="007A75E6" w14:paraId="70398D72" w14:textId="77777777" w:rsidTr="00831E32">
        <w:trPr>
          <w:tblHeader/>
        </w:trPr>
        <w:tc>
          <w:tcPr>
            <w:tcW w:w="3540" w:type="pct"/>
          </w:tcPr>
          <w:p w14:paraId="2ECEA578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0" w:type="pct"/>
            <w:gridSpan w:val="3"/>
          </w:tcPr>
          <w:p w14:paraId="48AEAD42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A75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A49" w:rsidRPr="007A75E6" w14:paraId="38201F49" w14:textId="77777777" w:rsidTr="00831E32">
        <w:tc>
          <w:tcPr>
            <w:tcW w:w="3540" w:type="pct"/>
          </w:tcPr>
          <w:p w14:paraId="6AF451C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14:paraId="39F18FB7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3232C49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7766A6F6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33BEECF2" w14:textId="77777777" w:rsidTr="00831E32">
        <w:tc>
          <w:tcPr>
            <w:tcW w:w="3540" w:type="pct"/>
          </w:tcPr>
          <w:p w14:paraId="435CFDE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  <w:r w:rsidRPr="007A75E6">
              <w:rPr>
                <w:rFonts w:ascii="Angsana New" w:hAnsi="Angsana New" w:hint="cs"/>
                <w:sz w:val="30"/>
                <w:szCs w:val="30"/>
                <w:cs/>
              </w:rPr>
              <w:t>กฎหมาย</w:t>
            </w: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</w:tcPr>
          <w:p w14:paraId="61862EBC" w14:textId="5F0A122D" w:rsidR="00911A49" w:rsidRPr="001E737E" w:rsidRDefault="00523F70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34" w:type="pct"/>
          </w:tcPr>
          <w:p w14:paraId="73BBC0A1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04D9D4A2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5E6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</w:tr>
      <w:tr w:rsidR="00911A49" w:rsidRPr="007A75E6" w14:paraId="1C5E767A" w14:textId="77777777" w:rsidTr="00831E32">
        <w:tc>
          <w:tcPr>
            <w:tcW w:w="3540" w:type="pct"/>
          </w:tcPr>
          <w:p w14:paraId="3E94CC31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  <w:tcBorders>
              <w:top w:val="double" w:sz="4" w:space="0" w:color="auto"/>
            </w:tcBorders>
            <w:shd w:val="clear" w:color="auto" w:fill="auto"/>
          </w:tcPr>
          <w:p w14:paraId="6D6A4A31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1AD243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0A528FA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758" w:rsidRPr="007A75E6" w14:paraId="68BAADDD" w14:textId="77777777" w:rsidTr="00831E32">
        <w:tc>
          <w:tcPr>
            <w:tcW w:w="3540" w:type="pct"/>
          </w:tcPr>
          <w:p w14:paraId="6EF3FA9D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  <w:shd w:val="clear" w:color="auto" w:fill="auto"/>
          </w:tcPr>
          <w:p w14:paraId="20E24024" w14:textId="5B2703B7" w:rsidR="000B5758" w:rsidRPr="00DA59D5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59D5">
              <w:rPr>
                <w:rFonts w:ascii="Angsana New" w:hAnsi="Angsana New"/>
                <w:sz w:val="30"/>
                <w:szCs w:val="30"/>
              </w:rPr>
              <w:t>17,107</w:t>
            </w:r>
          </w:p>
        </w:tc>
        <w:tc>
          <w:tcPr>
            <w:tcW w:w="134" w:type="pct"/>
          </w:tcPr>
          <w:p w14:paraId="22C35629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ACD1566" w14:textId="6BC63FCB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18,565</w:t>
            </w:r>
          </w:p>
        </w:tc>
      </w:tr>
      <w:tr w:rsidR="000B5758" w:rsidRPr="007A75E6" w14:paraId="1F5A6542" w14:textId="77777777" w:rsidTr="00831E32">
        <w:tc>
          <w:tcPr>
            <w:tcW w:w="3540" w:type="pct"/>
          </w:tcPr>
          <w:p w14:paraId="5CACDFE2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shd w:val="clear" w:color="auto" w:fill="auto"/>
          </w:tcPr>
          <w:p w14:paraId="6F15D0D1" w14:textId="02C6706E" w:rsidR="000B5758" w:rsidRPr="00DA59D5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59D5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34" w:type="pct"/>
          </w:tcPr>
          <w:p w14:paraId="32F8DB76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0080953" w14:textId="646A4048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0B5758" w:rsidRPr="007A75E6" w14:paraId="0D594B45" w14:textId="77777777" w:rsidTr="00831E32">
        <w:tc>
          <w:tcPr>
            <w:tcW w:w="3540" w:type="pct"/>
          </w:tcPr>
          <w:p w14:paraId="69EB5FFA" w14:textId="77777777" w:rsidR="000B5758" w:rsidRPr="007A75E6" w:rsidRDefault="000B5758" w:rsidP="000B5758">
            <w:pPr>
              <w:tabs>
                <w:tab w:val="clear" w:pos="227"/>
              </w:tabs>
              <w:ind w:left="252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61" w:type="pct"/>
            <w:shd w:val="clear" w:color="auto" w:fill="auto"/>
          </w:tcPr>
          <w:p w14:paraId="05CDF335" w14:textId="11D3E37C" w:rsidR="000B5758" w:rsidRPr="00DA59D5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59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4" w:type="pct"/>
          </w:tcPr>
          <w:p w14:paraId="48F7F59F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6B96A588" w14:textId="1BA6B4D0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5758" w:rsidRPr="007A75E6" w14:paraId="633B3A1D" w14:textId="77777777" w:rsidTr="00831E32">
        <w:tc>
          <w:tcPr>
            <w:tcW w:w="3540" w:type="pct"/>
          </w:tcPr>
          <w:p w14:paraId="35A94918" w14:textId="77777777" w:rsidR="000B5758" w:rsidRPr="007A75E6" w:rsidRDefault="000B5758" w:rsidP="000B5758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5EBF2" w14:textId="08CAD662" w:rsidR="000B5758" w:rsidRPr="001E737E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E7">
              <w:rPr>
                <w:rFonts w:ascii="Angsana New" w:hAnsi="Angsana New"/>
                <w:b/>
                <w:bCs/>
                <w:sz w:val="30"/>
                <w:szCs w:val="30"/>
              </w:rPr>
              <w:t>18,049</w:t>
            </w:r>
          </w:p>
        </w:tc>
        <w:tc>
          <w:tcPr>
            <w:tcW w:w="134" w:type="pct"/>
          </w:tcPr>
          <w:p w14:paraId="73196EAA" w14:textId="77777777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31B76219" w14:textId="293E5ADF" w:rsidR="000B5758" w:rsidRPr="007A75E6" w:rsidRDefault="000B5758" w:rsidP="000B5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19,460</w:t>
            </w:r>
          </w:p>
        </w:tc>
      </w:tr>
      <w:tr w:rsidR="00911A49" w:rsidRPr="007A75E6" w14:paraId="5196EA66" w14:textId="77777777" w:rsidTr="00831E32">
        <w:tc>
          <w:tcPr>
            <w:tcW w:w="3540" w:type="pct"/>
          </w:tcPr>
          <w:p w14:paraId="72314CFD" w14:textId="77777777" w:rsidR="00911A49" w:rsidRPr="007A75E6" w:rsidRDefault="00911A49" w:rsidP="00911A49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686379AC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4B3FADC0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64F978A9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1A49" w:rsidRPr="007A75E6" w14:paraId="2FB23F39" w14:textId="77777777" w:rsidTr="00831E32">
        <w:tc>
          <w:tcPr>
            <w:tcW w:w="3540" w:type="pct"/>
          </w:tcPr>
          <w:p w14:paraId="25AB205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A75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A75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shd w:val="clear" w:color="auto" w:fill="auto"/>
          </w:tcPr>
          <w:p w14:paraId="3103DEC1" w14:textId="77777777" w:rsidR="00911A49" w:rsidRPr="001E737E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855A57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2E7BFB5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1A49" w:rsidRPr="007A75E6" w14:paraId="4FE2168D" w14:textId="77777777" w:rsidTr="00831E32">
        <w:tc>
          <w:tcPr>
            <w:tcW w:w="3540" w:type="pct"/>
          </w:tcPr>
          <w:p w14:paraId="02AB6203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5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75E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661" w:type="pct"/>
            <w:shd w:val="clear" w:color="auto" w:fill="auto"/>
          </w:tcPr>
          <w:p w14:paraId="03DBB03C" w14:textId="0D2B5CD3" w:rsidR="00911A49" w:rsidRPr="00B5728F" w:rsidRDefault="00621E08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2,925</w:t>
            </w:r>
          </w:p>
        </w:tc>
        <w:tc>
          <w:tcPr>
            <w:tcW w:w="134" w:type="pct"/>
          </w:tcPr>
          <w:p w14:paraId="1E04A88C" w14:textId="77777777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C2B68D" w14:textId="73FB9792" w:rsidR="00911A49" w:rsidRPr="007A75E6" w:rsidRDefault="00911A49" w:rsidP="0091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5728F">
              <w:rPr>
                <w:rFonts w:ascii="Angsana New" w:hAnsi="Angsana New"/>
                <w:sz w:val="30"/>
                <w:szCs w:val="30"/>
              </w:rPr>
              <w:t>4,182</w:t>
            </w:r>
          </w:p>
        </w:tc>
      </w:tr>
    </w:tbl>
    <w:p w14:paraId="7AC8AB3D" w14:textId="7B801C18" w:rsidR="007F7AD9" w:rsidRDefault="007F7AD9" w:rsidP="00C8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</w:p>
    <w:p w14:paraId="060B67EC" w14:textId="12CEDCEE" w:rsidR="00857405" w:rsidRPr="00435C47" w:rsidRDefault="00857405" w:rsidP="00C87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 w:firstLine="540"/>
        <w:jc w:val="thaiDistribute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ยอดคงเหลือกับ</w:t>
      </w:r>
      <w:r w:rsidR="00EA56EE" w:rsidRPr="00D3736A">
        <w:rPr>
          <w:rFonts w:ascii="Angsana New" w:hAnsi="Angsana New" w:hint="cs"/>
          <w:sz w:val="30"/>
          <w:szCs w:val="30"/>
          <w:cs/>
        </w:rPr>
        <w:t>บุคคลหรือ</w:t>
      </w:r>
      <w:r w:rsidRPr="00D3736A">
        <w:rPr>
          <w:rFonts w:ascii="Angsana New" w:hAnsi="Angsana New"/>
          <w:sz w:val="30"/>
          <w:szCs w:val="30"/>
          <w:cs/>
        </w:rPr>
        <w:t>กิจการที่</w:t>
      </w:r>
      <w:r w:rsidRPr="00435C47">
        <w:rPr>
          <w:rFonts w:ascii="Angsana New" w:hAnsi="Angsana New"/>
          <w:sz w:val="30"/>
          <w:szCs w:val="30"/>
          <w:cs/>
        </w:rPr>
        <w:t xml:space="preserve">เกี่ยวข้องกัน ณ วันที่ </w:t>
      </w:r>
      <w:r w:rsidR="000C5CDF">
        <w:rPr>
          <w:rFonts w:ascii="Angsana New" w:hAnsi="Angsana New"/>
          <w:sz w:val="30"/>
          <w:szCs w:val="30"/>
        </w:rPr>
        <w:t>3</w:t>
      </w:r>
      <w:r w:rsidR="0008266A">
        <w:rPr>
          <w:rFonts w:ascii="Angsana New" w:hAnsi="Angsana New"/>
          <w:sz w:val="30"/>
          <w:szCs w:val="30"/>
        </w:rPr>
        <w:t>0</w:t>
      </w:r>
      <w:r w:rsidR="003D1FC4" w:rsidRPr="00435C47">
        <w:rPr>
          <w:rFonts w:ascii="Angsana New" w:hAnsi="Angsana New"/>
          <w:sz w:val="30"/>
          <w:szCs w:val="30"/>
          <w:cs/>
        </w:rPr>
        <w:t xml:space="preserve"> </w:t>
      </w:r>
      <w:r w:rsidR="0008266A">
        <w:rPr>
          <w:rFonts w:ascii="Angsana New" w:hAnsi="Angsana New" w:hint="cs"/>
          <w:sz w:val="30"/>
          <w:szCs w:val="30"/>
          <w:cs/>
        </w:rPr>
        <w:t>มิถุนายน</w:t>
      </w:r>
      <w:r w:rsidR="003D1FC4" w:rsidRPr="00435C47">
        <w:rPr>
          <w:rFonts w:ascii="Angsana New" w:hAnsi="Angsana New"/>
          <w:sz w:val="30"/>
          <w:szCs w:val="30"/>
          <w:cs/>
        </w:rPr>
        <w:t xml:space="preserve"> </w:t>
      </w:r>
      <w:r w:rsidR="000C5CDF">
        <w:rPr>
          <w:rFonts w:ascii="Angsana New" w:hAnsi="Angsana New"/>
          <w:sz w:val="30"/>
          <w:szCs w:val="30"/>
        </w:rPr>
        <w:t>256</w:t>
      </w:r>
      <w:r w:rsidR="001652BE">
        <w:rPr>
          <w:rFonts w:ascii="Angsana New" w:hAnsi="Angsana New"/>
          <w:sz w:val="30"/>
          <w:szCs w:val="30"/>
        </w:rPr>
        <w:t>4</w:t>
      </w:r>
      <w:r w:rsidR="005D6734" w:rsidRPr="00435C47">
        <w:rPr>
          <w:rFonts w:ascii="Angsana New" w:hAnsi="Angsana New"/>
          <w:sz w:val="30"/>
          <w:szCs w:val="30"/>
          <w:cs/>
        </w:rPr>
        <w:t xml:space="preserve"> </w:t>
      </w:r>
      <w:r w:rsidRPr="00435C47">
        <w:rPr>
          <w:rFonts w:ascii="Angsana New" w:hAnsi="Angsana New"/>
          <w:sz w:val="30"/>
          <w:szCs w:val="30"/>
          <w:cs/>
        </w:rPr>
        <w:t xml:space="preserve">และ </w:t>
      </w:r>
      <w:r w:rsidR="000C5CDF">
        <w:rPr>
          <w:rFonts w:ascii="Angsana New" w:hAnsi="Angsana New"/>
          <w:sz w:val="30"/>
          <w:szCs w:val="30"/>
        </w:rPr>
        <w:t>31</w:t>
      </w:r>
      <w:r w:rsidRPr="00435C4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5CDF">
        <w:rPr>
          <w:rFonts w:ascii="Angsana New" w:hAnsi="Angsana New"/>
          <w:sz w:val="30"/>
          <w:szCs w:val="30"/>
        </w:rPr>
        <w:t>25</w:t>
      </w:r>
      <w:r w:rsidR="00CB0CF6" w:rsidRPr="00435C47">
        <w:rPr>
          <w:rFonts w:ascii="Angsana New" w:hAnsi="Angsana New" w:hint="cs"/>
          <w:sz w:val="30"/>
          <w:szCs w:val="30"/>
          <w:cs/>
        </w:rPr>
        <w:t>6</w:t>
      </w:r>
      <w:r w:rsidR="001652BE">
        <w:rPr>
          <w:rFonts w:ascii="Angsana New" w:hAnsi="Angsana New"/>
          <w:sz w:val="30"/>
          <w:szCs w:val="30"/>
        </w:rPr>
        <w:t>3</w:t>
      </w:r>
      <w:r w:rsidR="005D6734" w:rsidRPr="00435C47">
        <w:rPr>
          <w:rFonts w:ascii="Angsana New" w:hAnsi="Angsana New"/>
          <w:sz w:val="30"/>
          <w:szCs w:val="30"/>
          <w:cs/>
        </w:rPr>
        <w:t xml:space="preserve"> </w:t>
      </w:r>
      <w:r w:rsidRPr="00435C47">
        <w:rPr>
          <w:rFonts w:ascii="Angsana New" w:hAnsi="Angsana New"/>
          <w:sz w:val="30"/>
          <w:szCs w:val="30"/>
          <w:cs/>
        </w:rPr>
        <w:t>มีดังนี้</w:t>
      </w:r>
    </w:p>
    <w:p w14:paraId="7E9E7085" w14:textId="77777777" w:rsidR="005A23A7" w:rsidRPr="00435C47" w:rsidRDefault="005A23A7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30"/>
        <w:gridCol w:w="246"/>
        <w:gridCol w:w="1240"/>
      </w:tblGrid>
      <w:tr w:rsidR="0016530C" w:rsidRPr="00D3736A" w14:paraId="04487600" w14:textId="77777777" w:rsidTr="00C87C0E">
        <w:tc>
          <w:tcPr>
            <w:tcW w:w="3523" w:type="pct"/>
          </w:tcPr>
          <w:p w14:paraId="1F4F8977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</w:tcPr>
          <w:p w14:paraId="49596A7A" w14:textId="6C043D5E" w:rsidR="0016530C" w:rsidRPr="00D3736A" w:rsidRDefault="000C5CDF" w:rsidP="00942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8266A">
              <w:rPr>
                <w:rFonts w:ascii="Angsana New" w:hAnsi="Angsana New"/>
                <w:sz w:val="30"/>
                <w:szCs w:val="30"/>
              </w:rPr>
              <w:t>0</w:t>
            </w:r>
            <w:r w:rsidR="003D1FC4" w:rsidRPr="00D3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266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0656B8C5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FB0700" w14:textId="58A2D3D4" w:rsidR="0016530C" w:rsidRPr="00D3736A" w:rsidRDefault="000C5CDF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530C" w:rsidRPr="00D3736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530C" w:rsidRPr="00D3736A" w14:paraId="3F97E167" w14:textId="77777777" w:rsidTr="00C87C0E">
        <w:tc>
          <w:tcPr>
            <w:tcW w:w="3523" w:type="pct"/>
          </w:tcPr>
          <w:p w14:paraId="6AE3A029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9" w:type="pct"/>
          </w:tcPr>
          <w:p w14:paraId="39842DA5" w14:textId="23D30549" w:rsidR="0016530C" w:rsidRPr="00D3736A" w:rsidRDefault="000C5CDF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F7AD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1ED7EA63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C478A77" w14:textId="532AECD3" w:rsidR="0016530C" w:rsidRPr="00D3736A" w:rsidRDefault="000C5CDF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2435E" w:rsidRPr="00D3736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F7AD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6530C" w:rsidRPr="00D3736A" w14:paraId="284CAD28" w14:textId="77777777" w:rsidTr="00C87C0E">
        <w:tc>
          <w:tcPr>
            <w:tcW w:w="3523" w:type="pct"/>
          </w:tcPr>
          <w:p w14:paraId="40AF1505" w14:textId="77777777" w:rsidR="0016530C" w:rsidRPr="00D3736A" w:rsidRDefault="0016530C" w:rsidP="00165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</w:tcPr>
          <w:p w14:paraId="17C62A2D" w14:textId="77777777" w:rsidR="0016530C" w:rsidRPr="00D3736A" w:rsidRDefault="0016530C" w:rsidP="00165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73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35E" w:rsidRPr="00D3736A" w14:paraId="214A20AD" w14:textId="77777777" w:rsidTr="00C87C0E">
        <w:tc>
          <w:tcPr>
            <w:tcW w:w="3523" w:type="pct"/>
          </w:tcPr>
          <w:p w14:paraId="209BA2D6" w14:textId="77777777" w:rsidR="0022435E" w:rsidRPr="00D3736A" w:rsidRDefault="0022435E" w:rsidP="0022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73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D3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D3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9" w:type="pct"/>
          </w:tcPr>
          <w:p w14:paraId="0DC2B447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8AB4AE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142231F" w14:textId="77777777" w:rsidR="0022435E" w:rsidRPr="00D3736A" w:rsidRDefault="0022435E" w:rsidP="002243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79D" w:rsidRPr="00D3736A" w14:paraId="225BFB3D" w14:textId="77777777" w:rsidTr="00C87C0E">
        <w:tc>
          <w:tcPr>
            <w:tcW w:w="3523" w:type="pct"/>
          </w:tcPr>
          <w:p w14:paraId="33D44592" w14:textId="341E724C" w:rsidR="0057279D" w:rsidRPr="00D3736A" w:rsidRDefault="000E507B" w:rsidP="005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0472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69" w:type="pct"/>
          </w:tcPr>
          <w:p w14:paraId="717DB8C5" w14:textId="5C35E28C" w:rsidR="0057279D" w:rsidRPr="00D3736A" w:rsidRDefault="006445D2" w:rsidP="00784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F264962" w14:textId="77777777" w:rsidR="0057279D" w:rsidRPr="00D3736A" w:rsidRDefault="0057279D" w:rsidP="00572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380" w:lineRule="exact"/>
              <w:ind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ADA437D" w14:textId="584BD8E0" w:rsidR="0057279D" w:rsidRPr="00D3736A" w:rsidRDefault="000E507B" w:rsidP="005727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0120585D" w14:textId="77777777" w:rsidR="007F7AD9" w:rsidRDefault="007F7AD9" w:rsidP="007A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31E520" w14:textId="63564EF7" w:rsidR="00EE56F1" w:rsidRPr="008D5B62" w:rsidRDefault="00EE56F1" w:rsidP="007A0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50596E"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0D2FEB4C" w14:textId="77777777" w:rsidR="00EE56F1" w:rsidRPr="008D5B62" w:rsidRDefault="00EE56F1" w:rsidP="00224B54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26280F4" w14:textId="77777777" w:rsidR="00EE56F1" w:rsidRPr="008D5B62" w:rsidRDefault="00EE56F1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5B62">
        <w:rPr>
          <w:rFonts w:ascii="Angsana New" w:hAnsi="Angsana New"/>
          <w:b/>
          <w:bCs/>
          <w:i/>
          <w:iCs/>
          <w:sz w:val="30"/>
          <w:szCs w:val="30"/>
          <w:cs/>
        </w:rPr>
        <w:t>ค่าที่ปรึกษากฎหมาย</w:t>
      </w:r>
    </w:p>
    <w:p w14:paraId="17F9C8EA" w14:textId="77777777" w:rsidR="00EE56F1" w:rsidRPr="008D5B62" w:rsidRDefault="00EE56F1" w:rsidP="00224B54">
      <w:pPr>
        <w:pStyle w:val="BodyText"/>
        <w:tabs>
          <w:tab w:val="clear" w:pos="454"/>
          <w:tab w:val="left" w:pos="96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5A0AAEF" w14:textId="77777777" w:rsidR="006367A1" w:rsidRPr="00500472" w:rsidRDefault="006367A1" w:rsidP="0063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00472">
        <w:rPr>
          <w:rFonts w:ascii="Angsana New" w:hAnsi="Angsana New" w:hint="cs"/>
          <w:sz w:val="30"/>
          <w:szCs w:val="30"/>
          <w:cs/>
        </w:rPr>
        <w:t>บริษัทได้ทำสัญญาว่าจ้างที่ปรึกษาทางกฎหมายกับบุคคลที่เกี่ยวข้องกันรายหนึ่ง สัญญาดังกล่าวมีระยะเวลา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E862F8">
        <w:rPr>
          <w:rFonts w:ascii="Angsana New" w:hAnsi="Angsana New"/>
          <w:sz w:val="30"/>
          <w:szCs w:val="30"/>
        </w:rPr>
        <w:t>1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500472">
        <w:rPr>
          <w:rFonts w:ascii="Angsana New" w:hAnsi="Angsana New" w:hint="cs"/>
          <w:sz w:val="30"/>
          <w:szCs w:val="30"/>
          <w:cs/>
        </w:rPr>
        <w:t>ปี สิ้นสุด</w:t>
      </w:r>
      <w:r w:rsidRPr="00E111E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31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862F8">
        <w:rPr>
          <w:rFonts w:ascii="Angsana New" w:hAnsi="Angsana New"/>
          <w:sz w:val="30"/>
          <w:szCs w:val="30"/>
        </w:rPr>
        <w:t>2564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>ภายหลังเมื่อ</w:t>
      </w:r>
      <w:r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26</w:t>
      </w:r>
      <w:r w:rsidRPr="00E111E7">
        <w:rPr>
          <w:rFonts w:ascii="Angsana New" w:hAnsi="Angsana New"/>
          <w:sz w:val="30"/>
          <w:szCs w:val="30"/>
          <w:cs/>
        </w:rPr>
        <w:t xml:space="preserve"> </w:t>
      </w:r>
      <w:r w:rsidRPr="00E111E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862F8">
        <w:rPr>
          <w:rFonts w:ascii="Angsana New" w:hAnsi="Angsana New"/>
          <w:sz w:val="30"/>
          <w:szCs w:val="30"/>
        </w:rPr>
        <w:t>2564</w:t>
      </w:r>
      <w:r w:rsidRPr="00E111E7">
        <w:rPr>
          <w:rFonts w:ascii="Angsana New" w:hAnsi="Angsana New"/>
          <w:sz w:val="30"/>
          <w:szCs w:val="30"/>
          <w:cs/>
        </w:rPr>
        <w:t xml:space="preserve"> บริษัทได้ขยายกำหนดระยะเวลาสัญญาดังกล่าวเป็น</w:t>
      </w:r>
      <w:r w:rsidRPr="00E111E7">
        <w:rPr>
          <w:rFonts w:ascii="Angsana New" w:hAnsi="Angsana New" w:hint="cs"/>
          <w:sz w:val="30"/>
          <w:szCs w:val="30"/>
          <w:cs/>
        </w:rPr>
        <w:t>สิ้นสุด</w:t>
      </w:r>
      <w:r w:rsidRPr="00E111E7">
        <w:rPr>
          <w:rFonts w:ascii="Angsana New" w:hAnsi="Angsana New"/>
          <w:sz w:val="30"/>
          <w:szCs w:val="30"/>
          <w:cs/>
        </w:rPr>
        <w:t xml:space="preserve">วันที่ </w:t>
      </w:r>
      <w:r w:rsidRPr="00E862F8">
        <w:rPr>
          <w:rFonts w:ascii="Angsana New" w:hAnsi="Angsana New"/>
          <w:sz w:val="30"/>
          <w:szCs w:val="30"/>
        </w:rPr>
        <w:t>31</w:t>
      </w:r>
      <w:r w:rsidRPr="00E111E7">
        <w:rPr>
          <w:rFonts w:ascii="Angsana New" w:hAnsi="Angsana New"/>
          <w:sz w:val="30"/>
          <w:szCs w:val="30"/>
          <w:cs/>
        </w:rPr>
        <w:t xml:space="preserve"> มกราคม </w:t>
      </w:r>
      <w:r w:rsidRPr="00E862F8">
        <w:rPr>
          <w:rFonts w:ascii="Angsana New" w:hAnsi="Angsana New"/>
          <w:sz w:val="30"/>
          <w:szCs w:val="30"/>
        </w:rPr>
        <w:t>2565</w:t>
      </w:r>
      <w:r w:rsidRPr="00500472">
        <w:rPr>
          <w:rFonts w:ascii="Angsana New" w:hAnsi="Angsana New"/>
          <w:sz w:val="30"/>
          <w:szCs w:val="30"/>
          <w:cs/>
        </w:rPr>
        <w:t xml:space="preserve"> </w:t>
      </w:r>
      <w:r w:rsidRPr="00500472">
        <w:rPr>
          <w:rFonts w:ascii="Angsana New" w:hAnsi="Angsana New" w:hint="cs"/>
          <w:sz w:val="30"/>
          <w:szCs w:val="30"/>
          <w:cs/>
        </w:rPr>
        <w:t>ทั้งนี้</w:t>
      </w:r>
      <w:r w:rsidRPr="00500472">
        <w:rPr>
          <w:rFonts w:ascii="Angsana New" w:hAnsi="Angsana New"/>
          <w:sz w:val="30"/>
          <w:szCs w:val="30"/>
          <w:cs/>
        </w:rPr>
        <w:t xml:space="preserve"> บริษัทจะต้องจ่ายค่าที่ปรึกษารายเดือนตามที่ระบุไว้ในสัญญา </w:t>
      </w:r>
    </w:p>
    <w:p w14:paraId="4E3F6B19" w14:textId="32806F79" w:rsidR="00C7787C" w:rsidRPr="007E770B" w:rsidRDefault="00C7787C" w:rsidP="0048594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7E770B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สินทรัพย์ทางการเงินที่อยู่ในความต้องการของตลาด</w:t>
      </w:r>
    </w:p>
    <w:p w14:paraId="0B5D839C" w14:textId="77777777" w:rsidR="00386E8D" w:rsidRPr="009F50AE" w:rsidRDefault="00386E8D" w:rsidP="00386E8D">
      <w:pPr>
        <w:jc w:val="thaiDistribute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E8D" w:rsidRPr="00184215" w14:paraId="57344CDF" w14:textId="77777777" w:rsidTr="00AD7B8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D8EAB9A" w14:textId="77777777" w:rsidR="00386E8D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0559E1B4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34770D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BC8248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2F5EE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C59E0A0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F0B1FE3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D2FF10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8FDA1D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6AF411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1C60A576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2B869BF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7BDA1F9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0FBA248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08D48F2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386E8D" w:rsidRPr="00184215" w14:paraId="0C2B6CE8" w14:textId="77777777" w:rsidTr="00AD7B8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0C75EDF7" w14:textId="77777777" w:rsidR="00386E8D" w:rsidRPr="00184215" w:rsidRDefault="00386E8D" w:rsidP="00AD7B8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2336E63D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E8D" w:rsidRPr="00184215" w14:paraId="3A3BD040" w14:textId="77777777" w:rsidTr="00AD7B8D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78FDC357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</w:tr>
      <w:tr w:rsidR="00386E8D" w:rsidRPr="00184215" w14:paraId="1BD635B4" w14:textId="77777777" w:rsidTr="00AD7B8D">
        <w:tc>
          <w:tcPr>
            <w:tcW w:w="2700" w:type="dxa"/>
            <w:shd w:val="clear" w:color="auto" w:fill="auto"/>
            <w:vAlign w:val="bottom"/>
          </w:tcPr>
          <w:p w14:paraId="23B0F39B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67E384E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342EE9D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C8D48C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88F050F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1C1D037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5D978F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88C3106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541987C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08396B5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394012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65BD3B9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525A68A1" w14:textId="77777777" w:rsidTr="00AD7B8D">
        <w:tc>
          <w:tcPr>
            <w:tcW w:w="2700" w:type="dxa"/>
            <w:shd w:val="clear" w:color="auto" w:fill="auto"/>
            <w:vAlign w:val="bottom"/>
          </w:tcPr>
          <w:p w14:paraId="03D6F789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8E2FEA3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4F9212" w14:textId="77777777" w:rsidR="00386E8D" w:rsidRPr="00BB3D7B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72A3BB17" w14:textId="77777777" w:rsidR="00386E8D" w:rsidRPr="00BB3D7B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D598B" w14:textId="3B852961" w:rsidR="00386E8D" w:rsidRPr="0070026E" w:rsidRDefault="00E26293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870EA75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F76DA" w14:textId="1F7BE0D5" w:rsidR="00386E8D" w:rsidRPr="0070026E" w:rsidRDefault="00E26293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DDF55B2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BE778F7" w14:textId="058B7DB8" w:rsidR="00386E8D" w:rsidRPr="0070026E" w:rsidRDefault="0028165C" w:rsidP="000B538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A185367" w14:textId="77777777" w:rsidR="00386E8D" w:rsidRPr="0070026E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46EB0" w14:textId="71CA5CDE" w:rsidR="00386E8D" w:rsidRPr="00512EBF" w:rsidRDefault="0028165C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2E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657085D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8BAFE" w14:textId="2D49EB2F" w:rsidR="00386E8D" w:rsidRPr="0070026E" w:rsidRDefault="00F16C8E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386E8D" w:rsidRPr="00184215" w14:paraId="179FC624" w14:textId="77777777" w:rsidTr="00537EC2">
        <w:tc>
          <w:tcPr>
            <w:tcW w:w="2700" w:type="dxa"/>
            <w:shd w:val="clear" w:color="auto" w:fill="auto"/>
            <w:vAlign w:val="bottom"/>
          </w:tcPr>
          <w:p w14:paraId="716CD7D4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0DD11" w14:textId="77777777" w:rsidR="00386E8D" w:rsidRPr="00BB3D7B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714DDB85" w14:textId="77777777" w:rsidR="00386E8D" w:rsidRPr="00BB3D7B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B7161" w14:textId="7E9135A4" w:rsidR="00386E8D" w:rsidRPr="0070026E" w:rsidRDefault="00E26293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D697E04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428E2" w14:textId="144E1198" w:rsidR="00386E8D" w:rsidRPr="0070026E" w:rsidRDefault="00E26293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71403D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A51B4" w14:textId="5362A787" w:rsidR="00386E8D" w:rsidRPr="0070026E" w:rsidRDefault="0028165C" w:rsidP="000B538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CDD55CF" w14:textId="77777777" w:rsidR="00386E8D" w:rsidRPr="0070026E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1C3DC" w14:textId="172359BE" w:rsidR="00386E8D" w:rsidRPr="00512EBF" w:rsidRDefault="0028165C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2E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33AAB6" w14:textId="77777777" w:rsidR="00386E8D" w:rsidRPr="0070026E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28CF26" w14:textId="42EFE9AB" w:rsidR="00386E8D" w:rsidRPr="0070026E" w:rsidRDefault="00F16C8E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537EC2" w:rsidRPr="00184215" w14:paraId="0F8B0DF4" w14:textId="77777777" w:rsidTr="00537EC2">
        <w:tc>
          <w:tcPr>
            <w:tcW w:w="2700" w:type="dxa"/>
            <w:shd w:val="clear" w:color="auto" w:fill="auto"/>
            <w:vAlign w:val="bottom"/>
          </w:tcPr>
          <w:p w14:paraId="454BB761" w14:textId="4BA79285" w:rsidR="00C17A76" w:rsidRPr="009F50AE" w:rsidRDefault="00C17A76" w:rsidP="00AD7B8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C6DCA8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</w:tcPr>
          <w:p w14:paraId="5C0BD965" w14:textId="77777777" w:rsidR="00537EC2" w:rsidRPr="009F50AE" w:rsidRDefault="00537EC2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1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9FD2A7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7613E24" w14:textId="77777777" w:rsidR="00537EC2" w:rsidRPr="009F50AE" w:rsidRDefault="00537EC2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99AD04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7A8F464B" w14:textId="77777777" w:rsidR="00537EC2" w:rsidRPr="009F50AE" w:rsidRDefault="00537EC2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6588B543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  <w:vAlign w:val="bottom"/>
          </w:tcPr>
          <w:p w14:paraId="489EBBA8" w14:textId="77777777" w:rsidR="00537EC2" w:rsidRPr="009F50AE" w:rsidRDefault="00537EC2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19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20097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right="-105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82D4B30" w14:textId="77777777" w:rsidR="00537EC2" w:rsidRPr="009F50AE" w:rsidRDefault="00537EC2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9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A6254" w14:textId="77777777" w:rsidR="00537EC2" w:rsidRPr="009F50AE" w:rsidRDefault="00537EC2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86E8D" w:rsidRPr="00184215" w14:paraId="1384601A" w14:textId="77777777" w:rsidTr="00537EC2">
        <w:tc>
          <w:tcPr>
            <w:tcW w:w="2700" w:type="dxa"/>
            <w:shd w:val="clear" w:color="auto" w:fill="auto"/>
            <w:vAlign w:val="bottom"/>
          </w:tcPr>
          <w:p w14:paraId="678104C1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BA04A5C" w14:textId="77777777" w:rsidR="00386E8D" w:rsidRPr="00BB3D7B" w:rsidRDefault="00386E8D" w:rsidP="00AD7B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F519AFE" w14:textId="77777777" w:rsidR="00386E8D" w:rsidRPr="00BB3D7B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B3C781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F999C5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98D08B6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2940868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1352E7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14602896" w14:textId="77777777" w:rsidR="00386E8D" w:rsidRPr="0070026E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801AC9A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3476CEF" w14:textId="77777777" w:rsidR="00386E8D" w:rsidRPr="0070026E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62AD042" w14:textId="77777777" w:rsidR="00386E8D" w:rsidRPr="0070026E" w:rsidRDefault="00386E8D" w:rsidP="00AD7B8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6A281773" w14:textId="77777777" w:rsidTr="00391032">
        <w:tc>
          <w:tcPr>
            <w:tcW w:w="2700" w:type="dxa"/>
            <w:shd w:val="clear" w:color="auto" w:fill="auto"/>
            <w:vAlign w:val="bottom"/>
          </w:tcPr>
          <w:p w14:paraId="5867940B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18A75898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66FE7697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4B18619C" w14:textId="77777777" w:rsidR="00386E8D" w:rsidRPr="00BB3D7B" w:rsidRDefault="00386E8D" w:rsidP="00391032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016586F3" w14:textId="77777777" w:rsidR="00386E8D" w:rsidRPr="00BB3D7B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EF6D39F" w14:textId="546BCA9F" w:rsidR="00386E8D" w:rsidRPr="0070026E" w:rsidRDefault="00584C70" w:rsidP="000B538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214F35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8DAF66D" w14:textId="77777777" w:rsidR="00386E8D" w:rsidRDefault="00386E8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0DE109" w14:textId="77777777" w:rsidR="0069606D" w:rsidRDefault="0069606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E87E6D" w14:textId="315CFACA" w:rsidR="0069606D" w:rsidRPr="0070026E" w:rsidRDefault="0069606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8471FC5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0B9AB24B" w14:textId="316A3DE8" w:rsidR="00386E8D" w:rsidRPr="0070026E" w:rsidRDefault="009A7BB0" w:rsidP="0039103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7,917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48B6A609" w14:textId="77777777" w:rsidR="00386E8D" w:rsidRPr="0070026E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20C895A" w14:textId="2D518D73" w:rsidR="00386E8D" w:rsidRPr="0070026E" w:rsidRDefault="007C25F0" w:rsidP="0039103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FE129E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F1D17D6" w14:textId="39F90023" w:rsidR="00386E8D" w:rsidRPr="0070026E" w:rsidRDefault="00EE08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58,450</w:t>
            </w:r>
          </w:p>
        </w:tc>
      </w:tr>
      <w:tr w:rsidR="00386E8D" w:rsidRPr="00184215" w14:paraId="1279E15C" w14:textId="77777777" w:rsidTr="00391032">
        <w:tc>
          <w:tcPr>
            <w:tcW w:w="2700" w:type="dxa"/>
            <w:shd w:val="clear" w:color="auto" w:fill="auto"/>
            <w:vAlign w:val="bottom"/>
          </w:tcPr>
          <w:p w14:paraId="1F188526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หุ้นกู้ที่วัดมูลค่าด้วยราคาทุน</w:t>
            </w:r>
          </w:p>
          <w:p w14:paraId="0AB8CBA3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E68F4F8" w14:textId="77777777" w:rsidR="00386E8D" w:rsidRPr="00BB3D7B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BB3D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4B8AB63E" w14:textId="77777777" w:rsidR="00386E8D" w:rsidRPr="00BB3D7B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F1FD" w14:textId="77777777" w:rsidR="00584C70" w:rsidRDefault="00584C70" w:rsidP="0039103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7E54F2" w14:textId="7BC8BA09" w:rsidR="00386E8D" w:rsidRPr="0070026E" w:rsidRDefault="00584C70" w:rsidP="0039103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8D9B62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BAF40" w14:textId="77777777" w:rsidR="00386E8D" w:rsidRDefault="00386E8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38EE5C8" w14:textId="237ECDEB" w:rsidR="0069606D" w:rsidRPr="0070026E" w:rsidRDefault="0069606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11E1B3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A5BEC69" w14:textId="77777777" w:rsidR="00386E8D" w:rsidRDefault="00386E8D" w:rsidP="0039103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0C8B23" w14:textId="5775331E" w:rsidR="009A7BB0" w:rsidRPr="0070026E" w:rsidRDefault="009A7BB0" w:rsidP="00391032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D4281F9" w14:textId="77777777" w:rsidR="00386E8D" w:rsidRPr="0070026E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1982" w14:textId="2A4932DE" w:rsidR="00386E8D" w:rsidRPr="00D45F94" w:rsidRDefault="007C25F0" w:rsidP="0039103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45F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45F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  <w:r w:rsidRPr="00D45F94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2BC40DA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0E6FA" w14:textId="12F5F4F8" w:rsidR="00386E8D" w:rsidRPr="0070026E" w:rsidRDefault="00DB63E8" w:rsidP="00391032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86E8D" w:rsidRPr="00184215" w14:paraId="1C2263D1" w14:textId="77777777" w:rsidTr="00391032">
        <w:tc>
          <w:tcPr>
            <w:tcW w:w="2700" w:type="dxa"/>
            <w:shd w:val="clear" w:color="auto" w:fill="auto"/>
            <w:vAlign w:val="bottom"/>
          </w:tcPr>
          <w:p w14:paraId="68C74669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508A1" w14:textId="77777777" w:rsidR="00386E8D" w:rsidRPr="00BB3D7B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</w:t>
            </w:r>
            <w:r w:rsidRPr="00BB3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241" w:type="dxa"/>
            <w:vAlign w:val="bottom"/>
          </w:tcPr>
          <w:p w14:paraId="5088E433" w14:textId="77777777" w:rsidR="00386E8D" w:rsidRPr="00BB3D7B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75EF5" w14:textId="6A7441EA" w:rsidR="00386E8D" w:rsidRPr="0070026E" w:rsidRDefault="00E93046" w:rsidP="000B538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0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17,867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5F29C17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5B1C50" w14:textId="52AE7587" w:rsidR="00386E8D" w:rsidRPr="0070026E" w:rsidRDefault="0069606D" w:rsidP="0039103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D59E980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FB56F" w14:textId="1D59B7ED" w:rsidR="00386E8D" w:rsidRPr="0070026E" w:rsidRDefault="00840FFF" w:rsidP="0039103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7,917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4BC02662" w14:textId="77777777" w:rsidR="00386E8D" w:rsidRPr="0070026E" w:rsidRDefault="00386E8D" w:rsidP="003910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8D6D3F" w14:textId="086CFD22" w:rsidR="00386E8D" w:rsidRPr="004A7ADC" w:rsidRDefault="00D44FC2" w:rsidP="0039103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A7AD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4A7A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  <w:r w:rsidRPr="004A7ADC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DA4D617" w14:textId="77777777" w:rsidR="00386E8D" w:rsidRPr="0070026E" w:rsidRDefault="00386E8D" w:rsidP="0039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B5FFC7" w14:textId="54A1D21E" w:rsidR="00386E8D" w:rsidRPr="0070026E" w:rsidRDefault="00B866E7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58,450</w:t>
            </w:r>
          </w:p>
        </w:tc>
      </w:tr>
    </w:tbl>
    <w:p w14:paraId="6E5BF967" w14:textId="77777777" w:rsidR="00386E8D" w:rsidRPr="00E2773D" w:rsidRDefault="00386E8D" w:rsidP="00386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lang w:val="en-GB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386E8D" w:rsidRPr="00184215" w14:paraId="26F50D87" w14:textId="77777777" w:rsidTr="00DC3B3D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3F5DACC" w14:textId="77777777" w:rsidR="00386E8D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59D78BE4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1E8F9E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788434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7496A2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DC39339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2F3F1C3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38E89A6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E438DE8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0A7DDA4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32EEA6D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08831372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78DBCA1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8A3985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8CD4C4D" w14:textId="77777777" w:rsidR="00386E8D" w:rsidRPr="00184215" w:rsidRDefault="00386E8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386E8D" w:rsidRPr="00184215" w14:paraId="74CE0FC4" w14:textId="77777777" w:rsidTr="00DC3B3D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2214A892" w14:textId="77777777" w:rsidR="00386E8D" w:rsidRPr="00184215" w:rsidRDefault="00386E8D" w:rsidP="00AD7B8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0D93A92E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6E8D" w:rsidRPr="00184215" w14:paraId="4A835C98" w14:textId="77777777" w:rsidTr="00DC3B3D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203FCC0A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</w:tr>
      <w:tr w:rsidR="00386E8D" w:rsidRPr="00184215" w14:paraId="7CE07AF4" w14:textId="77777777" w:rsidTr="00AD7B8D">
        <w:tc>
          <w:tcPr>
            <w:tcW w:w="2700" w:type="dxa"/>
            <w:shd w:val="clear" w:color="auto" w:fill="auto"/>
            <w:vAlign w:val="bottom"/>
          </w:tcPr>
          <w:p w14:paraId="2C841F91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3BBCA2D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6480BA5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F396FB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FF3CD17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70F9DC9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D24E4DC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6CB8A5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4F45AEC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D50E66E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3A4C382" w14:textId="77777777" w:rsidR="00386E8D" w:rsidRPr="00184215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2ED18E3" w14:textId="77777777" w:rsidR="00386E8D" w:rsidRPr="00184215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E8D" w:rsidRPr="00184215" w14:paraId="3A03C212" w14:textId="77777777" w:rsidTr="00391032">
        <w:tc>
          <w:tcPr>
            <w:tcW w:w="2700" w:type="dxa"/>
            <w:shd w:val="clear" w:color="auto" w:fill="auto"/>
            <w:vAlign w:val="bottom"/>
          </w:tcPr>
          <w:p w14:paraId="4AD9CF36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20EF2C1A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  <w:vAlign w:val="bottom"/>
          </w:tcPr>
          <w:p w14:paraId="127BA0FD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2BDBBE96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82B4E92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71F4DB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ECB49C7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7DA376D" w14:textId="77777777" w:rsidR="00386E8D" w:rsidRDefault="00386E8D" w:rsidP="000B538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98D2C29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7E3F962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7FE3124B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41C474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71A5DB3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989616A" w14:textId="77777777" w:rsidR="00386E8D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6ADAA0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521208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38A7195" w14:textId="77777777" w:rsidR="00386E8D" w:rsidRPr="00684A80" w:rsidRDefault="00386E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342F35" w14:textId="77777777" w:rsidR="00386E8D" w:rsidRPr="00684A80" w:rsidRDefault="00386E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684A80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386E8D" w:rsidRPr="00184215" w14:paraId="29E7B3C1" w14:textId="77777777" w:rsidTr="00391032">
        <w:tc>
          <w:tcPr>
            <w:tcW w:w="2700" w:type="dxa"/>
            <w:shd w:val="clear" w:color="auto" w:fill="auto"/>
            <w:vAlign w:val="bottom"/>
          </w:tcPr>
          <w:p w14:paraId="3D3900C2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4EDEF29C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0E263C" w14:textId="77777777" w:rsidR="00386E8D" w:rsidRPr="00284198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7137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41" w:type="dxa"/>
            <w:vAlign w:val="bottom"/>
          </w:tcPr>
          <w:p w14:paraId="6BDDA449" w14:textId="77777777" w:rsidR="00386E8D" w:rsidRPr="004F13C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47237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E7ED3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4F13C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8E42C23" w14:textId="77777777" w:rsidR="00386E8D" w:rsidRPr="004F13C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DF922" w14:textId="77777777" w:rsidR="00386E8D" w:rsidRDefault="00386E8D" w:rsidP="000B538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CB4C97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4C43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5462263" w14:textId="77777777" w:rsidR="00386E8D" w:rsidRPr="004F13C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EA1E829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544F93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4F13C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17D9CB6" w14:textId="77777777" w:rsidR="00386E8D" w:rsidRPr="004F13C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B196" w14:textId="77777777" w:rsidR="00386E8D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367533" w14:textId="77777777" w:rsidR="00386E8D" w:rsidRPr="004F13CA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3AF7B9" w14:textId="77777777" w:rsidR="00386E8D" w:rsidRPr="00284198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E5803" w14:textId="77777777" w:rsidR="00386E8D" w:rsidRPr="00684A80" w:rsidRDefault="00386E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C342D5" w14:textId="77777777" w:rsidR="00386E8D" w:rsidRPr="00684A80" w:rsidRDefault="00386E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684A80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386E8D" w:rsidRPr="00184215" w14:paraId="0FBD9B29" w14:textId="77777777" w:rsidTr="00391032">
        <w:tc>
          <w:tcPr>
            <w:tcW w:w="2700" w:type="dxa"/>
            <w:shd w:val="clear" w:color="auto" w:fill="auto"/>
            <w:vAlign w:val="bottom"/>
          </w:tcPr>
          <w:p w14:paraId="38E7CCCE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8BE93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7A3C8AB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63BF5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4471F50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91CD2" w14:textId="77777777" w:rsidR="00386E8D" w:rsidRPr="00FE5E32" w:rsidRDefault="00386E8D" w:rsidP="000B538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5E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FE5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</w:t>
            </w:r>
            <w:r w:rsidRPr="00FE5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E5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FE5E3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2239F8B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C900F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61F4CE3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59E92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331157E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23D12" w14:textId="77777777" w:rsidR="00386E8D" w:rsidRPr="00684A80" w:rsidRDefault="00386E8D" w:rsidP="000B538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4A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360,000</w:t>
            </w:r>
          </w:p>
        </w:tc>
      </w:tr>
      <w:tr w:rsidR="00386E8D" w:rsidRPr="00184215" w14:paraId="789768FD" w14:textId="77777777" w:rsidTr="00AD7B8D">
        <w:tc>
          <w:tcPr>
            <w:tcW w:w="2700" w:type="dxa"/>
            <w:shd w:val="clear" w:color="auto" w:fill="auto"/>
            <w:vAlign w:val="bottom"/>
          </w:tcPr>
          <w:p w14:paraId="3763A809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05322EAD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135484F" w14:textId="77777777" w:rsidR="00386E8D" w:rsidRPr="004C437A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423F803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2EE4191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9560D2C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5444559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725448B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BC360D7" w14:textId="77777777" w:rsidR="00386E8D" w:rsidRPr="004C437A" w:rsidRDefault="00386E8D" w:rsidP="00AD7B8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0166D181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shd w:val="clear" w:color="auto" w:fill="auto"/>
          </w:tcPr>
          <w:p w14:paraId="607FFA95" w14:textId="77777777" w:rsidR="00386E8D" w:rsidRPr="004C437A" w:rsidRDefault="00386E8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8BD133A" w14:textId="77777777" w:rsidR="00386E8D" w:rsidRPr="004C437A" w:rsidRDefault="00386E8D" w:rsidP="00AD7B8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6E8D" w:rsidRPr="00184215" w14:paraId="5D757054" w14:textId="77777777" w:rsidTr="00AD7B8D">
        <w:tc>
          <w:tcPr>
            <w:tcW w:w="2700" w:type="dxa"/>
            <w:shd w:val="clear" w:color="auto" w:fill="auto"/>
            <w:vAlign w:val="bottom"/>
          </w:tcPr>
          <w:p w14:paraId="63A3B8B4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ตั๋วแลกเงินที่วัดมูลค่าด้วย</w:t>
            </w:r>
          </w:p>
          <w:p w14:paraId="1AF1C8E7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900" w:type="dxa"/>
          </w:tcPr>
          <w:p w14:paraId="48B514E4" w14:textId="77777777" w:rsidR="00386E8D" w:rsidRDefault="00386E8D" w:rsidP="000B538F">
            <w:pPr>
              <w:pStyle w:val="acctfourfigures"/>
              <w:tabs>
                <w:tab w:val="clear" w:pos="765"/>
                <w:tab w:val="decimal" w:pos="435"/>
                <w:tab w:val="decimal" w:pos="860"/>
              </w:tabs>
              <w:spacing w:line="240" w:lineRule="atLeast"/>
              <w:ind w:left="-471" w:right="-105" w:firstLine="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EF59E6" w14:textId="77777777" w:rsidR="00386E8D" w:rsidRPr="00E862F8" w:rsidRDefault="00386E8D" w:rsidP="000B538F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71" w:right="-105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A58BC0D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932FCFD" w14:textId="77777777" w:rsidR="00386E8D" w:rsidRDefault="00386E8D" w:rsidP="000B53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04D94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71" w:right="-109" w:firstLine="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249" w:type="dxa"/>
            <w:shd w:val="clear" w:color="auto" w:fill="auto"/>
          </w:tcPr>
          <w:p w14:paraId="064CEE2D" w14:textId="77777777" w:rsidR="00386E8D" w:rsidRPr="0085209C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059EBCB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7B479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369344BF" w14:textId="77777777" w:rsidR="00386E8D" w:rsidRPr="0085209C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AC13578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D0D83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86C6162" w14:textId="77777777" w:rsidR="00386E8D" w:rsidRPr="0085209C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20E0E41D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9BFB82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620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8520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0,000</w:t>
            </w: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10C954C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0AC8742E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471" w:right="-100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1DCE05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43" w:right="-100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386E8D" w:rsidRPr="00184215" w14:paraId="6E276551" w14:textId="77777777" w:rsidTr="00AD7B8D">
        <w:tc>
          <w:tcPr>
            <w:tcW w:w="2700" w:type="dxa"/>
            <w:shd w:val="clear" w:color="auto" w:fill="auto"/>
            <w:vAlign w:val="bottom"/>
          </w:tcPr>
          <w:p w14:paraId="7D633089" w14:textId="77777777" w:rsidR="00386E8D" w:rsidRDefault="00386E8D" w:rsidP="00AD7B8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149F8CB" w14:textId="77777777" w:rsidR="00386E8D" w:rsidRPr="00184215" w:rsidRDefault="00386E8D" w:rsidP="00AD7B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DA7BDB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71CE60EA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1568E1A1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49143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right="-108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B65A4E3" w14:textId="77777777" w:rsidR="00386E8D" w:rsidRPr="0085209C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5736185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108FA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79723A9B" w14:textId="77777777" w:rsidR="00386E8D" w:rsidRPr="0085209C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E3F39B5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958FB9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right="344" w:firstLine="51"/>
              <w:rPr>
                <w:rFonts w:asciiTheme="majorBidi" w:hAnsiTheme="majorBidi" w:cstheme="majorBidi"/>
                <w:sz w:val="30"/>
                <w:szCs w:val="30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66B7842C" w14:textId="77777777" w:rsidR="00386E8D" w:rsidRPr="0085209C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</w:tcPr>
          <w:p w14:paraId="29566F44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3F75107" w14:textId="77777777" w:rsidR="00386E8D" w:rsidRPr="0085209C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8520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  <w:r w:rsidRPr="0085209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1EC64C3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4E28A59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1E23566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4C43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386E8D" w:rsidRPr="00184215" w14:paraId="18F7DCE3" w14:textId="77777777" w:rsidTr="00AD7B8D">
        <w:tc>
          <w:tcPr>
            <w:tcW w:w="2700" w:type="dxa"/>
            <w:shd w:val="clear" w:color="auto" w:fill="auto"/>
            <w:vAlign w:val="bottom"/>
          </w:tcPr>
          <w:p w14:paraId="7866B767" w14:textId="77777777" w:rsidR="00386E8D" w:rsidRPr="00184215" w:rsidRDefault="00386E8D" w:rsidP="00AD7B8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6E8AD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  <w:vAlign w:val="bottom"/>
          </w:tcPr>
          <w:p w14:paraId="1368EAE0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right="-26"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7456D" w14:textId="77777777" w:rsidR="00386E8D" w:rsidRPr="00A732CC" w:rsidRDefault="00386E8D" w:rsidP="000B538F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71" w:right="-19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3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49" w:type="dxa"/>
            <w:shd w:val="clear" w:color="auto" w:fill="auto"/>
          </w:tcPr>
          <w:p w14:paraId="20FF4D54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6441D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BAFFA02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916E0BC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71" w:firstLine="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7DB88D78" w14:textId="77777777" w:rsidR="00386E8D" w:rsidRPr="004C437A" w:rsidRDefault="00386E8D" w:rsidP="000B538F">
            <w:pPr>
              <w:pStyle w:val="acctfourfigures"/>
              <w:tabs>
                <w:tab w:val="clear" w:pos="765"/>
              </w:tabs>
              <w:spacing w:line="240" w:lineRule="atLeast"/>
              <w:ind w:firstLine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83A7E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43" w:right="-107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  <w:r w:rsidRPr="004C4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888BE07" w14:textId="77777777" w:rsidR="00386E8D" w:rsidRPr="004C437A" w:rsidRDefault="00386E8D" w:rsidP="000B5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EEC9B" w14:textId="77777777" w:rsidR="00386E8D" w:rsidRPr="004C437A" w:rsidRDefault="00386E8D" w:rsidP="000B53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14" w:firstLine="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4C4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86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64E4137E" w14:textId="77777777" w:rsidR="00F51EC2" w:rsidRPr="00345C7A" w:rsidRDefault="00F51EC2" w:rsidP="00F51EC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31BB4D12" w14:textId="3347CF2F" w:rsidR="00485943" w:rsidRPr="00345C7A" w:rsidRDefault="00A73FC8" w:rsidP="0048594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45C7A">
        <w:rPr>
          <w:rFonts w:ascii="Angsana New" w:hAnsi="Angsana New" w:cs="Angsana New"/>
          <w:sz w:val="30"/>
          <w:szCs w:val="30"/>
          <w:u w:val="none"/>
          <w:cs/>
          <w:lang w:val="th-TH"/>
        </w:rPr>
        <w:t>หนี้สินที่มีภาระดอกเบี้ย</w:t>
      </w:r>
      <w:bookmarkStart w:id="0" w:name="_GoBack"/>
      <w:bookmarkEnd w:id="0"/>
    </w:p>
    <w:p w14:paraId="7706C184" w14:textId="77777777" w:rsidR="00485943" w:rsidRPr="00345C7A" w:rsidRDefault="00485943" w:rsidP="00516D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DE99E4" w14:textId="329E1E8C" w:rsidR="00A73FC8" w:rsidRPr="00345C7A" w:rsidRDefault="00A73FC8" w:rsidP="00516DDF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u w:val="none"/>
          <w:cs/>
          <w:lang w:val="th-TH"/>
        </w:rPr>
      </w:pPr>
      <w:r w:rsidRPr="00345C7A">
        <w:rPr>
          <w:rFonts w:ascii="Angsana New" w:hAnsi="Angsana New" w:cs="Angsana New" w:hint="cs"/>
          <w:i/>
          <w:iCs/>
          <w:sz w:val="30"/>
          <w:szCs w:val="30"/>
          <w:u w:val="none"/>
          <w:cs/>
        </w:rPr>
        <w:t>เงินกู้ระยะสั้นจากสถาบันการเงิน</w:t>
      </w:r>
    </w:p>
    <w:p w14:paraId="2CC28FA1" w14:textId="77777777" w:rsidR="00A73FC8" w:rsidRPr="00345C7A" w:rsidRDefault="00A73FC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B99C8" w14:textId="52D7C376" w:rsidR="003C1D00" w:rsidRPr="00345C7A" w:rsidRDefault="00A73FC8" w:rsidP="00572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5C7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C5CDF" w:rsidRPr="00345C7A">
        <w:rPr>
          <w:rFonts w:ascii="Angsana New" w:hAnsi="Angsana New"/>
          <w:sz w:val="30"/>
          <w:szCs w:val="30"/>
        </w:rPr>
        <w:t>3</w:t>
      </w:r>
      <w:r w:rsidR="006559FB" w:rsidRPr="00345C7A">
        <w:rPr>
          <w:rFonts w:ascii="Angsana New" w:hAnsi="Angsana New"/>
          <w:sz w:val="30"/>
          <w:szCs w:val="30"/>
        </w:rPr>
        <w:t>0</w:t>
      </w:r>
      <w:r w:rsidRPr="00345C7A">
        <w:rPr>
          <w:rFonts w:ascii="Angsana New" w:hAnsi="Angsana New"/>
          <w:sz w:val="30"/>
          <w:szCs w:val="30"/>
          <w:cs/>
        </w:rPr>
        <w:t xml:space="preserve"> </w:t>
      </w:r>
      <w:r w:rsidRPr="00345C7A">
        <w:rPr>
          <w:rFonts w:ascii="Angsana New" w:hAnsi="Angsana New" w:hint="cs"/>
          <w:sz w:val="30"/>
          <w:szCs w:val="30"/>
          <w:cs/>
        </w:rPr>
        <w:t>ม</w:t>
      </w:r>
      <w:r w:rsidR="006559FB" w:rsidRPr="00345C7A">
        <w:rPr>
          <w:rFonts w:ascii="Angsana New" w:hAnsi="Angsana New" w:hint="cs"/>
          <w:sz w:val="30"/>
          <w:szCs w:val="30"/>
          <w:cs/>
        </w:rPr>
        <w:t>ิถุ</w:t>
      </w:r>
      <w:r w:rsidRPr="00345C7A">
        <w:rPr>
          <w:rFonts w:ascii="Angsana New" w:hAnsi="Angsana New" w:hint="cs"/>
          <w:sz w:val="30"/>
          <w:szCs w:val="30"/>
          <w:cs/>
        </w:rPr>
        <w:t>นา</w:t>
      </w:r>
      <w:r w:rsidR="006559FB" w:rsidRPr="00345C7A">
        <w:rPr>
          <w:rFonts w:ascii="Angsana New" w:hAnsi="Angsana New" w:hint="cs"/>
          <w:sz w:val="30"/>
          <w:szCs w:val="30"/>
          <w:cs/>
        </w:rPr>
        <w:t>ยน</w:t>
      </w:r>
      <w:r w:rsidRPr="00345C7A">
        <w:rPr>
          <w:rFonts w:ascii="Angsana New" w:hAnsi="Angsana New" w:hint="cs"/>
          <w:sz w:val="30"/>
          <w:szCs w:val="30"/>
          <w:cs/>
        </w:rPr>
        <w:t xml:space="preserve"> </w:t>
      </w:r>
      <w:r w:rsidR="000C5CDF" w:rsidRPr="00345C7A">
        <w:rPr>
          <w:rFonts w:ascii="Angsana New" w:hAnsi="Angsana New"/>
          <w:sz w:val="30"/>
          <w:szCs w:val="30"/>
        </w:rPr>
        <w:t>256</w:t>
      </w:r>
      <w:r w:rsidR="00CA58FE" w:rsidRPr="00345C7A">
        <w:rPr>
          <w:rFonts w:ascii="Angsana New" w:hAnsi="Angsana New"/>
          <w:sz w:val="30"/>
          <w:szCs w:val="30"/>
        </w:rPr>
        <w:t>4</w:t>
      </w:r>
      <w:r w:rsidRPr="00345C7A">
        <w:rPr>
          <w:rFonts w:ascii="Angsana New" w:hAnsi="Angsana New"/>
          <w:sz w:val="30"/>
          <w:szCs w:val="30"/>
          <w:cs/>
        </w:rPr>
        <w:t xml:space="preserve"> บริษัท</w:t>
      </w:r>
      <w:r w:rsidRPr="00345C7A">
        <w:rPr>
          <w:rFonts w:ascii="Angsana New" w:hAnsi="Angsana New" w:hint="cs"/>
          <w:sz w:val="30"/>
          <w:szCs w:val="30"/>
          <w:cs/>
        </w:rPr>
        <w:t>มี</w:t>
      </w:r>
      <w:r w:rsidRPr="00345C7A">
        <w:rPr>
          <w:rFonts w:ascii="Angsana New" w:hAnsi="Angsana New"/>
          <w:sz w:val="30"/>
          <w:szCs w:val="30"/>
          <w:cs/>
        </w:rPr>
        <w:t>สัญญากู้ยืมเงินระยะสั้นจากสถาบันการเงินในประเทศซึ่งประกอบด้วย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ตั๋วสัญญาใช้เงินอายุ </w:t>
      </w:r>
      <w:r w:rsidR="00AF1A72" w:rsidRPr="00345C7A">
        <w:rPr>
          <w:rFonts w:ascii="Angsana New" w:hAnsi="Angsana New"/>
          <w:sz w:val="30"/>
          <w:szCs w:val="30"/>
        </w:rPr>
        <w:t>3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 เดือน </w:t>
      </w:r>
      <w:r w:rsidR="00A269B1" w:rsidRPr="00345C7A">
        <w:rPr>
          <w:rFonts w:ascii="Angsana New" w:hAnsi="Angsana New" w:hint="cs"/>
          <w:sz w:val="30"/>
          <w:szCs w:val="30"/>
          <w:cs/>
        </w:rPr>
        <w:t>หลายฉบับ</w:t>
      </w:r>
      <w:r w:rsidR="003C1D00" w:rsidRPr="00345C7A">
        <w:rPr>
          <w:rFonts w:ascii="Angsana New" w:hAnsi="Angsana New"/>
          <w:sz w:val="30"/>
          <w:szCs w:val="30"/>
          <w:cs/>
        </w:rPr>
        <w:t>จำนวน</w:t>
      </w:r>
      <w:r w:rsidR="00F46CFA" w:rsidRPr="00345C7A">
        <w:rPr>
          <w:rFonts w:ascii="Angsana New" w:hAnsi="Angsana New" w:hint="cs"/>
          <w:sz w:val="30"/>
          <w:szCs w:val="30"/>
          <w:cs/>
        </w:rPr>
        <w:t>เงิน</w:t>
      </w:r>
      <w:r w:rsidR="00491703" w:rsidRPr="00345C7A">
        <w:rPr>
          <w:rFonts w:ascii="Angsana New" w:hAnsi="Angsana New" w:hint="cs"/>
          <w:sz w:val="30"/>
          <w:szCs w:val="30"/>
          <w:cs/>
        </w:rPr>
        <w:t>รวม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 </w:t>
      </w:r>
      <w:r w:rsidR="00E41BD8" w:rsidRPr="00345C7A">
        <w:rPr>
          <w:rFonts w:ascii="Angsana New" w:hAnsi="Angsana New"/>
          <w:sz w:val="30"/>
          <w:szCs w:val="30"/>
        </w:rPr>
        <w:t>300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โดยมีอัตราดอกเบี้ยร้อยละ </w:t>
      </w:r>
      <w:r w:rsidR="003C1D00" w:rsidRPr="00345C7A">
        <w:rPr>
          <w:rFonts w:ascii="Angsana New" w:hAnsi="Angsana New"/>
          <w:sz w:val="30"/>
          <w:szCs w:val="30"/>
        </w:rPr>
        <w:t>2</w:t>
      </w:r>
      <w:r w:rsidR="003C1D00" w:rsidRPr="00345C7A">
        <w:rPr>
          <w:rFonts w:ascii="Angsana New" w:hAnsi="Angsana New"/>
          <w:sz w:val="30"/>
          <w:szCs w:val="30"/>
          <w:cs/>
        </w:rPr>
        <w:t>.</w:t>
      </w:r>
      <w:r w:rsidR="008905ED" w:rsidRPr="00345C7A">
        <w:rPr>
          <w:rFonts w:ascii="Angsana New" w:hAnsi="Angsana New"/>
          <w:sz w:val="30"/>
          <w:szCs w:val="30"/>
        </w:rPr>
        <w:t>50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 ต่อปี </w:t>
      </w:r>
      <w:r w:rsidR="00F9253B" w:rsidRPr="00345C7A">
        <w:rPr>
          <w:rFonts w:ascii="Angsana New" w:hAnsi="Angsana New" w:hint="cs"/>
          <w:sz w:val="30"/>
          <w:szCs w:val="30"/>
          <w:cs/>
        </w:rPr>
        <w:t>ถึง</w:t>
      </w:r>
      <w:r w:rsidR="00F9253B" w:rsidRPr="00345C7A">
        <w:rPr>
          <w:rFonts w:ascii="Angsana New" w:hAnsi="Angsana New"/>
          <w:sz w:val="30"/>
          <w:szCs w:val="30"/>
          <w:cs/>
        </w:rPr>
        <w:t xml:space="preserve">ร้อยละ </w:t>
      </w:r>
      <w:r w:rsidR="00F9253B" w:rsidRPr="00345C7A">
        <w:rPr>
          <w:rFonts w:ascii="Angsana New" w:hAnsi="Angsana New"/>
          <w:sz w:val="30"/>
          <w:szCs w:val="30"/>
        </w:rPr>
        <w:t>2</w:t>
      </w:r>
      <w:r w:rsidR="00F9253B" w:rsidRPr="00345C7A">
        <w:rPr>
          <w:rFonts w:ascii="Angsana New" w:hAnsi="Angsana New"/>
          <w:sz w:val="30"/>
          <w:szCs w:val="30"/>
          <w:cs/>
        </w:rPr>
        <w:t>.</w:t>
      </w:r>
      <w:r w:rsidR="003D6DC8" w:rsidRPr="00345C7A">
        <w:rPr>
          <w:rFonts w:ascii="Angsana New" w:hAnsi="Angsana New"/>
          <w:sz w:val="30"/>
          <w:szCs w:val="30"/>
        </w:rPr>
        <w:t>75</w:t>
      </w:r>
      <w:r w:rsidR="00F9253B" w:rsidRPr="00345C7A">
        <w:rPr>
          <w:rFonts w:ascii="Angsana New" w:hAnsi="Angsana New"/>
          <w:sz w:val="30"/>
          <w:szCs w:val="30"/>
          <w:cs/>
        </w:rPr>
        <w:t xml:space="preserve"> </w:t>
      </w:r>
      <w:r w:rsidR="00EA13F6" w:rsidRPr="00345C7A">
        <w:rPr>
          <w:rFonts w:ascii="Angsana New" w:hAnsi="Angsana New"/>
          <w:sz w:val="30"/>
          <w:szCs w:val="30"/>
          <w:cs/>
        </w:rPr>
        <w:t xml:space="preserve">  </w:t>
      </w:r>
      <w:r w:rsidR="00F9253B" w:rsidRPr="00345C7A">
        <w:rPr>
          <w:rFonts w:ascii="Angsana New" w:hAnsi="Angsana New"/>
          <w:sz w:val="30"/>
          <w:szCs w:val="30"/>
          <w:cs/>
        </w:rPr>
        <w:t xml:space="preserve">ต่อปี </w:t>
      </w:r>
      <w:r w:rsidR="003C1D00" w:rsidRPr="00345C7A">
        <w:rPr>
          <w:rFonts w:ascii="Angsana New" w:hAnsi="Angsana New"/>
          <w:sz w:val="30"/>
          <w:szCs w:val="30"/>
          <w:cs/>
        </w:rPr>
        <w:t xml:space="preserve">ดอกเบี้ยกำหนดชำระคืนเป็นรายเดือน </w:t>
      </w:r>
    </w:p>
    <w:p w14:paraId="36338B92" w14:textId="4215BC99" w:rsidR="00756C38" w:rsidRPr="00345C7A" w:rsidRDefault="00756C3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182318" w14:textId="407A0D4F" w:rsidR="00C20D86" w:rsidRPr="00345C7A" w:rsidRDefault="00C20D86" w:rsidP="00516DDF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5C7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45C7A">
        <w:rPr>
          <w:rFonts w:asciiTheme="majorBidi" w:hAnsiTheme="majorBidi" w:cstheme="majorBidi"/>
          <w:sz w:val="30"/>
          <w:szCs w:val="30"/>
        </w:rPr>
        <w:t xml:space="preserve"> 3</w:t>
      </w:r>
      <w:r w:rsidR="00752392" w:rsidRPr="00345C7A">
        <w:rPr>
          <w:rFonts w:asciiTheme="majorBidi" w:hAnsiTheme="majorBidi" w:cstheme="majorBidi"/>
          <w:sz w:val="30"/>
          <w:szCs w:val="30"/>
        </w:rPr>
        <w:t xml:space="preserve">0 </w:t>
      </w:r>
      <w:r w:rsidR="00752392" w:rsidRPr="00345C7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45C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5C7A">
        <w:rPr>
          <w:rFonts w:asciiTheme="majorBidi" w:hAnsiTheme="majorBidi" w:cstheme="majorBidi"/>
          <w:sz w:val="30"/>
          <w:szCs w:val="30"/>
        </w:rPr>
        <w:t xml:space="preserve">2564 </w:t>
      </w:r>
      <w:r w:rsidRPr="00345C7A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345C7A">
        <w:rPr>
          <w:rFonts w:asciiTheme="majorBidi" w:hAnsiTheme="majorBidi"/>
          <w:sz w:val="30"/>
          <w:szCs w:val="30"/>
          <w:cs/>
        </w:rPr>
        <w:t xml:space="preserve"> </w:t>
      </w:r>
      <w:r w:rsidR="008F6608">
        <w:rPr>
          <w:rFonts w:asciiTheme="majorBidi" w:hAnsiTheme="majorBidi" w:cstheme="majorBidi"/>
          <w:sz w:val="30"/>
          <w:szCs w:val="30"/>
        </w:rPr>
        <w:t>500</w:t>
      </w:r>
      <w:r w:rsidRPr="00345C7A">
        <w:rPr>
          <w:rFonts w:asciiTheme="majorBidi" w:hAnsiTheme="majorBidi"/>
          <w:sz w:val="30"/>
          <w:szCs w:val="30"/>
          <w:cs/>
        </w:rPr>
        <w:t xml:space="preserve"> </w:t>
      </w:r>
      <w:r w:rsidRPr="00345C7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345C7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45C7A">
        <w:rPr>
          <w:rFonts w:asciiTheme="majorBidi" w:hAnsiTheme="majorBidi" w:cstheme="majorBidi"/>
          <w:i/>
          <w:iCs/>
          <w:sz w:val="30"/>
          <w:szCs w:val="30"/>
        </w:rPr>
        <w:t xml:space="preserve">350 </w:t>
      </w:r>
      <w:r w:rsidRPr="00345C7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345C7A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0C01A3C0" w14:textId="7DE45B55" w:rsidR="004C0498" w:rsidRPr="00345C7A" w:rsidRDefault="004C049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814EEC8" w14:textId="77777777" w:rsidR="00345C7A" w:rsidRDefault="00345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195DDB3" w14:textId="78797F48" w:rsidR="00A73FC8" w:rsidRPr="00345C7A" w:rsidRDefault="00A73FC8" w:rsidP="00516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50"/>
        <w:rPr>
          <w:rFonts w:ascii="Angsana New" w:hAnsi="Angsana New"/>
          <w:b/>
          <w:bCs/>
          <w:i/>
          <w:iCs/>
          <w:sz w:val="30"/>
          <w:szCs w:val="30"/>
        </w:rPr>
      </w:pPr>
      <w:r w:rsidRPr="00345C7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7D670F57" w14:textId="77777777" w:rsidR="00A73FC8" w:rsidRPr="00345C7A" w:rsidRDefault="00A73FC8" w:rsidP="00A7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13"/>
        <w:gridCol w:w="267"/>
        <w:gridCol w:w="1347"/>
        <w:gridCol w:w="265"/>
        <w:gridCol w:w="1239"/>
        <w:gridCol w:w="265"/>
        <w:gridCol w:w="1334"/>
      </w:tblGrid>
      <w:tr w:rsidR="009E0A4F" w:rsidRPr="00184215" w14:paraId="24A701C6" w14:textId="77777777" w:rsidTr="00A5637C">
        <w:trPr>
          <w:trHeight w:val="1249"/>
        </w:trPr>
        <w:tc>
          <w:tcPr>
            <w:tcW w:w="1665" w:type="pct"/>
            <w:vAlign w:val="bottom"/>
          </w:tcPr>
          <w:p w14:paraId="0AD13F84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69" w:type="pct"/>
            <w:vAlign w:val="bottom"/>
          </w:tcPr>
          <w:p w14:paraId="187E72D0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45" w:type="pct"/>
            <w:vAlign w:val="bottom"/>
          </w:tcPr>
          <w:p w14:paraId="46075075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vAlign w:val="bottom"/>
          </w:tcPr>
          <w:p w14:paraId="21A66981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44" w:type="pct"/>
            <w:vAlign w:val="bottom"/>
          </w:tcPr>
          <w:p w14:paraId="082A3AE8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57227CDE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" w:type="pct"/>
            <w:vAlign w:val="bottom"/>
          </w:tcPr>
          <w:p w14:paraId="611D3F64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3A15CB00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1199983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23209C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421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E0A4F" w:rsidRPr="00184215" w14:paraId="54996C4C" w14:textId="77777777" w:rsidTr="00A5637C">
        <w:trPr>
          <w:trHeight w:val="425"/>
        </w:trPr>
        <w:tc>
          <w:tcPr>
            <w:tcW w:w="1665" w:type="pct"/>
            <w:vAlign w:val="bottom"/>
          </w:tcPr>
          <w:p w14:paraId="35FBE192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335" w:type="pct"/>
            <w:gridSpan w:val="7"/>
            <w:vAlign w:val="bottom"/>
          </w:tcPr>
          <w:p w14:paraId="1B09734F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E0A4F" w:rsidRPr="00184215" w14:paraId="244CAB45" w14:textId="77777777" w:rsidTr="00A5637C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1CDC8E35" w14:textId="77777777" w:rsidR="009E0A4F" w:rsidRPr="00184215" w:rsidRDefault="009E0A4F" w:rsidP="00A5637C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="Angsana New" w:hAnsi="Angsana New"/>
                <w:sz w:val="30"/>
                <w:szCs w:val="30"/>
              </w:rPr>
              <w:t>1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862F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769" w:type="pct"/>
            <w:vAlign w:val="bottom"/>
          </w:tcPr>
          <w:p w14:paraId="54483EA0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5" w:type="pct"/>
            <w:vAlign w:val="bottom"/>
          </w:tcPr>
          <w:p w14:paraId="729762E1" w14:textId="77777777" w:rsidR="009E0A4F" w:rsidRPr="00184215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vAlign w:val="bottom"/>
          </w:tcPr>
          <w:p w14:paraId="34B93B03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  <w:tc>
          <w:tcPr>
            <w:tcW w:w="144" w:type="pct"/>
            <w:vAlign w:val="bottom"/>
          </w:tcPr>
          <w:p w14:paraId="4119C3DF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147C1D6D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  <w:tc>
          <w:tcPr>
            <w:tcW w:w="144" w:type="pct"/>
            <w:vAlign w:val="bottom"/>
          </w:tcPr>
          <w:p w14:paraId="7881A926" w14:textId="77777777" w:rsidR="009E0A4F" w:rsidRPr="00184215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21430CBE" w14:textId="77777777" w:rsidR="009E0A4F" w:rsidRPr="00184215" w:rsidRDefault="009E0A4F" w:rsidP="00B0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9E0A4F" w:rsidRPr="00184215" w14:paraId="0F729775" w14:textId="77777777" w:rsidTr="00A5637C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2C532C2B" w14:textId="77777777" w:rsidR="009E0A4F" w:rsidRDefault="009E0A4F" w:rsidP="00A5637C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18421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0DD226A5" w14:textId="77777777" w:rsidR="009E0A4F" w:rsidRPr="00184215" w:rsidRDefault="009E0A4F" w:rsidP="00A5637C">
            <w:pPr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="Angsana New" w:hAnsi="Angsana New"/>
                <w:sz w:val="30"/>
                <w:szCs w:val="30"/>
                <w:cs/>
              </w:rPr>
              <w:t>จากการจัดหาเงิน</w:t>
            </w:r>
          </w:p>
        </w:tc>
        <w:tc>
          <w:tcPr>
            <w:tcW w:w="769" w:type="pct"/>
            <w:shd w:val="clear" w:color="auto" w:fill="auto"/>
          </w:tcPr>
          <w:p w14:paraId="5221442F" w14:textId="77777777" w:rsidR="009E0A4F" w:rsidRPr="00B44921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419A69" w14:textId="54A10354" w:rsidR="009E0A4F" w:rsidRPr="00B44921" w:rsidRDefault="003B624C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258,340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2CCD9818" w14:textId="77777777" w:rsidR="009E0A4F" w:rsidRPr="006A5AA0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6650A469" w14:textId="35FBC553" w:rsidR="009E0A4F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04C3A" w14:textId="0B2A72F7" w:rsidR="009E0A4F" w:rsidRPr="006A5AA0" w:rsidRDefault="00DE7094" w:rsidP="009D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1,600,000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2391F1D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46B97C5" w14:textId="77777777" w:rsidR="009E0A4F" w:rsidRPr="00395914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A1A55" w14:textId="58AA705E" w:rsidR="009E0A4F" w:rsidRPr="006A5AA0" w:rsidRDefault="00CB5B26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4,493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EC130CE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347A277A" w14:textId="77777777" w:rsidR="009E0A4F" w:rsidRDefault="009E0A4F" w:rsidP="00B0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94897" w14:textId="09CAD144" w:rsidR="009E0A4F" w:rsidRPr="006A5AA0" w:rsidRDefault="00322E77" w:rsidP="00B04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1,862,</w:t>
            </w:r>
            <w:r w:rsidR="000637A5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="000637A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E0A4F" w:rsidRPr="00184215" w14:paraId="030D5DEB" w14:textId="77777777" w:rsidTr="00A5637C">
        <w:trPr>
          <w:trHeight w:val="838"/>
        </w:trPr>
        <w:tc>
          <w:tcPr>
            <w:tcW w:w="1665" w:type="pct"/>
            <w:shd w:val="clear" w:color="auto" w:fill="auto"/>
            <w:vAlign w:val="bottom"/>
          </w:tcPr>
          <w:p w14:paraId="3A292BBC" w14:textId="77777777" w:rsidR="009E0A4F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8421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ตัดจำหน่าย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ค่าธรรมเนียมในการจัด</w:t>
            </w:r>
          </w:p>
          <w:p w14:paraId="587FA908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</w:t>
            </w:r>
            <w:r w:rsidRPr="0018421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หาเงินกู้</w:t>
            </w:r>
          </w:p>
        </w:tc>
        <w:tc>
          <w:tcPr>
            <w:tcW w:w="769" w:type="pct"/>
            <w:shd w:val="clear" w:color="auto" w:fill="auto"/>
          </w:tcPr>
          <w:p w14:paraId="34847AAA" w14:textId="42409CCC" w:rsidR="009E0A4F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628EAB" w14:textId="702BB044" w:rsidR="009E0A4F" w:rsidRPr="00B44921" w:rsidRDefault="007F0D2A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0817D4" w14:textId="77777777" w:rsidR="009E0A4F" w:rsidRPr="006A5AA0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286F477" w14:textId="77777777" w:rsidR="009E0A4F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5D218A" w14:textId="48059CD0" w:rsidR="009E0A4F" w:rsidRPr="006A5AA0" w:rsidRDefault="00527F3C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144" w:type="pct"/>
            <w:shd w:val="clear" w:color="auto" w:fill="auto"/>
          </w:tcPr>
          <w:p w14:paraId="35DCA0B2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C0DA647" w14:textId="5751779C" w:rsidR="009E0A4F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0D4EC" w14:textId="3E01EBAB" w:rsidR="009E0A4F" w:rsidRPr="006A5AA0" w:rsidRDefault="00952418" w:rsidP="009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4E54790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5AF73361" w14:textId="77777777" w:rsidR="009E0A4F" w:rsidRDefault="009E0A4F" w:rsidP="0061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B08CC" w14:textId="6A2BBFB5" w:rsidR="009E0A4F" w:rsidRPr="006A5AA0" w:rsidRDefault="00865DF8" w:rsidP="0061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</w:tr>
      <w:tr w:rsidR="009E0A4F" w:rsidRPr="00184215" w14:paraId="7D3D44F9" w14:textId="77777777" w:rsidTr="00A5637C">
        <w:trPr>
          <w:trHeight w:val="410"/>
        </w:trPr>
        <w:tc>
          <w:tcPr>
            <w:tcW w:w="1665" w:type="pct"/>
            <w:shd w:val="clear" w:color="auto" w:fill="auto"/>
            <w:vAlign w:val="bottom"/>
          </w:tcPr>
          <w:p w14:paraId="32D8B1C0" w14:textId="77777777" w:rsidR="009E0A4F" w:rsidRPr="00184215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</w:pPr>
            <w:r w:rsidRPr="00D7396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สัญญาเช่า</w:t>
            </w:r>
            <w:r w:rsidRPr="00D7396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ใหม่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3E27E121" w14:textId="57160DB9" w:rsidR="009E0A4F" w:rsidRPr="00B44921" w:rsidRDefault="007F0D2A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F47952" w14:textId="77777777" w:rsidR="009E0A4F" w:rsidRPr="006A5AA0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2FDEF976" w14:textId="090640B9" w:rsidR="009E0A4F" w:rsidRPr="00863BFC" w:rsidRDefault="000D2434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14DFF6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73E0ADC4" w14:textId="6254C0FB" w:rsidR="009E0A4F" w:rsidRPr="006A5AA0" w:rsidRDefault="00A1357E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  <w:tc>
          <w:tcPr>
            <w:tcW w:w="144" w:type="pct"/>
            <w:shd w:val="clear" w:color="auto" w:fill="auto"/>
          </w:tcPr>
          <w:p w14:paraId="0D772A66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726" w:type="pct"/>
            <w:shd w:val="clear" w:color="auto" w:fill="auto"/>
          </w:tcPr>
          <w:p w14:paraId="2FA237A3" w14:textId="1756C542" w:rsidR="009E0A4F" w:rsidRPr="006A5AA0" w:rsidRDefault="00245B5D" w:rsidP="0061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</w:tr>
      <w:tr w:rsidR="009E0A4F" w:rsidRPr="00184215" w14:paraId="74E5B8F9" w14:textId="77777777" w:rsidTr="00A5637C">
        <w:trPr>
          <w:trHeight w:val="425"/>
        </w:trPr>
        <w:tc>
          <w:tcPr>
            <w:tcW w:w="1665" w:type="pct"/>
            <w:vAlign w:val="bottom"/>
          </w:tcPr>
          <w:p w14:paraId="328BFFB7" w14:textId="27B1A718" w:rsidR="009E0A4F" w:rsidRPr="00B87452" w:rsidRDefault="009E0A4F" w:rsidP="00A5637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8421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86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2261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0 </w:t>
            </w:r>
            <w:r w:rsidR="002261D0" w:rsidRPr="00226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Pr="002261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261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</w:tcPr>
          <w:p w14:paraId="3FDDE1AD" w14:textId="3EB97F40" w:rsidR="009E0A4F" w:rsidRPr="00A366F7" w:rsidRDefault="008F4B1D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45" w:type="pct"/>
          </w:tcPr>
          <w:p w14:paraId="3E278DA7" w14:textId="77777777" w:rsidR="009E0A4F" w:rsidRPr="006A5AA0" w:rsidRDefault="009E0A4F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2176A" w14:textId="4FEDBBD1" w:rsidR="009E0A4F" w:rsidRPr="00A366F7" w:rsidRDefault="000D2434" w:rsidP="000D2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F8E585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F901" w14:textId="2D6F026F" w:rsidR="009E0A4F" w:rsidRPr="00666412" w:rsidRDefault="00927023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17,395</w:t>
            </w:r>
          </w:p>
        </w:tc>
        <w:tc>
          <w:tcPr>
            <w:tcW w:w="144" w:type="pct"/>
            <w:shd w:val="clear" w:color="auto" w:fill="auto"/>
          </w:tcPr>
          <w:p w14:paraId="04228577" w14:textId="77777777" w:rsidR="009E0A4F" w:rsidRPr="006A5AA0" w:rsidRDefault="009E0A4F" w:rsidP="00A5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6E180" w14:textId="19A57E9D" w:rsidR="009E0A4F" w:rsidRPr="007F7117" w:rsidRDefault="003C6B78" w:rsidP="0061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7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317,395</w:t>
            </w:r>
          </w:p>
        </w:tc>
      </w:tr>
    </w:tbl>
    <w:p w14:paraId="584CF0DF" w14:textId="77777777" w:rsidR="00047518" w:rsidRDefault="00047518" w:rsidP="0004751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4AC9063B" w14:textId="6416C33D" w:rsidR="007F7859" w:rsidRDefault="00F43C09" w:rsidP="0057117B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43C09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ทุนเรือนหุ้น  </w:t>
      </w:r>
    </w:p>
    <w:p w14:paraId="0E4A6415" w14:textId="56EE441B" w:rsidR="00F43C09" w:rsidRPr="00F43C09" w:rsidRDefault="00F43C09" w:rsidP="00F43C09">
      <w:pPr>
        <w:rPr>
          <w:rFonts w:cs="Arial"/>
          <w:sz w:val="30"/>
          <w:szCs w:val="30"/>
          <w:cs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420"/>
        <w:gridCol w:w="878"/>
        <w:gridCol w:w="1015"/>
        <w:gridCol w:w="265"/>
        <w:gridCol w:w="992"/>
        <w:gridCol w:w="265"/>
        <w:gridCol w:w="995"/>
        <w:gridCol w:w="265"/>
        <w:gridCol w:w="995"/>
      </w:tblGrid>
      <w:tr w:rsidR="000F27BD" w:rsidRPr="008A3B29" w14:paraId="25B65D85" w14:textId="77777777" w:rsidTr="00F12562">
        <w:trPr>
          <w:tblHeader/>
        </w:trPr>
        <w:tc>
          <w:tcPr>
            <w:tcW w:w="3420" w:type="dxa"/>
          </w:tcPr>
          <w:p w14:paraId="1818883B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</w:tcPr>
          <w:p w14:paraId="002EF3D0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shd w:val="clear" w:color="auto" w:fill="auto"/>
          </w:tcPr>
          <w:p w14:paraId="244C24C4" w14:textId="7DE8CD3D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25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5" w:type="dxa"/>
            <w:shd w:val="clear" w:color="auto" w:fill="auto"/>
          </w:tcPr>
          <w:p w14:paraId="182B4182" w14:textId="77777777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dxa"/>
            <w:gridSpan w:val="3"/>
            <w:shd w:val="clear" w:color="auto" w:fill="auto"/>
          </w:tcPr>
          <w:p w14:paraId="4E7CD2F8" w14:textId="67BCE042" w:rsidR="000F27BD" w:rsidRPr="000F27BD" w:rsidRDefault="000F27BD" w:rsidP="00AD7B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25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47664" w:rsidRPr="008A3B29" w14:paraId="59065003" w14:textId="77777777" w:rsidTr="00F12562">
        <w:trPr>
          <w:tblHeader/>
        </w:trPr>
        <w:tc>
          <w:tcPr>
            <w:tcW w:w="3420" w:type="dxa"/>
          </w:tcPr>
          <w:p w14:paraId="602E8098" w14:textId="5223B954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730839C8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5" w:type="dxa"/>
            <w:shd w:val="clear" w:color="auto" w:fill="auto"/>
          </w:tcPr>
          <w:p w14:paraId="1D9DA372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43941492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2E5FBCF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6BF9F4B6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2DD304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4C0525AE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836D55" w14:textId="77777777" w:rsidR="000F27BD" w:rsidRPr="000F27BD" w:rsidRDefault="000F27BD" w:rsidP="00F12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F27BD" w:rsidRPr="008A3B29" w14:paraId="0DF7845D" w14:textId="77777777" w:rsidTr="00F12562">
        <w:trPr>
          <w:tblHeader/>
        </w:trPr>
        <w:tc>
          <w:tcPr>
            <w:tcW w:w="3420" w:type="dxa"/>
          </w:tcPr>
          <w:p w14:paraId="62385FED" w14:textId="3F89AE45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8" w:type="dxa"/>
          </w:tcPr>
          <w:p w14:paraId="27C4E2F6" w14:textId="77777777" w:rsidR="000F27BD" w:rsidRPr="000F27BD" w:rsidRDefault="000F27BD" w:rsidP="00AD7B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92" w:type="dxa"/>
            <w:gridSpan w:val="7"/>
          </w:tcPr>
          <w:p w14:paraId="4743C55E" w14:textId="77777777" w:rsidR="000F27BD" w:rsidRPr="000F27BD" w:rsidRDefault="000F27BD" w:rsidP="00AD7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(ล้านหุ้น</w:t>
            </w:r>
            <w:r w:rsidRPr="000F27B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0F27B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47664" w:rsidRPr="008A3B29" w14:paraId="71F558BA" w14:textId="77777777" w:rsidTr="00F12562">
        <w:tc>
          <w:tcPr>
            <w:tcW w:w="3420" w:type="dxa"/>
          </w:tcPr>
          <w:p w14:paraId="6B9D95C3" w14:textId="6E754A42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="002432B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432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78" w:type="dxa"/>
          </w:tcPr>
          <w:p w14:paraId="1787399A" w14:textId="4ADBE383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9B981D1" w14:textId="056D4EA0" w:rsidR="00716F53" w:rsidRPr="00031DA9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1CB60399" w14:textId="77777777" w:rsidR="00716F53" w:rsidRPr="00031DA9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DB4C1CD" w14:textId="4D6DF3CA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6A7B984E" w14:textId="77777777" w:rsidR="00716F53" w:rsidRPr="00031DA9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228EE971" w14:textId="0E2E77E9" w:rsidR="00716F53" w:rsidRPr="00031DA9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5F9E4640" w14:textId="77777777" w:rsidR="00716F53" w:rsidRPr="00031DA9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55F9F9EA" w14:textId="27BACBDC" w:rsidR="00716F53" w:rsidRPr="00031DA9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031D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</w:tr>
      <w:tr w:rsidR="00147664" w:rsidRPr="008A3B29" w14:paraId="6379210D" w14:textId="77777777" w:rsidTr="00F12562">
        <w:tc>
          <w:tcPr>
            <w:tcW w:w="3420" w:type="dxa"/>
          </w:tcPr>
          <w:p w14:paraId="6C59C5CA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8" w:type="dxa"/>
          </w:tcPr>
          <w:p w14:paraId="4B05B7B7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3565BF86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1B713B91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6206F2E1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FA08D56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D5AEFCA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4ADE029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D7D858C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04416C15" w14:textId="77777777" w:rsidTr="00F12562">
        <w:tc>
          <w:tcPr>
            <w:tcW w:w="3420" w:type="dxa"/>
          </w:tcPr>
          <w:p w14:paraId="38F5DDB8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78" w:type="dxa"/>
          </w:tcPr>
          <w:p w14:paraId="4B47A832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170C6387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5152F1F5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6191B84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3C419D26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C36A0EF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6C8BA68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2DA3E97F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7A2CFE99" w14:textId="77777777" w:rsidTr="00F12562">
        <w:tc>
          <w:tcPr>
            <w:tcW w:w="3420" w:type="dxa"/>
          </w:tcPr>
          <w:p w14:paraId="5CDC04EB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27B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78" w:type="dxa"/>
          </w:tcPr>
          <w:p w14:paraId="7FB59A69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4F1B5B0" w14:textId="77777777" w:rsidR="00716F53" w:rsidRPr="00716F5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77D41167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DAC8EFC" w14:textId="77777777" w:rsidR="00716F53" w:rsidRPr="00837DB7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FF6290B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2191807C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65FAE7B1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597588D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705837A7" w14:textId="77777777" w:rsidTr="00F12562">
        <w:tc>
          <w:tcPr>
            <w:tcW w:w="3420" w:type="dxa"/>
          </w:tcPr>
          <w:p w14:paraId="2B302A92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71DDE799" w14:textId="5E72045B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</w:tcPr>
          <w:p w14:paraId="690ABA23" w14:textId="442B82D3" w:rsidR="00716F53" w:rsidRPr="001B58C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58C3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5B93BDBC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4DE2BA26" w14:textId="5446B291" w:rsidR="00716F53" w:rsidRPr="0023602D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3602D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  <w:tc>
          <w:tcPr>
            <w:tcW w:w="265" w:type="dxa"/>
          </w:tcPr>
          <w:p w14:paraId="0E0C3061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4A8B449" w14:textId="373D3D51" w:rsidR="00716F53" w:rsidRPr="000D6B01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D6B01">
              <w:rPr>
                <w:rFonts w:asciiTheme="majorBidi" w:hAnsiTheme="majorBidi" w:cs="Angsana New"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57190D17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77180A83" w14:textId="436621B2" w:rsidR="00716F53" w:rsidRPr="00147664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47664">
              <w:rPr>
                <w:rFonts w:asciiTheme="majorBidi" w:hAnsiTheme="majorBidi" w:cs="Angsana New"/>
                <w:sz w:val="30"/>
                <w:szCs w:val="30"/>
                <w:cs/>
              </w:rPr>
              <w:t>5,414</w:t>
            </w:r>
          </w:p>
        </w:tc>
      </w:tr>
      <w:tr w:rsidR="00147664" w:rsidRPr="008A3B29" w14:paraId="466D95B5" w14:textId="77777777" w:rsidTr="00F12562">
        <w:tc>
          <w:tcPr>
            <w:tcW w:w="3420" w:type="dxa"/>
          </w:tcPr>
          <w:p w14:paraId="71FD16AE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78" w:type="dxa"/>
          </w:tcPr>
          <w:p w14:paraId="155BF970" w14:textId="3419A8EF" w:rsidR="00716F53" w:rsidRPr="000F27BD" w:rsidRDefault="00716F53" w:rsidP="00716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27BD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047D0AA5" w14:textId="40277844" w:rsidR="00716F53" w:rsidRPr="001B58C3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B58C3">
              <w:rPr>
                <w:rFonts w:asciiTheme="majorBidi" w:hAnsiTheme="majorBidi" w:cs="Angsana New"/>
                <w:sz w:val="30"/>
                <w:szCs w:val="30"/>
                <w:cs/>
              </w:rPr>
              <w:t>140</w:t>
            </w:r>
          </w:p>
        </w:tc>
        <w:tc>
          <w:tcPr>
            <w:tcW w:w="265" w:type="dxa"/>
          </w:tcPr>
          <w:p w14:paraId="4C0DFDF5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D48BAD" w14:textId="453D90EF" w:rsidR="00716F53" w:rsidRPr="0023602D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3602D">
              <w:rPr>
                <w:rFonts w:asciiTheme="majorBidi" w:hAnsiTheme="majorBidi" w:cs="Angsana New"/>
                <w:sz w:val="30"/>
                <w:szCs w:val="30"/>
                <w:cs/>
              </w:rPr>
              <w:t>728</w:t>
            </w:r>
          </w:p>
        </w:tc>
        <w:tc>
          <w:tcPr>
            <w:tcW w:w="265" w:type="dxa"/>
          </w:tcPr>
          <w:p w14:paraId="27FF465D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3B2173" w14:textId="65EDFE8F" w:rsidR="00716F53" w:rsidRPr="000D6B01" w:rsidRDefault="00716F53" w:rsidP="000D6B01">
            <w:pPr>
              <w:pStyle w:val="30"/>
              <w:tabs>
                <w:tab w:val="clear" w:pos="360"/>
                <w:tab w:val="clear" w:pos="720"/>
                <w:tab w:val="decimal" w:pos="465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D6B01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14:paraId="027EED15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5A59E9DC" w14:textId="764B96B4" w:rsidR="00716F53" w:rsidRPr="00147664" w:rsidRDefault="00716F53" w:rsidP="00EA773C">
            <w:pPr>
              <w:pStyle w:val="30"/>
              <w:tabs>
                <w:tab w:val="clear" w:pos="360"/>
                <w:tab w:val="clear" w:pos="720"/>
                <w:tab w:val="decimal" w:pos="441"/>
              </w:tabs>
              <w:spacing w:line="240" w:lineRule="atLeast"/>
              <w:ind w:right="-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4766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147664" w:rsidRPr="008A3B29" w14:paraId="07CEFE1F" w14:textId="77777777" w:rsidTr="00F12562">
        <w:tc>
          <w:tcPr>
            <w:tcW w:w="3420" w:type="dxa"/>
          </w:tcPr>
          <w:p w14:paraId="75152A1A" w14:textId="37AEFE91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E143D" w:rsidRPr="000E14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E143D" w:rsidRPr="000E143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78" w:type="dxa"/>
          </w:tcPr>
          <w:p w14:paraId="47FD101F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5" w:type="dxa"/>
          </w:tcPr>
          <w:p w14:paraId="526045A9" w14:textId="77777777" w:rsidR="00716F53" w:rsidRPr="002A08C7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525D3A69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D96BC10" w14:textId="77777777" w:rsidR="00716F53" w:rsidRPr="002133A1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7AB99D8E" w14:textId="77777777" w:rsidR="00716F53" w:rsidRPr="00716F53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3DDE586E" w14:textId="77777777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14:paraId="15F359F1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33CE2E32" w14:textId="77777777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47664" w:rsidRPr="008A3B29" w14:paraId="10A0BCA5" w14:textId="77777777" w:rsidTr="00F12562">
        <w:tc>
          <w:tcPr>
            <w:tcW w:w="3420" w:type="dxa"/>
          </w:tcPr>
          <w:p w14:paraId="4F685CC1" w14:textId="77777777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78" w:type="dxa"/>
          </w:tcPr>
          <w:p w14:paraId="71BB2AAE" w14:textId="631819A4" w:rsidR="00716F53" w:rsidRPr="000F27BD" w:rsidRDefault="00716F53" w:rsidP="00716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7B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4615BDC" w14:textId="4B82F886" w:rsidR="00716F53" w:rsidRPr="002A08C7" w:rsidRDefault="00716F53" w:rsidP="00837DB7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16F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1,181</w:t>
            </w:r>
          </w:p>
        </w:tc>
        <w:tc>
          <w:tcPr>
            <w:tcW w:w="265" w:type="dxa"/>
          </w:tcPr>
          <w:p w14:paraId="160DCA23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A105192" w14:textId="7A8516B3" w:rsidR="00716F53" w:rsidRPr="002133A1" w:rsidRDefault="00716F53" w:rsidP="008E3527">
            <w:pPr>
              <w:pStyle w:val="30"/>
              <w:tabs>
                <w:tab w:val="clear" w:pos="360"/>
                <w:tab w:val="clear" w:pos="720"/>
                <w:tab w:val="decimal" w:pos="698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16F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6,142</w:t>
            </w:r>
          </w:p>
        </w:tc>
        <w:tc>
          <w:tcPr>
            <w:tcW w:w="265" w:type="dxa"/>
          </w:tcPr>
          <w:p w14:paraId="4F161200" w14:textId="77777777" w:rsidR="00716F53" w:rsidRPr="00716F53" w:rsidRDefault="00716F53" w:rsidP="00716F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1CBD5A2D" w14:textId="5EC4D20D" w:rsidR="00716F53" w:rsidRPr="00B606EF" w:rsidRDefault="00716F53" w:rsidP="000D6B01">
            <w:pPr>
              <w:pStyle w:val="30"/>
              <w:tabs>
                <w:tab w:val="clear" w:pos="360"/>
                <w:tab w:val="clear" w:pos="720"/>
                <w:tab w:val="decimal" w:pos="709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30505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1,041</w:t>
            </w:r>
          </w:p>
        </w:tc>
        <w:tc>
          <w:tcPr>
            <w:tcW w:w="265" w:type="dxa"/>
          </w:tcPr>
          <w:p w14:paraId="27393176" w14:textId="77777777" w:rsidR="00716F53" w:rsidRPr="00B606EF" w:rsidRDefault="00716F53" w:rsidP="00B606EF">
            <w:pPr>
              <w:pStyle w:val="30"/>
              <w:tabs>
                <w:tab w:val="clear" w:pos="360"/>
                <w:tab w:val="clear" w:pos="720"/>
                <w:tab w:val="decimal" w:pos="773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582B4FC9" w14:textId="3FBB34D5" w:rsidR="00716F53" w:rsidRPr="00B606EF" w:rsidRDefault="00716F53" w:rsidP="00EA773C">
            <w:pPr>
              <w:pStyle w:val="30"/>
              <w:tabs>
                <w:tab w:val="clear" w:pos="360"/>
                <w:tab w:val="clear" w:pos="720"/>
                <w:tab w:val="decimal" w:pos="711"/>
              </w:tabs>
              <w:spacing w:line="240" w:lineRule="atLeast"/>
              <w:ind w:right="-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716F5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5,414</w:t>
            </w:r>
          </w:p>
        </w:tc>
      </w:tr>
    </w:tbl>
    <w:p w14:paraId="01780A66" w14:textId="2CF38309" w:rsidR="0056467D" w:rsidRDefault="00564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30"/>
          <w:szCs w:val="30"/>
          <w:cs/>
          <w:lang w:val="th-TH"/>
        </w:rPr>
      </w:pPr>
    </w:p>
    <w:p w14:paraId="4E86D3E4" w14:textId="77777777" w:rsidR="005770A3" w:rsidRDefault="0057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30"/>
          <w:szCs w:val="30"/>
          <w:cs/>
          <w:lang w:val="th-TH"/>
        </w:rPr>
      </w:pPr>
      <w:r>
        <w:rPr>
          <w:i/>
          <w:iCs/>
          <w:sz w:val="30"/>
          <w:szCs w:val="30"/>
          <w:cs/>
          <w:lang w:val="th-TH"/>
        </w:rPr>
        <w:br w:type="page"/>
      </w:r>
    </w:p>
    <w:p w14:paraId="01D66362" w14:textId="5A677881" w:rsidR="00F43C09" w:rsidRPr="0088553F" w:rsidRDefault="000F27BD" w:rsidP="000F27BD">
      <w:pPr>
        <w:ind w:left="227" w:firstLine="313"/>
        <w:rPr>
          <w:rFonts w:cs="Arial"/>
          <w:i/>
          <w:iCs/>
          <w:sz w:val="30"/>
          <w:szCs w:val="30"/>
          <w:cs/>
          <w:lang w:val="th-TH"/>
        </w:rPr>
      </w:pPr>
      <w:r w:rsidRPr="0088553F">
        <w:rPr>
          <w:i/>
          <w:iCs/>
          <w:sz w:val="30"/>
          <w:szCs w:val="30"/>
          <w:cs/>
          <w:lang w:val="th-TH"/>
        </w:rPr>
        <w:lastRenderedPageBreak/>
        <w:t>การเสนอขายหุ้นต่อประชาชนเป็นการทั่วไปเป็นครั้งแรก</w:t>
      </w:r>
    </w:p>
    <w:p w14:paraId="16F7C749" w14:textId="1B84A7EA" w:rsidR="00F43C09" w:rsidRDefault="00F43C09" w:rsidP="00F43C09">
      <w:pPr>
        <w:rPr>
          <w:rFonts w:cs="Arial"/>
          <w:sz w:val="30"/>
          <w:szCs w:val="30"/>
          <w:cs/>
          <w:lang w:val="th-TH"/>
        </w:rPr>
      </w:pPr>
    </w:p>
    <w:p w14:paraId="0C12218F" w14:textId="03677F7A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บริษัทได้เสนอ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ขายหุ้นสามัญที่จัดสรรไว้เพื่อเสนอขายให้ประชาชนเป็นการทั่วไปเป็นครั้งแรกจำนวน </w:t>
      </w:r>
      <w:r w:rsidR="00A34538">
        <w:rPr>
          <w:rFonts w:asciiTheme="majorBidi" w:hAnsiTheme="majorBidi" w:cstheme="majorBidi"/>
          <w:sz w:val="30"/>
          <w:szCs w:val="30"/>
        </w:rPr>
        <w:t>140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ล้านหุ้น โดยเสนอขายในราคาหุ้นละ </w:t>
      </w:r>
      <w:r w:rsidR="006D40EF">
        <w:rPr>
          <w:rFonts w:asciiTheme="majorBidi" w:hAnsiTheme="majorBidi" w:cstheme="majorBidi"/>
          <w:sz w:val="30"/>
          <w:szCs w:val="30"/>
        </w:rPr>
        <w:t>16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 (มูลค่าที่ตราไว้ </w:t>
      </w:r>
      <w:r w:rsidR="00451F9E">
        <w:rPr>
          <w:rFonts w:asciiTheme="majorBidi" w:hAnsiTheme="majorBidi" w:cstheme="majorBidi"/>
          <w:sz w:val="30"/>
          <w:szCs w:val="30"/>
        </w:rPr>
        <w:t>5</w:t>
      </w:r>
      <w:r w:rsidR="00451F9E">
        <w:rPr>
          <w:rFonts w:asciiTheme="majorBidi" w:hAnsiTheme="majorBidi"/>
          <w:sz w:val="30"/>
          <w:szCs w:val="30"/>
          <w:cs/>
        </w:rPr>
        <w:t>.</w:t>
      </w:r>
      <w:r w:rsidR="00451F9E">
        <w:rPr>
          <w:rFonts w:asciiTheme="majorBidi" w:hAnsiTheme="majorBidi" w:cstheme="majorBidi"/>
          <w:sz w:val="30"/>
          <w:szCs w:val="30"/>
        </w:rPr>
        <w:t>2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บาทต่อหุ้น และส่วนเกินมูลค่าหุ้น </w:t>
      </w:r>
      <w:r w:rsidRPr="008457B0">
        <w:rPr>
          <w:rFonts w:asciiTheme="majorBidi" w:hAnsiTheme="majorBidi" w:cstheme="majorBidi"/>
          <w:sz w:val="30"/>
          <w:szCs w:val="30"/>
        </w:rPr>
        <w:t>1</w:t>
      </w:r>
      <w:r w:rsidR="006026A5">
        <w:rPr>
          <w:rFonts w:asciiTheme="majorBidi" w:hAnsiTheme="majorBidi" w:cstheme="majorBidi"/>
          <w:sz w:val="30"/>
          <w:szCs w:val="30"/>
        </w:rPr>
        <w:t>0</w:t>
      </w:r>
      <w:r w:rsidRPr="008457B0">
        <w:rPr>
          <w:rFonts w:asciiTheme="majorBidi" w:hAnsiTheme="majorBidi"/>
          <w:sz w:val="30"/>
          <w:szCs w:val="30"/>
          <w:cs/>
        </w:rPr>
        <w:t>.</w:t>
      </w:r>
      <w:r w:rsidR="006026A5">
        <w:rPr>
          <w:rFonts w:asciiTheme="majorBidi" w:hAnsiTheme="majorBidi" w:cstheme="majorBidi"/>
          <w:sz w:val="30"/>
          <w:szCs w:val="30"/>
        </w:rPr>
        <w:t>8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บาทต่อหุ้น) บริษัทได้รับเงินจากการขายหุ้นสามัญที่ออกใหม่เป็นจำนวนเงินรวม </w:t>
      </w:r>
      <w:r w:rsidR="00121686">
        <w:rPr>
          <w:rFonts w:asciiTheme="majorBidi" w:hAnsiTheme="majorBidi" w:cstheme="majorBidi"/>
          <w:sz w:val="30"/>
          <w:szCs w:val="30"/>
        </w:rPr>
        <w:t>2,240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ล้านบาท ก่อนหักค่าใช้จ่ายที่เกี่ยวข้องกับการเสนอขายหุ้นใหม่ต่อประชาชนทั่วไปเป็นครั้งแรก หุ้นของบริษัทเริ่มการซื้อขายในตลาดหลักทรัพย์ในวันที่ </w:t>
      </w:r>
      <w:r w:rsidR="007F2589">
        <w:rPr>
          <w:rFonts w:asciiTheme="majorBidi" w:hAnsiTheme="majorBidi" w:cstheme="majorBidi"/>
          <w:sz w:val="30"/>
          <w:szCs w:val="30"/>
        </w:rPr>
        <w:t xml:space="preserve">               7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22E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45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z w:val="30"/>
          <w:szCs w:val="30"/>
        </w:rPr>
        <w:t>256</w:t>
      </w:r>
      <w:r w:rsidR="000522E8">
        <w:rPr>
          <w:rFonts w:asciiTheme="majorBidi" w:hAnsiTheme="majorBidi" w:cstheme="majorBidi"/>
          <w:sz w:val="30"/>
          <w:szCs w:val="30"/>
        </w:rPr>
        <w:t>4</w:t>
      </w:r>
    </w:p>
    <w:p w14:paraId="2E9E2133" w14:textId="77777777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36C687D" w14:textId="7360E142" w:rsidR="009816AE" w:rsidRPr="008457B0" w:rsidRDefault="009816AE" w:rsidP="009816AE">
      <w:pPr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ค่าใช้จ่ายที่เกี่ยวข้องโดยตรงกับการเสนอขายหุ้น</w:t>
      </w:r>
      <w:r w:rsidR="00D42F3A" w:rsidRPr="00D42F3A">
        <w:rPr>
          <w:rFonts w:asciiTheme="majorBidi" w:hAnsiTheme="majorBidi"/>
          <w:spacing w:val="-6"/>
          <w:sz w:val="30"/>
          <w:szCs w:val="30"/>
          <w:cs/>
        </w:rPr>
        <w:t>สามัญที่จัดสรรไว้เพื่อเสนอขายให้ประชาชนเป็นการทั่วไปเป็นครั้งแรก</w:t>
      </w:r>
      <w:r w:rsidR="00D42F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D3391F">
        <w:rPr>
          <w:rFonts w:asciiTheme="majorBidi" w:hAnsiTheme="majorBidi" w:cstheme="majorBidi"/>
          <w:spacing w:val="-6"/>
          <w:sz w:val="30"/>
          <w:szCs w:val="30"/>
        </w:rPr>
        <w:t>63</w:t>
      </w:r>
      <w:r w:rsidR="00D3391F">
        <w:rPr>
          <w:rFonts w:asciiTheme="majorBidi" w:hAnsiTheme="majorBidi"/>
          <w:spacing w:val="-6"/>
          <w:sz w:val="30"/>
          <w:szCs w:val="30"/>
          <w:cs/>
        </w:rPr>
        <w:t>.</w:t>
      </w:r>
      <w:r w:rsidR="00D3391F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8457B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แสดงหักจากส่วนเกินมูลค่าหุ้นที่ได้รับจากการเสนอขายหุ้นใหม่แก่ผู้ลงทุน ทำให้ส่วนเกินมูลค่าหุ้นมีจำนวนคงเหลือสุทธิเป็นจำนวน </w:t>
      </w:r>
      <w:r w:rsidR="00252AC0">
        <w:rPr>
          <w:rFonts w:asciiTheme="majorBidi" w:hAnsiTheme="majorBidi" w:cstheme="majorBidi"/>
          <w:sz w:val="30"/>
          <w:szCs w:val="30"/>
        </w:rPr>
        <w:t>1,448</w:t>
      </w:r>
      <w:r w:rsidR="00252AC0">
        <w:rPr>
          <w:rFonts w:asciiTheme="majorBidi" w:hAnsiTheme="majorBidi"/>
          <w:sz w:val="30"/>
          <w:szCs w:val="30"/>
          <w:cs/>
        </w:rPr>
        <w:t>.</w:t>
      </w:r>
      <w:r w:rsidR="00252AC0">
        <w:rPr>
          <w:rFonts w:asciiTheme="majorBidi" w:hAnsiTheme="majorBidi" w:cstheme="majorBidi"/>
          <w:sz w:val="30"/>
          <w:szCs w:val="30"/>
        </w:rPr>
        <w:t>52</w:t>
      </w:r>
      <w:r w:rsidRPr="008457B0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8457B0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</w:p>
    <w:p w14:paraId="4B2A842A" w14:textId="77777777" w:rsidR="009816AE" w:rsidRPr="00F43C09" w:rsidRDefault="009816AE" w:rsidP="00F43C09">
      <w:pPr>
        <w:rPr>
          <w:rFonts w:cs="Arial"/>
          <w:sz w:val="30"/>
          <w:szCs w:val="30"/>
          <w:cs/>
          <w:lang w:val="th-TH"/>
        </w:rPr>
      </w:pPr>
    </w:p>
    <w:p w14:paraId="09CA2BAF" w14:textId="617B1B09" w:rsidR="00857405" w:rsidRPr="00F54437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ส่วนงาน</w:t>
      </w:r>
      <w:r w:rsidR="00FB04F8"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ดำเนินงาน</w:t>
      </w:r>
      <w:r w:rsidR="00C04A4D" w:rsidRPr="00F5443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BFA7B7E" w14:textId="77777777" w:rsidR="00857405" w:rsidRPr="00F54437" w:rsidRDefault="00857405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3605CFA" w14:textId="55EEBC64" w:rsidR="00857405" w:rsidRDefault="008121EE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437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857405" w:rsidRPr="00F54437">
        <w:rPr>
          <w:rFonts w:ascii="Angsana New" w:hAnsi="Angsana New"/>
          <w:sz w:val="30"/>
          <w:szCs w:val="30"/>
          <w:cs/>
        </w:rPr>
        <w:t>ในส่วนงานธุรกิจ</w:t>
      </w:r>
      <w:r w:rsidRPr="00F54437">
        <w:rPr>
          <w:rFonts w:ascii="Angsana New" w:hAnsi="Angsana New" w:hint="cs"/>
          <w:sz w:val="30"/>
          <w:szCs w:val="30"/>
          <w:cs/>
        </w:rPr>
        <w:t>เดียว</w:t>
      </w:r>
      <w:r w:rsidR="00857405" w:rsidRPr="00F54437">
        <w:rPr>
          <w:rFonts w:ascii="Angsana New" w:hAnsi="Angsana New"/>
          <w:sz w:val="30"/>
          <w:szCs w:val="30"/>
          <w:cs/>
        </w:rPr>
        <w:t>คือ การให้บริการทางยกระดับช่วงดินแดงถึงอนุสรณ์สถานแห่งชาติ ดังนั้นฝ่ายบริหารจึงพิจารณาว่าบริษัทมีส่วนงาน</w:t>
      </w:r>
      <w:r w:rsidR="00AD6EEC" w:rsidRPr="00F54437">
        <w:rPr>
          <w:rFonts w:ascii="Angsana New" w:hAnsi="Angsana New" w:hint="cs"/>
          <w:sz w:val="30"/>
          <w:szCs w:val="30"/>
          <w:cs/>
        </w:rPr>
        <w:t>ที่รายงาน</w:t>
      </w:r>
      <w:r w:rsidR="00857405" w:rsidRPr="00F54437">
        <w:rPr>
          <w:rFonts w:ascii="Angsana New" w:hAnsi="Angsana New"/>
          <w:sz w:val="30"/>
          <w:szCs w:val="30"/>
          <w:cs/>
        </w:rPr>
        <w:t>เพียงส่วนงานเดียว</w:t>
      </w:r>
      <w:r w:rsidR="00044E4B" w:rsidRPr="00F54437">
        <w:rPr>
          <w:rFonts w:ascii="Angsana New" w:hAnsi="Angsana New" w:hint="cs"/>
          <w:sz w:val="30"/>
          <w:szCs w:val="30"/>
          <w:cs/>
        </w:rPr>
        <w:t xml:space="preserve"> โดยจังหวะเวลาในการรับรู้รายได้คือ ณ เวลาใดเวลาหนึ่ง</w:t>
      </w:r>
    </w:p>
    <w:p w14:paraId="477364FC" w14:textId="77777777" w:rsidR="0087007A" w:rsidRPr="00F54437" w:rsidRDefault="0087007A" w:rsidP="00224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51E30B" w14:textId="77777777" w:rsidR="000B4D6A" w:rsidRPr="00D65D01" w:rsidRDefault="002E68D1" w:rsidP="00E7154C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ภาษีเงินได้</w:t>
      </w:r>
    </w:p>
    <w:p w14:paraId="5D7FF3C3" w14:textId="77777777" w:rsidR="00A019B9" w:rsidRPr="005B203D" w:rsidRDefault="00A019B9" w:rsidP="00E7154C">
      <w:pPr>
        <w:spacing w:line="240" w:lineRule="auto"/>
        <w:rPr>
          <w:rFonts w:ascii="Angsana New" w:hAnsi="Angsana New"/>
        </w:rPr>
      </w:pPr>
    </w:p>
    <w:p w14:paraId="0A0F2BA2" w14:textId="0DC4E383" w:rsidR="00B520B5" w:rsidRPr="00D65D01" w:rsidRDefault="00B520B5" w:rsidP="00E71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65D01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Pr="00D65D01">
        <w:rPr>
          <w:rFonts w:ascii="Angsana New" w:hAnsi="Angsana New"/>
          <w:sz w:val="30"/>
          <w:szCs w:val="30"/>
          <w:cs/>
        </w:rPr>
        <w:t>หกเดือน</w:t>
      </w:r>
      <w:r w:rsidRPr="00D65D0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D65D01">
        <w:rPr>
          <w:rFonts w:ascii="Angsana New" w:hAnsi="Angsana New" w:hint="cs"/>
          <w:sz w:val="30"/>
          <w:szCs w:val="30"/>
        </w:rPr>
        <w:t>3</w:t>
      </w:r>
      <w:r w:rsidRPr="00D65D01">
        <w:rPr>
          <w:rFonts w:ascii="Angsana New" w:hAnsi="Angsana New"/>
          <w:sz w:val="30"/>
          <w:szCs w:val="30"/>
        </w:rPr>
        <w:t>0</w:t>
      </w:r>
      <w:r w:rsidRPr="00D65D01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D65D01">
        <w:rPr>
          <w:rFonts w:ascii="Angsana New" w:hAnsi="Angsana New"/>
          <w:sz w:val="30"/>
          <w:szCs w:val="30"/>
        </w:rPr>
        <w:t>2564</w:t>
      </w:r>
      <w:r w:rsidRPr="00D65D01"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475B6C">
        <w:rPr>
          <w:rFonts w:ascii="Angsana New" w:hAnsi="Angsana New"/>
          <w:sz w:val="30"/>
          <w:szCs w:val="30"/>
        </w:rPr>
        <w:t>14</w:t>
      </w:r>
      <w:r w:rsidR="00475B6C">
        <w:rPr>
          <w:rFonts w:ascii="Angsana New" w:hAnsi="Angsana New"/>
          <w:sz w:val="30"/>
          <w:szCs w:val="30"/>
          <w:cs/>
        </w:rPr>
        <w:t>.</w:t>
      </w:r>
      <w:r w:rsidR="00475B6C">
        <w:rPr>
          <w:rFonts w:ascii="Angsana New" w:hAnsi="Angsana New"/>
          <w:sz w:val="30"/>
          <w:szCs w:val="30"/>
        </w:rPr>
        <w:t>69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D65D01">
        <w:rPr>
          <w:rFonts w:ascii="Angsana New" w:hAnsi="Angsana New" w:hint="cs"/>
          <w:i/>
          <w:iCs/>
          <w:sz w:val="30"/>
          <w:szCs w:val="30"/>
        </w:rPr>
        <w:t>256</w:t>
      </w:r>
      <w:r w:rsidR="008128F8" w:rsidRPr="00D65D01">
        <w:rPr>
          <w:rFonts w:ascii="Angsana New" w:hAnsi="Angsana New"/>
          <w:i/>
          <w:iCs/>
          <w:sz w:val="30"/>
          <w:szCs w:val="30"/>
        </w:rPr>
        <w:t>3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 xml:space="preserve">: ร้อยละ </w:t>
      </w:r>
      <w:r w:rsidRPr="00D65D01">
        <w:rPr>
          <w:rFonts w:ascii="Angsana New" w:hAnsi="Angsana New" w:hint="cs"/>
          <w:i/>
          <w:iCs/>
          <w:sz w:val="30"/>
          <w:szCs w:val="30"/>
        </w:rPr>
        <w:t>19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8128F8" w:rsidRPr="00D65D01">
        <w:rPr>
          <w:rFonts w:ascii="Angsana New" w:hAnsi="Angsana New"/>
          <w:i/>
          <w:iCs/>
          <w:sz w:val="30"/>
          <w:szCs w:val="30"/>
        </w:rPr>
        <w:t>97</w:t>
      </w:r>
      <w:r w:rsidRPr="00D65D01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</w:p>
    <w:p w14:paraId="1397C296" w14:textId="77777777" w:rsidR="007411D3" w:rsidRPr="005B203D" w:rsidRDefault="007411D3" w:rsidP="005B2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39E839F2" w14:textId="605D9853" w:rsidR="007411D3" w:rsidRPr="00D65D01" w:rsidRDefault="007411D3" w:rsidP="007411D3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01A9A0A4" w14:textId="0290F1F5" w:rsidR="007411D3" w:rsidRPr="005B203D" w:rsidRDefault="007411D3" w:rsidP="005B203D">
      <w:pPr>
        <w:spacing w:line="240" w:lineRule="auto"/>
      </w:pPr>
    </w:p>
    <w:p w14:paraId="5B2B9074" w14:textId="287271D0" w:rsidR="00C1168E" w:rsidRPr="00D65D01" w:rsidRDefault="00C1168E" w:rsidP="00C1168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65D01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ในการประชุมสามัญผู้ถือหุ้นประจำปี </w:t>
      </w:r>
      <w:r w:rsidRPr="00D65D01">
        <w:rPr>
          <w:rFonts w:ascii="Angsana New" w:hAnsi="Angsana New"/>
          <w:sz w:val="30"/>
          <w:szCs w:val="30"/>
        </w:rPr>
        <w:t>256</w:t>
      </w:r>
      <w:r w:rsidR="003C73C2" w:rsidRPr="00D65D01">
        <w:rPr>
          <w:rFonts w:ascii="Angsana New" w:hAnsi="Angsana New"/>
          <w:sz w:val="30"/>
          <w:szCs w:val="30"/>
        </w:rPr>
        <w:t>4</w:t>
      </w:r>
      <w:r w:rsidRPr="00D65D01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AE7D6F" w:rsidRPr="00D65D01">
        <w:rPr>
          <w:rFonts w:ascii="Angsana New" w:hAnsi="Angsana New"/>
          <w:sz w:val="30"/>
          <w:szCs w:val="30"/>
        </w:rPr>
        <w:t>29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="00AE7D6F" w:rsidRPr="00D65D01">
        <w:rPr>
          <w:rFonts w:ascii="Angsana New" w:hAnsi="Angsana New" w:hint="cs"/>
          <w:sz w:val="30"/>
          <w:szCs w:val="30"/>
          <w:cs/>
        </w:rPr>
        <w:t>เมษายน</w:t>
      </w:r>
      <w:r w:rsidRPr="00D65D01">
        <w:rPr>
          <w:rFonts w:ascii="Angsana New" w:hAnsi="Angsana New" w:hint="cs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256</w:t>
      </w:r>
      <w:r w:rsidR="00EA4BF5" w:rsidRPr="00D65D01">
        <w:rPr>
          <w:rFonts w:ascii="Angsana New" w:hAnsi="Angsana New"/>
          <w:sz w:val="30"/>
          <w:szCs w:val="30"/>
        </w:rPr>
        <w:t>4</w:t>
      </w:r>
      <w:r w:rsidRPr="00D65D0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    เงินปันผล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>สำหรับผลการดำเนินงานประจำปี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256</w:t>
      </w:r>
      <w:r w:rsidR="00D3579F" w:rsidRPr="00D65D01">
        <w:rPr>
          <w:rFonts w:ascii="Angsana New" w:hAnsi="Angsana New"/>
          <w:sz w:val="30"/>
          <w:szCs w:val="30"/>
        </w:rPr>
        <w:t>3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/>
          <w:sz w:val="30"/>
          <w:szCs w:val="30"/>
        </w:rPr>
        <w:t>0</w:t>
      </w:r>
      <w:r w:rsidRPr="00D65D01">
        <w:rPr>
          <w:rFonts w:ascii="Angsana New" w:hAnsi="Angsana New"/>
          <w:sz w:val="30"/>
          <w:szCs w:val="30"/>
          <w:cs/>
        </w:rPr>
        <w:t>.</w:t>
      </w:r>
      <w:r w:rsidR="00D0099F" w:rsidRPr="00D65D01">
        <w:rPr>
          <w:rFonts w:ascii="Angsana New" w:hAnsi="Angsana New"/>
          <w:sz w:val="30"/>
          <w:szCs w:val="30"/>
        </w:rPr>
        <w:t>5</w:t>
      </w:r>
      <w:r w:rsidRPr="00D65D01">
        <w:rPr>
          <w:rFonts w:ascii="Angsana New" w:hAnsi="Angsana New"/>
          <w:sz w:val="30"/>
          <w:szCs w:val="30"/>
        </w:rPr>
        <w:t xml:space="preserve">0 </w:t>
      </w:r>
      <w:r w:rsidRPr="00D65D01">
        <w:rPr>
          <w:rFonts w:ascii="Angsana New" w:hAnsi="Angsana New" w:hint="cs"/>
          <w:sz w:val="30"/>
          <w:szCs w:val="30"/>
          <w:cs/>
        </w:rPr>
        <w:t>บาท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="005E1E6D">
        <w:rPr>
          <w:rFonts w:ascii="Angsana New" w:hAnsi="Angsana New"/>
          <w:sz w:val="30"/>
          <w:szCs w:val="30"/>
        </w:rPr>
        <w:t>520</w:t>
      </w:r>
      <w:r w:rsidR="005E1E6D">
        <w:rPr>
          <w:rFonts w:ascii="Angsana New" w:hAnsi="Angsana New"/>
          <w:sz w:val="30"/>
          <w:szCs w:val="30"/>
          <w:cs/>
        </w:rPr>
        <w:t>.</w:t>
      </w:r>
      <w:r w:rsidR="005E1E6D">
        <w:rPr>
          <w:rFonts w:ascii="Angsana New" w:hAnsi="Angsana New"/>
          <w:sz w:val="30"/>
          <w:szCs w:val="30"/>
        </w:rPr>
        <w:t>62</w:t>
      </w:r>
      <w:r w:rsidRPr="00D65D01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D65D0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65D01">
        <w:rPr>
          <w:rFonts w:ascii="Angsana New" w:hAnsi="Angsana New"/>
          <w:sz w:val="30"/>
          <w:szCs w:val="30"/>
          <w:cs/>
        </w:rPr>
        <w:t>บริษัทได้จ่ายเงินปันผล</w:t>
      </w:r>
      <w:r w:rsidRPr="00D65D01">
        <w:rPr>
          <w:rFonts w:ascii="Angsana New" w:hAnsi="Angsana New" w:hint="cs"/>
          <w:sz w:val="30"/>
          <w:szCs w:val="30"/>
          <w:cs/>
        </w:rPr>
        <w:t>ดังกล่าว</w:t>
      </w:r>
      <w:r w:rsidRPr="00D65D01">
        <w:rPr>
          <w:rFonts w:ascii="Angsana New" w:hAnsi="Angsana New"/>
          <w:sz w:val="30"/>
          <w:szCs w:val="30"/>
          <w:cs/>
        </w:rPr>
        <w:t>ให้กับผู้ถือหุ้น</w:t>
      </w:r>
      <w:r w:rsidR="001B0C2E" w:rsidRPr="00D65D01">
        <w:rPr>
          <w:rFonts w:ascii="Angsana New" w:hAnsi="Angsana New" w:hint="cs"/>
          <w:sz w:val="30"/>
          <w:szCs w:val="30"/>
          <w:cs/>
        </w:rPr>
        <w:t>ในเดือน</w:t>
      </w:r>
      <w:r w:rsidR="009643F9" w:rsidRPr="00D65D0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643F9" w:rsidRPr="00D65D01">
        <w:rPr>
          <w:rFonts w:ascii="Angsana New" w:hAnsi="Angsana New"/>
          <w:sz w:val="30"/>
          <w:szCs w:val="30"/>
        </w:rPr>
        <w:t>2564</w:t>
      </w:r>
    </w:p>
    <w:p w14:paraId="60BC70B5" w14:textId="77777777" w:rsidR="00133B68" w:rsidRPr="005B203D" w:rsidRDefault="00133B68" w:rsidP="005B203D">
      <w:pPr>
        <w:spacing w:line="240" w:lineRule="auto"/>
        <w:rPr>
          <w:rFonts w:ascii="Angsana New" w:hAnsi="Angsana New"/>
        </w:rPr>
      </w:pPr>
    </w:p>
    <w:p w14:paraId="6B142118" w14:textId="77777777" w:rsidR="00333442" w:rsidRDefault="00333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5AD6578" w14:textId="0CA32D79" w:rsidR="00BB4BFD" w:rsidRPr="00D65D01" w:rsidRDefault="00BB4BFD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65D01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81A6F48" w14:textId="77777777" w:rsidR="00B21C70" w:rsidRPr="005B203D" w:rsidRDefault="00B21C70" w:rsidP="005B203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b/>
          <w:bCs/>
          <w:sz w:val="18"/>
          <w:szCs w:val="18"/>
          <w:cs/>
          <w:lang w:val="en-US" w:bidi="th-TH"/>
        </w:rPr>
      </w:pPr>
    </w:p>
    <w:p w14:paraId="692BE9F5" w14:textId="77777777" w:rsidR="00E6725E" w:rsidRPr="000D5026" w:rsidRDefault="00E6725E" w:rsidP="00081D58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D5026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4BB3CCF" w14:textId="77777777" w:rsidR="00E6725E" w:rsidRPr="005B203D" w:rsidRDefault="00E6725E" w:rsidP="005B203D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14:paraId="074EC34E" w14:textId="036CDA6B" w:rsidR="00076799" w:rsidRPr="00D65D01" w:rsidRDefault="006C521E" w:rsidP="00E6725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65D01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ED4AB3A" w14:textId="77777777" w:rsidR="006C521E" w:rsidRPr="005B203D" w:rsidRDefault="006C521E" w:rsidP="005B203D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3354C9" w:rsidRPr="00184215" w14:paraId="1B45D9FF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609E74A6" w14:textId="77777777" w:rsidR="003354C9" w:rsidRPr="00184215" w:rsidRDefault="003354C9" w:rsidP="00A563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9EDDDFF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56A435E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08A77526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354C9" w:rsidRPr="00184215" w14:paraId="5F812B98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61C8BF09" w14:textId="2202002E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D55AD55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AE799C2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2024EF6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5D9C2901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4ADDEC18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EB741A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175EF4A5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0DC2846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0901C01A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333618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0531B88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54C9" w:rsidRPr="00184215" w14:paraId="0B8AA5E2" w14:textId="77777777" w:rsidTr="00A5637C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9725F86" w14:textId="77777777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33C79ACE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354C9" w:rsidRPr="00184215" w14:paraId="7B1B9242" w14:textId="77777777" w:rsidTr="00A5637C">
        <w:trPr>
          <w:cantSplit/>
          <w:trHeight w:val="261"/>
        </w:trPr>
        <w:tc>
          <w:tcPr>
            <w:tcW w:w="2250" w:type="dxa"/>
          </w:tcPr>
          <w:p w14:paraId="610A88CB" w14:textId="77777777" w:rsidR="003354C9" w:rsidRPr="00184215" w:rsidRDefault="003354C9" w:rsidP="00A5637C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C2ECEB3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ABCAC00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31F6953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37184927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9BB3941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E905584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22DA02A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B6644BA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D674266" w14:textId="77777777" w:rsidR="003354C9" w:rsidRPr="00184215" w:rsidRDefault="003354C9" w:rsidP="00A5637C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D6B310D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4458C14" w14:textId="77777777" w:rsidR="003354C9" w:rsidRPr="00184215" w:rsidRDefault="003354C9" w:rsidP="00A563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354C9" w:rsidRPr="00184215" w14:paraId="2B0C4E0C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BC6FA9D" w14:textId="77777777" w:rsidR="003354C9" w:rsidRPr="00184215" w:rsidRDefault="003354C9" w:rsidP="00A5637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4B8956FD" w14:textId="77777777" w:rsidR="003354C9" w:rsidRPr="00184215" w:rsidRDefault="003354C9" w:rsidP="00A563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DB0EC9" w14:textId="77777777" w:rsidR="003354C9" w:rsidRPr="00184215" w:rsidRDefault="003354C9" w:rsidP="00A563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4D31DEB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FA59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F0C7A2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275EA7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670D79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7CCEE0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2C191AD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7EEDE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039F8A" w14:textId="77777777" w:rsidR="003354C9" w:rsidRPr="00184215" w:rsidRDefault="003354C9" w:rsidP="00A563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41834291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121ADED4" w14:textId="77777777" w:rsidR="00F77073" w:rsidRPr="00882A0A" w:rsidRDefault="00F77073" w:rsidP="00F7707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882A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BE334E5" w14:textId="0D079FD0" w:rsidR="00F77073" w:rsidRPr="00882A0A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2A0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112C7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AEA311C" w14:textId="17251ECB" w:rsidR="00F77073" w:rsidRPr="00882A0A" w:rsidRDefault="00F77073" w:rsidP="0028242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AF0B1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2A070F8" w14:textId="06AE67F2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ABC8E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CC03AC5" w14:textId="66B87AD0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B97B2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5D175284" w14:textId="43DF07C9" w:rsidR="00F77073" w:rsidRPr="00882A0A" w:rsidRDefault="00320CDA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C57D66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689E07" w14:textId="41C5E696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112,258</w:t>
            </w:r>
          </w:p>
        </w:tc>
      </w:tr>
      <w:tr w:rsidR="00F77073" w:rsidRPr="00184215" w14:paraId="771EAE88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39D8E37" w14:textId="77777777" w:rsidR="00F77073" w:rsidRPr="00882A0A" w:rsidRDefault="00F77073" w:rsidP="00F77073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2A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  <w:shd w:val="clear" w:color="auto" w:fill="auto"/>
          </w:tcPr>
          <w:p w14:paraId="2E65B025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3EF5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932E35D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4966FD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00C9A9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5126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CDF506F" w14:textId="77777777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1D7E74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88F099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82E9DB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5527350" w14:textId="77777777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06F47348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6F1A9BF4" w14:textId="77777777" w:rsidR="00F77073" w:rsidRPr="00882A0A" w:rsidRDefault="00F77073" w:rsidP="00F77073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  <w:shd w:val="clear" w:color="auto" w:fill="auto"/>
          </w:tcPr>
          <w:p w14:paraId="6ADDC5EA" w14:textId="5C5A9A70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58,450</w:t>
            </w:r>
          </w:p>
        </w:tc>
        <w:tc>
          <w:tcPr>
            <w:tcW w:w="236" w:type="dxa"/>
            <w:shd w:val="clear" w:color="auto" w:fill="auto"/>
          </w:tcPr>
          <w:p w14:paraId="58FE9FF6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4B873F" w14:textId="1CC4B4CC" w:rsidR="00F77073" w:rsidRPr="00882A0A" w:rsidRDefault="00F77073" w:rsidP="00F7707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903E6C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7B79A76" w14:textId="6BD65B45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D89E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190C92C" w14:textId="0FB48CC2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58,450</w:t>
            </w:r>
          </w:p>
        </w:tc>
        <w:tc>
          <w:tcPr>
            <w:tcW w:w="236" w:type="dxa"/>
            <w:shd w:val="clear" w:color="auto" w:fill="auto"/>
          </w:tcPr>
          <w:p w14:paraId="6A827DCA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B20A24C" w14:textId="5E3A9158" w:rsidR="00F77073" w:rsidRPr="00882A0A" w:rsidRDefault="00320CDA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FF1760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E308894" w14:textId="602BE33B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58,450</w:t>
            </w:r>
          </w:p>
        </w:tc>
      </w:tr>
      <w:tr w:rsidR="00F77073" w:rsidRPr="00184215" w14:paraId="2686DF6D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52B0359E" w14:textId="77777777" w:rsidR="00F77073" w:rsidRPr="00882A0A" w:rsidRDefault="00F77073" w:rsidP="00F77073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D05CF6E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F3916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1E8347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9EE05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10F6CB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D8A264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2DA853C" w14:textId="77777777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361D67" w14:textId="77777777" w:rsidR="00F77073" w:rsidRPr="00882A0A" w:rsidRDefault="00F77073" w:rsidP="00F7707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2B129A4A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3B5C042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E9D605E" w14:textId="77777777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7073" w:rsidRPr="00184215" w14:paraId="2F685E5C" w14:textId="77777777" w:rsidTr="00A5637C">
        <w:trPr>
          <w:cantSplit/>
          <w:trHeight w:val="261"/>
        </w:trPr>
        <w:tc>
          <w:tcPr>
            <w:tcW w:w="2250" w:type="dxa"/>
          </w:tcPr>
          <w:p w14:paraId="743C44E3" w14:textId="77777777" w:rsidR="00F77073" w:rsidRPr="00882A0A" w:rsidRDefault="00F77073" w:rsidP="00F77073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2A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472BBBAA" w14:textId="77777777" w:rsidR="00F77073" w:rsidRPr="00882A0A" w:rsidRDefault="00F77073" w:rsidP="00F77073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B44B1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581735A2" w14:textId="77777777" w:rsidR="00F77073" w:rsidRPr="00882A0A" w:rsidRDefault="00F77073" w:rsidP="00F77073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716118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A69602" w14:textId="77777777" w:rsidR="00F77073" w:rsidRPr="00882A0A" w:rsidRDefault="00F77073" w:rsidP="00F77073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D59EB8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436EA6F" w14:textId="77777777" w:rsidR="00F77073" w:rsidRPr="00882A0A" w:rsidRDefault="00F77073" w:rsidP="00FC4A93">
            <w:pPr>
              <w:pStyle w:val="acctfourfigures"/>
              <w:tabs>
                <w:tab w:val="left" w:pos="720"/>
                <w:tab w:val="decimal" w:pos="8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CC8C40" w14:textId="77777777" w:rsidR="00F77073" w:rsidRPr="00882A0A" w:rsidRDefault="00F77073" w:rsidP="00F7707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72D4A9E" w14:textId="77777777" w:rsidR="00F77073" w:rsidRPr="00882A0A" w:rsidRDefault="00F77073" w:rsidP="00F77073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94614C" w14:textId="77777777" w:rsidR="00F77073" w:rsidRPr="00882A0A" w:rsidRDefault="00F77073" w:rsidP="00F770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A65688A" w14:textId="77777777" w:rsidR="00F77073" w:rsidRPr="00882A0A" w:rsidRDefault="00F77073" w:rsidP="00427752">
            <w:pPr>
              <w:pStyle w:val="acctfourfigures"/>
              <w:tabs>
                <w:tab w:val="left" w:pos="720"/>
                <w:tab w:val="decimal" w:pos="8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7073" w:rsidRPr="00184215" w14:paraId="2D609E7A" w14:textId="77777777" w:rsidTr="00A5637C">
        <w:trPr>
          <w:cantSplit/>
          <w:trHeight w:val="261"/>
        </w:trPr>
        <w:tc>
          <w:tcPr>
            <w:tcW w:w="2250" w:type="dxa"/>
            <w:vAlign w:val="bottom"/>
          </w:tcPr>
          <w:p w14:paraId="51F8BC4C" w14:textId="77777777" w:rsidR="00F77073" w:rsidRPr="00882A0A" w:rsidRDefault="00F77073" w:rsidP="00F77073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82A0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4E5C9762" w14:textId="77777777" w:rsidR="00F77073" w:rsidRPr="00882A0A" w:rsidRDefault="00F77073" w:rsidP="00F770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82A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882A0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shd w:val="clear" w:color="auto" w:fill="auto"/>
          </w:tcPr>
          <w:p w14:paraId="3938E12B" w14:textId="77777777" w:rsidR="00F77073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C4ED5" w14:textId="1513F208" w:rsidR="00F77073" w:rsidRPr="00882A0A" w:rsidRDefault="00F77073" w:rsidP="00F7707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82A0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90890" w14:textId="77777777" w:rsidR="00F77073" w:rsidRPr="00882A0A" w:rsidRDefault="00F77073" w:rsidP="00F7707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5EA4537" w14:textId="3F811930" w:rsidR="00F77073" w:rsidRPr="00882A0A" w:rsidRDefault="00F77073" w:rsidP="00F7707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E4512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5C8134" w14:textId="1978544A" w:rsidR="00F77073" w:rsidRPr="00882A0A" w:rsidRDefault="00F77073" w:rsidP="00F77073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5948A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0344C" w14:textId="68C79614" w:rsidR="00F77073" w:rsidRPr="00882A0A" w:rsidRDefault="00F77073" w:rsidP="00FC4A93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66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FA6664">
              <w:rPr>
                <w:rFonts w:asciiTheme="majorBidi" w:hAnsiTheme="majorBidi" w:cstheme="majorBidi"/>
                <w:sz w:val="30"/>
                <w:szCs w:val="30"/>
              </w:rPr>
              <w:t>299,750</w:t>
            </w:r>
            <w:r w:rsidRPr="00FA66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D30A00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3352EF" w14:textId="07E6C952" w:rsidR="00F77073" w:rsidRPr="00882A0A" w:rsidRDefault="00320CDA" w:rsidP="00F770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3F64" w14:textId="77777777" w:rsidR="00F77073" w:rsidRPr="00882A0A" w:rsidRDefault="00F77073" w:rsidP="00F770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6E9AB61" w14:textId="0EB92701" w:rsidR="00F77073" w:rsidRPr="00882A0A" w:rsidRDefault="00F77073" w:rsidP="004277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66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FA6664">
              <w:rPr>
                <w:rFonts w:asciiTheme="majorBidi" w:hAnsiTheme="majorBidi" w:cstheme="majorBidi"/>
                <w:sz w:val="30"/>
                <w:szCs w:val="30"/>
              </w:rPr>
              <w:t>299,750</w:t>
            </w:r>
            <w:r w:rsidRPr="00FA66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803597B" w14:textId="78DED228" w:rsidR="00177905" w:rsidRDefault="0017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sz w:val="30"/>
          <w:szCs w:val="30"/>
          <w:cs/>
          <w:lang w:val="th-TH"/>
        </w:rPr>
      </w:pPr>
    </w:p>
    <w:p w14:paraId="17313C99" w14:textId="56EE7AFE" w:rsidR="00882A0A" w:rsidRDefault="0088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Arial"/>
          <w:sz w:val="30"/>
          <w:szCs w:val="30"/>
          <w:cs/>
          <w:lang w:val="th-TH"/>
        </w:rPr>
      </w:pPr>
    </w:p>
    <w:p w14:paraId="15F15212" w14:textId="77777777" w:rsidR="00882A0A" w:rsidRDefault="00882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  <w:lang w:val="th-TH"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2250"/>
        <w:gridCol w:w="1530"/>
        <w:gridCol w:w="236"/>
        <w:gridCol w:w="1294"/>
        <w:gridCol w:w="236"/>
        <w:gridCol w:w="934"/>
        <w:gridCol w:w="236"/>
        <w:gridCol w:w="1114"/>
        <w:gridCol w:w="236"/>
        <w:gridCol w:w="844"/>
        <w:gridCol w:w="236"/>
        <w:gridCol w:w="1114"/>
      </w:tblGrid>
      <w:tr w:rsidR="00177905" w:rsidRPr="00184215" w14:paraId="45862E91" w14:textId="77777777" w:rsidTr="00AD7B8D">
        <w:trPr>
          <w:cantSplit/>
          <w:trHeight w:val="261"/>
          <w:tblHeader/>
        </w:trPr>
        <w:tc>
          <w:tcPr>
            <w:tcW w:w="2250" w:type="dxa"/>
            <w:vAlign w:val="bottom"/>
          </w:tcPr>
          <w:p w14:paraId="7B6B87B1" w14:textId="77777777" w:rsidR="00177905" w:rsidRPr="00184215" w:rsidRDefault="00177905" w:rsidP="00AD7B8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74192C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9A8B15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14" w:type="dxa"/>
            <w:gridSpan w:val="7"/>
            <w:vAlign w:val="bottom"/>
          </w:tcPr>
          <w:p w14:paraId="37A8104D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77905" w:rsidRPr="00184215" w14:paraId="7A1079E0" w14:textId="77777777" w:rsidTr="00AD7B8D">
        <w:trPr>
          <w:cantSplit/>
          <w:trHeight w:val="261"/>
          <w:tblHeader/>
        </w:trPr>
        <w:tc>
          <w:tcPr>
            <w:tcW w:w="2250" w:type="dxa"/>
            <w:vAlign w:val="bottom"/>
            <w:hideMark/>
          </w:tcPr>
          <w:p w14:paraId="47B54D49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842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86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1162D6D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7D8D079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  <w:hideMark/>
          </w:tcPr>
          <w:p w14:paraId="73C267AE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0410611F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36A8CC0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9A654DA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6D120463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73F37F5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7F52A4B7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8421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862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086043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505C255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8421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77905" w:rsidRPr="00184215" w14:paraId="1FE7F23B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65208454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10" w:type="dxa"/>
            <w:gridSpan w:val="11"/>
          </w:tcPr>
          <w:p w14:paraId="2B81716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8421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8421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77905" w:rsidRPr="00184215" w14:paraId="6AA0E6A8" w14:textId="77777777" w:rsidTr="00AD7B8D">
        <w:trPr>
          <w:cantSplit/>
          <w:trHeight w:val="261"/>
        </w:trPr>
        <w:tc>
          <w:tcPr>
            <w:tcW w:w="2250" w:type="dxa"/>
          </w:tcPr>
          <w:p w14:paraId="2044804D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EFACCA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68A3C3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0342B0C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C643FF4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CF6504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0719492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05D7F68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DED6E82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8B52DC5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A9BDCE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FE3362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7905" w:rsidRPr="00184215" w14:paraId="78DE4FA4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39BDA43B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</w:tcPr>
          <w:p w14:paraId="3B52462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5ADE8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189585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D086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3A81F4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C4A1AF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7BADEF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C914C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AEF0AE4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1B774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67A2D3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905" w:rsidRPr="00184215" w14:paraId="43C75A64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03A2425D" w14:textId="77777777" w:rsidR="00177905" w:rsidRPr="00184215" w:rsidRDefault="00177905" w:rsidP="00AD7B8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02D89FF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7D605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E6618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839043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E6368F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BF251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DFF079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  <w:vAlign w:val="bottom"/>
          </w:tcPr>
          <w:p w14:paraId="4BD3586A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F3C09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32F16E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08F47E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</w:tr>
      <w:tr w:rsidR="00177905" w:rsidRPr="00184215" w14:paraId="2D87A9F3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51E37B94" w14:textId="77777777" w:rsidR="00177905" w:rsidRPr="00184215" w:rsidRDefault="00177905" w:rsidP="00AD7B8D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530" w:type="dxa"/>
          </w:tcPr>
          <w:p w14:paraId="1F08C10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E1B80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75CDA6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010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3270D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1EB08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672A7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ED622D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03E16E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7EC29E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0F6C6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CBDEF0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905" w:rsidRPr="00184215" w14:paraId="1AD3D48D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488F90EA" w14:textId="77777777" w:rsidR="00177905" w:rsidRPr="00184215" w:rsidRDefault="00177905" w:rsidP="00AD7B8D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-   ตราสารทุน</w:t>
            </w:r>
          </w:p>
        </w:tc>
        <w:tc>
          <w:tcPr>
            <w:tcW w:w="1530" w:type="dxa"/>
          </w:tcPr>
          <w:p w14:paraId="46B73F5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7F05E0B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8BC7B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78B614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EE02D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2F0E42D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6E70E8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</w:tcPr>
          <w:p w14:paraId="7DEE56F5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B8AFDA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32954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96F22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177905" w:rsidRPr="00184215" w14:paraId="7A6B67F2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4B8DE2AA" w14:textId="77777777" w:rsidR="00177905" w:rsidRPr="00184215" w:rsidRDefault="00177905" w:rsidP="00AD7B8D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-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1D3D6B8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51DBE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6CFA1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AC221EA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49BC94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857644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61707D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36" w:type="dxa"/>
            <w:vAlign w:val="bottom"/>
          </w:tcPr>
          <w:p w14:paraId="4C95782F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1D30872E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BEBCF6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640D9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177905" w:rsidRPr="00184215" w14:paraId="29148F21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057FB14B" w14:textId="77777777" w:rsidR="00177905" w:rsidRPr="00184215" w:rsidRDefault="00177905" w:rsidP="00AD7B8D">
            <w:pPr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C13FD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BA304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DA2D11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FFBDE3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124B011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346B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3D4383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53A851" w14:textId="77777777" w:rsidR="00177905" w:rsidRPr="00184215" w:rsidRDefault="00177905" w:rsidP="00AD7B8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4B6D205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7D84B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E5835CB" w14:textId="77777777" w:rsidR="00177905" w:rsidRPr="004E013D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77905" w:rsidRPr="00184215" w14:paraId="7353E937" w14:textId="77777777" w:rsidTr="00AD7B8D">
        <w:trPr>
          <w:cantSplit/>
          <w:trHeight w:val="261"/>
        </w:trPr>
        <w:tc>
          <w:tcPr>
            <w:tcW w:w="2250" w:type="dxa"/>
          </w:tcPr>
          <w:p w14:paraId="14C3AB6D" w14:textId="77777777" w:rsidR="00177905" w:rsidRPr="00184215" w:rsidRDefault="00177905" w:rsidP="00AD7B8D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842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31941E2F" w14:textId="77777777" w:rsidR="00177905" w:rsidRPr="00184215" w:rsidRDefault="00177905" w:rsidP="00AD7B8D">
            <w:pPr>
              <w:pStyle w:val="acctfourfigures"/>
              <w:tabs>
                <w:tab w:val="left" w:pos="720"/>
                <w:tab w:val="decimal" w:pos="88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A56C3A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D9C713A" w14:textId="77777777" w:rsidR="00177905" w:rsidRPr="00184215" w:rsidRDefault="00177905" w:rsidP="00AD7B8D">
            <w:pPr>
              <w:pStyle w:val="acctfourfigures"/>
              <w:tabs>
                <w:tab w:val="left" w:pos="720"/>
                <w:tab w:val="decimal" w:pos="101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5B08135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F599E81" w14:textId="77777777" w:rsidR="00177905" w:rsidRPr="00184215" w:rsidRDefault="00177905" w:rsidP="00AD7B8D">
            <w:pPr>
              <w:pStyle w:val="acctfourfigures"/>
              <w:tabs>
                <w:tab w:val="decimal" w:pos="47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C2282F2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3064DB6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3E02A1E" w14:textId="77777777" w:rsidR="00177905" w:rsidRPr="00184215" w:rsidRDefault="00177905" w:rsidP="00AD7B8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9BC830F" w14:textId="77777777" w:rsidR="00177905" w:rsidRPr="00184215" w:rsidRDefault="00177905" w:rsidP="00AD7B8D">
            <w:pPr>
              <w:tabs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FFCBF33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E3FDED1" w14:textId="77777777" w:rsidR="00177905" w:rsidRPr="00184215" w:rsidRDefault="00177905" w:rsidP="00AD7B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77905" w:rsidRPr="00184215" w14:paraId="4BDE0450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7526D565" w14:textId="77777777" w:rsidR="0017790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เงินกู้ระยะสั้นจากสถาบัน</w:t>
            </w:r>
          </w:p>
          <w:p w14:paraId="6DD56B9D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2F8E63D7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99080D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67F22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8D84632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C09B5F9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96C1B5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923C0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216D64E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3128336C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497BD7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420DD7F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77905" w:rsidRPr="00184215" w14:paraId="38E526D3" w14:textId="77777777" w:rsidTr="00AD7B8D">
        <w:trPr>
          <w:cantSplit/>
          <w:trHeight w:val="261"/>
        </w:trPr>
        <w:tc>
          <w:tcPr>
            <w:tcW w:w="2250" w:type="dxa"/>
            <w:vAlign w:val="bottom"/>
          </w:tcPr>
          <w:p w14:paraId="1F584D3A" w14:textId="77777777" w:rsidR="0017790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เงินกู้ระยะ</w:t>
            </w:r>
            <w:r w:rsidRPr="0018421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ยาว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จากสถาบัน</w:t>
            </w:r>
          </w:p>
          <w:p w14:paraId="19976D95" w14:textId="77777777" w:rsidR="00177905" w:rsidRPr="00184215" w:rsidRDefault="00177905" w:rsidP="00AD7B8D">
            <w:pPr>
              <w:ind w:left="-14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  </w:t>
            </w:r>
            <w:r w:rsidRPr="0018421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การเงิน            </w:t>
            </w:r>
          </w:p>
        </w:tc>
        <w:tc>
          <w:tcPr>
            <w:tcW w:w="1530" w:type="dxa"/>
            <w:vAlign w:val="bottom"/>
          </w:tcPr>
          <w:p w14:paraId="6153B9D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0DE065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03667ABB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797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D7F0AF7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DD44D97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B18BF9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A539B70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47ED236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530FC5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90F492" w14:textId="77777777" w:rsidR="00177905" w:rsidRPr="00184215" w:rsidRDefault="00177905" w:rsidP="00AD7B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03767A" w14:textId="77777777" w:rsidR="00177905" w:rsidRPr="00184215" w:rsidRDefault="00177905" w:rsidP="00AD7B8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Pr="001842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6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  <w:r w:rsidRPr="0018421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38A50467" w14:textId="77777777" w:rsidR="002E54ED" w:rsidRDefault="002E54ED" w:rsidP="002E54E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</w:p>
    <w:p w14:paraId="15A95B33" w14:textId="50286484" w:rsidR="00857405" w:rsidRPr="001E744B" w:rsidRDefault="00133B68" w:rsidP="00677259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57405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</w:t>
      </w:r>
      <w:r w:rsidR="00937F5E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กับ</w:t>
      </w:r>
      <w:r w:rsidR="001C5AC5" w:rsidRPr="001E744B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บุคคลหรือ</w:t>
      </w:r>
      <w:r w:rsidR="00937F5E" w:rsidRPr="001E744B">
        <w:rPr>
          <w:rFonts w:ascii="Angsana New" w:hAnsi="Angsana New" w:cs="Angsana New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14:paraId="1D1C6D39" w14:textId="77777777" w:rsidR="00953F4E" w:rsidRPr="00D3736A" w:rsidRDefault="00953F4E" w:rsidP="005F2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8010"/>
        <w:gridCol w:w="1170"/>
      </w:tblGrid>
      <w:tr w:rsidR="00883CDC" w14:paraId="4FCCCFCA" w14:textId="77777777" w:rsidTr="00A5637C">
        <w:trPr>
          <w:tblHeader/>
        </w:trPr>
        <w:tc>
          <w:tcPr>
            <w:tcW w:w="8010" w:type="dxa"/>
            <w:hideMark/>
          </w:tcPr>
          <w:p w14:paraId="453BE7F7" w14:textId="7B95B26A" w:rsidR="00883CDC" w:rsidRDefault="00883CDC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862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E86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263EBC5C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83CDC" w14:paraId="6F1FAAD2" w14:textId="77777777" w:rsidTr="00A5637C">
        <w:trPr>
          <w:tblHeader/>
        </w:trPr>
        <w:tc>
          <w:tcPr>
            <w:tcW w:w="8010" w:type="dxa"/>
          </w:tcPr>
          <w:p w14:paraId="7F4C6553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30D82567" w14:textId="77777777" w:rsidR="00883CDC" w:rsidRDefault="00883CDC" w:rsidP="00A56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7" w:right="-11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83CDC" w14:paraId="404CE51F" w14:textId="77777777" w:rsidTr="00A5637C">
        <w:tc>
          <w:tcPr>
            <w:tcW w:w="8010" w:type="dxa"/>
            <w:hideMark/>
          </w:tcPr>
          <w:p w14:paraId="2CE9224B" w14:textId="77777777" w:rsidR="00883CDC" w:rsidRDefault="00883CDC" w:rsidP="00A563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6D54F39" w14:textId="77777777" w:rsidR="00883CDC" w:rsidRDefault="00883CDC" w:rsidP="00A5637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3C17" w14:paraId="1ED938E0" w14:textId="77777777" w:rsidTr="00A5637C">
        <w:tc>
          <w:tcPr>
            <w:tcW w:w="8010" w:type="dxa"/>
          </w:tcPr>
          <w:p w14:paraId="60FE9E91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22C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70" w:type="dxa"/>
          </w:tcPr>
          <w:p w14:paraId="23160562" w14:textId="401288BD" w:rsidR="00B43C17" w:rsidRPr="00B1461B" w:rsidRDefault="00B43C17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14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1,125 </w:t>
            </w:r>
          </w:p>
        </w:tc>
      </w:tr>
      <w:tr w:rsidR="00B43C17" w14:paraId="50AAECF8" w14:textId="77777777" w:rsidTr="00175D10">
        <w:tc>
          <w:tcPr>
            <w:tcW w:w="8010" w:type="dxa"/>
            <w:hideMark/>
          </w:tcPr>
          <w:p w14:paraId="0E67ACAA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สัญญางานจ้างเหมาก่อสร้างและปรับปรุงระบบควบคุมการจราจร</w:t>
            </w:r>
          </w:p>
        </w:tc>
        <w:tc>
          <w:tcPr>
            <w:tcW w:w="1170" w:type="dxa"/>
            <w:shd w:val="clear" w:color="auto" w:fill="auto"/>
          </w:tcPr>
          <w:p w14:paraId="3A57AD94" w14:textId="2214910E" w:rsidR="00B43C17" w:rsidRPr="00B1461B" w:rsidRDefault="00B43C17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18,074 </w:t>
            </w:r>
          </w:p>
        </w:tc>
      </w:tr>
      <w:tr w:rsidR="00B43C17" w14:paraId="6CED6815" w14:textId="77777777" w:rsidTr="00175D10">
        <w:tc>
          <w:tcPr>
            <w:tcW w:w="8010" w:type="dxa"/>
            <w:hideMark/>
          </w:tcPr>
          <w:p w14:paraId="4851B6A4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สัญญางานจ้างเหมาปรับปรุงระบบจัดเก็บค่าผ่านทาง</w:t>
            </w:r>
          </w:p>
        </w:tc>
        <w:tc>
          <w:tcPr>
            <w:tcW w:w="1170" w:type="dxa"/>
            <w:shd w:val="clear" w:color="auto" w:fill="auto"/>
          </w:tcPr>
          <w:p w14:paraId="01D89589" w14:textId="0A0D8A20" w:rsidR="00B43C17" w:rsidRPr="00B1461B" w:rsidRDefault="00B43C17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290,700 </w:t>
            </w:r>
          </w:p>
        </w:tc>
      </w:tr>
      <w:tr w:rsidR="00B43C17" w14:paraId="6F5D1908" w14:textId="77777777" w:rsidTr="00AD7B8D">
        <w:tc>
          <w:tcPr>
            <w:tcW w:w="8010" w:type="dxa"/>
            <w:hideMark/>
          </w:tcPr>
          <w:p w14:paraId="6ABEDA20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0" w:type="dxa"/>
            <w:shd w:val="clear" w:color="auto" w:fill="auto"/>
          </w:tcPr>
          <w:p w14:paraId="36C2EF24" w14:textId="44789E67" w:rsidR="00B43C17" w:rsidRPr="00B1461B" w:rsidRDefault="00B43C17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146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54,578 </w:t>
            </w:r>
          </w:p>
        </w:tc>
      </w:tr>
      <w:tr w:rsidR="00B43C17" w14:paraId="3B03D053" w14:textId="77777777" w:rsidTr="00175D10">
        <w:tc>
          <w:tcPr>
            <w:tcW w:w="8010" w:type="dxa"/>
            <w:hideMark/>
          </w:tcPr>
          <w:p w14:paraId="619649C1" w14:textId="77777777" w:rsidR="00B43C17" w:rsidRDefault="00B43C17" w:rsidP="00B43C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86912" w14:textId="6261B8C5" w:rsidR="00B43C17" w:rsidRPr="008B6E13" w:rsidRDefault="00B43C17" w:rsidP="005330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B6E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364,477</w:t>
            </w:r>
          </w:p>
        </w:tc>
      </w:tr>
    </w:tbl>
    <w:p w14:paraId="0FAE3023" w14:textId="77777777" w:rsidR="00B8218F" w:rsidRDefault="00B8218F" w:rsidP="006A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099CE315" w14:textId="77777777" w:rsidR="00CD2E36" w:rsidRDefault="00C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</w:p>
    <w:p w14:paraId="4FA2C2D4" w14:textId="0A5C14F6" w:rsidR="00EA18A8" w:rsidRPr="00FE5A6B" w:rsidRDefault="00EA18A8" w:rsidP="00EA1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Angsana New" w:hAnsi="Angsana New"/>
          <w:i/>
          <w:iCs/>
          <w:sz w:val="30"/>
          <w:szCs w:val="30"/>
          <w:rtl/>
          <w:cs/>
          <w:lang w:val="en-GB" w:bidi="ar-SA"/>
        </w:rPr>
      </w:pPr>
      <w:r w:rsidRPr="00FE5A6B">
        <w:rPr>
          <w:rFonts w:ascii="Angsana New" w:hAnsi="Angsana New"/>
          <w:i/>
          <w:iCs/>
          <w:sz w:val="30"/>
          <w:szCs w:val="30"/>
          <w:cs/>
          <w:lang w:val="en-GB"/>
        </w:rPr>
        <w:lastRenderedPageBreak/>
        <w:t>ภาระผูกพันตามสัญญาเช่าดำเนินงาน</w:t>
      </w:r>
    </w:p>
    <w:p w14:paraId="32191137" w14:textId="77777777" w:rsidR="00EA18A8" w:rsidRPr="00FE5A6B" w:rsidRDefault="00EA18A8" w:rsidP="005F21E5">
      <w:pPr>
        <w:spacing w:line="240" w:lineRule="auto"/>
        <w:ind w:left="540"/>
        <w:rPr>
          <w:rFonts w:ascii="Angsana New" w:hAnsi="Angsana New"/>
          <w:sz w:val="30"/>
          <w:szCs w:val="30"/>
          <w:lang w:val="en-GB"/>
        </w:rPr>
      </w:pPr>
    </w:p>
    <w:p w14:paraId="2F74995C" w14:textId="646B46E8" w:rsidR="00B8218F" w:rsidRPr="00870C8D" w:rsidRDefault="00B8218F" w:rsidP="00B8218F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Pr="00870C8D">
        <w:rPr>
          <w:rFonts w:asciiTheme="majorBidi" w:hAnsiTheme="majorBidi" w:cstheme="majorBidi"/>
          <w:sz w:val="30"/>
          <w:szCs w:val="30"/>
        </w:rPr>
        <w:t>30</w:t>
      </w:r>
      <w:r w:rsidRPr="00870C8D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870C8D">
        <w:rPr>
          <w:rFonts w:asciiTheme="majorBidi" w:hAnsiTheme="majorBidi" w:cstheme="majorBidi"/>
          <w:sz w:val="30"/>
          <w:szCs w:val="30"/>
        </w:rPr>
        <w:t>2564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บริษัทมีสัญญาเช่า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>พื้นที่จอดรถ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เป็นระยะเวลา </w:t>
      </w:r>
      <w:r w:rsidRPr="00870C8D">
        <w:rPr>
          <w:rFonts w:asciiTheme="majorBidi" w:hAnsiTheme="majorBidi" w:cstheme="majorBidi"/>
          <w:sz w:val="30"/>
          <w:szCs w:val="30"/>
        </w:rPr>
        <w:t>1</w:t>
      </w:r>
      <w:r w:rsidRPr="00870C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ปี </w:t>
      </w:r>
      <w:r w:rsidRPr="00870C8D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870C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จะสิ้นสุดในเดือนพฤศจิกายน </w:t>
      </w:r>
      <w:r w:rsidRPr="00870C8D">
        <w:rPr>
          <w:rFonts w:asciiTheme="majorBidi" w:hAnsiTheme="majorBidi" w:cstheme="majorBidi"/>
          <w:sz w:val="30"/>
          <w:szCs w:val="30"/>
        </w:rPr>
        <w:t>2564</w:t>
      </w:r>
    </w:p>
    <w:p w14:paraId="730C7F78" w14:textId="77777777" w:rsidR="004340CA" w:rsidRDefault="004340CA" w:rsidP="00B8218F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63CB12CA" w14:textId="38461125" w:rsidR="00B8218F" w:rsidRPr="00870C8D" w:rsidRDefault="00B8218F" w:rsidP="00B8218F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70C8D">
        <w:rPr>
          <w:rFonts w:ascii="Angsana New" w:hAnsi="Angsana New"/>
          <w:i/>
          <w:iCs/>
          <w:sz w:val="30"/>
          <w:szCs w:val="30"/>
          <w:cs/>
        </w:rPr>
        <w:t>สัญญางานจ้างเหมาก่อสร้างและปรับปรุงระบบควบคุมการจราจร</w:t>
      </w:r>
    </w:p>
    <w:p w14:paraId="009CBE81" w14:textId="77777777" w:rsidR="00B8218F" w:rsidRPr="007D1E34" w:rsidRDefault="00B8218F" w:rsidP="00B8218F">
      <w:pPr>
        <w:rPr>
          <w:rFonts w:asciiTheme="majorBidi" w:hAnsiTheme="majorBidi" w:cstheme="majorBidi"/>
          <w:sz w:val="30"/>
          <w:szCs w:val="30"/>
          <w:highlight w:val="lightGray"/>
          <w:lang w:val="en-GB"/>
        </w:rPr>
      </w:pPr>
    </w:p>
    <w:p w14:paraId="18451CA7" w14:textId="6FE19AD2" w:rsidR="00B8218F" w:rsidRPr="004340CA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40C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340CA">
        <w:rPr>
          <w:rFonts w:asciiTheme="majorBidi" w:hAnsiTheme="majorBidi" w:cstheme="majorBidi"/>
          <w:sz w:val="30"/>
          <w:szCs w:val="30"/>
        </w:rPr>
        <w:t>15</w:t>
      </w:r>
      <w:r w:rsidRPr="004340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40CA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4340CA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4340CA">
        <w:rPr>
          <w:rFonts w:asciiTheme="majorBidi" w:hAnsiTheme="majorBidi" w:cstheme="majorBidi"/>
          <w:sz w:val="30"/>
          <w:szCs w:val="30"/>
        </w:rPr>
        <w:t>2559</w:t>
      </w:r>
      <w:r w:rsidRPr="004340C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4340CA">
        <w:rPr>
          <w:rFonts w:ascii="Angsana New" w:hAnsi="Angsana New"/>
          <w:sz w:val="30"/>
          <w:szCs w:val="30"/>
          <w:cs/>
        </w:rPr>
        <w:t>งานจ้างเหมาก่อสร้างและปรับปรุงระบบควบคุมการจราจร</w:t>
      </w:r>
      <w:r w:rsidRPr="004340CA">
        <w:rPr>
          <w:rFonts w:ascii="Angsana New" w:hAnsi="Angsana New" w:hint="cs"/>
          <w:sz w:val="30"/>
          <w:szCs w:val="30"/>
          <w:cs/>
        </w:rPr>
        <w:t xml:space="preserve">กับ          </w:t>
      </w:r>
      <w:r w:rsidRPr="004340CA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นิติบุคคลร่วมทำงานกลุ่มหนึ่ง</w:t>
      </w:r>
      <w:r w:rsidRPr="004340CA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Pr="004340CA">
        <w:rPr>
          <w:rFonts w:asciiTheme="majorBidi" w:hAnsiTheme="majorBidi" w:cstheme="majorBidi"/>
          <w:sz w:val="30"/>
          <w:szCs w:val="30"/>
        </w:rPr>
        <w:t>2</w:t>
      </w:r>
      <w:r w:rsidRPr="004340CA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4340CA">
        <w:rPr>
          <w:rFonts w:asciiTheme="majorBidi" w:hAnsiTheme="majorBidi" w:cstheme="majorBidi" w:hint="cs"/>
          <w:sz w:val="30"/>
          <w:szCs w:val="30"/>
          <w:cs/>
        </w:rPr>
        <w:t xml:space="preserve"> สิ้นสุด</w:t>
      </w:r>
      <w:r w:rsidRPr="004340C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ในเดือนธันวาคม </w:t>
      </w:r>
      <w:r w:rsidRPr="004340CA">
        <w:rPr>
          <w:rFonts w:asciiTheme="majorBidi" w:hAnsiTheme="majorBidi" w:cstheme="majorBidi"/>
          <w:sz w:val="30"/>
          <w:szCs w:val="30"/>
        </w:rPr>
        <w:t>2561</w:t>
      </w:r>
      <w:r w:rsidRPr="004340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340CA">
        <w:rPr>
          <w:rFonts w:ascii="Angsana New" w:hAnsi="Angsana New"/>
          <w:sz w:val="30"/>
          <w:szCs w:val="30"/>
          <w:cs/>
        </w:rPr>
        <w:t>ต่อมา บริษัทได้ทำสัญญาแก้ไขเพิ่มเติมเพื่อ</w:t>
      </w:r>
      <w:r w:rsidRPr="004340CA">
        <w:rPr>
          <w:rFonts w:ascii="Angsana New" w:hAnsi="Angsana New" w:hint="cs"/>
          <w:sz w:val="30"/>
          <w:szCs w:val="30"/>
          <w:cs/>
        </w:rPr>
        <w:t>เพิ่มขอบเขตของงานและ</w:t>
      </w:r>
      <w:r w:rsidRPr="004340CA">
        <w:rPr>
          <w:rFonts w:ascii="Angsana New" w:hAnsi="Angsana New"/>
          <w:sz w:val="30"/>
          <w:szCs w:val="30"/>
          <w:cs/>
        </w:rPr>
        <w:t>ขยายกำหนดเวลา</w:t>
      </w:r>
      <w:r w:rsidRPr="004340CA">
        <w:rPr>
          <w:rFonts w:ascii="Angsana New" w:hAnsi="Angsana New" w:hint="cs"/>
          <w:sz w:val="30"/>
          <w:szCs w:val="30"/>
          <w:cs/>
        </w:rPr>
        <w:t>สัญญา</w:t>
      </w:r>
      <w:r w:rsidRPr="004340CA">
        <w:rPr>
          <w:rFonts w:ascii="Angsana New" w:hAnsi="Angsana New"/>
          <w:sz w:val="30"/>
          <w:szCs w:val="30"/>
          <w:cs/>
        </w:rPr>
        <w:t>สิ้นสุดเป็น</w:t>
      </w:r>
      <w:r w:rsidRPr="004340CA">
        <w:rPr>
          <w:rFonts w:ascii="Angsana New" w:hAnsi="Angsana New" w:hint="cs"/>
          <w:sz w:val="30"/>
          <w:szCs w:val="30"/>
          <w:cs/>
        </w:rPr>
        <w:t>เดือนกันยายน</w:t>
      </w:r>
      <w:r w:rsidRPr="004340CA">
        <w:rPr>
          <w:rFonts w:ascii="Angsana New" w:hAnsi="Angsana New"/>
          <w:sz w:val="30"/>
          <w:szCs w:val="30"/>
        </w:rPr>
        <w:t xml:space="preserve"> 2563</w:t>
      </w:r>
      <w:r w:rsidRPr="004340CA">
        <w:rPr>
          <w:rFonts w:ascii="Angsana New" w:hAnsi="Angsana New" w:hint="cs"/>
          <w:sz w:val="30"/>
          <w:szCs w:val="30"/>
          <w:cs/>
        </w:rPr>
        <w:t xml:space="preserve"> </w:t>
      </w:r>
      <w:r w:rsidRPr="004340CA">
        <w:rPr>
          <w:rFonts w:ascii="Angsana New" w:hAnsi="Angsana New"/>
          <w:sz w:val="30"/>
          <w:szCs w:val="30"/>
          <w:cs/>
        </w:rPr>
        <w:t xml:space="preserve">ณ วันที่           </w:t>
      </w:r>
      <w:r w:rsidR="00322D8F">
        <w:rPr>
          <w:rFonts w:ascii="Angsana New" w:hAnsi="Angsana New"/>
          <w:sz w:val="30"/>
          <w:szCs w:val="30"/>
        </w:rPr>
        <w:t>30</w:t>
      </w:r>
      <w:r w:rsidRPr="004340CA">
        <w:rPr>
          <w:rFonts w:ascii="Angsana New" w:hAnsi="Angsana New"/>
          <w:sz w:val="30"/>
          <w:szCs w:val="30"/>
          <w:cs/>
        </w:rPr>
        <w:t xml:space="preserve"> </w:t>
      </w:r>
      <w:r w:rsidR="00322D8F">
        <w:rPr>
          <w:rFonts w:ascii="Angsana New" w:hAnsi="Angsana New" w:hint="cs"/>
          <w:sz w:val="30"/>
          <w:szCs w:val="30"/>
          <w:cs/>
        </w:rPr>
        <w:t>มิถุนายน</w:t>
      </w:r>
      <w:r w:rsidRPr="004340CA">
        <w:rPr>
          <w:rFonts w:ascii="Angsana New" w:hAnsi="Angsana New"/>
          <w:sz w:val="30"/>
          <w:szCs w:val="30"/>
          <w:cs/>
        </w:rPr>
        <w:t xml:space="preserve"> </w:t>
      </w:r>
      <w:r w:rsidRPr="004340CA">
        <w:rPr>
          <w:rFonts w:ascii="Angsana New" w:hAnsi="Angsana New"/>
          <w:sz w:val="30"/>
          <w:szCs w:val="30"/>
        </w:rPr>
        <w:t xml:space="preserve">2564 </w:t>
      </w:r>
      <w:r w:rsidRPr="004340CA">
        <w:rPr>
          <w:rFonts w:ascii="Angsana New" w:hAnsi="Angsana New"/>
          <w:sz w:val="30"/>
          <w:szCs w:val="30"/>
          <w:cs/>
        </w:rPr>
        <w:t>การก่อสร้างได้แล้วเสร็จและอยู่ในขั้นตอนการตรวจสอบและ</w:t>
      </w:r>
      <w:r w:rsidRPr="004340CA">
        <w:rPr>
          <w:rFonts w:ascii="Angsana New" w:hAnsi="Angsana New" w:hint="cs"/>
          <w:sz w:val="30"/>
          <w:szCs w:val="30"/>
          <w:cs/>
        </w:rPr>
        <w:t>ส่งมอบงานให้แก่บริษัท</w:t>
      </w:r>
    </w:p>
    <w:p w14:paraId="2E68F894" w14:textId="77777777" w:rsidR="00B8218F" w:rsidRPr="007D1E34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lightGray"/>
        </w:rPr>
      </w:pPr>
    </w:p>
    <w:p w14:paraId="0C1516CE" w14:textId="77777777" w:rsidR="00B8218F" w:rsidRPr="00AD7B8D" w:rsidRDefault="00B8218F" w:rsidP="00B8218F">
      <w:pPr>
        <w:ind w:left="540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AD7B8D">
        <w:rPr>
          <w:rFonts w:ascii="Angsana New" w:hAnsi="Angsana New"/>
          <w:i/>
          <w:iCs/>
          <w:sz w:val="30"/>
          <w:szCs w:val="30"/>
          <w:cs/>
        </w:rPr>
        <w:t>สัญญางานจ้าง</w:t>
      </w:r>
      <w:r w:rsidRPr="00AD7B8D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Pr="00AD7B8D">
        <w:rPr>
          <w:rFonts w:ascii="Angsana New" w:hAnsi="Angsana New"/>
          <w:i/>
          <w:iCs/>
          <w:sz w:val="30"/>
          <w:szCs w:val="30"/>
          <w:cs/>
        </w:rPr>
        <w:t>ปรับปรุงระบบจัดเก็บค่าผ่านทาง</w:t>
      </w:r>
    </w:p>
    <w:p w14:paraId="20188E2E" w14:textId="77777777" w:rsidR="00B8218F" w:rsidRPr="007D1E34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lightGray"/>
          <w:cs/>
          <w:lang w:val="th-TH"/>
        </w:rPr>
      </w:pPr>
    </w:p>
    <w:p w14:paraId="6913326B" w14:textId="1D20A05E" w:rsidR="00B8218F" w:rsidRPr="007D1E34" w:rsidRDefault="00B8218F" w:rsidP="00B8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3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373C8">
        <w:rPr>
          <w:rFonts w:asciiTheme="majorBidi" w:hAnsiTheme="majorBidi" w:cstheme="majorBidi"/>
          <w:sz w:val="30"/>
          <w:szCs w:val="30"/>
        </w:rPr>
        <w:t>27</w:t>
      </w:r>
      <w:r w:rsidRPr="00B373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73C8">
        <w:rPr>
          <w:rFonts w:asciiTheme="majorBidi" w:hAnsiTheme="majorBidi" w:cstheme="majorBidi" w:hint="cs"/>
          <w:sz w:val="30"/>
          <w:szCs w:val="30"/>
          <w:cs/>
        </w:rPr>
        <w:t>ธันวา</w:t>
      </w:r>
      <w:r w:rsidRPr="00B373C8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Pr="00B373C8">
        <w:rPr>
          <w:rFonts w:asciiTheme="majorBidi" w:hAnsiTheme="majorBidi" w:cstheme="majorBidi"/>
          <w:sz w:val="30"/>
          <w:szCs w:val="30"/>
        </w:rPr>
        <w:t>2562</w:t>
      </w:r>
      <w:r w:rsidRPr="00B373C8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B373C8">
        <w:rPr>
          <w:rFonts w:ascii="Angsana New" w:hAnsi="Angsana New"/>
          <w:sz w:val="30"/>
          <w:szCs w:val="30"/>
          <w:cs/>
        </w:rPr>
        <w:t>งานจ้าง</w:t>
      </w:r>
      <w:r w:rsidRPr="00B373C8">
        <w:rPr>
          <w:rFonts w:ascii="Angsana New" w:hAnsi="Angsana New" w:hint="cs"/>
          <w:sz w:val="30"/>
          <w:szCs w:val="30"/>
          <w:cs/>
        </w:rPr>
        <w:t>งาน</w:t>
      </w:r>
      <w:r w:rsidRPr="00B373C8">
        <w:rPr>
          <w:rFonts w:ascii="Angsana New" w:hAnsi="Angsana New"/>
          <w:sz w:val="30"/>
          <w:szCs w:val="30"/>
          <w:cs/>
        </w:rPr>
        <w:t>ปรับปรุงระบบจัดเก็บค่าผ่านทาง</w:t>
      </w:r>
      <w:r w:rsidRPr="00B373C8">
        <w:rPr>
          <w:rFonts w:ascii="Angsana New" w:hAnsi="Angsana New" w:hint="cs"/>
          <w:sz w:val="30"/>
          <w:szCs w:val="30"/>
          <w:cs/>
        </w:rPr>
        <w:t>กับ</w:t>
      </w:r>
      <w:r w:rsidRPr="00B373C8">
        <w:rPr>
          <w:rFonts w:asciiTheme="majorBidi" w:hAnsiTheme="majorBidi" w:cstheme="majorBidi" w:hint="cs"/>
          <w:sz w:val="30"/>
          <w:szCs w:val="30"/>
          <w:cs/>
        </w:rPr>
        <w:t>นิติบุคคลร่วมทำงานกลุ่มหนึ่ง</w:t>
      </w:r>
      <w:r w:rsidRPr="00B373C8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สัญญาดังกล่าวมีระยะเวลา </w:t>
      </w:r>
      <w:r w:rsidRPr="00B373C8">
        <w:rPr>
          <w:rFonts w:asciiTheme="majorBidi" w:hAnsiTheme="majorBidi" w:cstheme="majorBidi"/>
          <w:sz w:val="30"/>
          <w:szCs w:val="30"/>
        </w:rPr>
        <w:t xml:space="preserve">16 </w:t>
      </w:r>
      <w:r w:rsidRPr="00B373C8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B373C8">
        <w:rPr>
          <w:rFonts w:ascii="Angsana New" w:hAnsi="Angsana New" w:hint="cs"/>
          <w:sz w:val="30"/>
          <w:szCs w:val="30"/>
          <w:cs/>
        </w:rPr>
        <w:t>สิ้นสุด</w:t>
      </w:r>
      <w:r w:rsidRPr="00B373C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ในเดือนเมษายน </w:t>
      </w:r>
      <w:r w:rsidRPr="00B373C8">
        <w:rPr>
          <w:rFonts w:asciiTheme="majorBidi" w:hAnsiTheme="majorBidi" w:cstheme="majorBidi"/>
          <w:sz w:val="30"/>
          <w:szCs w:val="30"/>
        </w:rPr>
        <w:t>2564</w:t>
      </w:r>
      <w:r w:rsidR="00B373C8" w:rsidRPr="00B373C8">
        <w:rPr>
          <w:rFonts w:asciiTheme="majorBidi" w:hAnsiTheme="majorBidi"/>
          <w:sz w:val="30"/>
          <w:szCs w:val="30"/>
          <w:cs/>
        </w:rPr>
        <w:t xml:space="preserve"> บริษัทกำลังอยู่ระหว่างต่อสัญญาว่าจ้างดังกล่าว</w:t>
      </w:r>
    </w:p>
    <w:p w14:paraId="7CA46D7D" w14:textId="49F99D7E" w:rsidR="00A35A3D" w:rsidRDefault="00A35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172775" w14:textId="1E60A4F1" w:rsidR="00857405" w:rsidRPr="003605CA" w:rsidRDefault="00857405" w:rsidP="008079F8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3736A">
        <w:rPr>
          <w:rFonts w:ascii="Angsana New" w:hAnsi="Angsana New" w:cs="Angsana New"/>
          <w:sz w:val="30"/>
          <w:szCs w:val="30"/>
          <w:u w:val="none"/>
          <w:cs/>
          <w:lang w:val="th-TH"/>
        </w:rPr>
        <w:t>คดี</w:t>
      </w:r>
      <w:r w:rsidR="00B32F75" w:rsidRPr="00D373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ความ</w:t>
      </w:r>
    </w:p>
    <w:p w14:paraId="13515BE5" w14:textId="77777777" w:rsidR="005F21E5" w:rsidRPr="00613E1F" w:rsidRDefault="005F21E5" w:rsidP="004B3E6C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9F87641" w14:textId="77777777" w:rsidR="0013300B" w:rsidRPr="007411D3" w:rsidRDefault="0013300B" w:rsidP="0013300B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พฤศจิกายน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       11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2550 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ศาลปกครองสูงสุดได้พิจารณาคำฟ้องแล้วมีคำสั่งให้โอนสำนวนคดีให้ศาลปกครองกลาง เพราะเป็นคดีที่อยู่ในอำนาจพิจารณาพิพากษาคดีของศาลปกครองกลางซึ่งเป็นศาลปกครองชั้นต้น </w:t>
      </w:r>
    </w:p>
    <w:p w14:paraId="3F9A8A80" w14:textId="4B09609A" w:rsidR="00F0089B" w:rsidRDefault="00F00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DD97B1F" w14:textId="77777777" w:rsidR="00A86C3E" w:rsidRDefault="00A86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1C6FFB" w14:textId="081BCECE" w:rsidR="0013300B" w:rsidRPr="007411D3" w:rsidRDefault="0013300B" w:rsidP="0013300B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 xml:space="preserve">ศาลปกครองกลางได้พิจารณาคำฟ้องของผู้ฟ้องคดีแล้วมีคำสั่งรับคำฟ้องไว้พิจารณาเฉพาะประเด็นมีเหตุขอให้ศาลเพิกถอนมติคณะรัฐมนตรี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หรือไม่ ต่อมาศาลปกครองกลางได้มีคำสั่งให้รวมพิจารณาคดีนี้เข้ากับคดีอื่น ซึ่งเป็นคดีที่ผู้ฟ้องคดีรายอื่นรวม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คน ฟ้องผู้ถูกฟ้องคดีอื่นรวม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รายเป็นผู้ถูกฟ้องคดี แต่ไม่ได้ฟ้องบริษัทด้วย ศาลปกครองกลางได้พิจารณาแล้วมีคำพิพากษารวมพร้อมกันทั้งสองคดีเมื่อวันที่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18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สิงหาคม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ให้เพิกถอนมติคณะรัฐมนตรีเมื่อวันที่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2549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และวันที่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เมษายน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แต่ให้ยกฟ้องบริษัท กับผู้ถูกฟ้องคดีรายอื่นบางราย อย่างไรก็ตาม เมื่อวันที่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17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กันยายน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2558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บริษัทได้ยื่นคำอุทธรณ์โต้แย้ง คำพิพากษาศาลปกครองกลางต่อศาลปกครองสูงสุด เพราะไม่เห็นพ้องด้วยกับคำพิพากษาของศาลปกครองกลางที่ให้เพิกถอนมติคณะรัฐมนตรี ส่วนผู้ถูกฟ้องคดีรายอื่นทุกรายก็ได้ยื่นคำอุทธรณ์ต่อศาลปกครองสูงสุดด้วยเช่นกัน ต่อมาศาลปกครองสูงสุดได้มีคำสั่งรับคำอุทธรณ์ของบริษัทและผู้ถูกฟ้องคดีรายอื่นทุกรายไว้พิจารณา ขณะนี้คดีที่ศาลรวมพิจารณากันทั้งสองคดียังอยู่ระหว่างการพิจารณาในชั้นอุทธรณ์ของศาลปกครองสูงสุด</w:t>
      </w:r>
    </w:p>
    <w:p w14:paraId="1600A396" w14:textId="77777777" w:rsidR="0013300B" w:rsidRPr="007411D3" w:rsidRDefault="0013300B" w:rsidP="0013300B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1907C32" w14:textId="77777777" w:rsidR="0013300B" w:rsidRPr="007411D3" w:rsidRDefault="0013300B" w:rsidP="0013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411D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411D3">
        <w:rPr>
          <w:rFonts w:ascii="Angsana New" w:hAnsi="Angsana New"/>
          <w:sz w:val="30"/>
          <w:szCs w:val="30"/>
        </w:rPr>
        <w:t>20</w:t>
      </w:r>
      <w:r w:rsidRPr="007411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/>
          <w:sz w:val="30"/>
          <w:szCs w:val="30"/>
        </w:rPr>
        <w:t>2562</w:t>
      </w:r>
      <w:r w:rsidRPr="007411D3">
        <w:rPr>
          <w:rFonts w:ascii="Angsana New" w:hAnsi="Angsana New"/>
          <w:sz w:val="30"/>
          <w:szCs w:val="30"/>
          <w:cs/>
        </w:rPr>
        <w:t xml:space="preserve"> ผู้ฟ้องคดีรวม </w:t>
      </w:r>
      <w:r w:rsidRPr="007411D3">
        <w:rPr>
          <w:rFonts w:ascii="Angsana New" w:hAnsi="Angsana New"/>
          <w:sz w:val="30"/>
          <w:szCs w:val="30"/>
        </w:rPr>
        <w:t>21</w:t>
      </w:r>
      <w:r w:rsidRPr="007411D3">
        <w:rPr>
          <w:rFonts w:ascii="Angsana New" w:hAnsi="Angsana New"/>
          <w:sz w:val="30"/>
          <w:szCs w:val="30"/>
          <w:cs/>
        </w:rPr>
        <w:t xml:space="preserve"> รายได้ยื่นคำขอให้ศาลปกครองสูงสุดมีคำสั่งให้บริษัทหยุดการเก็บเงินค่าผ่านทางส่วนที่เพิ่มขึ้นตั้งแต่วันที่ </w:t>
      </w:r>
      <w:r w:rsidRPr="007411D3">
        <w:rPr>
          <w:rFonts w:ascii="Angsana New" w:hAnsi="Angsana New"/>
          <w:sz w:val="30"/>
          <w:szCs w:val="30"/>
        </w:rPr>
        <w:t>22</w:t>
      </w:r>
      <w:r w:rsidRPr="007411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/>
          <w:sz w:val="30"/>
          <w:szCs w:val="30"/>
        </w:rPr>
        <w:t>2562</w:t>
      </w:r>
      <w:r w:rsidRPr="007411D3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7411D3">
        <w:rPr>
          <w:rFonts w:ascii="Angsana New" w:hAnsi="Angsana New"/>
          <w:sz w:val="30"/>
          <w:szCs w:val="30"/>
        </w:rPr>
        <w:t>21</w:t>
      </w:r>
      <w:r w:rsidRPr="007411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/>
          <w:sz w:val="30"/>
          <w:szCs w:val="30"/>
        </w:rPr>
        <w:t>2567</w:t>
      </w:r>
      <w:r w:rsidRPr="007411D3">
        <w:rPr>
          <w:rFonts w:ascii="Angsana New" w:hAnsi="Angsana New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/>
          <w:sz w:val="30"/>
          <w:szCs w:val="30"/>
        </w:rPr>
        <w:t>3</w:t>
      </w:r>
      <w:r w:rsidRPr="007411D3">
        <w:rPr>
          <w:rFonts w:ascii="Angsana New" w:hAnsi="Angsana New"/>
          <w:sz w:val="30"/>
          <w:szCs w:val="30"/>
          <w:cs/>
        </w:rPr>
        <w:t>/</w:t>
      </w:r>
      <w:r w:rsidRPr="007411D3">
        <w:rPr>
          <w:rFonts w:ascii="Angsana New" w:hAnsi="Angsana New"/>
          <w:sz w:val="30"/>
          <w:szCs w:val="30"/>
        </w:rPr>
        <w:t>2550</w:t>
      </w:r>
      <w:r w:rsidRPr="007411D3">
        <w:rPr>
          <w:rFonts w:ascii="Angsana New" w:hAnsi="Angsana New"/>
          <w:sz w:val="30"/>
          <w:szCs w:val="30"/>
          <w:cs/>
        </w:rPr>
        <w:t xml:space="preserve"> ไว้ชั่วคราวจนกว่าคดีจะถึงที่สุด ศาลปกครองสูงสุดได้พิจารณาคำขอแล้วมีคำสั่งเมื่อวันที่ </w:t>
      </w:r>
      <w:r w:rsidRPr="007411D3">
        <w:rPr>
          <w:rFonts w:ascii="Angsana New" w:hAnsi="Angsana New"/>
          <w:sz w:val="30"/>
          <w:szCs w:val="30"/>
        </w:rPr>
        <w:t>27</w:t>
      </w:r>
      <w:r w:rsidRPr="007411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/>
          <w:sz w:val="30"/>
          <w:szCs w:val="30"/>
        </w:rPr>
        <w:t>2562</w:t>
      </w:r>
      <w:r w:rsidRPr="007411D3">
        <w:rPr>
          <w:rFonts w:ascii="Angsana New" w:hAnsi="Angsana New"/>
          <w:sz w:val="30"/>
          <w:szCs w:val="30"/>
          <w:cs/>
        </w:rPr>
        <w:t xml:space="preserve"> ว่า ทางยกระดับดอนเมืองโทลล์เวย์เป็นเพียงทางเลือกหนึ่งของประชาชนผู้ใช้รถใช้ถนน จึงยังไม่มีเหตุผลเพียงพอให้ศาลปกครองสูงสุดมีคำสั่งให้บริษัทหยุดการเก็บเงินค่าผ่านทางส่วนที่เพิ่มขึ้น และศาลปกครองสูงสุดได้มีคำสั่งไม่รับคำขอของผู้ฟ้องคดีทั้ง </w:t>
      </w:r>
      <w:r w:rsidRPr="007411D3">
        <w:rPr>
          <w:rFonts w:ascii="Angsana New" w:hAnsi="Angsana New"/>
          <w:sz w:val="30"/>
          <w:szCs w:val="30"/>
        </w:rPr>
        <w:t>21</w:t>
      </w:r>
      <w:r w:rsidRPr="007411D3">
        <w:rPr>
          <w:rFonts w:ascii="Angsana New" w:hAnsi="Angsana New"/>
          <w:sz w:val="30"/>
          <w:szCs w:val="30"/>
          <w:cs/>
        </w:rPr>
        <w:t xml:space="preserve"> ราย ไว้พิจารณา</w:t>
      </w:r>
    </w:p>
    <w:p w14:paraId="697C244C" w14:textId="77777777" w:rsidR="006A49A0" w:rsidRPr="007411D3" w:rsidRDefault="006A49A0" w:rsidP="0013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10B25B4" w14:textId="41CBC817" w:rsidR="0013300B" w:rsidRPr="007411D3" w:rsidRDefault="0013300B" w:rsidP="0013300B">
      <w:pPr>
        <w:pStyle w:val="Heading2"/>
        <w:spacing w:line="240" w:lineRule="auto"/>
        <w:ind w:left="540"/>
        <w:jc w:val="thaiDistribute"/>
        <w:rPr>
          <w:rFonts w:ascii="Angsana New" w:hAnsi="Angsana New"/>
        </w:rPr>
      </w:pP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ผู้บริหารเชื่อว่าคดีดังกล่าวจะไม่มีผลกระทบต่อบริษัท เนื่องจากบริษัทมีความเชื่อมั่นว่ามติคณะรัฐมนตรีชอบด้วยกฎหมาย และการกำหนดอัตราค่าผ่านทางเป็นไปตามบันทึกข้อตกลงแก้ไขเปลี่ยนแปลงสัญญาสัมปทานทางหลวง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2550 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ประกอบกับก่อนหน้านี้ ศาลปกครองสูงสุดได้เคยมีคำพิพากษาในคดีที่บริษัทถูกฟ้องเมื่อคราวออกประกาศปรับขึ้นอัตราค่าผ่านทางใหม่มีผลตั้งแต่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ถึงวันที่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ไว้แล้วว่า 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2550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เป็นการกระทำที่ชอบด้วยสัญญาและกฎหมาย นอกจากนี้ ศาลปกครองสูงสุดยังได้มีคำพิพากษาในอีกคดีที่บริษัทประกาศปรับขึ้นอัตราค่าผ่านทางใหม่มีผลตั้งแต่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22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2552 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ถึงวันที่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21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2557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ตามบันทึกข้อตกลงแก้ไขเปลี่ยนแปลงสัญญาสัมปทานทางหลวง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2550 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ไว้อีกว่า บันทึกข้อตกลงแก้ไขเปลี่ยนแปลงสัญญาสัมปทานทางหลวง ฉบับที่ 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/</w:t>
      </w:r>
      <w:r w:rsidRPr="007411D3">
        <w:rPr>
          <w:rFonts w:ascii="Angsana New" w:hAnsi="Angsana New" w:cs="Angsana New"/>
          <w:b w:val="0"/>
          <w:bCs w:val="0"/>
          <w:sz w:val="30"/>
          <w:szCs w:val="30"/>
        </w:rPr>
        <w:t xml:space="preserve">2550 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เป็นการกระทำที่ชอบด้วยสัญญาและเป็นไปตามขั้นตอนของกฎหมาย บริษัทจึง</w:t>
      </w:r>
      <w:r w:rsidRPr="007411D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ไม่</w:t>
      </w:r>
      <w:r w:rsidRPr="007411D3">
        <w:rPr>
          <w:rFonts w:ascii="Angsana New" w:hAnsi="Angsana New" w:cs="Angsana New"/>
          <w:b w:val="0"/>
          <w:bCs w:val="0"/>
          <w:sz w:val="30"/>
          <w:szCs w:val="30"/>
          <w:cs/>
        </w:rPr>
        <w:t>ได้บันทึกรายการไว้ในงบการเงิน ทั้งนี้ผลของคดีดังกล่าวยังมีความไม่แน่นอน</w:t>
      </w:r>
      <w:r w:rsidRPr="007411D3">
        <w:rPr>
          <w:rFonts w:ascii="Angsana New" w:hAnsi="Angsana New" w:cs="Angsana New" w:hint="cs"/>
          <w:cs/>
        </w:rPr>
        <w:t xml:space="preserve"> </w:t>
      </w:r>
    </w:p>
    <w:p w14:paraId="67057563" w14:textId="1B2EF0A7" w:rsidR="006A49A0" w:rsidRPr="006A49A0" w:rsidRDefault="006A4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AAD6810" w14:textId="77777777" w:rsidR="00A86C3E" w:rsidRDefault="00A86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26B3CD" w14:textId="4F8A15AD" w:rsidR="009004C4" w:rsidRPr="00D11CC6" w:rsidRDefault="009004C4" w:rsidP="00D11CC6">
      <w:pPr>
        <w:pStyle w:val="Heading1"/>
        <w:keepLines/>
        <w:numPr>
          <w:ilvl w:val="0"/>
          <w:numId w:val="17"/>
        </w:numPr>
        <w:shd w:val="clear" w:color="auto" w:fill="auto"/>
        <w:tabs>
          <w:tab w:val="clear" w:pos="340"/>
          <w:tab w:val="left" w:pos="540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D11CC6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529D1769" w14:textId="61673510" w:rsidR="004450A0" w:rsidRDefault="004450A0" w:rsidP="002A3CA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BFF35" w14:textId="010D80B6" w:rsidR="00DC0364" w:rsidRDefault="00DC0364" w:rsidP="00DC03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D7B9D">
        <w:rPr>
          <w:rFonts w:ascii="Angsana New" w:hAnsi="Angsana New"/>
          <w:sz w:val="30"/>
          <w:szCs w:val="30"/>
        </w:rPr>
        <w:t>19</w:t>
      </w:r>
      <w:r w:rsidRPr="005D7B9D">
        <w:rPr>
          <w:rFonts w:ascii="Angsana New" w:hAnsi="Angsana New" w:hint="cs"/>
          <w:sz w:val="30"/>
          <w:szCs w:val="30"/>
          <w:cs/>
        </w:rPr>
        <w:t xml:space="preserve"> ก</w:t>
      </w:r>
      <w:r>
        <w:rPr>
          <w:rFonts w:ascii="Angsana New" w:hAnsi="Angsana New" w:hint="cs"/>
          <w:sz w:val="30"/>
          <w:szCs w:val="30"/>
          <w:cs/>
        </w:rPr>
        <w:t xml:space="preserve">รกฏาคม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บริษัทได้ลงนามสัญญาวงเงินสินเชื่อเพื่อรับวงเงินกู้ยืมจากสถาบันการเงินในประเทศแห่งหนึ่ง</w:t>
      </w:r>
      <w:r w:rsidRPr="001F7F6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F7F6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2</w:t>
      </w:r>
      <w:r w:rsidRPr="001F7F6A">
        <w:rPr>
          <w:rFonts w:ascii="Angsana New" w:hAnsi="Angsana New"/>
          <w:sz w:val="30"/>
          <w:szCs w:val="30"/>
        </w:rPr>
        <w:t>0</w:t>
      </w:r>
      <w:r w:rsidRPr="001F7F6A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E2A765F" w14:textId="77777777" w:rsidR="00DC0364" w:rsidRDefault="00DC0364" w:rsidP="00DC03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C0210" w14:textId="74028A9F" w:rsidR="00DC0364" w:rsidRPr="007007DE" w:rsidRDefault="00DC0364" w:rsidP="00DC0364">
      <w:pPr>
        <w:pStyle w:val="Heading2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ในการประชุมของคณะกรรมการบริษัทเมื่อวันที่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10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7007D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สิงหาคม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คณะกรรมการของบริษัทได้มีมติเห็นชอบให้บริษัทจ่ายเงินปันผลระหว่างกาล สำหรับผลการดำเนินงานของปี </w:t>
      </w:r>
      <w:r w:rsidRPr="007007DE">
        <w:rPr>
          <w:rFonts w:ascii="Angsana New" w:hAnsi="Angsana New" w:cs="Angsana New"/>
          <w:b w:val="0"/>
          <w:bCs w:val="0"/>
          <w:sz w:val="30"/>
          <w:szCs w:val="30"/>
        </w:rPr>
        <w:t>2564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หุ้นละ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0</w:t>
      </w:r>
      <w:r w:rsidR="00995EC2">
        <w:rPr>
          <w:rFonts w:ascii="Angsana New" w:hAnsi="Angsana New" w:cs="Angsana New"/>
          <w:b w:val="0"/>
          <w:bCs w:val="0"/>
          <w:sz w:val="30"/>
          <w:szCs w:val="30"/>
          <w:cs/>
        </w:rPr>
        <w:t>.</w:t>
      </w:r>
      <w:r w:rsidR="00995EC2">
        <w:rPr>
          <w:rFonts w:ascii="Angsana New" w:hAnsi="Angsana New" w:cs="Angsana New"/>
          <w:b w:val="0"/>
          <w:bCs w:val="0"/>
          <w:sz w:val="30"/>
          <w:szCs w:val="30"/>
        </w:rPr>
        <w:t>07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บาท เป็นจำนวนทั้งสิ้น </w:t>
      </w:r>
      <w:r w:rsidR="00995EC2">
        <w:rPr>
          <w:rFonts w:ascii="Angsana New" w:hAnsi="Angsana New" w:cs="Angsana New"/>
          <w:b w:val="0"/>
          <w:bCs w:val="0"/>
          <w:sz w:val="30"/>
          <w:szCs w:val="30"/>
        </w:rPr>
        <w:t>82</w:t>
      </w:r>
      <w:r w:rsidR="00995EC2">
        <w:rPr>
          <w:rFonts w:ascii="Angsana New" w:hAnsi="Angsana New" w:cs="Angsana New"/>
          <w:b w:val="0"/>
          <w:bCs w:val="0"/>
          <w:sz w:val="30"/>
          <w:szCs w:val="30"/>
          <w:cs/>
        </w:rPr>
        <w:t>.</w:t>
      </w:r>
      <w:r w:rsidR="00995EC2">
        <w:rPr>
          <w:rFonts w:ascii="Angsana New" w:hAnsi="Angsana New" w:cs="Angsana New"/>
          <w:b w:val="0"/>
          <w:bCs w:val="0"/>
          <w:sz w:val="30"/>
          <w:szCs w:val="30"/>
        </w:rPr>
        <w:t>69</w:t>
      </w:r>
      <w:r w:rsidRPr="007007D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ล้านบาท </w:t>
      </w:r>
    </w:p>
    <w:p w14:paraId="6B82CA96" w14:textId="77777777" w:rsidR="006F3C48" w:rsidRDefault="006F3C48" w:rsidP="00FA324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F6B9F39" w14:textId="77777777" w:rsidR="002D0106" w:rsidRDefault="002D0106" w:rsidP="002A3CA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2D0106" w:rsidSect="00B16377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0194" w14:textId="77777777" w:rsidR="00614055" w:rsidRDefault="00614055">
      <w:r>
        <w:separator/>
      </w:r>
    </w:p>
  </w:endnote>
  <w:endnote w:type="continuationSeparator" w:id="0">
    <w:p w14:paraId="0ECB3B9A" w14:textId="77777777" w:rsidR="00614055" w:rsidRDefault="00614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5C3DB" w14:textId="0BF3DC91" w:rsidR="007F0CD0" w:rsidRPr="005315B2" w:rsidRDefault="007F0CD0">
    <w:pPr>
      <w:pStyle w:val="Footer"/>
      <w:jc w:val="center"/>
    </w:pPr>
    <w:r w:rsidRPr="005315B2">
      <w:rPr>
        <w:rFonts w:ascii="Angsana New" w:hAnsi="Angsana New"/>
        <w:sz w:val="30"/>
        <w:szCs w:val="30"/>
      </w:rPr>
      <w:fldChar w:fldCharType="begin"/>
    </w:r>
    <w:r w:rsidRPr="005315B2">
      <w:rPr>
        <w:rFonts w:ascii="Angsana New" w:hAnsi="Angsana New"/>
        <w:sz w:val="30"/>
        <w:szCs w:val="30"/>
      </w:rPr>
      <w:instrText xml:space="preserve"> PAGE   \</w:instrText>
    </w:r>
    <w:r w:rsidRPr="005315B2">
      <w:rPr>
        <w:rFonts w:ascii="Angsana New" w:hAnsi="Angsana New"/>
        <w:sz w:val="30"/>
        <w:szCs w:val="30"/>
        <w:cs/>
      </w:rPr>
      <w:instrText xml:space="preserve">* </w:instrText>
    </w:r>
    <w:r w:rsidRPr="005315B2">
      <w:rPr>
        <w:rFonts w:ascii="Angsana New" w:hAnsi="Angsana New"/>
        <w:sz w:val="30"/>
        <w:szCs w:val="30"/>
      </w:rPr>
      <w:instrText xml:space="preserve">MERGEFORMAT </w:instrText>
    </w:r>
    <w:r w:rsidRPr="005315B2">
      <w:rPr>
        <w:rFonts w:ascii="Angsana New" w:hAnsi="Angsana New"/>
        <w:sz w:val="30"/>
        <w:szCs w:val="30"/>
      </w:rPr>
      <w:fldChar w:fldCharType="separate"/>
    </w:r>
    <w:r w:rsidR="000B538F">
      <w:rPr>
        <w:rFonts w:ascii="Angsana New" w:hAnsi="Angsana New"/>
        <w:noProof/>
        <w:sz w:val="30"/>
        <w:szCs w:val="30"/>
      </w:rPr>
      <w:t>2</w:t>
    </w:r>
    <w:r w:rsidRPr="005315B2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0C0F0" w14:textId="331FFF0A" w:rsidR="00AD7B8D" w:rsidRPr="00FB3D38" w:rsidRDefault="00AD7B8D" w:rsidP="00EC107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B3D3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3D3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3D38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0B538F">
      <w:rPr>
        <w:rStyle w:val="PageNumber"/>
        <w:rFonts w:ascii="Angsana New" w:hAnsi="Angsana New" w:cs="Angsana New"/>
        <w:noProof/>
        <w:sz w:val="30"/>
        <w:szCs w:val="30"/>
      </w:rPr>
      <w:t>23</w:t>
    </w:r>
    <w:r w:rsidRPr="00FB3D3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56ABC6" w14:textId="77777777" w:rsidR="00AD7B8D" w:rsidRPr="00E11370" w:rsidRDefault="00AD7B8D" w:rsidP="00FB3D38">
    <w:pPr>
      <w:pStyle w:val="Footer"/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8A44C" w14:textId="77777777" w:rsidR="00614055" w:rsidRDefault="00614055">
      <w:r>
        <w:separator/>
      </w:r>
    </w:p>
  </w:footnote>
  <w:footnote w:type="continuationSeparator" w:id="0">
    <w:p w14:paraId="7A4C01BF" w14:textId="77777777" w:rsidR="00614055" w:rsidRDefault="00614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71CCA" w14:textId="77777777" w:rsidR="007F0CD0" w:rsidRDefault="007F0CD0" w:rsidP="003E0616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6E5849F2" w14:textId="77777777" w:rsidR="007F0CD0" w:rsidRPr="00323B9C" w:rsidRDefault="007F0CD0" w:rsidP="003E0616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C924D" w14:textId="77777777" w:rsidR="00AD7B8D" w:rsidRDefault="00AD7B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716C1" w14:textId="77777777" w:rsidR="00AD7B8D" w:rsidRPr="00E11370" w:rsidRDefault="00AD7B8D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บริษัท ทางยกระดับดอนเมือง จำกัด (มหาชน)</w:t>
    </w:r>
  </w:p>
  <w:p w14:paraId="3CD0ADA0" w14:textId="77777777" w:rsidR="00AD7B8D" w:rsidRPr="00E11370" w:rsidRDefault="00AD7B8D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13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9E6400">
      <w:rPr>
        <w:rFonts w:ascii="Angsana New" w:hAnsi="Angsana New"/>
        <w:b/>
        <w:bCs/>
        <w:sz w:val="32"/>
        <w:szCs w:val="32"/>
        <w:cs/>
      </w:rPr>
      <w:t>แบบย่อ</w:t>
    </w:r>
    <w:r w:rsidRPr="00E11370">
      <w:rPr>
        <w:rFonts w:ascii="Angsana New" w:hAnsi="Angsana New"/>
        <w:b/>
        <w:bCs/>
        <w:sz w:val="32"/>
        <w:szCs w:val="32"/>
        <w:cs/>
      </w:rPr>
      <w:t xml:space="preserve"> </w:t>
    </w:r>
  </w:p>
  <w:p w14:paraId="2CA19FDA" w14:textId="075FF4D6" w:rsidR="00AD7B8D" w:rsidRDefault="00AD7B8D" w:rsidP="002243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11370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A70F06">
      <w:rPr>
        <w:rFonts w:ascii="Angsana New" w:hAnsi="Angsana New"/>
        <w:b/>
        <w:bCs/>
        <w:sz w:val="32"/>
        <w:szCs w:val="32"/>
        <w:cs/>
      </w:rPr>
      <w:t>และหกเดือน</w:t>
    </w:r>
    <w:r w:rsidRPr="00E1137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E1137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F7E4809" w14:textId="77777777" w:rsidR="00AD7B8D" w:rsidRPr="00E11370" w:rsidRDefault="00AD7B8D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94155" w14:textId="77777777" w:rsidR="00AD7B8D" w:rsidRDefault="00AD7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915AD4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7263C93"/>
    <w:multiLevelType w:val="multilevel"/>
    <w:tmpl w:val="0EE0F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20"/>
  </w:num>
  <w:num w:numId="14">
    <w:abstractNumId w:val="16"/>
  </w:num>
  <w:num w:numId="15">
    <w:abstractNumId w:val="11"/>
  </w:num>
  <w:num w:numId="16">
    <w:abstractNumId w:val="2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 w:numId="21">
    <w:abstractNumId w:val="5"/>
  </w:num>
  <w:num w:numId="22">
    <w:abstractNumId w:val="5"/>
  </w:num>
  <w:num w:numId="23">
    <w:abstractNumId w:val="17"/>
  </w:num>
  <w:num w:numId="24">
    <w:abstractNumId w:val="5"/>
  </w:num>
  <w:num w:numId="25">
    <w:abstractNumId w:val="22"/>
  </w:num>
  <w:num w:numId="26">
    <w:abstractNumId w:val="10"/>
  </w:num>
  <w:num w:numId="27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01C"/>
    <w:rsid w:val="000004DD"/>
    <w:rsid w:val="00000548"/>
    <w:rsid w:val="00000752"/>
    <w:rsid w:val="00000923"/>
    <w:rsid w:val="00001219"/>
    <w:rsid w:val="0000159B"/>
    <w:rsid w:val="00001886"/>
    <w:rsid w:val="00002342"/>
    <w:rsid w:val="000026B2"/>
    <w:rsid w:val="0000289A"/>
    <w:rsid w:val="000028BF"/>
    <w:rsid w:val="00002AD1"/>
    <w:rsid w:val="000034C2"/>
    <w:rsid w:val="0000381F"/>
    <w:rsid w:val="0000394B"/>
    <w:rsid w:val="0000464C"/>
    <w:rsid w:val="00004836"/>
    <w:rsid w:val="0000484D"/>
    <w:rsid w:val="000049AA"/>
    <w:rsid w:val="00004B3A"/>
    <w:rsid w:val="00004DAD"/>
    <w:rsid w:val="000063D6"/>
    <w:rsid w:val="00006420"/>
    <w:rsid w:val="00006FF6"/>
    <w:rsid w:val="000076C1"/>
    <w:rsid w:val="00010253"/>
    <w:rsid w:val="000103C1"/>
    <w:rsid w:val="00010434"/>
    <w:rsid w:val="000104CE"/>
    <w:rsid w:val="00010CB3"/>
    <w:rsid w:val="000114B8"/>
    <w:rsid w:val="000119C5"/>
    <w:rsid w:val="00011E39"/>
    <w:rsid w:val="00011F9D"/>
    <w:rsid w:val="00012439"/>
    <w:rsid w:val="00012655"/>
    <w:rsid w:val="000149DC"/>
    <w:rsid w:val="00014AEE"/>
    <w:rsid w:val="00014E97"/>
    <w:rsid w:val="00015150"/>
    <w:rsid w:val="000151E8"/>
    <w:rsid w:val="00015B88"/>
    <w:rsid w:val="00016841"/>
    <w:rsid w:val="00016B9F"/>
    <w:rsid w:val="00016C19"/>
    <w:rsid w:val="00017237"/>
    <w:rsid w:val="00017484"/>
    <w:rsid w:val="00017601"/>
    <w:rsid w:val="0001768F"/>
    <w:rsid w:val="00017A26"/>
    <w:rsid w:val="00017C21"/>
    <w:rsid w:val="0002041D"/>
    <w:rsid w:val="00020631"/>
    <w:rsid w:val="000207C7"/>
    <w:rsid w:val="000207FD"/>
    <w:rsid w:val="00020EF8"/>
    <w:rsid w:val="0002100D"/>
    <w:rsid w:val="00021503"/>
    <w:rsid w:val="000216FD"/>
    <w:rsid w:val="000217C1"/>
    <w:rsid w:val="00021979"/>
    <w:rsid w:val="00021C8F"/>
    <w:rsid w:val="00022587"/>
    <w:rsid w:val="000227F9"/>
    <w:rsid w:val="00023730"/>
    <w:rsid w:val="00023E99"/>
    <w:rsid w:val="000241DE"/>
    <w:rsid w:val="000243D6"/>
    <w:rsid w:val="000245D8"/>
    <w:rsid w:val="000248CE"/>
    <w:rsid w:val="00024B08"/>
    <w:rsid w:val="00024E48"/>
    <w:rsid w:val="00025120"/>
    <w:rsid w:val="000254CE"/>
    <w:rsid w:val="000255A2"/>
    <w:rsid w:val="00025EA6"/>
    <w:rsid w:val="00026890"/>
    <w:rsid w:val="00026D03"/>
    <w:rsid w:val="000274A8"/>
    <w:rsid w:val="00027805"/>
    <w:rsid w:val="00030054"/>
    <w:rsid w:val="00030191"/>
    <w:rsid w:val="0003062D"/>
    <w:rsid w:val="00030A89"/>
    <w:rsid w:val="00030DAF"/>
    <w:rsid w:val="00031DA9"/>
    <w:rsid w:val="00032018"/>
    <w:rsid w:val="0003239C"/>
    <w:rsid w:val="0003243C"/>
    <w:rsid w:val="00032496"/>
    <w:rsid w:val="00032F7C"/>
    <w:rsid w:val="00033268"/>
    <w:rsid w:val="000335E0"/>
    <w:rsid w:val="00033ABE"/>
    <w:rsid w:val="00033F5B"/>
    <w:rsid w:val="00033F8C"/>
    <w:rsid w:val="0003421A"/>
    <w:rsid w:val="000343B5"/>
    <w:rsid w:val="00034604"/>
    <w:rsid w:val="0003472F"/>
    <w:rsid w:val="000347A1"/>
    <w:rsid w:val="0003484D"/>
    <w:rsid w:val="0003497B"/>
    <w:rsid w:val="000349F2"/>
    <w:rsid w:val="00034AF3"/>
    <w:rsid w:val="00034D0B"/>
    <w:rsid w:val="00035102"/>
    <w:rsid w:val="00035CA6"/>
    <w:rsid w:val="00036548"/>
    <w:rsid w:val="00036871"/>
    <w:rsid w:val="00036988"/>
    <w:rsid w:val="0003699B"/>
    <w:rsid w:val="00036A5D"/>
    <w:rsid w:val="00036DC5"/>
    <w:rsid w:val="00036EA4"/>
    <w:rsid w:val="000375BE"/>
    <w:rsid w:val="000377C9"/>
    <w:rsid w:val="00037D68"/>
    <w:rsid w:val="00040017"/>
    <w:rsid w:val="00040191"/>
    <w:rsid w:val="00040626"/>
    <w:rsid w:val="000408B7"/>
    <w:rsid w:val="0004099E"/>
    <w:rsid w:val="00040B8A"/>
    <w:rsid w:val="00040DFF"/>
    <w:rsid w:val="00040EFB"/>
    <w:rsid w:val="000413E4"/>
    <w:rsid w:val="00041A32"/>
    <w:rsid w:val="00041B0C"/>
    <w:rsid w:val="00042B27"/>
    <w:rsid w:val="00042BB7"/>
    <w:rsid w:val="000434F1"/>
    <w:rsid w:val="00043552"/>
    <w:rsid w:val="000435FC"/>
    <w:rsid w:val="00043F74"/>
    <w:rsid w:val="00044112"/>
    <w:rsid w:val="0004412E"/>
    <w:rsid w:val="000441B6"/>
    <w:rsid w:val="000443B9"/>
    <w:rsid w:val="000447C1"/>
    <w:rsid w:val="00044E4B"/>
    <w:rsid w:val="0004566D"/>
    <w:rsid w:val="0004582E"/>
    <w:rsid w:val="00045879"/>
    <w:rsid w:val="00046670"/>
    <w:rsid w:val="00046993"/>
    <w:rsid w:val="00046AD6"/>
    <w:rsid w:val="00046F3A"/>
    <w:rsid w:val="00046F3F"/>
    <w:rsid w:val="00047046"/>
    <w:rsid w:val="00047116"/>
    <w:rsid w:val="00047518"/>
    <w:rsid w:val="000475BC"/>
    <w:rsid w:val="000476ED"/>
    <w:rsid w:val="00047752"/>
    <w:rsid w:val="000503EE"/>
    <w:rsid w:val="00050C58"/>
    <w:rsid w:val="00051067"/>
    <w:rsid w:val="000514CF"/>
    <w:rsid w:val="00051D63"/>
    <w:rsid w:val="0005214D"/>
    <w:rsid w:val="000522E8"/>
    <w:rsid w:val="00052F4E"/>
    <w:rsid w:val="000537CC"/>
    <w:rsid w:val="0005383A"/>
    <w:rsid w:val="00053D8A"/>
    <w:rsid w:val="00053EAC"/>
    <w:rsid w:val="00054347"/>
    <w:rsid w:val="000545DE"/>
    <w:rsid w:val="00055229"/>
    <w:rsid w:val="000558BB"/>
    <w:rsid w:val="00055ED7"/>
    <w:rsid w:val="00055F10"/>
    <w:rsid w:val="00055F67"/>
    <w:rsid w:val="0005649D"/>
    <w:rsid w:val="00056A53"/>
    <w:rsid w:val="00057163"/>
    <w:rsid w:val="00057880"/>
    <w:rsid w:val="00057B31"/>
    <w:rsid w:val="00057C49"/>
    <w:rsid w:val="00057CF9"/>
    <w:rsid w:val="00057D8F"/>
    <w:rsid w:val="000600CD"/>
    <w:rsid w:val="000605C3"/>
    <w:rsid w:val="00060695"/>
    <w:rsid w:val="00060A7C"/>
    <w:rsid w:val="00060EBF"/>
    <w:rsid w:val="000617B2"/>
    <w:rsid w:val="00061C3A"/>
    <w:rsid w:val="00061E0A"/>
    <w:rsid w:val="00061EE8"/>
    <w:rsid w:val="00062F15"/>
    <w:rsid w:val="000637A5"/>
    <w:rsid w:val="0006416A"/>
    <w:rsid w:val="00064358"/>
    <w:rsid w:val="00064505"/>
    <w:rsid w:val="00064B84"/>
    <w:rsid w:val="0006552C"/>
    <w:rsid w:val="00065FC7"/>
    <w:rsid w:val="00066333"/>
    <w:rsid w:val="000665EE"/>
    <w:rsid w:val="000666ED"/>
    <w:rsid w:val="0006705A"/>
    <w:rsid w:val="00067576"/>
    <w:rsid w:val="000677FE"/>
    <w:rsid w:val="00067DF9"/>
    <w:rsid w:val="00067FA0"/>
    <w:rsid w:val="0007058D"/>
    <w:rsid w:val="00070684"/>
    <w:rsid w:val="00070964"/>
    <w:rsid w:val="00070B0D"/>
    <w:rsid w:val="0007198D"/>
    <w:rsid w:val="00071BB0"/>
    <w:rsid w:val="0007255B"/>
    <w:rsid w:val="0007269D"/>
    <w:rsid w:val="00072844"/>
    <w:rsid w:val="00072B2C"/>
    <w:rsid w:val="00072CAD"/>
    <w:rsid w:val="0007316A"/>
    <w:rsid w:val="000731F7"/>
    <w:rsid w:val="0007342B"/>
    <w:rsid w:val="000735CB"/>
    <w:rsid w:val="000736DA"/>
    <w:rsid w:val="000739B8"/>
    <w:rsid w:val="00073A17"/>
    <w:rsid w:val="00073DD0"/>
    <w:rsid w:val="000742A0"/>
    <w:rsid w:val="000745E2"/>
    <w:rsid w:val="000745F2"/>
    <w:rsid w:val="00074A44"/>
    <w:rsid w:val="00074B2F"/>
    <w:rsid w:val="0007559A"/>
    <w:rsid w:val="0007562B"/>
    <w:rsid w:val="0007597E"/>
    <w:rsid w:val="00075AAD"/>
    <w:rsid w:val="00075D95"/>
    <w:rsid w:val="00076114"/>
    <w:rsid w:val="00076799"/>
    <w:rsid w:val="00076A01"/>
    <w:rsid w:val="00076B4A"/>
    <w:rsid w:val="00076D6C"/>
    <w:rsid w:val="000774EE"/>
    <w:rsid w:val="00077970"/>
    <w:rsid w:val="00077C95"/>
    <w:rsid w:val="00080320"/>
    <w:rsid w:val="00080DBC"/>
    <w:rsid w:val="00080E36"/>
    <w:rsid w:val="000810DC"/>
    <w:rsid w:val="0008169E"/>
    <w:rsid w:val="000817FD"/>
    <w:rsid w:val="000819F5"/>
    <w:rsid w:val="00081B8B"/>
    <w:rsid w:val="00081D58"/>
    <w:rsid w:val="00081EAA"/>
    <w:rsid w:val="000822DD"/>
    <w:rsid w:val="00082361"/>
    <w:rsid w:val="0008266A"/>
    <w:rsid w:val="000826CE"/>
    <w:rsid w:val="0008292D"/>
    <w:rsid w:val="00082BBE"/>
    <w:rsid w:val="00082CD7"/>
    <w:rsid w:val="00082EAA"/>
    <w:rsid w:val="00082EE5"/>
    <w:rsid w:val="00083286"/>
    <w:rsid w:val="00083681"/>
    <w:rsid w:val="000837B3"/>
    <w:rsid w:val="0008390D"/>
    <w:rsid w:val="00083961"/>
    <w:rsid w:val="00083AD6"/>
    <w:rsid w:val="00084187"/>
    <w:rsid w:val="0008418F"/>
    <w:rsid w:val="000847D7"/>
    <w:rsid w:val="0008496A"/>
    <w:rsid w:val="00084E80"/>
    <w:rsid w:val="00084F1D"/>
    <w:rsid w:val="00084F1E"/>
    <w:rsid w:val="000853A8"/>
    <w:rsid w:val="00085924"/>
    <w:rsid w:val="00085F08"/>
    <w:rsid w:val="00086668"/>
    <w:rsid w:val="0008672C"/>
    <w:rsid w:val="0008676B"/>
    <w:rsid w:val="00086E54"/>
    <w:rsid w:val="000875BC"/>
    <w:rsid w:val="0008779A"/>
    <w:rsid w:val="000877F7"/>
    <w:rsid w:val="00087894"/>
    <w:rsid w:val="00087A50"/>
    <w:rsid w:val="00087BC1"/>
    <w:rsid w:val="00087E3B"/>
    <w:rsid w:val="00090120"/>
    <w:rsid w:val="00091283"/>
    <w:rsid w:val="000916F8"/>
    <w:rsid w:val="00091BB9"/>
    <w:rsid w:val="00091CD7"/>
    <w:rsid w:val="0009261D"/>
    <w:rsid w:val="00092684"/>
    <w:rsid w:val="00092F05"/>
    <w:rsid w:val="0009304C"/>
    <w:rsid w:val="00093AD9"/>
    <w:rsid w:val="00093B03"/>
    <w:rsid w:val="00094268"/>
    <w:rsid w:val="0009482A"/>
    <w:rsid w:val="00094B4C"/>
    <w:rsid w:val="00094C58"/>
    <w:rsid w:val="00095110"/>
    <w:rsid w:val="00095541"/>
    <w:rsid w:val="000956BB"/>
    <w:rsid w:val="00095734"/>
    <w:rsid w:val="00095789"/>
    <w:rsid w:val="0009589B"/>
    <w:rsid w:val="00095EB9"/>
    <w:rsid w:val="00096339"/>
    <w:rsid w:val="0009698A"/>
    <w:rsid w:val="00097175"/>
    <w:rsid w:val="00097448"/>
    <w:rsid w:val="00097523"/>
    <w:rsid w:val="00097F47"/>
    <w:rsid w:val="000A017C"/>
    <w:rsid w:val="000A029C"/>
    <w:rsid w:val="000A089C"/>
    <w:rsid w:val="000A1200"/>
    <w:rsid w:val="000A120C"/>
    <w:rsid w:val="000A195C"/>
    <w:rsid w:val="000A19F6"/>
    <w:rsid w:val="000A1CAB"/>
    <w:rsid w:val="000A1D1F"/>
    <w:rsid w:val="000A23AB"/>
    <w:rsid w:val="000A2D94"/>
    <w:rsid w:val="000A2EA5"/>
    <w:rsid w:val="000A31E8"/>
    <w:rsid w:val="000A3344"/>
    <w:rsid w:val="000A34F3"/>
    <w:rsid w:val="000A44D7"/>
    <w:rsid w:val="000A467B"/>
    <w:rsid w:val="000A4CE5"/>
    <w:rsid w:val="000A4D52"/>
    <w:rsid w:val="000A5061"/>
    <w:rsid w:val="000A5189"/>
    <w:rsid w:val="000A53AD"/>
    <w:rsid w:val="000A54EE"/>
    <w:rsid w:val="000A560E"/>
    <w:rsid w:val="000A5F5B"/>
    <w:rsid w:val="000A63E6"/>
    <w:rsid w:val="000A647D"/>
    <w:rsid w:val="000A6487"/>
    <w:rsid w:val="000A654F"/>
    <w:rsid w:val="000A65F1"/>
    <w:rsid w:val="000A691B"/>
    <w:rsid w:val="000A7052"/>
    <w:rsid w:val="000A772D"/>
    <w:rsid w:val="000A7D06"/>
    <w:rsid w:val="000B0DCF"/>
    <w:rsid w:val="000B0ED8"/>
    <w:rsid w:val="000B108D"/>
    <w:rsid w:val="000B1192"/>
    <w:rsid w:val="000B1553"/>
    <w:rsid w:val="000B247A"/>
    <w:rsid w:val="000B2631"/>
    <w:rsid w:val="000B269B"/>
    <w:rsid w:val="000B3047"/>
    <w:rsid w:val="000B33B4"/>
    <w:rsid w:val="000B3501"/>
    <w:rsid w:val="000B3EEF"/>
    <w:rsid w:val="000B4342"/>
    <w:rsid w:val="000B4442"/>
    <w:rsid w:val="000B49AF"/>
    <w:rsid w:val="000B4BAD"/>
    <w:rsid w:val="000B4D26"/>
    <w:rsid w:val="000B4D6A"/>
    <w:rsid w:val="000B527E"/>
    <w:rsid w:val="000B538F"/>
    <w:rsid w:val="000B5584"/>
    <w:rsid w:val="000B5758"/>
    <w:rsid w:val="000B631B"/>
    <w:rsid w:val="000B6A12"/>
    <w:rsid w:val="000B70BC"/>
    <w:rsid w:val="000B7317"/>
    <w:rsid w:val="000B7E55"/>
    <w:rsid w:val="000B7F08"/>
    <w:rsid w:val="000C0128"/>
    <w:rsid w:val="000C0242"/>
    <w:rsid w:val="000C03EA"/>
    <w:rsid w:val="000C05FF"/>
    <w:rsid w:val="000C0B48"/>
    <w:rsid w:val="000C1C73"/>
    <w:rsid w:val="000C2356"/>
    <w:rsid w:val="000C28D2"/>
    <w:rsid w:val="000C28E1"/>
    <w:rsid w:val="000C340C"/>
    <w:rsid w:val="000C37B8"/>
    <w:rsid w:val="000C4468"/>
    <w:rsid w:val="000C4879"/>
    <w:rsid w:val="000C4A4C"/>
    <w:rsid w:val="000C4D82"/>
    <w:rsid w:val="000C4DA3"/>
    <w:rsid w:val="000C4EF6"/>
    <w:rsid w:val="000C55FC"/>
    <w:rsid w:val="000C571B"/>
    <w:rsid w:val="000C5BCB"/>
    <w:rsid w:val="000C5CDF"/>
    <w:rsid w:val="000C63B0"/>
    <w:rsid w:val="000C65A4"/>
    <w:rsid w:val="000C670F"/>
    <w:rsid w:val="000C6BE0"/>
    <w:rsid w:val="000C70B6"/>
    <w:rsid w:val="000C71FD"/>
    <w:rsid w:val="000C74B2"/>
    <w:rsid w:val="000C75E3"/>
    <w:rsid w:val="000C772C"/>
    <w:rsid w:val="000D03CE"/>
    <w:rsid w:val="000D0AC6"/>
    <w:rsid w:val="000D1516"/>
    <w:rsid w:val="000D1A71"/>
    <w:rsid w:val="000D1E02"/>
    <w:rsid w:val="000D2434"/>
    <w:rsid w:val="000D253D"/>
    <w:rsid w:val="000D2AE2"/>
    <w:rsid w:val="000D2F37"/>
    <w:rsid w:val="000D3477"/>
    <w:rsid w:val="000D3585"/>
    <w:rsid w:val="000D35EB"/>
    <w:rsid w:val="000D3CF1"/>
    <w:rsid w:val="000D3D2F"/>
    <w:rsid w:val="000D407F"/>
    <w:rsid w:val="000D498E"/>
    <w:rsid w:val="000D4A19"/>
    <w:rsid w:val="000D4A4D"/>
    <w:rsid w:val="000D5026"/>
    <w:rsid w:val="000D53D0"/>
    <w:rsid w:val="000D53FA"/>
    <w:rsid w:val="000D5486"/>
    <w:rsid w:val="000D597A"/>
    <w:rsid w:val="000D5FEF"/>
    <w:rsid w:val="000D6979"/>
    <w:rsid w:val="000D6B01"/>
    <w:rsid w:val="000D6DC1"/>
    <w:rsid w:val="000D7632"/>
    <w:rsid w:val="000D7BC8"/>
    <w:rsid w:val="000D7C84"/>
    <w:rsid w:val="000E0407"/>
    <w:rsid w:val="000E0BF6"/>
    <w:rsid w:val="000E143D"/>
    <w:rsid w:val="000E18BF"/>
    <w:rsid w:val="000E2265"/>
    <w:rsid w:val="000E28AE"/>
    <w:rsid w:val="000E2B89"/>
    <w:rsid w:val="000E2C3D"/>
    <w:rsid w:val="000E30FC"/>
    <w:rsid w:val="000E35E2"/>
    <w:rsid w:val="000E37FB"/>
    <w:rsid w:val="000E396A"/>
    <w:rsid w:val="000E3DF5"/>
    <w:rsid w:val="000E3F0B"/>
    <w:rsid w:val="000E40FC"/>
    <w:rsid w:val="000E42F8"/>
    <w:rsid w:val="000E4C4F"/>
    <w:rsid w:val="000E507B"/>
    <w:rsid w:val="000E512B"/>
    <w:rsid w:val="000E580A"/>
    <w:rsid w:val="000E5AB8"/>
    <w:rsid w:val="000E6098"/>
    <w:rsid w:val="000E6335"/>
    <w:rsid w:val="000E64A8"/>
    <w:rsid w:val="000E6631"/>
    <w:rsid w:val="000E6CFE"/>
    <w:rsid w:val="000E7077"/>
    <w:rsid w:val="000E7AE5"/>
    <w:rsid w:val="000E7BD1"/>
    <w:rsid w:val="000E7F16"/>
    <w:rsid w:val="000F0081"/>
    <w:rsid w:val="000F064D"/>
    <w:rsid w:val="000F081F"/>
    <w:rsid w:val="000F09AC"/>
    <w:rsid w:val="000F0BF9"/>
    <w:rsid w:val="000F0EDE"/>
    <w:rsid w:val="000F12CD"/>
    <w:rsid w:val="000F141A"/>
    <w:rsid w:val="000F192F"/>
    <w:rsid w:val="000F1EEF"/>
    <w:rsid w:val="000F20CF"/>
    <w:rsid w:val="000F22DE"/>
    <w:rsid w:val="000F236A"/>
    <w:rsid w:val="000F27BD"/>
    <w:rsid w:val="000F2BC6"/>
    <w:rsid w:val="000F3286"/>
    <w:rsid w:val="000F3527"/>
    <w:rsid w:val="000F36BE"/>
    <w:rsid w:val="000F3C1D"/>
    <w:rsid w:val="000F5979"/>
    <w:rsid w:val="000F5DC7"/>
    <w:rsid w:val="000F651D"/>
    <w:rsid w:val="000F67A2"/>
    <w:rsid w:val="000F6984"/>
    <w:rsid w:val="000F6A9F"/>
    <w:rsid w:val="000F70B0"/>
    <w:rsid w:val="000F70F4"/>
    <w:rsid w:val="000F7554"/>
    <w:rsid w:val="000F7B76"/>
    <w:rsid w:val="000F7E68"/>
    <w:rsid w:val="000F7F65"/>
    <w:rsid w:val="000F7FD3"/>
    <w:rsid w:val="00100123"/>
    <w:rsid w:val="00100531"/>
    <w:rsid w:val="00100880"/>
    <w:rsid w:val="00100EEB"/>
    <w:rsid w:val="001011E2"/>
    <w:rsid w:val="0010188A"/>
    <w:rsid w:val="00101AA0"/>
    <w:rsid w:val="00101C38"/>
    <w:rsid w:val="00101E9A"/>
    <w:rsid w:val="00102082"/>
    <w:rsid w:val="00102178"/>
    <w:rsid w:val="001025EB"/>
    <w:rsid w:val="001027C3"/>
    <w:rsid w:val="001028C2"/>
    <w:rsid w:val="00102BF2"/>
    <w:rsid w:val="00102F35"/>
    <w:rsid w:val="00102F87"/>
    <w:rsid w:val="00102F90"/>
    <w:rsid w:val="0010303A"/>
    <w:rsid w:val="00103075"/>
    <w:rsid w:val="0010380E"/>
    <w:rsid w:val="00103A1C"/>
    <w:rsid w:val="00103C6B"/>
    <w:rsid w:val="00103EC8"/>
    <w:rsid w:val="00103FF4"/>
    <w:rsid w:val="00104253"/>
    <w:rsid w:val="00104BA0"/>
    <w:rsid w:val="00104EEE"/>
    <w:rsid w:val="001058A5"/>
    <w:rsid w:val="00106510"/>
    <w:rsid w:val="001067C5"/>
    <w:rsid w:val="00106951"/>
    <w:rsid w:val="00106ABC"/>
    <w:rsid w:val="00106E0A"/>
    <w:rsid w:val="001070F3"/>
    <w:rsid w:val="001076B2"/>
    <w:rsid w:val="00107B82"/>
    <w:rsid w:val="00107BA6"/>
    <w:rsid w:val="00107D4D"/>
    <w:rsid w:val="0011043B"/>
    <w:rsid w:val="001106CD"/>
    <w:rsid w:val="00110855"/>
    <w:rsid w:val="00110E3C"/>
    <w:rsid w:val="001112A9"/>
    <w:rsid w:val="00111412"/>
    <w:rsid w:val="001115C6"/>
    <w:rsid w:val="001115CA"/>
    <w:rsid w:val="001120AA"/>
    <w:rsid w:val="00112288"/>
    <w:rsid w:val="001134F8"/>
    <w:rsid w:val="0011381E"/>
    <w:rsid w:val="00113FB8"/>
    <w:rsid w:val="0011404D"/>
    <w:rsid w:val="00114B9B"/>
    <w:rsid w:val="00114DE6"/>
    <w:rsid w:val="00114F66"/>
    <w:rsid w:val="001154F4"/>
    <w:rsid w:val="00116673"/>
    <w:rsid w:val="001168DB"/>
    <w:rsid w:val="00116E99"/>
    <w:rsid w:val="001170AA"/>
    <w:rsid w:val="001176B8"/>
    <w:rsid w:val="0011777B"/>
    <w:rsid w:val="00117C7E"/>
    <w:rsid w:val="00117CCA"/>
    <w:rsid w:val="0012007C"/>
    <w:rsid w:val="00120087"/>
    <w:rsid w:val="00120244"/>
    <w:rsid w:val="001202E8"/>
    <w:rsid w:val="0012056E"/>
    <w:rsid w:val="001205C4"/>
    <w:rsid w:val="00120927"/>
    <w:rsid w:val="00120A62"/>
    <w:rsid w:val="00120D33"/>
    <w:rsid w:val="001214C8"/>
    <w:rsid w:val="001215FD"/>
    <w:rsid w:val="00121686"/>
    <w:rsid w:val="001217F2"/>
    <w:rsid w:val="001218DB"/>
    <w:rsid w:val="001222A2"/>
    <w:rsid w:val="0012236A"/>
    <w:rsid w:val="00122BC0"/>
    <w:rsid w:val="00123151"/>
    <w:rsid w:val="00123684"/>
    <w:rsid w:val="001236F3"/>
    <w:rsid w:val="00123859"/>
    <w:rsid w:val="00123AF3"/>
    <w:rsid w:val="001242F7"/>
    <w:rsid w:val="001248DA"/>
    <w:rsid w:val="00125858"/>
    <w:rsid w:val="00125ABC"/>
    <w:rsid w:val="00125AD0"/>
    <w:rsid w:val="00125C8D"/>
    <w:rsid w:val="0012625D"/>
    <w:rsid w:val="00126968"/>
    <w:rsid w:val="00126B4F"/>
    <w:rsid w:val="00126C2F"/>
    <w:rsid w:val="00126F66"/>
    <w:rsid w:val="00127047"/>
    <w:rsid w:val="0012729A"/>
    <w:rsid w:val="001273E9"/>
    <w:rsid w:val="0012744F"/>
    <w:rsid w:val="0012752D"/>
    <w:rsid w:val="00127876"/>
    <w:rsid w:val="00127B4D"/>
    <w:rsid w:val="00127CEC"/>
    <w:rsid w:val="00127D07"/>
    <w:rsid w:val="00127F6C"/>
    <w:rsid w:val="00130341"/>
    <w:rsid w:val="001304CD"/>
    <w:rsid w:val="0013074A"/>
    <w:rsid w:val="00130DBA"/>
    <w:rsid w:val="00130FF6"/>
    <w:rsid w:val="00131143"/>
    <w:rsid w:val="001314FD"/>
    <w:rsid w:val="00131D52"/>
    <w:rsid w:val="00131E72"/>
    <w:rsid w:val="001322BD"/>
    <w:rsid w:val="00132558"/>
    <w:rsid w:val="001326BC"/>
    <w:rsid w:val="0013300B"/>
    <w:rsid w:val="0013315C"/>
    <w:rsid w:val="0013358F"/>
    <w:rsid w:val="00133644"/>
    <w:rsid w:val="00133987"/>
    <w:rsid w:val="00133B68"/>
    <w:rsid w:val="001340DA"/>
    <w:rsid w:val="00134502"/>
    <w:rsid w:val="001348CB"/>
    <w:rsid w:val="00134A2C"/>
    <w:rsid w:val="00134B4F"/>
    <w:rsid w:val="001354ED"/>
    <w:rsid w:val="00135AF9"/>
    <w:rsid w:val="001364E2"/>
    <w:rsid w:val="0013657B"/>
    <w:rsid w:val="00136B75"/>
    <w:rsid w:val="00136D2E"/>
    <w:rsid w:val="001371C2"/>
    <w:rsid w:val="00137C5C"/>
    <w:rsid w:val="00137E30"/>
    <w:rsid w:val="0014045C"/>
    <w:rsid w:val="00140C98"/>
    <w:rsid w:val="001411E3"/>
    <w:rsid w:val="001416EB"/>
    <w:rsid w:val="0014172D"/>
    <w:rsid w:val="001417A3"/>
    <w:rsid w:val="001426F9"/>
    <w:rsid w:val="00142B89"/>
    <w:rsid w:val="001431A2"/>
    <w:rsid w:val="0014324C"/>
    <w:rsid w:val="0014330C"/>
    <w:rsid w:val="001433B5"/>
    <w:rsid w:val="00143541"/>
    <w:rsid w:val="001435C6"/>
    <w:rsid w:val="001436A6"/>
    <w:rsid w:val="00143A3B"/>
    <w:rsid w:val="0014463F"/>
    <w:rsid w:val="00144A50"/>
    <w:rsid w:val="00144FF1"/>
    <w:rsid w:val="0014532A"/>
    <w:rsid w:val="001453C7"/>
    <w:rsid w:val="00145569"/>
    <w:rsid w:val="0014569C"/>
    <w:rsid w:val="00145ABB"/>
    <w:rsid w:val="0014749A"/>
    <w:rsid w:val="00147515"/>
    <w:rsid w:val="00147664"/>
    <w:rsid w:val="001478CF"/>
    <w:rsid w:val="00147933"/>
    <w:rsid w:val="00147ADC"/>
    <w:rsid w:val="00147CDF"/>
    <w:rsid w:val="00147E11"/>
    <w:rsid w:val="00147FBA"/>
    <w:rsid w:val="00147FD2"/>
    <w:rsid w:val="0015024A"/>
    <w:rsid w:val="00150546"/>
    <w:rsid w:val="00150BC6"/>
    <w:rsid w:val="00150DB4"/>
    <w:rsid w:val="00150FF2"/>
    <w:rsid w:val="00151200"/>
    <w:rsid w:val="0015158D"/>
    <w:rsid w:val="001519E1"/>
    <w:rsid w:val="001529FA"/>
    <w:rsid w:val="00152D61"/>
    <w:rsid w:val="001530D4"/>
    <w:rsid w:val="00153310"/>
    <w:rsid w:val="001536DF"/>
    <w:rsid w:val="001539B6"/>
    <w:rsid w:val="00154400"/>
    <w:rsid w:val="00154602"/>
    <w:rsid w:val="001547D3"/>
    <w:rsid w:val="001551FA"/>
    <w:rsid w:val="00155387"/>
    <w:rsid w:val="00155504"/>
    <w:rsid w:val="00155F2D"/>
    <w:rsid w:val="001565BA"/>
    <w:rsid w:val="001565C6"/>
    <w:rsid w:val="00156C4B"/>
    <w:rsid w:val="001571FA"/>
    <w:rsid w:val="0015727D"/>
    <w:rsid w:val="001573C2"/>
    <w:rsid w:val="00157511"/>
    <w:rsid w:val="0015784E"/>
    <w:rsid w:val="001578E5"/>
    <w:rsid w:val="0016024B"/>
    <w:rsid w:val="001605D4"/>
    <w:rsid w:val="00160B55"/>
    <w:rsid w:val="00161866"/>
    <w:rsid w:val="00161884"/>
    <w:rsid w:val="00161F6D"/>
    <w:rsid w:val="00162202"/>
    <w:rsid w:val="0016275A"/>
    <w:rsid w:val="001629C7"/>
    <w:rsid w:val="00162A88"/>
    <w:rsid w:val="00162BFB"/>
    <w:rsid w:val="00162FAA"/>
    <w:rsid w:val="001632FE"/>
    <w:rsid w:val="001637B4"/>
    <w:rsid w:val="00163972"/>
    <w:rsid w:val="00163B43"/>
    <w:rsid w:val="001642B7"/>
    <w:rsid w:val="001649C6"/>
    <w:rsid w:val="00164EA1"/>
    <w:rsid w:val="00165074"/>
    <w:rsid w:val="001650AE"/>
    <w:rsid w:val="001652BE"/>
    <w:rsid w:val="0016530C"/>
    <w:rsid w:val="0016579B"/>
    <w:rsid w:val="00165B7A"/>
    <w:rsid w:val="00166607"/>
    <w:rsid w:val="00166E11"/>
    <w:rsid w:val="001672B9"/>
    <w:rsid w:val="00167F34"/>
    <w:rsid w:val="001705C4"/>
    <w:rsid w:val="001705EB"/>
    <w:rsid w:val="00170642"/>
    <w:rsid w:val="00170688"/>
    <w:rsid w:val="00170D3D"/>
    <w:rsid w:val="0017111C"/>
    <w:rsid w:val="00171408"/>
    <w:rsid w:val="00171409"/>
    <w:rsid w:val="001715C2"/>
    <w:rsid w:val="0017299A"/>
    <w:rsid w:val="00172D36"/>
    <w:rsid w:val="00173F6E"/>
    <w:rsid w:val="0017425C"/>
    <w:rsid w:val="00174799"/>
    <w:rsid w:val="00174E8F"/>
    <w:rsid w:val="0017525D"/>
    <w:rsid w:val="0017540D"/>
    <w:rsid w:val="0017598B"/>
    <w:rsid w:val="00175D10"/>
    <w:rsid w:val="00176168"/>
    <w:rsid w:val="0017663F"/>
    <w:rsid w:val="00176E47"/>
    <w:rsid w:val="00177905"/>
    <w:rsid w:val="00177CAB"/>
    <w:rsid w:val="00177F87"/>
    <w:rsid w:val="00180196"/>
    <w:rsid w:val="00180224"/>
    <w:rsid w:val="00180228"/>
    <w:rsid w:val="001802EB"/>
    <w:rsid w:val="00180408"/>
    <w:rsid w:val="0018081A"/>
    <w:rsid w:val="001808A4"/>
    <w:rsid w:val="00180C7C"/>
    <w:rsid w:val="00180DC1"/>
    <w:rsid w:val="00181018"/>
    <w:rsid w:val="00181023"/>
    <w:rsid w:val="00181174"/>
    <w:rsid w:val="0018147F"/>
    <w:rsid w:val="00181A91"/>
    <w:rsid w:val="00181C92"/>
    <w:rsid w:val="00181E56"/>
    <w:rsid w:val="001821D8"/>
    <w:rsid w:val="001822BA"/>
    <w:rsid w:val="0018273F"/>
    <w:rsid w:val="00182748"/>
    <w:rsid w:val="00182999"/>
    <w:rsid w:val="00182A29"/>
    <w:rsid w:val="00182F56"/>
    <w:rsid w:val="001830F0"/>
    <w:rsid w:val="00183759"/>
    <w:rsid w:val="00183857"/>
    <w:rsid w:val="0018391E"/>
    <w:rsid w:val="00184165"/>
    <w:rsid w:val="00184E31"/>
    <w:rsid w:val="0018516C"/>
    <w:rsid w:val="001859E0"/>
    <w:rsid w:val="0018646C"/>
    <w:rsid w:val="00186DBE"/>
    <w:rsid w:val="00186EB0"/>
    <w:rsid w:val="00186FD9"/>
    <w:rsid w:val="00187323"/>
    <w:rsid w:val="00187457"/>
    <w:rsid w:val="001875F3"/>
    <w:rsid w:val="00190328"/>
    <w:rsid w:val="001907DD"/>
    <w:rsid w:val="00190AA4"/>
    <w:rsid w:val="00190C0A"/>
    <w:rsid w:val="001921FD"/>
    <w:rsid w:val="001926FC"/>
    <w:rsid w:val="00192719"/>
    <w:rsid w:val="00192B00"/>
    <w:rsid w:val="001933CC"/>
    <w:rsid w:val="0019395E"/>
    <w:rsid w:val="00193DAC"/>
    <w:rsid w:val="00193E43"/>
    <w:rsid w:val="00193FD8"/>
    <w:rsid w:val="001943FA"/>
    <w:rsid w:val="00194C5B"/>
    <w:rsid w:val="001957C6"/>
    <w:rsid w:val="00195DB7"/>
    <w:rsid w:val="00195DC5"/>
    <w:rsid w:val="00195F5A"/>
    <w:rsid w:val="00196DCC"/>
    <w:rsid w:val="00197254"/>
    <w:rsid w:val="001976E3"/>
    <w:rsid w:val="001979D9"/>
    <w:rsid w:val="00197AEC"/>
    <w:rsid w:val="00197C7D"/>
    <w:rsid w:val="00197DC1"/>
    <w:rsid w:val="001A05C5"/>
    <w:rsid w:val="001A0AFE"/>
    <w:rsid w:val="001A141B"/>
    <w:rsid w:val="001A1449"/>
    <w:rsid w:val="001A147F"/>
    <w:rsid w:val="001A15D6"/>
    <w:rsid w:val="001A1D83"/>
    <w:rsid w:val="001A2239"/>
    <w:rsid w:val="001A23C3"/>
    <w:rsid w:val="001A2836"/>
    <w:rsid w:val="001A2AB8"/>
    <w:rsid w:val="001A2BE6"/>
    <w:rsid w:val="001A3129"/>
    <w:rsid w:val="001A3A04"/>
    <w:rsid w:val="001A3AE0"/>
    <w:rsid w:val="001A4434"/>
    <w:rsid w:val="001A49CE"/>
    <w:rsid w:val="001A4AEC"/>
    <w:rsid w:val="001A4E51"/>
    <w:rsid w:val="001A5263"/>
    <w:rsid w:val="001A5336"/>
    <w:rsid w:val="001A563D"/>
    <w:rsid w:val="001A585A"/>
    <w:rsid w:val="001A5D56"/>
    <w:rsid w:val="001A60A7"/>
    <w:rsid w:val="001A63C9"/>
    <w:rsid w:val="001A6849"/>
    <w:rsid w:val="001A6CDF"/>
    <w:rsid w:val="001A6E47"/>
    <w:rsid w:val="001A6F6E"/>
    <w:rsid w:val="001A7AA8"/>
    <w:rsid w:val="001A7B9E"/>
    <w:rsid w:val="001A7CD4"/>
    <w:rsid w:val="001A7D8D"/>
    <w:rsid w:val="001A7F35"/>
    <w:rsid w:val="001B07C7"/>
    <w:rsid w:val="001B0C2E"/>
    <w:rsid w:val="001B1237"/>
    <w:rsid w:val="001B15DA"/>
    <w:rsid w:val="001B18DE"/>
    <w:rsid w:val="001B1A81"/>
    <w:rsid w:val="001B1AC5"/>
    <w:rsid w:val="001B1C5B"/>
    <w:rsid w:val="001B1FA1"/>
    <w:rsid w:val="001B2112"/>
    <w:rsid w:val="001B27C7"/>
    <w:rsid w:val="001B3069"/>
    <w:rsid w:val="001B31E3"/>
    <w:rsid w:val="001B3299"/>
    <w:rsid w:val="001B339B"/>
    <w:rsid w:val="001B35AC"/>
    <w:rsid w:val="001B3716"/>
    <w:rsid w:val="001B39CF"/>
    <w:rsid w:val="001B436F"/>
    <w:rsid w:val="001B4825"/>
    <w:rsid w:val="001B502B"/>
    <w:rsid w:val="001B53D2"/>
    <w:rsid w:val="001B548F"/>
    <w:rsid w:val="001B57B9"/>
    <w:rsid w:val="001B58C3"/>
    <w:rsid w:val="001B5B19"/>
    <w:rsid w:val="001B5EB6"/>
    <w:rsid w:val="001B60A2"/>
    <w:rsid w:val="001B62B1"/>
    <w:rsid w:val="001B637B"/>
    <w:rsid w:val="001B6A53"/>
    <w:rsid w:val="001B6B37"/>
    <w:rsid w:val="001B6D77"/>
    <w:rsid w:val="001B734D"/>
    <w:rsid w:val="001B7649"/>
    <w:rsid w:val="001B7A53"/>
    <w:rsid w:val="001C0989"/>
    <w:rsid w:val="001C0AED"/>
    <w:rsid w:val="001C0FEF"/>
    <w:rsid w:val="001C11FD"/>
    <w:rsid w:val="001C1603"/>
    <w:rsid w:val="001C1684"/>
    <w:rsid w:val="001C169E"/>
    <w:rsid w:val="001C182A"/>
    <w:rsid w:val="001C1BF8"/>
    <w:rsid w:val="001C1E62"/>
    <w:rsid w:val="001C2278"/>
    <w:rsid w:val="001C2A00"/>
    <w:rsid w:val="001C2B75"/>
    <w:rsid w:val="001C2E7A"/>
    <w:rsid w:val="001C2F34"/>
    <w:rsid w:val="001C3298"/>
    <w:rsid w:val="001C3525"/>
    <w:rsid w:val="001C3FF8"/>
    <w:rsid w:val="001C40AD"/>
    <w:rsid w:val="001C4214"/>
    <w:rsid w:val="001C4434"/>
    <w:rsid w:val="001C50FC"/>
    <w:rsid w:val="001C59A0"/>
    <w:rsid w:val="001C5AC5"/>
    <w:rsid w:val="001C5DF2"/>
    <w:rsid w:val="001C5EA6"/>
    <w:rsid w:val="001C6730"/>
    <w:rsid w:val="001C699F"/>
    <w:rsid w:val="001C6D85"/>
    <w:rsid w:val="001C7181"/>
    <w:rsid w:val="001C720D"/>
    <w:rsid w:val="001C77F5"/>
    <w:rsid w:val="001C7899"/>
    <w:rsid w:val="001C79A8"/>
    <w:rsid w:val="001C7C07"/>
    <w:rsid w:val="001C7F52"/>
    <w:rsid w:val="001C7F6D"/>
    <w:rsid w:val="001C7FC4"/>
    <w:rsid w:val="001D0339"/>
    <w:rsid w:val="001D0CBB"/>
    <w:rsid w:val="001D121A"/>
    <w:rsid w:val="001D1477"/>
    <w:rsid w:val="001D1748"/>
    <w:rsid w:val="001D1912"/>
    <w:rsid w:val="001D204D"/>
    <w:rsid w:val="001D212A"/>
    <w:rsid w:val="001D293A"/>
    <w:rsid w:val="001D2944"/>
    <w:rsid w:val="001D2A29"/>
    <w:rsid w:val="001D30AF"/>
    <w:rsid w:val="001D3548"/>
    <w:rsid w:val="001D4809"/>
    <w:rsid w:val="001D4A39"/>
    <w:rsid w:val="001D4BE5"/>
    <w:rsid w:val="001D529D"/>
    <w:rsid w:val="001D560E"/>
    <w:rsid w:val="001D5881"/>
    <w:rsid w:val="001D5AFB"/>
    <w:rsid w:val="001D6535"/>
    <w:rsid w:val="001D6FD6"/>
    <w:rsid w:val="001D7EE9"/>
    <w:rsid w:val="001E085D"/>
    <w:rsid w:val="001E0D21"/>
    <w:rsid w:val="001E0E71"/>
    <w:rsid w:val="001E147E"/>
    <w:rsid w:val="001E1B19"/>
    <w:rsid w:val="001E1B6A"/>
    <w:rsid w:val="001E2156"/>
    <w:rsid w:val="001E2333"/>
    <w:rsid w:val="001E243C"/>
    <w:rsid w:val="001E24A3"/>
    <w:rsid w:val="001E2A50"/>
    <w:rsid w:val="001E2A9B"/>
    <w:rsid w:val="001E2D7E"/>
    <w:rsid w:val="001E2E74"/>
    <w:rsid w:val="001E31D9"/>
    <w:rsid w:val="001E31F9"/>
    <w:rsid w:val="001E3881"/>
    <w:rsid w:val="001E3AF0"/>
    <w:rsid w:val="001E3C33"/>
    <w:rsid w:val="001E4312"/>
    <w:rsid w:val="001E48C4"/>
    <w:rsid w:val="001E49A1"/>
    <w:rsid w:val="001E54CA"/>
    <w:rsid w:val="001E5541"/>
    <w:rsid w:val="001E5641"/>
    <w:rsid w:val="001E5673"/>
    <w:rsid w:val="001E5F91"/>
    <w:rsid w:val="001E61C6"/>
    <w:rsid w:val="001E65F2"/>
    <w:rsid w:val="001E66A9"/>
    <w:rsid w:val="001E6BDE"/>
    <w:rsid w:val="001E737E"/>
    <w:rsid w:val="001E744B"/>
    <w:rsid w:val="001F08AD"/>
    <w:rsid w:val="001F0995"/>
    <w:rsid w:val="001F0A85"/>
    <w:rsid w:val="001F0AAF"/>
    <w:rsid w:val="001F102C"/>
    <w:rsid w:val="001F1332"/>
    <w:rsid w:val="001F177D"/>
    <w:rsid w:val="001F1B47"/>
    <w:rsid w:val="001F1B90"/>
    <w:rsid w:val="001F1BA2"/>
    <w:rsid w:val="001F1C12"/>
    <w:rsid w:val="001F2049"/>
    <w:rsid w:val="001F248F"/>
    <w:rsid w:val="001F2531"/>
    <w:rsid w:val="001F256A"/>
    <w:rsid w:val="001F285A"/>
    <w:rsid w:val="001F3563"/>
    <w:rsid w:val="001F360F"/>
    <w:rsid w:val="001F3D28"/>
    <w:rsid w:val="001F3F70"/>
    <w:rsid w:val="001F42FC"/>
    <w:rsid w:val="001F431C"/>
    <w:rsid w:val="001F475F"/>
    <w:rsid w:val="001F4AF9"/>
    <w:rsid w:val="001F4B13"/>
    <w:rsid w:val="001F4BEE"/>
    <w:rsid w:val="001F4CC4"/>
    <w:rsid w:val="001F5526"/>
    <w:rsid w:val="001F554E"/>
    <w:rsid w:val="001F55AD"/>
    <w:rsid w:val="001F5627"/>
    <w:rsid w:val="001F5757"/>
    <w:rsid w:val="001F6311"/>
    <w:rsid w:val="001F68A4"/>
    <w:rsid w:val="001F6E2E"/>
    <w:rsid w:val="001F723D"/>
    <w:rsid w:val="001F7328"/>
    <w:rsid w:val="001F7495"/>
    <w:rsid w:val="001F7DF7"/>
    <w:rsid w:val="001F7F6A"/>
    <w:rsid w:val="002006DF"/>
    <w:rsid w:val="00200B82"/>
    <w:rsid w:val="00201054"/>
    <w:rsid w:val="002011A9"/>
    <w:rsid w:val="00201275"/>
    <w:rsid w:val="00201504"/>
    <w:rsid w:val="002018AC"/>
    <w:rsid w:val="002018EA"/>
    <w:rsid w:val="002019D4"/>
    <w:rsid w:val="00201CDE"/>
    <w:rsid w:val="00201DC4"/>
    <w:rsid w:val="00201E94"/>
    <w:rsid w:val="002030CE"/>
    <w:rsid w:val="002034CC"/>
    <w:rsid w:val="00203518"/>
    <w:rsid w:val="002036E6"/>
    <w:rsid w:val="0020379D"/>
    <w:rsid w:val="0020439E"/>
    <w:rsid w:val="00204638"/>
    <w:rsid w:val="0020473C"/>
    <w:rsid w:val="00204A21"/>
    <w:rsid w:val="00204CC8"/>
    <w:rsid w:val="0020516C"/>
    <w:rsid w:val="002051EE"/>
    <w:rsid w:val="00205479"/>
    <w:rsid w:val="002059A3"/>
    <w:rsid w:val="00205CCC"/>
    <w:rsid w:val="00205CE9"/>
    <w:rsid w:val="00205CEA"/>
    <w:rsid w:val="00205D5E"/>
    <w:rsid w:val="002061E3"/>
    <w:rsid w:val="00206721"/>
    <w:rsid w:val="00206B1D"/>
    <w:rsid w:val="00206B7A"/>
    <w:rsid w:val="00206D13"/>
    <w:rsid w:val="00207A2B"/>
    <w:rsid w:val="00207AF0"/>
    <w:rsid w:val="002100B2"/>
    <w:rsid w:val="00210144"/>
    <w:rsid w:val="00211907"/>
    <w:rsid w:val="00211915"/>
    <w:rsid w:val="00211BC8"/>
    <w:rsid w:val="00212101"/>
    <w:rsid w:val="002122CE"/>
    <w:rsid w:val="002122FC"/>
    <w:rsid w:val="002124E9"/>
    <w:rsid w:val="00212552"/>
    <w:rsid w:val="00212E18"/>
    <w:rsid w:val="002133A1"/>
    <w:rsid w:val="002134AC"/>
    <w:rsid w:val="00213720"/>
    <w:rsid w:val="00213B28"/>
    <w:rsid w:val="00213BF6"/>
    <w:rsid w:val="0021406D"/>
    <w:rsid w:val="0021409E"/>
    <w:rsid w:val="002146F5"/>
    <w:rsid w:val="00215297"/>
    <w:rsid w:val="002153CD"/>
    <w:rsid w:val="00215826"/>
    <w:rsid w:val="00215FE6"/>
    <w:rsid w:val="00216A3F"/>
    <w:rsid w:val="00216B02"/>
    <w:rsid w:val="00216CDC"/>
    <w:rsid w:val="0021717D"/>
    <w:rsid w:val="002173C2"/>
    <w:rsid w:val="00217489"/>
    <w:rsid w:val="0021767E"/>
    <w:rsid w:val="002177D1"/>
    <w:rsid w:val="0021785B"/>
    <w:rsid w:val="00217FEF"/>
    <w:rsid w:val="002201F4"/>
    <w:rsid w:val="002209C4"/>
    <w:rsid w:val="00220A1E"/>
    <w:rsid w:val="00221B88"/>
    <w:rsid w:val="00221BD4"/>
    <w:rsid w:val="00221C23"/>
    <w:rsid w:val="002220FB"/>
    <w:rsid w:val="00222D2A"/>
    <w:rsid w:val="002230FD"/>
    <w:rsid w:val="00223143"/>
    <w:rsid w:val="0022377C"/>
    <w:rsid w:val="00223F8A"/>
    <w:rsid w:val="0022435E"/>
    <w:rsid w:val="00224B54"/>
    <w:rsid w:val="00224D1C"/>
    <w:rsid w:val="002251EB"/>
    <w:rsid w:val="00225641"/>
    <w:rsid w:val="00225ED1"/>
    <w:rsid w:val="002261D0"/>
    <w:rsid w:val="002263D2"/>
    <w:rsid w:val="00226D15"/>
    <w:rsid w:val="00226D4E"/>
    <w:rsid w:val="002270D4"/>
    <w:rsid w:val="002270F5"/>
    <w:rsid w:val="00227613"/>
    <w:rsid w:val="00227C1E"/>
    <w:rsid w:val="002303E3"/>
    <w:rsid w:val="00230B4C"/>
    <w:rsid w:val="00230B59"/>
    <w:rsid w:val="00230C24"/>
    <w:rsid w:val="002314F9"/>
    <w:rsid w:val="00231AEF"/>
    <w:rsid w:val="00231E81"/>
    <w:rsid w:val="00232F59"/>
    <w:rsid w:val="002333FB"/>
    <w:rsid w:val="00233779"/>
    <w:rsid w:val="00233954"/>
    <w:rsid w:val="0023401C"/>
    <w:rsid w:val="00234278"/>
    <w:rsid w:val="002343CA"/>
    <w:rsid w:val="002344C8"/>
    <w:rsid w:val="002352B2"/>
    <w:rsid w:val="00235C6F"/>
    <w:rsid w:val="0023602D"/>
    <w:rsid w:val="00237130"/>
    <w:rsid w:val="002371FE"/>
    <w:rsid w:val="00237961"/>
    <w:rsid w:val="00237994"/>
    <w:rsid w:val="00240321"/>
    <w:rsid w:val="00240DF7"/>
    <w:rsid w:val="0024128C"/>
    <w:rsid w:val="00241359"/>
    <w:rsid w:val="00241C2D"/>
    <w:rsid w:val="00241FA0"/>
    <w:rsid w:val="002423FD"/>
    <w:rsid w:val="00242565"/>
    <w:rsid w:val="0024277D"/>
    <w:rsid w:val="00242A1F"/>
    <w:rsid w:val="00242AD8"/>
    <w:rsid w:val="002432BF"/>
    <w:rsid w:val="00243425"/>
    <w:rsid w:val="002439B3"/>
    <w:rsid w:val="00243EEB"/>
    <w:rsid w:val="00244B93"/>
    <w:rsid w:val="00244DF7"/>
    <w:rsid w:val="00244E35"/>
    <w:rsid w:val="0024526E"/>
    <w:rsid w:val="002455C8"/>
    <w:rsid w:val="00245753"/>
    <w:rsid w:val="00245B5D"/>
    <w:rsid w:val="00245BEF"/>
    <w:rsid w:val="002462F8"/>
    <w:rsid w:val="002468C1"/>
    <w:rsid w:val="002468D2"/>
    <w:rsid w:val="00246EDE"/>
    <w:rsid w:val="002473BA"/>
    <w:rsid w:val="00247A17"/>
    <w:rsid w:val="00250997"/>
    <w:rsid w:val="00251100"/>
    <w:rsid w:val="002519E9"/>
    <w:rsid w:val="002526B4"/>
    <w:rsid w:val="0025289B"/>
    <w:rsid w:val="00252AC0"/>
    <w:rsid w:val="00253459"/>
    <w:rsid w:val="002536B0"/>
    <w:rsid w:val="00254094"/>
    <w:rsid w:val="002543A1"/>
    <w:rsid w:val="002549EB"/>
    <w:rsid w:val="00254BCC"/>
    <w:rsid w:val="00254C50"/>
    <w:rsid w:val="00254C6A"/>
    <w:rsid w:val="0025500F"/>
    <w:rsid w:val="002552A5"/>
    <w:rsid w:val="00255419"/>
    <w:rsid w:val="002556F5"/>
    <w:rsid w:val="0025589A"/>
    <w:rsid w:val="00256CB0"/>
    <w:rsid w:val="002575A1"/>
    <w:rsid w:val="00260C68"/>
    <w:rsid w:val="00260C6F"/>
    <w:rsid w:val="00260E4A"/>
    <w:rsid w:val="00260F38"/>
    <w:rsid w:val="0026132F"/>
    <w:rsid w:val="00261573"/>
    <w:rsid w:val="002625AF"/>
    <w:rsid w:val="002626D9"/>
    <w:rsid w:val="00262837"/>
    <w:rsid w:val="00262953"/>
    <w:rsid w:val="00262B2D"/>
    <w:rsid w:val="0026305D"/>
    <w:rsid w:val="0026334C"/>
    <w:rsid w:val="0026379A"/>
    <w:rsid w:val="00264892"/>
    <w:rsid w:val="00264E50"/>
    <w:rsid w:val="002652E3"/>
    <w:rsid w:val="002653EB"/>
    <w:rsid w:val="00265FED"/>
    <w:rsid w:val="0026630F"/>
    <w:rsid w:val="00266424"/>
    <w:rsid w:val="00266573"/>
    <w:rsid w:val="00266F1F"/>
    <w:rsid w:val="002672FA"/>
    <w:rsid w:val="002676EC"/>
    <w:rsid w:val="002679AA"/>
    <w:rsid w:val="002700C0"/>
    <w:rsid w:val="002707AF"/>
    <w:rsid w:val="00270E03"/>
    <w:rsid w:val="00270E50"/>
    <w:rsid w:val="00270F4E"/>
    <w:rsid w:val="00270F6A"/>
    <w:rsid w:val="00271084"/>
    <w:rsid w:val="0027180C"/>
    <w:rsid w:val="002718D8"/>
    <w:rsid w:val="00271C07"/>
    <w:rsid w:val="00272026"/>
    <w:rsid w:val="00272898"/>
    <w:rsid w:val="00272D11"/>
    <w:rsid w:val="00273AFA"/>
    <w:rsid w:val="00273DBA"/>
    <w:rsid w:val="00273F93"/>
    <w:rsid w:val="00273FC0"/>
    <w:rsid w:val="00273FEA"/>
    <w:rsid w:val="002740EC"/>
    <w:rsid w:val="00274300"/>
    <w:rsid w:val="002748A2"/>
    <w:rsid w:val="00274B2A"/>
    <w:rsid w:val="00274C3F"/>
    <w:rsid w:val="00275123"/>
    <w:rsid w:val="002751E8"/>
    <w:rsid w:val="0027524B"/>
    <w:rsid w:val="002754C0"/>
    <w:rsid w:val="0027555F"/>
    <w:rsid w:val="002763AF"/>
    <w:rsid w:val="00276AAA"/>
    <w:rsid w:val="00276C1D"/>
    <w:rsid w:val="002770B7"/>
    <w:rsid w:val="0027738F"/>
    <w:rsid w:val="002779BF"/>
    <w:rsid w:val="00277C34"/>
    <w:rsid w:val="002800FA"/>
    <w:rsid w:val="00280B02"/>
    <w:rsid w:val="00280FD8"/>
    <w:rsid w:val="0028116F"/>
    <w:rsid w:val="0028165C"/>
    <w:rsid w:val="00281731"/>
    <w:rsid w:val="00281A4B"/>
    <w:rsid w:val="00281D42"/>
    <w:rsid w:val="00281EAE"/>
    <w:rsid w:val="00281FF1"/>
    <w:rsid w:val="00282119"/>
    <w:rsid w:val="00282428"/>
    <w:rsid w:val="00282468"/>
    <w:rsid w:val="00282A49"/>
    <w:rsid w:val="00282EFE"/>
    <w:rsid w:val="002830AD"/>
    <w:rsid w:val="002833C9"/>
    <w:rsid w:val="00283DD3"/>
    <w:rsid w:val="00283F14"/>
    <w:rsid w:val="00283FC6"/>
    <w:rsid w:val="00284198"/>
    <w:rsid w:val="0028460B"/>
    <w:rsid w:val="00284D82"/>
    <w:rsid w:val="00284E5B"/>
    <w:rsid w:val="002854BB"/>
    <w:rsid w:val="00285B11"/>
    <w:rsid w:val="00285B35"/>
    <w:rsid w:val="00285C37"/>
    <w:rsid w:val="00285E52"/>
    <w:rsid w:val="00285FD4"/>
    <w:rsid w:val="00286198"/>
    <w:rsid w:val="00286207"/>
    <w:rsid w:val="00286557"/>
    <w:rsid w:val="002867E9"/>
    <w:rsid w:val="00286D95"/>
    <w:rsid w:val="00287052"/>
    <w:rsid w:val="0028705A"/>
    <w:rsid w:val="00287335"/>
    <w:rsid w:val="00287422"/>
    <w:rsid w:val="0028772E"/>
    <w:rsid w:val="00290505"/>
    <w:rsid w:val="0029088C"/>
    <w:rsid w:val="00290E72"/>
    <w:rsid w:val="00291426"/>
    <w:rsid w:val="0029158E"/>
    <w:rsid w:val="00291868"/>
    <w:rsid w:val="00291AA4"/>
    <w:rsid w:val="00292073"/>
    <w:rsid w:val="00292277"/>
    <w:rsid w:val="0029244F"/>
    <w:rsid w:val="00292606"/>
    <w:rsid w:val="0029267F"/>
    <w:rsid w:val="002927CA"/>
    <w:rsid w:val="0029289D"/>
    <w:rsid w:val="00292A35"/>
    <w:rsid w:val="00292CCB"/>
    <w:rsid w:val="00292E9F"/>
    <w:rsid w:val="00293667"/>
    <w:rsid w:val="002938CF"/>
    <w:rsid w:val="00293D57"/>
    <w:rsid w:val="002941D1"/>
    <w:rsid w:val="00294B96"/>
    <w:rsid w:val="00294BBC"/>
    <w:rsid w:val="00294E04"/>
    <w:rsid w:val="00295686"/>
    <w:rsid w:val="00295774"/>
    <w:rsid w:val="0029655E"/>
    <w:rsid w:val="00296624"/>
    <w:rsid w:val="00297796"/>
    <w:rsid w:val="00297E39"/>
    <w:rsid w:val="002A01B5"/>
    <w:rsid w:val="002A0505"/>
    <w:rsid w:val="002A08C7"/>
    <w:rsid w:val="002A0CCD"/>
    <w:rsid w:val="002A10CD"/>
    <w:rsid w:val="002A14DD"/>
    <w:rsid w:val="002A186E"/>
    <w:rsid w:val="002A2AA1"/>
    <w:rsid w:val="002A3007"/>
    <w:rsid w:val="002A3195"/>
    <w:rsid w:val="002A36A7"/>
    <w:rsid w:val="002A36F4"/>
    <w:rsid w:val="002A3A1E"/>
    <w:rsid w:val="002A3B3A"/>
    <w:rsid w:val="002A3CA7"/>
    <w:rsid w:val="002A3F20"/>
    <w:rsid w:val="002A4096"/>
    <w:rsid w:val="002A4AC5"/>
    <w:rsid w:val="002A50E6"/>
    <w:rsid w:val="002A5522"/>
    <w:rsid w:val="002A55D3"/>
    <w:rsid w:val="002A5628"/>
    <w:rsid w:val="002A6466"/>
    <w:rsid w:val="002A694F"/>
    <w:rsid w:val="002A6958"/>
    <w:rsid w:val="002A6AEF"/>
    <w:rsid w:val="002A721A"/>
    <w:rsid w:val="002A785E"/>
    <w:rsid w:val="002A7906"/>
    <w:rsid w:val="002A7C67"/>
    <w:rsid w:val="002B01A2"/>
    <w:rsid w:val="002B0525"/>
    <w:rsid w:val="002B12BD"/>
    <w:rsid w:val="002B13B4"/>
    <w:rsid w:val="002B15DD"/>
    <w:rsid w:val="002B258F"/>
    <w:rsid w:val="002B39D0"/>
    <w:rsid w:val="002B3F1E"/>
    <w:rsid w:val="002B3FC6"/>
    <w:rsid w:val="002B467E"/>
    <w:rsid w:val="002B489C"/>
    <w:rsid w:val="002B4BB5"/>
    <w:rsid w:val="002B4C51"/>
    <w:rsid w:val="002B4FCB"/>
    <w:rsid w:val="002B5815"/>
    <w:rsid w:val="002B5F8A"/>
    <w:rsid w:val="002B6045"/>
    <w:rsid w:val="002B6D0D"/>
    <w:rsid w:val="002B6D31"/>
    <w:rsid w:val="002B7532"/>
    <w:rsid w:val="002B7559"/>
    <w:rsid w:val="002B78C5"/>
    <w:rsid w:val="002B7DD7"/>
    <w:rsid w:val="002B7F05"/>
    <w:rsid w:val="002B7FB1"/>
    <w:rsid w:val="002C0007"/>
    <w:rsid w:val="002C0AD7"/>
    <w:rsid w:val="002C0B92"/>
    <w:rsid w:val="002C101A"/>
    <w:rsid w:val="002C1250"/>
    <w:rsid w:val="002C1421"/>
    <w:rsid w:val="002C1517"/>
    <w:rsid w:val="002C1D9D"/>
    <w:rsid w:val="002C1F72"/>
    <w:rsid w:val="002C2910"/>
    <w:rsid w:val="002C2E7A"/>
    <w:rsid w:val="002C30F5"/>
    <w:rsid w:val="002C32D3"/>
    <w:rsid w:val="002C3F9F"/>
    <w:rsid w:val="002C4A96"/>
    <w:rsid w:val="002C515B"/>
    <w:rsid w:val="002C5320"/>
    <w:rsid w:val="002C56E2"/>
    <w:rsid w:val="002C58BA"/>
    <w:rsid w:val="002C5C48"/>
    <w:rsid w:val="002C6064"/>
    <w:rsid w:val="002C7185"/>
    <w:rsid w:val="002C73B7"/>
    <w:rsid w:val="002C7485"/>
    <w:rsid w:val="002C7A98"/>
    <w:rsid w:val="002D0106"/>
    <w:rsid w:val="002D0174"/>
    <w:rsid w:val="002D0350"/>
    <w:rsid w:val="002D0CB0"/>
    <w:rsid w:val="002D0E29"/>
    <w:rsid w:val="002D109A"/>
    <w:rsid w:val="002D16E7"/>
    <w:rsid w:val="002D1788"/>
    <w:rsid w:val="002D203E"/>
    <w:rsid w:val="002D24A1"/>
    <w:rsid w:val="002D3158"/>
    <w:rsid w:val="002D3901"/>
    <w:rsid w:val="002D3A80"/>
    <w:rsid w:val="002D42CE"/>
    <w:rsid w:val="002D479C"/>
    <w:rsid w:val="002D4F3F"/>
    <w:rsid w:val="002D5030"/>
    <w:rsid w:val="002D555F"/>
    <w:rsid w:val="002D60CE"/>
    <w:rsid w:val="002D6149"/>
    <w:rsid w:val="002D7466"/>
    <w:rsid w:val="002D7555"/>
    <w:rsid w:val="002D785E"/>
    <w:rsid w:val="002D7AF9"/>
    <w:rsid w:val="002E0080"/>
    <w:rsid w:val="002E0234"/>
    <w:rsid w:val="002E0A72"/>
    <w:rsid w:val="002E0A75"/>
    <w:rsid w:val="002E247E"/>
    <w:rsid w:val="002E2783"/>
    <w:rsid w:val="002E2795"/>
    <w:rsid w:val="002E2800"/>
    <w:rsid w:val="002E2AA9"/>
    <w:rsid w:val="002E2B0F"/>
    <w:rsid w:val="002E2DA4"/>
    <w:rsid w:val="002E32E7"/>
    <w:rsid w:val="002E3BF0"/>
    <w:rsid w:val="002E4230"/>
    <w:rsid w:val="002E43E8"/>
    <w:rsid w:val="002E46BE"/>
    <w:rsid w:val="002E4D54"/>
    <w:rsid w:val="002E54ED"/>
    <w:rsid w:val="002E55D5"/>
    <w:rsid w:val="002E5628"/>
    <w:rsid w:val="002E571B"/>
    <w:rsid w:val="002E5A56"/>
    <w:rsid w:val="002E5BC1"/>
    <w:rsid w:val="002E5F7E"/>
    <w:rsid w:val="002E68D1"/>
    <w:rsid w:val="002E6CC6"/>
    <w:rsid w:val="002E72FB"/>
    <w:rsid w:val="002E771A"/>
    <w:rsid w:val="002E7BAD"/>
    <w:rsid w:val="002E7C74"/>
    <w:rsid w:val="002E7DA2"/>
    <w:rsid w:val="002F03EA"/>
    <w:rsid w:val="002F0576"/>
    <w:rsid w:val="002F080E"/>
    <w:rsid w:val="002F20FD"/>
    <w:rsid w:val="002F278B"/>
    <w:rsid w:val="002F29F8"/>
    <w:rsid w:val="002F2BD1"/>
    <w:rsid w:val="002F2C0A"/>
    <w:rsid w:val="002F2F64"/>
    <w:rsid w:val="002F3756"/>
    <w:rsid w:val="002F3CAF"/>
    <w:rsid w:val="002F41CE"/>
    <w:rsid w:val="002F42B6"/>
    <w:rsid w:val="002F4B59"/>
    <w:rsid w:val="002F4D0F"/>
    <w:rsid w:val="002F4D68"/>
    <w:rsid w:val="002F4D8E"/>
    <w:rsid w:val="002F53BB"/>
    <w:rsid w:val="002F5D2E"/>
    <w:rsid w:val="002F5FD5"/>
    <w:rsid w:val="002F67DA"/>
    <w:rsid w:val="002F6980"/>
    <w:rsid w:val="002F6E98"/>
    <w:rsid w:val="002F72B7"/>
    <w:rsid w:val="002F731C"/>
    <w:rsid w:val="002F79AD"/>
    <w:rsid w:val="002F7A17"/>
    <w:rsid w:val="0030033D"/>
    <w:rsid w:val="00300B5D"/>
    <w:rsid w:val="00300CEA"/>
    <w:rsid w:val="003013E1"/>
    <w:rsid w:val="0030157B"/>
    <w:rsid w:val="00301D65"/>
    <w:rsid w:val="00302A34"/>
    <w:rsid w:val="0030300E"/>
    <w:rsid w:val="003032B0"/>
    <w:rsid w:val="00303422"/>
    <w:rsid w:val="00303591"/>
    <w:rsid w:val="0030368E"/>
    <w:rsid w:val="0030370B"/>
    <w:rsid w:val="00303773"/>
    <w:rsid w:val="003038D3"/>
    <w:rsid w:val="00303A2A"/>
    <w:rsid w:val="00303B76"/>
    <w:rsid w:val="00303BCF"/>
    <w:rsid w:val="00303C96"/>
    <w:rsid w:val="00303DC1"/>
    <w:rsid w:val="00303E58"/>
    <w:rsid w:val="003046C2"/>
    <w:rsid w:val="00304A84"/>
    <w:rsid w:val="00304BA6"/>
    <w:rsid w:val="00305050"/>
    <w:rsid w:val="003051B2"/>
    <w:rsid w:val="0030552A"/>
    <w:rsid w:val="003058C6"/>
    <w:rsid w:val="00306521"/>
    <w:rsid w:val="00306530"/>
    <w:rsid w:val="0030678A"/>
    <w:rsid w:val="00306A5E"/>
    <w:rsid w:val="00306F3C"/>
    <w:rsid w:val="003075D0"/>
    <w:rsid w:val="003077AF"/>
    <w:rsid w:val="00307994"/>
    <w:rsid w:val="00307EC0"/>
    <w:rsid w:val="00307ED4"/>
    <w:rsid w:val="00310326"/>
    <w:rsid w:val="00310473"/>
    <w:rsid w:val="00310631"/>
    <w:rsid w:val="00310D51"/>
    <w:rsid w:val="00310D69"/>
    <w:rsid w:val="003111EF"/>
    <w:rsid w:val="003112F0"/>
    <w:rsid w:val="00311328"/>
    <w:rsid w:val="00311A73"/>
    <w:rsid w:val="00312CBE"/>
    <w:rsid w:val="00312FD4"/>
    <w:rsid w:val="003138A9"/>
    <w:rsid w:val="00313B40"/>
    <w:rsid w:val="00313F2B"/>
    <w:rsid w:val="003150F2"/>
    <w:rsid w:val="00315100"/>
    <w:rsid w:val="003152CE"/>
    <w:rsid w:val="003154D0"/>
    <w:rsid w:val="0031570A"/>
    <w:rsid w:val="00315E3B"/>
    <w:rsid w:val="003162D6"/>
    <w:rsid w:val="00317195"/>
    <w:rsid w:val="003173E7"/>
    <w:rsid w:val="00317465"/>
    <w:rsid w:val="003174F5"/>
    <w:rsid w:val="00317C3B"/>
    <w:rsid w:val="00317E6F"/>
    <w:rsid w:val="00320336"/>
    <w:rsid w:val="0032039C"/>
    <w:rsid w:val="003207EC"/>
    <w:rsid w:val="00320CDA"/>
    <w:rsid w:val="00320FE1"/>
    <w:rsid w:val="0032177B"/>
    <w:rsid w:val="00321B2F"/>
    <w:rsid w:val="00321BB9"/>
    <w:rsid w:val="00321FD6"/>
    <w:rsid w:val="00322280"/>
    <w:rsid w:val="0032257B"/>
    <w:rsid w:val="00322630"/>
    <w:rsid w:val="003228DC"/>
    <w:rsid w:val="00322953"/>
    <w:rsid w:val="003229CF"/>
    <w:rsid w:val="00322D8F"/>
    <w:rsid w:val="00322E77"/>
    <w:rsid w:val="00323121"/>
    <w:rsid w:val="00323722"/>
    <w:rsid w:val="00323874"/>
    <w:rsid w:val="00323AF7"/>
    <w:rsid w:val="00323B2F"/>
    <w:rsid w:val="00323B9C"/>
    <w:rsid w:val="00323C63"/>
    <w:rsid w:val="00323CA8"/>
    <w:rsid w:val="00323D04"/>
    <w:rsid w:val="0032403E"/>
    <w:rsid w:val="00324055"/>
    <w:rsid w:val="0032475E"/>
    <w:rsid w:val="00325E13"/>
    <w:rsid w:val="003264A0"/>
    <w:rsid w:val="003265EF"/>
    <w:rsid w:val="00326BFD"/>
    <w:rsid w:val="00326F95"/>
    <w:rsid w:val="00327158"/>
    <w:rsid w:val="00327186"/>
    <w:rsid w:val="003271AA"/>
    <w:rsid w:val="0032777E"/>
    <w:rsid w:val="00327816"/>
    <w:rsid w:val="0032794E"/>
    <w:rsid w:val="00327B78"/>
    <w:rsid w:val="00327C83"/>
    <w:rsid w:val="00327E76"/>
    <w:rsid w:val="003305BF"/>
    <w:rsid w:val="00330ED4"/>
    <w:rsid w:val="003314EB"/>
    <w:rsid w:val="0033168B"/>
    <w:rsid w:val="00331E68"/>
    <w:rsid w:val="00331FDC"/>
    <w:rsid w:val="00332439"/>
    <w:rsid w:val="00332E2A"/>
    <w:rsid w:val="00333442"/>
    <w:rsid w:val="003335F1"/>
    <w:rsid w:val="0033374E"/>
    <w:rsid w:val="00334216"/>
    <w:rsid w:val="0033422D"/>
    <w:rsid w:val="00334593"/>
    <w:rsid w:val="0033498A"/>
    <w:rsid w:val="003354C9"/>
    <w:rsid w:val="00335D1D"/>
    <w:rsid w:val="00335D90"/>
    <w:rsid w:val="00335DE7"/>
    <w:rsid w:val="00335E24"/>
    <w:rsid w:val="003361C1"/>
    <w:rsid w:val="00336364"/>
    <w:rsid w:val="0033674F"/>
    <w:rsid w:val="00336891"/>
    <w:rsid w:val="00337027"/>
    <w:rsid w:val="0033773F"/>
    <w:rsid w:val="003378F2"/>
    <w:rsid w:val="00337955"/>
    <w:rsid w:val="00337E17"/>
    <w:rsid w:val="00340217"/>
    <w:rsid w:val="0034055D"/>
    <w:rsid w:val="00340924"/>
    <w:rsid w:val="003409AE"/>
    <w:rsid w:val="00341031"/>
    <w:rsid w:val="00341104"/>
    <w:rsid w:val="00341980"/>
    <w:rsid w:val="0034243A"/>
    <w:rsid w:val="00342DBA"/>
    <w:rsid w:val="00342E37"/>
    <w:rsid w:val="00342F3A"/>
    <w:rsid w:val="0034304A"/>
    <w:rsid w:val="003434B7"/>
    <w:rsid w:val="003439E1"/>
    <w:rsid w:val="0034419F"/>
    <w:rsid w:val="0034540E"/>
    <w:rsid w:val="0034561C"/>
    <w:rsid w:val="00345C74"/>
    <w:rsid w:val="00345C7A"/>
    <w:rsid w:val="003464C1"/>
    <w:rsid w:val="00347085"/>
    <w:rsid w:val="0034724E"/>
    <w:rsid w:val="00347BBE"/>
    <w:rsid w:val="0035042E"/>
    <w:rsid w:val="00350593"/>
    <w:rsid w:val="0035091C"/>
    <w:rsid w:val="00350AA0"/>
    <w:rsid w:val="0035173D"/>
    <w:rsid w:val="0035178D"/>
    <w:rsid w:val="00352413"/>
    <w:rsid w:val="00352915"/>
    <w:rsid w:val="003532A2"/>
    <w:rsid w:val="0035336B"/>
    <w:rsid w:val="00354443"/>
    <w:rsid w:val="00354642"/>
    <w:rsid w:val="003547DD"/>
    <w:rsid w:val="0035495A"/>
    <w:rsid w:val="00354F33"/>
    <w:rsid w:val="00357398"/>
    <w:rsid w:val="003573E7"/>
    <w:rsid w:val="003573E9"/>
    <w:rsid w:val="003574A2"/>
    <w:rsid w:val="00360119"/>
    <w:rsid w:val="003605CA"/>
    <w:rsid w:val="003606DE"/>
    <w:rsid w:val="00360B8D"/>
    <w:rsid w:val="00360F4E"/>
    <w:rsid w:val="00361312"/>
    <w:rsid w:val="00361A22"/>
    <w:rsid w:val="00361D60"/>
    <w:rsid w:val="00361DB4"/>
    <w:rsid w:val="00361E3C"/>
    <w:rsid w:val="00362A4C"/>
    <w:rsid w:val="003637E0"/>
    <w:rsid w:val="003638FD"/>
    <w:rsid w:val="00363982"/>
    <w:rsid w:val="00363E13"/>
    <w:rsid w:val="00364087"/>
    <w:rsid w:val="00364433"/>
    <w:rsid w:val="0036480A"/>
    <w:rsid w:val="00364D88"/>
    <w:rsid w:val="0036507E"/>
    <w:rsid w:val="0036558C"/>
    <w:rsid w:val="00365FD3"/>
    <w:rsid w:val="0036627B"/>
    <w:rsid w:val="0036654C"/>
    <w:rsid w:val="0036687B"/>
    <w:rsid w:val="003668ED"/>
    <w:rsid w:val="00366AA5"/>
    <w:rsid w:val="00366DEC"/>
    <w:rsid w:val="00366EF3"/>
    <w:rsid w:val="00370094"/>
    <w:rsid w:val="003703FF"/>
    <w:rsid w:val="00370ABE"/>
    <w:rsid w:val="00370EBF"/>
    <w:rsid w:val="00370F88"/>
    <w:rsid w:val="003712B8"/>
    <w:rsid w:val="003713F0"/>
    <w:rsid w:val="00371852"/>
    <w:rsid w:val="003726B4"/>
    <w:rsid w:val="003734F7"/>
    <w:rsid w:val="00374393"/>
    <w:rsid w:val="003745D5"/>
    <w:rsid w:val="0037486B"/>
    <w:rsid w:val="00374909"/>
    <w:rsid w:val="00374FCD"/>
    <w:rsid w:val="00375212"/>
    <w:rsid w:val="00375B27"/>
    <w:rsid w:val="0037633C"/>
    <w:rsid w:val="00376751"/>
    <w:rsid w:val="00377431"/>
    <w:rsid w:val="00377CDA"/>
    <w:rsid w:val="00380168"/>
    <w:rsid w:val="00380249"/>
    <w:rsid w:val="0038051E"/>
    <w:rsid w:val="0038053A"/>
    <w:rsid w:val="003805CA"/>
    <w:rsid w:val="003808A5"/>
    <w:rsid w:val="003809A3"/>
    <w:rsid w:val="0038100C"/>
    <w:rsid w:val="00381077"/>
    <w:rsid w:val="00381202"/>
    <w:rsid w:val="0038128D"/>
    <w:rsid w:val="003815DA"/>
    <w:rsid w:val="00381BEC"/>
    <w:rsid w:val="00382030"/>
    <w:rsid w:val="003822B8"/>
    <w:rsid w:val="003824A4"/>
    <w:rsid w:val="00382514"/>
    <w:rsid w:val="00382737"/>
    <w:rsid w:val="0038315D"/>
    <w:rsid w:val="0038340B"/>
    <w:rsid w:val="0038368C"/>
    <w:rsid w:val="0038407A"/>
    <w:rsid w:val="0038429B"/>
    <w:rsid w:val="00385205"/>
    <w:rsid w:val="00385873"/>
    <w:rsid w:val="00385951"/>
    <w:rsid w:val="00385C94"/>
    <w:rsid w:val="00385CAC"/>
    <w:rsid w:val="00385F8E"/>
    <w:rsid w:val="00385FF7"/>
    <w:rsid w:val="00386715"/>
    <w:rsid w:val="00386B8F"/>
    <w:rsid w:val="00386E8D"/>
    <w:rsid w:val="0039047F"/>
    <w:rsid w:val="00390860"/>
    <w:rsid w:val="00390CCB"/>
    <w:rsid w:val="00390DCB"/>
    <w:rsid w:val="00391032"/>
    <w:rsid w:val="00391417"/>
    <w:rsid w:val="00391423"/>
    <w:rsid w:val="003918B1"/>
    <w:rsid w:val="00391AE3"/>
    <w:rsid w:val="00391CE3"/>
    <w:rsid w:val="0039204C"/>
    <w:rsid w:val="00392362"/>
    <w:rsid w:val="003925A5"/>
    <w:rsid w:val="00392750"/>
    <w:rsid w:val="00393050"/>
    <w:rsid w:val="003930BE"/>
    <w:rsid w:val="0039357B"/>
    <w:rsid w:val="0039381B"/>
    <w:rsid w:val="00393E98"/>
    <w:rsid w:val="0039470C"/>
    <w:rsid w:val="00394C3A"/>
    <w:rsid w:val="003951CE"/>
    <w:rsid w:val="00395966"/>
    <w:rsid w:val="003963A6"/>
    <w:rsid w:val="003963D8"/>
    <w:rsid w:val="00396DC1"/>
    <w:rsid w:val="003970FC"/>
    <w:rsid w:val="00397527"/>
    <w:rsid w:val="003978E9"/>
    <w:rsid w:val="00397BE2"/>
    <w:rsid w:val="00397D58"/>
    <w:rsid w:val="00397EE5"/>
    <w:rsid w:val="003A01AA"/>
    <w:rsid w:val="003A073A"/>
    <w:rsid w:val="003A07FB"/>
    <w:rsid w:val="003A1140"/>
    <w:rsid w:val="003A125B"/>
    <w:rsid w:val="003A134D"/>
    <w:rsid w:val="003A1DA7"/>
    <w:rsid w:val="003A24A0"/>
    <w:rsid w:val="003A2962"/>
    <w:rsid w:val="003A3284"/>
    <w:rsid w:val="003A3691"/>
    <w:rsid w:val="003A3807"/>
    <w:rsid w:val="003A39D7"/>
    <w:rsid w:val="003A4330"/>
    <w:rsid w:val="003A48EC"/>
    <w:rsid w:val="003A4C06"/>
    <w:rsid w:val="003A51CD"/>
    <w:rsid w:val="003A55AF"/>
    <w:rsid w:val="003A57F3"/>
    <w:rsid w:val="003A5878"/>
    <w:rsid w:val="003A5B0F"/>
    <w:rsid w:val="003A5C83"/>
    <w:rsid w:val="003A6EFC"/>
    <w:rsid w:val="003A70BE"/>
    <w:rsid w:val="003A71C6"/>
    <w:rsid w:val="003A738B"/>
    <w:rsid w:val="003A7A4C"/>
    <w:rsid w:val="003A7B1C"/>
    <w:rsid w:val="003A7CFA"/>
    <w:rsid w:val="003A7D6F"/>
    <w:rsid w:val="003A7FAB"/>
    <w:rsid w:val="003A7FC0"/>
    <w:rsid w:val="003B01DF"/>
    <w:rsid w:val="003B053D"/>
    <w:rsid w:val="003B06F8"/>
    <w:rsid w:val="003B10CA"/>
    <w:rsid w:val="003B1BD6"/>
    <w:rsid w:val="003B1BFA"/>
    <w:rsid w:val="003B2737"/>
    <w:rsid w:val="003B2BAA"/>
    <w:rsid w:val="003B2C96"/>
    <w:rsid w:val="003B2CEC"/>
    <w:rsid w:val="003B2EF9"/>
    <w:rsid w:val="003B3975"/>
    <w:rsid w:val="003B3A47"/>
    <w:rsid w:val="003B3A91"/>
    <w:rsid w:val="003B3D33"/>
    <w:rsid w:val="003B3E05"/>
    <w:rsid w:val="003B410D"/>
    <w:rsid w:val="003B41C2"/>
    <w:rsid w:val="003B44F7"/>
    <w:rsid w:val="003B49CE"/>
    <w:rsid w:val="003B508D"/>
    <w:rsid w:val="003B5543"/>
    <w:rsid w:val="003B5677"/>
    <w:rsid w:val="003B57D6"/>
    <w:rsid w:val="003B5838"/>
    <w:rsid w:val="003B5E28"/>
    <w:rsid w:val="003B5E9E"/>
    <w:rsid w:val="003B624C"/>
    <w:rsid w:val="003B6350"/>
    <w:rsid w:val="003B65FA"/>
    <w:rsid w:val="003B66C5"/>
    <w:rsid w:val="003B6B0B"/>
    <w:rsid w:val="003B7039"/>
    <w:rsid w:val="003B7583"/>
    <w:rsid w:val="003B7D58"/>
    <w:rsid w:val="003B7E29"/>
    <w:rsid w:val="003C007F"/>
    <w:rsid w:val="003C0452"/>
    <w:rsid w:val="003C0E38"/>
    <w:rsid w:val="003C12A3"/>
    <w:rsid w:val="003C15F4"/>
    <w:rsid w:val="003C1741"/>
    <w:rsid w:val="003C1BCE"/>
    <w:rsid w:val="003C1CAB"/>
    <w:rsid w:val="003C1D00"/>
    <w:rsid w:val="003C2322"/>
    <w:rsid w:val="003C25BB"/>
    <w:rsid w:val="003C2684"/>
    <w:rsid w:val="003C28C3"/>
    <w:rsid w:val="003C2B3B"/>
    <w:rsid w:val="003C3665"/>
    <w:rsid w:val="003C3911"/>
    <w:rsid w:val="003C3CF2"/>
    <w:rsid w:val="003C43C0"/>
    <w:rsid w:val="003C51FD"/>
    <w:rsid w:val="003C53ED"/>
    <w:rsid w:val="003C54AF"/>
    <w:rsid w:val="003C5B3F"/>
    <w:rsid w:val="003C63B9"/>
    <w:rsid w:val="003C66AC"/>
    <w:rsid w:val="003C676F"/>
    <w:rsid w:val="003C694C"/>
    <w:rsid w:val="003C6B78"/>
    <w:rsid w:val="003C73C2"/>
    <w:rsid w:val="003C763B"/>
    <w:rsid w:val="003C769B"/>
    <w:rsid w:val="003C7769"/>
    <w:rsid w:val="003C7A25"/>
    <w:rsid w:val="003C7A6F"/>
    <w:rsid w:val="003D00A7"/>
    <w:rsid w:val="003D00B1"/>
    <w:rsid w:val="003D06CB"/>
    <w:rsid w:val="003D06FD"/>
    <w:rsid w:val="003D0706"/>
    <w:rsid w:val="003D07E2"/>
    <w:rsid w:val="003D1501"/>
    <w:rsid w:val="003D1A40"/>
    <w:rsid w:val="003D1C53"/>
    <w:rsid w:val="003D1D2E"/>
    <w:rsid w:val="003D1E03"/>
    <w:rsid w:val="003D1FC4"/>
    <w:rsid w:val="003D28AD"/>
    <w:rsid w:val="003D3ABA"/>
    <w:rsid w:val="003D3B08"/>
    <w:rsid w:val="003D4412"/>
    <w:rsid w:val="003D4F6B"/>
    <w:rsid w:val="003D5471"/>
    <w:rsid w:val="003D5F5E"/>
    <w:rsid w:val="003D5F61"/>
    <w:rsid w:val="003D614D"/>
    <w:rsid w:val="003D6244"/>
    <w:rsid w:val="003D697B"/>
    <w:rsid w:val="003D6DC8"/>
    <w:rsid w:val="003D6EF0"/>
    <w:rsid w:val="003D7038"/>
    <w:rsid w:val="003D707E"/>
    <w:rsid w:val="003D75EE"/>
    <w:rsid w:val="003E0616"/>
    <w:rsid w:val="003E08D7"/>
    <w:rsid w:val="003E0C51"/>
    <w:rsid w:val="003E0DAD"/>
    <w:rsid w:val="003E0EF6"/>
    <w:rsid w:val="003E138B"/>
    <w:rsid w:val="003E2AAB"/>
    <w:rsid w:val="003E2CBA"/>
    <w:rsid w:val="003E31B0"/>
    <w:rsid w:val="003E335B"/>
    <w:rsid w:val="003E39D1"/>
    <w:rsid w:val="003E4170"/>
    <w:rsid w:val="003E45B2"/>
    <w:rsid w:val="003E45D6"/>
    <w:rsid w:val="003E4710"/>
    <w:rsid w:val="003E493E"/>
    <w:rsid w:val="003E4A23"/>
    <w:rsid w:val="003E5097"/>
    <w:rsid w:val="003E513A"/>
    <w:rsid w:val="003E52A1"/>
    <w:rsid w:val="003E5E39"/>
    <w:rsid w:val="003E5FFA"/>
    <w:rsid w:val="003E638B"/>
    <w:rsid w:val="003E63C3"/>
    <w:rsid w:val="003E6730"/>
    <w:rsid w:val="003E6817"/>
    <w:rsid w:val="003E68B3"/>
    <w:rsid w:val="003E732B"/>
    <w:rsid w:val="003E7356"/>
    <w:rsid w:val="003E7FB4"/>
    <w:rsid w:val="003F0039"/>
    <w:rsid w:val="003F0E6D"/>
    <w:rsid w:val="003F15D7"/>
    <w:rsid w:val="003F20F0"/>
    <w:rsid w:val="003F2371"/>
    <w:rsid w:val="003F30BA"/>
    <w:rsid w:val="003F377B"/>
    <w:rsid w:val="003F3D26"/>
    <w:rsid w:val="003F4A32"/>
    <w:rsid w:val="003F4BCC"/>
    <w:rsid w:val="003F4E33"/>
    <w:rsid w:val="003F5228"/>
    <w:rsid w:val="003F546F"/>
    <w:rsid w:val="003F565A"/>
    <w:rsid w:val="003F58CB"/>
    <w:rsid w:val="003F59C2"/>
    <w:rsid w:val="003F6117"/>
    <w:rsid w:val="003F63A4"/>
    <w:rsid w:val="003F647D"/>
    <w:rsid w:val="003F708C"/>
    <w:rsid w:val="003F70F3"/>
    <w:rsid w:val="003F7353"/>
    <w:rsid w:val="003F7550"/>
    <w:rsid w:val="003F7603"/>
    <w:rsid w:val="003F7827"/>
    <w:rsid w:val="00400748"/>
    <w:rsid w:val="0040087E"/>
    <w:rsid w:val="00400CC5"/>
    <w:rsid w:val="00400E9B"/>
    <w:rsid w:val="00400EE1"/>
    <w:rsid w:val="004012FD"/>
    <w:rsid w:val="00401692"/>
    <w:rsid w:val="00401EA3"/>
    <w:rsid w:val="00402192"/>
    <w:rsid w:val="00402335"/>
    <w:rsid w:val="00402786"/>
    <w:rsid w:val="00402BAD"/>
    <w:rsid w:val="00402D81"/>
    <w:rsid w:val="00402D9F"/>
    <w:rsid w:val="00402F0D"/>
    <w:rsid w:val="00403144"/>
    <w:rsid w:val="0040431B"/>
    <w:rsid w:val="0040472E"/>
    <w:rsid w:val="00404878"/>
    <w:rsid w:val="004048A4"/>
    <w:rsid w:val="00404B7F"/>
    <w:rsid w:val="00404D0B"/>
    <w:rsid w:val="004055A9"/>
    <w:rsid w:val="00405796"/>
    <w:rsid w:val="004059F9"/>
    <w:rsid w:val="00405B64"/>
    <w:rsid w:val="00405F4F"/>
    <w:rsid w:val="00406761"/>
    <w:rsid w:val="00406974"/>
    <w:rsid w:val="00407348"/>
    <w:rsid w:val="00407725"/>
    <w:rsid w:val="00407D38"/>
    <w:rsid w:val="00407E98"/>
    <w:rsid w:val="00410947"/>
    <w:rsid w:val="004110E1"/>
    <w:rsid w:val="00411507"/>
    <w:rsid w:val="00411886"/>
    <w:rsid w:val="00411CCE"/>
    <w:rsid w:val="00411E88"/>
    <w:rsid w:val="00412284"/>
    <w:rsid w:val="0041232B"/>
    <w:rsid w:val="00412729"/>
    <w:rsid w:val="0041284F"/>
    <w:rsid w:val="004134B1"/>
    <w:rsid w:val="004139EA"/>
    <w:rsid w:val="00413A3C"/>
    <w:rsid w:val="00413AAF"/>
    <w:rsid w:val="00414D6D"/>
    <w:rsid w:val="00414D8C"/>
    <w:rsid w:val="00415001"/>
    <w:rsid w:val="0041517E"/>
    <w:rsid w:val="00415457"/>
    <w:rsid w:val="0041553A"/>
    <w:rsid w:val="004156F6"/>
    <w:rsid w:val="00415D8D"/>
    <w:rsid w:val="0041640D"/>
    <w:rsid w:val="004165F0"/>
    <w:rsid w:val="004169AE"/>
    <w:rsid w:val="00416B2D"/>
    <w:rsid w:val="00416BA1"/>
    <w:rsid w:val="00416CFE"/>
    <w:rsid w:val="00417211"/>
    <w:rsid w:val="00417245"/>
    <w:rsid w:val="004174DF"/>
    <w:rsid w:val="00417B17"/>
    <w:rsid w:val="00417C27"/>
    <w:rsid w:val="00417DDB"/>
    <w:rsid w:val="00420117"/>
    <w:rsid w:val="004202D2"/>
    <w:rsid w:val="0042082E"/>
    <w:rsid w:val="00420D36"/>
    <w:rsid w:val="004214FD"/>
    <w:rsid w:val="00421A34"/>
    <w:rsid w:val="0042207D"/>
    <w:rsid w:val="00422337"/>
    <w:rsid w:val="00422982"/>
    <w:rsid w:val="00422E50"/>
    <w:rsid w:val="00422E51"/>
    <w:rsid w:val="0042321E"/>
    <w:rsid w:val="0042362F"/>
    <w:rsid w:val="00423781"/>
    <w:rsid w:val="00424212"/>
    <w:rsid w:val="00424C1F"/>
    <w:rsid w:val="00425793"/>
    <w:rsid w:val="0042579A"/>
    <w:rsid w:val="00426057"/>
    <w:rsid w:val="004261FD"/>
    <w:rsid w:val="00426400"/>
    <w:rsid w:val="0042645F"/>
    <w:rsid w:val="004269B1"/>
    <w:rsid w:val="004269FC"/>
    <w:rsid w:val="00426E33"/>
    <w:rsid w:val="00426FF2"/>
    <w:rsid w:val="00427752"/>
    <w:rsid w:val="004277D4"/>
    <w:rsid w:val="00427A0D"/>
    <w:rsid w:val="004304E8"/>
    <w:rsid w:val="00430FC7"/>
    <w:rsid w:val="0043174E"/>
    <w:rsid w:val="0043179B"/>
    <w:rsid w:val="00431DF2"/>
    <w:rsid w:val="00431E88"/>
    <w:rsid w:val="00431EB2"/>
    <w:rsid w:val="00432215"/>
    <w:rsid w:val="0043258E"/>
    <w:rsid w:val="004327CC"/>
    <w:rsid w:val="004327F1"/>
    <w:rsid w:val="00432CA2"/>
    <w:rsid w:val="00433072"/>
    <w:rsid w:val="0043311A"/>
    <w:rsid w:val="00433868"/>
    <w:rsid w:val="00433FAC"/>
    <w:rsid w:val="004340CA"/>
    <w:rsid w:val="00434A0E"/>
    <w:rsid w:val="00434CCD"/>
    <w:rsid w:val="004352DC"/>
    <w:rsid w:val="0043533B"/>
    <w:rsid w:val="004358DF"/>
    <w:rsid w:val="00435998"/>
    <w:rsid w:val="00435BAD"/>
    <w:rsid w:val="00435C47"/>
    <w:rsid w:val="00436363"/>
    <w:rsid w:val="00436766"/>
    <w:rsid w:val="00436B40"/>
    <w:rsid w:val="00436E12"/>
    <w:rsid w:val="00436F83"/>
    <w:rsid w:val="0043790A"/>
    <w:rsid w:val="00437BFB"/>
    <w:rsid w:val="00437DAC"/>
    <w:rsid w:val="00437E60"/>
    <w:rsid w:val="00437E67"/>
    <w:rsid w:val="00437F66"/>
    <w:rsid w:val="00440456"/>
    <w:rsid w:val="004404AF"/>
    <w:rsid w:val="00440701"/>
    <w:rsid w:val="00440A6E"/>
    <w:rsid w:val="00440B19"/>
    <w:rsid w:val="00440EDE"/>
    <w:rsid w:val="00441384"/>
    <w:rsid w:val="00441546"/>
    <w:rsid w:val="004418A2"/>
    <w:rsid w:val="00441B99"/>
    <w:rsid w:val="00441F84"/>
    <w:rsid w:val="004422FD"/>
    <w:rsid w:val="004425EF"/>
    <w:rsid w:val="00442989"/>
    <w:rsid w:val="00442F33"/>
    <w:rsid w:val="0044312D"/>
    <w:rsid w:val="00443188"/>
    <w:rsid w:val="004437D9"/>
    <w:rsid w:val="00443E70"/>
    <w:rsid w:val="00444529"/>
    <w:rsid w:val="00444788"/>
    <w:rsid w:val="00444B9A"/>
    <w:rsid w:val="00444DC5"/>
    <w:rsid w:val="004450A0"/>
    <w:rsid w:val="004455B4"/>
    <w:rsid w:val="00445716"/>
    <w:rsid w:val="00445825"/>
    <w:rsid w:val="00445950"/>
    <w:rsid w:val="00445F71"/>
    <w:rsid w:val="004460C0"/>
    <w:rsid w:val="004466DF"/>
    <w:rsid w:val="004466FA"/>
    <w:rsid w:val="00446785"/>
    <w:rsid w:val="00446AFC"/>
    <w:rsid w:val="00446E07"/>
    <w:rsid w:val="00446ED8"/>
    <w:rsid w:val="00446EF9"/>
    <w:rsid w:val="00447825"/>
    <w:rsid w:val="00447E50"/>
    <w:rsid w:val="0045025F"/>
    <w:rsid w:val="00450461"/>
    <w:rsid w:val="0045049C"/>
    <w:rsid w:val="00450822"/>
    <w:rsid w:val="00450A08"/>
    <w:rsid w:val="00450B25"/>
    <w:rsid w:val="00450BC3"/>
    <w:rsid w:val="0045138B"/>
    <w:rsid w:val="0045164D"/>
    <w:rsid w:val="00451F9E"/>
    <w:rsid w:val="00452187"/>
    <w:rsid w:val="00452997"/>
    <w:rsid w:val="00452A66"/>
    <w:rsid w:val="00452B50"/>
    <w:rsid w:val="00452FDB"/>
    <w:rsid w:val="0045304C"/>
    <w:rsid w:val="004536A1"/>
    <w:rsid w:val="004537B5"/>
    <w:rsid w:val="00453D1C"/>
    <w:rsid w:val="00453F6E"/>
    <w:rsid w:val="00454227"/>
    <w:rsid w:val="0045437B"/>
    <w:rsid w:val="00454A0F"/>
    <w:rsid w:val="00454A9D"/>
    <w:rsid w:val="00454F74"/>
    <w:rsid w:val="00455014"/>
    <w:rsid w:val="004555C4"/>
    <w:rsid w:val="004556A5"/>
    <w:rsid w:val="00455794"/>
    <w:rsid w:val="00455827"/>
    <w:rsid w:val="00455AEA"/>
    <w:rsid w:val="00455CAC"/>
    <w:rsid w:val="00455EC1"/>
    <w:rsid w:val="00456007"/>
    <w:rsid w:val="0045666F"/>
    <w:rsid w:val="00456757"/>
    <w:rsid w:val="00456C27"/>
    <w:rsid w:val="004570E1"/>
    <w:rsid w:val="004574E4"/>
    <w:rsid w:val="004574ED"/>
    <w:rsid w:val="0045788B"/>
    <w:rsid w:val="00457AD8"/>
    <w:rsid w:val="00457BD1"/>
    <w:rsid w:val="00457C56"/>
    <w:rsid w:val="00457E08"/>
    <w:rsid w:val="00460401"/>
    <w:rsid w:val="00460871"/>
    <w:rsid w:val="00460C19"/>
    <w:rsid w:val="004626C0"/>
    <w:rsid w:val="00463108"/>
    <w:rsid w:val="004632CA"/>
    <w:rsid w:val="00463585"/>
    <w:rsid w:val="004635FD"/>
    <w:rsid w:val="004636AE"/>
    <w:rsid w:val="004637D9"/>
    <w:rsid w:val="00464C9F"/>
    <w:rsid w:val="004651AB"/>
    <w:rsid w:val="00465C94"/>
    <w:rsid w:val="004663F6"/>
    <w:rsid w:val="00466412"/>
    <w:rsid w:val="0046654F"/>
    <w:rsid w:val="00466969"/>
    <w:rsid w:val="00467001"/>
    <w:rsid w:val="004670BB"/>
    <w:rsid w:val="004674F0"/>
    <w:rsid w:val="004701C5"/>
    <w:rsid w:val="0047081C"/>
    <w:rsid w:val="00470972"/>
    <w:rsid w:val="00470B0F"/>
    <w:rsid w:val="00471573"/>
    <w:rsid w:val="00471795"/>
    <w:rsid w:val="004717E0"/>
    <w:rsid w:val="0047180A"/>
    <w:rsid w:val="00471ACF"/>
    <w:rsid w:val="00471BE3"/>
    <w:rsid w:val="00471E12"/>
    <w:rsid w:val="00472561"/>
    <w:rsid w:val="00472774"/>
    <w:rsid w:val="004727AF"/>
    <w:rsid w:val="00472E20"/>
    <w:rsid w:val="00472EA9"/>
    <w:rsid w:val="00473EA5"/>
    <w:rsid w:val="00474580"/>
    <w:rsid w:val="0047539D"/>
    <w:rsid w:val="00475A6B"/>
    <w:rsid w:val="00475B68"/>
    <w:rsid w:val="00475B6C"/>
    <w:rsid w:val="00476095"/>
    <w:rsid w:val="004760A3"/>
    <w:rsid w:val="00476139"/>
    <w:rsid w:val="00476D55"/>
    <w:rsid w:val="004774B7"/>
    <w:rsid w:val="00480D06"/>
    <w:rsid w:val="004817F4"/>
    <w:rsid w:val="00482CAE"/>
    <w:rsid w:val="004834E6"/>
    <w:rsid w:val="00483641"/>
    <w:rsid w:val="00483AC1"/>
    <w:rsid w:val="00483CCE"/>
    <w:rsid w:val="00483FAC"/>
    <w:rsid w:val="00484128"/>
    <w:rsid w:val="00484245"/>
    <w:rsid w:val="004843A6"/>
    <w:rsid w:val="004846C1"/>
    <w:rsid w:val="00485500"/>
    <w:rsid w:val="00485943"/>
    <w:rsid w:val="004859D6"/>
    <w:rsid w:val="00485AA2"/>
    <w:rsid w:val="00485E5B"/>
    <w:rsid w:val="004867AA"/>
    <w:rsid w:val="00486A9D"/>
    <w:rsid w:val="00486FD6"/>
    <w:rsid w:val="0048785E"/>
    <w:rsid w:val="00490128"/>
    <w:rsid w:val="0049040F"/>
    <w:rsid w:val="004906B1"/>
    <w:rsid w:val="00491703"/>
    <w:rsid w:val="004918E8"/>
    <w:rsid w:val="00491B37"/>
    <w:rsid w:val="00491DA7"/>
    <w:rsid w:val="00492774"/>
    <w:rsid w:val="004928C0"/>
    <w:rsid w:val="00492DCA"/>
    <w:rsid w:val="00492EA5"/>
    <w:rsid w:val="004935CC"/>
    <w:rsid w:val="00493BD3"/>
    <w:rsid w:val="00494495"/>
    <w:rsid w:val="00494ABE"/>
    <w:rsid w:val="00494CE5"/>
    <w:rsid w:val="00494D64"/>
    <w:rsid w:val="00494E40"/>
    <w:rsid w:val="004950D4"/>
    <w:rsid w:val="004952E3"/>
    <w:rsid w:val="0049541D"/>
    <w:rsid w:val="00495A0C"/>
    <w:rsid w:val="004962E8"/>
    <w:rsid w:val="0049683B"/>
    <w:rsid w:val="00496BEA"/>
    <w:rsid w:val="00496DE9"/>
    <w:rsid w:val="00497570"/>
    <w:rsid w:val="00497676"/>
    <w:rsid w:val="00497A03"/>
    <w:rsid w:val="00497AB8"/>
    <w:rsid w:val="00497AFE"/>
    <w:rsid w:val="00497C38"/>
    <w:rsid w:val="00497EA1"/>
    <w:rsid w:val="00497F71"/>
    <w:rsid w:val="004A0021"/>
    <w:rsid w:val="004A032A"/>
    <w:rsid w:val="004A03BF"/>
    <w:rsid w:val="004A05C6"/>
    <w:rsid w:val="004A0B3C"/>
    <w:rsid w:val="004A1587"/>
    <w:rsid w:val="004A16D2"/>
    <w:rsid w:val="004A246D"/>
    <w:rsid w:val="004A2845"/>
    <w:rsid w:val="004A290C"/>
    <w:rsid w:val="004A2CCF"/>
    <w:rsid w:val="004A2D51"/>
    <w:rsid w:val="004A2EE7"/>
    <w:rsid w:val="004A32C4"/>
    <w:rsid w:val="004A3674"/>
    <w:rsid w:val="004A42B6"/>
    <w:rsid w:val="004A42D4"/>
    <w:rsid w:val="004A4426"/>
    <w:rsid w:val="004A445C"/>
    <w:rsid w:val="004A4474"/>
    <w:rsid w:val="004A4CB0"/>
    <w:rsid w:val="004A4F73"/>
    <w:rsid w:val="004A565C"/>
    <w:rsid w:val="004A5BFD"/>
    <w:rsid w:val="004A6845"/>
    <w:rsid w:val="004A6B08"/>
    <w:rsid w:val="004A789E"/>
    <w:rsid w:val="004A7ADC"/>
    <w:rsid w:val="004A7ADF"/>
    <w:rsid w:val="004A7D7E"/>
    <w:rsid w:val="004A7EEB"/>
    <w:rsid w:val="004B0219"/>
    <w:rsid w:val="004B0978"/>
    <w:rsid w:val="004B0F1C"/>
    <w:rsid w:val="004B134E"/>
    <w:rsid w:val="004B13DE"/>
    <w:rsid w:val="004B1D40"/>
    <w:rsid w:val="004B1DC5"/>
    <w:rsid w:val="004B2E2D"/>
    <w:rsid w:val="004B308F"/>
    <w:rsid w:val="004B343B"/>
    <w:rsid w:val="004B38F6"/>
    <w:rsid w:val="004B3BD9"/>
    <w:rsid w:val="004B3CF4"/>
    <w:rsid w:val="004B3E6C"/>
    <w:rsid w:val="004B3F4B"/>
    <w:rsid w:val="004B4913"/>
    <w:rsid w:val="004B54C6"/>
    <w:rsid w:val="004B57CE"/>
    <w:rsid w:val="004B5980"/>
    <w:rsid w:val="004B66D4"/>
    <w:rsid w:val="004B696C"/>
    <w:rsid w:val="004B6A64"/>
    <w:rsid w:val="004B6BD5"/>
    <w:rsid w:val="004B70A1"/>
    <w:rsid w:val="004B73A4"/>
    <w:rsid w:val="004B7900"/>
    <w:rsid w:val="004C0498"/>
    <w:rsid w:val="004C0548"/>
    <w:rsid w:val="004C0556"/>
    <w:rsid w:val="004C08D0"/>
    <w:rsid w:val="004C0986"/>
    <w:rsid w:val="004C0A58"/>
    <w:rsid w:val="004C0A80"/>
    <w:rsid w:val="004C0B72"/>
    <w:rsid w:val="004C0F28"/>
    <w:rsid w:val="004C0F8D"/>
    <w:rsid w:val="004C1067"/>
    <w:rsid w:val="004C13DD"/>
    <w:rsid w:val="004C205D"/>
    <w:rsid w:val="004C2826"/>
    <w:rsid w:val="004C2BBC"/>
    <w:rsid w:val="004C2E72"/>
    <w:rsid w:val="004C2ED3"/>
    <w:rsid w:val="004C2EE0"/>
    <w:rsid w:val="004C2F85"/>
    <w:rsid w:val="004C3067"/>
    <w:rsid w:val="004C312E"/>
    <w:rsid w:val="004C3417"/>
    <w:rsid w:val="004C36D7"/>
    <w:rsid w:val="004C387D"/>
    <w:rsid w:val="004C4035"/>
    <w:rsid w:val="004C431D"/>
    <w:rsid w:val="004C47C9"/>
    <w:rsid w:val="004C49C0"/>
    <w:rsid w:val="004C4B1F"/>
    <w:rsid w:val="004C4B60"/>
    <w:rsid w:val="004C4D72"/>
    <w:rsid w:val="004C55A2"/>
    <w:rsid w:val="004C56FF"/>
    <w:rsid w:val="004C5EBD"/>
    <w:rsid w:val="004C60EA"/>
    <w:rsid w:val="004C6158"/>
    <w:rsid w:val="004C6DB8"/>
    <w:rsid w:val="004C6F9F"/>
    <w:rsid w:val="004C743B"/>
    <w:rsid w:val="004C74FC"/>
    <w:rsid w:val="004C77FC"/>
    <w:rsid w:val="004C7BCB"/>
    <w:rsid w:val="004C7D15"/>
    <w:rsid w:val="004D0678"/>
    <w:rsid w:val="004D09D3"/>
    <w:rsid w:val="004D12B3"/>
    <w:rsid w:val="004D17C2"/>
    <w:rsid w:val="004D1BD8"/>
    <w:rsid w:val="004D209F"/>
    <w:rsid w:val="004D20E4"/>
    <w:rsid w:val="004D24FF"/>
    <w:rsid w:val="004D2DEB"/>
    <w:rsid w:val="004D2EE4"/>
    <w:rsid w:val="004D2F04"/>
    <w:rsid w:val="004D31F8"/>
    <w:rsid w:val="004D33DB"/>
    <w:rsid w:val="004D36DF"/>
    <w:rsid w:val="004D38E0"/>
    <w:rsid w:val="004D38FF"/>
    <w:rsid w:val="004D3FE5"/>
    <w:rsid w:val="004D40CB"/>
    <w:rsid w:val="004D439C"/>
    <w:rsid w:val="004D45A7"/>
    <w:rsid w:val="004D4FE2"/>
    <w:rsid w:val="004D4FF3"/>
    <w:rsid w:val="004D52C6"/>
    <w:rsid w:val="004D556D"/>
    <w:rsid w:val="004D58E6"/>
    <w:rsid w:val="004D5B96"/>
    <w:rsid w:val="004D5F44"/>
    <w:rsid w:val="004D60AE"/>
    <w:rsid w:val="004D60C8"/>
    <w:rsid w:val="004D61BC"/>
    <w:rsid w:val="004D6319"/>
    <w:rsid w:val="004D6C72"/>
    <w:rsid w:val="004D6C9B"/>
    <w:rsid w:val="004D6CB6"/>
    <w:rsid w:val="004D7542"/>
    <w:rsid w:val="004D7879"/>
    <w:rsid w:val="004D7B6A"/>
    <w:rsid w:val="004D7F2D"/>
    <w:rsid w:val="004E0DE5"/>
    <w:rsid w:val="004E0E96"/>
    <w:rsid w:val="004E0ED6"/>
    <w:rsid w:val="004E17DE"/>
    <w:rsid w:val="004E197C"/>
    <w:rsid w:val="004E1AE4"/>
    <w:rsid w:val="004E1C83"/>
    <w:rsid w:val="004E1D0A"/>
    <w:rsid w:val="004E1DE7"/>
    <w:rsid w:val="004E1F7D"/>
    <w:rsid w:val="004E2144"/>
    <w:rsid w:val="004E23AC"/>
    <w:rsid w:val="004E2A59"/>
    <w:rsid w:val="004E2BDC"/>
    <w:rsid w:val="004E30F8"/>
    <w:rsid w:val="004E32A3"/>
    <w:rsid w:val="004E3A1B"/>
    <w:rsid w:val="004E423C"/>
    <w:rsid w:val="004E44E2"/>
    <w:rsid w:val="004E4AAF"/>
    <w:rsid w:val="004E4EBD"/>
    <w:rsid w:val="004E5813"/>
    <w:rsid w:val="004E5DE9"/>
    <w:rsid w:val="004E5E65"/>
    <w:rsid w:val="004E5F8E"/>
    <w:rsid w:val="004E60DD"/>
    <w:rsid w:val="004E619B"/>
    <w:rsid w:val="004E6265"/>
    <w:rsid w:val="004E6674"/>
    <w:rsid w:val="004E6B1F"/>
    <w:rsid w:val="004E6B39"/>
    <w:rsid w:val="004F0255"/>
    <w:rsid w:val="004F03CE"/>
    <w:rsid w:val="004F0701"/>
    <w:rsid w:val="004F0D95"/>
    <w:rsid w:val="004F0F16"/>
    <w:rsid w:val="004F13AD"/>
    <w:rsid w:val="004F13CA"/>
    <w:rsid w:val="004F1B1D"/>
    <w:rsid w:val="004F1B40"/>
    <w:rsid w:val="004F1BCD"/>
    <w:rsid w:val="004F20A5"/>
    <w:rsid w:val="004F2484"/>
    <w:rsid w:val="004F25BD"/>
    <w:rsid w:val="004F2CD9"/>
    <w:rsid w:val="004F2E94"/>
    <w:rsid w:val="004F3096"/>
    <w:rsid w:val="004F34CB"/>
    <w:rsid w:val="004F358A"/>
    <w:rsid w:val="004F35B5"/>
    <w:rsid w:val="004F36B8"/>
    <w:rsid w:val="004F37DD"/>
    <w:rsid w:val="004F3AB7"/>
    <w:rsid w:val="004F3C04"/>
    <w:rsid w:val="004F3C95"/>
    <w:rsid w:val="004F3E1B"/>
    <w:rsid w:val="004F4045"/>
    <w:rsid w:val="004F4216"/>
    <w:rsid w:val="004F445F"/>
    <w:rsid w:val="004F4EC6"/>
    <w:rsid w:val="004F4FA6"/>
    <w:rsid w:val="004F5121"/>
    <w:rsid w:val="004F5328"/>
    <w:rsid w:val="004F543B"/>
    <w:rsid w:val="004F55AE"/>
    <w:rsid w:val="004F5ECE"/>
    <w:rsid w:val="004F61AF"/>
    <w:rsid w:val="004F62BA"/>
    <w:rsid w:val="004F6305"/>
    <w:rsid w:val="004F6616"/>
    <w:rsid w:val="004F6D0B"/>
    <w:rsid w:val="004F70E7"/>
    <w:rsid w:val="004F7364"/>
    <w:rsid w:val="004F74F8"/>
    <w:rsid w:val="004F7992"/>
    <w:rsid w:val="005005CE"/>
    <w:rsid w:val="00500662"/>
    <w:rsid w:val="00500C21"/>
    <w:rsid w:val="00500D66"/>
    <w:rsid w:val="00501208"/>
    <w:rsid w:val="00501850"/>
    <w:rsid w:val="00501A03"/>
    <w:rsid w:val="0050282F"/>
    <w:rsid w:val="00502C20"/>
    <w:rsid w:val="00504167"/>
    <w:rsid w:val="00504C03"/>
    <w:rsid w:val="0050580E"/>
    <w:rsid w:val="0050596E"/>
    <w:rsid w:val="0050649C"/>
    <w:rsid w:val="00506AD7"/>
    <w:rsid w:val="00506C68"/>
    <w:rsid w:val="00506FDB"/>
    <w:rsid w:val="005075D8"/>
    <w:rsid w:val="0050779F"/>
    <w:rsid w:val="00507DB7"/>
    <w:rsid w:val="00510332"/>
    <w:rsid w:val="005105C6"/>
    <w:rsid w:val="00510A59"/>
    <w:rsid w:val="00510B12"/>
    <w:rsid w:val="00511029"/>
    <w:rsid w:val="00511063"/>
    <w:rsid w:val="00511106"/>
    <w:rsid w:val="005111E0"/>
    <w:rsid w:val="0051130A"/>
    <w:rsid w:val="005114EF"/>
    <w:rsid w:val="00511C99"/>
    <w:rsid w:val="00512027"/>
    <w:rsid w:val="0051295C"/>
    <w:rsid w:val="00512B29"/>
    <w:rsid w:val="00512D11"/>
    <w:rsid w:val="00512EBF"/>
    <w:rsid w:val="005133E8"/>
    <w:rsid w:val="00513402"/>
    <w:rsid w:val="00513534"/>
    <w:rsid w:val="0051353D"/>
    <w:rsid w:val="00514A17"/>
    <w:rsid w:val="00514FC0"/>
    <w:rsid w:val="0051556F"/>
    <w:rsid w:val="005163EC"/>
    <w:rsid w:val="0051652A"/>
    <w:rsid w:val="005165E7"/>
    <w:rsid w:val="005167AD"/>
    <w:rsid w:val="00516967"/>
    <w:rsid w:val="00516C72"/>
    <w:rsid w:val="00516DDF"/>
    <w:rsid w:val="005170DD"/>
    <w:rsid w:val="00517614"/>
    <w:rsid w:val="0052020A"/>
    <w:rsid w:val="005203D0"/>
    <w:rsid w:val="00520E72"/>
    <w:rsid w:val="00520F19"/>
    <w:rsid w:val="005217DF"/>
    <w:rsid w:val="0052189D"/>
    <w:rsid w:val="00521B3A"/>
    <w:rsid w:val="00521C41"/>
    <w:rsid w:val="00521DD3"/>
    <w:rsid w:val="0052234A"/>
    <w:rsid w:val="00522836"/>
    <w:rsid w:val="00522F97"/>
    <w:rsid w:val="00523F70"/>
    <w:rsid w:val="00524494"/>
    <w:rsid w:val="00524737"/>
    <w:rsid w:val="0052475C"/>
    <w:rsid w:val="00524A6C"/>
    <w:rsid w:val="00524F04"/>
    <w:rsid w:val="005256D0"/>
    <w:rsid w:val="00525844"/>
    <w:rsid w:val="00525C8C"/>
    <w:rsid w:val="00526454"/>
    <w:rsid w:val="00526498"/>
    <w:rsid w:val="0052652F"/>
    <w:rsid w:val="0052739C"/>
    <w:rsid w:val="005273D1"/>
    <w:rsid w:val="00527690"/>
    <w:rsid w:val="00527F3C"/>
    <w:rsid w:val="00527FE8"/>
    <w:rsid w:val="005300BD"/>
    <w:rsid w:val="005301DC"/>
    <w:rsid w:val="005306F4"/>
    <w:rsid w:val="005307A6"/>
    <w:rsid w:val="0053086E"/>
    <w:rsid w:val="00530D13"/>
    <w:rsid w:val="005315B2"/>
    <w:rsid w:val="0053186A"/>
    <w:rsid w:val="0053187E"/>
    <w:rsid w:val="005319CB"/>
    <w:rsid w:val="00531A4B"/>
    <w:rsid w:val="00532507"/>
    <w:rsid w:val="0053263F"/>
    <w:rsid w:val="00533015"/>
    <w:rsid w:val="005332BA"/>
    <w:rsid w:val="00533321"/>
    <w:rsid w:val="00533392"/>
    <w:rsid w:val="005339DB"/>
    <w:rsid w:val="00533FD5"/>
    <w:rsid w:val="00534143"/>
    <w:rsid w:val="005348D3"/>
    <w:rsid w:val="00534A7C"/>
    <w:rsid w:val="00534DAD"/>
    <w:rsid w:val="005352C1"/>
    <w:rsid w:val="0053532B"/>
    <w:rsid w:val="00535706"/>
    <w:rsid w:val="0053580B"/>
    <w:rsid w:val="00535A55"/>
    <w:rsid w:val="00535C05"/>
    <w:rsid w:val="00535C80"/>
    <w:rsid w:val="005365AA"/>
    <w:rsid w:val="00536814"/>
    <w:rsid w:val="005369DB"/>
    <w:rsid w:val="0053723E"/>
    <w:rsid w:val="00537535"/>
    <w:rsid w:val="00537770"/>
    <w:rsid w:val="00537856"/>
    <w:rsid w:val="00537C7A"/>
    <w:rsid w:val="00537EC2"/>
    <w:rsid w:val="00540B52"/>
    <w:rsid w:val="00540C3A"/>
    <w:rsid w:val="00540C62"/>
    <w:rsid w:val="00540DA5"/>
    <w:rsid w:val="00540DC2"/>
    <w:rsid w:val="00540F04"/>
    <w:rsid w:val="00540FBC"/>
    <w:rsid w:val="005411FC"/>
    <w:rsid w:val="00541488"/>
    <w:rsid w:val="00542269"/>
    <w:rsid w:val="005423B1"/>
    <w:rsid w:val="00542971"/>
    <w:rsid w:val="00543139"/>
    <w:rsid w:val="0054325D"/>
    <w:rsid w:val="0054370A"/>
    <w:rsid w:val="005438FF"/>
    <w:rsid w:val="005447E0"/>
    <w:rsid w:val="005449A8"/>
    <w:rsid w:val="00544A09"/>
    <w:rsid w:val="00544D48"/>
    <w:rsid w:val="00545507"/>
    <w:rsid w:val="005457C1"/>
    <w:rsid w:val="005467C5"/>
    <w:rsid w:val="005467FD"/>
    <w:rsid w:val="005469B2"/>
    <w:rsid w:val="00546E9A"/>
    <w:rsid w:val="005478DE"/>
    <w:rsid w:val="00547ED5"/>
    <w:rsid w:val="00550047"/>
    <w:rsid w:val="005500F7"/>
    <w:rsid w:val="00550A8F"/>
    <w:rsid w:val="00550B54"/>
    <w:rsid w:val="00551504"/>
    <w:rsid w:val="00551817"/>
    <w:rsid w:val="00551BF8"/>
    <w:rsid w:val="00551CF6"/>
    <w:rsid w:val="00551E4C"/>
    <w:rsid w:val="005522CB"/>
    <w:rsid w:val="00552374"/>
    <w:rsid w:val="00552CC3"/>
    <w:rsid w:val="00552F3A"/>
    <w:rsid w:val="00553519"/>
    <w:rsid w:val="0055386F"/>
    <w:rsid w:val="00553948"/>
    <w:rsid w:val="00554396"/>
    <w:rsid w:val="0055447A"/>
    <w:rsid w:val="0055451B"/>
    <w:rsid w:val="0055483B"/>
    <w:rsid w:val="00554C6E"/>
    <w:rsid w:val="005552A3"/>
    <w:rsid w:val="00555477"/>
    <w:rsid w:val="00555564"/>
    <w:rsid w:val="0055581D"/>
    <w:rsid w:val="00555A6A"/>
    <w:rsid w:val="005562A1"/>
    <w:rsid w:val="00557086"/>
    <w:rsid w:val="005570B9"/>
    <w:rsid w:val="00557723"/>
    <w:rsid w:val="0055798F"/>
    <w:rsid w:val="0056041A"/>
    <w:rsid w:val="005604DC"/>
    <w:rsid w:val="00561097"/>
    <w:rsid w:val="005610E9"/>
    <w:rsid w:val="0056137B"/>
    <w:rsid w:val="00561B23"/>
    <w:rsid w:val="00561C19"/>
    <w:rsid w:val="0056213A"/>
    <w:rsid w:val="00563F0E"/>
    <w:rsid w:val="0056416C"/>
    <w:rsid w:val="0056467D"/>
    <w:rsid w:val="005647FC"/>
    <w:rsid w:val="005654C0"/>
    <w:rsid w:val="005655A6"/>
    <w:rsid w:val="00565858"/>
    <w:rsid w:val="00566C03"/>
    <w:rsid w:val="005676DA"/>
    <w:rsid w:val="00567747"/>
    <w:rsid w:val="00567AE5"/>
    <w:rsid w:val="00567B68"/>
    <w:rsid w:val="00567C35"/>
    <w:rsid w:val="00570B08"/>
    <w:rsid w:val="00570C95"/>
    <w:rsid w:val="00570D89"/>
    <w:rsid w:val="0057117B"/>
    <w:rsid w:val="0057196D"/>
    <w:rsid w:val="0057279D"/>
    <w:rsid w:val="00572BFA"/>
    <w:rsid w:val="00572DAC"/>
    <w:rsid w:val="0057324B"/>
    <w:rsid w:val="00573AF0"/>
    <w:rsid w:val="00573C58"/>
    <w:rsid w:val="00574381"/>
    <w:rsid w:val="0057474B"/>
    <w:rsid w:val="0057494A"/>
    <w:rsid w:val="00574CB5"/>
    <w:rsid w:val="00575620"/>
    <w:rsid w:val="005756DE"/>
    <w:rsid w:val="00575897"/>
    <w:rsid w:val="00575B37"/>
    <w:rsid w:val="005765B8"/>
    <w:rsid w:val="005765E3"/>
    <w:rsid w:val="00576D32"/>
    <w:rsid w:val="00576E06"/>
    <w:rsid w:val="00576F96"/>
    <w:rsid w:val="005770A3"/>
    <w:rsid w:val="0057718E"/>
    <w:rsid w:val="00577224"/>
    <w:rsid w:val="00577DB1"/>
    <w:rsid w:val="00580297"/>
    <w:rsid w:val="005808E3"/>
    <w:rsid w:val="0058096B"/>
    <w:rsid w:val="00580CCC"/>
    <w:rsid w:val="0058110D"/>
    <w:rsid w:val="0058117C"/>
    <w:rsid w:val="005817E5"/>
    <w:rsid w:val="0058249F"/>
    <w:rsid w:val="00582A13"/>
    <w:rsid w:val="00582E1E"/>
    <w:rsid w:val="005830F1"/>
    <w:rsid w:val="0058386C"/>
    <w:rsid w:val="00583934"/>
    <w:rsid w:val="00583FD0"/>
    <w:rsid w:val="00583FDE"/>
    <w:rsid w:val="005841BE"/>
    <w:rsid w:val="00584A6B"/>
    <w:rsid w:val="00584C70"/>
    <w:rsid w:val="00584C86"/>
    <w:rsid w:val="00584D87"/>
    <w:rsid w:val="0058507B"/>
    <w:rsid w:val="0058543A"/>
    <w:rsid w:val="005854D2"/>
    <w:rsid w:val="00585656"/>
    <w:rsid w:val="00585BFB"/>
    <w:rsid w:val="00585DB4"/>
    <w:rsid w:val="00585EF4"/>
    <w:rsid w:val="00586136"/>
    <w:rsid w:val="0058613D"/>
    <w:rsid w:val="00586159"/>
    <w:rsid w:val="0058683E"/>
    <w:rsid w:val="0059003C"/>
    <w:rsid w:val="00590EAD"/>
    <w:rsid w:val="00591026"/>
    <w:rsid w:val="005927F6"/>
    <w:rsid w:val="005929AE"/>
    <w:rsid w:val="00592C3F"/>
    <w:rsid w:val="00593579"/>
    <w:rsid w:val="005941E7"/>
    <w:rsid w:val="00594426"/>
    <w:rsid w:val="0059484D"/>
    <w:rsid w:val="00594CCC"/>
    <w:rsid w:val="005950D9"/>
    <w:rsid w:val="00595208"/>
    <w:rsid w:val="00595BAF"/>
    <w:rsid w:val="00595D59"/>
    <w:rsid w:val="00596018"/>
    <w:rsid w:val="005960D9"/>
    <w:rsid w:val="00596124"/>
    <w:rsid w:val="00596636"/>
    <w:rsid w:val="00596876"/>
    <w:rsid w:val="00596A08"/>
    <w:rsid w:val="00597BA0"/>
    <w:rsid w:val="005A0749"/>
    <w:rsid w:val="005A0871"/>
    <w:rsid w:val="005A1255"/>
    <w:rsid w:val="005A1C98"/>
    <w:rsid w:val="005A23A7"/>
    <w:rsid w:val="005A25FE"/>
    <w:rsid w:val="005A2AFD"/>
    <w:rsid w:val="005A2B87"/>
    <w:rsid w:val="005A2BA2"/>
    <w:rsid w:val="005A3009"/>
    <w:rsid w:val="005A304A"/>
    <w:rsid w:val="005A3087"/>
    <w:rsid w:val="005A31D9"/>
    <w:rsid w:val="005A31E5"/>
    <w:rsid w:val="005A32A3"/>
    <w:rsid w:val="005A3409"/>
    <w:rsid w:val="005A3852"/>
    <w:rsid w:val="005A406B"/>
    <w:rsid w:val="005A4423"/>
    <w:rsid w:val="005A46EE"/>
    <w:rsid w:val="005A495E"/>
    <w:rsid w:val="005A4EB5"/>
    <w:rsid w:val="005A513A"/>
    <w:rsid w:val="005A52FF"/>
    <w:rsid w:val="005A5747"/>
    <w:rsid w:val="005A57C5"/>
    <w:rsid w:val="005A5D8D"/>
    <w:rsid w:val="005A6F6D"/>
    <w:rsid w:val="005B01F1"/>
    <w:rsid w:val="005B0B57"/>
    <w:rsid w:val="005B14CE"/>
    <w:rsid w:val="005B203D"/>
    <w:rsid w:val="005B2C3A"/>
    <w:rsid w:val="005B2CFF"/>
    <w:rsid w:val="005B33F5"/>
    <w:rsid w:val="005B3BB7"/>
    <w:rsid w:val="005B4311"/>
    <w:rsid w:val="005B43E0"/>
    <w:rsid w:val="005B46E5"/>
    <w:rsid w:val="005B4956"/>
    <w:rsid w:val="005B4B6F"/>
    <w:rsid w:val="005B4BE5"/>
    <w:rsid w:val="005B538E"/>
    <w:rsid w:val="005B5ABB"/>
    <w:rsid w:val="005B61C5"/>
    <w:rsid w:val="005B66CA"/>
    <w:rsid w:val="005B67C2"/>
    <w:rsid w:val="005B6F6F"/>
    <w:rsid w:val="005B7BCA"/>
    <w:rsid w:val="005B7C3C"/>
    <w:rsid w:val="005C018C"/>
    <w:rsid w:val="005C041B"/>
    <w:rsid w:val="005C05E6"/>
    <w:rsid w:val="005C0900"/>
    <w:rsid w:val="005C13CE"/>
    <w:rsid w:val="005C1635"/>
    <w:rsid w:val="005C1BA3"/>
    <w:rsid w:val="005C1CCF"/>
    <w:rsid w:val="005C1D85"/>
    <w:rsid w:val="005C24A4"/>
    <w:rsid w:val="005C29E6"/>
    <w:rsid w:val="005C2E09"/>
    <w:rsid w:val="005C39E7"/>
    <w:rsid w:val="005C3B96"/>
    <w:rsid w:val="005C428E"/>
    <w:rsid w:val="005C4401"/>
    <w:rsid w:val="005C45D8"/>
    <w:rsid w:val="005C45DA"/>
    <w:rsid w:val="005C4A17"/>
    <w:rsid w:val="005C4B3F"/>
    <w:rsid w:val="005C4E40"/>
    <w:rsid w:val="005C5517"/>
    <w:rsid w:val="005C56C8"/>
    <w:rsid w:val="005C57F3"/>
    <w:rsid w:val="005C58B0"/>
    <w:rsid w:val="005C5CC1"/>
    <w:rsid w:val="005C5F9C"/>
    <w:rsid w:val="005C6F10"/>
    <w:rsid w:val="005C7241"/>
    <w:rsid w:val="005C756A"/>
    <w:rsid w:val="005C7F9E"/>
    <w:rsid w:val="005C7FC9"/>
    <w:rsid w:val="005D0843"/>
    <w:rsid w:val="005D0F27"/>
    <w:rsid w:val="005D1235"/>
    <w:rsid w:val="005D14CE"/>
    <w:rsid w:val="005D17C1"/>
    <w:rsid w:val="005D1812"/>
    <w:rsid w:val="005D1880"/>
    <w:rsid w:val="005D1C1B"/>
    <w:rsid w:val="005D2181"/>
    <w:rsid w:val="005D2E31"/>
    <w:rsid w:val="005D3FA1"/>
    <w:rsid w:val="005D4872"/>
    <w:rsid w:val="005D5183"/>
    <w:rsid w:val="005D576B"/>
    <w:rsid w:val="005D5B7D"/>
    <w:rsid w:val="005D5FF1"/>
    <w:rsid w:val="005D616D"/>
    <w:rsid w:val="005D62FF"/>
    <w:rsid w:val="005D6581"/>
    <w:rsid w:val="005D6734"/>
    <w:rsid w:val="005D6818"/>
    <w:rsid w:val="005D7B9D"/>
    <w:rsid w:val="005D7D6B"/>
    <w:rsid w:val="005E0821"/>
    <w:rsid w:val="005E0852"/>
    <w:rsid w:val="005E0CB2"/>
    <w:rsid w:val="005E1872"/>
    <w:rsid w:val="005E1A44"/>
    <w:rsid w:val="005E1E6D"/>
    <w:rsid w:val="005E23F6"/>
    <w:rsid w:val="005E2C36"/>
    <w:rsid w:val="005E2D5B"/>
    <w:rsid w:val="005E311B"/>
    <w:rsid w:val="005E3CBC"/>
    <w:rsid w:val="005E4752"/>
    <w:rsid w:val="005E529F"/>
    <w:rsid w:val="005E5575"/>
    <w:rsid w:val="005E55C2"/>
    <w:rsid w:val="005E60BA"/>
    <w:rsid w:val="005E631F"/>
    <w:rsid w:val="005E6D4C"/>
    <w:rsid w:val="005E7994"/>
    <w:rsid w:val="005E7F99"/>
    <w:rsid w:val="005F0201"/>
    <w:rsid w:val="005F070A"/>
    <w:rsid w:val="005F0791"/>
    <w:rsid w:val="005F08C5"/>
    <w:rsid w:val="005F14A4"/>
    <w:rsid w:val="005F21E5"/>
    <w:rsid w:val="005F2883"/>
    <w:rsid w:val="005F2A65"/>
    <w:rsid w:val="005F2E08"/>
    <w:rsid w:val="005F2EC6"/>
    <w:rsid w:val="005F3331"/>
    <w:rsid w:val="005F3622"/>
    <w:rsid w:val="005F3855"/>
    <w:rsid w:val="005F3951"/>
    <w:rsid w:val="005F3B2B"/>
    <w:rsid w:val="005F3BE7"/>
    <w:rsid w:val="005F405E"/>
    <w:rsid w:val="005F46E7"/>
    <w:rsid w:val="005F477D"/>
    <w:rsid w:val="005F4EAF"/>
    <w:rsid w:val="005F4FA3"/>
    <w:rsid w:val="005F4FB5"/>
    <w:rsid w:val="005F5202"/>
    <w:rsid w:val="005F5A9A"/>
    <w:rsid w:val="005F5BDB"/>
    <w:rsid w:val="005F5C3D"/>
    <w:rsid w:val="005F5DC9"/>
    <w:rsid w:val="005F6956"/>
    <w:rsid w:val="005F6F75"/>
    <w:rsid w:val="005F7115"/>
    <w:rsid w:val="005F731A"/>
    <w:rsid w:val="005F755A"/>
    <w:rsid w:val="005F7832"/>
    <w:rsid w:val="005F7878"/>
    <w:rsid w:val="005F79BC"/>
    <w:rsid w:val="006004F2"/>
    <w:rsid w:val="00601474"/>
    <w:rsid w:val="006018BC"/>
    <w:rsid w:val="00601D2A"/>
    <w:rsid w:val="006021B7"/>
    <w:rsid w:val="006026A5"/>
    <w:rsid w:val="0060299F"/>
    <w:rsid w:val="00602C94"/>
    <w:rsid w:val="00602E87"/>
    <w:rsid w:val="00602F6B"/>
    <w:rsid w:val="0060328F"/>
    <w:rsid w:val="00603337"/>
    <w:rsid w:val="0060343A"/>
    <w:rsid w:val="00603A09"/>
    <w:rsid w:val="00603CD5"/>
    <w:rsid w:val="0060423C"/>
    <w:rsid w:val="00604724"/>
    <w:rsid w:val="0060484C"/>
    <w:rsid w:val="006051F8"/>
    <w:rsid w:val="00605201"/>
    <w:rsid w:val="006059CE"/>
    <w:rsid w:val="00605E56"/>
    <w:rsid w:val="006060ED"/>
    <w:rsid w:val="006064F3"/>
    <w:rsid w:val="00606516"/>
    <w:rsid w:val="00606B51"/>
    <w:rsid w:val="00606CC7"/>
    <w:rsid w:val="00607275"/>
    <w:rsid w:val="006074C8"/>
    <w:rsid w:val="00607757"/>
    <w:rsid w:val="00607B3D"/>
    <w:rsid w:val="00610C30"/>
    <w:rsid w:val="00610CCA"/>
    <w:rsid w:val="006111C7"/>
    <w:rsid w:val="006115B6"/>
    <w:rsid w:val="0061178E"/>
    <w:rsid w:val="00611E90"/>
    <w:rsid w:val="00612034"/>
    <w:rsid w:val="0061243C"/>
    <w:rsid w:val="00612A40"/>
    <w:rsid w:val="0061327E"/>
    <w:rsid w:val="00613DA8"/>
    <w:rsid w:val="00613E1F"/>
    <w:rsid w:val="00613FEB"/>
    <w:rsid w:val="00614055"/>
    <w:rsid w:val="006140A0"/>
    <w:rsid w:val="006141EE"/>
    <w:rsid w:val="0061446F"/>
    <w:rsid w:val="00614C7F"/>
    <w:rsid w:val="00614D6A"/>
    <w:rsid w:val="00615395"/>
    <w:rsid w:val="00615745"/>
    <w:rsid w:val="006159E1"/>
    <w:rsid w:val="00616160"/>
    <w:rsid w:val="00616B22"/>
    <w:rsid w:val="00616E4E"/>
    <w:rsid w:val="0061784E"/>
    <w:rsid w:val="0061790A"/>
    <w:rsid w:val="00617BA9"/>
    <w:rsid w:val="00617E4B"/>
    <w:rsid w:val="006205B8"/>
    <w:rsid w:val="00620A26"/>
    <w:rsid w:val="00621230"/>
    <w:rsid w:val="00621578"/>
    <w:rsid w:val="00621BD2"/>
    <w:rsid w:val="00621E08"/>
    <w:rsid w:val="00621EA8"/>
    <w:rsid w:val="00621EFD"/>
    <w:rsid w:val="00621F62"/>
    <w:rsid w:val="00622018"/>
    <w:rsid w:val="00622035"/>
    <w:rsid w:val="0062216C"/>
    <w:rsid w:val="0062218F"/>
    <w:rsid w:val="00622342"/>
    <w:rsid w:val="0062280F"/>
    <w:rsid w:val="0062297D"/>
    <w:rsid w:val="00622A06"/>
    <w:rsid w:val="00622F38"/>
    <w:rsid w:val="00623056"/>
    <w:rsid w:val="006237A4"/>
    <w:rsid w:val="00623B7F"/>
    <w:rsid w:val="00623BF0"/>
    <w:rsid w:val="00624554"/>
    <w:rsid w:val="00624972"/>
    <w:rsid w:val="00624FFF"/>
    <w:rsid w:val="00625980"/>
    <w:rsid w:val="00625AB9"/>
    <w:rsid w:val="00625F84"/>
    <w:rsid w:val="00626052"/>
    <w:rsid w:val="00626442"/>
    <w:rsid w:val="0062699C"/>
    <w:rsid w:val="0062734D"/>
    <w:rsid w:val="0062764C"/>
    <w:rsid w:val="00627675"/>
    <w:rsid w:val="00627C32"/>
    <w:rsid w:val="006308E9"/>
    <w:rsid w:val="00631048"/>
    <w:rsid w:val="006317B9"/>
    <w:rsid w:val="00631B6C"/>
    <w:rsid w:val="006324F2"/>
    <w:rsid w:val="006326D7"/>
    <w:rsid w:val="006328B4"/>
    <w:rsid w:val="00632A21"/>
    <w:rsid w:val="00632E68"/>
    <w:rsid w:val="00632F40"/>
    <w:rsid w:val="00632F85"/>
    <w:rsid w:val="00633171"/>
    <w:rsid w:val="0063362F"/>
    <w:rsid w:val="006336A5"/>
    <w:rsid w:val="00634049"/>
    <w:rsid w:val="0063430C"/>
    <w:rsid w:val="0063432C"/>
    <w:rsid w:val="006347AB"/>
    <w:rsid w:val="00634AAE"/>
    <w:rsid w:val="006351B6"/>
    <w:rsid w:val="006356AF"/>
    <w:rsid w:val="006356B8"/>
    <w:rsid w:val="00636357"/>
    <w:rsid w:val="006367A1"/>
    <w:rsid w:val="00637129"/>
    <w:rsid w:val="006374A1"/>
    <w:rsid w:val="00637D38"/>
    <w:rsid w:val="006405DA"/>
    <w:rsid w:val="006409CE"/>
    <w:rsid w:val="00640D43"/>
    <w:rsid w:val="00641A3D"/>
    <w:rsid w:val="00642F98"/>
    <w:rsid w:val="006432AD"/>
    <w:rsid w:val="00643485"/>
    <w:rsid w:val="00643A0E"/>
    <w:rsid w:val="00643FE3"/>
    <w:rsid w:val="006440E8"/>
    <w:rsid w:val="00644551"/>
    <w:rsid w:val="006445D2"/>
    <w:rsid w:val="0064488D"/>
    <w:rsid w:val="006449F3"/>
    <w:rsid w:val="00646393"/>
    <w:rsid w:val="0064693E"/>
    <w:rsid w:val="00647760"/>
    <w:rsid w:val="006477A8"/>
    <w:rsid w:val="00647B71"/>
    <w:rsid w:val="00650A56"/>
    <w:rsid w:val="00651744"/>
    <w:rsid w:val="00651B30"/>
    <w:rsid w:val="006522D8"/>
    <w:rsid w:val="006527DF"/>
    <w:rsid w:val="00652EE3"/>
    <w:rsid w:val="00653626"/>
    <w:rsid w:val="00653776"/>
    <w:rsid w:val="00653924"/>
    <w:rsid w:val="00653934"/>
    <w:rsid w:val="006539D6"/>
    <w:rsid w:val="006546DB"/>
    <w:rsid w:val="00654D17"/>
    <w:rsid w:val="0065552B"/>
    <w:rsid w:val="006555AF"/>
    <w:rsid w:val="006559BD"/>
    <w:rsid w:val="006559FB"/>
    <w:rsid w:val="00655E01"/>
    <w:rsid w:val="00656A73"/>
    <w:rsid w:val="00656AB8"/>
    <w:rsid w:val="00656B37"/>
    <w:rsid w:val="006573DF"/>
    <w:rsid w:val="006577C4"/>
    <w:rsid w:val="006577E0"/>
    <w:rsid w:val="0065785B"/>
    <w:rsid w:val="006601FE"/>
    <w:rsid w:val="0066024D"/>
    <w:rsid w:val="006602FF"/>
    <w:rsid w:val="00660453"/>
    <w:rsid w:val="006605A2"/>
    <w:rsid w:val="00660704"/>
    <w:rsid w:val="0066098A"/>
    <w:rsid w:val="00660F04"/>
    <w:rsid w:val="0066118F"/>
    <w:rsid w:val="0066169E"/>
    <w:rsid w:val="00661ADC"/>
    <w:rsid w:val="00661C88"/>
    <w:rsid w:val="00661DE9"/>
    <w:rsid w:val="00662259"/>
    <w:rsid w:val="00662C11"/>
    <w:rsid w:val="00662D12"/>
    <w:rsid w:val="00663803"/>
    <w:rsid w:val="006638A5"/>
    <w:rsid w:val="00663935"/>
    <w:rsid w:val="006640BE"/>
    <w:rsid w:val="006641F0"/>
    <w:rsid w:val="006646CA"/>
    <w:rsid w:val="0066471C"/>
    <w:rsid w:val="006648CF"/>
    <w:rsid w:val="00664B1B"/>
    <w:rsid w:val="00664BA3"/>
    <w:rsid w:val="00664D0B"/>
    <w:rsid w:val="006651D2"/>
    <w:rsid w:val="00665FA1"/>
    <w:rsid w:val="00666044"/>
    <w:rsid w:val="006661E4"/>
    <w:rsid w:val="00666212"/>
    <w:rsid w:val="006662E5"/>
    <w:rsid w:val="006663B8"/>
    <w:rsid w:val="0066660F"/>
    <w:rsid w:val="00666670"/>
    <w:rsid w:val="00667370"/>
    <w:rsid w:val="006677FA"/>
    <w:rsid w:val="006678E1"/>
    <w:rsid w:val="00667A17"/>
    <w:rsid w:val="00667C67"/>
    <w:rsid w:val="006701AD"/>
    <w:rsid w:val="006701F0"/>
    <w:rsid w:val="006706A8"/>
    <w:rsid w:val="00670A0B"/>
    <w:rsid w:val="0067123F"/>
    <w:rsid w:val="0067152B"/>
    <w:rsid w:val="00671E59"/>
    <w:rsid w:val="0067257A"/>
    <w:rsid w:val="00672940"/>
    <w:rsid w:val="00672E42"/>
    <w:rsid w:val="00672F3D"/>
    <w:rsid w:val="0067324A"/>
    <w:rsid w:val="00673262"/>
    <w:rsid w:val="00673831"/>
    <w:rsid w:val="00673889"/>
    <w:rsid w:val="00673AF6"/>
    <w:rsid w:val="00673D39"/>
    <w:rsid w:val="006740AF"/>
    <w:rsid w:val="006741C5"/>
    <w:rsid w:val="0067471A"/>
    <w:rsid w:val="006750EC"/>
    <w:rsid w:val="006756BC"/>
    <w:rsid w:val="0067570C"/>
    <w:rsid w:val="00675A4B"/>
    <w:rsid w:val="00675FC7"/>
    <w:rsid w:val="006761C5"/>
    <w:rsid w:val="00676556"/>
    <w:rsid w:val="006765B3"/>
    <w:rsid w:val="006769D9"/>
    <w:rsid w:val="00676D11"/>
    <w:rsid w:val="00676D87"/>
    <w:rsid w:val="0067704D"/>
    <w:rsid w:val="00677259"/>
    <w:rsid w:val="0067791B"/>
    <w:rsid w:val="00680CC9"/>
    <w:rsid w:val="00680E72"/>
    <w:rsid w:val="006811CE"/>
    <w:rsid w:val="006813A3"/>
    <w:rsid w:val="0068142F"/>
    <w:rsid w:val="006816EF"/>
    <w:rsid w:val="00682268"/>
    <w:rsid w:val="006824BF"/>
    <w:rsid w:val="006825D7"/>
    <w:rsid w:val="00682D9D"/>
    <w:rsid w:val="00682E49"/>
    <w:rsid w:val="00683053"/>
    <w:rsid w:val="006830AE"/>
    <w:rsid w:val="00683425"/>
    <w:rsid w:val="0068393D"/>
    <w:rsid w:val="00683BFA"/>
    <w:rsid w:val="00683CA7"/>
    <w:rsid w:val="00683E24"/>
    <w:rsid w:val="006843EE"/>
    <w:rsid w:val="00684816"/>
    <w:rsid w:val="00684A80"/>
    <w:rsid w:val="00684E29"/>
    <w:rsid w:val="00685663"/>
    <w:rsid w:val="00685CFD"/>
    <w:rsid w:val="006861E3"/>
    <w:rsid w:val="00686321"/>
    <w:rsid w:val="006869C8"/>
    <w:rsid w:val="00686B30"/>
    <w:rsid w:val="00686C5E"/>
    <w:rsid w:val="00686CF0"/>
    <w:rsid w:val="00686F7A"/>
    <w:rsid w:val="00687184"/>
    <w:rsid w:val="00687251"/>
    <w:rsid w:val="006873EA"/>
    <w:rsid w:val="0068779F"/>
    <w:rsid w:val="00687E6D"/>
    <w:rsid w:val="00687E98"/>
    <w:rsid w:val="00690147"/>
    <w:rsid w:val="0069028B"/>
    <w:rsid w:val="0069090C"/>
    <w:rsid w:val="00691653"/>
    <w:rsid w:val="00691B11"/>
    <w:rsid w:val="00691E7C"/>
    <w:rsid w:val="0069213E"/>
    <w:rsid w:val="00692465"/>
    <w:rsid w:val="006927D4"/>
    <w:rsid w:val="00692801"/>
    <w:rsid w:val="00692820"/>
    <w:rsid w:val="00692858"/>
    <w:rsid w:val="00692914"/>
    <w:rsid w:val="00692BEE"/>
    <w:rsid w:val="00692E2F"/>
    <w:rsid w:val="0069305B"/>
    <w:rsid w:val="006935B7"/>
    <w:rsid w:val="00693602"/>
    <w:rsid w:val="006939CC"/>
    <w:rsid w:val="00693F82"/>
    <w:rsid w:val="006945E9"/>
    <w:rsid w:val="006945EF"/>
    <w:rsid w:val="00695054"/>
    <w:rsid w:val="0069583A"/>
    <w:rsid w:val="00695A98"/>
    <w:rsid w:val="0069606D"/>
    <w:rsid w:val="006962E0"/>
    <w:rsid w:val="00696B80"/>
    <w:rsid w:val="006977A1"/>
    <w:rsid w:val="00697AAE"/>
    <w:rsid w:val="00697D35"/>
    <w:rsid w:val="006A0220"/>
    <w:rsid w:val="006A091F"/>
    <w:rsid w:val="006A1184"/>
    <w:rsid w:val="006A155B"/>
    <w:rsid w:val="006A196E"/>
    <w:rsid w:val="006A22D5"/>
    <w:rsid w:val="006A2307"/>
    <w:rsid w:val="006A24C7"/>
    <w:rsid w:val="006A26B5"/>
    <w:rsid w:val="006A2747"/>
    <w:rsid w:val="006A2BD8"/>
    <w:rsid w:val="006A2E32"/>
    <w:rsid w:val="006A369B"/>
    <w:rsid w:val="006A37ED"/>
    <w:rsid w:val="006A38BA"/>
    <w:rsid w:val="006A39AF"/>
    <w:rsid w:val="006A3A8B"/>
    <w:rsid w:val="006A3DF5"/>
    <w:rsid w:val="006A453E"/>
    <w:rsid w:val="006A4973"/>
    <w:rsid w:val="006A49A0"/>
    <w:rsid w:val="006A4CB2"/>
    <w:rsid w:val="006A5236"/>
    <w:rsid w:val="006A5328"/>
    <w:rsid w:val="006A5A5D"/>
    <w:rsid w:val="006A5D25"/>
    <w:rsid w:val="006A6049"/>
    <w:rsid w:val="006A6151"/>
    <w:rsid w:val="006A70D7"/>
    <w:rsid w:val="006A7510"/>
    <w:rsid w:val="006A7749"/>
    <w:rsid w:val="006A7A18"/>
    <w:rsid w:val="006A7DE8"/>
    <w:rsid w:val="006A7ECF"/>
    <w:rsid w:val="006B03C8"/>
    <w:rsid w:val="006B03E5"/>
    <w:rsid w:val="006B05D1"/>
    <w:rsid w:val="006B07F6"/>
    <w:rsid w:val="006B0B7D"/>
    <w:rsid w:val="006B0BA0"/>
    <w:rsid w:val="006B0C10"/>
    <w:rsid w:val="006B1D1D"/>
    <w:rsid w:val="006B1D3A"/>
    <w:rsid w:val="006B1E99"/>
    <w:rsid w:val="006B21D2"/>
    <w:rsid w:val="006B23C9"/>
    <w:rsid w:val="006B25CB"/>
    <w:rsid w:val="006B25CE"/>
    <w:rsid w:val="006B2749"/>
    <w:rsid w:val="006B2C7D"/>
    <w:rsid w:val="006B2C9B"/>
    <w:rsid w:val="006B3574"/>
    <w:rsid w:val="006B367B"/>
    <w:rsid w:val="006B396E"/>
    <w:rsid w:val="006B39CC"/>
    <w:rsid w:val="006B3B1A"/>
    <w:rsid w:val="006B3C4F"/>
    <w:rsid w:val="006B3E8E"/>
    <w:rsid w:val="006B45AA"/>
    <w:rsid w:val="006B497C"/>
    <w:rsid w:val="006B4BE6"/>
    <w:rsid w:val="006B511B"/>
    <w:rsid w:val="006B5A0B"/>
    <w:rsid w:val="006B6CAB"/>
    <w:rsid w:val="006B7030"/>
    <w:rsid w:val="006B726B"/>
    <w:rsid w:val="006B7BA2"/>
    <w:rsid w:val="006B7BFE"/>
    <w:rsid w:val="006B7FFB"/>
    <w:rsid w:val="006C0813"/>
    <w:rsid w:val="006C0A32"/>
    <w:rsid w:val="006C0F42"/>
    <w:rsid w:val="006C161A"/>
    <w:rsid w:val="006C19D9"/>
    <w:rsid w:val="006C1AB8"/>
    <w:rsid w:val="006C1F34"/>
    <w:rsid w:val="006C2340"/>
    <w:rsid w:val="006C2DCB"/>
    <w:rsid w:val="006C2E83"/>
    <w:rsid w:val="006C3000"/>
    <w:rsid w:val="006C31FE"/>
    <w:rsid w:val="006C3248"/>
    <w:rsid w:val="006C3A98"/>
    <w:rsid w:val="006C410C"/>
    <w:rsid w:val="006C4A7A"/>
    <w:rsid w:val="006C521E"/>
    <w:rsid w:val="006C52FC"/>
    <w:rsid w:val="006C5763"/>
    <w:rsid w:val="006C5C65"/>
    <w:rsid w:val="006C5D2E"/>
    <w:rsid w:val="006C6656"/>
    <w:rsid w:val="006C6795"/>
    <w:rsid w:val="006C68DF"/>
    <w:rsid w:val="006C6B19"/>
    <w:rsid w:val="006C6E6C"/>
    <w:rsid w:val="006C6E9C"/>
    <w:rsid w:val="006C71AC"/>
    <w:rsid w:val="006C7EA6"/>
    <w:rsid w:val="006D0212"/>
    <w:rsid w:val="006D07FD"/>
    <w:rsid w:val="006D0972"/>
    <w:rsid w:val="006D127F"/>
    <w:rsid w:val="006D1602"/>
    <w:rsid w:val="006D1C9D"/>
    <w:rsid w:val="006D1DFB"/>
    <w:rsid w:val="006D2011"/>
    <w:rsid w:val="006D271B"/>
    <w:rsid w:val="006D337F"/>
    <w:rsid w:val="006D399F"/>
    <w:rsid w:val="006D3A67"/>
    <w:rsid w:val="006D3C0B"/>
    <w:rsid w:val="006D40EF"/>
    <w:rsid w:val="006D46D8"/>
    <w:rsid w:val="006D5239"/>
    <w:rsid w:val="006D5427"/>
    <w:rsid w:val="006D54E7"/>
    <w:rsid w:val="006D551E"/>
    <w:rsid w:val="006D603E"/>
    <w:rsid w:val="006D66B6"/>
    <w:rsid w:val="006D6977"/>
    <w:rsid w:val="006D6F69"/>
    <w:rsid w:val="006D7257"/>
    <w:rsid w:val="006D734F"/>
    <w:rsid w:val="006D75BE"/>
    <w:rsid w:val="006D7641"/>
    <w:rsid w:val="006D7BBF"/>
    <w:rsid w:val="006D7D17"/>
    <w:rsid w:val="006D7E92"/>
    <w:rsid w:val="006E01ED"/>
    <w:rsid w:val="006E0315"/>
    <w:rsid w:val="006E0559"/>
    <w:rsid w:val="006E0783"/>
    <w:rsid w:val="006E0B87"/>
    <w:rsid w:val="006E145D"/>
    <w:rsid w:val="006E14F3"/>
    <w:rsid w:val="006E2317"/>
    <w:rsid w:val="006E43CC"/>
    <w:rsid w:val="006E45F0"/>
    <w:rsid w:val="006E4778"/>
    <w:rsid w:val="006E51B8"/>
    <w:rsid w:val="006E5DD4"/>
    <w:rsid w:val="006E6255"/>
    <w:rsid w:val="006E6516"/>
    <w:rsid w:val="006E68D5"/>
    <w:rsid w:val="006E6ACB"/>
    <w:rsid w:val="006E7186"/>
    <w:rsid w:val="006E7637"/>
    <w:rsid w:val="006E7697"/>
    <w:rsid w:val="006E7E59"/>
    <w:rsid w:val="006F0239"/>
    <w:rsid w:val="006F04CE"/>
    <w:rsid w:val="006F0C48"/>
    <w:rsid w:val="006F11CA"/>
    <w:rsid w:val="006F121D"/>
    <w:rsid w:val="006F13EA"/>
    <w:rsid w:val="006F19DC"/>
    <w:rsid w:val="006F1E68"/>
    <w:rsid w:val="006F2121"/>
    <w:rsid w:val="006F284A"/>
    <w:rsid w:val="006F29C2"/>
    <w:rsid w:val="006F2A6C"/>
    <w:rsid w:val="006F2CE7"/>
    <w:rsid w:val="006F3033"/>
    <w:rsid w:val="006F3388"/>
    <w:rsid w:val="006F3585"/>
    <w:rsid w:val="006F3909"/>
    <w:rsid w:val="006F3C48"/>
    <w:rsid w:val="006F5572"/>
    <w:rsid w:val="006F5588"/>
    <w:rsid w:val="006F577B"/>
    <w:rsid w:val="006F5EC2"/>
    <w:rsid w:val="006F6ED9"/>
    <w:rsid w:val="006F6FE7"/>
    <w:rsid w:val="006F7569"/>
    <w:rsid w:val="006F7793"/>
    <w:rsid w:val="006F7C4E"/>
    <w:rsid w:val="0070026E"/>
    <w:rsid w:val="00700473"/>
    <w:rsid w:val="00700792"/>
    <w:rsid w:val="00700B4F"/>
    <w:rsid w:val="00700EB0"/>
    <w:rsid w:val="00700F80"/>
    <w:rsid w:val="00701186"/>
    <w:rsid w:val="007014BB"/>
    <w:rsid w:val="00701E8F"/>
    <w:rsid w:val="00701E91"/>
    <w:rsid w:val="0070223A"/>
    <w:rsid w:val="00702394"/>
    <w:rsid w:val="007027BA"/>
    <w:rsid w:val="00702D56"/>
    <w:rsid w:val="00702F93"/>
    <w:rsid w:val="0070386B"/>
    <w:rsid w:val="00703A9A"/>
    <w:rsid w:val="00703BF1"/>
    <w:rsid w:val="00703F88"/>
    <w:rsid w:val="00704516"/>
    <w:rsid w:val="007045F7"/>
    <w:rsid w:val="00704A00"/>
    <w:rsid w:val="00705E42"/>
    <w:rsid w:val="00706240"/>
    <w:rsid w:val="00706281"/>
    <w:rsid w:val="007068CB"/>
    <w:rsid w:val="007074EE"/>
    <w:rsid w:val="0070778F"/>
    <w:rsid w:val="00707940"/>
    <w:rsid w:val="00707CDF"/>
    <w:rsid w:val="00707ED9"/>
    <w:rsid w:val="0071062B"/>
    <w:rsid w:val="00710B53"/>
    <w:rsid w:val="00711D63"/>
    <w:rsid w:val="00711F0E"/>
    <w:rsid w:val="00712084"/>
    <w:rsid w:val="00712750"/>
    <w:rsid w:val="00712BF0"/>
    <w:rsid w:val="0071319E"/>
    <w:rsid w:val="007137E6"/>
    <w:rsid w:val="007139F5"/>
    <w:rsid w:val="00713CFC"/>
    <w:rsid w:val="00713FAB"/>
    <w:rsid w:val="00713FCA"/>
    <w:rsid w:val="007140DF"/>
    <w:rsid w:val="0071416A"/>
    <w:rsid w:val="0071423E"/>
    <w:rsid w:val="0071440D"/>
    <w:rsid w:val="0071473D"/>
    <w:rsid w:val="007149A0"/>
    <w:rsid w:val="00714CC7"/>
    <w:rsid w:val="007151DC"/>
    <w:rsid w:val="007152C8"/>
    <w:rsid w:val="007153BD"/>
    <w:rsid w:val="00715475"/>
    <w:rsid w:val="00715AE5"/>
    <w:rsid w:val="00715DA0"/>
    <w:rsid w:val="00715E48"/>
    <w:rsid w:val="00715E7B"/>
    <w:rsid w:val="00715F34"/>
    <w:rsid w:val="00716F53"/>
    <w:rsid w:val="007200A9"/>
    <w:rsid w:val="007207B7"/>
    <w:rsid w:val="00720907"/>
    <w:rsid w:val="00720A53"/>
    <w:rsid w:val="00720CA9"/>
    <w:rsid w:val="00720D77"/>
    <w:rsid w:val="00720DA4"/>
    <w:rsid w:val="007215AF"/>
    <w:rsid w:val="007216C5"/>
    <w:rsid w:val="00721F58"/>
    <w:rsid w:val="007227EE"/>
    <w:rsid w:val="0072322E"/>
    <w:rsid w:val="00723677"/>
    <w:rsid w:val="007244D3"/>
    <w:rsid w:val="007245DF"/>
    <w:rsid w:val="007248E7"/>
    <w:rsid w:val="00724960"/>
    <w:rsid w:val="00725825"/>
    <w:rsid w:val="0072601D"/>
    <w:rsid w:val="00726231"/>
    <w:rsid w:val="00726295"/>
    <w:rsid w:val="00726FDE"/>
    <w:rsid w:val="00727263"/>
    <w:rsid w:val="00727623"/>
    <w:rsid w:val="00727B4B"/>
    <w:rsid w:val="0073022D"/>
    <w:rsid w:val="007307C7"/>
    <w:rsid w:val="00730B22"/>
    <w:rsid w:val="00730E09"/>
    <w:rsid w:val="0073101C"/>
    <w:rsid w:val="00731C49"/>
    <w:rsid w:val="00731CDE"/>
    <w:rsid w:val="00732080"/>
    <w:rsid w:val="007321D3"/>
    <w:rsid w:val="007324FC"/>
    <w:rsid w:val="007328A9"/>
    <w:rsid w:val="00732B82"/>
    <w:rsid w:val="00732E11"/>
    <w:rsid w:val="00732FA1"/>
    <w:rsid w:val="007332C9"/>
    <w:rsid w:val="00733842"/>
    <w:rsid w:val="00733B02"/>
    <w:rsid w:val="00733CDB"/>
    <w:rsid w:val="0073437F"/>
    <w:rsid w:val="007345F1"/>
    <w:rsid w:val="00734694"/>
    <w:rsid w:val="00734792"/>
    <w:rsid w:val="00734AAC"/>
    <w:rsid w:val="007356D7"/>
    <w:rsid w:val="00735C5E"/>
    <w:rsid w:val="00735F51"/>
    <w:rsid w:val="0073637E"/>
    <w:rsid w:val="00736C4B"/>
    <w:rsid w:val="0073715F"/>
    <w:rsid w:val="007371AC"/>
    <w:rsid w:val="007373E8"/>
    <w:rsid w:val="00737413"/>
    <w:rsid w:val="00737599"/>
    <w:rsid w:val="00737671"/>
    <w:rsid w:val="00737892"/>
    <w:rsid w:val="00737F40"/>
    <w:rsid w:val="0074010E"/>
    <w:rsid w:val="00740705"/>
    <w:rsid w:val="00740E2B"/>
    <w:rsid w:val="007411D3"/>
    <w:rsid w:val="007412C8"/>
    <w:rsid w:val="00741473"/>
    <w:rsid w:val="00741A64"/>
    <w:rsid w:val="00742000"/>
    <w:rsid w:val="007420FC"/>
    <w:rsid w:val="00742145"/>
    <w:rsid w:val="007421DA"/>
    <w:rsid w:val="0074235B"/>
    <w:rsid w:val="0074250C"/>
    <w:rsid w:val="00743439"/>
    <w:rsid w:val="007436D4"/>
    <w:rsid w:val="00743793"/>
    <w:rsid w:val="00744067"/>
    <w:rsid w:val="007446D5"/>
    <w:rsid w:val="00744907"/>
    <w:rsid w:val="0074580F"/>
    <w:rsid w:val="007459CE"/>
    <w:rsid w:val="007468A4"/>
    <w:rsid w:val="00746D35"/>
    <w:rsid w:val="0074786B"/>
    <w:rsid w:val="0074788E"/>
    <w:rsid w:val="00747FAE"/>
    <w:rsid w:val="00750539"/>
    <w:rsid w:val="00750F88"/>
    <w:rsid w:val="0075180E"/>
    <w:rsid w:val="00751918"/>
    <w:rsid w:val="00751AF5"/>
    <w:rsid w:val="00751FBD"/>
    <w:rsid w:val="00752392"/>
    <w:rsid w:val="007523B5"/>
    <w:rsid w:val="007524F1"/>
    <w:rsid w:val="007525EC"/>
    <w:rsid w:val="00752A3E"/>
    <w:rsid w:val="00752B2A"/>
    <w:rsid w:val="00752CBF"/>
    <w:rsid w:val="0075348E"/>
    <w:rsid w:val="007535E0"/>
    <w:rsid w:val="00753BCB"/>
    <w:rsid w:val="00753EEE"/>
    <w:rsid w:val="00753FD0"/>
    <w:rsid w:val="007540D8"/>
    <w:rsid w:val="007541B4"/>
    <w:rsid w:val="00754909"/>
    <w:rsid w:val="00755B1D"/>
    <w:rsid w:val="00755FC1"/>
    <w:rsid w:val="007565D3"/>
    <w:rsid w:val="00756AE5"/>
    <w:rsid w:val="00756C38"/>
    <w:rsid w:val="00756C82"/>
    <w:rsid w:val="00756FD0"/>
    <w:rsid w:val="00757292"/>
    <w:rsid w:val="00757311"/>
    <w:rsid w:val="007575D8"/>
    <w:rsid w:val="0075763F"/>
    <w:rsid w:val="00757986"/>
    <w:rsid w:val="00757AE3"/>
    <w:rsid w:val="00757F7B"/>
    <w:rsid w:val="00760A99"/>
    <w:rsid w:val="00760E98"/>
    <w:rsid w:val="00761603"/>
    <w:rsid w:val="007623A8"/>
    <w:rsid w:val="0076241F"/>
    <w:rsid w:val="00762E78"/>
    <w:rsid w:val="007639E1"/>
    <w:rsid w:val="00763AB0"/>
    <w:rsid w:val="00763F79"/>
    <w:rsid w:val="00764B61"/>
    <w:rsid w:val="007650DC"/>
    <w:rsid w:val="00765177"/>
    <w:rsid w:val="007658E4"/>
    <w:rsid w:val="00766462"/>
    <w:rsid w:val="007668A6"/>
    <w:rsid w:val="00766B1F"/>
    <w:rsid w:val="00766B44"/>
    <w:rsid w:val="00766BB7"/>
    <w:rsid w:val="00766E7F"/>
    <w:rsid w:val="00767723"/>
    <w:rsid w:val="00767EDC"/>
    <w:rsid w:val="007700A2"/>
    <w:rsid w:val="00770609"/>
    <w:rsid w:val="007708FC"/>
    <w:rsid w:val="007710D1"/>
    <w:rsid w:val="00771501"/>
    <w:rsid w:val="00771A5A"/>
    <w:rsid w:val="007729EA"/>
    <w:rsid w:val="0077361D"/>
    <w:rsid w:val="007738EF"/>
    <w:rsid w:val="00774A70"/>
    <w:rsid w:val="00774F58"/>
    <w:rsid w:val="00774FA7"/>
    <w:rsid w:val="007751F5"/>
    <w:rsid w:val="007753E4"/>
    <w:rsid w:val="00775584"/>
    <w:rsid w:val="00775A25"/>
    <w:rsid w:val="00775A36"/>
    <w:rsid w:val="00775C5E"/>
    <w:rsid w:val="0077627C"/>
    <w:rsid w:val="00776583"/>
    <w:rsid w:val="007766BE"/>
    <w:rsid w:val="007769B4"/>
    <w:rsid w:val="00776B4F"/>
    <w:rsid w:val="00776C56"/>
    <w:rsid w:val="00776F28"/>
    <w:rsid w:val="007771A8"/>
    <w:rsid w:val="007775E7"/>
    <w:rsid w:val="0077761B"/>
    <w:rsid w:val="00777B91"/>
    <w:rsid w:val="00777FC0"/>
    <w:rsid w:val="00780175"/>
    <w:rsid w:val="0078022B"/>
    <w:rsid w:val="0078028A"/>
    <w:rsid w:val="0078059E"/>
    <w:rsid w:val="0078063F"/>
    <w:rsid w:val="0078117B"/>
    <w:rsid w:val="007814EA"/>
    <w:rsid w:val="00781A23"/>
    <w:rsid w:val="00781CDE"/>
    <w:rsid w:val="00782205"/>
    <w:rsid w:val="00782B7F"/>
    <w:rsid w:val="00782E92"/>
    <w:rsid w:val="007834E2"/>
    <w:rsid w:val="007836F5"/>
    <w:rsid w:val="00783ECE"/>
    <w:rsid w:val="007843F9"/>
    <w:rsid w:val="00785234"/>
    <w:rsid w:val="00786A79"/>
    <w:rsid w:val="00786D32"/>
    <w:rsid w:val="0078766F"/>
    <w:rsid w:val="00787DBE"/>
    <w:rsid w:val="00787EC2"/>
    <w:rsid w:val="00790024"/>
    <w:rsid w:val="00790CC1"/>
    <w:rsid w:val="0079110C"/>
    <w:rsid w:val="00791161"/>
    <w:rsid w:val="007916DD"/>
    <w:rsid w:val="00791EB6"/>
    <w:rsid w:val="00792C02"/>
    <w:rsid w:val="00792F4D"/>
    <w:rsid w:val="007937EB"/>
    <w:rsid w:val="00793A72"/>
    <w:rsid w:val="00794509"/>
    <w:rsid w:val="007949AB"/>
    <w:rsid w:val="00794AAA"/>
    <w:rsid w:val="00794E62"/>
    <w:rsid w:val="00795126"/>
    <w:rsid w:val="00795164"/>
    <w:rsid w:val="007951D5"/>
    <w:rsid w:val="007952A2"/>
    <w:rsid w:val="007958F7"/>
    <w:rsid w:val="00795FD7"/>
    <w:rsid w:val="00796336"/>
    <w:rsid w:val="0079641D"/>
    <w:rsid w:val="0079644F"/>
    <w:rsid w:val="00796FB7"/>
    <w:rsid w:val="007973C2"/>
    <w:rsid w:val="00797E91"/>
    <w:rsid w:val="00797FD9"/>
    <w:rsid w:val="007A009C"/>
    <w:rsid w:val="007A00E1"/>
    <w:rsid w:val="007A075D"/>
    <w:rsid w:val="007A077F"/>
    <w:rsid w:val="007A0A7C"/>
    <w:rsid w:val="007A0BD1"/>
    <w:rsid w:val="007A0D7C"/>
    <w:rsid w:val="007A0DED"/>
    <w:rsid w:val="007A1284"/>
    <w:rsid w:val="007A16C5"/>
    <w:rsid w:val="007A1C08"/>
    <w:rsid w:val="007A1FB2"/>
    <w:rsid w:val="007A2ABE"/>
    <w:rsid w:val="007A345A"/>
    <w:rsid w:val="007A3B00"/>
    <w:rsid w:val="007A3B41"/>
    <w:rsid w:val="007A3D8B"/>
    <w:rsid w:val="007A3DF9"/>
    <w:rsid w:val="007A4227"/>
    <w:rsid w:val="007A444D"/>
    <w:rsid w:val="007A46C7"/>
    <w:rsid w:val="007A4E95"/>
    <w:rsid w:val="007A4FF6"/>
    <w:rsid w:val="007A50A8"/>
    <w:rsid w:val="007A553F"/>
    <w:rsid w:val="007A5C92"/>
    <w:rsid w:val="007A5F2C"/>
    <w:rsid w:val="007A6872"/>
    <w:rsid w:val="007A6C81"/>
    <w:rsid w:val="007A6CCF"/>
    <w:rsid w:val="007A6D06"/>
    <w:rsid w:val="007A70A0"/>
    <w:rsid w:val="007A70DB"/>
    <w:rsid w:val="007A73ED"/>
    <w:rsid w:val="007A744A"/>
    <w:rsid w:val="007A75E6"/>
    <w:rsid w:val="007A775F"/>
    <w:rsid w:val="007A7C05"/>
    <w:rsid w:val="007A7E8A"/>
    <w:rsid w:val="007B0161"/>
    <w:rsid w:val="007B032C"/>
    <w:rsid w:val="007B12AA"/>
    <w:rsid w:val="007B14DA"/>
    <w:rsid w:val="007B2024"/>
    <w:rsid w:val="007B2159"/>
    <w:rsid w:val="007B2489"/>
    <w:rsid w:val="007B248C"/>
    <w:rsid w:val="007B2524"/>
    <w:rsid w:val="007B256A"/>
    <w:rsid w:val="007B2766"/>
    <w:rsid w:val="007B2911"/>
    <w:rsid w:val="007B29EA"/>
    <w:rsid w:val="007B2EAB"/>
    <w:rsid w:val="007B3585"/>
    <w:rsid w:val="007B36E4"/>
    <w:rsid w:val="007B3E14"/>
    <w:rsid w:val="007B4BBB"/>
    <w:rsid w:val="007B4CC3"/>
    <w:rsid w:val="007B4D7D"/>
    <w:rsid w:val="007B4F4A"/>
    <w:rsid w:val="007B5550"/>
    <w:rsid w:val="007B55CB"/>
    <w:rsid w:val="007B5710"/>
    <w:rsid w:val="007B5863"/>
    <w:rsid w:val="007B5E54"/>
    <w:rsid w:val="007B6373"/>
    <w:rsid w:val="007B6772"/>
    <w:rsid w:val="007B6AC6"/>
    <w:rsid w:val="007B6C4A"/>
    <w:rsid w:val="007B6EC7"/>
    <w:rsid w:val="007B7890"/>
    <w:rsid w:val="007B7EF2"/>
    <w:rsid w:val="007C046C"/>
    <w:rsid w:val="007C0C3D"/>
    <w:rsid w:val="007C0CE5"/>
    <w:rsid w:val="007C13D0"/>
    <w:rsid w:val="007C1AA6"/>
    <w:rsid w:val="007C1BC4"/>
    <w:rsid w:val="007C1C82"/>
    <w:rsid w:val="007C1E6E"/>
    <w:rsid w:val="007C1FE1"/>
    <w:rsid w:val="007C2019"/>
    <w:rsid w:val="007C25F0"/>
    <w:rsid w:val="007C29B9"/>
    <w:rsid w:val="007C2D66"/>
    <w:rsid w:val="007C3081"/>
    <w:rsid w:val="007C3110"/>
    <w:rsid w:val="007C39D2"/>
    <w:rsid w:val="007C4724"/>
    <w:rsid w:val="007C4A13"/>
    <w:rsid w:val="007C5009"/>
    <w:rsid w:val="007C5878"/>
    <w:rsid w:val="007C7229"/>
    <w:rsid w:val="007C785D"/>
    <w:rsid w:val="007C7B06"/>
    <w:rsid w:val="007C7F21"/>
    <w:rsid w:val="007D0643"/>
    <w:rsid w:val="007D0F46"/>
    <w:rsid w:val="007D1812"/>
    <w:rsid w:val="007D1DD2"/>
    <w:rsid w:val="007D1E34"/>
    <w:rsid w:val="007D27D5"/>
    <w:rsid w:val="007D3913"/>
    <w:rsid w:val="007D466C"/>
    <w:rsid w:val="007D4A89"/>
    <w:rsid w:val="007D527D"/>
    <w:rsid w:val="007D531F"/>
    <w:rsid w:val="007D5977"/>
    <w:rsid w:val="007D5D3D"/>
    <w:rsid w:val="007D5EC3"/>
    <w:rsid w:val="007D61ED"/>
    <w:rsid w:val="007D675C"/>
    <w:rsid w:val="007D6E91"/>
    <w:rsid w:val="007D6EDC"/>
    <w:rsid w:val="007D7CCF"/>
    <w:rsid w:val="007D7D6F"/>
    <w:rsid w:val="007E0006"/>
    <w:rsid w:val="007E026D"/>
    <w:rsid w:val="007E0320"/>
    <w:rsid w:val="007E038A"/>
    <w:rsid w:val="007E0D4B"/>
    <w:rsid w:val="007E0FB8"/>
    <w:rsid w:val="007E15AE"/>
    <w:rsid w:val="007E1F06"/>
    <w:rsid w:val="007E1FF2"/>
    <w:rsid w:val="007E24BB"/>
    <w:rsid w:val="007E2A74"/>
    <w:rsid w:val="007E34F9"/>
    <w:rsid w:val="007E3BDB"/>
    <w:rsid w:val="007E3E15"/>
    <w:rsid w:val="007E42E8"/>
    <w:rsid w:val="007E430E"/>
    <w:rsid w:val="007E4398"/>
    <w:rsid w:val="007E455C"/>
    <w:rsid w:val="007E4CE8"/>
    <w:rsid w:val="007E50E2"/>
    <w:rsid w:val="007E518E"/>
    <w:rsid w:val="007E590F"/>
    <w:rsid w:val="007E5A20"/>
    <w:rsid w:val="007E62EF"/>
    <w:rsid w:val="007E665C"/>
    <w:rsid w:val="007E66E8"/>
    <w:rsid w:val="007E67FC"/>
    <w:rsid w:val="007E7061"/>
    <w:rsid w:val="007E722C"/>
    <w:rsid w:val="007E73DA"/>
    <w:rsid w:val="007E770B"/>
    <w:rsid w:val="007E7BA6"/>
    <w:rsid w:val="007F059D"/>
    <w:rsid w:val="007F0C30"/>
    <w:rsid w:val="007F0CAA"/>
    <w:rsid w:val="007F0CD0"/>
    <w:rsid w:val="007F0D2A"/>
    <w:rsid w:val="007F0FC4"/>
    <w:rsid w:val="007F1027"/>
    <w:rsid w:val="007F1396"/>
    <w:rsid w:val="007F1546"/>
    <w:rsid w:val="007F184C"/>
    <w:rsid w:val="007F1BFA"/>
    <w:rsid w:val="007F1D51"/>
    <w:rsid w:val="007F1F8A"/>
    <w:rsid w:val="007F2102"/>
    <w:rsid w:val="007F2589"/>
    <w:rsid w:val="007F2760"/>
    <w:rsid w:val="007F3944"/>
    <w:rsid w:val="007F3AEA"/>
    <w:rsid w:val="007F3BDF"/>
    <w:rsid w:val="007F3C00"/>
    <w:rsid w:val="007F45FE"/>
    <w:rsid w:val="007F49A4"/>
    <w:rsid w:val="007F4BCF"/>
    <w:rsid w:val="007F4DCD"/>
    <w:rsid w:val="007F4EA7"/>
    <w:rsid w:val="007F5034"/>
    <w:rsid w:val="007F5593"/>
    <w:rsid w:val="007F5A54"/>
    <w:rsid w:val="007F7117"/>
    <w:rsid w:val="007F7859"/>
    <w:rsid w:val="007F7AD9"/>
    <w:rsid w:val="007F7C4D"/>
    <w:rsid w:val="007F7D6C"/>
    <w:rsid w:val="007F7E29"/>
    <w:rsid w:val="00800895"/>
    <w:rsid w:val="0080091A"/>
    <w:rsid w:val="00801273"/>
    <w:rsid w:val="008015E9"/>
    <w:rsid w:val="00801880"/>
    <w:rsid w:val="008019CE"/>
    <w:rsid w:val="00801A46"/>
    <w:rsid w:val="00801EC4"/>
    <w:rsid w:val="008027E6"/>
    <w:rsid w:val="00802942"/>
    <w:rsid w:val="00802970"/>
    <w:rsid w:val="00802E45"/>
    <w:rsid w:val="00802F84"/>
    <w:rsid w:val="0080371C"/>
    <w:rsid w:val="00803F1E"/>
    <w:rsid w:val="00803FEF"/>
    <w:rsid w:val="008040AB"/>
    <w:rsid w:val="008043D6"/>
    <w:rsid w:val="00804E47"/>
    <w:rsid w:val="00805C4D"/>
    <w:rsid w:val="00805EC7"/>
    <w:rsid w:val="00805EED"/>
    <w:rsid w:val="008062DD"/>
    <w:rsid w:val="00806BE3"/>
    <w:rsid w:val="00806C63"/>
    <w:rsid w:val="00806FA5"/>
    <w:rsid w:val="0080749C"/>
    <w:rsid w:val="008076FC"/>
    <w:rsid w:val="0080771F"/>
    <w:rsid w:val="008077EF"/>
    <w:rsid w:val="008079F8"/>
    <w:rsid w:val="00807B1B"/>
    <w:rsid w:val="008102ED"/>
    <w:rsid w:val="00810738"/>
    <w:rsid w:val="0081094C"/>
    <w:rsid w:val="008109FA"/>
    <w:rsid w:val="008110B2"/>
    <w:rsid w:val="008114B5"/>
    <w:rsid w:val="008117CF"/>
    <w:rsid w:val="00811ACC"/>
    <w:rsid w:val="008121EE"/>
    <w:rsid w:val="00812677"/>
    <w:rsid w:val="008128F8"/>
    <w:rsid w:val="00812AD9"/>
    <w:rsid w:val="008134F3"/>
    <w:rsid w:val="00813607"/>
    <w:rsid w:val="00813E6F"/>
    <w:rsid w:val="00814343"/>
    <w:rsid w:val="0081455B"/>
    <w:rsid w:val="008145FA"/>
    <w:rsid w:val="00814CB2"/>
    <w:rsid w:val="008158E8"/>
    <w:rsid w:val="0081593B"/>
    <w:rsid w:val="00815B92"/>
    <w:rsid w:val="00815CD4"/>
    <w:rsid w:val="00815E5B"/>
    <w:rsid w:val="00815EBD"/>
    <w:rsid w:val="0081625C"/>
    <w:rsid w:val="0081635C"/>
    <w:rsid w:val="008169EC"/>
    <w:rsid w:val="00816E93"/>
    <w:rsid w:val="008173C8"/>
    <w:rsid w:val="00817516"/>
    <w:rsid w:val="00817CC6"/>
    <w:rsid w:val="008208F4"/>
    <w:rsid w:val="00820C2A"/>
    <w:rsid w:val="00820D44"/>
    <w:rsid w:val="00820FEF"/>
    <w:rsid w:val="0082104B"/>
    <w:rsid w:val="00821473"/>
    <w:rsid w:val="00821F36"/>
    <w:rsid w:val="0082228B"/>
    <w:rsid w:val="00822B8B"/>
    <w:rsid w:val="00822D29"/>
    <w:rsid w:val="008231D8"/>
    <w:rsid w:val="00824276"/>
    <w:rsid w:val="00824845"/>
    <w:rsid w:val="008249AA"/>
    <w:rsid w:val="00824A10"/>
    <w:rsid w:val="00824B0E"/>
    <w:rsid w:val="00824FC8"/>
    <w:rsid w:val="008258AA"/>
    <w:rsid w:val="00825A37"/>
    <w:rsid w:val="00825BC6"/>
    <w:rsid w:val="00826388"/>
    <w:rsid w:val="0082691C"/>
    <w:rsid w:val="00826A93"/>
    <w:rsid w:val="00826A9F"/>
    <w:rsid w:val="00827F2A"/>
    <w:rsid w:val="0083001C"/>
    <w:rsid w:val="008302F9"/>
    <w:rsid w:val="0083067C"/>
    <w:rsid w:val="0083082B"/>
    <w:rsid w:val="00830AF6"/>
    <w:rsid w:val="00830CD8"/>
    <w:rsid w:val="00830DD1"/>
    <w:rsid w:val="00830EE4"/>
    <w:rsid w:val="0083119F"/>
    <w:rsid w:val="008311AD"/>
    <w:rsid w:val="0083159D"/>
    <w:rsid w:val="00831627"/>
    <w:rsid w:val="00831815"/>
    <w:rsid w:val="00831A7C"/>
    <w:rsid w:val="00831E32"/>
    <w:rsid w:val="008320B9"/>
    <w:rsid w:val="00832221"/>
    <w:rsid w:val="008325F6"/>
    <w:rsid w:val="0083281C"/>
    <w:rsid w:val="00832F32"/>
    <w:rsid w:val="008334D0"/>
    <w:rsid w:val="00833ADF"/>
    <w:rsid w:val="00833D47"/>
    <w:rsid w:val="00833D93"/>
    <w:rsid w:val="008340BC"/>
    <w:rsid w:val="00834267"/>
    <w:rsid w:val="00834510"/>
    <w:rsid w:val="00834513"/>
    <w:rsid w:val="008348B3"/>
    <w:rsid w:val="0083494F"/>
    <w:rsid w:val="00834A00"/>
    <w:rsid w:val="00834E0E"/>
    <w:rsid w:val="0083559D"/>
    <w:rsid w:val="00835F0D"/>
    <w:rsid w:val="00836399"/>
    <w:rsid w:val="00836EAC"/>
    <w:rsid w:val="00836F20"/>
    <w:rsid w:val="00836FED"/>
    <w:rsid w:val="00837234"/>
    <w:rsid w:val="0083745A"/>
    <w:rsid w:val="00837DB7"/>
    <w:rsid w:val="008405D8"/>
    <w:rsid w:val="00840D44"/>
    <w:rsid w:val="00840FE4"/>
    <w:rsid w:val="00840FFF"/>
    <w:rsid w:val="00841478"/>
    <w:rsid w:val="008417F9"/>
    <w:rsid w:val="00842C26"/>
    <w:rsid w:val="00842C82"/>
    <w:rsid w:val="0084307C"/>
    <w:rsid w:val="008431DD"/>
    <w:rsid w:val="00844211"/>
    <w:rsid w:val="00844EBA"/>
    <w:rsid w:val="008451F5"/>
    <w:rsid w:val="00845408"/>
    <w:rsid w:val="0084548E"/>
    <w:rsid w:val="008457B0"/>
    <w:rsid w:val="008458E0"/>
    <w:rsid w:val="00846373"/>
    <w:rsid w:val="00846A84"/>
    <w:rsid w:val="00846C62"/>
    <w:rsid w:val="00847470"/>
    <w:rsid w:val="008477D9"/>
    <w:rsid w:val="008501C7"/>
    <w:rsid w:val="0085111A"/>
    <w:rsid w:val="00851351"/>
    <w:rsid w:val="008518D4"/>
    <w:rsid w:val="0085209C"/>
    <w:rsid w:val="00852E85"/>
    <w:rsid w:val="00852EA8"/>
    <w:rsid w:val="00853055"/>
    <w:rsid w:val="00853421"/>
    <w:rsid w:val="008539B4"/>
    <w:rsid w:val="008539EC"/>
    <w:rsid w:val="00853D1B"/>
    <w:rsid w:val="00853D75"/>
    <w:rsid w:val="00854986"/>
    <w:rsid w:val="00854BA1"/>
    <w:rsid w:val="00854D31"/>
    <w:rsid w:val="0085515D"/>
    <w:rsid w:val="0085527E"/>
    <w:rsid w:val="008554E1"/>
    <w:rsid w:val="0085555A"/>
    <w:rsid w:val="008556B4"/>
    <w:rsid w:val="00855720"/>
    <w:rsid w:val="00856DC0"/>
    <w:rsid w:val="00856E1B"/>
    <w:rsid w:val="00857405"/>
    <w:rsid w:val="0085773F"/>
    <w:rsid w:val="00857B99"/>
    <w:rsid w:val="00857D03"/>
    <w:rsid w:val="00857DDF"/>
    <w:rsid w:val="00860811"/>
    <w:rsid w:val="00860A80"/>
    <w:rsid w:val="00860CAC"/>
    <w:rsid w:val="00860E8A"/>
    <w:rsid w:val="00860FE3"/>
    <w:rsid w:val="0086145E"/>
    <w:rsid w:val="00861DDB"/>
    <w:rsid w:val="00861E5D"/>
    <w:rsid w:val="00862186"/>
    <w:rsid w:val="008621E5"/>
    <w:rsid w:val="00862225"/>
    <w:rsid w:val="00862D4B"/>
    <w:rsid w:val="0086315E"/>
    <w:rsid w:val="0086349D"/>
    <w:rsid w:val="00863AEF"/>
    <w:rsid w:val="00863EFE"/>
    <w:rsid w:val="00864A84"/>
    <w:rsid w:val="00865032"/>
    <w:rsid w:val="00865052"/>
    <w:rsid w:val="00865300"/>
    <w:rsid w:val="00865481"/>
    <w:rsid w:val="00865DF8"/>
    <w:rsid w:val="00865E20"/>
    <w:rsid w:val="008664F0"/>
    <w:rsid w:val="00866CF1"/>
    <w:rsid w:val="008670DE"/>
    <w:rsid w:val="00867EE8"/>
    <w:rsid w:val="0087007A"/>
    <w:rsid w:val="00870163"/>
    <w:rsid w:val="00870603"/>
    <w:rsid w:val="00870C8D"/>
    <w:rsid w:val="0087162B"/>
    <w:rsid w:val="00871863"/>
    <w:rsid w:val="008719CC"/>
    <w:rsid w:val="00871A17"/>
    <w:rsid w:val="00871A86"/>
    <w:rsid w:val="00871C10"/>
    <w:rsid w:val="00871E62"/>
    <w:rsid w:val="008720C3"/>
    <w:rsid w:val="008721DB"/>
    <w:rsid w:val="008724FA"/>
    <w:rsid w:val="00872AE7"/>
    <w:rsid w:val="008730AA"/>
    <w:rsid w:val="00873187"/>
    <w:rsid w:val="00873C1F"/>
    <w:rsid w:val="00873E14"/>
    <w:rsid w:val="00873EE0"/>
    <w:rsid w:val="00874285"/>
    <w:rsid w:val="008742C8"/>
    <w:rsid w:val="008749B2"/>
    <w:rsid w:val="00874B83"/>
    <w:rsid w:val="00875053"/>
    <w:rsid w:val="00875228"/>
    <w:rsid w:val="008757B7"/>
    <w:rsid w:val="0087582C"/>
    <w:rsid w:val="008758AD"/>
    <w:rsid w:val="00875D6C"/>
    <w:rsid w:val="008760B9"/>
    <w:rsid w:val="00876176"/>
    <w:rsid w:val="00876328"/>
    <w:rsid w:val="00876646"/>
    <w:rsid w:val="008766A8"/>
    <w:rsid w:val="00876E62"/>
    <w:rsid w:val="0087736B"/>
    <w:rsid w:val="0087755A"/>
    <w:rsid w:val="00877FA4"/>
    <w:rsid w:val="00880013"/>
    <w:rsid w:val="00880025"/>
    <w:rsid w:val="0088014B"/>
    <w:rsid w:val="008805E2"/>
    <w:rsid w:val="00880C0D"/>
    <w:rsid w:val="00880D5D"/>
    <w:rsid w:val="0088132F"/>
    <w:rsid w:val="00881360"/>
    <w:rsid w:val="0088167D"/>
    <w:rsid w:val="008817DB"/>
    <w:rsid w:val="00881C82"/>
    <w:rsid w:val="00882A0A"/>
    <w:rsid w:val="00883BB0"/>
    <w:rsid w:val="00883CDC"/>
    <w:rsid w:val="00884238"/>
    <w:rsid w:val="008842BB"/>
    <w:rsid w:val="00884559"/>
    <w:rsid w:val="008847E2"/>
    <w:rsid w:val="00884964"/>
    <w:rsid w:val="00884B09"/>
    <w:rsid w:val="00884C70"/>
    <w:rsid w:val="00884C89"/>
    <w:rsid w:val="0088553F"/>
    <w:rsid w:val="008857F4"/>
    <w:rsid w:val="00885848"/>
    <w:rsid w:val="00886AA4"/>
    <w:rsid w:val="00887D28"/>
    <w:rsid w:val="00887E93"/>
    <w:rsid w:val="00890285"/>
    <w:rsid w:val="008903EA"/>
    <w:rsid w:val="00890489"/>
    <w:rsid w:val="008905ED"/>
    <w:rsid w:val="008911F2"/>
    <w:rsid w:val="00891431"/>
    <w:rsid w:val="00891EC1"/>
    <w:rsid w:val="008920AE"/>
    <w:rsid w:val="0089226F"/>
    <w:rsid w:val="008928F2"/>
    <w:rsid w:val="008932DE"/>
    <w:rsid w:val="008946E9"/>
    <w:rsid w:val="00894FAE"/>
    <w:rsid w:val="00895111"/>
    <w:rsid w:val="0089530E"/>
    <w:rsid w:val="008956CA"/>
    <w:rsid w:val="008956D5"/>
    <w:rsid w:val="008967EB"/>
    <w:rsid w:val="00896AA1"/>
    <w:rsid w:val="00896C3E"/>
    <w:rsid w:val="00896FD9"/>
    <w:rsid w:val="008970D3"/>
    <w:rsid w:val="00897208"/>
    <w:rsid w:val="00897426"/>
    <w:rsid w:val="00897669"/>
    <w:rsid w:val="00897DB9"/>
    <w:rsid w:val="008A000E"/>
    <w:rsid w:val="008A04C1"/>
    <w:rsid w:val="008A09A5"/>
    <w:rsid w:val="008A0D18"/>
    <w:rsid w:val="008A1CD0"/>
    <w:rsid w:val="008A1FE0"/>
    <w:rsid w:val="008A2BFB"/>
    <w:rsid w:val="008A2D59"/>
    <w:rsid w:val="008A2E15"/>
    <w:rsid w:val="008A38D1"/>
    <w:rsid w:val="008A3972"/>
    <w:rsid w:val="008A46D0"/>
    <w:rsid w:val="008A4F84"/>
    <w:rsid w:val="008A60BB"/>
    <w:rsid w:val="008A679C"/>
    <w:rsid w:val="008A6EC4"/>
    <w:rsid w:val="008A730C"/>
    <w:rsid w:val="008A7604"/>
    <w:rsid w:val="008A7D63"/>
    <w:rsid w:val="008A7EB5"/>
    <w:rsid w:val="008B023D"/>
    <w:rsid w:val="008B0474"/>
    <w:rsid w:val="008B0A7F"/>
    <w:rsid w:val="008B0A80"/>
    <w:rsid w:val="008B0DCA"/>
    <w:rsid w:val="008B0FA0"/>
    <w:rsid w:val="008B1244"/>
    <w:rsid w:val="008B1FE1"/>
    <w:rsid w:val="008B2113"/>
    <w:rsid w:val="008B25A5"/>
    <w:rsid w:val="008B299D"/>
    <w:rsid w:val="008B2E84"/>
    <w:rsid w:val="008B3706"/>
    <w:rsid w:val="008B3994"/>
    <w:rsid w:val="008B3A9E"/>
    <w:rsid w:val="008B3BD0"/>
    <w:rsid w:val="008B3D53"/>
    <w:rsid w:val="008B3FBC"/>
    <w:rsid w:val="008B41EB"/>
    <w:rsid w:val="008B42BB"/>
    <w:rsid w:val="008B522B"/>
    <w:rsid w:val="008B57AA"/>
    <w:rsid w:val="008B57D2"/>
    <w:rsid w:val="008B5950"/>
    <w:rsid w:val="008B6AAE"/>
    <w:rsid w:val="008B6BBE"/>
    <w:rsid w:val="008B6C01"/>
    <w:rsid w:val="008B6E13"/>
    <w:rsid w:val="008B723B"/>
    <w:rsid w:val="008B744E"/>
    <w:rsid w:val="008B75A2"/>
    <w:rsid w:val="008B78AC"/>
    <w:rsid w:val="008B7A0D"/>
    <w:rsid w:val="008B7A68"/>
    <w:rsid w:val="008C007E"/>
    <w:rsid w:val="008C03AD"/>
    <w:rsid w:val="008C05A5"/>
    <w:rsid w:val="008C06F8"/>
    <w:rsid w:val="008C07C9"/>
    <w:rsid w:val="008C0A7B"/>
    <w:rsid w:val="008C0F50"/>
    <w:rsid w:val="008C13B3"/>
    <w:rsid w:val="008C14E8"/>
    <w:rsid w:val="008C164B"/>
    <w:rsid w:val="008C1C8E"/>
    <w:rsid w:val="008C22D0"/>
    <w:rsid w:val="008C291B"/>
    <w:rsid w:val="008C3C1C"/>
    <w:rsid w:val="008C421B"/>
    <w:rsid w:val="008C4D46"/>
    <w:rsid w:val="008C521D"/>
    <w:rsid w:val="008C5267"/>
    <w:rsid w:val="008C5302"/>
    <w:rsid w:val="008C603D"/>
    <w:rsid w:val="008C62CB"/>
    <w:rsid w:val="008C668A"/>
    <w:rsid w:val="008C683F"/>
    <w:rsid w:val="008C69E8"/>
    <w:rsid w:val="008C6EEA"/>
    <w:rsid w:val="008C7575"/>
    <w:rsid w:val="008C7840"/>
    <w:rsid w:val="008C7A05"/>
    <w:rsid w:val="008C7B36"/>
    <w:rsid w:val="008C7BE1"/>
    <w:rsid w:val="008C7D05"/>
    <w:rsid w:val="008C7D32"/>
    <w:rsid w:val="008D0128"/>
    <w:rsid w:val="008D041A"/>
    <w:rsid w:val="008D0454"/>
    <w:rsid w:val="008D05D7"/>
    <w:rsid w:val="008D0A9F"/>
    <w:rsid w:val="008D0F96"/>
    <w:rsid w:val="008D161A"/>
    <w:rsid w:val="008D17F2"/>
    <w:rsid w:val="008D1C30"/>
    <w:rsid w:val="008D1C8C"/>
    <w:rsid w:val="008D20E2"/>
    <w:rsid w:val="008D2116"/>
    <w:rsid w:val="008D2516"/>
    <w:rsid w:val="008D2881"/>
    <w:rsid w:val="008D2D6F"/>
    <w:rsid w:val="008D3452"/>
    <w:rsid w:val="008D363F"/>
    <w:rsid w:val="008D3D64"/>
    <w:rsid w:val="008D453C"/>
    <w:rsid w:val="008D45C4"/>
    <w:rsid w:val="008D466D"/>
    <w:rsid w:val="008D4B3C"/>
    <w:rsid w:val="008D4C0B"/>
    <w:rsid w:val="008D4D51"/>
    <w:rsid w:val="008D53EE"/>
    <w:rsid w:val="008D56CF"/>
    <w:rsid w:val="008D5B62"/>
    <w:rsid w:val="008D600D"/>
    <w:rsid w:val="008D642D"/>
    <w:rsid w:val="008D64AB"/>
    <w:rsid w:val="008D72C3"/>
    <w:rsid w:val="008D797A"/>
    <w:rsid w:val="008D7E61"/>
    <w:rsid w:val="008D7EBB"/>
    <w:rsid w:val="008E013B"/>
    <w:rsid w:val="008E0339"/>
    <w:rsid w:val="008E0D6D"/>
    <w:rsid w:val="008E0D98"/>
    <w:rsid w:val="008E1026"/>
    <w:rsid w:val="008E17C9"/>
    <w:rsid w:val="008E1B7B"/>
    <w:rsid w:val="008E1D9C"/>
    <w:rsid w:val="008E1FB6"/>
    <w:rsid w:val="008E272D"/>
    <w:rsid w:val="008E2C59"/>
    <w:rsid w:val="008E3527"/>
    <w:rsid w:val="008E3650"/>
    <w:rsid w:val="008E37E7"/>
    <w:rsid w:val="008E3A3C"/>
    <w:rsid w:val="008E4528"/>
    <w:rsid w:val="008E4803"/>
    <w:rsid w:val="008E4926"/>
    <w:rsid w:val="008E4A05"/>
    <w:rsid w:val="008E4C3C"/>
    <w:rsid w:val="008E4E64"/>
    <w:rsid w:val="008E500B"/>
    <w:rsid w:val="008E52C0"/>
    <w:rsid w:val="008E541E"/>
    <w:rsid w:val="008E59B4"/>
    <w:rsid w:val="008E5A13"/>
    <w:rsid w:val="008E5F6A"/>
    <w:rsid w:val="008E61D3"/>
    <w:rsid w:val="008E6568"/>
    <w:rsid w:val="008E6A8E"/>
    <w:rsid w:val="008E70A6"/>
    <w:rsid w:val="008E784C"/>
    <w:rsid w:val="008E7B02"/>
    <w:rsid w:val="008E7B30"/>
    <w:rsid w:val="008E7B59"/>
    <w:rsid w:val="008E7C6F"/>
    <w:rsid w:val="008F0381"/>
    <w:rsid w:val="008F073A"/>
    <w:rsid w:val="008F0EEB"/>
    <w:rsid w:val="008F1692"/>
    <w:rsid w:val="008F1982"/>
    <w:rsid w:val="008F1BD3"/>
    <w:rsid w:val="008F1CB9"/>
    <w:rsid w:val="008F1D75"/>
    <w:rsid w:val="008F1DAB"/>
    <w:rsid w:val="008F25BE"/>
    <w:rsid w:val="008F25F8"/>
    <w:rsid w:val="008F2F7D"/>
    <w:rsid w:val="008F3177"/>
    <w:rsid w:val="008F31D8"/>
    <w:rsid w:val="008F31FE"/>
    <w:rsid w:val="008F3660"/>
    <w:rsid w:val="008F463E"/>
    <w:rsid w:val="008F4B1D"/>
    <w:rsid w:val="008F4BCC"/>
    <w:rsid w:val="008F4CE6"/>
    <w:rsid w:val="008F536B"/>
    <w:rsid w:val="008F55A0"/>
    <w:rsid w:val="008F59A1"/>
    <w:rsid w:val="008F6186"/>
    <w:rsid w:val="008F61BD"/>
    <w:rsid w:val="008F6302"/>
    <w:rsid w:val="008F6608"/>
    <w:rsid w:val="008F7150"/>
    <w:rsid w:val="008F7869"/>
    <w:rsid w:val="008F7D68"/>
    <w:rsid w:val="00900262"/>
    <w:rsid w:val="009004C4"/>
    <w:rsid w:val="009007D5"/>
    <w:rsid w:val="00900868"/>
    <w:rsid w:val="00900EE2"/>
    <w:rsid w:val="00901555"/>
    <w:rsid w:val="00901751"/>
    <w:rsid w:val="0090175E"/>
    <w:rsid w:val="00901D48"/>
    <w:rsid w:val="00901E9D"/>
    <w:rsid w:val="00902359"/>
    <w:rsid w:val="00902637"/>
    <w:rsid w:val="00902734"/>
    <w:rsid w:val="00902A0D"/>
    <w:rsid w:val="00902A61"/>
    <w:rsid w:val="00902A9A"/>
    <w:rsid w:val="00902C79"/>
    <w:rsid w:val="0090326C"/>
    <w:rsid w:val="0090328D"/>
    <w:rsid w:val="00903578"/>
    <w:rsid w:val="009035B9"/>
    <w:rsid w:val="009035EE"/>
    <w:rsid w:val="009037B6"/>
    <w:rsid w:val="00903B93"/>
    <w:rsid w:val="00903DAD"/>
    <w:rsid w:val="00904366"/>
    <w:rsid w:val="009044A8"/>
    <w:rsid w:val="009047C7"/>
    <w:rsid w:val="00904DC2"/>
    <w:rsid w:val="00905276"/>
    <w:rsid w:val="00905A12"/>
    <w:rsid w:val="00905A75"/>
    <w:rsid w:val="00905B5B"/>
    <w:rsid w:val="00906108"/>
    <w:rsid w:val="0090654B"/>
    <w:rsid w:val="009066CD"/>
    <w:rsid w:val="00906E6B"/>
    <w:rsid w:val="00906FC3"/>
    <w:rsid w:val="00907E9D"/>
    <w:rsid w:val="009106AE"/>
    <w:rsid w:val="00910A49"/>
    <w:rsid w:val="0091178B"/>
    <w:rsid w:val="00911A49"/>
    <w:rsid w:val="00911A4A"/>
    <w:rsid w:val="00912734"/>
    <w:rsid w:val="00912D46"/>
    <w:rsid w:val="009131BA"/>
    <w:rsid w:val="009146EE"/>
    <w:rsid w:val="009148B8"/>
    <w:rsid w:val="0091492C"/>
    <w:rsid w:val="00914AE1"/>
    <w:rsid w:val="00914FB4"/>
    <w:rsid w:val="0091561A"/>
    <w:rsid w:val="00915A64"/>
    <w:rsid w:val="00915B3E"/>
    <w:rsid w:val="009162CC"/>
    <w:rsid w:val="0091639E"/>
    <w:rsid w:val="009166AD"/>
    <w:rsid w:val="00916847"/>
    <w:rsid w:val="009168A7"/>
    <w:rsid w:val="00916BDB"/>
    <w:rsid w:val="00916CDB"/>
    <w:rsid w:val="00917406"/>
    <w:rsid w:val="009176F2"/>
    <w:rsid w:val="009176F8"/>
    <w:rsid w:val="00917844"/>
    <w:rsid w:val="009178AE"/>
    <w:rsid w:val="009178DA"/>
    <w:rsid w:val="00917AF0"/>
    <w:rsid w:val="00920193"/>
    <w:rsid w:val="009201BA"/>
    <w:rsid w:val="009201DC"/>
    <w:rsid w:val="009203E5"/>
    <w:rsid w:val="00920949"/>
    <w:rsid w:val="009209B7"/>
    <w:rsid w:val="00920BBF"/>
    <w:rsid w:val="00920CB0"/>
    <w:rsid w:val="00920E9C"/>
    <w:rsid w:val="00920F3F"/>
    <w:rsid w:val="00921461"/>
    <w:rsid w:val="009214D1"/>
    <w:rsid w:val="009216AE"/>
    <w:rsid w:val="00921843"/>
    <w:rsid w:val="0092280F"/>
    <w:rsid w:val="00922ACD"/>
    <w:rsid w:val="00922E64"/>
    <w:rsid w:val="00922F26"/>
    <w:rsid w:val="00923711"/>
    <w:rsid w:val="0092377C"/>
    <w:rsid w:val="00923D28"/>
    <w:rsid w:val="00924BD4"/>
    <w:rsid w:val="00924F81"/>
    <w:rsid w:val="00925270"/>
    <w:rsid w:val="00925379"/>
    <w:rsid w:val="009254C2"/>
    <w:rsid w:val="00925706"/>
    <w:rsid w:val="00925746"/>
    <w:rsid w:val="009258CA"/>
    <w:rsid w:val="00925ADF"/>
    <w:rsid w:val="00926BDC"/>
    <w:rsid w:val="00926E50"/>
    <w:rsid w:val="00927023"/>
    <w:rsid w:val="0092719D"/>
    <w:rsid w:val="00927468"/>
    <w:rsid w:val="009275FC"/>
    <w:rsid w:val="00927921"/>
    <w:rsid w:val="00927DC7"/>
    <w:rsid w:val="009300E5"/>
    <w:rsid w:val="009302AA"/>
    <w:rsid w:val="0093051C"/>
    <w:rsid w:val="00930567"/>
    <w:rsid w:val="009305AD"/>
    <w:rsid w:val="00930630"/>
    <w:rsid w:val="009307C2"/>
    <w:rsid w:val="00930913"/>
    <w:rsid w:val="0093158D"/>
    <w:rsid w:val="00931786"/>
    <w:rsid w:val="00931898"/>
    <w:rsid w:val="009321AE"/>
    <w:rsid w:val="009325E4"/>
    <w:rsid w:val="00932CFF"/>
    <w:rsid w:val="00932EAA"/>
    <w:rsid w:val="00932EF5"/>
    <w:rsid w:val="00932F91"/>
    <w:rsid w:val="00933035"/>
    <w:rsid w:val="009337D3"/>
    <w:rsid w:val="00933F68"/>
    <w:rsid w:val="0093411B"/>
    <w:rsid w:val="00934170"/>
    <w:rsid w:val="00934511"/>
    <w:rsid w:val="0093493A"/>
    <w:rsid w:val="00934AC6"/>
    <w:rsid w:val="00934BAF"/>
    <w:rsid w:val="00934BF9"/>
    <w:rsid w:val="009351D3"/>
    <w:rsid w:val="009351E3"/>
    <w:rsid w:val="0093527C"/>
    <w:rsid w:val="00935675"/>
    <w:rsid w:val="009357FF"/>
    <w:rsid w:val="00935862"/>
    <w:rsid w:val="00936D73"/>
    <w:rsid w:val="00936FE4"/>
    <w:rsid w:val="00937274"/>
    <w:rsid w:val="0093737A"/>
    <w:rsid w:val="0093744A"/>
    <w:rsid w:val="00937928"/>
    <w:rsid w:val="00937A80"/>
    <w:rsid w:val="00937F5E"/>
    <w:rsid w:val="0094040B"/>
    <w:rsid w:val="00940DFA"/>
    <w:rsid w:val="009410A2"/>
    <w:rsid w:val="00941178"/>
    <w:rsid w:val="009413A3"/>
    <w:rsid w:val="009418A5"/>
    <w:rsid w:val="00941F1D"/>
    <w:rsid w:val="0094203B"/>
    <w:rsid w:val="00942091"/>
    <w:rsid w:val="009420D9"/>
    <w:rsid w:val="00942192"/>
    <w:rsid w:val="00942706"/>
    <w:rsid w:val="00942EC1"/>
    <w:rsid w:val="00942EE3"/>
    <w:rsid w:val="00943181"/>
    <w:rsid w:val="00943781"/>
    <w:rsid w:val="00943B68"/>
    <w:rsid w:val="00943E7E"/>
    <w:rsid w:val="00945C3A"/>
    <w:rsid w:val="00945D76"/>
    <w:rsid w:val="00945E38"/>
    <w:rsid w:val="0094698A"/>
    <w:rsid w:val="0094741D"/>
    <w:rsid w:val="00947893"/>
    <w:rsid w:val="00947CD3"/>
    <w:rsid w:val="00947E7A"/>
    <w:rsid w:val="00947F8A"/>
    <w:rsid w:val="00950062"/>
    <w:rsid w:val="00950862"/>
    <w:rsid w:val="0095090D"/>
    <w:rsid w:val="00951BC7"/>
    <w:rsid w:val="00951F07"/>
    <w:rsid w:val="0095237B"/>
    <w:rsid w:val="00952418"/>
    <w:rsid w:val="009527E6"/>
    <w:rsid w:val="00952853"/>
    <w:rsid w:val="00952970"/>
    <w:rsid w:val="00952B08"/>
    <w:rsid w:val="00953517"/>
    <w:rsid w:val="00953BF8"/>
    <w:rsid w:val="00953DBF"/>
    <w:rsid w:val="00953F4E"/>
    <w:rsid w:val="00954196"/>
    <w:rsid w:val="0095434B"/>
    <w:rsid w:val="009545A1"/>
    <w:rsid w:val="009547FE"/>
    <w:rsid w:val="00954818"/>
    <w:rsid w:val="009549A9"/>
    <w:rsid w:val="00954C99"/>
    <w:rsid w:val="009550B9"/>
    <w:rsid w:val="009550D7"/>
    <w:rsid w:val="00955340"/>
    <w:rsid w:val="009555C1"/>
    <w:rsid w:val="00955613"/>
    <w:rsid w:val="00955F18"/>
    <w:rsid w:val="0095665C"/>
    <w:rsid w:val="00956689"/>
    <w:rsid w:val="00957251"/>
    <w:rsid w:val="00957529"/>
    <w:rsid w:val="009577A1"/>
    <w:rsid w:val="009577E2"/>
    <w:rsid w:val="009579A6"/>
    <w:rsid w:val="009602C9"/>
    <w:rsid w:val="00960816"/>
    <w:rsid w:val="009608D3"/>
    <w:rsid w:val="00961433"/>
    <w:rsid w:val="0096194B"/>
    <w:rsid w:val="00961B16"/>
    <w:rsid w:val="0096230E"/>
    <w:rsid w:val="009623AD"/>
    <w:rsid w:val="00962756"/>
    <w:rsid w:val="00962A67"/>
    <w:rsid w:val="00962E71"/>
    <w:rsid w:val="00962E7F"/>
    <w:rsid w:val="00962F17"/>
    <w:rsid w:val="009630DF"/>
    <w:rsid w:val="009632F5"/>
    <w:rsid w:val="0096349B"/>
    <w:rsid w:val="00963781"/>
    <w:rsid w:val="00963790"/>
    <w:rsid w:val="00964280"/>
    <w:rsid w:val="009643F9"/>
    <w:rsid w:val="009645A9"/>
    <w:rsid w:val="00964967"/>
    <w:rsid w:val="0096512A"/>
    <w:rsid w:val="0096523B"/>
    <w:rsid w:val="00965CA9"/>
    <w:rsid w:val="00965E71"/>
    <w:rsid w:val="009667B3"/>
    <w:rsid w:val="00966837"/>
    <w:rsid w:val="00966F0E"/>
    <w:rsid w:val="0096714F"/>
    <w:rsid w:val="00967A17"/>
    <w:rsid w:val="00970185"/>
    <w:rsid w:val="0097062E"/>
    <w:rsid w:val="00971C7E"/>
    <w:rsid w:val="00972DFC"/>
    <w:rsid w:val="0097300C"/>
    <w:rsid w:val="009732E0"/>
    <w:rsid w:val="0097374F"/>
    <w:rsid w:val="00973D37"/>
    <w:rsid w:val="00973F12"/>
    <w:rsid w:val="00973FA9"/>
    <w:rsid w:val="00974683"/>
    <w:rsid w:val="0097470E"/>
    <w:rsid w:val="009747B6"/>
    <w:rsid w:val="0097481B"/>
    <w:rsid w:val="0097488B"/>
    <w:rsid w:val="00974BE0"/>
    <w:rsid w:val="00974D74"/>
    <w:rsid w:val="009754D7"/>
    <w:rsid w:val="00975538"/>
    <w:rsid w:val="009774BF"/>
    <w:rsid w:val="0097789F"/>
    <w:rsid w:val="00977DAE"/>
    <w:rsid w:val="009816AE"/>
    <w:rsid w:val="00981AC3"/>
    <w:rsid w:val="0098204D"/>
    <w:rsid w:val="00982175"/>
    <w:rsid w:val="00982D22"/>
    <w:rsid w:val="00982F76"/>
    <w:rsid w:val="00983410"/>
    <w:rsid w:val="009835BC"/>
    <w:rsid w:val="00983A74"/>
    <w:rsid w:val="00983BB2"/>
    <w:rsid w:val="00983D12"/>
    <w:rsid w:val="009845BB"/>
    <w:rsid w:val="00984684"/>
    <w:rsid w:val="00984E88"/>
    <w:rsid w:val="00985352"/>
    <w:rsid w:val="0098568E"/>
    <w:rsid w:val="009859DA"/>
    <w:rsid w:val="009869C9"/>
    <w:rsid w:val="00986C2B"/>
    <w:rsid w:val="0098723C"/>
    <w:rsid w:val="009873A9"/>
    <w:rsid w:val="00987583"/>
    <w:rsid w:val="00987936"/>
    <w:rsid w:val="009901D6"/>
    <w:rsid w:val="00990997"/>
    <w:rsid w:val="00990AC1"/>
    <w:rsid w:val="00990B01"/>
    <w:rsid w:val="00991171"/>
    <w:rsid w:val="00991A7E"/>
    <w:rsid w:val="009924E0"/>
    <w:rsid w:val="009926AF"/>
    <w:rsid w:val="00992E23"/>
    <w:rsid w:val="00992E57"/>
    <w:rsid w:val="009931CC"/>
    <w:rsid w:val="00993B19"/>
    <w:rsid w:val="00993E58"/>
    <w:rsid w:val="00993E61"/>
    <w:rsid w:val="00993F42"/>
    <w:rsid w:val="009945B5"/>
    <w:rsid w:val="00994A59"/>
    <w:rsid w:val="00994BAD"/>
    <w:rsid w:val="00994CF9"/>
    <w:rsid w:val="00994EB2"/>
    <w:rsid w:val="00995114"/>
    <w:rsid w:val="0099527A"/>
    <w:rsid w:val="0099546F"/>
    <w:rsid w:val="0099567B"/>
    <w:rsid w:val="00995EC2"/>
    <w:rsid w:val="00996108"/>
    <w:rsid w:val="0099679E"/>
    <w:rsid w:val="00996E5D"/>
    <w:rsid w:val="009977BA"/>
    <w:rsid w:val="009979C4"/>
    <w:rsid w:val="009979F9"/>
    <w:rsid w:val="009A01DD"/>
    <w:rsid w:val="009A0E31"/>
    <w:rsid w:val="009A118E"/>
    <w:rsid w:val="009A2DAF"/>
    <w:rsid w:val="009A30A6"/>
    <w:rsid w:val="009A329E"/>
    <w:rsid w:val="009A3D08"/>
    <w:rsid w:val="009A4279"/>
    <w:rsid w:val="009A4A70"/>
    <w:rsid w:val="009A6189"/>
    <w:rsid w:val="009A6258"/>
    <w:rsid w:val="009A6557"/>
    <w:rsid w:val="009A66C1"/>
    <w:rsid w:val="009A6CC8"/>
    <w:rsid w:val="009A71CB"/>
    <w:rsid w:val="009A71D4"/>
    <w:rsid w:val="009A77A6"/>
    <w:rsid w:val="009A7A3A"/>
    <w:rsid w:val="009A7A5C"/>
    <w:rsid w:val="009A7BB0"/>
    <w:rsid w:val="009A7C04"/>
    <w:rsid w:val="009A7C5F"/>
    <w:rsid w:val="009B0060"/>
    <w:rsid w:val="009B00AF"/>
    <w:rsid w:val="009B03F5"/>
    <w:rsid w:val="009B096B"/>
    <w:rsid w:val="009B0DD7"/>
    <w:rsid w:val="009B0EC3"/>
    <w:rsid w:val="009B1238"/>
    <w:rsid w:val="009B2820"/>
    <w:rsid w:val="009B28A2"/>
    <w:rsid w:val="009B2C2F"/>
    <w:rsid w:val="009B2D59"/>
    <w:rsid w:val="009B2D6A"/>
    <w:rsid w:val="009B2E0C"/>
    <w:rsid w:val="009B35B0"/>
    <w:rsid w:val="009B37C0"/>
    <w:rsid w:val="009B3AB0"/>
    <w:rsid w:val="009B3CFB"/>
    <w:rsid w:val="009B3FCE"/>
    <w:rsid w:val="009B4589"/>
    <w:rsid w:val="009B50C4"/>
    <w:rsid w:val="009B5127"/>
    <w:rsid w:val="009B5547"/>
    <w:rsid w:val="009B5698"/>
    <w:rsid w:val="009B56F1"/>
    <w:rsid w:val="009B570D"/>
    <w:rsid w:val="009B5B89"/>
    <w:rsid w:val="009B6ED5"/>
    <w:rsid w:val="009B70DC"/>
    <w:rsid w:val="009B7656"/>
    <w:rsid w:val="009B7821"/>
    <w:rsid w:val="009B7884"/>
    <w:rsid w:val="009B79BF"/>
    <w:rsid w:val="009B7D76"/>
    <w:rsid w:val="009B7F28"/>
    <w:rsid w:val="009B7F6C"/>
    <w:rsid w:val="009C0335"/>
    <w:rsid w:val="009C0679"/>
    <w:rsid w:val="009C0A2E"/>
    <w:rsid w:val="009C128A"/>
    <w:rsid w:val="009C14AE"/>
    <w:rsid w:val="009C1593"/>
    <w:rsid w:val="009C1889"/>
    <w:rsid w:val="009C1C13"/>
    <w:rsid w:val="009C25D9"/>
    <w:rsid w:val="009C2A74"/>
    <w:rsid w:val="009C2C05"/>
    <w:rsid w:val="009C2D8B"/>
    <w:rsid w:val="009C3109"/>
    <w:rsid w:val="009C322C"/>
    <w:rsid w:val="009C3338"/>
    <w:rsid w:val="009C366D"/>
    <w:rsid w:val="009C40CC"/>
    <w:rsid w:val="009C4173"/>
    <w:rsid w:val="009C43C1"/>
    <w:rsid w:val="009C43D3"/>
    <w:rsid w:val="009C457B"/>
    <w:rsid w:val="009C4F10"/>
    <w:rsid w:val="009C7850"/>
    <w:rsid w:val="009C7A9C"/>
    <w:rsid w:val="009C7E43"/>
    <w:rsid w:val="009D004F"/>
    <w:rsid w:val="009D00D5"/>
    <w:rsid w:val="009D0322"/>
    <w:rsid w:val="009D0538"/>
    <w:rsid w:val="009D07DD"/>
    <w:rsid w:val="009D0D21"/>
    <w:rsid w:val="009D0D61"/>
    <w:rsid w:val="009D0E38"/>
    <w:rsid w:val="009D10E7"/>
    <w:rsid w:val="009D14EE"/>
    <w:rsid w:val="009D182B"/>
    <w:rsid w:val="009D1CF9"/>
    <w:rsid w:val="009D2032"/>
    <w:rsid w:val="009D250D"/>
    <w:rsid w:val="009D26E1"/>
    <w:rsid w:val="009D28C5"/>
    <w:rsid w:val="009D312E"/>
    <w:rsid w:val="009D3AF4"/>
    <w:rsid w:val="009D416B"/>
    <w:rsid w:val="009D452F"/>
    <w:rsid w:val="009D46BE"/>
    <w:rsid w:val="009D48BB"/>
    <w:rsid w:val="009D4993"/>
    <w:rsid w:val="009D4A25"/>
    <w:rsid w:val="009D5097"/>
    <w:rsid w:val="009D50D9"/>
    <w:rsid w:val="009D5269"/>
    <w:rsid w:val="009D5F9B"/>
    <w:rsid w:val="009D650A"/>
    <w:rsid w:val="009D6942"/>
    <w:rsid w:val="009D7429"/>
    <w:rsid w:val="009D7818"/>
    <w:rsid w:val="009D7CB1"/>
    <w:rsid w:val="009E040F"/>
    <w:rsid w:val="009E0757"/>
    <w:rsid w:val="009E086C"/>
    <w:rsid w:val="009E0A4F"/>
    <w:rsid w:val="009E0FEC"/>
    <w:rsid w:val="009E1166"/>
    <w:rsid w:val="009E1792"/>
    <w:rsid w:val="009E250E"/>
    <w:rsid w:val="009E285F"/>
    <w:rsid w:val="009E28A8"/>
    <w:rsid w:val="009E2996"/>
    <w:rsid w:val="009E2D85"/>
    <w:rsid w:val="009E3AF4"/>
    <w:rsid w:val="009E3BB8"/>
    <w:rsid w:val="009E3E98"/>
    <w:rsid w:val="009E4114"/>
    <w:rsid w:val="009E4153"/>
    <w:rsid w:val="009E47AA"/>
    <w:rsid w:val="009E4D0C"/>
    <w:rsid w:val="009E51BB"/>
    <w:rsid w:val="009E52DB"/>
    <w:rsid w:val="009E584C"/>
    <w:rsid w:val="009E58C0"/>
    <w:rsid w:val="009E5928"/>
    <w:rsid w:val="009E5BC3"/>
    <w:rsid w:val="009E6002"/>
    <w:rsid w:val="009E6260"/>
    <w:rsid w:val="009E6400"/>
    <w:rsid w:val="009E7011"/>
    <w:rsid w:val="009E7144"/>
    <w:rsid w:val="009E7673"/>
    <w:rsid w:val="009E7823"/>
    <w:rsid w:val="009E79AF"/>
    <w:rsid w:val="009E7C7D"/>
    <w:rsid w:val="009E7D75"/>
    <w:rsid w:val="009F0BDA"/>
    <w:rsid w:val="009F0C18"/>
    <w:rsid w:val="009F137E"/>
    <w:rsid w:val="009F1E8A"/>
    <w:rsid w:val="009F21B8"/>
    <w:rsid w:val="009F21DC"/>
    <w:rsid w:val="009F2239"/>
    <w:rsid w:val="009F2531"/>
    <w:rsid w:val="009F2820"/>
    <w:rsid w:val="009F2B70"/>
    <w:rsid w:val="009F331B"/>
    <w:rsid w:val="009F34EC"/>
    <w:rsid w:val="009F37F3"/>
    <w:rsid w:val="009F3A6C"/>
    <w:rsid w:val="009F4023"/>
    <w:rsid w:val="009F40F7"/>
    <w:rsid w:val="009F4528"/>
    <w:rsid w:val="009F47E4"/>
    <w:rsid w:val="009F47F0"/>
    <w:rsid w:val="009F487B"/>
    <w:rsid w:val="009F4DFC"/>
    <w:rsid w:val="009F4F4F"/>
    <w:rsid w:val="009F4F50"/>
    <w:rsid w:val="009F50AE"/>
    <w:rsid w:val="009F52D6"/>
    <w:rsid w:val="009F5484"/>
    <w:rsid w:val="009F5543"/>
    <w:rsid w:val="009F5912"/>
    <w:rsid w:val="009F63F0"/>
    <w:rsid w:val="009F676D"/>
    <w:rsid w:val="009F691D"/>
    <w:rsid w:val="009F6C3D"/>
    <w:rsid w:val="009F711C"/>
    <w:rsid w:val="009F742A"/>
    <w:rsid w:val="009F79EA"/>
    <w:rsid w:val="009F7DBD"/>
    <w:rsid w:val="00A00361"/>
    <w:rsid w:val="00A010A3"/>
    <w:rsid w:val="00A0112A"/>
    <w:rsid w:val="00A012D1"/>
    <w:rsid w:val="00A01640"/>
    <w:rsid w:val="00A019B9"/>
    <w:rsid w:val="00A01C25"/>
    <w:rsid w:val="00A02026"/>
    <w:rsid w:val="00A02048"/>
    <w:rsid w:val="00A02051"/>
    <w:rsid w:val="00A022DD"/>
    <w:rsid w:val="00A02461"/>
    <w:rsid w:val="00A0295A"/>
    <w:rsid w:val="00A02D32"/>
    <w:rsid w:val="00A02D34"/>
    <w:rsid w:val="00A030EA"/>
    <w:rsid w:val="00A03389"/>
    <w:rsid w:val="00A0361C"/>
    <w:rsid w:val="00A03A10"/>
    <w:rsid w:val="00A03EDC"/>
    <w:rsid w:val="00A049DA"/>
    <w:rsid w:val="00A04D54"/>
    <w:rsid w:val="00A054B8"/>
    <w:rsid w:val="00A05751"/>
    <w:rsid w:val="00A062A5"/>
    <w:rsid w:val="00A06A99"/>
    <w:rsid w:val="00A06B0B"/>
    <w:rsid w:val="00A070F6"/>
    <w:rsid w:val="00A0762B"/>
    <w:rsid w:val="00A078B6"/>
    <w:rsid w:val="00A07D13"/>
    <w:rsid w:val="00A07EFD"/>
    <w:rsid w:val="00A1079A"/>
    <w:rsid w:val="00A11213"/>
    <w:rsid w:val="00A1142F"/>
    <w:rsid w:val="00A1153E"/>
    <w:rsid w:val="00A117F2"/>
    <w:rsid w:val="00A118CE"/>
    <w:rsid w:val="00A121B9"/>
    <w:rsid w:val="00A13231"/>
    <w:rsid w:val="00A133F5"/>
    <w:rsid w:val="00A1357E"/>
    <w:rsid w:val="00A13693"/>
    <w:rsid w:val="00A143E7"/>
    <w:rsid w:val="00A149B5"/>
    <w:rsid w:val="00A152D9"/>
    <w:rsid w:val="00A1563F"/>
    <w:rsid w:val="00A1599A"/>
    <w:rsid w:val="00A160E5"/>
    <w:rsid w:val="00A160EF"/>
    <w:rsid w:val="00A16113"/>
    <w:rsid w:val="00A16777"/>
    <w:rsid w:val="00A17A5C"/>
    <w:rsid w:val="00A17FC3"/>
    <w:rsid w:val="00A20495"/>
    <w:rsid w:val="00A20557"/>
    <w:rsid w:val="00A209FF"/>
    <w:rsid w:val="00A2105F"/>
    <w:rsid w:val="00A21396"/>
    <w:rsid w:val="00A2193B"/>
    <w:rsid w:val="00A21BB3"/>
    <w:rsid w:val="00A21D42"/>
    <w:rsid w:val="00A21EC3"/>
    <w:rsid w:val="00A21F16"/>
    <w:rsid w:val="00A2206C"/>
    <w:rsid w:val="00A2231E"/>
    <w:rsid w:val="00A22686"/>
    <w:rsid w:val="00A2285F"/>
    <w:rsid w:val="00A22A45"/>
    <w:rsid w:val="00A22ADB"/>
    <w:rsid w:val="00A22ED7"/>
    <w:rsid w:val="00A231CF"/>
    <w:rsid w:val="00A2367D"/>
    <w:rsid w:val="00A2376C"/>
    <w:rsid w:val="00A23AB4"/>
    <w:rsid w:val="00A23B03"/>
    <w:rsid w:val="00A23B4C"/>
    <w:rsid w:val="00A23E90"/>
    <w:rsid w:val="00A244C3"/>
    <w:rsid w:val="00A247E0"/>
    <w:rsid w:val="00A24978"/>
    <w:rsid w:val="00A249F0"/>
    <w:rsid w:val="00A256BB"/>
    <w:rsid w:val="00A25A12"/>
    <w:rsid w:val="00A25EC8"/>
    <w:rsid w:val="00A26750"/>
    <w:rsid w:val="00A2699B"/>
    <w:rsid w:val="00A269B1"/>
    <w:rsid w:val="00A26AF9"/>
    <w:rsid w:val="00A26C27"/>
    <w:rsid w:val="00A26CB9"/>
    <w:rsid w:val="00A26DB1"/>
    <w:rsid w:val="00A27103"/>
    <w:rsid w:val="00A27215"/>
    <w:rsid w:val="00A274FE"/>
    <w:rsid w:val="00A27518"/>
    <w:rsid w:val="00A27967"/>
    <w:rsid w:val="00A27FC3"/>
    <w:rsid w:val="00A301A9"/>
    <w:rsid w:val="00A3054C"/>
    <w:rsid w:val="00A3110C"/>
    <w:rsid w:val="00A31113"/>
    <w:rsid w:val="00A31CD5"/>
    <w:rsid w:val="00A32764"/>
    <w:rsid w:val="00A32D9B"/>
    <w:rsid w:val="00A3348A"/>
    <w:rsid w:val="00A3362A"/>
    <w:rsid w:val="00A3369B"/>
    <w:rsid w:val="00A33846"/>
    <w:rsid w:val="00A33CCA"/>
    <w:rsid w:val="00A3447C"/>
    <w:rsid w:val="00A34538"/>
    <w:rsid w:val="00A3472C"/>
    <w:rsid w:val="00A348C0"/>
    <w:rsid w:val="00A35452"/>
    <w:rsid w:val="00A3567A"/>
    <w:rsid w:val="00A35706"/>
    <w:rsid w:val="00A35852"/>
    <w:rsid w:val="00A3597D"/>
    <w:rsid w:val="00A35A3D"/>
    <w:rsid w:val="00A365D3"/>
    <w:rsid w:val="00A36F9A"/>
    <w:rsid w:val="00A37E82"/>
    <w:rsid w:val="00A400B9"/>
    <w:rsid w:val="00A404D5"/>
    <w:rsid w:val="00A40663"/>
    <w:rsid w:val="00A40A87"/>
    <w:rsid w:val="00A40D7F"/>
    <w:rsid w:val="00A4101D"/>
    <w:rsid w:val="00A41381"/>
    <w:rsid w:val="00A413CE"/>
    <w:rsid w:val="00A41A67"/>
    <w:rsid w:val="00A4230F"/>
    <w:rsid w:val="00A42596"/>
    <w:rsid w:val="00A426A4"/>
    <w:rsid w:val="00A4289C"/>
    <w:rsid w:val="00A42BA9"/>
    <w:rsid w:val="00A42CAD"/>
    <w:rsid w:val="00A43A92"/>
    <w:rsid w:val="00A43D1A"/>
    <w:rsid w:val="00A43EA8"/>
    <w:rsid w:val="00A43F7C"/>
    <w:rsid w:val="00A4425B"/>
    <w:rsid w:val="00A4428C"/>
    <w:rsid w:val="00A443FB"/>
    <w:rsid w:val="00A4459D"/>
    <w:rsid w:val="00A44E64"/>
    <w:rsid w:val="00A44F96"/>
    <w:rsid w:val="00A44FD3"/>
    <w:rsid w:val="00A459A9"/>
    <w:rsid w:val="00A4616C"/>
    <w:rsid w:val="00A46876"/>
    <w:rsid w:val="00A471E4"/>
    <w:rsid w:val="00A47528"/>
    <w:rsid w:val="00A478B5"/>
    <w:rsid w:val="00A47A1F"/>
    <w:rsid w:val="00A47C6D"/>
    <w:rsid w:val="00A47E48"/>
    <w:rsid w:val="00A5192C"/>
    <w:rsid w:val="00A51ABE"/>
    <w:rsid w:val="00A51FFD"/>
    <w:rsid w:val="00A52EA3"/>
    <w:rsid w:val="00A52F62"/>
    <w:rsid w:val="00A5348B"/>
    <w:rsid w:val="00A53876"/>
    <w:rsid w:val="00A54019"/>
    <w:rsid w:val="00A540B8"/>
    <w:rsid w:val="00A542F7"/>
    <w:rsid w:val="00A55576"/>
    <w:rsid w:val="00A559A2"/>
    <w:rsid w:val="00A55FEE"/>
    <w:rsid w:val="00A56089"/>
    <w:rsid w:val="00A5637C"/>
    <w:rsid w:val="00A564AF"/>
    <w:rsid w:val="00A566F3"/>
    <w:rsid w:val="00A56929"/>
    <w:rsid w:val="00A56F5F"/>
    <w:rsid w:val="00A57A72"/>
    <w:rsid w:val="00A57C85"/>
    <w:rsid w:val="00A57D0A"/>
    <w:rsid w:val="00A57E07"/>
    <w:rsid w:val="00A6002D"/>
    <w:rsid w:val="00A604BF"/>
    <w:rsid w:val="00A60DC0"/>
    <w:rsid w:val="00A60F79"/>
    <w:rsid w:val="00A61188"/>
    <w:rsid w:val="00A6172A"/>
    <w:rsid w:val="00A61945"/>
    <w:rsid w:val="00A61B2C"/>
    <w:rsid w:val="00A61BF9"/>
    <w:rsid w:val="00A62335"/>
    <w:rsid w:val="00A62856"/>
    <w:rsid w:val="00A62B7E"/>
    <w:rsid w:val="00A62DAC"/>
    <w:rsid w:val="00A62F1B"/>
    <w:rsid w:val="00A63145"/>
    <w:rsid w:val="00A638D6"/>
    <w:rsid w:val="00A63A13"/>
    <w:rsid w:val="00A63E85"/>
    <w:rsid w:val="00A6404F"/>
    <w:rsid w:val="00A64ADD"/>
    <w:rsid w:val="00A64F0C"/>
    <w:rsid w:val="00A65F73"/>
    <w:rsid w:val="00A660D2"/>
    <w:rsid w:val="00A6640D"/>
    <w:rsid w:val="00A66454"/>
    <w:rsid w:val="00A66BAE"/>
    <w:rsid w:val="00A66D6B"/>
    <w:rsid w:val="00A673EA"/>
    <w:rsid w:val="00A67648"/>
    <w:rsid w:val="00A67740"/>
    <w:rsid w:val="00A67954"/>
    <w:rsid w:val="00A70CFD"/>
    <w:rsid w:val="00A70F06"/>
    <w:rsid w:val="00A719F1"/>
    <w:rsid w:val="00A71A1B"/>
    <w:rsid w:val="00A71DCB"/>
    <w:rsid w:val="00A71E44"/>
    <w:rsid w:val="00A71E55"/>
    <w:rsid w:val="00A71F58"/>
    <w:rsid w:val="00A720FA"/>
    <w:rsid w:val="00A720FC"/>
    <w:rsid w:val="00A7261A"/>
    <w:rsid w:val="00A727FE"/>
    <w:rsid w:val="00A72EB9"/>
    <w:rsid w:val="00A73096"/>
    <w:rsid w:val="00A732CC"/>
    <w:rsid w:val="00A7346A"/>
    <w:rsid w:val="00A737C2"/>
    <w:rsid w:val="00A7390A"/>
    <w:rsid w:val="00A73A01"/>
    <w:rsid w:val="00A73A7D"/>
    <w:rsid w:val="00A73F2F"/>
    <w:rsid w:val="00A73F42"/>
    <w:rsid w:val="00A73FC8"/>
    <w:rsid w:val="00A745E9"/>
    <w:rsid w:val="00A74B49"/>
    <w:rsid w:val="00A752BF"/>
    <w:rsid w:val="00A753FB"/>
    <w:rsid w:val="00A759B1"/>
    <w:rsid w:val="00A75B5B"/>
    <w:rsid w:val="00A76024"/>
    <w:rsid w:val="00A76955"/>
    <w:rsid w:val="00A76D3C"/>
    <w:rsid w:val="00A76EE4"/>
    <w:rsid w:val="00A771ED"/>
    <w:rsid w:val="00A77434"/>
    <w:rsid w:val="00A77AE3"/>
    <w:rsid w:val="00A802B6"/>
    <w:rsid w:val="00A804B4"/>
    <w:rsid w:val="00A80504"/>
    <w:rsid w:val="00A805F5"/>
    <w:rsid w:val="00A80992"/>
    <w:rsid w:val="00A80AD8"/>
    <w:rsid w:val="00A80B3D"/>
    <w:rsid w:val="00A81280"/>
    <w:rsid w:val="00A812F1"/>
    <w:rsid w:val="00A81551"/>
    <w:rsid w:val="00A81775"/>
    <w:rsid w:val="00A81867"/>
    <w:rsid w:val="00A81A82"/>
    <w:rsid w:val="00A81F3B"/>
    <w:rsid w:val="00A82502"/>
    <w:rsid w:val="00A82766"/>
    <w:rsid w:val="00A82857"/>
    <w:rsid w:val="00A839BC"/>
    <w:rsid w:val="00A83A13"/>
    <w:rsid w:val="00A83D01"/>
    <w:rsid w:val="00A83D55"/>
    <w:rsid w:val="00A84234"/>
    <w:rsid w:val="00A848E8"/>
    <w:rsid w:val="00A848EA"/>
    <w:rsid w:val="00A85150"/>
    <w:rsid w:val="00A859EE"/>
    <w:rsid w:val="00A85EE4"/>
    <w:rsid w:val="00A8697F"/>
    <w:rsid w:val="00A86C3E"/>
    <w:rsid w:val="00A87521"/>
    <w:rsid w:val="00A901FF"/>
    <w:rsid w:val="00A9026A"/>
    <w:rsid w:val="00A904F4"/>
    <w:rsid w:val="00A905A8"/>
    <w:rsid w:val="00A9081F"/>
    <w:rsid w:val="00A908F4"/>
    <w:rsid w:val="00A91123"/>
    <w:rsid w:val="00A91582"/>
    <w:rsid w:val="00A91648"/>
    <w:rsid w:val="00A9178F"/>
    <w:rsid w:val="00A91B10"/>
    <w:rsid w:val="00A91D0F"/>
    <w:rsid w:val="00A91E3D"/>
    <w:rsid w:val="00A922D9"/>
    <w:rsid w:val="00A92725"/>
    <w:rsid w:val="00A92795"/>
    <w:rsid w:val="00A92F48"/>
    <w:rsid w:val="00A93175"/>
    <w:rsid w:val="00A933F9"/>
    <w:rsid w:val="00A93498"/>
    <w:rsid w:val="00A93938"/>
    <w:rsid w:val="00A93B4D"/>
    <w:rsid w:val="00A93D2C"/>
    <w:rsid w:val="00A9438A"/>
    <w:rsid w:val="00A944B3"/>
    <w:rsid w:val="00A944D0"/>
    <w:rsid w:val="00A9456A"/>
    <w:rsid w:val="00A94863"/>
    <w:rsid w:val="00A95434"/>
    <w:rsid w:val="00A958FC"/>
    <w:rsid w:val="00A95BD4"/>
    <w:rsid w:val="00A9703E"/>
    <w:rsid w:val="00A97363"/>
    <w:rsid w:val="00A97939"/>
    <w:rsid w:val="00A97B3B"/>
    <w:rsid w:val="00A97D22"/>
    <w:rsid w:val="00AA00B1"/>
    <w:rsid w:val="00AA077C"/>
    <w:rsid w:val="00AA0A5B"/>
    <w:rsid w:val="00AA0CF7"/>
    <w:rsid w:val="00AA1433"/>
    <w:rsid w:val="00AA15D5"/>
    <w:rsid w:val="00AA1C23"/>
    <w:rsid w:val="00AA1E5D"/>
    <w:rsid w:val="00AA1E6D"/>
    <w:rsid w:val="00AA2AC5"/>
    <w:rsid w:val="00AA32B9"/>
    <w:rsid w:val="00AA3354"/>
    <w:rsid w:val="00AA35B6"/>
    <w:rsid w:val="00AA3A14"/>
    <w:rsid w:val="00AA3BF2"/>
    <w:rsid w:val="00AA42E0"/>
    <w:rsid w:val="00AA4739"/>
    <w:rsid w:val="00AA4A79"/>
    <w:rsid w:val="00AA4EEA"/>
    <w:rsid w:val="00AA5561"/>
    <w:rsid w:val="00AA5784"/>
    <w:rsid w:val="00AA5A0A"/>
    <w:rsid w:val="00AA5B00"/>
    <w:rsid w:val="00AA6087"/>
    <w:rsid w:val="00AA608F"/>
    <w:rsid w:val="00AA6253"/>
    <w:rsid w:val="00AA62AF"/>
    <w:rsid w:val="00AA63B3"/>
    <w:rsid w:val="00AA6648"/>
    <w:rsid w:val="00AA67A6"/>
    <w:rsid w:val="00AA7354"/>
    <w:rsid w:val="00AA777E"/>
    <w:rsid w:val="00AB004B"/>
    <w:rsid w:val="00AB02A2"/>
    <w:rsid w:val="00AB0A4E"/>
    <w:rsid w:val="00AB0C11"/>
    <w:rsid w:val="00AB1A6F"/>
    <w:rsid w:val="00AB2140"/>
    <w:rsid w:val="00AB24CF"/>
    <w:rsid w:val="00AB26EE"/>
    <w:rsid w:val="00AB2713"/>
    <w:rsid w:val="00AB2FAB"/>
    <w:rsid w:val="00AB3028"/>
    <w:rsid w:val="00AB35C8"/>
    <w:rsid w:val="00AB3688"/>
    <w:rsid w:val="00AB4081"/>
    <w:rsid w:val="00AB417B"/>
    <w:rsid w:val="00AB41E9"/>
    <w:rsid w:val="00AB4378"/>
    <w:rsid w:val="00AB49D1"/>
    <w:rsid w:val="00AB4CA9"/>
    <w:rsid w:val="00AB52EB"/>
    <w:rsid w:val="00AB577D"/>
    <w:rsid w:val="00AB57AB"/>
    <w:rsid w:val="00AB5D93"/>
    <w:rsid w:val="00AB652A"/>
    <w:rsid w:val="00AB664E"/>
    <w:rsid w:val="00AB6804"/>
    <w:rsid w:val="00AB6807"/>
    <w:rsid w:val="00AB6D33"/>
    <w:rsid w:val="00AB7269"/>
    <w:rsid w:val="00AB7307"/>
    <w:rsid w:val="00AB77E2"/>
    <w:rsid w:val="00AB7928"/>
    <w:rsid w:val="00AB7C81"/>
    <w:rsid w:val="00AB7F88"/>
    <w:rsid w:val="00AC024A"/>
    <w:rsid w:val="00AC0548"/>
    <w:rsid w:val="00AC0E90"/>
    <w:rsid w:val="00AC38BC"/>
    <w:rsid w:val="00AC398A"/>
    <w:rsid w:val="00AC4333"/>
    <w:rsid w:val="00AC4E98"/>
    <w:rsid w:val="00AC5104"/>
    <w:rsid w:val="00AC572C"/>
    <w:rsid w:val="00AC5846"/>
    <w:rsid w:val="00AC5BFF"/>
    <w:rsid w:val="00AC6066"/>
    <w:rsid w:val="00AC685C"/>
    <w:rsid w:val="00AC6962"/>
    <w:rsid w:val="00AC6E0A"/>
    <w:rsid w:val="00AC71C6"/>
    <w:rsid w:val="00AC73E6"/>
    <w:rsid w:val="00AC7648"/>
    <w:rsid w:val="00AC791C"/>
    <w:rsid w:val="00AD08F1"/>
    <w:rsid w:val="00AD0FB2"/>
    <w:rsid w:val="00AD15EA"/>
    <w:rsid w:val="00AD182A"/>
    <w:rsid w:val="00AD1AA6"/>
    <w:rsid w:val="00AD217D"/>
    <w:rsid w:val="00AD2240"/>
    <w:rsid w:val="00AD22CF"/>
    <w:rsid w:val="00AD2608"/>
    <w:rsid w:val="00AD2740"/>
    <w:rsid w:val="00AD2882"/>
    <w:rsid w:val="00AD2C6E"/>
    <w:rsid w:val="00AD2EFC"/>
    <w:rsid w:val="00AD31C0"/>
    <w:rsid w:val="00AD3E28"/>
    <w:rsid w:val="00AD42E7"/>
    <w:rsid w:val="00AD4489"/>
    <w:rsid w:val="00AD4ECB"/>
    <w:rsid w:val="00AD4FC3"/>
    <w:rsid w:val="00AD5001"/>
    <w:rsid w:val="00AD5520"/>
    <w:rsid w:val="00AD5C84"/>
    <w:rsid w:val="00AD60F3"/>
    <w:rsid w:val="00AD6EEC"/>
    <w:rsid w:val="00AD6F35"/>
    <w:rsid w:val="00AD7057"/>
    <w:rsid w:val="00AD7447"/>
    <w:rsid w:val="00AD775F"/>
    <w:rsid w:val="00AD77B4"/>
    <w:rsid w:val="00AD7B8D"/>
    <w:rsid w:val="00AD7C4B"/>
    <w:rsid w:val="00AD7E71"/>
    <w:rsid w:val="00AE07B1"/>
    <w:rsid w:val="00AE19CB"/>
    <w:rsid w:val="00AE1E3C"/>
    <w:rsid w:val="00AE25C7"/>
    <w:rsid w:val="00AE2ABF"/>
    <w:rsid w:val="00AE2E25"/>
    <w:rsid w:val="00AE3163"/>
    <w:rsid w:val="00AE3226"/>
    <w:rsid w:val="00AE327A"/>
    <w:rsid w:val="00AE32D1"/>
    <w:rsid w:val="00AE33B3"/>
    <w:rsid w:val="00AE394C"/>
    <w:rsid w:val="00AE3CA6"/>
    <w:rsid w:val="00AE3D81"/>
    <w:rsid w:val="00AE3E70"/>
    <w:rsid w:val="00AE42D9"/>
    <w:rsid w:val="00AE4911"/>
    <w:rsid w:val="00AE4B96"/>
    <w:rsid w:val="00AE53FA"/>
    <w:rsid w:val="00AE5472"/>
    <w:rsid w:val="00AE5726"/>
    <w:rsid w:val="00AE5772"/>
    <w:rsid w:val="00AE5790"/>
    <w:rsid w:val="00AE5D5A"/>
    <w:rsid w:val="00AE5EF5"/>
    <w:rsid w:val="00AE5F47"/>
    <w:rsid w:val="00AE6089"/>
    <w:rsid w:val="00AE66AC"/>
    <w:rsid w:val="00AE699F"/>
    <w:rsid w:val="00AE7108"/>
    <w:rsid w:val="00AE7547"/>
    <w:rsid w:val="00AE780F"/>
    <w:rsid w:val="00AE7A0B"/>
    <w:rsid w:val="00AE7D6F"/>
    <w:rsid w:val="00AE7F5D"/>
    <w:rsid w:val="00AF040C"/>
    <w:rsid w:val="00AF043B"/>
    <w:rsid w:val="00AF08DD"/>
    <w:rsid w:val="00AF0FD6"/>
    <w:rsid w:val="00AF16C2"/>
    <w:rsid w:val="00AF1A72"/>
    <w:rsid w:val="00AF1D3E"/>
    <w:rsid w:val="00AF21FA"/>
    <w:rsid w:val="00AF22FE"/>
    <w:rsid w:val="00AF25EC"/>
    <w:rsid w:val="00AF26A1"/>
    <w:rsid w:val="00AF33AF"/>
    <w:rsid w:val="00AF4257"/>
    <w:rsid w:val="00AF522B"/>
    <w:rsid w:val="00AF5938"/>
    <w:rsid w:val="00AF59EA"/>
    <w:rsid w:val="00AF5C3E"/>
    <w:rsid w:val="00AF6CF0"/>
    <w:rsid w:val="00AF6E6B"/>
    <w:rsid w:val="00AF6FF2"/>
    <w:rsid w:val="00AF7339"/>
    <w:rsid w:val="00AF7EAC"/>
    <w:rsid w:val="00AF7F23"/>
    <w:rsid w:val="00B003BB"/>
    <w:rsid w:val="00B008DF"/>
    <w:rsid w:val="00B009E0"/>
    <w:rsid w:val="00B011F5"/>
    <w:rsid w:val="00B018CB"/>
    <w:rsid w:val="00B018E7"/>
    <w:rsid w:val="00B01E2B"/>
    <w:rsid w:val="00B02696"/>
    <w:rsid w:val="00B0291B"/>
    <w:rsid w:val="00B02A34"/>
    <w:rsid w:val="00B03122"/>
    <w:rsid w:val="00B03154"/>
    <w:rsid w:val="00B031E8"/>
    <w:rsid w:val="00B0344B"/>
    <w:rsid w:val="00B035BB"/>
    <w:rsid w:val="00B03956"/>
    <w:rsid w:val="00B03E74"/>
    <w:rsid w:val="00B03F98"/>
    <w:rsid w:val="00B04901"/>
    <w:rsid w:val="00B04C26"/>
    <w:rsid w:val="00B04D9B"/>
    <w:rsid w:val="00B0551B"/>
    <w:rsid w:val="00B05CA8"/>
    <w:rsid w:val="00B05E3D"/>
    <w:rsid w:val="00B06317"/>
    <w:rsid w:val="00B06379"/>
    <w:rsid w:val="00B06654"/>
    <w:rsid w:val="00B07064"/>
    <w:rsid w:val="00B071BC"/>
    <w:rsid w:val="00B072B7"/>
    <w:rsid w:val="00B07843"/>
    <w:rsid w:val="00B07D0E"/>
    <w:rsid w:val="00B101E5"/>
    <w:rsid w:val="00B10801"/>
    <w:rsid w:val="00B108A3"/>
    <w:rsid w:val="00B108BB"/>
    <w:rsid w:val="00B118C0"/>
    <w:rsid w:val="00B11D34"/>
    <w:rsid w:val="00B12546"/>
    <w:rsid w:val="00B12683"/>
    <w:rsid w:val="00B12BBA"/>
    <w:rsid w:val="00B12E6F"/>
    <w:rsid w:val="00B137B7"/>
    <w:rsid w:val="00B138F1"/>
    <w:rsid w:val="00B13CE0"/>
    <w:rsid w:val="00B1461B"/>
    <w:rsid w:val="00B149ED"/>
    <w:rsid w:val="00B14D14"/>
    <w:rsid w:val="00B151A5"/>
    <w:rsid w:val="00B1525D"/>
    <w:rsid w:val="00B1526E"/>
    <w:rsid w:val="00B15339"/>
    <w:rsid w:val="00B154C0"/>
    <w:rsid w:val="00B15681"/>
    <w:rsid w:val="00B16200"/>
    <w:rsid w:val="00B16377"/>
    <w:rsid w:val="00B16CEE"/>
    <w:rsid w:val="00B170C3"/>
    <w:rsid w:val="00B179CC"/>
    <w:rsid w:val="00B17E53"/>
    <w:rsid w:val="00B2026C"/>
    <w:rsid w:val="00B21301"/>
    <w:rsid w:val="00B214C7"/>
    <w:rsid w:val="00B2169C"/>
    <w:rsid w:val="00B21964"/>
    <w:rsid w:val="00B21C70"/>
    <w:rsid w:val="00B226EC"/>
    <w:rsid w:val="00B22A74"/>
    <w:rsid w:val="00B22BE1"/>
    <w:rsid w:val="00B22C5B"/>
    <w:rsid w:val="00B23201"/>
    <w:rsid w:val="00B23724"/>
    <w:rsid w:val="00B23917"/>
    <w:rsid w:val="00B23E4D"/>
    <w:rsid w:val="00B24DD0"/>
    <w:rsid w:val="00B250AA"/>
    <w:rsid w:val="00B25514"/>
    <w:rsid w:val="00B2552A"/>
    <w:rsid w:val="00B258D0"/>
    <w:rsid w:val="00B2646F"/>
    <w:rsid w:val="00B2669A"/>
    <w:rsid w:val="00B26FB3"/>
    <w:rsid w:val="00B274DB"/>
    <w:rsid w:val="00B27743"/>
    <w:rsid w:val="00B27884"/>
    <w:rsid w:val="00B27AB0"/>
    <w:rsid w:val="00B27C53"/>
    <w:rsid w:val="00B27DDF"/>
    <w:rsid w:val="00B309FA"/>
    <w:rsid w:val="00B30EDF"/>
    <w:rsid w:val="00B30F73"/>
    <w:rsid w:val="00B313E5"/>
    <w:rsid w:val="00B316BA"/>
    <w:rsid w:val="00B318DD"/>
    <w:rsid w:val="00B31AA4"/>
    <w:rsid w:val="00B31ABC"/>
    <w:rsid w:val="00B31F86"/>
    <w:rsid w:val="00B31FD9"/>
    <w:rsid w:val="00B32097"/>
    <w:rsid w:val="00B32386"/>
    <w:rsid w:val="00B32747"/>
    <w:rsid w:val="00B32D4F"/>
    <w:rsid w:val="00B32F75"/>
    <w:rsid w:val="00B33726"/>
    <w:rsid w:val="00B33E94"/>
    <w:rsid w:val="00B340DF"/>
    <w:rsid w:val="00B3440F"/>
    <w:rsid w:val="00B3443D"/>
    <w:rsid w:val="00B34673"/>
    <w:rsid w:val="00B347DF"/>
    <w:rsid w:val="00B34855"/>
    <w:rsid w:val="00B35553"/>
    <w:rsid w:val="00B35670"/>
    <w:rsid w:val="00B35E85"/>
    <w:rsid w:val="00B35E9E"/>
    <w:rsid w:val="00B360E9"/>
    <w:rsid w:val="00B36981"/>
    <w:rsid w:val="00B371A8"/>
    <w:rsid w:val="00B373C8"/>
    <w:rsid w:val="00B37781"/>
    <w:rsid w:val="00B379B6"/>
    <w:rsid w:val="00B400BF"/>
    <w:rsid w:val="00B40135"/>
    <w:rsid w:val="00B40156"/>
    <w:rsid w:val="00B401ED"/>
    <w:rsid w:val="00B41484"/>
    <w:rsid w:val="00B41E5D"/>
    <w:rsid w:val="00B422AA"/>
    <w:rsid w:val="00B4244D"/>
    <w:rsid w:val="00B42555"/>
    <w:rsid w:val="00B42762"/>
    <w:rsid w:val="00B427DD"/>
    <w:rsid w:val="00B43519"/>
    <w:rsid w:val="00B436E4"/>
    <w:rsid w:val="00B43816"/>
    <w:rsid w:val="00B43866"/>
    <w:rsid w:val="00B43A44"/>
    <w:rsid w:val="00B43C17"/>
    <w:rsid w:val="00B4430D"/>
    <w:rsid w:val="00B4435B"/>
    <w:rsid w:val="00B44809"/>
    <w:rsid w:val="00B448AA"/>
    <w:rsid w:val="00B44AB1"/>
    <w:rsid w:val="00B44CDE"/>
    <w:rsid w:val="00B44FD6"/>
    <w:rsid w:val="00B453FC"/>
    <w:rsid w:val="00B454A4"/>
    <w:rsid w:val="00B46008"/>
    <w:rsid w:val="00B462CA"/>
    <w:rsid w:val="00B47283"/>
    <w:rsid w:val="00B501BF"/>
    <w:rsid w:val="00B507FB"/>
    <w:rsid w:val="00B5088D"/>
    <w:rsid w:val="00B50BF5"/>
    <w:rsid w:val="00B50D3E"/>
    <w:rsid w:val="00B50F4B"/>
    <w:rsid w:val="00B510DE"/>
    <w:rsid w:val="00B51A1B"/>
    <w:rsid w:val="00B520B5"/>
    <w:rsid w:val="00B520D6"/>
    <w:rsid w:val="00B520E1"/>
    <w:rsid w:val="00B525DF"/>
    <w:rsid w:val="00B52A83"/>
    <w:rsid w:val="00B52B1B"/>
    <w:rsid w:val="00B52C8D"/>
    <w:rsid w:val="00B52D66"/>
    <w:rsid w:val="00B5316A"/>
    <w:rsid w:val="00B534CD"/>
    <w:rsid w:val="00B54074"/>
    <w:rsid w:val="00B5556F"/>
    <w:rsid w:val="00B55C55"/>
    <w:rsid w:val="00B55F97"/>
    <w:rsid w:val="00B5625D"/>
    <w:rsid w:val="00B56309"/>
    <w:rsid w:val="00B566AD"/>
    <w:rsid w:val="00B56747"/>
    <w:rsid w:val="00B567D3"/>
    <w:rsid w:val="00B56CC1"/>
    <w:rsid w:val="00B56D3D"/>
    <w:rsid w:val="00B5728F"/>
    <w:rsid w:val="00B572A0"/>
    <w:rsid w:val="00B57637"/>
    <w:rsid w:val="00B57EE3"/>
    <w:rsid w:val="00B57F37"/>
    <w:rsid w:val="00B601E3"/>
    <w:rsid w:val="00B601FD"/>
    <w:rsid w:val="00B606EF"/>
    <w:rsid w:val="00B60EBF"/>
    <w:rsid w:val="00B610D6"/>
    <w:rsid w:val="00B615B6"/>
    <w:rsid w:val="00B618DA"/>
    <w:rsid w:val="00B61B71"/>
    <w:rsid w:val="00B62A5C"/>
    <w:rsid w:val="00B634AC"/>
    <w:rsid w:val="00B63A07"/>
    <w:rsid w:val="00B63B97"/>
    <w:rsid w:val="00B63EAB"/>
    <w:rsid w:val="00B63F58"/>
    <w:rsid w:val="00B63FE7"/>
    <w:rsid w:val="00B64219"/>
    <w:rsid w:val="00B64589"/>
    <w:rsid w:val="00B64942"/>
    <w:rsid w:val="00B649D9"/>
    <w:rsid w:val="00B64B39"/>
    <w:rsid w:val="00B64BA5"/>
    <w:rsid w:val="00B65497"/>
    <w:rsid w:val="00B65AAA"/>
    <w:rsid w:val="00B65B3E"/>
    <w:rsid w:val="00B66018"/>
    <w:rsid w:val="00B6630A"/>
    <w:rsid w:val="00B66481"/>
    <w:rsid w:val="00B66529"/>
    <w:rsid w:val="00B66729"/>
    <w:rsid w:val="00B6683C"/>
    <w:rsid w:val="00B66C94"/>
    <w:rsid w:val="00B66E3C"/>
    <w:rsid w:val="00B6704E"/>
    <w:rsid w:val="00B67061"/>
    <w:rsid w:val="00B67393"/>
    <w:rsid w:val="00B67F64"/>
    <w:rsid w:val="00B70809"/>
    <w:rsid w:val="00B70BE1"/>
    <w:rsid w:val="00B70ED0"/>
    <w:rsid w:val="00B70EFC"/>
    <w:rsid w:val="00B7138D"/>
    <w:rsid w:val="00B717F6"/>
    <w:rsid w:val="00B71DBF"/>
    <w:rsid w:val="00B72276"/>
    <w:rsid w:val="00B727C5"/>
    <w:rsid w:val="00B73285"/>
    <w:rsid w:val="00B732AC"/>
    <w:rsid w:val="00B73948"/>
    <w:rsid w:val="00B74082"/>
    <w:rsid w:val="00B744E6"/>
    <w:rsid w:val="00B74B90"/>
    <w:rsid w:val="00B74C23"/>
    <w:rsid w:val="00B75243"/>
    <w:rsid w:val="00B75499"/>
    <w:rsid w:val="00B7565B"/>
    <w:rsid w:val="00B756A8"/>
    <w:rsid w:val="00B759E6"/>
    <w:rsid w:val="00B75AB0"/>
    <w:rsid w:val="00B75E89"/>
    <w:rsid w:val="00B764F7"/>
    <w:rsid w:val="00B76582"/>
    <w:rsid w:val="00B76751"/>
    <w:rsid w:val="00B76799"/>
    <w:rsid w:val="00B76F89"/>
    <w:rsid w:val="00B775E1"/>
    <w:rsid w:val="00B77612"/>
    <w:rsid w:val="00B77A46"/>
    <w:rsid w:val="00B77B0B"/>
    <w:rsid w:val="00B77BEB"/>
    <w:rsid w:val="00B77FEE"/>
    <w:rsid w:val="00B80066"/>
    <w:rsid w:val="00B801B9"/>
    <w:rsid w:val="00B8039C"/>
    <w:rsid w:val="00B80BB9"/>
    <w:rsid w:val="00B80D32"/>
    <w:rsid w:val="00B8103D"/>
    <w:rsid w:val="00B812FF"/>
    <w:rsid w:val="00B81615"/>
    <w:rsid w:val="00B81914"/>
    <w:rsid w:val="00B81FFA"/>
    <w:rsid w:val="00B8218F"/>
    <w:rsid w:val="00B82792"/>
    <w:rsid w:val="00B833BE"/>
    <w:rsid w:val="00B8357E"/>
    <w:rsid w:val="00B8365E"/>
    <w:rsid w:val="00B838CC"/>
    <w:rsid w:val="00B846BE"/>
    <w:rsid w:val="00B84AAE"/>
    <w:rsid w:val="00B84D51"/>
    <w:rsid w:val="00B85AD2"/>
    <w:rsid w:val="00B85EB2"/>
    <w:rsid w:val="00B862E6"/>
    <w:rsid w:val="00B866E7"/>
    <w:rsid w:val="00B8681C"/>
    <w:rsid w:val="00B8727D"/>
    <w:rsid w:val="00B872B1"/>
    <w:rsid w:val="00B87676"/>
    <w:rsid w:val="00B878D2"/>
    <w:rsid w:val="00B87DE8"/>
    <w:rsid w:val="00B90755"/>
    <w:rsid w:val="00B91060"/>
    <w:rsid w:val="00B91FF1"/>
    <w:rsid w:val="00B92504"/>
    <w:rsid w:val="00B9295D"/>
    <w:rsid w:val="00B92D3E"/>
    <w:rsid w:val="00B92E7F"/>
    <w:rsid w:val="00B93396"/>
    <w:rsid w:val="00B93940"/>
    <w:rsid w:val="00B93E36"/>
    <w:rsid w:val="00B94087"/>
    <w:rsid w:val="00B940D2"/>
    <w:rsid w:val="00B94117"/>
    <w:rsid w:val="00B94265"/>
    <w:rsid w:val="00B94354"/>
    <w:rsid w:val="00B94678"/>
    <w:rsid w:val="00B94686"/>
    <w:rsid w:val="00B94725"/>
    <w:rsid w:val="00B94AA5"/>
    <w:rsid w:val="00B94CF3"/>
    <w:rsid w:val="00B94DEB"/>
    <w:rsid w:val="00B95C33"/>
    <w:rsid w:val="00B95DCB"/>
    <w:rsid w:val="00B961E9"/>
    <w:rsid w:val="00B965FF"/>
    <w:rsid w:val="00B966C4"/>
    <w:rsid w:val="00B968D6"/>
    <w:rsid w:val="00B9696F"/>
    <w:rsid w:val="00B96D66"/>
    <w:rsid w:val="00B9710A"/>
    <w:rsid w:val="00B97A48"/>
    <w:rsid w:val="00B97B06"/>
    <w:rsid w:val="00B97F1F"/>
    <w:rsid w:val="00B97F4D"/>
    <w:rsid w:val="00BA027B"/>
    <w:rsid w:val="00BA0292"/>
    <w:rsid w:val="00BA040F"/>
    <w:rsid w:val="00BA05F7"/>
    <w:rsid w:val="00BA0616"/>
    <w:rsid w:val="00BA09E9"/>
    <w:rsid w:val="00BA1473"/>
    <w:rsid w:val="00BA169E"/>
    <w:rsid w:val="00BA1883"/>
    <w:rsid w:val="00BA1927"/>
    <w:rsid w:val="00BA195D"/>
    <w:rsid w:val="00BA1E13"/>
    <w:rsid w:val="00BA1EF5"/>
    <w:rsid w:val="00BA2003"/>
    <w:rsid w:val="00BA2494"/>
    <w:rsid w:val="00BA24F0"/>
    <w:rsid w:val="00BA26B2"/>
    <w:rsid w:val="00BA296E"/>
    <w:rsid w:val="00BA2AFF"/>
    <w:rsid w:val="00BA2D00"/>
    <w:rsid w:val="00BA320E"/>
    <w:rsid w:val="00BA4193"/>
    <w:rsid w:val="00BA43D4"/>
    <w:rsid w:val="00BA4750"/>
    <w:rsid w:val="00BA48B4"/>
    <w:rsid w:val="00BA4F08"/>
    <w:rsid w:val="00BA5232"/>
    <w:rsid w:val="00BA58F1"/>
    <w:rsid w:val="00BA5DE6"/>
    <w:rsid w:val="00BA5FB6"/>
    <w:rsid w:val="00BA6621"/>
    <w:rsid w:val="00BA6762"/>
    <w:rsid w:val="00BA6982"/>
    <w:rsid w:val="00BA6DD0"/>
    <w:rsid w:val="00BA6EB7"/>
    <w:rsid w:val="00BA79ED"/>
    <w:rsid w:val="00BA7A60"/>
    <w:rsid w:val="00BA7B04"/>
    <w:rsid w:val="00BB008E"/>
    <w:rsid w:val="00BB033D"/>
    <w:rsid w:val="00BB0A2C"/>
    <w:rsid w:val="00BB0CBE"/>
    <w:rsid w:val="00BB0D6F"/>
    <w:rsid w:val="00BB0F3B"/>
    <w:rsid w:val="00BB1477"/>
    <w:rsid w:val="00BB15CB"/>
    <w:rsid w:val="00BB1AFC"/>
    <w:rsid w:val="00BB214F"/>
    <w:rsid w:val="00BB21B3"/>
    <w:rsid w:val="00BB2219"/>
    <w:rsid w:val="00BB2456"/>
    <w:rsid w:val="00BB256D"/>
    <w:rsid w:val="00BB2DE9"/>
    <w:rsid w:val="00BB2EAD"/>
    <w:rsid w:val="00BB3677"/>
    <w:rsid w:val="00BB36A6"/>
    <w:rsid w:val="00BB4336"/>
    <w:rsid w:val="00BB482F"/>
    <w:rsid w:val="00BB4BD9"/>
    <w:rsid w:val="00BB4BFD"/>
    <w:rsid w:val="00BB4F56"/>
    <w:rsid w:val="00BB5B0C"/>
    <w:rsid w:val="00BB5C61"/>
    <w:rsid w:val="00BB5D2E"/>
    <w:rsid w:val="00BB6143"/>
    <w:rsid w:val="00BB6D28"/>
    <w:rsid w:val="00BB799C"/>
    <w:rsid w:val="00BB7DA6"/>
    <w:rsid w:val="00BB7E6C"/>
    <w:rsid w:val="00BB7EA6"/>
    <w:rsid w:val="00BC0622"/>
    <w:rsid w:val="00BC0A12"/>
    <w:rsid w:val="00BC1297"/>
    <w:rsid w:val="00BC1463"/>
    <w:rsid w:val="00BC1CBF"/>
    <w:rsid w:val="00BC1D8D"/>
    <w:rsid w:val="00BC2744"/>
    <w:rsid w:val="00BC276C"/>
    <w:rsid w:val="00BC3212"/>
    <w:rsid w:val="00BC35CB"/>
    <w:rsid w:val="00BC3C06"/>
    <w:rsid w:val="00BC4206"/>
    <w:rsid w:val="00BC4318"/>
    <w:rsid w:val="00BC5561"/>
    <w:rsid w:val="00BC5616"/>
    <w:rsid w:val="00BC57EE"/>
    <w:rsid w:val="00BC588C"/>
    <w:rsid w:val="00BC5A11"/>
    <w:rsid w:val="00BC5D75"/>
    <w:rsid w:val="00BC5E89"/>
    <w:rsid w:val="00BC66AB"/>
    <w:rsid w:val="00BC695C"/>
    <w:rsid w:val="00BC6B48"/>
    <w:rsid w:val="00BC6F9F"/>
    <w:rsid w:val="00BC74C6"/>
    <w:rsid w:val="00BD07D3"/>
    <w:rsid w:val="00BD0E00"/>
    <w:rsid w:val="00BD1511"/>
    <w:rsid w:val="00BD178D"/>
    <w:rsid w:val="00BD188C"/>
    <w:rsid w:val="00BD1B69"/>
    <w:rsid w:val="00BD1E55"/>
    <w:rsid w:val="00BD1F78"/>
    <w:rsid w:val="00BD2C4D"/>
    <w:rsid w:val="00BD2D03"/>
    <w:rsid w:val="00BD34AD"/>
    <w:rsid w:val="00BD41C0"/>
    <w:rsid w:val="00BD43FB"/>
    <w:rsid w:val="00BD4564"/>
    <w:rsid w:val="00BD48CB"/>
    <w:rsid w:val="00BD4C1B"/>
    <w:rsid w:val="00BD4C27"/>
    <w:rsid w:val="00BD51CF"/>
    <w:rsid w:val="00BD520D"/>
    <w:rsid w:val="00BD53CE"/>
    <w:rsid w:val="00BD557E"/>
    <w:rsid w:val="00BD64D2"/>
    <w:rsid w:val="00BD6C76"/>
    <w:rsid w:val="00BD6CB0"/>
    <w:rsid w:val="00BD786C"/>
    <w:rsid w:val="00BD7E95"/>
    <w:rsid w:val="00BE014A"/>
    <w:rsid w:val="00BE06BB"/>
    <w:rsid w:val="00BE0B55"/>
    <w:rsid w:val="00BE0F3F"/>
    <w:rsid w:val="00BE1919"/>
    <w:rsid w:val="00BE1B16"/>
    <w:rsid w:val="00BE251A"/>
    <w:rsid w:val="00BE2594"/>
    <w:rsid w:val="00BE273A"/>
    <w:rsid w:val="00BE2AC2"/>
    <w:rsid w:val="00BE2ADE"/>
    <w:rsid w:val="00BE2CBC"/>
    <w:rsid w:val="00BE30CB"/>
    <w:rsid w:val="00BE35AC"/>
    <w:rsid w:val="00BE3A96"/>
    <w:rsid w:val="00BE44B8"/>
    <w:rsid w:val="00BE47C7"/>
    <w:rsid w:val="00BE4BB4"/>
    <w:rsid w:val="00BE569D"/>
    <w:rsid w:val="00BE5931"/>
    <w:rsid w:val="00BE5BCB"/>
    <w:rsid w:val="00BE5CA1"/>
    <w:rsid w:val="00BE643A"/>
    <w:rsid w:val="00BE686B"/>
    <w:rsid w:val="00BE6C5D"/>
    <w:rsid w:val="00BE7911"/>
    <w:rsid w:val="00BE7D2B"/>
    <w:rsid w:val="00BF071A"/>
    <w:rsid w:val="00BF128D"/>
    <w:rsid w:val="00BF211E"/>
    <w:rsid w:val="00BF213A"/>
    <w:rsid w:val="00BF22E7"/>
    <w:rsid w:val="00BF24A6"/>
    <w:rsid w:val="00BF2758"/>
    <w:rsid w:val="00BF3604"/>
    <w:rsid w:val="00BF3A4B"/>
    <w:rsid w:val="00BF3C10"/>
    <w:rsid w:val="00BF45F9"/>
    <w:rsid w:val="00BF4CC9"/>
    <w:rsid w:val="00BF4CD1"/>
    <w:rsid w:val="00BF4D00"/>
    <w:rsid w:val="00BF50B1"/>
    <w:rsid w:val="00BF56B5"/>
    <w:rsid w:val="00BF5A47"/>
    <w:rsid w:val="00BF6500"/>
    <w:rsid w:val="00BF6518"/>
    <w:rsid w:val="00BF652D"/>
    <w:rsid w:val="00BF72C8"/>
    <w:rsid w:val="00BF790C"/>
    <w:rsid w:val="00BF791F"/>
    <w:rsid w:val="00C00016"/>
    <w:rsid w:val="00C0016F"/>
    <w:rsid w:val="00C00C51"/>
    <w:rsid w:val="00C01180"/>
    <w:rsid w:val="00C0138F"/>
    <w:rsid w:val="00C030D7"/>
    <w:rsid w:val="00C0333C"/>
    <w:rsid w:val="00C0347B"/>
    <w:rsid w:val="00C04573"/>
    <w:rsid w:val="00C04648"/>
    <w:rsid w:val="00C04870"/>
    <w:rsid w:val="00C04A4D"/>
    <w:rsid w:val="00C04C25"/>
    <w:rsid w:val="00C05372"/>
    <w:rsid w:val="00C055CC"/>
    <w:rsid w:val="00C055F1"/>
    <w:rsid w:val="00C05ED6"/>
    <w:rsid w:val="00C06AF2"/>
    <w:rsid w:val="00C074A1"/>
    <w:rsid w:val="00C0756E"/>
    <w:rsid w:val="00C07949"/>
    <w:rsid w:val="00C07E1B"/>
    <w:rsid w:val="00C07ED0"/>
    <w:rsid w:val="00C10154"/>
    <w:rsid w:val="00C10196"/>
    <w:rsid w:val="00C101BC"/>
    <w:rsid w:val="00C1168E"/>
    <w:rsid w:val="00C12210"/>
    <w:rsid w:val="00C12445"/>
    <w:rsid w:val="00C1267A"/>
    <w:rsid w:val="00C12921"/>
    <w:rsid w:val="00C12AA4"/>
    <w:rsid w:val="00C12F9F"/>
    <w:rsid w:val="00C133ED"/>
    <w:rsid w:val="00C137DD"/>
    <w:rsid w:val="00C149E0"/>
    <w:rsid w:val="00C14EE1"/>
    <w:rsid w:val="00C1501C"/>
    <w:rsid w:val="00C15308"/>
    <w:rsid w:val="00C15C95"/>
    <w:rsid w:val="00C1664D"/>
    <w:rsid w:val="00C170A5"/>
    <w:rsid w:val="00C1737D"/>
    <w:rsid w:val="00C174AE"/>
    <w:rsid w:val="00C17A76"/>
    <w:rsid w:val="00C17D6F"/>
    <w:rsid w:val="00C20952"/>
    <w:rsid w:val="00C20C12"/>
    <w:rsid w:val="00C20D86"/>
    <w:rsid w:val="00C20EED"/>
    <w:rsid w:val="00C2124D"/>
    <w:rsid w:val="00C21CCC"/>
    <w:rsid w:val="00C225BB"/>
    <w:rsid w:val="00C225C4"/>
    <w:rsid w:val="00C226A6"/>
    <w:rsid w:val="00C22A6D"/>
    <w:rsid w:val="00C22B8E"/>
    <w:rsid w:val="00C22B99"/>
    <w:rsid w:val="00C22D87"/>
    <w:rsid w:val="00C23059"/>
    <w:rsid w:val="00C23126"/>
    <w:rsid w:val="00C2315F"/>
    <w:rsid w:val="00C236D5"/>
    <w:rsid w:val="00C23784"/>
    <w:rsid w:val="00C238A9"/>
    <w:rsid w:val="00C23B2E"/>
    <w:rsid w:val="00C23D81"/>
    <w:rsid w:val="00C2404D"/>
    <w:rsid w:val="00C24222"/>
    <w:rsid w:val="00C24318"/>
    <w:rsid w:val="00C249D8"/>
    <w:rsid w:val="00C24BC2"/>
    <w:rsid w:val="00C24EEE"/>
    <w:rsid w:val="00C252A3"/>
    <w:rsid w:val="00C25481"/>
    <w:rsid w:val="00C255AB"/>
    <w:rsid w:val="00C2564E"/>
    <w:rsid w:val="00C257B2"/>
    <w:rsid w:val="00C261F2"/>
    <w:rsid w:val="00C267CF"/>
    <w:rsid w:val="00C26B81"/>
    <w:rsid w:val="00C26C05"/>
    <w:rsid w:val="00C26C85"/>
    <w:rsid w:val="00C270A3"/>
    <w:rsid w:val="00C272C6"/>
    <w:rsid w:val="00C27CD8"/>
    <w:rsid w:val="00C300B1"/>
    <w:rsid w:val="00C30255"/>
    <w:rsid w:val="00C305E6"/>
    <w:rsid w:val="00C307A1"/>
    <w:rsid w:val="00C30B4A"/>
    <w:rsid w:val="00C31006"/>
    <w:rsid w:val="00C312D9"/>
    <w:rsid w:val="00C32473"/>
    <w:rsid w:val="00C32AA0"/>
    <w:rsid w:val="00C3460E"/>
    <w:rsid w:val="00C3466A"/>
    <w:rsid w:val="00C34802"/>
    <w:rsid w:val="00C35252"/>
    <w:rsid w:val="00C35411"/>
    <w:rsid w:val="00C35567"/>
    <w:rsid w:val="00C3562D"/>
    <w:rsid w:val="00C35C25"/>
    <w:rsid w:val="00C35E78"/>
    <w:rsid w:val="00C36261"/>
    <w:rsid w:val="00C362C0"/>
    <w:rsid w:val="00C363B9"/>
    <w:rsid w:val="00C36705"/>
    <w:rsid w:val="00C3676C"/>
    <w:rsid w:val="00C36C28"/>
    <w:rsid w:val="00C36C78"/>
    <w:rsid w:val="00C36F3F"/>
    <w:rsid w:val="00C3705C"/>
    <w:rsid w:val="00C37192"/>
    <w:rsid w:val="00C37252"/>
    <w:rsid w:val="00C37474"/>
    <w:rsid w:val="00C3772E"/>
    <w:rsid w:val="00C4016E"/>
    <w:rsid w:val="00C405F0"/>
    <w:rsid w:val="00C40C99"/>
    <w:rsid w:val="00C418B9"/>
    <w:rsid w:val="00C41F90"/>
    <w:rsid w:val="00C42200"/>
    <w:rsid w:val="00C42406"/>
    <w:rsid w:val="00C431AA"/>
    <w:rsid w:val="00C439B5"/>
    <w:rsid w:val="00C43DAB"/>
    <w:rsid w:val="00C43FB1"/>
    <w:rsid w:val="00C444AE"/>
    <w:rsid w:val="00C45530"/>
    <w:rsid w:val="00C4631B"/>
    <w:rsid w:val="00C46507"/>
    <w:rsid w:val="00C4651A"/>
    <w:rsid w:val="00C46553"/>
    <w:rsid w:val="00C465FF"/>
    <w:rsid w:val="00C46B2C"/>
    <w:rsid w:val="00C46B6A"/>
    <w:rsid w:val="00C46D23"/>
    <w:rsid w:val="00C47000"/>
    <w:rsid w:val="00C4751C"/>
    <w:rsid w:val="00C479BA"/>
    <w:rsid w:val="00C47A97"/>
    <w:rsid w:val="00C5087B"/>
    <w:rsid w:val="00C50D4B"/>
    <w:rsid w:val="00C51205"/>
    <w:rsid w:val="00C5126A"/>
    <w:rsid w:val="00C51758"/>
    <w:rsid w:val="00C51D15"/>
    <w:rsid w:val="00C5272E"/>
    <w:rsid w:val="00C52EBE"/>
    <w:rsid w:val="00C53648"/>
    <w:rsid w:val="00C53DAD"/>
    <w:rsid w:val="00C53DDF"/>
    <w:rsid w:val="00C54301"/>
    <w:rsid w:val="00C545E2"/>
    <w:rsid w:val="00C545F3"/>
    <w:rsid w:val="00C54A2B"/>
    <w:rsid w:val="00C55A49"/>
    <w:rsid w:val="00C55AA1"/>
    <w:rsid w:val="00C55D99"/>
    <w:rsid w:val="00C56579"/>
    <w:rsid w:val="00C567DD"/>
    <w:rsid w:val="00C56A98"/>
    <w:rsid w:val="00C56E7A"/>
    <w:rsid w:val="00C56E86"/>
    <w:rsid w:val="00C57461"/>
    <w:rsid w:val="00C5746A"/>
    <w:rsid w:val="00C57A5D"/>
    <w:rsid w:val="00C57DC7"/>
    <w:rsid w:val="00C603F7"/>
    <w:rsid w:val="00C610E2"/>
    <w:rsid w:val="00C61217"/>
    <w:rsid w:val="00C61757"/>
    <w:rsid w:val="00C61CDD"/>
    <w:rsid w:val="00C620DC"/>
    <w:rsid w:val="00C624F7"/>
    <w:rsid w:val="00C625A5"/>
    <w:rsid w:val="00C63281"/>
    <w:rsid w:val="00C633A3"/>
    <w:rsid w:val="00C63E42"/>
    <w:rsid w:val="00C63F19"/>
    <w:rsid w:val="00C63FBA"/>
    <w:rsid w:val="00C641A1"/>
    <w:rsid w:val="00C6480A"/>
    <w:rsid w:val="00C648AF"/>
    <w:rsid w:val="00C64AF3"/>
    <w:rsid w:val="00C6550C"/>
    <w:rsid w:val="00C65E15"/>
    <w:rsid w:val="00C66387"/>
    <w:rsid w:val="00C667C7"/>
    <w:rsid w:val="00C6686E"/>
    <w:rsid w:val="00C66C02"/>
    <w:rsid w:val="00C67922"/>
    <w:rsid w:val="00C67CC0"/>
    <w:rsid w:val="00C67E30"/>
    <w:rsid w:val="00C67E8D"/>
    <w:rsid w:val="00C70E9F"/>
    <w:rsid w:val="00C70EC8"/>
    <w:rsid w:val="00C71606"/>
    <w:rsid w:val="00C71652"/>
    <w:rsid w:val="00C717AE"/>
    <w:rsid w:val="00C71898"/>
    <w:rsid w:val="00C72070"/>
    <w:rsid w:val="00C72676"/>
    <w:rsid w:val="00C72C75"/>
    <w:rsid w:val="00C7302F"/>
    <w:rsid w:val="00C73563"/>
    <w:rsid w:val="00C738AB"/>
    <w:rsid w:val="00C73BE1"/>
    <w:rsid w:val="00C73F7E"/>
    <w:rsid w:val="00C74D1B"/>
    <w:rsid w:val="00C74D8E"/>
    <w:rsid w:val="00C752BD"/>
    <w:rsid w:val="00C753EE"/>
    <w:rsid w:val="00C754F9"/>
    <w:rsid w:val="00C75E52"/>
    <w:rsid w:val="00C76473"/>
    <w:rsid w:val="00C767C5"/>
    <w:rsid w:val="00C767D9"/>
    <w:rsid w:val="00C76968"/>
    <w:rsid w:val="00C77217"/>
    <w:rsid w:val="00C7766D"/>
    <w:rsid w:val="00C7787C"/>
    <w:rsid w:val="00C802C1"/>
    <w:rsid w:val="00C80579"/>
    <w:rsid w:val="00C8072F"/>
    <w:rsid w:val="00C81593"/>
    <w:rsid w:val="00C81986"/>
    <w:rsid w:val="00C819A8"/>
    <w:rsid w:val="00C81E1E"/>
    <w:rsid w:val="00C82011"/>
    <w:rsid w:val="00C82215"/>
    <w:rsid w:val="00C8227D"/>
    <w:rsid w:val="00C824C2"/>
    <w:rsid w:val="00C82577"/>
    <w:rsid w:val="00C82ACD"/>
    <w:rsid w:val="00C82BE4"/>
    <w:rsid w:val="00C82E53"/>
    <w:rsid w:val="00C82E65"/>
    <w:rsid w:val="00C830FE"/>
    <w:rsid w:val="00C835C4"/>
    <w:rsid w:val="00C83839"/>
    <w:rsid w:val="00C838BA"/>
    <w:rsid w:val="00C8457A"/>
    <w:rsid w:val="00C846CE"/>
    <w:rsid w:val="00C84C46"/>
    <w:rsid w:val="00C84EE1"/>
    <w:rsid w:val="00C85500"/>
    <w:rsid w:val="00C855A7"/>
    <w:rsid w:val="00C86A47"/>
    <w:rsid w:val="00C86D13"/>
    <w:rsid w:val="00C87A08"/>
    <w:rsid w:val="00C87C0E"/>
    <w:rsid w:val="00C87F86"/>
    <w:rsid w:val="00C9053C"/>
    <w:rsid w:val="00C90569"/>
    <w:rsid w:val="00C9081F"/>
    <w:rsid w:val="00C91639"/>
    <w:rsid w:val="00C916FB"/>
    <w:rsid w:val="00C91FA2"/>
    <w:rsid w:val="00C927CA"/>
    <w:rsid w:val="00C9293E"/>
    <w:rsid w:val="00C92C2D"/>
    <w:rsid w:val="00C930C8"/>
    <w:rsid w:val="00C93247"/>
    <w:rsid w:val="00C93640"/>
    <w:rsid w:val="00C9387B"/>
    <w:rsid w:val="00C93B43"/>
    <w:rsid w:val="00C946BC"/>
    <w:rsid w:val="00C94A3B"/>
    <w:rsid w:val="00C94EEA"/>
    <w:rsid w:val="00C94F38"/>
    <w:rsid w:val="00C9502A"/>
    <w:rsid w:val="00C9506E"/>
    <w:rsid w:val="00C9517F"/>
    <w:rsid w:val="00C95525"/>
    <w:rsid w:val="00C955F7"/>
    <w:rsid w:val="00C95706"/>
    <w:rsid w:val="00C95B91"/>
    <w:rsid w:val="00C95D3C"/>
    <w:rsid w:val="00C96323"/>
    <w:rsid w:val="00C96651"/>
    <w:rsid w:val="00C96970"/>
    <w:rsid w:val="00C96C9E"/>
    <w:rsid w:val="00C96DC6"/>
    <w:rsid w:val="00C975EC"/>
    <w:rsid w:val="00C97926"/>
    <w:rsid w:val="00C97A62"/>
    <w:rsid w:val="00CA02BF"/>
    <w:rsid w:val="00CA05BA"/>
    <w:rsid w:val="00CA065B"/>
    <w:rsid w:val="00CA0704"/>
    <w:rsid w:val="00CA0E45"/>
    <w:rsid w:val="00CA17AF"/>
    <w:rsid w:val="00CA1F3E"/>
    <w:rsid w:val="00CA1FE6"/>
    <w:rsid w:val="00CA20B2"/>
    <w:rsid w:val="00CA3359"/>
    <w:rsid w:val="00CA338F"/>
    <w:rsid w:val="00CA3564"/>
    <w:rsid w:val="00CA3E59"/>
    <w:rsid w:val="00CA4053"/>
    <w:rsid w:val="00CA4BC4"/>
    <w:rsid w:val="00CA51CB"/>
    <w:rsid w:val="00CA55C5"/>
    <w:rsid w:val="00CA55CD"/>
    <w:rsid w:val="00CA58FE"/>
    <w:rsid w:val="00CA5998"/>
    <w:rsid w:val="00CA5A73"/>
    <w:rsid w:val="00CA5D80"/>
    <w:rsid w:val="00CA5DD8"/>
    <w:rsid w:val="00CA601D"/>
    <w:rsid w:val="00CA64F4"/>
    <w:rsid w:val="00CA67DC"/>
    <w:rsid w:val="00CA6882"/>
    <w:rsid w:val="00CA68C4"/>
    <w:rsid w:val="00CA6E62"/>
    <w:rsid w:val="00CA74AB"/>
    <w:rsid w:val="00CA790B"/>
    <w:rsid w:val="00CA79C2"/>
    <w:rsid w:val="00CB0334"/>
    <w:rsid w:val="00CB073F"/>
    <w:rsid w:val="00CB09B2"/>
    <w:rsid w:val="00CB0BC3"/>
    <w:rsid w:val="00CB0CF6"/>
    <w:rsid w:val="00CB18C0"/>
    <w:rsid w:val="00CB18DE"/>
    <w:rsid w:val="00CB1ABB"/>
    <w:rsid w:val="00CB1BD5"/>
    <w:rsid w:val="00CB1BFF"/>
    <w:rsid w:val="00CB2206"/>
    <w:rsid w:val="00CB285F"/>
    <w:rsid w:val="00CB2A2A"/>
    <w:rsid w:val="00CB2A99"/>
    <w:rsid w:val="00CB31CF"/>
    <w:rsid w:val="00CB392F"/>
    <w:rsid w:val="00CB4CDB"/>
    <w:rsid w:val="00CB4F59"/>
    <w:rsid w:val="00CB521A"/>
    <w:rsid w:val="00CB5B26"/>
    <w:rsid w:val="00CB6025"/>
    <w:rsid w:val="00CB6228"/>
    <w:rsid w:val="00CB6C05"/>
    <w:rsid w:val="00CB6D93"/>
    <w:rsid w:val="00CB7639"/>
    <w:rsid w:val="00CB786E"/>
    <w:rsid w:val="00CB7896"/>
    <w:rsid w:val="00CB7A06"/>
    <w:rsid w:val="00CB7CDE"/>
    <w:rsid w:val="00CC04E6"/>
    <w:rsid w:val="00CC05CB"/>
    <w:rsid w:val="00CC197C"/>
    <w:rsid w:val="00CC1E56"/>
    <w:rsid w:val="00CC20B3"/>
    <w:rsid w:val="00CC24D8"/>
    <w:rsid w:val="00CC29BE"/>
    <w:rsid w:val="00CC2B06"/>
    <w:rsid w:val="00CC2B3A"/>
    <w:rsid w:val="00CC2D67"/>
    <w:rsid w:val="00CC2E3A"/>
    <w:rsid w:val="00CC2EA9"/>
    <w:rsid w:val="00CC3536"/>
    <w:rsid w:val="00CC354F"/>
    <w:rsid w:val="00CC3997"/>
    <w:rsid w:val="00CC3E85"/>
    <w:rsid w:val="00CC4431"/>
    <w:rsid w:val="00CC548F"/>
    <w:rsid w:val="00CC5CAA"/>
    <w:rsid w:val="00CC5FF6"/>
    <w:rsid w:val="00CC6A2C"/>
    <w:rsid w:val="00CC6C35"/>
    <w:rsid w:val="00CC7947"/>
    <w:rsid w:val="00CC798C"/>
    <w:rsid w:val="00CD007E"/>
    <w:rsid w:val="00CD031B"/>
    <w:rsid w:val="00CD0410"/>
    <w:rsid w:val="00CD072C"/>
    <w:rsid w:val="00CD0A2F"/>
    <w:rsid w:val="00CD0A3C"/>
    <w:rsid w:val="00CD1630"/>
    <w:rsid w:val="00CD1E66"/>
    <w:rsid w:val="00CD204C"/>
    <w:rsid w:val="00CD24BD"/>
    <w:rsid w:val="00CD25B4"/>
    <w:rsid w:val="00CD2715"/>
    <w:rsid w:val="00CD287C"/>
    <w:rsid w:val="00CD288A"/>
    <w:rsid w:val="00CD2CCF"/>
    <w:rsid w:val="00CD2DF5"/>
    <w:rsid w:val="00CD2E36"/>
    <w:rsid w:val="00CD2FE5"/>
    <w:rsid w:val="00CD3346"/>
    <w:rsid w:val="00CD337B"/>
    <w:rsid w:val="00CD38E0"/>
    <w:rsid w:val="00CD39AC"/>
    <w:rsid w:val="00CD3A73"/>
    <w:rsid w:val="00CD3EDA"/>
    <w:rsid w:val="00CD3FC5"/>
    <w:rsid w:val="00CD4D4E"/>
    <w:rsid w:val="00CD507C"/>
    <w:rsid w:val="00CD5384"/>
    <w:rsid w:val="00CD5EA3"/>
    <w:rsid w:val="00CD64B4"/>
    <w:rsid w:val="00CD65C4"/>
    <w:rsid w:val="00CD66D6"/>
    <w:rsid w:val="00CD6D9C"/>
    <w:rsid w:val="00CD70C6"/>
    <w:rsid w:val="00CD7225"/>
    <w:rsid w:val="00CD725D"/>
    <w:rsid w:val="00CD73C1"/>
    <w:rsid w:val="00CD742E"/>
    <w:rsid w:val="00CD768F"/>
    <w:rsid w:val="00CD7B72"/>
    <w:rsid w:val="00CD7DD6"/>
    <w:rsid w:val="00CD7DFC"/>
    <w:rsid w:val="00CE0882"/>
    <w:rsid w:val="00CE0B9C"/>
    <w:rsid w:val="00CE121F"/>
    <w:rsid w:val="00CE12E7"/>
    <w:rsid w:val="00CE1D29"/>
    <w:rsid w:val="00CE20AC"/>
    <w:rsid w:val="00CE2173"/>
    <w:rsid w:val="00CE23D6"/>
    <w:rsid w:val="00CE280D"/>
    <w:rsid w:val="00CE2A90"/>
    <w:rsid w:val="00CE2D0C"/>
    <w:rsid w:val="00CE3753"/>
    <w:rsid w:val="00CE3949"/>
    <w:rsid w:val="00CE40E3"/>
    <w:rsid w:val="00CE47E7"/>
    <w:rsid w:val="00CE4B30"/>
    <w:rsid w:val="00CE4B4D"/>
    <w:rsid w:val="00CE4E37"/>
    <w:rsid w:val="00CE550A"/>
    <w:rsid w:val="00CE58D9"/>
    <w:rsid w:val="00CE5D17"/>
    <w:rsid w:val="00CE5E31"/>
    <w:rsid w:val="00CE60EC"/>
    <w:rsid w:val="00CE643C"/>
    <w:rsid w:val="00CE69C8"/>
    <w:rsid w:val="00CE6A64"/>
    <w:rsid w:val="00CE6F4E"/>
    <w:rsid w:val="00CE747D"/>
    <w:rsid w:val="00CE787F"/>
    <w:rsid w:val="00CE7A84"/>
    <w:rsid w:val="00CE7E88"/>
    <w:rsid w:val="00CF0234"/>
    <w:rsid w:val="00CF063A"/>
    <w:rsid w:val="00CF0A92"/>
    <w:rsid w:val="00CF1266"/>
    <w:rsid w:val="00CF1D57"/>
    <w:rsid w:val="00CF1F23"/>
    <w:rsid w:val="00CF245E"/>
    <w:rsid w:val="00CF247B"/>
    <w:rsid w:val="00CF2701"/>
    <w:rsid w:val="00CF2888"/>
    <w:rsid w:val="00CF569B"/>
    <w:rsid w:val="00CF5A97"/>
    <w:rsid w:val="00CF5BAD"/>
    <w:rsid w:val="00CF647E"/>
    <w:rsid w:val="00CF6AD8"/>
    <w:rsid w:val="00CF6F86"/>
    <w:rsid w:val="00CF75FE"/>
    <w:rsid w:val="00CF7981"/>
    <w:rsid w:val="00CF7D87"/>
    <w:rsid w:val="00CF7E88"/>
    <w:rsid w:val="00D000F5"/>
    <w:rsid w:val="00D0099F"/>
    <w:rsid w:val="00D00F1E"/>
    <w:rsid w:val="00D011FC"/>
    <w:rsid w:val="00D016A0"/>
    <w:rsid w:val="00D01791"/>
    <w:rsid w:val="00D018F2"/>
    <w:rsid w:val="00D022A6"/>
    <w:rsid w:val="00D02305"/>
    <w:rsid w:val="00D02306"/>
    <w:rsid w:val="00D025C2"/>
    <w:rsid w:val="00D0272E"/>
    <w:rsid w:val="00D029A7"/>
    <w:rsid w:val="00D02B61"/>
    <w:rsid w:val="00D035EC"/>
    <w:rsid w:val="00D03821"/>
    <w:rsid w:val="00D0386E"/>
    <w:rsid w:val="00D03AF6"/>
    <w:rsid w:val="00D03C0D"/>
    <w:rsid w:val="00D04AD0"/>
    <w:rsid w:val="00D04D3E"/>
    <w:rsid w:val="00D04EBF"/>
    <w:rsid w:val="00D05195"/>
    <w:rsid w:val="00D05E6F"/>
    <w:rsid w:val="00D063CC"/>
    <w:rsid w:val="00D06625"/>
    <w:rsid w:val="00D072CB"/>
    <w:rsid w:val="00D07320"/>
    <w:rsid w:val="00D07B3F"/>
    <w:rsid w:val="00D07BEA"/>
    <w:rsid w:val="00D1037C"/>
    <w:rsid w:val="00D1091E"/>
    <w:rsid w:val="00D10DAC"/>
    <w:rsid w:val="00D10E68"/>
    <w:rsid w:val="00D11024"/>
    <w:rsid w:val="00D110EF"/>
    <w:rsid w:val="00D11BF1"/>
    <w:rsid w:val="00D11CC6"/>
    <w:rsid w:val="00D11D00"/>
    <w:rsid w:val="00D11D43"/>
    <w:rsid w:val="00D12348"/>
    <w:rsid w:val="00D126B1"/>
    <w:rsid w:val="00D12AC6"/>
    <w:rsid w:val="00D12CDD"/>
    <w:rsid w:val="00D12ED4"/>
    <w:rsid w:val="00D135DB"/>
    <w:rsid w:val="00D13DA3"/>
    <w:rsid w:val="00D14447"/>
    <w:rsid w:val="00D15338"/>
    <w:rsid w:val="00D1552B"/>
    <w:rsid w:val="00D1585F"/>
    <w:rsid w:val="00D15ADB"/>
    <w:rsid w:val="00D15B62"/>
    <w:rsid w:val="00D15BBC"/>
    <w:rsid w:val="00D168E3"/>
    <w:rsid w:val="00D168F3"/>
    <w:rsid w:val="00D16C3B"/>
    <w:rsid w:val="00D16DC6"/>
    <w:rsid w:val="00D17479"/>
    <w:rsid w:val="00D1758A"/>
    <w:rsid w:val="00D17DBF"/>
    <w:rsid w:val="00D2026E"/>
    <w:rsid w:val="00D2049A"/>
    <w:rsid w:val="00D20A67"/>
    <w:rsid w:val="00D20D60"/>
    <w:rsid w:val="00D20E02"/>
    <w:rsid w:val="00D20EE0"/>
    <w:rsid w:val="00D20FFB"/>
    <w:rsid w:val="00D21935"/>
    <w:rsid w:val="00D21ADF"/>
    <w:rsid w:val="00D21C16"/>
    <w:rsid w:val="00D21F1A"/>
    <w:rsid w:val="00D221EE"/>
    <w:rsid w:val="00D22393"/>
    <w:rsid w:val="00D2270B"/>
    <w:rsid w:val="00D228A2"/>
    <w:rsid w:val="00D22913"/>
    <w:rsid w:val="00D22F12"/>
    <w:rsid w:val="00D23076"/>
    <w:rsid w:val="00D23256"/>
    <w:rsid w:val="00D2333A"/>
    <w:rsid w:val="00D23AC6"/>
    <w:rsid w:val="00D23CB7"/>
    <w:rsid w:val="00D23E45"/>
    <w:rsid w:val="00D23EC0"/>
    <w:rsid w:val="00D243DC"/>
    <w:rsid w:val="00D2445C"/>
    <w:rsid w:val="00D24AD4"/>
    <w:rsid w:val="00D25B0A"/>
    <w:rsid w:val="00D260E1"/>
    <w:rsid w:val="00D2640E"/>
    <w:rsid w:val="00D2651B"/>
    <w:rsid w:val="00D2763C"/>
    <w:rsid w:val="00D27D2C"/>
    <w:rsid w:val="00D27E61"/>
    <w:rsid w:val="00D30115"/>
    <w:rsid w:val="00D30882"/>
    <w:rsid w:val="00D30C86"/>
    <w:rsid w:val="00D30C93"/>
    <w:rsid w:val="00D30E73"/>
    <w:rsid w:val="00D3146D"/>
    <w:rsid w:val="00D317D1"/>
    <w:rsid w:val="00D319F1"/>
    <w:rsid w:val="00D31FED"/>
    <w:rsid w:val="00D3245C"/>
    <w:rsid w:val="00D324D7"/>
    <w:rsid w:val="00D326A2"/>
    <w:rsid w:val="00D326C5"/>
    <w:rsid w:val="00D32B74"/>
    <w:rsid w:val="00D32CA0"/>
    <w:rsid w:val="00D33341"/>
    <w:rsid w:val="00D334AE"/>
    <w:rsid w:val="00D3391F"/>
    <w:rsid w:val="00D33E07"/>
    <w:rsid w:val="00D3401D"/>
    <w:rsid w:val="00D341E7"/>
    <w:rsid w:val="00D3471F"/>
    <w:rsid w:val="00D34A1D"/>
    <w:rsid w:val="00D35798"/>
    <w:rsid w:val="00D3579F"/>
    <w:rsid w:val="00D3603A"/>
    <w:rsid w:val="00D36605"/>
    <w:rsid w:val="00D3695A"/>
    <w:rsid w:val="00D36B6A"/>
    <w:rsid w:val="00D36DDB"/>
    <w:rsid w:val="00D36E5E"/>
    <w:rsid w:val="00D3736A"/>
    <w:rsid w:val="00D37E04"/>
    <w:rsid w:val="00D37E44"/>
    <w:rsid w:val="00D40B15"/>
    <w:rsid w:val="00D40BB4"/>
    <w:rsid w:val="00D41396"/>
    <w:rsid w:val="00D415AD"/>
    <w:rsid w:val="00D41AD4"/>
    <w:rsid w:val="00D4228D"/>
    <w:rsid w:val="00D426DB"/>
    <w:rsid w:val="00D427D3"/>
    <w:rsid w:val="00D4290D"/>
    <w:rsid w:val="00D42995"/>
    <w:rsid w:val="00D42A42"/>
    <w:rsid w:val="00D42B41"/>
    <w:rsid w:val="00D42CCB"/>
    <w:rsid w:val="00D42E0F"/>
    <w:rsid w:val="00D42F3A"/>
    <w:rsid w:val="00D42FF7"/>
    <w:rsid w:val="00D4348B"/>
    <w:rsid w:val="00D43BF7"/>
    <w:rsid w:val="00D44107"/>
    <w:rsid w:val="00D44187"/>
    <w:rsid w:val="00D441D6"/>
    <w:rsid w:val="00D44226"/>
    <w:rsid w:val="00D442C2"/>
    <w:rsid w:val="00D44564"/>
    <w:rsid w:val="00D44784"/>
    <w:rsid w:val="00D44AAA"/>
    <w:rsid w:val="00D44EE1"/>
    <w:rsid w:val="00D44FC2"/>
    <w:rsid w:val="00D45F94"/>
    <w:rsid w:val="00D463E9"/>
    <w:rsid w:val="00D467FA"/>
    <w:rsid w:val="00D46B5B"/>
    <w:rsid w:val="00D46B8C"/>
    <w:rsid w:val="00D46C40"/>
    <w:rsid w:val="00D46CAC"/>
    <w:rsid w:val="00D46D63"/>
    <w:rsid w:val="00D46E2E"/>
    <w:rsid w:val="00D471ED"/>
    <w:rsid w:val="00D473EC"/>
    <w:rsid w:val="00D4789B"/>
    <w:rsid w:val="00D47D14"/>
    <w:rsid w:val="00D51374"/>
    <w:rsid w:val="00D51EF7"/>
    <w:rsid w:val="00D520A6"/>
    <w:rsid w:val="00D52D38"/>
    <w:rsid w:val="00D52E14"/>
    <w:rsid w:val="00D530DF"/>
    <w:rsid w:val="00D53275"/>
    <w:rsid w:val="00D53833"/>
    <w:rsid w:val="00D5394A"/>
    <w:rsid w:val="00D540FD"/>
    <w:rsid w:val="00D541EF"/>
    <w:rsid w:val="00D54A4C"/>
    <w:rsid w:val="00D54CB3"/>
    <w:rsid w:val="00D54EEF"/>
    <w:rsid w:val="00D550B9"/>
    <w:rsid w:val="00D55494"/>
    <w:rsid w:val="00D5583E"/>
    <w:rsid w:val="00D55E18"/>
    <w:rsid w:val="00D563F9"/>
    <w:rsid w:val="00D56648"/>
    <w:rsid w:val="00D567F4"/>
    <w:rsid w:val="00D569BF"/>
    <w:rsid w:val="00D57045"/>
    <w:rsid w:val="00D571D9"/>
    <w:rsid w:val="00D573F5"/>
    <w:rsid w:val="00D57669"/>
    <w:rsid w:val="00D57AC2"/>
    <w:rsid w:val="00D57FE3"/>
    <w:rsid w:val="00D60714"/>
    <w:rsid w:val="00D612B9"/>
    <w:rsid w:val="00D620F6"/>
    <w:rsid w:val="00D6232A"/>
    <w:rsid w:val="00D62372"/>
    <w:rsid w:val="00D63500"/>
    <w:rsid w:val="00D63563"/>
    <w:rsid w:val="00D63773"/>
    <w:rsid w:val="00D639E3"/>
    <w:rsid w:val="00D63CB7"/>
    <w:rsid w:val="00D6421F"/>
    <w:rsid w:val="00D646EF"/>
    <w:rsid w:val="00D64728"/>
    <w:rsid w:val="00D64792"/>
    <w:rsid w:val="00D64A1D"/>
    <w:rsid w:val="00D64ADD"/>
    <w:rsid w:val="00D64C4D"/>
    <w:rsid w:val="00D6540E"/>
    <w:rsid w:val="00D65B0F"/>
    <w:rsid w:val="00D65D01"/>
    <w:rsid w:val="00D663E7"/>
    <w:rsid w:val="00D664B5"/>
    <w:rsid w:val="00D66FBD"/>
    <w:rsid w:val="00D6728E"/>
    <w:rsid w:val="00D67761"/>
    <w:rsid w:val="00D67FDE"/>
    <w:rsid w:val="00D70DDB"/>
    <w:rsid w:val="00D7135A"/>
    <w:rsid w:val="00D71BCD"/>
    <w:rsid w:val="00D71FF0"/>
    <w:rsid w:val="00D72903"/>
    <w:rsid w:val="00D72A29"/>
    <w:rsid w:val="00D73874"/>
    <w:rsid w:val="00D73A2C"/>
    <w:rsid w:val="00D754D6"/>
    <w:rsid w:val="00D75673"/>
    <w:rsid w:val="00D76FAE"/>
    <w:rsid w:val="00D76FCA"/>
    <w:rsid w:val="00D77143"/>
    <w:rsid w:val="00D7735F"/>
    <w:rsid w:val="00D774F8"/>
    <w:rsid w:val="00D778C3"/>
    <w:rsid w:val="00D77A5A"/>
    <w:rsid w:val="00D77C43"/>
    <w:rsid w:val="00D77CFA"/>
    <w:rsid w:val="00D77D72"/>
    <w:rsid w:val="00D80056"/>
    <w:rsid w:val="00D80884"/>
    <w:rsid w:val="00D80C10"/>
    <w:rsid w:val="00D8109D"/>
    <w:rsid w:val="00D8110C"/>
    <w:rsid w:val="00D81417"/>
    <w:rsid w:val="00D8146D"/>
    <w:rsid w:val="00D814AF"/>
    <w:rsid w:val="00D81694"/>
    <w:rsid w:val="00D81B21"/>
    <w:rsid w:val="00D81B99"/>
    <w:rsid w:val="00D81F42"/>
    <w:rsid w:val="00D82375"/>
    <w:rsid w:val="00D829E0"/>
    <w:rsid w:val="00D82D65"/>
    <w:rsid w:val="00D831E3"/>
    <w:rsid w:val="00D83381"/>
    <w:rsid w:val="00D83698"/>
    <w:rsid w:val="00D839B5"/>
    <w:rsid w:val="00D84275"/>
    <w:rsid w:val="00D842F9"/>
    <w:rsid w:val="00D843ED"/>
    <w:rsid w:val="00D84D3C"/>
    <w:rsid w:val="00D8575C"/>
    <w:rsid w:val="00D8595C"/>
    <w:rsid w:val="00D85E58"/>
    <w:rsid w:val="00D8630E"/>
    <w:rsid w:val="00D8666B"/>
    <w:rsid w:val="00D86AB0"/>
    <w:rsid w:val="00D86F41"/>
    <w:rsid w:val="00D86F53"/>
    <w:rsid w:val="00D87326"/>
    <w:rsid w:val="00D87804"/>
    <w:rsid w:val="00D87E96"/>
    <w:rsid w:val="00D905CD"/>
    <w:rsid w:val="00D906F8"/>
    <w:rsid w:val="00D909A8"/>
    <w:rsid w:val="00D90DD4"/>
    <w:rsid w:val="00D9110B"/>
    <w:rsid w:val="00D912BF"/>
    <w:rsid w:val="00D91884"/>
    <w:rsid w:val="00D92039"/>
    <w:rsid w:val="00D92133"/>
    <w:rsid w:val="00D92251"/>
    <w:rsid w:val="00D9233F"/>
    <w:rsid w:val="00D92482"/>
    <w:rsid w:val="00D92793"/>
    <w:rsid w:val="00D92C43"/>
    <w:rsid w:val="00D936AF"/>
    <w:rsid w:val="00D93E15"/>
    <w:rsid w:val="00D940DE"/>
    <w:rsid w:val="00D9446B"/>
    <w:rsid w:val="00D949B2"/>
    <w:rsid w:val="00D94ACA"/>
    <w:rsid w:val="00D95180"/>
    <w:rsid w:val="00D954DE"/>
    <w:rsid w:val="00D95815"/>
    <w:rsid w:val="00D9581A"/>
    <w:rsid w:val="00D95B11"/>
    <w:rsid w:val="00D960FE"/>
    <w:rsid w:val="00D964B6"/>
    <w:rsid w:val="00D96A33"/>
    <w:rsid w:val="00D96AA4"/>
    <w:rsid w:val="00D96C07"/>
    <w:rsid w:val="00D97597"/>
    <w:rsid w:val="00D97C24"/>
    <w:rsid w:val="00DA0325"/>
    <w:rsid w:val="00DA0418"/>
    <w:rsid w:val="00DA04D6"/>
    <w:rsid w:val="00DA053B"/>
    <w:rsid w:val="00DA0542"/>
    <w:rsid w:val="00DA08FD"/>
    <w:rsid w:val="00DA0D6F"/>
    <w:rsid w:val="00DA0E85"/>
    <w:rsid w:val="00DA0FEE"/>
    <w:rsid w:val="00DA1E1A"/>
    <w:rsid w:val="00DA2064"/>
    <w:rsid w:val="00DA218C"/>
    <w:rsid w:val="00DA28F4"/>
    <w:rsid w:val="00DA2C4D"/>
    <w:rsid w:val="00DA2FD5"/>
    <w:rsid w:val="00DA31EC"/>
    <w:rsid w:val="00DA33A4"/>
    <w:rsid w:val="00DA33EA"/>
    <w:rsid w:val="00DA3766"/>
    <w:rsid w:val="00DA3A1A"/>
    <w:rsid w:val="00DA3CA0"/>
    <w:rsid w:val="00DA3D82"/>
    <w:rsid w:val="00DA3F92"/>
    <w:rsid w:val="00DA4340"/>
    <w:rsid w:val="00DA4823"/>
    <w:rsid w:val="00DA4A6E"/>
    <w:rsid w:val="00DA4B90"/>
    <w:rsid w:val="00DA50C0"/>
    <w:rsid w:val="00DA5994"/>
    <w:rsid w:val="00DA59D5"/>
    <w:rsid w:val="00DA64E5"/>
    <w:rsid w:val="00DA674B"/>
    <w:rsid w:val="00DA6788"/>
    <w:rsid w:val="00DB07D3"/>
    <w:rsid w:val="00DB0F23"/>
    <w:rsid w:val="00DB130C"/>
    <w:rsid w:val="00DB19BC"/>
    <w:rsid w:val="00DB1A3D"/>
    <w:rsid w:val="00DB1F34"/>
    <w:rsid w:val="00DB23E8"/>
    <w:rsid w:val="00DB27E6"/>
    <w:rsid w:val="00DB2982"/>
    <w:rsid w:val="00DB2AF5"/>
    <w:rsid w:val="00DB3EBE"/>
    <w:rsid w:val="00DB45B9"/>
    <w:rsid w:val="00DB4674"/>
    <w:rsid w:val="00DB47B1"/>
    <w:rsid w:val="00DB582F"/>
    <w:rsid w:val="00DB592F"/>
    <w:rsid w:val="00DB5DA5"/>
    <w:rsid w:val="00DB5E0E"/>
    <w:rsid w:val="00DB63D6"/>
    <w:rsid w:val="00DB63E8"/>
    <w:rsid w:val="00DB65DC"/>
    <w:rsid w:val="00DB6B02"/>
    <w:rsid w:val="00DB70EF"/>
    <w:rsid w:val="00DB71DF"/>
    <w:rsid w:val="00DB7677"/>
    <w:rsid w:val="00DC0129"/>
    <w:rsid w:val="00DC0364"/>
    <w:rsid w:val="00DC0436"/>
    <w:rsid w:val="00DC071A"/>
    <w:rsid w:val="00DC0741"/>
    <w:rsid w:val="00DC0C3A"/>
    <w:rsid w:val="00DC105F"/>
    <w:rsid w:val="00DC11F0"/>
    <w:rsid w:val="00DC1796"/>
    <w:rsid w:val="00DC1A4D"/>
    <w:rsid w:val="00DC257F"/>
    <w:rsid w:val="00DC26D2"/>
    <w:rsid w:val="00DC2815"/>
    <w:rsid w:val="00DC281A"/>
    <w:rsid w:val="00DC2A0C"/>
    <w:rsid w:val="00DC3332"/>
    <w:rsid w:val="00DC3699"/>
    <w:rsid w:val="00DC3946"/>
    <w:rsid w:val="00DC3AD0"/>
    <w:rsid w:val="00DC3AE7"/>
    <w:rsid w:val="00DC3B3D"/>
    <w:rsid w:val="00DC3DE5"/>
    <w:rsid w:val="00DC46F2"/>
    <w:rsid w:val="00DC4D48"/>
    <w:rsid w:val="00DC5458"/>
    <w:rsid w:val="00DC54EB"/>
    <w:rsid w:val="00DC58F9"/>
    <w:rsid w:val="00DC58FE"/>
    <w:rsid w:val="00DC6057"/>
    <w:rsid w:val="00DC6406"/>
    <w:rsid w:val="00DC698D"/>
    <w:rsid w:val="00DC6F5B"/>
    <w:rsid w:val="00DC70F4"/>
    <w:rsid w:val="00DC78EE"/>
    <w:rsid w:val="00DC7F4F"/>
    <w:rsid w:val="00DD01E5"/>
    <w:rsid w:val="00DD03D4"/>
    <w:rsid w:val="00DD0DFC"/>
    <w:rsid w:val="00DD1856"/>
    <w:rsid w:val="00DD18AD"/>
    <w:rsid w:val="00DD1940"/>
    <w:rsid w:val="00DD1C74"/>
    <w:rsid w:val="00DD1C7B"/>
    <w:rsid w:val="00DD2D51"/>
    <w:rsid w:val="00DD3272"/>
    <w:rsid w:val="00DD32A4"/>
    <w:rsid w:val="00DD3712"/>
    <w:rsid w:val="00DD39E2"/>
    <w:rsid w:val="00DD4382"/>
    <w:rsid w:val="00DD4D8B"/>
    <w:rsid w:val="00DD4DEF"/>
    <w:rsid w:val="00DD5712"/>
    <w:rsid w:val="00DD5ADD"/>
    <w:rsid w:val="00DD605F"/>
    <w:rsid w:val="00DD6119"/>
    <w:rsid w:val="00DD638F"/>
    <w:rsid w:val="00DD6657"/>
    <w:rsid w:val="00DD6767"/>
    <w:rsid w:val="00DD6DD3"/>
    <w:rsid w:val="00DD70D0"/>
    <w:rsid w:val="00DD78A1"/>
    <w:rsid w:val="00DD7CE7"/>
    <w:rsid w:val="00DE0030"/>
    <w:rsid w:val="00DE034D"/>
    <w:rsid w:val="00DE0477"/>
    <w:rsid w:val="00DE07A2"/>
    <w:rsid w:val="00DE0D5C"/>
    <w:rsid w:val="00DE2256"/>
    <w:rsid w:val="00DE23D4"/>
    <w:rsid w:val="00DE29C3"/>
    <w:rsid w:val="00DE2C5A"/>
    <w:rsid w:val="00DE2EB7"/>
    <w:rsid w:val="00DE3455"/>
    <w:rsid w:val="00DE3C38"/>
    <w:rsid w:val="00DE3CDF"/>
    <w:rsid w:val="00DE3E1C"/>
    <w:rsid w:val="00DE3FAA"/>
    <w:rsid w:val="00DE42F8"/>
    <w:rsid w:val="00DE4526"/>
    <w:rsid w:val="00DE49C2"/>
    <w:rsid w:val="00DE49ED"/>
    <w:rsid w:val="00DE4CE1"/>
    <w:rsid w:val="00DE51AF"/>
    <w:rsid w:val="00DE5556"/>
    <w:rsid w:val="00DE5ADD"/>
    <w:rsid w:val="00DE6DB6"/>
    <w:rsid w:val="00DE7094"/>
    <w:rsid w:val="00DE70F9"/>
    <w:rsid w:val="00DE748E"/>
    <w:rsid w:val="00DE75DC"/>
    <w:rsid w:val="00DE7840"/>
    <w:rsid w:val="00DE7A56"/>
    <w:rsid w:val="00DE7F4A"/>
    <w:rsid w:val="00DF0667"/>
    <w:rsid w:val="00DF0BF6"/>
    <w:rsid w:val="00DF15B6"/>
    <w:rsid w:val="00DF18B3"/>
    <w:rsid w:val="00DF21C8"/>
    <w:rsid w:val="00DF262C"/>
    <w:rsid w:val="00DF29A0"/>
    <w:rsid w:val="00DF2B5A"/>
    <w:rsid w:val="00DF32B6"/>
    <w:rsid w:val="00DF393B"/>
    <w:rsid w:val="00DF3A22"/>
    <w:rsid w:val="00DF5708"/>
    <w:rsid w:val="00DF5829"/>
    <w:rsid w:val="00DF58FD"/>
    <w:rsid w:val="00DF664C"/>
    <w:rsid w:val="00DF6678"/>
    <w:rsid w:val="00DF667E"/>
    <w:rsid w:val="00DF6A37"/>
    <w:rsid w:val="00DF6F4C"/>
    <w:rsid w:val="00DF70C6"/>
    <w:rsid w:val="00DF71FA"/>
    <w:rsid w:val="00DF7207"/>
    <w:rsid w:val="00DF738E"/>
    <w:rsid w:val="00DF74A3"/>
    <w:rsid w:val="00DF75DF"/>
    <w:rsid w:val="00DF7715"/>
    <w:rsid w:val="00DF7E7F"/>
    <w:rsid w:val="00E00271"/>
    <w:rsid w:val="00E00408"/>
    <w:rsid w:val="00E004E6"/>
    <w:rsid w:val="00E00C75"/>
    <w:rsid w:val="00E012A0"/>
    <w:rsid w:val="00E015E4"/>
    <w:rsid w:val="00E01692"/>
    <w:rsid w:val="00E01A2A"/>
    <w:rsid w:val="00E01CBB"/>
    <w:rsid w:val="00E01DBF"/>
    <w:rsid w:val="00E01EEE"/>
    <w:rsid w:val="00E022D6"/>
    <w:rsid w:val="00E02738"/>
    <w:rsid w:val="00E02A45"/>
    <w:rsid w:val="00E02E20"/>
    <w:rsid w:val="00E03320"/>
    <w:rsid w:val="00E0373D"/>
    <w:rsid w:val="00E03F04"/>
    <w:rsid w:val="00E044E0"/>
    <w:rsid w:val="00E04579"/>
    <w:rsid w:val="00E04629"/>
    <w:rsid w:val="00E049B1"/>
    <w:rsid w:val="00E049F5"/>
    <w:rsid w:val="00E04BFB"/>
    <w:rsid w:val="00E04F5A"/>
    <w:rsid w:val="00E05585"/>
    <w:rsid w:val="00E058DA"/>
    <w:rsid w:val="00E05AF2"/>
    <w:rsid w:val="00E05B3B"/>
    <w:rsid w:val="00E05D4A"/>
    <w:rsid w:val="00E06497"/>
    <w:rsid w:val="00E067C9"/>
    <w:rsid w:val="00E069EE"/>
    <w:rsid w:val="00E06D1D"/>
    <w:rsid w:val="00E071D8"/>
    <w:rsid w:val="00E07383"/>
    <w:rsid w:val="00E07680"/>
    <w:rsid w:val="00E0787A"/>
    <w:rsid w:val="00E07C33"/>
    <w:rsid w:val="00E07FE7"/>
    <w:rsid w:val="00E105F9"/>
    <w:rsid w:val="00E10731"/>
    <w:rsid w:val="00E108CF"/>
    <w:rsid w:val="00E10B0A"/>
    <w:rsid w:val="00E10ED9"/>
    <w:rsid w:val="00E1129F"/>
    <w:rsid w:val="00E112C9"/>
    <w:rsid w:val="00E11370"/>
    <w:rsid w:val="00E11C23"/>
    <w:rsid w:val="00E11D89"/>
    <w:rsid w:val="00E11EEB"/>
    <w:rsid w:val="00E12269"/>
    <w:rsid w:val="00E12361"/>
    <w:rsid w:val="00E12705"/>
    <w:rsid w:val="00E12877"/>
    <w:rsid w:val="00E12A1D"/>
    <w:rsid w:val="00E1300A"/>
    <w:rsid w:val="00E1326E"/>
    <w:rsid w:val="00E13571"/>
    <w:rsid w:val="00E138E2"/>
    <w:rsid w:val="00E13AFF"/>
    <w:rsid w:val="00E13FB2"/>
    <w:rsid w:val="00E142FE"/>
    <w:rsid w:val="00E1444D"/>
    <w:rsid w:val="00E14667"/>
    <w:rsid w:val="00E14945"/>
    <w:rsid w:val="00E14DE6"/>
    <w:rsid w:val="00E15330"/>
    <w:rsid w:val="00E1535E"/>
    <w:rsid w:val="00E1574B"/>
    <w:rsid w:val="00E1582A"/>
    <w:rsid w:val="00E15E6D"/>
    <w:rsid w:val="00E162DD"/>
    <w:rsid w:val="00E166F1"/>
    <w:rsid w:val="00E16E9A"/>
    <w:rsid w:val="00E16F95"/>
    <w:rsid w:val="00E17A80"/>
    <w:rsid w:val="00E20014"/>
    <w:rsid w:val="00E2013A"/>
    <w:rsid w:val="00E206FF"/>
    <w:rsid w:val="00E210ED"/>
    <w:rsid w:val="00E219DC"/>
    <w:rsid w:val="00E21D0B"/>
    <w:rsid w:val="00E21D72"/>
    <w:rsid w:val="00E21E1C"/>
    <w:rsid w:val="00E22068"/>
    <w:rsid w:val="00E2230E"/>
    <w:rsid w:val="00E23249"/>
    <w:rsid w:val="00E2408C"/>
    <w:rsid w:val="00E24940"/>
    <w:rsid w:val="00E24F11"/>
    <w:rsid w:val="00E25010"/>
    <w:rsid w:val="00E253CF"/>
    <w:rsid w:val="00E25647"/>
    <w:rsid w:val="00E25808"/>
    <w:rsid w:val="00E25876"/>
    <w:rsid w:val="00E258DF"/>
    <w:rsid w:val="00E26293"/>
    <w:rsid w:val="00E26BD4"/>
    <w:rsid w:val="00E26D9D"/>
    <w:rsid w:val="00E26F18"/>
    <w:rsid w:val="00E2773D"/>
    <w:rsid w:val="00E27EE8"/>
    <w:rsid w:val="00E27FD6"/>
    <w:rsid w:val="00E301AC"/>
    <w:rsid w:val="00E30847"/>
    <w:rsid w:val="00E30AC9"/>
    <w:rsid w:val="00E30C13"/>
    <w:rsid w:val="00E30C1C"/>
    <w:rsid w:val="00E31AA3"/>
    <w:rsid w:val="00E31B91"/>
    <w:rsid w:val="00E31C10"/>
    <w:rsid w:val="00E3221B"/>
    <w:rsid w:val="00E323EC"/>
    <w:rsid w:val="00E3277C"/>
    <w:rsid w:val="00E32E0E"/>
    <w:rsid w:val="00E33A29"/>
    <w:rsid w:val="00E345D2"/>
    <w:rsid w:val="00E346CA"/>
    <w:rsid w:val="00E35172"/>
    <w:rsid w:val="00E358B5"/>
    <w:rsid w:val="00E35DD0"/>
    <w:rsid w:val="00E361F5"/>
    <w:rsid w:val="00E364AB"/>
    <w:rsid w:val="00E36A47"/>
    <w:rsid w:val="00E36AAE"/>
    <w:rsid w:val="00E37536"/>
    <w:rsid w:val="00E4022A"/>
    <w:rsid w:val="00E402BA"/>
    <w:rsid w:val="00E4040B"/>
    <w:rsid w:val="00E40533"/>
    <w:rsid w:val="00E41BD8"/>
    <w:rsid w:val="00E41DF0"/>
    <w:rsid w:val="00E423DC"/>
    <w:rsid w:val="00E42A0E"/>
    <w:rsid w:val="00E42BD7"/>
    <w:rsid w:val="00E42D4E"/>
    <w:rsid w:val="00E42D85"/>
    <w:rsid w:val="00E42DA2"/>
    <w:rsid w:val="00E42E09"/>
    <w:rsid w:val="00E43216"/>
    <w:rsid w:val="00E43564"/>
    <w:rsid w:val="00E436BC"/>
    <w:rsid w:val="00E43EEE"/>
    <w:rsid w:val="00E43F77"/>
    <w:rsid w:val="00E4482C"/>
    <w:rsid w:val="00E44B1F"/>
    <w:rsid w:val="00E45155"/>
    <w:rsid w:val="00E455F8"/>
    <w:rsid w:val="00E4622E"/>
    <w:rsid w:val="00E46295"/>
    <w:rsid w:val="00E4669A"/>
    <w:rsid w:val="00E47111"/>
    <w:rsid w:val="00E478BE"/>
    <w:rsid w:val="00E5003F"/>
    <w:rsid w:val="00E500AE"/>
    <w:rsid w:val="00E506FC"/>
    <w:rsid w:val="00E50832"/>
    <w:rsid w:val="00E50933"/>
    <w:rsid w:val="00E5107C"/>
    <w:rsid w:val="00E511F2"/>
    <w:rsid w:val="00E51534"/>
    <w:rsid w:val="00E516B0"/>
    <w:rsid w:val="00E519B8"/>
    <w:rsid w:val="00E52025"/>
    <w:rsid w:val="00E52235"/>
    <w:rsid w:val="00E52821"/>
    <w:rsid w:val="00E528BD"/>
    <w:rsid w:val="00E52C30"/>
    <w:rsid w:val="00E530FB"/>
    <w:rsid w:val="00E53345"/>
    <w:rsid w:val="00E533BB"/>
    <w:rsid w:val="00E53B2B"/>
    <w:rsid w:val="00E5404D"/>
    <w:rsid w:val="00E541A7"/>
    <w:rsid w:val="00E547AC"/>
    <w:rsid w:val="00E54EBF"/>
    <w:rsid w:val="00E5519C"/>
    <w:rsid w:val="00E554F0"/>
    <w:rsid w:val="00E55E08"/>
    <w:rsid w:val="00E55E45"/>
    <w:rsid w:val="00E57236"/>
    <w:rsid w:val="00E57674"/>
    <w:rsid w:val="00E57B2E"/>
    <w:rsid w:val="00E607F1"/>
    <w:rsid w:val="00E608AA"/>
    <w:rsid w:val="00E60DC6"/>
    <w:rsid w:val="00E617EA"/>
    <w:rsid w:val="00E61C89"/>
    <w:rsid w:val="00E621E3"/>
    <w:rsid w:val="00E62BB8"/>
    <w:rsid w:val="00E63B3A"/>
    <w:rsid w:val="00E63C04"/>
    <w:rsid w:val="00E65117"/>
    <w:rsid w:val="00E657FA"/>
    <w:rsid w:val="00E65D57"/>
    <w:rsid w:val="00E65E16"/>
    <w:rsid w:val="00E66F57"/>
    <w:rsid w:val="00E670A1"/>
    <w:rsid w:val="00E6725E"/>
    <w:rsid w:val="00E675E5"/>
    <w:rsid w:val="00E67B4C"/>
    <w:rsid w:val="00E70438"/>
    <w:rsid w:val="00E70741"/>
    <w:rsid w:val="00E70A35"/>
    <w:rsid w:val="00E70C68"/>
    <w:rsid w:val="00E71296"/>
    <w:rsid w:val="00E71353"/>
    <w:rsid w:val="00E7154C"/>
    <w:rsid w:val="00E716F9"/>
    <w:rsid w:val="00E71823"/>
    <w:rsid w:val="00E71DA9"/>
    <w:rsid w:val="00E71E11"/>
    <w:rsid w:val="00E72596"/>
    <w:rsid w:val="00E72CB4"/>
    <w:rsid w:val="00E73580"/>
    <w:rsid w:val="00E73635"/>
    <w:rsid w:val="00E7365D"/>
    <w:rsid w:val="00E73A42"/>
    <w:rsid w:val="00E73A68"/>
    <w:rsid w:val="00E73AF0"/>
    <w:rsid w:val="00E73B0A"/>
    <w:rsid w:val="00E744E3"/>
    <w:rsid w:val="00E74E72"/>
    <w:rsid w:val="00E7523B"/>
    <w:rsid w:val="00E75448"/>
    <w:rsid w:val="00E75D8B"/>
    <w:rsid w:val="00E75DFB"/>
    <w:rsid w:val="00E7638D"/>
    <w:rsid w:val="00E763D5"/>
    <w:rsid w:val="00E7685F"/>
    <w:rsid w:val="00E76C2F"/>
    <w:rsid w:val="00E771C6"/>
    <w:rsid w:val="00E77B36"/>
    <w:rsid w:val="00E77D96"/>
    <w:rsid w:val="00E8009C"/>
    <w:rsid w:val="00E8038B"/>
    <w:rsid w:val="00E8127C"/>
    <w:rsid w:val="00E8132B"/>
    <w:rsid w:val="00E816DA"/>
    <w:rsid w:val="00E81A26"/>
    <w:rsid w:val="00E81D4E"/>
    <w:rsid w:val="00E8237F"/>
    <w:rsid w:val="00E83535"/>
    <w:rsid w:val="00E83947"/>
    <w:rsid w:val="00E83B98"/>
    <w:rsid w:val="00E83BFD"/>
    <w:rsid w:val="00E83CEC"/>
    <w:rsid w:val="00E841E9"/>
    <w:rsid w:val="00E84213"/>
    <w:rsid w:val="00E84727"/>
    <w:rsid w:val="00E851B1"/>
    <w:rsid w:val="00E858D3"/>
    <w:rsid w:val="00E85931"/>
    <w:rsid w:val="00E85C04"/>
    <w:rsid w:val="00E85DD0"/>
    <w:rsid w:val="00E86464"/>
    <w:rsid w:val="00E86534"/>
    <w:rsid w:val="00E87016"/>
    <w:rsid w:val="00E87095"/>
    <w:rsid w:val="00E87180"/>
    <w:rsid w:val="00E876D7"/>
    <w:rsid w:val="00E87D1A"/>
    <w:rsid w:val="00E902D6"/>
    <w:rsid w:val="00E90432"/>
    <w:rsid w:val="00E9080F"/>
    <w:rsid w:val="00E908E5"/>
    <w:rsid w:val="00E90F26"/>
    <w:rsid w:val="00E91D0D"/>
    <w:rsid w:val="00E9204E"/>
    <w:rsid w:val="00E92100"/>
    <w:rsid w:val="00E923EA"/>
    <w:rsid w:val="00E92535"/>
    <w:rsid w:val="00E92DBF"/>
    <w:rsid w:val="00E93046"/>
    <w:rsid w:val="00E93171"/>
    <w:rsid w:val="00E9326D"/>
    <w:rsid w:val="00E93974"/>
    <w:rsid w:val="00E93AD5"/>
    <w:rsid w:val="00E93B19"/>
    <w:rsid w:val="00E94257"/>
    <w:rsid w:val="00E9453E"/>
    <w:rsid w:val="00E947C2"/>
    <w:rsid w:val="00E94FF6"/>
    <w:rsid w:val="00E95D02"/>
    <w:rsid w:val="00E96118"/>
    <w:rsid w:val="00E96194"/>
    <w:rsid w:val="00E970EE"/>
    <w:rsid w:val="00E97539"/>
    <w:rsid w:val="00E9764D"/>
    <w:rsid w:val="00E97922"/>
    <w:rsid w:val="00E979A7"/>
    <w:rsid w:val="00E97B22"/>
    <w:rsid w:val="00EA00EB"/>
    <w:rsid w:val="00EA0772"/>
    <w:rsid w:val="00EA0937"/>
    <w:rsid w:val="00EA09EF"/>
    <w:rsid w:val="00EA0EC1"/>
    <w:rsid w:val="00EA0FC4"/>
    <w:rsid w:val="00EA13F6"/>
    <w:rsid w:val="00EA1552"/>
    <w:rsid w:val="00EA18A8"/>
    <w:rsid w:val="00EA2166"/>
    <w:rsid w:val="00EA225F"/>
    <w:rsid w:val="00EA2528"/>
    <w:rsid w:val="00EA2603"/>
    <w:rsid w:val="00EA26A8"/>
    <w:rsid w:val="00EA283D"/>
    <w:rsid w:val="00EA44A5"/>
    <w:rsid w:val="00EA45E1"/>
    <w:rsid w:val="00EA461F"/>
    <w:rsid w:val="00EA4A3A"/>
    <w:rsid w:val="00EA4BF5"/>
    <w:rsid w:val="00EA56EE"/>
    <w:rsid w:val="00EA59EC"/>
    <w:rsid w:val="00EA5A54"/>
    <w:rsid w:val="00EA5E67"/>
    <w:rsid w:val="00EA6557"/>
    <w:rsid w:val="00EA6585"/>
    <w:rsid w:val="00EA67AE"/>
    <w:rsid w:val="00EA7025"/>
    <w:rsid w:val="00EA7198"/>
    <w:rsid w:val="00EA725A"/>
    <w:rsid w:val="00EA773C"/>
    <w:rsid w:val="00EA7DD7"/>
    <w:rsid w:val="00EB07C9"/>
    <w:rsid w:val="00EB0A12"/>
    <w:rsid w:val="00EB0A1F"/>
    <w:rsid w:val="00EB0ABC"/>
    <w:rsid w:val="00EB16D3"/>
    <w:rsid w:val="00EB186F"/>
    <w:rsid w:val="00EB18B6"/>
    <w:rsid w:val="00EB24C7"/>
    <w:rsid w:val="00EB259E"/>
    <w:rsid w:val="00EB2A2F"/>
    <w:rsid w:val="00EB2F62"/>
    <w:rsid w:val="00EB324D"/>
    <w:rsid w:val="00EB39C1"/>
    <w:rsid w:val="00EB3B35"/>
    <w:rsid w:val="00EB3E35"/>
    <w:rsid w:val="00EB3EDF"/>
    <w:rsid w:val="00EB4333"/>
    <w:rsid w:val="00EB44F9"/>
    <w:rsid w:val="00EB45E5"/>
    <w:rsid w:val="00EB4BFB"/>
    <w:rsid w:val="00EB4DD6"/>
    <w:rsid w:val="00EB5828"/>
    <w:rsid w:val="00EB6082"/>
    <w:rsid w:val="00EB6E6B"/>
    <w:rsid w:val="00EB74EB"/>
    <w:rsid w:val="00EC0A39"/>
    <w:rsid w:val="00EC107A"/>
    <w:rsid w:val="00EC15C7"/>
    <w:rsid w:val="00EC1798"/>
    <w:rsid w:val="00EC1CEA"/>
    <w:rsid w:val="00EC2416"/>
    <w:rsid w:val="00EC24FD"/>
    <w:rsid w:val="00EC26E9"/>
    <w:rsid w:val="00EC2D09"/>
    <w:rsid w:val="00EC2D13"/>
    <w:rsid w:val="00EC2E4F"/>
    <w:rsid w:val="00EC32F5"/>
    <w:rsid w:val="00EC34F9"/>
    <w:rsid w:val="00EC37BE"/>
    <w:rsid w:val="00EC4E34"/>
    <w:rsid w:val="00EC5186"/>
    <w:rsid w:val="00EC54B0"/>
    <w:rsid w:val="00EC5680"/>
    <w:rsid w:val="00EC5B2D"/>
    <w:rsid w:val="00EC6246"/>
    <w:rsid w:val="00EC62F7"/>
    <w:rsid w:val="00EC646C"/>
    <w:rsid w:val="00EC66A3"/>
    <w:rsid w:val="00EC6C4B"/>
    <w:rsid w:val="00EC718F"/>
    <w:rsid w:val="00EC7577"/>
    <w:rsid w:val="00EC7A83"/>
    <w:rsid w:val="00EC7AFC"/>
    <w:rsid w:val="00ED01CD"/>
    <w:rsid w:val="00ED02DC"/>
    <w:rsid w:val="00ED0479"/>
    <w:rsid w:val="00ED0ED3"/>
    <w:rsid w:val="00ED1161"/>
    <w:rsid w:val="00ED194D"/>
    <w:rsid w:val="00ED1AE1"/>
    <w:rsid w:val="00ED1D04"/>
    <w:rsid w:val="00ED249A"/>
    <w:rsid w:val="00ED2942"/>
    <w:rsid w:val="00ED2BF1"/>
    <w:rsid w:val="00ED32FB"/>
    <w:rsid w:val="00ED35A3"/>
    <w:rsid w:val="00ED3CC6"/>
    <w:rsid w:val="00ED4189"/>
    <w:rsid w:val="00ED4565"/>
    <w:rsid w:val="00ED508F"/>
    <w:rsid w:val="00ED5221"/>
    <w:rsid w:val="00ED5A18"/>
    <w:rsid w:val="00ED605D"/>
    <w:rsid w:val="00ED62A6"/>
    <w:rsid w:val="00ED63C0"/>
    <w:rsid w:val="00ED6A23"/>
    <w:rsid w:val="00ED6A3E"/>
    <w:rsid w:val="00ED6C76"/>
    <w:rsid w:val="00ED6F47"/>
    <w:rsid w:val="00ED76F9"/>
    <w:rsid w:val="00EE00AA"/>
    <w:rsid w:val="00EE0102"/>
    <w:rsid w:val="00EE0125"/>
    <w:rsid w:val="00EE020D"/>
    <w:rsid w:val="00EE088D"/>
    <w:rsid w:val="00EE089E"/>
    <w:rsid w:val="00EE0E93"/>
    <w:rsid w:val="00EE103C"/>
    <w:rsid w:val="00EE192C"/>
    <w:rsid w:val="00EE1DFF"/>
    <w:rsid w:val="00EE1ED6"/>
    <w:rsid w:val="00EE2B7B"/>
    <w:rsid w:val="00EE2D27"/>
    <w:rsid w:val="00EE2D71"/>
    <w:rsid w:val="00EE2F4A"/>
    <w:rsid w:val="00EE32D9"/>
    <w:rsid w:val="00EE3889"/>
    <w:rsid w:val="00EE3C4B"/>
    <w:rsid w:val="00EE3CAD"/>
    <w:rsid w:val="00EE41BC"/>
    <w:rsid w:val="00EE49BA"/>
    <w:rsid w:val="00EE4C97"/>
    <w:rsid w:val="00EE56F1"/>
    <w:rsid w:val="00EE5FE1"/>
    <w:rsid w:val="00EE6141"/>
    <w:rsid w:val="00EE68CA"/>
    <w:rsid w:val="00EE69C9"/>
    <w:rsid w:val="00EE6E34"/>
    <w:rsid w:val="00EE7316"/>
    <w:rsid w:val="00EE735E"/>
    <w:rsid w:val="00EE7369"/>
    <w:rsid w:val="00EE7BE6"/>
    <w:rsid w:val="00EE7F1C"/>
    <w:rsid w:val="00EF01B4"/>
    <w:rsid w:val="00EF03EB"/>
    <w:rsid w:val="00EF06A2"/>
    <w:rsid w:val="00EF0AC8"/>
    <w:rsid w:val="00EF160E"/>
    <w:rsid w:val="00EF1D60"/>
    <w:rsid w:val="00EF26E7"/>
    <w:rsid w:val="00EF34AD"/>
    <w:rsid w:val="00EF359E"/>
    <w:rsid w:val="00EF380B"/>
    <w:rsid w:val="00EF386D"/>
    <w:rsid w:val="00EF395C"/>
    <w:rsid w:val="00EF3960"/>
    <w:rsid w:val="00EF479F"/>
    <w:rsid w:val="00EF48F6"/>
    <w:rsid w:val="00EF49F2"/>
    <w:rsid w:val="00EF4C0C"/>
    <w:rsid w:val="00EF4CAC"/>
    <w:rsid w:val="00EF50E3"/>
    <w:rsid w:val="00EF5261"/>
    <w:rsid w:val="00EF5303"/>
    <w:rsid w:val="00EF55F1"/>
    <w:rsid w:val="00EF5675"/>
    <w:rsid w:val="00EF5939"/>
    <w:rsid w:val="00EF5B30"/>
    <w:rsid w:val="00EF5EA6"/>
    <w:rsid w:val="00EF6423"/>
    <w:rsid w:val="00EF64D4"/>
    <w:rsid w:val="00EF6BDB"/>
    <w:rsid w:val="00EF6F85"/>
    <w:rsid w:val="00EF7117"/>
    <w:rsid w:val="00EF7557"/>
    <w:rsid w:val="00EF7792"/>
    <w:rsid w:val="00EF7DD1"/>
    <w:rsid w:val="00EF7E89"/>
    <w:rsid w:val="00F0000A"/>
    <w:rsid w:val="00F0089B"/>
    <w:rsid w:val="00F00E7D"/>
    <w:rsid w:val="00F01585"/>
    <w:rsid w:val="00F0195C"/>
    <w:rsid w:val="00F01ACB"/>
    <w:rsid w:val="00F02925"/>
    <w:rsid w:val="00F03044"/>
    <w:rsid w:val="00F03DD1"/>
    <w:rsid w:val="00F03F71"/>
    <w:rsid w:val="00F04438"/>
    <w:rsid w:val="00F04A49"/>
    <w:rsid w:val="00F04B12"/>
    <w:rsid w:val="00F04CEB"/>
    <w:rsid w:val="00F05558"/>
    <w:rsid w:val="00F061C1"/>
    <w:rsid w:val="00F0635E"/>
    <w:rsid w:val="00F07876"/>
    <w:rsid w:val="00F103DF"/>
    <w:rsid w:val="00F10447"/>
    <w:rsid w:val="00F106E2"/>
    <w:rsid w:val="00F10BAE"/>
    <w:rsid w:val="00F10BB5"/>
    <w:rsid w:val="00F10BD6"/>
    <w:rsid w:val="00F11469"/>
    <w:rsid w:val="00F11619"/>
    <w:rsid w:val="00F11696"/>
    <w:rsid w:val="00F117D1"/>
    <w:rsid w:val="00F11945"/>
    <w:rsid w:val="00F11E22"/>
    <w:rsid w:val="00F12143"/>
    <w:rsid w:val="00F121B2"/>
    <w:rsid w:val="00F12562"/>
    <w:rsid w:val="00F128F6"/>
    <w:rsid w:val="00F12A12"/>
    <w:rsid w:val="00F130EA"/>
    <w:rsid w:val="00F1318E"/>
    <w:rsid w:val="00F131B6"/>
    <w:rsid w:val="00F131BE"/>
    <w:rsid w:val="00F1339A"/>
    <w:rsid w:val="00F13649"/>
    <w:rsid w:val="00F1367E"/>
    <w:rsid w:val="00F13895"/>
    <w:rsid w:val="00F13AF0"/>
    <w:rsid w:val="00F1433D"/>
    <w:rsid w:val="00F14897"/>
    <w:rsid w:val="00F1566B"/>
    <w:rsid w:val="00F15A4D"/>
    <w:rsid w:val="00F15BAB"/>
    <w:rsid w:val="00F1608D"/>
    <w:rsid w:val="00F16A97"/>
    <w:rsid w:val="00F16AB1"/>
    <w:rsid w:val="00F16AC7"/>
    <w:rsid w:val="00F16B07"/>
    <w:rsid w:val="00F16C8E"/>
    <w:rsid w:val="00F17638"/>
    <w:rsid w:val="00F17FE5"/>
    <w:rsid w:val="00F20059"/>
    <w:rsid w:val="00F2021F"/>
    <w:rsid w:val="00F208C5"/>
    <w:rsid w:val="00F21000"/>
    <w:rsid w:val="00F2110D"/>
    <w:rsid w:val="00F212BC"/>
    <w:rsid w:val="00F21649"/>
    <w:rsid w:val="00F21950"/>
    <w:rsid w:val="00F219A3"/>
    <w:rsid w:val="00F21FF4"/>
    <w:rsid w:val="00F221A0"/>
    <w:rsid w:val="00F225C3"/>
    <w:rsid w:val="00F22608"/>
    <w:rsid w:val="00F22AC9"/>
    <w:rsid w:val="00F22DBE"/>
    <w:rsid w:val="00F2304D"/>
    <w:rsid w:val="00F23119"/>
    <w:rsid w:val="00F23CBE"/>
    <w:rsid w:val="00F23DE1"/>
    <w:rsid w:val="00F2403D"/>
    <w:rsid w:val="00F24996"/>
    <w:rsid w:val="00F253BA"/>
    <w:rsid w:val="00F26156"/>
    <w:rsid w:val="00F262DE"/>
    <w:rsid w:val="00F2653A"/>
    <w:rsid w:val="00F26B8B"/>
    <w:rsid w:val="00F26BD2"/>
    <w:rsid w:val="00F27CAB"/>
    <w:rsid w:val="00F27E71"/>
    <w:rsid w:val="00F301BA"/>
    <w:rsid w:val="00F30F85"/>
    <w:rsid w:val="00F30FF8"/>
    <w:rsid w:val="00F310F3"/>
    <w:rsid w:val="00F31188"/>
    <w:rsid w:val="00F3127E"/>
    <w:rsid w:val="00F317B4"/>
    <w:rsid w:val="00F31A56"/>
    <w:rsid w:val="00F31AF4"/>
    <w:rsid w:val="00F31C82"/>
    <w:rsid w:val="00F327C5"/>
    <w:rsid w:val="00F3283A"/>
    <w:rsid w:val="00F328DD"/>
    <w:rsid w:val="00F32D90"/>
    <w:rsid w:val="00F3359F"/>
    <w:rsid w:val="00F33964"/>
    <w:rsid w:val="00F33B8D"/>
    <w:rsid w:val="00F34424"/>
    <w:rsid w:val="00F34442"/>
    <w:rsid w:val="00F34465"/>
    <w:rsid w:val="00F351A2"/>
    <w:rsid w:val="00F35301"/>
    <w:rsid w:val="00F35903"/>
    <w:rsid w:val="00F36042"/>
    <w:rsid w:val="00F36587"/>
    <w:rsid w:val="00F3680D"/>
    <w:rsid w:val="00F36C9B"/>
    <w:rsid w:val="00F37BED"/>
    <w:rsid w:val="00F37D61"/>
    <w:rsid w:val="00F40529"/>
    <w:rsid w:val="00F40F97"/>
    <w:rsid w:val="00F4218B"/>
    <w:rsid w:val="00F42254"/>
    <w:rsid w:val="00F42456"/>
    <w:rsid w:val="00F42598"/>
    <w:rsid w:val="00F425FA"/>
    <w:rsid w:val="00F428E6"/>
    <w:rsid w:val="00F42B57"/>
    <w:rsid w:val="00F42EE9"/>
    <w:rsid w:val="00F42EEC"/>
    <w:rsid w:val="00F4305E"/>
    <w:rsid w:val="00F4323B"/>
    <w:rsid w:val="00F43259"/>
    <w:rsid w:val="00F43294"/>
    <w:rsid w:val="00F438B5"/>
    <w:rsid w:val="00F43C09"/>
    <w:rsid w:val="00F43D1D"/>
    <w:rsid w:val="00F44842"/>
    <w:rsid w:val="00F4504E"/>
    <w:rsid w:val="00F45263"/>
    <w:rsid w:val="00F45576"/>
    <w:rsid w:val="00F45696"/>
    <w:rsid w:val="00F45C60"/>
    <w:rsid w:val="00F46357"/>
    <w:rsid w:val="00F46CFA"/>
    <w:rsid w:val="00F46F3D"/>
    <w:rsid w:val="00F475F3"/>
    <w:rsid w:val="00F47A3C"/>
    <w:rsid w:val="00F47B05"/>
    <w:rsid w:val="00F47B13"/>
    <w:rsid w:val="00F47C64"/>
    <w:rsid w:val="00F47CD1"/>
    <w:rsid w:val="00F47D08"/>
    <w:rsid w:val="00F504C2"/>
    <w:rsid w:val="00F50744"/>
    <w:rsid w:val="00F507C0"/>
    <w:rsid w:val="00F50D7B"/>
    <w:rsid w:val="00F50EF5"/>
    <w:rsid w:val="00F51000"/>
    <w:rsid w:val="00F5143D"/>
    <w:rsid w:val="00F518E9"/>
    <w:rsid w:val="00F51C12"/>
    <w:rsid w:val="00F51EC2"/>
    <w:rsid w:val="00F52825"/>
    <w:rsid w:val="00F52D32"/>
    <w:rsid w:val="00F52E33"/>
    <w:rsid w:val="00F53289"/>
    <w:rsid w:val="00F539FE"/>
    <w:rsid w:val="00F53CCF"/>
    <w:rsid w:val="00F541A5"/>
    <w:rsid w:val="00F541FE"/>
    <w:rsid w:val="00F54437"/>
    <w:rsid w:val="00F54E33"/>
    <w:rsid w:val="00F54F19"/>
    <w:rsid w:val="00F5556D"/>
    <w:rsid w:val="00F55669"/>
    <w:rsid w:val="00F55AB6"/>
    <w:rsid w:val="00F55F8C"/>
    <w:rsid w:val="00F56605"/>
    <w:rsid w:val="00F56A03"/>
    <w:rsid w:val="00F56A16"/>
    <w:rsid w:val="00F56EC7"/>
    <w:rsid w:val="00F57406"/>
    <w:rsid w:val="00F5767B"/>
    <w:rsid w:val="00F576BF"/>
    <w:rsid w:val="00F57754"/>
    <w:rsid w:val="00F57B5A"/>
    <w:rsid w:val="00F57C17"/>
    <w:rsid w:val="00F57CA5"/>
    <w:rsid w:val="00F60832"/>
    <w:rsid w:val="00F608B7"/>
    <w:rsid w:val="00F61384"/>
    <w:rsid w:val="00F613D3"/>
    <w:rsid w:val="00F61590"/>
    <w:rsid w:val="00F617E8"/>
    <w:rsid w:val="00F6180E"/>
    <w:rsid w:val="00F62241"/>
    <w:rsid w:val="00F622A7"/>
    <w:rsid w:val="00F624B9"/>
    <w:rsid w:val="00F62823"/>
    <w:rsid w:val="00F62A1A"/>
    <w:rsid w:val="00F62D27"/>
    <w:rsid w:val="00F633B1"/>
    <w:rsid w:val="00F633D8"/>
    <w:rsid w:val="00F6375B"/>
    <w:rsid w:val="00F63F43"/>
    <w:rsid w:val="00F64CA9"/>
    <w:rsid w:val="00F65865"/>
    <w:rsid w:val="00F65BAF"/>
    <w:rsid w:val="00F66B51"/>
    <w:rsid w:val="00F677E9"/>
    <w:rsid w:val="00F67ECF"/>
    <w:rsid w:val="00F7056A"/>
    <w:rsid w:val="00F70C7E"/>
    <w:rsid w:val="00F7102B"/>
    <w:rsid w:val="00F715EC"/>
    <w:rsid w:val="00F71B44"/>
    <w:rsid w:val="00F71E87"/>
    <w:rsid w:val="00F7205F"/>
    <w:rsid w:val="00F73006"/>
    <w:rsid w:val="00F73705"/>
    <w:rsid w:val="00F73D66"/>
    <w:rsid w:val="00F73FB9"/>
    <w:rsid w:val="00F74428"/>
    <w:rsid w:val="00F74E3E"/>
    <w:rsid w:val="00F74E6A"/>
    <w:rsid w:val="00F74FC6"/>
    <w:rsid w:val="00F75858"/>
    <w:rsid w:val="00F75903"/>
    <w:rsid w:val="00F75A13"/>
    <w:rsid w:val="00F75A21"/>
    <w:rsid w:val="00F75DA0"/>
    <w:rsid w:val="00F75F9B"/>
    <w:rsid w:val="00F7625E"/>
    <w:rsid w:val="00F77073"/>
    <w:rsid w:val="00F77F04"/>
    <w:rsid w:val="00F80ACC"/>
    <w:rsid w:val="00F80D3B"/>
    <w:rsid w:val="00F815FF"/>
    <w:rsid w:val="00F81CFD"/>
    <w:rsid w:val="00F8282A"/>
    <w:rsid w:val="00F82A38"/>
    <w:rsid w:val="00F8363C"/>
    <w:rsid w:val="00F8395A"/>
    <w:rsid w:val="00F839CD"/>
    <w:rsid w:val="00F845E7"/>
    <w:rsid w:val="00F85722"/>
    <w:rsid w:val="00F859A2"/>
    <w:rsid w:val="00F85D30"/>
    <w:rsid w:val="00F8656C"/>
    <w:rsid w:val="00F87275"/>
    <w:rsid w:val="00F8730B"/>
    <w:rsid w:val="00F875BA"/>
    <w:rsid w:val="00F87881"/>
    <w:rsid w:val="00F87E54"/>
    <w:rsid w:val="00F9136E"/>
    <w:rsid w:val="00F914CE"/>
    <w:rsid w:val="00F915E7"/>
    <w:rsid w:val="00F91C69"/>
    <w:rsid w:val="00F91FA9"/>
    <w:rsid w:val="00F9253B"/>
    <w:rsid w:val="00F926D2"/>
    <w:rsid w:val="00F92837"/>
    <w:rsid w:val="00F92947"/>
    <w:rsid w:val="00F92FAC"/>
    <w:rsid w:val="00F930A9"/>
    <w:rsid w:val="00F93345"/>
    <w:rsid w:val="00F933F2"/>
    <w:rsid w:val="00F9356E"/>
    <w:rsid w:val="00F94169"/>
    <w:rsid w:val="00F94365"/>
    <w:rsid w:val="00F944EF"/>
    <w:rsid w:val="00F9497D"/>
    <w:rsid w:val="00F94CCD"/>
    <w:rsid w:val="00F94D6D"/>
    <w:rsid w:val="00F94DE8"/>
    <w:rsid w:val="00F94FB6"/>
    <w:rsid w:val="00F9549F"/>
    <w:rsid w:val="00F95515"/>
    <w:rsid w:val="00F96531"/>
    <w:rsid w:val="00F96ECB"/>
    <w:rsid w:val="00F97073"/>
    <w:rsid w:val="00F972B7"/>
    <w:rsid w:val="00F97BD8"/>
    <w:rsid w:val="00FA0229"/>
    <w:rsid w:val="00FA0B8B"/>
    <w:rsid w:val="00FA0C56"/>
    <w:rsid w:val="00FA126E"/>
    <w:rsid w:val="00FA162D"/>
    <w:rsid w:val="00FA1897"/>
    <w:rsid w:val="00FA1A03"/>
    <w:rsid w:val="00FA1CDB"/>
    <w:rsid w:val="00FA2477"/>
    <w:rsid w:val="00FA2527"/>
    <w:rsid w:val="00FA2EBC"/>
    <w:rsid w:val="00FA3240"/>
    <w:rsid w:val="00FA372F"/>
    <w:rsid w:val="00FA39F2"/>
    <w:rsid w:val="00FA3DF4"/>
    <w:rsid w:val="00FA41CC"/>
    <w:rsid w:val="00FA56D1"/>
    <w:rsid w:val="00FA5791"/>
    <w:rsid w:val="00FA602F"/>
    <w:rsid w:val="00FA608F"/>
    <w:rsid w:val="00FA64A4"/>
    <w:rsid w:val="00FA6664"/>
    <w:rsid w:val="00FA66BE"/>
    <w:rsid w:val="00FA6A59"/>
    <w:rsid w:val="00FA6DE5"/>
    <w:rsid w:val="00FA6E32"/>
    <w:rsid w:val="00FA7A05"/>
    <w:rsid w:val="00FA7AAA"/>
    <w:rsid w:val="00FA7ACF"/>
    <w:rsid w:val="00FA7D44"/>
    <w:rsid w:val="00FA7EDF"/>
    <w:rsid w:val="00FB04F8"/>
    <w:rsid w:val="00FB091C"/>
    <w:rsid w:val="00FB0D31"/>
    <w:rsid w:val="00FB11E6"/>
    <w:rsid w:val="00FB17EC"/>
    <w:rsid w:val="00FB188C"/>
    <w:rsid w:val="00FB1DFD"/>
    <w:rsid w:val="00FB2459"/>
    <w:rsid w:val="00FB2835"/>
    <w:rsid w:val="00FB29AD"/>
    <w:rsid w:val="00FB2AF1"/>
    <w:rsid w:val="00FB2C75"/>
    <w:rsid w:val="00FB2E13"/>
    <w:rsid w:val="00FB342D"/>
    <w:rsid w:val="00FB388F"/>
    <w:rsid w:val="00FB3B48"/>
    <w:rsid w:val="00FB3B68"/>
    <w:rsid w:val="00FB3D38"/>
    <w:rsid w:val="00FB40F0"/>
    <w:rsid w:val="00FB41A1"/>
    <w:rsid w:val="00FB43F9"/>
    <w:rsid w:val="00FB4A9E"/>
    <w:rsid w:val="00FB4C63"/>
    <w:rsid w:val="00FB51F7"/>
    <w:rsid w:val="00FB5535"/>
    <w:rsid w:val="00FB5693"/>
    <w:rsid w:val="00FB6A94"/>
    <w:rsid w:val="00FB6D24"/>
    <w:rsid w:val="00FB6E94"/>
    <w:rsid w:val="00FB7FC4"/>
    <w:rsid w:val="00FC0101"/>
    <w:rsid w:val="00FC0503"/>
    <w:rsid w:val="00FC0627"/>
    <w:rsid w:val="00FC08A0"/>
    <w:rsid w:val="00FC0916"/>
    <w:rsid w:val="00FC1097"/>
    <w:rsid w:val="00FC141E"/>
    <w:rsid w:val="00FC15FC"/>
    <w:rsid w:val="00FC1C8E"/>
    <w:rsid w:val="00FC1FD2"/>
    <w:rsid w:val="00FC2229"/>
    <w:rsid w:val="00FC2D50"/>
    <w:rsid w:val="00FC33E4"/>
    <w:rsid w:val="00FC3BCD"/>
    <w:rsid w:val="00FC44B6"/>
    <w:rsid w:val="00FC4719"/>
    <w:rsid w:val="00FC4A93"/>
    <w:rsid w:val="00FC4AA1"/>
    <w:rsid w:val="00FC4C5F"/>
    <w:rsid w:val="00FC4D7C"/>
    <w:rsid w:val="00FC4EAB"/>
    <w:rsid w:val="00FC5B88"/>
    <w:rsid w:val="00FC62CE"/>
    <w:rsid w:val="00FC70F8"/>
    <w:rsid w:val="00FC7AE6"/>
    <w:rsid w:val="00FC7B7C"/>
    <w:rsid w:val="00FC7D72"/>
    <w:rsid w:val="00FC7F3C"/>
    <w:rsid w:val="00FD00FB"/>
    <w:rsid w:val="00FD01C1"/>
    <w:rsid w:val="00FD03C1"/>
    <w:rsid w:val="00FD0478"/>
    <w:rsid w:val="00FD05C8"/>
    <w:rsid w:val="00FD0700"/>
    <w:rsid w:val="00FD0743"/>
    <w:rsid w:val="00FD0984"/>
    <w:rsid w:val="00FD0F72"/>
    <w:rsid w:val="00FD103E"/>
    <w:rsid w:val="00FD1A19"/>
    <w:rsid w:val="00FD1FA2"/>
    <w:rsid w:val="00FD239C"/>
    <w:rsid w:val="00FD246D"/>
    <w:rsid w:val="00FD257B"/>
    <w:rsid w:val="00FD283A"/>
    <w:rsid w:val="00FD2996"/>
    <w:rsid w:val="00FD2BC7"/>
    <w:rsid w:val="00FD2F65"/>
    <w:rsid w:val="00FD31CE"/>
    <w:rsid w:val="00FD3239"/>
    <w:rsid w:val="00FD3293"/>
    <w:rsid w:val="00FD3321"/>
    <w:rsid w:val="00FD3B6C"/>
    <w:rsid w:val="00FD4863"/>
    <w:rsid w:val="00FD5088"/>
    <w:rsid w:val="00FD51A5"/>
    <w:rsid w:val="00FD5657"/>
    <w:rsid w:val="00FD5C1A"/>
    <w:rsid w:val="00FD5DE8"/>
    <w:rsid w:val="00FD61C2"/>
    <w:rsid w:val="00FD6824"/>
    <w:rsid w:val="00FD6A78"/>
    <w:rsid w:val="00FD6C3F"/>
    <w:rsid w:val="00FD6F06"/>
    <w:rsid w:val="00FD71A3"/>
    <w:rsid w:val="00FD73C8"/>
    <w:rsid w:val="00FE0206"/>
    <w:rsid w:val="00FE03E6"/>
    <w:rsid w:val="00FE063D"/>
    <w:rsid w:val="00FE06EF"/>
    <w:rsid w:val="00FE0780"/>
    <w:rsid w:val="00FE0A6D"/>
    <w:rsid w:val="00FE0F8D"/>
    <w:rsid w:val="00FE179D"/>
    <w:rsid w:val="00FE1ABF"/>
    <w:rsid w:val="00FE2074"/>
    <w:rsid w:val="00FE2329"/>
    <w:rsid w:val="00FE29ED"/>
    <w:rsid w:val="00FE2A46"/>
    <w:rsid w:val="00FE2C77"/>
    <w:rsid w:val="00FE2CFE"/>
    <w:rsid w:val="00FE3003"/>
    <w:rsid w:val="00FE31E2"/>
    <w:rsid w:val="00FE3BA6"/>
    <w:rsid w:val="00FE466A"/>
    <w:rsid w:val="00FE4B33"/>
    <w:rsid w:val="00FE5129"/>
    <w:rsid w:val="00FE54E8"/>
    <w:rsid w:val="00FE5987"/>
    <w:rsid w:val="00FE59B0"/>
    <w:rsid w:val="00FE5A6B"/>
    <w:rsid w:val="00FE5E32"/>
    <w:rsid w:val="00FE5E39"/>
    <w:rsid w:val="00FE6567"/>
    <w:rsid w:val="00FE677D"/>
    <w:rsid w:val="00FE71DF"/>
    <w:rsid w:val="00FE77C0"/>
    <w:rsid w:val="00FE7AD7"/>
    <w:rsid w:val="00FE7DE8"/>
    <w:rsid w:val="00FF0838"/>
    <w:rsid w:val="00FF0CB2"/>
    <w:rsid w:val="00FF0CF5"/>
    <w:rsid w:val="00FF18CB"/>
    <w:rsid w:val="00FF1B6C"/>
    <w:rsid w:val="00FF1CCD"/>
    <w:rsid w:val="00FF1F82"/>
    <w:rsid w:val="00FF231A"/>
    <w:rsid w:val="00FF237F"/>
    <w:rsid w:val="00FF2C41"/>
    <w:rsid w:val="00FF2DA2"/>
    <w:rsid w:val="00FF2E17"/>
    <w:rsid w:val="00FF3143"/>
    <w:rsid w:val="00FF3E1A"/>
    <w:rsid w:val="00FF3E30"/>
    <w:rsid w:val="00FF429B"/>
    <w:rsid w:val="00FF4DF7"/>
    <w:rsid w:val="00FF516F"/>
    <w:rsid w:val="00FF5D4A"/>
    <w:rsid w:val="00FF5EBC"/>
    <w:rsid w:val="00FF6013"/>
    <w:rsid w:val="00FF69E4"/>
    <w:rsid w:val="00FF6B4C"/>
    <w:rsid w:val="00FF6FB4"/>
    <w:rsid w:val="00FF702E"/>
    <w:rsid w:val="00FF71A8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37E897"/>
  <w15:docId w15:val="{EB7A3A6E-F393-4A2A-B9FC-C74A56C9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7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B370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B370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B370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B3706"/>
    <w:pPr>
      <w:ind w:left="284"/>
    </w:pPr>
  </w:style>
  <w:style w:type="paragraph" w:customStyle="1" w:styleId="AAFrameAddress">
    <w:name w:val="AA Frame Address"/>
    <w:basedOn w:val="Heading1"/>
    <w:uiPriority w:val="99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B370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B370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B370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B370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B370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B370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B370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B3706"/>
    <w:pPr>
      <w:ind w:left="567" w:hanging="567"/>
    </w:pPr>
  </w:style>
  <w:style w:type="paragraph" w:styleId="ListBullet5">
    <w:name w:val="List Bullet 5"/>
    <w:basedOn w:val="Normal"/>
    <w:uiPriority w:val="99"/>
    <w:rsid w:val="008B370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8B370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B370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B37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B37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uiPriority w:val="99"/>
    <w:rsid w:val="008B3706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uiPriority w:val="99"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uiPriority w:val="99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5579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45579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55794"/>
  </w:style>
  <w:style w:type="paragraph" w:customStyle="1" w:styleId="zreportaddinfo">
    <w:name w:val="zreport addinfo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5579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55794"/>
  </w:style>
  <w:style w:type="paragraph" w:customStyle="1" w:styleId="nineptheadingcentredbold">
    <w:name w:val="nine pt heading centred bold"/>
    <w:aliases w:val="9hc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5579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uiPriority w:val="99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5579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5579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45579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5579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uiPriority w:val="99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907DD"/>
    <w:rPr>
      <w:rFonts w:cs="Times New Roman"/>
      <w:sz w:val="29"/>
      <w:szCs w:val="29"/>
    </w:rPr>
  </w:style>
  <w:style w:type="character" w:customStyle="1" w:styleId="hps">
    <w:name w:val="hps"/>
    <w:uiPriority w:val="99"/>
    <w:rsid w:val="001907DD"/>
    <w:rPr>
      <w:rFonts w:cs="Times New Roman"/>
    </w:rPr>
  </w:style>
  <w:style w:type="character" w:customStyle="1" w:styleId="gt-icon-text1">
    <w:name w:val="gt-icon-text1"/>
    <w:uiPriority w:val="99"/>
    <w:rsid w:val="001907DD"/>
    <w:rPr>
      <w:rFonts w:cs="Times New Roman"/>
    </w:rPr>
  </w:style>
  <w:style w:type="character" w:customStyle="1" w:styleId="shorttext">
    <w:name w:val="short_text"/>
    <w:uiPriority w:val="99"/>
    <w:rsid w:val="001907DD"/>
    <w:rPr>
      <w:rFonts w:cs="Times New Roman"/>
    </w:rPr>
  </w:style>
  <w:style w:type="character" w:customStyle="1" w:styleId="longtext">
    <w:name w:val="long_text"/>
    <w:uiPriority w:val="99"/>
    <w:rsid w:val="001907DD"/>
    <w:rPr>
      <w:rFonts w:cs="Times New Roman"/>
    </w:rPr>
  </w:style>
  <w:style w:type="character" w:styleId="CommentReference">
    <w:name w:val="annotation reference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47A1"/>
    <w:rPr>
      <w:rFonts w:ascii="Calibri" w:eastAsia="Calibri" w:hAnsi="Calibri" w:cs="Cordia New"/>
      <w:sz w:val="22"/>
      <w:szCs w:val="28"/>
    </w:rPr>
  </w:style>
  <w:style w:type="character" w:customStyle="1" w:styleId="st1">
    <w:name w:val="st1"/>
    <w:basedOn w:val="DefaultParagraphFont"/>
    <w:rsid w:val="00205CEA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46C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46C62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9755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47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C1D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8750B-6BA3-4856-AE6F-392F6D8A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1605</TotalTime>
  <Pages>13</Pages>
  <Words>2069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 Pcl.</vt:lpstr>
    </vt:vector>
  </TitlesOfParts>
  <Company>KPMG</Company>
  <LinksUpToDate>false</LinksUpToDate>
  <CharactersWithSpaces>13836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 Pcl.</dc:title>
  <dc:subject/>
  <dc:creator>osrisomphot</dc:creator>
  <cp:keywords/>
  <cp:lastModifiedBy>Pattaraporn Amornsrivarakul</cp:lastModifiedBy>
  <cp:revision>1366</cp:revision>
  <cp:lastPrinted>2020-08-06T06:56:00Z</cp:lastPrinted>
  <dcterms:created xsi:type="dcterms:W3CDTF">2020-07-17T02:23:00Z</dcterms:created>
  <dcterms:modified xsi:type="dcterms:W3CDTF">2021-08-10T09:43:00Z</dcterms:modified>
</cp:coreProperties>
</file>