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023A9" w14:textId="77777777"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CD4EB5A" w14:textId="77777777"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F55C2A6" w14:textId="77777777"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81923F5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7855D0C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24F768B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2D837C87" w14:textId="77777777"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284D0C34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ED9F378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81ECC97" w14:textId="77777777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09B7D72" w14:textId="3FE7B56A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82847EB" w14:textId="77777777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C5BE37A" w14:textId="77777777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0E53465" w14:textId="77777777" w:rsidR="00AA3CA3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5216AAD3" w14:textId="77777777" w:rsidR="00096740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1A227CEA" w14:textId="77777777" w:rsidR="00096740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411DB3B0" w14:textId="4AA43F70" w:rsidR="00096740" w:rsidRPr="00957BD5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096740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F2B235" w14:textId="77777777" w:rsidR="00DD4577" w:rsidRDefault="00DD4577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809FCF" w14:textId="77777777" w:rsidR="00DD4577" w:rsidRDefault="00DD4577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41B945" w14:textId="77777777" w:rsidR="00DD4577" w:rsidRDefault="00DD4577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728042" w14:textId="77777777" w:rsidR="00DD4577" w:rsidRDefault="00DD4577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D189B4" w14:textId="4C21A2E1"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6E9CA809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765D2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A39E933" w14:textId="77777777"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5C9F6" w14:textId="47820113" w:rsidR="00096740" w:rsidRPr="00957BD5" w:rsidRDefault="00096740" w:rsidP="00096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57BD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สำหรับงวดสามเดือนและหกเดือนสิ้นสุด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</w:t>
      </w:r>
      <w:r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24409E" w14:textId="77777777"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CFAD16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48300DF8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14:paraId="7694B463" w14:textId="77777777"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41D93D3D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F2FFE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4FB0ED27" w14:textId="77777777"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B696EF" w14:textId="77777777"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14:paraId="4BF66CC7" w14:textId="77777777"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47B7E9C8" w14:textId="77777777"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06F2D" w14:textId="77777777"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14:paraId="4106032A" w14:textId="77777777"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1EB438CD" w14:textId="77777777"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2F3E273" w14:textId="77777777" w:rsidR="00C877FE" w:rsidRDefault="00C877FE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6142FE50" w14:textId="77777777"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6223272B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79A280DF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6A36EC8F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14:paraId="581E2C66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189A27F6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CFBD936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C8EC73" w14:textId="778DCFF0" w:rsidR="00EB4AE6" w:rsidRPr="00957BD5" w:rsidRDefault="006E709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491A7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91A70">
        <w:rPr>
          <w:rFonts w:asciiTheme="majorBidi" w:hAnsiTheme="majorBidi" w:cstheme="majorBidi"/>
          <w:sz w:val="30"/>
          <w:szCs w:val="30"/>
        </w:rPr>
        <w:t xml:space="preserve"> 256</w:t>
      </w:r>
      <w:r w:rsidR="00A869B2">
        <w:rPr>
          <w:rFonts w:asciiTheme="majorBidi" w:hAnsiTheme="majorBidi" w:cstheme="majorBidi"/>
          <w:sz w:val="30"/>
          <w:szCs w:val="30"/>
        </w:rPr>
        <w:t>4</w:t>
      </w:r>
    </w:p>
    <w:p w14:paraId="7B23A6C1" w14:textId="77777777" w:rsidR="003129E8" w:rsidRPr="00957BD5" w:rsidRDefault="003129E8" w:rsidP="00C3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59EEE05E" w14:textId="77777777" w:rsidR="003129E8" w:rsidRDefault="003129E8" w:rsidP="00C3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 w:hint="cs"/>
          <w:sz w:val="30"/>
          <w:szCs w:val="30"/>
          <w:cs/>
        </w:rPr>
      </w:pPr>
    </w:p>
    <w:sectPr w:rsidR="003129E8" w:rsidSect="00DD4577"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3689F" w14:textId="77777777" w:rsidR="007C6B64" w:rsidRDefault="007C6B64">
      <w:r>
        <w:separator/>
      </w:r>
    </w:p>
  </w:endnote>
  <w:endnote w:type="continuationSeparator" w:id="0">
    <w:p w14:paraId="1FC9772C" w14:textId="77777777" w:rsidR="007C6B64" w:rsidRDefault="007C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589AC" w14:textId="77777777" w:rsidR="002779C9" w:rsidRDefault="002779C9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776F6326" w14:textId="77777777" w:rsidR="002779C9" w:rsidRDefault="002779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C634A" w14:textId="77777777" w:rsidR="002779C9" w:rsidRPr="005B73F0" w:rsidRDefault="002779C9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A49D836" w14:textId="77777777" w:rsidR="002779C9" w:rsidRDefault="002779C9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DF870A6" w14:textId="77777777" w:rsidR="002779C9" w:rsidRPr="00575241" w:rsidRDefault="002779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D703E" w14:textId="77777777" w:rsidR="002779C9" w:rsidRPr="00575241" w:rsidRDefault="002779C9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41D84" w14:textId="77777777" w:rsidR="002779C9" w:rsidRPr="005B73F0" w:rsidRDefault="002779C9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0ED033B" w14:textId="77777777" w:rsidR="002779C9" w:rsidRDefault="002779C9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FA1C3B4" w14:textId="77777777" w:rsidR="002779C9" w:rsidRPr="00575241" w:rsidRDefault="002779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4C7EC" w14:textId="746B25E7" w:rsidR="00DD4577" w:rsidRPr="00DD4577" w:rsidRDefault="00DD4577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8CEFB" w14:textId="77777777" w:rsidR="002779C9" w:rsidRPr="00D42F23" w:rsidRDefault="002779C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704027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8672B8" w14:textId="77777777" w:rsidR="00DD4577" w:rsidRPr="00DD4577" w:rsidRDefault="00DD45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45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45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45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457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45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880B6" w14:textId="77777777" w:rsidR="007C6B64" w:rsidRDefault="007C6B64">
      <w:r>
        <w:separator/>
      </w:r>
    </w:p>
  </w:footnote>
  <w:footnote w:type="continuationSeparator" w:id="0">
    <w:p w14:paraId="073FDCC0" w14:textId="77777777" w:rsidR="007C6B64" w:rsidRDefault="007C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B2C9D" w14:textId="77777777" w:rsidR="002779C9" w:rsidRDefault="00644386">
    <w:pPr>
      <w:pStyle w:val="Header"/>
    </w:pPr>
    <w:r>
      <w:rPr>
        <w:noProof/>
      </w:rPr>
      <w:pict w14:anchorId="5E59B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BD484" w14:textId="77777777" w:rsidR="002779C9" w:rsidRPr="0074736C" w:rsidRDefault="002779C9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FF806C8" w14:textId="1FB2FE38" w:rsidR="002779C9" w:rsidRDefault="002779C9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0CF5DD2" w14:textId="1E4F12F7" w:rsidR="00DD4577" w:rsidRDefault="00DD4577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A9740C1" w14:textId="779C20B3" w:rsidR="00DD4577" w:rsidRDefault="00DD4577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B9F6525" w14:textId="77777777" w:rsidR="00DD4577" w:rsidRPr="0074736C" w:rsidRDefault="00DD4577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928F602" w14:textId="77777777" w:rsidR="002779C9" w:rsidRPr="0074736C" w:rsidRDefault="002779C9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0410C" w14:textId="77777777" w:rsidR="00DD4577" w:rsidRPr="0074736C" w:rsidRDefault="00DD4577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2BC6CB5" w14:textId="77777777" w:rsidR="00DD4577" w:rsidRPr="0074736C" w:rsidRDefault="00DD4577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1A345A0" w14:textId="77777777" w:rsidR="00DD4577" w:rsidRPr="0074736C" w:rsidRDefault="00DD4577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612"/>
    <w:rsid w:val="00063C95"/>
    <w:rsid w:val="000652EC"/>
    <w:rsid w:val="00066174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5FE6"/>
    <w:rsid w:val="001B6118"/>
    <w:rsid w:val="001B662B"/>
    <w:rsid w:val="001B6B01"/>
    <w:rsid w:val="001B79EB"/>
    <w:rsid w:val="001C040F"/>
    <w:rsid w:val="001C0491"/>
    <w:rsid w:val="001C069E"/>
    <w:rsid w:val="001C09FB"/>
    <w:rsid w:val="001C0F7D"/>
    <w:rsid w:val="001C1777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7B90"/>
    <w:rsid w:val="001F7CB5"/>
    <w:rsid w:val="00200E87"/>
    <w:rsid w:val="002019C3"/>
    <w:rsid w:val="002023AE"/>
    <w:rsid w:val="00202832"/>
    <w:rsid w:val="00202B06"/>
    <w:rsid w:val="00203480"/>
    <w:rsid w:val="0020348E"/>
    <w:rsid w:val="00203A66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609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16FC"/>
    <w:rsid w:val="002C35D9"/>
    <w:rsid w:val="002C35F3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2F53"/>
    <w:rsid w:val="00353DF8"/>
    <w:rsid w:val="0035458A"/>
    <w:rsid w:val="003549E4"/>
    <w:rsid w:val="00355807"/>
    <w:rsid w:val="0035661D"/>
    <w:rsid w:val="003579EF"/>
    <w:rsid w:val="00360335"/>
    <w:rsid w:val="003617C7"/>
    <w:rsid w:val="003627AA"/>
    <w:rsid w:val="00362F12"/>
    <w:rsid w:val="00363956"/>
    <w:rsid w:val="003642E0"/>
    <w:rsid w:val="00364729"/>
    <w:rsid w:val="0036526C"/>
    <w:rsid w:val="003653A8"/>
    <w:rsid w:val="00366306"/>
    <w:rsid w:val="003667EB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37A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96FA5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615C"/>
    <w:rsid w:val="003D638D"/>
    <w:rsid w:val="003D6A41"/>
    <w:rsid w:val="003D6B63"/>
    <w:rsid w:val="003D6BA4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3FEB"/>
    <w:rsid w:val="004745E7"/>
    <w:rsid w:val="0047466D"/>
    <w:rsid w:val="00476F9B"/>
    <w:rsid w:val="00477FD1"/>
    <w:rsid w:val="004802BB"/>
    <w:rsid w:val="00482817"/>
    <w:rsid w:val="00482872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4F6CDB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621"/>
    <w:rsid w:val="006367F9"/>
    <w:rsid w:val="00636DD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4386"/>
    <w:rsid w:val="00645611"/>
    <w:rsid w:val="00647294"/>
    <w:rsid w:val="00647895"/>
    <w:rsid w:val="00650452"/>
    <w:rsid w:val="0065046F"/>
    <w:rsid w:val="00650596"/>
    <w:rsid w:val="00650CE1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4A25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099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A8C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23C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C6497"/>
    <w:rsid w:val="007C6B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E94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3F05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43E0"/>
    <w:rsid w:val="008D54B6"/>
    <w:rsid w:val="008D5952"/>
    <w:rsid w:val="008D5D6D"/>
    <w:rsid w:val="008D5E5F"/>
    <w:rsid w:val="008D6CD0"/>
    <w:rsid w:val="008D77C8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55D4"/>
    <w:rsid w:val="008E60FF"/>
    <w:rsid w:val="008E69B4"/>
    <w:rsid w:val="008E6BFD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9F9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06A"/>
    <w:rsid w:val="0092427B"/>
    <w:rsid w:val="00924365"/>
    <w:rsid w:val="009247B2"/>
    <w:rsid w:val="009247D5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C7481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1F8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31F"/>
    <w:rsid w:val="00A7668B"/>
    <w:rsid w:val="00A76EED"/>
    <w:rsid w:val="00A80AF7"/>
    <w:rsid w:val="00A81995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C56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5BC9"/>
    <w:rsid w:val="00BA6550"/>
    <w:rsid w:val="00BA699B"/>
    <w:rsid w:val="00BA78A1"/>
    <w:rsid w:val="00BB0704"/>
    <w:rsid w:val="00BB1382"/>
    <w:rsid w:val="00BB277B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9D4"/>
    <w:rsid w:val="00C05C92"/>
    <w:rsid w:val="00C05F53"/>
    <w:rsid w:val="00C061AA"/>
    <w:rsid w:val="00C06B94"/>
    <w:rsid w:val="00C07D1F"/>
    <w:rsid w:val="00C1015A"/>
    <w:rsid w:val="00C11A2C"/>
    <w:rsid w:val="00C12810"/>
    <w:rsid w:val="00C1453F"/>
    <w:rsid w:val="00C17E04"/>
    <w:rsid w:val="00C17FAC"/>
    <w:rsid w:val="00C20BDA"/>
    <w:rsid w:val="00C21314"/>
    <w:rsid w:val="00C21A83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6F9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65A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0B7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77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6A7"/>
    <w:rsid w:val="00E228A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F0C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F11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11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5F4E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46C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157"/>
    <w:rsid w:val="00F6121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4080"/>
    <w:rsid w:val="00FC5022"/>
    <w:rsid w:val="00FC524B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1940</TotalTime>
  <Pages>3</Pages>
  <Words>435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ศุภนิตา อาดำ</cp:lastModifiedBy>
  <cp:revision>174</cp:revision>
  <cp:lastPrinted>2021-04-28T16:35:00Z</cp:lastPrinted>
  <dcterms:created xsi:type="dcterms:W3CDTF">2019-05-03T08:57:00Z</dcterms:created>
  <dcterms:modified xsi:type="dcterms:W3CDTF">2021-08-05T03:26:00Z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