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32E9F" w14:textId="77777777"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9B4FC6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957BD5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A263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7866AD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7866AD">
        <w:rPr>
          <w:rFonts w:asciiTheme="majorBidi" w:hAnsiTheme="majorBidi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9D3A3B7" w14:textId="2AAB6D73" w:rsidR="002965EB" w:rsidRDefault="008F39F9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BE7333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965EB" w:rsidRPr="00264406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61D4EFE0" w14:textId="4F6153A6" w:rsidR="008E55D4" w:rsidRPr="008E55D4" w:rsidRDefault="008F39F9" w:rsidP="008E55D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8E55D4" w:rsidRPr="008E55D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E55D4" w:rsidRPr="008E55D4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73C972C" w14:textId="2AF786EB" w:rsidR="0028037C" w:rsidRPr="008E55D4" w:rsidRDefault="008F39F9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2965EB" w:rsidRPr="008E55D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FC524B" w:rsidRPr="008E55D4">
        <w:rPr>
          <w:rFonts w:asciiTheme="majorBidi" w:hAnsiTheme="majorBidi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A8037D8" w14:textId="102C8541" w:rsidR="005C3F33" w:rsidRPr="008E55D4" w:rsidRDefault="008F39F9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5C3F33" w:rsidRPr="008E55D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FC524B" w:rsidRPr="008E55D4">
        <w:rPr>
          <w:rFonts w:asciiTheme="majorBidi" w:hAnsiTheme="majorBidi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0B1D427" w14:textId="77777777" w:rsidR="00BE7333" w:rsidRPr="00BE7333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124DAF2" w14:textId="77777777" w:rsidR="00214C3B" w:rsidRPr="00957BD5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957BD5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22"/>
          <w:szCs w:val="22"/>
        </w:rPr>
        <w:br w:type="page"/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57B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595D4375" w:rsidR="00982385" w:rsidRPr="00957BD5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957BD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57BD5">
        <w:rPr>
          <w:rFonts w:asciiTheme="majorBidi" w:hAnsiTheme="majorBidi" w:cstheme="majorBidi"/>
          <w:sz w:val="30"/>
          <w:szCs w:val="30"/>
          <w:cs/>
        </w:rPr>
        <w:t>คณะ</w:t>
      </w:r>
      <w:r w:rsidRPr="00957BD5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D441CC">
        <w:rPr>
          <w:rFonts w:asciiTheme="majorBidi" w:hAnsiTheme="majorBidi" w:cstheme="majorBidi"/>
          <w:sz w:val="30"/>
          <w:szCs w:val="30"/>
        </w:rPr>
        <w:t>10</w:t>
      </w:r>
      <w:r w:rsidR="004F6CDB">
        <w:rPr>
          <w:rFonts w:asciiTheme="majorBidi" w:hAnsiTheme="majorBidi" w:cstheme="majorBidi" w:hint="cs"/>
          <w:sz w:val="30"/>
          <w:szCs w:val="30"/>
          <w:cs/>
        </w:rPr>
        <w:t xml:space="preserve"> สิงหาคม</w:t>
      </w:r>
      <w:r w:rsidR="00310E51" w:rsidRPr="00310E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91A70">
        <w:rPr>
          <w:rFonts w:asciiTheme="majorBidi" w:hAnsiTheme="majorBidi" w:cstheme="majorBidi"/>
          <w:sz w:val="30"/>
          <w:szCs w:val="30"/>
        </w:rPr>
        <w:t>256</w:t>
      </w:r>
      <w:r w:rsidR="00A869B2">
        <w:rPr>
          <w:rFonts w:asciiTheme="majorBidi" w:hAnsiTheme="majorBidi" w:cstheme="majorBidi"/>
          <w:sz w:val="30"/>
          <w:szCs w:val="30"/>
        </w:rPr>
        <w:t>4</w:t>
      </w:r>
      <w:r w:rsidR="00310E51" w:rsidRPr="00310E51">
        <w:rPr>
          <w:rFonts w:asciiTheme="majorBidi" w:hAnsiTheme="majorBidi" w:cstheme="majorBidi"/>
          <w:sz w:val="30"/>
          <w:szCs w:val="30"/>
        </w:rPr>
        <w:t xml:space="preserve">  </w:t>
      </w:r>
    </w:p>
    <w:p w14:paraId="67CCDF49" w14:textId="77777777" w:rsidR="00C31E08" w:rsidRPr="00957BD5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063612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9F4AD3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9F4AD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F4AD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957BD5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118A9065" w:rsidR="005F0C7C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6023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C7481">
        <w:rPr>
          <w:rFonts w:asciiTheme="majorBidi" w:hAnsiTheme="majorBidi" w:cstheme="majorBidi"/>
          <w:sz w:val="30"/>
          <w:szCs w:val="30"/>
        </w:rPr>
        <w:t xml:space="preserve">34 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04A0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</w:t>
      </w:r>
      <w:r w:rsidR="008F39F9">
        <w:rPr>
          <w:rFonts w:asciiTheme="majorBidi" w:hAnsiTheme="majorBidi" w:cs="Angsana New"/>
          <w:sz w:val="30"/>
          <w:szCs w:val="30"/>
        </w:rPr>
        <w:br/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งบการเงินประจำปี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315A70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315A70" w:rsidRPr="00315A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15A70" w:rsidRPr="00315A70">
        <w:rPr>
          <w:rFonts w:asciiTheme="majorBidi" w:hAnsiTheme="majorBidi" w:cstheme="majorBidi"/>
          <w:sz w:val="30"/>
          <w:szCs w:val="30"/>
        </w:rPr>
        <w:t>2563</w:t>
      </w:r>
    </w:p>
    <w:p w14:paraId="1E7C1712" w14:textId="77777777" w:rsidR="00063612" w:rsidRPr="00063612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1700B774" w:rsidR="005F0C7C" w:rsidRPr="005F0C7C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F0C7C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5F0C7C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Pr="005F0C7C">
        <w:rPr>
          <w:rFonts w:asciiTheme="majorBidi" w:hAnsiTheme="majorBidi" w:cstheme="majorBidi"/>
          <w:bCs/>
          <w:sz w:val="30"/>
          <w:szCs w:val="30"/>
        </w:rPr>
        <w:t>31</w:t>
      </w:r>
      <w:r w:rsidRPr="005F0C7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>
        <w:rPr>
          <w:rFonts w:asciiTheme="majorBidi" w:hAnsiTheme="majorBidi" w:cstheme="majorBidi"/>
          <w:bCs/>
          <w:sz w:val="30"/>
          <w:szCs w:val="30"/>
        </w:rPr>
        <w:t>2563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C32D346" w14:textId="1B1201B1" w:rsidR="00024D7C" w:rsidRPr="00756268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957BD5" w:rsidRDefault="008F39F9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7866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7866A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198F1C5" w14:textId="77777777" w:rsidR="007A12F2" w:rsidRPr="00957BD5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037"/>
        <w:gridCol w:w="284"/>
        <w:gridCol w:w="1014"/>
        <w:gridCol w:w="15"/>
        <w:gridCol w:w="236"/>
        <w:gridCol w:w="1026"/>
        <w:gridCol w:w="279"/>
        <w:gridCol w:w="1041"/>
      </w:tblGrid>
      <w:tr w:rsidR="00096740" w:rsidRPr="009B2C54" w14:paraId="0CA5E0F1" w14:textId="77777777" w:rsidTr="00D441CC">
        <w:tc>
          <w:tcPr>
            <w:tcW w:w="2309" w:type="pct"/>
            <w:shd w:val="clear" w:color="auto" w:fill="auto"/>
          </w:tcPr>
          <w:p w14:paraId="2CC4FCEF" w14:textId="06D0EA6E" w:rsidR="00096740" w:rsidRPr="006B5D43" w:rsidRDefault="00583718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5D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</w:t>
            </w:r>
            <w:r w:rsidR="006B5D43" w:rsidRPr="006B5D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274" w:type="pct"/>
            <w:gridSpan w:val="3"/>
            <w:shd w:val="clear" w:color="auto" w:fill="auto"/>
          </w:tcPr>
          <w:p w14:paraId="1C282C53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4C393B47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  <w:shd w:val="clear" w:color="auto" w:fill="auto"/>
          </w:tcPr>
          <w:p w14:paraId="4AA3E570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5D43" w:rsidRPr="009B2C54" w14:paraId="2E6BBED8" w14:textId="77777777" w:rsidTr="00063612">
        <w:tc>
          <w:tcPr>
            <w:tcW w:w="2309" w:type="pct"/>
            <w:shd w:val="clear" w:color="auto" w:fill="auto"/>
          </w:tcPr>
          <w:p w14:paraId="52B33C91" w14:textId="689C854D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6361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6" w:type="pct"/>
            <w:shd w:val="clear" w:color="auto" w:fill="auto"/>
          </w:tcPr>
          <w:p w14:paraId="4127574D" w14:textId="1A5903A1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6B5D43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5" w:type="pct"/>
            <w:shd w:val="clear" w:color="auto" w:fill="auto"/>
          </w:tcPr>
          <w:p w14:paraId="1D4CE989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2AA7E7F7" w14:textId="1488A5B0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6B5D43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067AB53E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2C87BC14" w14:textId="62CAB634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6B5D43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2" w:type="pct"/>
            <w:shd w:val="clear" w:color="auto" w:fill="auto"/>
          </w:tcPr>
          <w:p w14:paraId="6E4719B7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8B26224" w14:textId="05DAADDC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6B5D43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096740" w:rsidRPr="009B2C54" w14:paraId="51B409B4" w14:textId="77777777" w:rsidTr="00063612">
        <w:tc>
          <w:tcPr>
            <w:tcW w:w="2309" w:type="pct"/>
          </w:tcPr>
          <w:p w14:paraId="76852E0C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1" w:type="pct"/>
            <w:gridSpan w:val="8"/>
          </w:tcPr>
          <w:p w14:paraId="6E446A6F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D43" w:rsidRPr="009B2C54" w14:paraId="5B1439C9" w14:textId="77777777" w:rsidTr="00063612">
        <w:tc>
          <w:tcPr>
            <w:tcW w:w="2309" w:type="pct"/>
          </w:tcPr>
          <w:p w14:paraId="02E50F18" w14:textId="77777777" w:rsidR="00096740" w:rsidRPr="009B2C54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66" w:type="pct"/>
          </w:tcPr>
          <w:p w14:paraId="2880B0E3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C0EAB8A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09D7AB06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1C8A939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A10B157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6D705B4D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6B8D31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B5D43" w:rsidRPr="009B2C54" w14:paraId="06A700CA" w14:textId="77777777" w:rsidTr="00063612">
        <w:tc>
          <w:tcPr>
            <w:tcW w:w="2309" w:type="pct"/>
          </w:tcPr>
          <w:p w14:paraId="31F9BB92" w14:textId="77777777" w:rsidR="00096740" w:rsidRPr="009B2C54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6" w:type="pct"/>
          </w:tcPr>
          <w:p w14:paraId="549DAAED" w14:textId="0250996F" w:rsidR="00096740" w:rsidRPr="009B2C54" w:rsidRDefault="00970C34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0,702</w:t>
            </w:r>
          </w:p>
        </w:tc>
        <w:tc>
          <w:tcPr>
            <w:tcW w:w="155" w:type="pct"/>
          </w:tcPr>
          <w:p w14:paraId="3FB32C9A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57C2D601" w14:textId="0A270B1B" w:rsidR="00096740" w:rsidRPr="009B2C54" w:rsidRDefault="00063612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,658</w:t>
            </w:r>
          </w:p>
        </w:tc>
        <w:tc>
          <w:tcPr>
            <w:tcW w:w="129" w:type="pct"/>
          </w:tcPr>
          <w:p w14:paraId="6898B7D5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5D14D8E" w14:textId="3D23DCD5" w:rsidR="00096740" w:rsidRPr="009B2C54" w:rsidRDefault="00970C34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10,702</w:t>
            </w:r>
          </w:p>
        </w:tc>
        <w:tc>
          <w:tcPr>
            <w:tcW w:w="152" w:type="pct"/>
          </w:tcPr>
          <w:p w14:paraId="09991F00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246F161" w14:textId="2819EAC6" w:rsidR="00096740" w:rsidRPr="009B2C54" w:rsidRDefault="00063612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9,658</w:t>
            </w:r>
          </w:p>
        </w:tc>
      </w:tr>
      <w:tr w:rsidR="006B5D43" w:rsidRPr="00971FC3" w14:paraId="0E13468E" w14:textId="77777777" w:rsidTr="00063612">
        <w:tc>
          <w:tcPr>
            <w:tcW w:w="2309" w:type="pct"/>
          </w:tcPr>
          <w:p w14:paraId="4FD60419" w14:textId="77777777" w:rsidR="00096740" w:rsidRPr="009B2C54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6" w:type="pct"/>
          </w:tcPr>
          <w:p w14:paraId="60680E31" w14:textId="19A5133B" w:rsidR="00096740" w:rsidRPr="009B2C54" w:rsidRDefault="00970C34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16,074</w:t>
            </w:r>
          </w:p>
        </w:tc>
        <w:tc>
          <w:tcPr>
            <w:tcW w:w="155" w:type="pct"/>
          </w:tcPr>
          <w:p w14:paraId="12F56936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BD1F64F" w14:textId="5D9E4FAD" w:rsidR="00096740" w:rsidRPr="009B2C54" w:rsidRDefault="00063612" w:rsidP="0006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13,175</w:t>
            </w:r>
          </w:p>
        </w:tc>
        <w:tc>
          <w:tcPr>
            <w:tcW w:w="129" w:type="pct"/>
          </w:tcPr>
          <w:p w14:paraId="70E32FA7" w14:textId="77777777" w:rsidR="00096740" w:rsidRPr="004D0CC7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6A81CB7" w14:textId="2E11437F" w:rsidR="00096740" w:rsidRPr="004D0CC7" w:rsidRDefault="00970C34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16,074</w:t>
            </w:r>
          </w:p>
        </w:tc>
        <w:tc>
          <w:tcPr>
            <w:tcW w:w="152" w:type="pct"/>
          </w:tcPr>
          <w:p w14:paraId="0A628CD9" w14:textId="77777777" w:rsidR="00096740" w:rsidRPr="004D0CC7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1C217AF" w14:textId="5DE4806F" w:rsidR="00096740" w:rsidRPr="004D0CC7" w:rsidRDefault="00063612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13,175</w:t>
            </w:r>
          </w:p>
        </w:tc>
      </w:tr>
    </w:tbl>
    <w:p w14:paraId="06971547" w14:textId="2C712FED" w:rsidR="008D43E0" w:rsidRPr="008D43E0" w:rsidRDefault="008D43E0" w:rsidP="008D43E0">
      <w:r>
        <w:br w:type="page"/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037"/>
        <w:gridCol w:w="284"/>
        <w:gridCol w:w="1014"/>
        <w:gridCol w:w="15"/>
        <w:gridCol w:w="236"/>
        <w:gridCol w:w="1026"/>
        <w:gridCol w:w="279"/>
        <w:gridCol w:w="1041"/>
      </w:tblGrid>
      <w:tr w:rsidR="008D43E0" w:rsidRPr="009B2C54" w14:paraId="4453D27B" w14:textId="77777777" w:rsidTr="008D43E0">
        <w:tc>
          <w:tcPr>
            <w:tcW w:w="2309" w:type="pct"/>
            <w:shd w:val="clear" w:color="auto" w:fill="auto"/>
          </w:tcPr>
          <w:p w14:paraId="6D17FC03" w14:textId="77777777" w:rsidR="008D43E0" w:rsidRPr="006B5D43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5D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4" w:type="pct"/>
            <w:gridSpan w:val="3"/>
            <w:shd w:val="clear" w:color="auto" w:fill="auto"/>
          </w:tcPr>
          <w:p w14:paraId="4C2BFA46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4E2D1A95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  <w:shd w:val="clear" w:color="auto" w:fill="auto"/>
          </w:tcPr>
          <w:p w14:paraId="3361A716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3E0" w:rsidRPr="009B2C54" w14:paraId="581AC107" w14:textId="77777777" w:rsidTr="008D43E0">
        <w:tc>
          <w:tcPr>
            <w:tcW w:w="2309" w:type="pct"/>
            <w:shd w:val="clear" w:color="auto" w:fill="auto"/>
          </w:tcPr>
          <w:p w14:paraId="5EBE8A34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B2C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6" w:type="pct"/>
            <w:shd w:val="clear" w:color="auto" w:fill="auto"/>
          </w:tcPr>
          <w:p w14:paraId="4EC8DEB5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0B149C3A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30BA01B6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29" w:type="pct"/>
            <w:shd w:val="clear" w:color="auto" w:fill="auto"/>
          </w:tcPr>
          <w:p w14:paraId="6AE07623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40210072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52" w:type="pct"/>
            <w:shd w:val="clear" w:color="auto" w:fill="auto"/>
          </w:tcPr>
          <w:p w14:paraId="4D1AE643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C0071CF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8D43E0" w:rsidRPr="009B2C54" w14:paraId="363DD369" w14:textId="77777777" w:rsidTr="008D43E0">
        <w:tc>
          <w:tcPr>
            <w:tcW w:w="2309" w:type="pct"/>
          </w:tcPr>
          <w:p w14:paraId="156C178A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1" w:type="pct"/>
            <w:gridSpan w:val="8"/>
          </w:tcPr>
          <w:p w14:paraId="6ECFD57B" w14:textId="77777777" w:rsidR="008D43E0" w:rsidRPr="009B2C54" w:rsidRDefault="008D43E0" w:rsidP="008D4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D43" w:rsidRPr="007A26E0" w14:paraId="4B814FA5" w14:textId="77777777" w:rsidTr="00063612">
        <w:tc>
          <w:tcPr>
            <w:tcW w:w="2309" w:type="pct"/>
          </w:tcPr>
          <w:p w14:paraId="14866EFD" w14:textId="3226F111" w:rsidR="00096740" w:rsidRPr="007A26E0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6" w:type="pct"/>
          </w:tcPr>
          <w:p w14:paraId="045C8946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" w:type="pct"/>
          </w:tcPr>
          <w:p w14:paraId="6D0B0018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1" w:type="pct"/>
            <w:gridSpan w:val="2"/>
          </w:tcPr>
          <w:p w14:paraId="5A0F855D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207C2950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</w:tcPr>
          <w:p w14:paraId="5649A473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2" w:type="pct"/>
          </w:tcPr>
          <w:p w14:paraId="6236A711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8" w:type="pct"/>
          </w:tcPr>
          <w:p w14:paraId="65B42877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B5D43" w:rsidRPr="00971FC3" w14:paraId="52134E4B" w14:textId="77777777" w:rsidTr="00063612">
        <w:tc>
          <w:tcPr>
            <w:tcW w:w="2309" w:type="pct"/>
          </w:tcPr>
          <w:p w14:paraId="3AD954CB" w14:textId="77777777" w:rsidR="00096740" w:rsidRPr="009B2C54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3E96C025" w14:textId="77777777" w:rsidR="0009674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562176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5B4E736C" w14:textId="77777777" w:rsidR="0009674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AEE1FB" w14:textId="77777777" w:rsidR="00096740" w:rsidRPr="004D0CC7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F203BAB" w14:textId="77777777" w:rsidR="00096740" w:rsidRPr="004D0CC7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029DCEBD" w14:textId="77777777" w:rsidR="00096740" w:rsidRPr="004D0CC7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B10E44D" w14:textId="77777777" w:rsidR="00096740" w:rsidRPr="004D0CC7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5D43" w:rsidRPr="009B2C54" w14:paraId="7F037F2A" w14:textId="77777777" w:rsidTr="00063612">
        <w:tc>
          <w:tcPr>
            <w:tcW w:w="2309" w:type="pct"/>
          </w:tcPr>
          <w:p w14:paraId="49AF6870" w14:textId="77777777" w:rsidR="00096740" w:rsidRPr="009B2C54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66" w:type="pct"/>
          </w:tcPr>
          <w:p w14:paraId="69467EAE" w14:textId="6CDF7D85" w:rsidR="00096740" w:rsidRPr="009B2C54" w:rsidRDefault="00970C34" w:rsidP="0097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076CBED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787A2075" w14:textId="24A6B373" w:rsidR="00096740" w:rsidRPr="009B2C54" w:rsidRDefault="00096740" w:rsidP="0097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94F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03C0EC9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B0FE640" w14:textId="2BD238EE" w:rsidR="00096740" w:rsidRPr="00E47139" w:rsidRDefault="00970C34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2,726</w:t>
            </w:r>
          </w:p>
        </w:tc>
        <w:tc>
          <w:tcPr>
            <w:tcW w:w="152" w:type="pct"/>
          </w:tcPr>
          <w:p w14:paraId="4C00E5B0" w14:textId="77777777" w:rsidR="00096740" w:rsidRPr="00E47139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9788141" w14:textId="1FCE6FBB" w:rsidR="00096740" w:rsidRPr="00E47139" w:rsidRDefault="00063612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2,726</w:t>
            </w:r>
          </w:p>
        </w:tc>
      </w:tr>
      <w:tr w:rsidR="003A0CCC" w:rsidRPr="009B2C54" w14:paraId="7DA98439" w14:textId="77777777" w:rsidTr="00063612">
        <w:tc>
          <w:tcPr>
            <w:tcW w:w="2309" w:type="pct"/>
          </w:tcPr>
          <w:p w14:paraId="05C74F28" w14:textId="77777777" w:rsidR="003A0CCC" w:rsidRPr="009B2C54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6" w:type="pct"/>
          </w:tcPr>
          <w:p w14:paraId="4A34550C" w14:textId="5A47877E" w:rsidR="003A0CCC" w:rsidRPr="009B2C54" w:rsidRDefault="00970C34" w:rsidP="0097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4AF8AF2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1" w:type="pct"/>
            <w:gridSpan w:val="2"/>
          </w:tcPr>
          <w:p w14:paraId="6D723ABB" w14:textId="7EE43C95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94F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440973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172B61D0" w14:textId="045F4E19" w:rsidR="003A0CCC" w:rsidRPr="00E47139" w:rsidRDefault="00970C34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25,015</w:t>
            </w:r>
          </w:p>
        </w:tc>
        <w:tc>
          <w:tcPr>
            <w:tcW w:w="152" w:type="pct"/>
          </w:tcPr>
          <w:p w14:paraId="765424A7" w14:textId="77777777" w:rsidR="003A0CCC" w:rsidRPr="00E47139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50F0E6F" w14:textId="4E99D95A" w:rsidR="003A0CCC" w:rsidRPr="00E47139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18,295</w:t>
            </w:r>
          </w:p>
        </w:tc>
      </w:tr>
      <w:tr w:rsidR="003A0CCC" w:rsidRPr="009B2C54" w14:paraId="3662B63A" w14:textId="77777777" w:rsidTr="00063612">
        <w:tc>
          <w:tcPr>
            <w:tcW w:w="2309" w:type="pct"/>
          </w:tcPr>
          <w:p w14:paraId="6B427EFB" w14:textId="77777777" w:rsidR="003A0CCC" w:rsidRPr="009B2C54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6" w:type="pct"/>
          </w:tcPr>
          <w:p w14:paraId="710E622F" w14:textId="0525C651" w:rsidR="003A0CCC" w:rsidRDefault="00970C34" w:rsidP="0097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FD9A0C8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1" w:type="pct"/>
            <w:gridSpan w:val="2"/>
          </w:tcPr>
          <w:p w14:paraId="6AF9EE4C" w14:textId="1814AF04" w:rsidR="003A0CCC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94F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137CB0E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24758BDD" w14:textId="21AED82B" w:rsidR="003A0CCC" w:rsidRPr="00E47139" w:rsidRDefault="00970C34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757</w:t>
            </w:r>
          </w:p>
        </w:tc>
        <w:tc>
          <w:tcPr>
            <w:tcW w:w="152" w:type="pct"/>
          </w:tcPr>
          <w:p w14:paraId="4C836477" w14:textId="77777777" w:rsidR="003A0CCC" w:rsidRPr="00E47139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B2187F" w14:textId="06B882CE" w:rsidR="003A0CCC" w:rsidRPr="00E47139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662</w:t>
            </w:r>
          </w:p>
        </w:tc>
      </w:tr>
      <w:tr w:rsidR="006B5D43" w:rsidRPr="007A26E0" w14:paraId="28A80D20" w14:textId="77777777" w:rsidTr="00063612">
        <w:tc>
          <w:tcPr>
            <w:tcW w:w="2309" w:type="pct"/>
          </w:tcPr>
          <w:p w14:paraId="03F58CBE" w14:textId="77777777" w:rsidR="00096740" w:rsidRPr="007A26E0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6" w:type="pct"/>
          </w:tcPr>
          <w:p w14:paraId="7E24F4F0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" w:type="pct"/>
          </w:tcPr>
          <w:p w14:paraId="6AD5A9EC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1" w:type="pct"/>
            <w:gridSpan w:val="2"/>
          </w:tcPr>
          <w:p w14:paraId="21E4C3FD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603F811F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</w:tcPr>
          <w:p w14:paraId="7F4975A6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2" w:type="pct"/>
          </w:tcPr>
          <w:p w14:paraId="40335704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8" w:type="pct"/>
          </w:tcPr>
          <w:p w14:paraId="0C9E1C15" w14:textId="77777777" w:rsidR="00096740" w:rsidRPr="007A26E0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B5D43" w:rsidRPr="009B2C54" w14:paraId="577851BA" w14:textId="77777777" w:rsidTr="00063612">
        <w:tc>
          <w:tcPr>
            <w:tcW w:w="2309" w:type="pct"/>
          </w:tcPr>
          <w:p w14:paraId="520C40A4" w14:textId="77777777" w:rsidR="00096740" w:rsidRPr="009B2C54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6" w:type="pct"/>
          </w:tcPr>
          <w:p w14:paraId="3B18C060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F98F2D3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9A85B39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AC079FD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514C869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49593464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E3BCEC5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5D43" w:rsidRPr="009B2C54" w14:paraId="184D3CDF" w14:textId="77777777" w:rsidTr="00063612">
        <w:tc>
          <w:tcPr>
            <w:tcW w:w="2309" w:type="pct"/>
          </w:tcPr>
          <w:p w14:paraId="3DE437A5" w14:textId="77777777" w:rsidR="00096740" w:rsidRPr="009B2C54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6" w:type="pct"/>
          </w:tcPr>
          <w:p w14:paraId="77377E12" w14:textId="52634941" w:rsidR="00096740" w:rsidRPr="00902992" w:rsidRDefault="00970C34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59,887</w:t>
            </w:r>
          </w:p>
        </w:tc>
        <w:tc>
          <w:tcPr>
            <w:tcW w:w="155" w:type="pct"/>
          </w:tcPr>
          <w:p w14:paraId="26EC5D2B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54BF125C" w14:textId="58A7B016" w:rsidR="00096740" w:rsidRPr="009B2C54" w:rsidRDefault="00063612" w:rsidP="0006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40,389</w:t>
            </w:r>
          </w:p>
        </w:tc>
        <w:tc>
          <w:tcPr>
            <w:tcW w:w="129" w:type="pct"/>
          </w:tcPr>
          <w:p w14:paraId="41304829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44D2695" w14:textId="3DECA4E8" w:rsidR="00096740" w:rsidRPr="009B2C54" w:rsidRDefault="00970C34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59,735</w:t>
            </w:r>
          </w:p>
        </w:tc>
        <w:tc>
          <w:tcPr>
            <w:tcW w:w="152" w:type="pct"/>
          </w:tcPr>
          <w:p w14:paraId="4ECE0C3A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1B7EEB3" w14:textId="44EF1069" w:rsidR="00096740" w:rsidRPr="009B2C54" w:rsidRDefault="00063612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40,124</w:t>
            </w:r>
          </w:p>
        </w:tc>
      </w:tr>
      <w:tr w:rsidR="006B5D43" w:rsidRPr="009B2C54" w14:paraId="0774540C" w14:textId="77777777" w:rsidTr="00063612">
        <w:tc>
          <w:tcPr>
            <w:tcW w:w="2309" w:type="pct"/>
          </w:tcPr>
          <w:p w14:paraId="6624E371" w14:textId="77777777" w:rsidR="00096740" w:rsidRPr="009B2C54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66" w:type="pct"/>
          </w:tcPr>
          <w:p w14:paraId="30365B3D" w14:textId="7C5651D1" w:rsidR="00096740" w:rsidRPr="00902992" w:rsidRDefault="00970C34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8,029</w:t>
            </w:r>
          </w:p>
        </w:tc>
        <w:tc>
          <w:tcPr>
            <w:tcW w:w="155" w:type="pct"/>
          </w:tcPr>
          <w:p w14:paraId="3057104C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171904FC" w14:textId="3C471659" w:rsidR="00096740" w:rsidRPr="009B2C54" w:rsidRDefault="00063612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8,028</w:t>
            </w:r>
          </w:p>
        </w:tc>
        <w:tc>
          <w:tcPr>
            <w:tcW w:w="129" w:type="pct"/>
            <w:shd w:val="clear" w:color="auto" w:fill="auto"/>
          </w:tcPr>
          <w:p w14:paraId="35E0F510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12264586" w14:textId="48352ADD" w:rsidR="00096740" w:rsidRPr="009B2C54" w:rsidRDefault="00970C34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8,029</w:t>
            </w:r>
          </w:p>
        </w:tc>
        <w:tc>
          <w:tcPr>
            <w:tcW w:w="152" w:type="pct"/>
            <w:shd w:val="clear" w:color="auto" w:fill="auto"/>
          </w:tcPr>
          <w:p w14:paraId="6145EFEF" w14:textId="77777777" w:rsidR="00096740" w:rsidRPr="009B2C5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3127DE3" w14:textId="5318D771" w:rsidR="00096740" w:rsidRPr="009B2C54" w:rsidRDefault="00063612" w:rsidP="0006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8,028</w:t>
            </w:r>
          </w:p>
        </w:tc>
      </w:tr>
      <w:tr w:rsidR="003A0CCC" w:rsidRPr="009B2C54" w14:paraId="5EA16A95" w14:textId="77777777" w:rsidTr="00063612">
        <w:tc>
          <w:tcPr>
            <w:tcW w:w="2309" w:type="pct"/>
          </w:tcPr>
          <w:p w14:paraId="14774D29" w14:textId="3F411D1E" w:rsidR="003A0CCC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6" w:type="pct"/>
          </w:tcPr>
          <w:p w14:paraId="3FD7D4E4" w14:textId="285CD231" w:rsidR="003A0CCC" w:rsidRPr="00902992" w:rsidRDefault="00970C34" w:rsidP="0097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60F151B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1BA98454" w14:textId="619C958B" w:rsidR="003A0CCC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94F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14643FC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FAB009A" w14:textId="3ABA4C2F" w:rsidR="003A0CCC" w:rsidRPr="009B2C54" w:rsidRDefault="00970C34" w:rsidP="0097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E42D68F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52DF1C8" w14:textId="743A539E" w:rsidR="003A0CCC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</w:tr>
      <w:tr w:rsidR="003A0CCC" w:rsidRPr="009B2C54" w14:paraId="63C33F85" w14:textId="77777777" w:rsidTr="00063612">
        <w:tc>
          <w:tcPr>
            <w:tcW w:w="2309" w:type="pct"/>
          </w:tcPr>
          <w:p w14:paraId="4933805F" w14:textId="77777777" w:rsidR="003A0CCC" w:rsidRPr="009B2C54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6" w:type="pct"/>
          </w:tcPr>
          <w:p w14:paraId="57D087BD" w14:textId="62C75968" w:rsidR="003A0CCC" w:rsidRPr="00902992" w:rsidRDefault="00970C34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5,351</w:t>
            </w:r>
          </w:p>
        </w:tc>
        <w:tc>
          <w:tcPr>
            <w:tcW w:w="155" w:type="pct"/>
          </w:tcPr>
          <w:p w14:paraId="75F44595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371E62DC" w14:textId="085F6E0C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5,289</w:t>
            </w:r>
          </w:p>
        </w:tc>
        <w:tc>
          <w:tcPr>
            <w:tcW w:w="129" w:type="pct"/>
            <w:shd w:val="clear" w:color="auto" w:fill="auto"/>
          </w:tcPr>
          <w:p w14:paraId="23C363F8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14:paraId="19DEF6F7" w14:textId="48659A98" w:rsidR="003A0CCC" w:rsidRPr="009B2C54" w:rsidRDefault="00970C34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5,351</w:t>
            </w:r>
          </w:p>
        </w:tc>
        <w:tc>
          <w:tcPr>
            <w:tcW w:w="152" w:type="pct"/>
            <w:shd w:val="clear" w:color="auto" w:fill="auto"/>
          </w:tcPr>
          <w:p w14:paraId="19B51B5A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3E71952" w14:textId="5D82BFD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5,289</w:t>
            </w:r>
          </w:p>
        </w:tc>
      </w:tr>
      <w:tr w:rsidR="003A0CCC" w:rsidRPr="007A26E0" w14:paraId="669AF931" w14:textId="77777777" w:rsidTr="00063612">
        <w:tc>
          <w:tcPr>
            <w:tcW w:w="2309" w:type="pct"/>
          </w:tcPr>
          <w:p w14:paraId="5468BE43" w14:textId="77777777" w:rsidR="003A0CCC" w:rsidRPr="007A26E0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6" w:type="pct"/>
          </w:tcPr>
          <w:p w14:paraId="5157EE39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5" w:type="pct"/>
          </w:tcPr>
          <w:p w14:paraId="355AF166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7CEBB715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79DBA972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14:paraId="7B006E53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5A95665A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8" w:type="pct"/>
            <w:shd w:val="clear" w:color="auto" w:fill="auto"/>
          </w:tcPr>
          <w:p w14:paraId="308482CE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3A0CCC" w:rsidRPr="009B2C54" w14:paraId="6BBF0882" w14:textId="77777777" w:rsidTr="00063612">
        <w:tc>
          <w:tcPr>
            <w:tcW w:w="2309" w:type="pct"/>
          </w:tcPr>
          <w:p w14:paraId="6256BD44" w14:textId="77777777" w:rsidR="003A0CCC" w:rsidRPr="00CF2A77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6" w:type="pct"/>
          </w:tcPr>
          <w:p w14:paraId="34A7CC32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2451629F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1413A09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E5C6807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5A0F9894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235D3CE9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AF673A3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CCC" w:rsidRPr="009B2C54" w14:paraId="26F23DB4" w14:textId="77777777" w:rsidTr="00063612">
        <w:tc>
          <w:tcPr>
            <w:tcW w:w="2309" w:type="pct"/>
          </w:tcPr>
          <w:p w14:paraId="1AB64A55" w14:textId="77777777" w:rsidR="003A0CCC" w:rsidRPr="002F2437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66" w:type="pct"/>
          </w:tcPr>
          <w:p w14:paraId="5E4E4FF5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D5E42DE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243828D3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982E8F7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E301C0E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26B11423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25E4E64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CCC" w:rsidRPr="009B2C54" w14:paraId="74F63AB6" w14:textId="77777777" w:rsidTr="00063612">
        <w:tc>
          <w:tcPr>
            <w:tcW w:w="2309" w:type="pct"/>
          </w:tcPr>
          <w:p w14:paraId="3635E11B" w14:textId="3EA8D37D" w:rsidR="003A0CCC" w:rsidRPr="00957BD5" w:rsidRDefault="003A0CCC" w:rsidP="003A0CCC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66" w:type="pct"/>
          </w:tcPr>
          <w:p w14:paraId="4C09A3EC" w14:textId="0BEAECB1" w:rsidR="003A0CCC" w:rsidRPr="00902992" w:rsidRDefault="00E26168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8,888</w:t>
            </w:r>
          </w:p>
        </w:tc>
        <w:tc>
          <w:tcPr>
            <w:tcW w:w="155" w:type="pct"/>
          </w:tcPr>
          <w:p w14:paraId="28E269C8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1100D75B" w14:textId="5F3BCEA2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9,262</w:t>
            </w:r>
          </w:p>
        </w:tc>
        <w:tc>
          <w:tcPr>
            <w:tcW w:w="129" w:type="pct"/>
            <w:shd w:val="clear" w:color="auto" w:fill="auto"/>
          </w:tcPr>
          <w:p w14:paraId="68526C4A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3D112F7F" w14:textId="3D1B13A5" w:rsidR="003A0CCC" w:rsidRPr="00957BD5" w:rsidRDefault="00E26168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6,446</w:t>
            </w:r>
          </w:p>
        </w:tc>
        <w:tc>
          <w:tcPr>
            <w:tcW w:w="152" w:type="pct"/>
            <w:shd w:val="clear" w:color="auto" w:fill="auto"/>
          </w:tcPr>
          <w:p w14:paraId="5757E218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1898D15" w14:textId="2B313C75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6,482</w:t>
            </w:r>
          </w:p>
        </w:tc>
      </w:tr>
      <w:tr w:rsidR="003A0CCC" w:rsidRPr="009B2C54" w14:paraId="2EC91D89" w14:textId="77777777" w:rsidTr="00063612">
        <w:tc>
          <w:tcPr>
            <w:tcW w:w="2309" w:type="pct"/>
          </w:tcPr>
          <w:p w14:paraId="25376163" w14:textId="77777777" w:rsidR="003A0CCC" w:rsidRPr="00957BD5" w:rsidRDefault="003A0CCC" w:rsidP="003A0CCC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89FE3D0" w14:textId="33E303AA" w:rsidR="003A0CCC" w:rsidRPr="00902992" w:rsidRDefault="00E26168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55" w:type="pct"/>
          </w:tcPr>
          <w:p w14:paraId="08F37C08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9EDBC" w14:textId="48E51184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29" w:type="pct"/>
            <w:shd w:val="clear" w:color="auto" w:fill="auto"/>
          </w:tcPr>
          <w:p w14:paraId="4C52334B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0886909A" w14:textId="748D5742" w:rsidR="003A0CCC" w:rsidRPr="00957BD5" w:rsidRDefault="00E26168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52" w:type="pct"/>
            <w:shd w:val="clear" w:color="auto" w:fill="auto"/>
          </w:tcPr>
          <w:p w14:paraId="2D661AF2" w14:textId="77777777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12475D4" w14:textId="459A1D6A" w:rsidR="003A0CCC" w:rsidRPr="00957BD5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3A0CCC" w:rsidRPr="009B2C54" w14:paraId="0EADCF1D" w14:textId="77777777" w:rsidTr="00063612">
        <w:tc>
          <w:tcPr>
            <w:tcW w:w="2309" w:type="pct"/>
          </w:tcPr>
          <w:p w14:paraId="747ECA3D" w14:textId="77777777" w:rsidR="003A0CCC" w:rsidRPr="002F2437" w:rsidRDefault="003A0CCC" w:rsidP="003A0C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F216C36" w14:textId="6C177233" w:rsidR="003A0CCC" w:rsidRPr="009A3B7C" w:rsidRDefault="00E26168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9,065</w:t>
            </w:r>
          </w:p>
        </w:tc>
        <w:tc>
          <w:tcPr>
            <w:tcW w:w="155" w:type="pct"/>
          </w:tcPr>
          <w:p w14:paraId="00413CBF" w14:textId="77777777" w:rsidR="003A0CCC" w:rsidRPr="007A4BFA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418CB" w14:textId="5BC3F8AE" w:rsidR="003A0CCC" w:rsidRPr="009A3B7C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9,433</w:t>
            </w:r>
          </w:p>
        </w:tc>
        <w:tc>
          <w:tcPr>
            <w:tcW w:w="129" w:type="pct"/>
            <w:shd w:val="clear" w:color="auto" w:fill="auto"/>
          </w:tcPr>
          <w:p w14:paraId="3AF8006F" w14:textId="77777777" w:rsidR="003A0CCC" w:rsidRPr="009A3B7C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57EA3" w14:textId="0D4198AD" w:rsidR="003A0CCC" w:rsidRPr="009A3B7C" w:rsidRDefault="00E26168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6,623</w:t>
            </w:r>
          </w:p>
        </w:tc>
        <w:tc>
          <w:tcPr>
            <w:tcW w:w="152" w:type="pct"/>
            <w:shd w:val="clear" w:color="auto" w:fill="auto"/>
          </w:tcPr>
          <w:p w14:paraId="3A4804AA" w14:textId="77777777" w:rsidR="003A0CCC" w:rsidRPr="009A3B7C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7B23D" w14:textId="1CD3F771" w:rsidR="003A0CCC" w:rsidRPr="009A3B7C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6,653</w:t>
            </w:r>
          </w:p>
        </w:tc>
      </w:tr>
      <w:tr w:rsidR="003A0CCC" w:rsidRPr="007A26E0" w14:paraId="21A62F13" w14:textId="77777777" w:rsidTr="00063612">
        <w:trPr>
          <w:trHeight w:val="65"/>
        </w:trPr>
        <w:tc>
          <w:tcPr>
            <w:tcW w:w="2309" w:type="pct"/>
          </w:tcPr>
          <w:p w14:paraId="3CEF563D" w14:textId="77777777" w:rsidR="003A0CCC" w:rsidRPr="007A26E0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4CC3FAC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" w:type="pct"/>
          </w:tcPr>
          <w:p w14:paraId="6AB37755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F5ED85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</w:tcPr>
          <w:p w14:paraId="52A5C189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3BFE83C8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2" w:type="pct"/>
            <w:shd w:val="clear" w:color="auto" w:fill="auto"/>
          </w:tcPr>
          <w:p w14:paraId="2E12666D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12F0241D" w14:textId="77777777" w:rsidR="003A0CCC" w:rsidRPr="007A26E0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A0CCC" w:rsidRPr="009B2C54" w14:paraId="395AAD52" w14:textId="77777777" w:rsidTr="00063612">
        <w:tc>
          <w:tcPr>
            <w:tcW w:w="2309" w:type="pct"/>
          </w:tcPr>
          <w:p w14:paraId="7F68AAC3" w14:textId="77777777" w:rsidR="003A0CCC" w:rsidRPr="009B2C54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6" w:type="pct"/>
          </w:tcPr>
          <w:p w14:paraId="6D6C0A40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4D22C90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E047F21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8E07A1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CC78209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CD43EE0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57D0CA3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0CCC" w:rsidRPr="009B2C54" w14:paraId="1AEAAFA5" w14:textId="77777777" w:rsidTr="00063612">
        <w:tblPrEx>
          <w:tblLook w:val="01E0" w:firstRow="1" w:lastRow="1" w:firstColumn="1" w:lastColumn="1" w:noHBand="0" w:noVBand="0"/>
        </w:tblPrEx>
        <w:tc>
          <w:tcPr>
            <w:tcW w:w="2309" w:type="pct"/>
          </w:tcPr>
          <w:p w14:paraId="66B7F00A" w14:textId="77777777" w:rsidR="003A0CCC" w:rsidRPr="009B2C54" w:rsidRDefault="003A0CCC" w:rsidP="003A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6" w:type="pct"/>
          </w:tcPr>
          <w:p w14:paraId="398093E3" w14:textId="4F62F756" w:rsidR="003A0CCC" w:rsidRPr="009B2C54" w:rsidRDefault="00E26168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155" w:type="pct"/>
          </w:tcPr>
          <w:p w14:paraId="14B646A8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2FC150AE" w14:textId="773E05B0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29" w:type="pct"/>
          </w:tcPr>
          <w:p w14:paraId="2640FF26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68929C6" w14:textId="7FDD78A0" w:rsidR="003A0CCC" w:rsidRPr="009B2C54" w:rsidRDefault="00E26168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152" w:type="pct"/>
          </w:tcPr>
          <w:p w14:paraId="77146A04" w14:textId="77777777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5341A88" w14:textId="30DEF8D6" w:rsidR="003A0CCC" w:rsidRPr="009B2C54" w:rsidRDefault="003A0CCC" w:rsidP="003A0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</w:tbl>
    <w:p w14:paraId="0CA3569D" w14:textId="658B64AE" w:rsidR="008D43E0" w:rsidRDefault="008D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F68650" w14:textId="02919444" w:rsidR="00D441CC" w:rsidRDefault="008D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691A62E" w14:textId="52150D12" w:rsidR="00516390" w:rsidRDefault="00516390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lastRenderedPageBreak/>
        <w:t>ยอ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957BD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96740">
        <w:rPr>
          <w:rFonts w:asciiTheme="majorBidi" w:hAnsiTheme="majorBidi" w:cstheme="majorBidi"/>
          <w:sz w:val="30"/>
          <w:szCs w:val="30"/>
        </w:rPr>
        <w:t xml:space="preserve">30 </w:t>
      </w:r>
      <w:r w:rsidR="0009674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96740">
        <w:rPr>
          <w:rFonts w:asciiTheme="majorBidi" w:hAnsiTheme="majorBidi" w:cstheme="majorBidi"/>
          <w:sz w:val="30"/>
          <w:szCs w:val="30"/>
        </w:rPr>
        <w:t xml:space="preserve">2564 </w:t>
      </w:r>
      <w:r w:rsidR="0009674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96740">
        <w:rPr>
          <w:rFonts w:asciiTheme="majorBidi" w:hAnsiTheme="majorBidi" w:cstheme="majorBidi"/>
          <w:sz w:val="30"/>
          <w:szCs w:val="30"/>
        </w:rPr>
        <w:t xml:space="preserve">31 </w:t>
      </w:r>
      <w:r w:rsidR="000967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6740">
        <w:rPr>
          <w:rFonts w:asciiTheme="majorBidi" w:hAnsiTheme="majorBidi" w:cstheme="majorBidi"/>
          <w:sz w:val="30"/>
          <w:szCs w:val="30"/>
        </w:rPr>
        <w:t>2563</w:t>
      </w:r>
      <w:r w:rsidR="00576C27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CA11D8F" w14:textId="77777777" w:rsidR="00B91469" w:rsidRDefault="00B914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3D12BA" w:rsidRPr="00957BD5" w14:paraId="7B2F734C" w14:textId="77777777" w:rsidTr="00B87171">
        <w:tc>
          <w:tcPr>
            <w:tcW w:w="2267" w:type="pct"/>
            <w:shd w:val="clear" w:color="auto" w:fill="auto"/>
          </w:tcPr>
          <w:p w14:paraId="3BF7D18A" w14:textId="77777777" w:rsidR="003D12BA" w:rsidRPr="00957BD5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2D2E65C3" w14:textId="77777777"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6802C061" w14:textId="77777777"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4C9B4193" w14:textId="77777777"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6740" w:rsidRPr="00957BD5" w14:paraId="03B402EA" w14:textId="77777777" w:rsidTr="00B87171">
        <w:tc>
          <w:tcPr>
            <w:tcW w:w="2267" w:type="pct"/>
            <w:shd w:val="clear" w:color="auto" w:fill="auto"/>
          </w:tcPr>
          <w:p w14:paraId="66673513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06C0D85" w14:textId="6773A9ED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14:paraId="6C4F6534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CEA7D71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0ADB3424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66C05A0" w14:textId="5ED04C74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4920759C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D4CBB22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96740" w:rsidRPr="00957BD5" w14:paraId="663DB555" w14:textId="77777777" w:rsidTr="00B87171">
        <w:tc>
          <w:tcPr>
            <w:tcW w:w="2267" w:type="pct"/>
            <w:shd w:val="clear" w:color="auto" w:fill="auto"/>
          </w:tcPr>
          <w:p w14:paraId="2BE06C5A" w14:textId="165A5A3B" w:rsidR="00096740" w:rsidRPr="00814A9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BA98C04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  <w:shd w:val="clear" w:color="auto" w:fill="auto"/>
          </w:tcPr>
          <w:p w14:paraId="126D4EB2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670C2F5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2EF3DEA3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CB0DE71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8527CFB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F915A2F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96740" w:rsidRPr="00957BD5" w14:paraId="092D307F" w14:textId="77777777" w:rsidTr="00B87171">
        <w:tc>
          <w:tcPr>
            <w:tcW w:w="2267" w:type="pct"/>
          </w:tcPr>
          <w:p w14:paraId="68626C2C" w14:textId="0F085BA4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22DCBC36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1CC" w:rsidRPr="00957BD5" w14:paraId="67D74212" w14:textId="77777777" w:rsidTr="00B87171">
        <w:tc>
          <w:tcPr>
            <w:tcW w:w="2267" w:type="pct"/>
          </w:tcPr>
          <w:p w14:paraId="69563777" w14:textId="4EB05FDE" w:rsidR="00D441CC" w:rsidRPr="00814A98" w:rsidRDefault="00D441CC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3" w:type="pct"/>
            <w:gridSpan w:val="8"/>
          </w:tcPr>
          <w:p w14:paraId="2B9AAC78" w14:textId="77777777" w:rsidR="00D441CC" w:rsidRPr="00957BD5" w:rsidRDefault="00D441CC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6740" w:rsidRPr="00957BD5" w14:paraId="12F0A090" w14:textId="77777777" w:rsidTr="00B87171">
        <w:tc>
          <w:tcPr>
            <w:tcW w:w="2267" w:type="pct"/>
          </w:tcPr>
          <w:p w14:paraId="25AA398D" w14:textId="77777777" w:rsidR="00096740" w:rsidRPr="00957BD5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0E6E9FA8" w14:textId="349BD683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4" w:type="pct"/>
            <w:gridSpan w:val="2"/>
          </w:tcPr>
          <w:p w14:paraId="44EFA3CF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6C0362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144" w:type="pct"/>
          </w:tcPr>
          <w:p w14:paraId="22CA8F82" w14:textId="77777777" w:rsidR="00096740" w:rsidRPr="002A7CAF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F03DF3" w14:textId="30F60AFE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6" w:type="pct"/>
          </w:tcPr>
          <w:p w14:paraId="4E85774E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13ED7FB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</w:tr>
      <w:tr w:rsidR="00096740" w:rsidRPr="00957BD5" w14:paraId="725F4E9D" w14:textId="77777777" w:rsidTr="00B87171">
        <w:trPr>
          <w:trHeight w:hRule="exact" w:val="371"/>
        </w:trPr>
        <w:tc>
          <w:tcPr>
            <w:tcW w:w="2267" w:type="pct"/>
          </w:tcPr>
          <w:p w14:paraId="344C68D7" w14:textId="77777777" w:rsidR="00096740" w:rsidRPr="00957BD5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0C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25EC03E" w14:textId="2ABBF18D" w:rsidR="00096740" w:rsidRPr="0021444F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25,005</w:t>
            </w:r>
          </w:p>
        </w:tc>
        <w:tc>
          <w:tcPr>
            <w:tcW w:w="144" w:type="pct"/>
            <w:gridSpan w:val="2"/>
          </w:tcPr>
          <w:p w14:paraId="3801F6F2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6B7576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30,336</w:t>
            </w:r>
          </w:p>
        </w:tc>
        <w:tc>
          <w:tcPr>
            <w:tcW w:w="144" w:type="pct"/>
          </w:tcPr>
          <w:p w14:paraId="3B85F7A6" w14:textId="77777777" w:rsidR="00096740" w:rsidRPr="00620C12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D7A7599" w14:textId="79B95A04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C17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46" w:type="pct"/>
          </w:tcPr>
          <w:p w14:paraId="7DFE1D55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8B85345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30,233</w:t>
            </w:r>
          </w:p>
        </w:tc>
      </w:tr>
      <w:tr w:rsidR="00096740" w:rsidRPr="00957BD5" w14:paraId="377E4FEE" w14:textId="77777777" w:rsidTr="00B87171">
        <w:tc>
          <w:tcPr>
            <w:tcW w:w="2267" w:type="pct"/>
          </w:tcPr>
          <w:p w14:paraId="4D57C0FD" w14:textId="77777777" w:rsidR="00096740" w:rsidRPr="00A85BC3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3A938FBD" w14:textId="7DABDE80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4" w:type="pct"/>
            <w:gridSpan w:val="2"/>
          </w:tcPr>
          <w:p w14:paraId="49FE19BB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42DED22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44" w:type="pct"/>
          </w:tcPr>
          <w:p w14:paraId="60EEEECB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94BB97D" w14:textId="5DBEF13D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6" w:type="pct"/>
          </w:tcPr>
          <w:p w14:paraId="7917BEC8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FEFEB6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</w:tr>
      <w:tr w:rsidR="00096740" w:rsidRPr="00957BD5" w14:paraId="0A4CBCC8" w14:textId="77777777" w:rsidTr="00B87171">
        <w:tc>
          <w:tcPr>
            <w:tcW w:w="2267" w:type="pct"/>
          </w:tcPr>
          <w:p w14:paraId="03CD1FB4" w14:textId="77777777" w:rsidR="00096740" w:rsidRPr="00957BD5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F45DF61" w14:textId="02B81C68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25,85</w:t>
            </w:r>
            <w:r w:rsidR="00A541F8"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</w:rPr>
              <w:t>5</w:t>
            </w:r>
          </w:p>
        </w:tc>
        <w:tc>
          <w:tcPr>
            <w:tcW w:w="144" w:type="pct"/>
            <w:gridSpan w:val="2"/>
          </w:tcPr>
          <w:p w14:paraId="669785C5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DF3C862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32,653</w:t>
            </w:r>
          </w:p>
        </w:tc>
        <w:tc>
          <w:tcPr>
            <w:tcW w:w="144" w:type="pct"/>
          </w:tcPr>
          <w:p w14:paraId="6C5B2E11" w14:textId="77777777" w:rsidR="00096740" w:rsidRPr="002A7CAF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103338C" w14:textId="759519C7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25,78</w:t>
            </w:r>
            <w:r w:rsidR="00A541F8"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72DD2E97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A51418E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32,550</w:t>
            </w:r>
          </w:p>
        </w:tc>
      </w:tr>
      <w:tr w:rsidR="00096740" w:rsidRPr="00957BD5" w14:paraId="77337570" w14:textId="77777777" w:rsidTr="00B87171">
        <w:tc>
          <w:tcPr>
            <w:tcW w:w="2267" w:type="pct"/>
          </w:tcPr>
          <w:p w14:paraId="3CF2F01D" w14:textId="77777777" w:rsidR="00096740" w:rsidRPr="007866AD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866A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814A9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EF26FDC" w14:textId="2D7E7D37" w:rsidR="00096740" w:rsidRPr="00076A3C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5BA3745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3E71E92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8C8BFA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EE2AD7E" w14:textId="0703C62F" w:rsidR="00096740" w:rsidRPr="00076A3C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26930B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7E3BF6B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</w:tr>
      <w:tr w:rsidR="00096740" w:rsidRPr="00957BD5" w14:paraId="25D8F1CE" w14:textId="77777777" w:rsidTr="00B87171">
        <w:tc>
          <w:tcPr>
            <w:tcW w:w="2267" w:type="pct"/>
          </w:tcPr>
          <w:p w14:paraId="0C2D3669" w14:textId="77777777" w:rsidR="00096740" w:rsidRPr="007866AD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194DC396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25,85</w:t>
            </w:r>
            <w:r w:rsidR="00A541F8"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</w:rPr>
              <w:t>5</w:t>
            </w:r>
          </w:p>
        </w:tc>
        <w:tc>
          <w:tcPr>
            <w:tcW w:w="144" w:type="pct"/>
            <w:gridSpan w:val="2"/>
          </w:tcPr>
          <w:p w14:paraId="6A8C392F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07AC23A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32,653</w:t>
            </w:r>
          </w:p>
        </w:tc>
        <w:tc>
          <w:tcPr>
            <w:tcW w:w="144" w:type="pct"/>
          </w:tcPr>
          <w:p w14:paraId="2079F21B" w14:textId="77777777" w:rsidR="00096740" w:rsidRPr="002A7CAF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5FCD56FD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25,78</w:t>
            </w:r>
            <w:r w:rsidR="00A541F8"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030F9A43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89DB943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32,550</w:t>
            </w:r>
          </w:p>
        </w:tc>
      </w:tr>
    </w:tbl>
    <w:p w14:paraId="37E57D00" w14:textId="25F194ED" w:rsidR="000F0251" w:rsidRPr="00535CDD" w:rsidRDefault="000F0251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F0251" w:rsidRPr="00957BD5" w14:paraId="4DDFDDBC" w14:textId="77777777" w:rsidTr="002965EB">
        <w:tc>
          <w:tcPr>
            <w:tcW w:w="2267" w:type="pct"/>
            <w:shd w:val="clear" w:color="auto" w:fill="auto"/>
          </w:tcPr>
          <w:p w14:paraId="2335CE21" w14:textId="77777777" w:rsidR="000F0251" w:rsidRPr="00957BD5" w:rsidRDefault="000F0251" w:rsidP="002965E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62317BC3" w14:textId="77777777"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F65D563" w14:textId="77777777"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20B7FFDF" w14:textId="77777777"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6740" w:rsidRPr="00957BD5" w14:paraId="211405D0" w14:textId="77777777" w:rsidTr="002965EB">
        <w:tc>
          <w:tcPr>
            <w:tcW w:w="2267" w:type="pct"/>
            <w:shd w:val="clear" w:color="auto" w:fill="auto"/>
          </w:tcPr>
          <w:p w14:paraId="204A5954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51B1CC" w14:textId="45811863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14:paraId="5C1EC77C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3D7BADD" w14:textId="5B506419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26286975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76277AE" w14:textId="11DBE754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179647AC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B4855E4" w14:textId="6C85A4C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96740" w:rsidRPr="00957BD5" w14:paraId="24CE55EC" w14:textId="77777777" w:rsidTr="002965EB">
        <w:tc>
          <w:tcPr>
            <w:tcW w:w="2267" w:type="pct"/>
            <w:shd w:val="clear" w:color="auto" w:fill="auto"/>
          </w:tcPr>
          <w:p w14:paraId="182FCB51" w14:textId="253EDD25" w:rsidR="00096740" w:rsidRPr="002C16F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C97923A" w14:textId="0FFB868A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  <w:shd w:val="clear" w:color="auto" w:fill="auto"/>
          </w:tcPr>
          <w:p w14:paraId="5DD1B6ED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16385AD" w14:textId="240EBA18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720C270B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742D219" w14:textId="53DBAB49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982E1B9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D1A4B79" w14:textId="182AB54A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96740" w:rsidRPr="00957BD5" w14:paraId="4A7794E0" w14:textId="77777777" w:rsidTr="002965EB">
        <w:tc>
          <w:tcPr>
            <w:tcW w:w="2267" w:type="pct"/>
          </w:tcPr>
          <w:p w14:paraId="1AC3070B" w14:textId="47F44AD2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46F1EF56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1CC" w:rsidRPr="00957BD5" w14:paraId="4DA624B5" w14:textId="77777777" w:rsidTr="002965EB">
        <w:tc>
          <w:tcPr>
            <w:tcW w:w="2267" w:type="pct"/>
          </w:tcPr>
          <w:p w14:paraId="6870E46F" w14:textId="01E72BAA" w:rsidR="00D441CC" w:rsidRPr="002C16FC" w:rsidRDefault="00D441CC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16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3" w:type="pct"/>
            <w:gridSpan w:val="8"/>
          </w:tcPr>
          <w:p w14:paraId="4DF86777" w14:textId="77777777" w:rsidR="00D441CC" w:rsidRPr="00957BD5" w:rsidRDefault="00D441CC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6740" w:rsidRPr="002C5027" w14:paraId="5AEF8F1E" w14:textId="77777777" w:rsidTr="00645611">
        <w:trPr>
          <w:trHeight w:val="60"/>
        </w:trPr>
        <w:tc>
          <w:tcPr>
            <w:tcW w:w="2267" w:type="pct"/>
          </w:tcPr>
          <w:p w14:paraId="68973F06" w14:textId="77777777" w:rsidR="00096740" w:rsidRPr="00B91469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0D59A75E" w14:textId="471C1347" w:rsidR="00096740" w:rsidRPr="00076A3C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37680FD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343F3A76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B27E75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2AA342E" w14:textId="60EE44E0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1,643</w:t>
            </w:r>
          </w:p>
        </w:tc>
        <w:tc>
          <w:tcPr>
            <w:tcW w:w="146" w:type="pct"/>
          </w:tcPr>
          <w:p w14:paraId="06A0B549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576CA3" w14:textId="77777777" w:rsidR="00096740" w:rsidRPr="001A55C6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55C6">
              <w:rPr>
                <w:rFonts w:ascii="Angsana New" w:hAnsi="Angsana New" w:cs="Angsana New"/>
                <w:sz w:val="30"/>
                <w:szCs w:val="30"/>
              </w:rPr>
              <w:t>1,635</w:t>
            </w:r>
          </w:p>
        </w:tc>
      </w:tr>
      <w:tr w:rsidR="00096740" w:rsidRPr="002A7CAF" w14:paraId="313E5554" w14:textId="77777777" w:rsidTr="002965EB">
        <w:tc>
          <w:tcPr>
            <w:tcW w:w="2267" w:type="pct"/>
          </w:tcPr>
          <w:p w14:paraId="33524CF0" w14:textId="77777777" w:rsidR="00096740" w:rsidRPr="00B91469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75E6142" w14:textId="68557497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4,713</w:t>
            </w:r>
          </w:p>
        </w:tc>
        <w:tc>
          <w:tcPr>
            <w:tcW w:w="144" w:type="pct"/>
            <w:gridSpan w:val="2"/>
          </w:tcPr>
          <w:p w14:paraId="7AC62B84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F80619D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4,788</w:t>
            </w:r>
          </w:p>
        </w:tc>
        <w:tc>
          <w:tcPr>
            <w:tcW w:w="144" w:type="pct"/>
          </w:tcPr>
          <w:p w14:paraId="1B2D84DA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C4E573E" w14:textId="22E951A0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4,701</w:t>
            </w:r>
          </w:p>
        </w:tc>
        <w:tc>
          <w:tcPr>
            <w:tcW w:w="146" w:type="pct"/>
          </w:tcPr>
          <w:p w14:paraId="2475BA45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77AD40" w14:textId="77777777" w:rsidR="00096740" w:rsidRPr="001A55C6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A55C6">
              <w:rPr>
                <w:rFonts w:ascii="Angsana New" w:hAnsi="Angsana New" w:cs="Angsana New"/>
                <w:sz w:val="30"/>
                <w:szCs w:val="30"/>
              </w:rPr>
              <w:t>4,773</w:t>
            </w:r>
          </w:p>
        </w:tc>
      </w:tr>
      <w:tr w:rsidR="00096740" w:rsidRPr="002A7CAF" w14:paraId="178CF938" w14:textId="77777777" w:rsidTr="008362DE">
        <w:tc>
          <w:tcPr>
            <w:tcW w:w="2267" w:type="pct"/>
          </w:tcPr>
          <w:p w14:paraId="3F5C52A1" w14:textId="77777777" w:rsidR="00096740" w:rsidRPr="00957BD5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6EC52045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4,713</w:t>
            </w:r>
          </w:p>
        </w:tc>
        <w:tc>
          <w:tcPr>
            <w:tcW w:w="144" w:type="pct"/>
            <w:gridSpan w:val="2"/>
          </w:tcPr>
          <w:p w14:paraId="09F2A478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C9C3DD3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4,788</w:t>
            </w:r>
          </w:p>
        </w:tc>
        <w:tc>
          <w:tcPr>
            <w:tcW w:w="144" w:type="pct"/>
          </w:tcPr>
          <w:p w14:paraId="50FCA443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15192DC7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6,344</w:t>
            </w:r>
          </w:p>
        </w:tc>
        <w:tc>
          <w:tcPr>
            <w:tcW w:w="146" w:type="pct"/>
          </w:tcPr>
          <w:p w14:paraId="5298ACC2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6286A90" w14:textId="77777777" w:rsidR="00096740" w:rsidRPr="002B671E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67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6,408</w:t>
            </w:r>
          </w:p>
        </w:tc>
      </w:tr>
    </w:tbl>
    <w:p w14:paraId="1641AA32" w14:textId="77777777" w:rsidR="000F2500" w:rsidRDefault="000F2500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82"/>
        <w:gridCol w:w="13"/>
        <w:gridCol w:w="236"/>
        <w:gridCol w:w="21"/>
        <w:gridCol w:w="13"/>
        <w:gridCol w:w="1069"/>
        <w:gridCol w:w="19"/>
        <w:gridCol w:w="251"/>
        <w:gridCol w:w="19"/>
        <w:gridCol w:w="1054"/>
        <w:gridCol w:w="8"/>
        <w:gridCol w:w="238"/>
        <w:gridCol w:w="36"/>
        <w:gridCol w:w="1065"/>
      </w:tblGrid>
      <w:tr w:rsidR="005767A5" w:rsidRPr="00957BD5" w14:paraId="6F0E68A2" w14:textId="77777777" w:rsidTr="00EF0C9D">
        <w:tc>
          <w:tcPr>
            <w:tcW w:w="2267" w:type="pct"/>
            <w:shd w:val="clear" w:color="auto" w:fill="auto"/>
          </w:tcPr>
          <w:p w14:paraId="702AF343" w14:textId="77777777"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6"/>
            <w:shd w:val="clear" w:color="auto" w:fill="auto"/>
          </w:tcPr>
          <w:p w14:paraId="3AC34CE6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169DB42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6"/>
            <w:shd w:val="clear" w:color="auto" w:fill="auto"/>
          </w:tcPr>
          <w:p w14:paraId="050D6CAA" w14:textId="77777777"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6740" w:rsidRPr="00957BD5" w14:paraId="3C784D04" w14:textId="77777777" w:rsidTr="00EF0C9D">
        <w:tc>
          <w:tcPr>
            <w:tcW w:w="2267" w:type="pct"/>
            <w:shd w:val="clear" w:color="auto" w:fill="auto"/>
          </w:tcPr>
          <w:p w14:paraId="16D0F582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672A01" w14:textId="6A094B7F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5C367E4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14:paraId="24757583" w14:textId="497247F5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929FAB5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3"/>
            <w:shd w:val="clear" w:color="auto" w:fill="auto"/>
          </w:tcPr>
          <w:p w14:paraId="6A83BC9B" w14:textId="5BE99120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AE771C1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C03E515" w14:textId="5C01C809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96740" w:rsidRPr="00957BD5" w14:paraId="0D0610B7" w14:textId="77777777" w:rsidTr="00EF0C9D">
        <w:tc>
          <w:tcPr>
            <w:tcW w:w="2267" w:type="pct"/>
            <w:shd w:val="clear" w:color="auto" w:fill="auto"/>
          </w:tcPr>
          <w:p w14:paraId="6E2F6BFD" w14:textId="5C33D846" w:rsidR="00096740" w:rsidRPr="002C16F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C4ECB70" w14:textId="5118CFFF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5DF4B59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14:paraId="425A6FFF" w14:textId="02F1479D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2875B3C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3"/>
            <w:shd w:val="clear" w:color="auto" w:fill="auto"/>
          </w:tcPr>
          <w:p w14:paraId="3DC3DF38" w14:textId="3F881DDF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1E5739B1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34D06AF" w14:textId="5A8CFF2D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96740" w:rsidRPr="00957BD5" w14:paraId="7D01AEDE" w14:textId="77777777" w:rsidTr="000A2FC1">
        <w:tc>
          <w:tcPr>
            <w:tcW w:w="2267" w:type="pct"/>
          </w:tcPr>
          <w:p w14:paraId="3CBBE53E" w14:textId="6488324D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14"/>
          </w:tcPr>
          <w:p w14:paraId="0F564E2C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1CC" w:rsidRPr="00957BD5" w14:paraId="036AE791" w14:textId="77777777" w:rsidTr="000A2FC1">
        <w:tc>
          <w:tcPr>
            <w:tcW w:w="2267" w:type="pct"/>
          </w:tcPr>
          <w:p w14:paraId="0EEEB857" w14:textId="57FE8E7C" w:rsidR="00D441CC" w:rsidRPr="002C16FC" w:rsidRDefault="00D441CC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16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33" w:type="pct"/>
            <w:gridSpan w:val="14"/>
          </w:tcPr>
          <w:p w14:paraId="77228C3D" w14:textId="77777777" w:rsidR="00D441CC" w:rsidRPr="00957BD5" w:rsidRDefault="00D441CC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6740" w:rsidRPr="002C5027" w14:paraId="62BAB8AF" w14:textId="77777777" w:rsidTr="00B91469">
        <w:tc>
          <w:tcPr>
            <w:tcW w:w="2267" w:type="pct"/>
          </w:tcPr>
          <w:p w14:paraId="449E8664" w14:textId="77777777" w:rsidR="00096740" w:rsidRPr="00B91469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77" w:type="pct"/>
          </w:tcPr>
          <w:p w14:paraId="10967B07" w14:textId="1FB6DBB7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  <w:tc>
          <w:tcPr>
            <w:tcW w:w="144" w:type="pct"/>
            <w:gridSpan w:val="3"/>
          </w:tcPr>
          <w:p w14:paraId="77FA8711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11C9AF9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4,635</w:t>
            </w:r>
          </w:p>
        </w:tc>
        <w:tc>
          <w:tcPr>
            <w:tcW w:w="144" w:type="pct"/>
            <w:gridSpan w:val="2"/>
          </w:tcPr>
          <w:p w14:paraId="21722FC8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3"/>
          </w:tcPr>
          <w:p w14:paraId="349FBFA8" w14:textId="00E5BFF4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  <w:tc>
          <w:tcPr>
            <w:tcW w:w="146" w:type="pct"/>
            <w:gridSpan w:val="2"/>
          </w:tcPr>
          <w:p w14:paraId="6F886C1E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FA89DCD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4,635</w:t>
            </w:r>
          </w:p>
        </w:tc>
      </w:tr>
      <w:tr w:rsidR="00096740" w:rsidRPr="002C5027" w14:paraId="1074C52D" w14:textId="77777777" w:rsidTr="00EF0C9D">
        <w:tc>
          <w:tcPr>
            <w:tcW w:w="2267" w:type="pct"/>
          </w:tcPr>
          <w:p w14:paraId="304BEB0A" w14:textId="77777777" w:rsidR="00096740" w:rsidRPr="00B91469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B84B3D3" w14:textId="4517CA01" w:rsidR="00096740" w:rsidRPr="00076A3C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5CF393A5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77413A9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B22F165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gridSpan w:val="3"/>
          </w:tcPr>
          <w:p w14:paraId="56936F9B" w14:textId="06004094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11,425</w:t>
            </w:r>
          </w:p>
        </w:tc>
        <w:tc>
          <w:tcPr>
            <w:tcW w:w="146" w:type="pct"/>
            <w:gridSpan w:val="2"/>
          </w:tcPr>
          <w:p w14:paraId="712D64D2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581D27C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14,675</w:t>
            </w:r>
          </w:p>
        </w:tc>
      </w:tr>
      <w:tr w:rsidR="00096740" w:rsidRPr="00957BD5" w14:paraId="0C17618F" w14:textId="77777777" w:rsidTr="00EF0C9D">
        <w:tc>
          <w:tcPr>
            <w:tcW w:w="2267" w:type="pct"/>
          </w:tcPr>
          <w:p w14:paraId="6ABD1900" w14:textId="77777777" w:rsidR="00096740" w:rsidRPr="00957BD5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707F330B" w:rsidR="00096740" w:rsidRPr="0092427B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1,998</w:t>
            </w:r>
          </w:p>
        </w:tc>
        <w:tc>
          <w:tcPr>
            <w:tcW w:w="144" w:type="pct"/>
            <w:gridSpan w:val="3"/>
          </w:tcPr>
          <w:p w14:paraId="6B28FB2D" w14:textId="77777777" w:rsidR="00096740" w:rsidRPr="0092427B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4,635</w:t>
            </w:r>
          </w:p>
        </w:tc>
        <w:tc>
          <w:tcPr>
            <w:tcW w:w="144" w:type="pct"/>
            <w:gridSpan w:val="2"/>
          </w:tcPr>
          <w:p w14:paraId="06A26722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F5B2C6A" w14:textId="33BFE5EE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13,423</w:t>
            </w:r>
          </w:p>
        </w:tc>
        <w:tc>
          <w:tcPr>
            <w:tcW w:w="146" w:type="pct"/>
            <w:gridSpan w:val="2"/>
          </w:tcPr>
          <w:p w14:paraId="07C3A6AB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7DD9E86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19,310</w:t>
            </w:r>
          </w:p>
        </w:tc>
      </w:tr>
      <w:tr w:rsidR="005767A5" w:rsidRPr="00957BD5" w14:paraId="0F7801D1" w14:textId="77777777" w:rsidTr="001F1777">
        <w:tc>
          <w:tcPr>
            <w:tcW w:w="2268" w:type="pct"/>
          </w:tcPr>
          <w:p w14:paraId="322084B0" w14:textId="77777777"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7"/>
          </w:tcPr>
          <w:p w14:paraId="248F313A" w14:textId="77777777"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gridSpan w:val="2"/>
          </w:tcPr>
          <w:p w14:paraId="24603705" w14:textId="77777777"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5"/>
          </w:tcPr>
          <w:p w14:paraId="1A2B7018" w14:textId="77777777"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6740" w:rsidRPr="00957BD5" w14:paraId="394E9E1B" w14:textId="77777777" w:rsidTr="001F1777">
        <w:tc>
          <w:tcPr>
            <w:tcW w:w="2268" w:type="pct"/>
          </w:tcPr>
          <w:p w14:paraId="09EA7224" w14:textId="77777777" w:rsidR="00096740" w:rsidRPr="00957BD5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</w:tcPr>
          <w:p w14:paraId="02297FEF" w14:textId="78A4B3D2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gridSpan w:val="3"/>
          </w:tcPr>
          <w:p w14:paraId="0D1DB7CA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48206A32" w14:textId="73FEDCE4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gridSpan w:val="2"/>
          </w:tcPr>
          <w:p w14:paraId="1E96D846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BF3B100" w14:textId="5B1C3F73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  <w:gridSpan w:val="2"/>
          </w:tcPr>
          <w:p w14:paraId="6EDA0FFC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3EA41F39" w14:textId="50313EF5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96740" w:rsidRPr="00957BD5" w14:paraId="45777781" w14:textId="77777777" w:rsidTr="001F1777">
        <w:tc>
          <w:tcPr>
            <w:tcW w:w="2268" w:type="pct"/>
          </w:tcPr>
          <w:p w14:paraId="181447D4" w14:textId="6D980781" w:rsidR="00096740" w:rsidRPr="00957BD5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</w:tcPr>
          <w:p w14:paraId="5D145792" w14:textId="6E1A6A51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  <w:gridSpan w:val="3"/>
          </w:tcPr>
          <w:p w14:paraId="707067C9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34A6B81" w14:textId="330E3623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gridSpan w:val="2"/>
          </w:tcPr>
          <w:p w14:paraId="790AF379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42B7154" w14:textId="7BCFF3D6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  <w:gridSpan w:val="2"/>
          </w:tcPr>
          <w:p w14:paraId="01A76D79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F1F7927" w14:textId="33337F90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96740" w:rsidRPr="00957BD5" w14:paraId="5EDB7C5D" w14:textId="77777777" w:rsidTr="00957BD5">
        <w:tc>
          <w:tcPr>
            <w:tcW w:w="2268" w:type="pct"/>
          </w:tcPr>
          <w:p w14:paraId="133066E5" w14:textId="69D6A7B1" w:rsidR="00096740" w:rsidRPr="00957BD5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14"/>
          </w:tcPr>
          <w:p w14:paraId="42E824E0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1CC" w:rsidRPr="00957BD5" w14:paraId="1F2724B0" w14:textId="77777777" w:rsidTr="00957BD5">
        <w:tc>
          <w:tcPr>
            <w:tcW w:w="2268" w:type="pct"/>
          </w:tcPr>
          <w:p w14:paraId="7849D781" w14:textId="6AEC327A" w:rsidR="00D441CC" w:rsidRPr="00957BD5" w:rsidRDefault="00D441CC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32" w:type="pct"/>
            <w:gridSpan w:val="14"/>
          </w:tcPr>
          <w:p w14:paraId="43DD62E1" w14:textId="77777777" w:rsidR="00D441CC" w:rsidRPr="00957BD5" w:rsidRDefault="00D441CC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6740" w:rsidRPr="002C7DF7" w14:paraId="309D4648" w14:textId="77777777" w:rsidTr="001F1777">
        <w:tc>
          <w:tcPr>
            <w:tcW w:w="2268" w:type="pct"/>
          </w:tcPr>
          <w:p w14:paraId="253EF792" w14:textId="77777777" w:rsidR="00096740" w:rsidRPr="00B91469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gridSpan w:val="2"/>
          </w:tcPr>
          <w:p w14:paraId="7BAC5235" w14:textId="63E4BD8A" w:rsidR="00096740" w:rsidRPr="00076A3C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1CDAC7F9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03653BB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F36F039" w14:textId="77777777" w:rsidR="00096740" w:rsidRPr="00076A3C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2" w:type="pct"/>
          </w:tcPr>
          <w:p w14:paraId="49AA7287" w14:textId="01796675" w:rsidR="00096740" w:rsidRPr="00AC17B2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7B2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A541F8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31" w:type="pct"/>
            <w:gridSpan w:val="2"/>
          </w:tcPr>
          <w:p w14:paraId="2AF88B3F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C02C070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</w:tr>
      <w:tr w:rsidR="00096740" w:rsidRPr="002C7DF7" w14:paraId="0DDB93A5" w14:textId="77777777" w:rsidTr="001F1777">
        <w:tc>
          <w:tcPr>
            <w:tcW w:w="2268" w:type="pct"/>
          </w:tcPr>
          <w:p w14:paraId="1C9DF779" w14:textId="77777777" w:rsidR="00096740" w:rsidRPr="00B91469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  <w:gridSpan w:val="2"/>
          </w:tcPr>
          <w:p w14:paraId="732BA316" w14:textId="30831913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2,630</w:t>
            </w:r>
          </w:p>
        </w:tc>
        <w:tc>
          <w:tcPr>
            <w:tcW w:w="144" w:type="pct"/>
            <w:gridSpan w:val="3"/>
          </w:tcPr>
          <w:p w14:paraId="6C1C83CB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CF8E5E1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2,623</w:t>
            </w:r>
          </w:p>
        </w:tc>
        <w:tc>
          <w:tcPr>
            <w:tcW w:w="144" w:type="pct"/>
            <w:gridSpan w:val="2"/>
          </w:tcPr>
          <w:p w14:paraId="1397A835" w14:textId="77777777" w:rsidR="00096740" w:rsidRPr="0006652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C1CA6F6" w14:textId="5B65854B" w:rsidR="00096740" w:rsidRPr="00AC17B2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7B2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AC17B2" w:rsidRPr="00AC17B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1" w:type="pct"/>
            <w:gridSpan w:val="2"/>
          </w:tcPr>
          <w:p w14:paraId="323DFD91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F35611F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2,623</w:t>
            </w:r>
          </w:p>
        </w:tc>
      </w:tr>
      <w:tr w:rsidR="00096740" w:rsidRPr="002C7DF7" w14:paraId="39134CA6" w14:textId="77777777" w:rsidTr="001F1777">
        <w:tc>
          <w:tcPr>
            <w:tcW w:w="2268" w:type="pct"/>
          </w:tcPr>
          <w:p w14:paraId="3BBBC8F4" w14:textId="77777777" w:rsidR="00096740" w:rsidRPr="00957BD5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191255" w14:textId="3EB84000" w:rsidR="00096740" w:rsidRPr="00957BD5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2,630</w:t>
            </w:r>
          </w:p>
        </w:tc>
        <w:tc>
          <w:tcPr>
            <w:tcW w:w="144" w:type="pct"/>
            <w:gridSpan w:val="3"/>
          </w:tcPr>
          <w:p w14:paraId="12E10A9E" w14:textId="77777777" w:rsidR="00096740" w:rsidRPr="00957BD5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610AAA" w14:textId="77777777" w:rsidR="00096740" w:rsidRPr="00C24E18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2,623</w:t>
            </w:r>
          </w:p>
        </w:tc>
        <w:tc>
          <w:tcPr>
            <w:tcW w:w="144" w:type="pct"/>
            <w:gridSpan w:val="2"/>
          </w:tcPr>
          <w:p w14:paraId="4BE30F99" w14:textId="77777777" w:rsidR="00096740" w:rsidRPr="002C7DF7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0DA3360" w14:textId="56C81A40" w:rsidR="00096740" w:rsidRPr="00AC17B2" w:rsidRDefault="00CD40B7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</w:t>
            </w:r>
            <w:r w:rsidR="00A541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1" w:type="pct"/>
            <w:gridSpan w:val="2"/>
          </w:tcPr>
          <w:p w14:paraId="2DF1DF10" w14:textId="77777777" w:rsidR="00096740" w:rsidRPr="00066524" w:rsidRDefault="00096740" w:rsidP="000967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0745F3" w14:textId="77777777" w:rsidR="00096740" w:rsidRPr="00C24E18" w:rsidRDefault="00096740" w:rsidP="0009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3,218</w:t>
            </w:r>
          </w:p>
        </w:tc>
      </w:tr>
    </w:tbl>
    <w:p w14:paraId="2917EE46" w14:textId="77777777" w:rsidR="00337BE5" w:rsidRPr="00340CE4" w:rsidRDefault="00337BE5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C8D5CBB" w14:textId="7B8AF032" w:rsidR="00D05D87" w:rsidRPr="0058540A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D05D87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58540A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562B6985" w14:textId="77777777" w:rsidR="00D05D87" w:rsidRDefault="00D05D87" w:rsidP="00D05D87">
      <w:pPr>
        <w:tabs>
          <w:tab w:val="clear" w:pos="227"/>
          <w:tab w:val="clear" w:pos="454"/>
          <w:tab w:val="clear" w:pos="68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A7BE942" w14:textId="14DDF91E" w:rsidR="00D05D87" w:rsidRPr="00AD1ED8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</w:t>
      </w:r>
      <w:r>
        <w:rPr>
          <w:rFonts w:asciiTheme="majorBidi" w:hAnsiTheme="majorBidi" w:cstheme="majorBidi"/>
          <w:sz w:val="30"/>
          <w:szCs w:val="30"/>
          <w:cs/>
        </w:rPr>
        <w:t>ษัทและบริษัทมีวงเงินสินเชื่อที่</w:t>
      </w:r>
      <w:r w:rsidRPr="00957BD5">
        <w:rPr>
          <w:rFonts w:asciiTheme="majorBidi" w:hAnsiTheme="majorBidi" w:cstheme="majorBidi"/>
          <w:sz w:val="30"/>
          <w:szCs w:val="30"/>
          <w:cs/>
        </w:rPr>
        <w:t>ยังมิได้เบิกใช้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AC17B2">
        <w:rPr>
          <w:rFonts w:asciiTheme="majorBidi" w:hAnsiTheme="majorBidi" w:cstheme="majorBidi"/>
          <w:sz w:val="30"/>
          <w:szCs w:val="30"/>
        </w:rPr>
        <w:t>344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AC17B2">
        <w:rPr>
          <w:rFonts w:asciiTheme="majorBidi" w:hAnsiTheme="majorBidi" w:cstheme="majorBidi"/>
          <w:sz w:val="30"/>
          <w:szCs w:val="30"/>
        </w:rPr>
        <w:t>302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5EB06FED" w14:textId="77777777" w:rsidR="00D05D87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1C2C6F7" w14:textId="77777777" w:rsidR="00D05D87" w:rsidRPr="00AD1ED8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CAF">
        <w:rPr>
          <w:rFonts w:ascii="Angsana New" w:hAnsi="Angsana New" w:cs="Angsana New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24A9513C" w14:textId="1F07DAF7" w:rsidR="001C1777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D05D87" w:rsidRPr="00957BD5" w14:paraId="0C6EF7E7" w14:textId="77777777" w:rsidTr="00CD40B7">
        <w:tc>
          <w:tcPr>
            <w:tcW w:w="4068" w:type="dxa"/>
          </w:tcPr>
          <w:p w14:paraId="27214FD2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3FFEB81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FA80E4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642F7A2D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D87" w:rsidRPr="00957BD5" w14:paraId="28599875" w14:textId="77777777" w:rsidTr="00CD40B7">
        <w:tc>
          <w:tcPr>
            <w:tcW w:w="4068" w:type="dxa"/>
          </w:tcPr>
          <w:p w14:paraId="18290D72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E8D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C6AA3A4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4C47E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C2B730" w14:textId="77777777" w:rsidR="00D05D87" w:rsidRPr="00957BD5" w:rsidRDefault="00D05D87" w:rsidP="00CD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AAD17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CCF377B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902149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05D87" w:rsidRPr="00957BD5" w14:paraId="011694C2" w14:textId="77777777" w:rsidTr="00CD40B7">
        <w:tc>
          <w:tcPr>
            <w:tcW w:w="4068" w:type="dxa"/>
          </w:tcPr>
          <w:p w14:paraId="103A770E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6108E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3E5E177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76FD1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5979BE" w14:textId="77777777" w:rsidR="00D05D87" w:rsidRPr="00957BD5" w:rsidRDefault="00D05D87" w:rsidP="00CD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05F89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B7E122A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8BB7C9" w14:textId="77777777" w:rsidR="00D05D87" w:rsidRPr="00957BD5" w:rsidRDefault="00D05D87" w:rsidP="00CD40B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05D87" w:rsidRPr="00957BD5" w14:paraId="38DFC728" w14:textId="77777777" w:rsidTr="00CD40B7">
        <w:tc>
          <w:tcPr>
            <w:tcW w:w="4068" w:type="dxa"/>
          </w:tcPr>
          <w:p w14:paraId="5A5577F8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1BE8465B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5D87" w:rsidRPr="00957BD5" w14:paraId="10C29837" w14:textId="77777777" w:rsidTr="00CD40B7">
        <w:tc>
          <w:tcPr>
            <w:tcW w:w="4068" w:type="dxa"/>
          </w:tcPr>
          <w:p w14:paraId="7BE828E9" w14:textId="77777777" w:rsidR="00D05D87" w:rsidRPr="004F5FCE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14767B9E" w14:textId="4512E12A" w:rsidR="00D05D87" w:rsidRPr="00C24E18" w:rsidRDefault="00CD40B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70" w:type="dxa"/>
          </w:tcPr>
          <w:p w14:paraId="20711160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CB45376" w14:textId="77777777" w:rsidR="00D05D87" w:rsidRPr="00C24E18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C24E18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1CF2A991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45FCF08" w14:textId="65C1548F" w:rsidR="00D05D87" w:rsidRPr="00C24E18" w:rsidRDefault="00664A25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14:paraId="0A9637F5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ED6182" w14:textId="77777777" w:rsidR="00D05D87" w:rsidRPr="00C24E18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24E18">
              <w:rPr>
                <w:rFonts w:ascii="Angsana New" w:hAnsi="Angsana New" w:cs="Angsana New"/>
                <w:sz w:val="30"/>
                <w:szCs w:val="30"/>
              </w:rPr>
              <w:t>,58</w:t>
            </w:r>
            <w:r w:rsidRPr="00AB67F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D05D87" w:rsidRPr="00957BD5" w14:paraId="7CBC3DF5" w14:textId="77777777" w:rsidTr="00CD40B7">
        <w:tc>
          <w:tcPr>
            <w:tcW w:w="4068" w:type="dxa"/>
          </w:tcPr>
          <w:p w14:paraId="14561D3F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6ACB441" w14:textId="5DEDF885" w:rsidR="00D05D87" w:rsidRPr="00C24E18" w:rsidRDefault="00CD40B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64,570</w:t>
            </w:r>
          </w:p>
        </w:tc>
        <w:tc>
          <w:tcPr>
            <w:tcW w:w="270" w:type="dxa"/>
          </w:tcPr>
          <w:p w14:paraId="6A8C0E8F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A1761D6" w14:textId="77777777" w:rsidR="00D05D87" w:rsidRPr="00C24E18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4,570</w:t>
            </w:r>
          </w:p>
        </w:tc>
        <w:tc>
          <w:tcPr>
            <w:tcW w:w="270" w:type="dxa"/>
          </w:tcPr>
          <w:p w14:paraId="0E111913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0FBA892" w14:textId="5B035146" w:rsidR="00D05D87" w:rsidRPr="00C24E18" w:rsidRDefault="00664A25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69,802</w:t>
            </w:r>
          </w:p>
        </w:tc>
        <w:tc>
          <w:tcPr>
            <w:tcW w:w="270" w:type="dxa"/>
          </w:tcPr>
          <w:p w14:paraId="117ECB7F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51948A" w14:textId="77777777" w:rsidR="00D05D87" w:rsidRPr="00C24E18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9,802</w:t>
            </w:r>
          </w:p>
        </w:tc>
      </w:tr>
      <w:tr w:rsidR="00D05D87" w:rsidRPr="00957BD5" w14:paraId="2C1F9548" w14:textId="77777777" w:rsidTr="00CD40B7">
        <w:tc>
          <w:tcPr>
            <w:tcW w:w="4068" w:type="dxa"/>
          </w:tcPr>
          <w:p w14:paraId="5CA1D950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481AAEE6" w14:textId="5C509DAE" w:rsidR="00D05D87" w:rsidRPr="00C24E18" w:rsidRDefault="00664A25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70" w:type="dxa"/>
          </w:tcPr>
          <w:p w14:paraId="42B4896B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23089BE0" w14:textId="77777777" w:rsidR="00D05D87" w:rsidRPr="00C24E18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70" w:type="dxa"/>
          </w:tcPr>
          <w:p w14:paraId="1C50973A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5AC63E0C" w14:textId="4938C8E8" w:rsidR="00D05D87" w:rsidRPr="00C24E18" w:rsidRDefault="00664A25" w:rsidP="0066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  <w:tc>
          <w:tcPr>
            <w:tcW w:w="270" w:type="dxa"/>
          </w:tcPr>
          <w:p w14:paraId="0247321F" w14:textId="77777777" w:rsidR="00D05D87" w:rsidRPr="00957BD5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005A87FD" w14:textId="77777777" w:rsidR="00D05D87" w:rsidRPr="00C24E18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</w:tr>
      <w:tr w:rsidR="00D05D87" w:rsidRPr="00957BD5" w14:paraId="56E5AEB9" w14:textId="77777777" w:rsidTr="00CD40B7">
        <w:tc>
          <w:tcPr>
            <w:tcW w:w="4068" w:type="dxa"/>
          </w:tcPr>
          <w:p w14:paraId="52AEC79D" w14:textId="77777777" w:rsidR="00D05D87" w:rsidRPr="0077221C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2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400C563A" w:rsidR="00D05D87" w:rsidRPr="00C24E18" w:rsidRDefault="00664A25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0" w:type="dxa"/>
          </w:tcPr>
          <w:p w14:paraId="492F748A" w14:textId="77777777" w:rsidR="00D05D87" w:rsidRPr="0077221C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77777777" w:rsidR="00D05D87" w:rsidRPr="00C24E18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B67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</w:t>
            </w:r>
            <w:r w:rsidRPr="00C24E1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7D52C9FA" w14:textId="77777777" w:rsidR="00D05D87" w:rsidRPr="0077221C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216CB391" w:rsidR="00D05D87" w:rsidRPr="00C24E18" w:rsidRDefault="00664A25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70" w:type="dxa"/>
          </w:tcPr>
          <w:p w14:paraId="741033C1" w14:textId="77777777" w:rsidR="00D05D87" w:rsidRPr="0077221C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77777777" w:rsidR="00D05D87" w:rsidRPr="00C24E18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</w:tr>
    </w:tbl>
    <w:p w14:paraId="4BDC01AA" w14:textId="6046480E" w:rsidR="001C1777" w:rsidRPr="00957BD5" w:rsidRDefault="001C1777" w:rsidP="00D05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  <w:sectPr w:rsidR="001C1777" w:rsidRPr="00957BD5" w:rsidSect="00D05D8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59C22705" w14:textId="0FEACD06" w:rsidR="00723321" w:rsidRPr="00957BD5" w:rsidRDefault="00723321" w:rsidP="0072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957BD5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14:paraId="449A2A7E" w14:textId="213289B3" w:rsidR="001D0CA6" w:rsidRPr="00957BD5" w:rsidRDefault="008F39F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D0CA6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47466D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5D004F" w14:textId="77777777" w:rsidR="00AA7966" w:rsidRPr="002E139B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021E7A36" w14:textId="46477F07" w:rsidR="00A07D3D" w:rsidRDefault="00A07D3D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5D8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54C8DA07" w14:textId="1905B3EC" w:rsidR="007E7E94" w:rsidRPr="002E139B" w:rsidRDefault="007E7E94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66431EF7" w14:textId="7B683155"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ธุรกิจผลิตและจัดจำหน่ายชิ้นส่วนประกอบรถยนต์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มีส่วนงานที่รายงานเพียงส่วนงานเดียว</w:t>
      </w:r>
    </w:p>
    <w:p w14:paraId="3807D029" w14:textId="3515E003" w:rsidR="00A07D3D" w:rsidRPr="002E139B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105AC9C6" w14:textId="0295D481" w:rsidR="00085901" w:rsidRDefault="00A07D3D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กลุ่มบริษัทมีการจัดการบริหารโดยมาตรฐานระดับสากล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แต่มีกระบวนการผลิตและสำนักงานขายในประเทศไทย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46AA937E" w14:textId="31E653BE" w:rsidR="008712C6" w:rsidRPr="002E139B" w:rsidRDefault="008712C6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14"/>
          <w:szCs w:val="14"/>
        </w:rPr>
      </w:pPr>
    </w:p>
    <w:p w14:paraId="50AD569A" w14:textId="7BEFC372" w:rsidR="00085901" w:rsidRPr="00085901" w:rsidRDefault="00085901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590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การจำแนกรายได้</w:t>
      </w:r>
    </w:p>
    <w:p w14:paraId="34E5DA70" w14:textId="7FB15F26" w:rsidR="00A07D3D" w:rsidRDefault="00B60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noProof/>
          <w:sz w:val="30"/>
          <w:szCs w:val="30"/>
          <w:cs/>
        </w:rPr>
        <w:drawing>
          <wp:anchor distT="0" distB="0" distL="114300" distR="114300" simplePos="0" relativeHeight="251658240" behindDoc="0" locked="0" layoutInCell="1" allowOverlap="1" wp14:anchorId="19006F34" wp14:editId="470F3A31">
            <wp:simplePos x="0" y="0"/>
            <wp:positionH relativeFrom="margin">
              <wp:posOffset>398700</wp:posOffset>
            </wp:positionH>
            <wp:positionV relativeFrom="paragraph">
              <wp:posOffset>26115</wp:posOffset>
            </wp:positionV>
            <wp:extent cx="5478924" cy="303179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257" cy="3035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720C8A" w14:textId="49060273" w:rsidR="00412DF3" w:rsidRDefault="00F61157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noProof/>
          <w:sz w:val="30"/>
          <w:szCs w:val="30"/>
          <w:cs/>
        </w:rPr>
        <w:drawing>
          <wp:anchor distT="0" distB="0" distL="114300" distR="114300" simplePos="0" relativeHeight="251659264" behindDoc="0" locked="0" layoutInCell="1" allowOverlap="1" wp14:anchorId="0E5154E5" wp14:editId="7B1BF0E6">
            <wp:simplePos x="0" y="0"/>
            <wp:positionH relativeFrom="margin">
              <wp:posOffset>381000</wp:posOffset>
            </wp:positionH>
            <wp:positionV relativeFrom="paragraph">
              <wp:posOffset>2838522</wp:posOffset>
            </wp:positionV>
            <wp:extent cx="5519436" cy="3020308"/>
            <wp:effectExtent l="0" t="0" r="0" b="889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436" cy="3020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6DF9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757F6DA" w14:textId="5BDFC8F7" w:rsidR="002965EB" w:rsidRPr="000B549E" w:rsidRDefault="008F39F9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2965EB" w:rsidRPr="000B549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965EB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64A5F889" w14:textId="77777777" w:rsidR="002965EB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49178C8C" w14:textId="3C70ADE3" w:rsidR="00085901" w:rsidRPr="00085901" w:rsidRDefault="002965EB" w:rsidP="0008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อัตราภาษีเงินได้ที่แท้จริงรวมของกลุ่ม</w:t>
      </w:r>
      <w:r w:rsidR="001E10E4">
        <w:rPr>
          <w:rFonts w:ascii="Angsana New" w:hAnsi="Angsana New" w:cs="Angsana New"/>
          <w:sz w:val="30"/>
          <w:szCs w:val="30"/>
          <w:cs/>
        </w:rPr>
        <w:br/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บริษัทและบริษัทสำหรับระยะเวลา</w:t>
      </w:r>
      <w:r w:rsidR="00F625B3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Pr="007428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428C6">
        <w:rPr>
          <w:rFonts w:ascii="Angsana New" w:hAnsi="Angsana New" w:hint="cs"/>
          <w:spacing w:val="-2"/>
          <w:sz w:val="30"/>
          <w:szCs w:val="30"/>
        </w:rPr>
        <w:t>3</w:t>
      </w:r>
      <w:r w:rsidR="00396FA5">
        <w:rPr>
          <w:rFonts w:ascii="Angsana New" w:hAnsi="Angsana New"/>
          <w:spacing w:val="-2"/>
          <w:sz w:val="30"/>
          <w:szCs w:val="30"/>
        </w:rPr>
        <w:t>0</w:t>
      </w:r>
      <w:r w:rsidRPr="007428C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396FA5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7428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428C6">
        <w:rPr>
          <w:rFonts w:ascii="Angsana New" w:hAnsi="Angsana New" w:hint="cs"/>
          <w:spacing w:val="-2"/>
          <w:sz w:val="30"/>
          <w:szCs w:val="30"/>
        </w:rPr>
        <w:t>256</w:t>
      </w:r>
      <w:r w:rsidR="00A7631F">
        <w:rPr>
          <w:rFonts w:ascii="Angsana New" w:hAnsi="Angsana New" w:cstheme="minorBidi"/>
          <w:spacing w:val="-2"/>
          <w:sz w:val="30"/>
          <w:szCs w:val="30"/>
        </w:rPr>
        <w:t>4</w:t>
      </w:r>
      <w:r w:rsidRPr="007428C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7428C6">
        <w:rPr>
          <w:rFonts w:ascii="Angsana New" w:hAnsi="Angsana New" w:cs="Angsana New" w:hint="cs"/>
          <w:spacing w:val="-2"/>
          <w:sz w:val="30"/>
          <w:szCs w:val="30"/>
          <w:cs/>
        </w:rPr>
        <w:t>คือร้อยละ</w:t>
      </w:r>
      <w:r w:rsidR="007428C6" w:rsidRPr="007428C6">
        <w:rPr>
          <w:rFonts w:ascii="Angsana New" w:hAnsi="Angsana New"/>
          <w:spacing w:val="-2"/>
          <w:sz w:val="30"/>
          <w:szCs w:val="30"/>
        </w:rPr>
        <w:t xml:space="preserve"> </w:t>
      </w:r>
      <w:r w:rsidR="009378F1">
        <w:rPr>
          <w:rFonts w:ascii="Angsana New" w:hAnsi="Angsana New"/>
          <w:spacing w:val="-2"/>
          <w:sz w:val="30"/>
          <w:szCs w:val="30"/>
        </w:rPr>
        <w:t>1</w:t>
      </w:r>
      <w:r w:rsidR="00EB3E11">
        <w:rPr>
          <w:rFonts w:ascii="Angsana New" w:hAnsi="Angsana New"/>
          <w:spacing w:val="-2"/>
          <w:sz w:val="30"/>
          <w:szCs w:val="30"/>
        </w:rPr>
        <w:t>7</w:t>
      </w:r>
      <w:r w:rsidR="009378F1">
        <w:rPr>
          <w:rFonts w:ascii="Angsana New" w:hAnsi="Angsana New"/>
          <w:spacing w:val="-2"/>
          <w:sz w:val="30"/>
          <w:szCs w:val="30"/>
        </w:rPr>
        <w:t>.</w:t>
      </w:r>
      <w:r w:rsidR="00EB3E11">
        <w:rPr>
          <w:rFonts w:ascii="Angsana New" w:hAnsi="Angsana New"/>
          <w:spacing w:val="-2"/>
          <w:sz w:val="30"/>
          <w:szCs w:val="30"/>
        </w:rPr>
        <w:t>9</w:t>
      </w:r>
      <w:r w:rsidR="00860235">
        <w:rPr>
          <w:rFonts w:ascii="Angsana New" w:hAnsi="Angsana New" w:cstheme="minorBidi" w:hint="cs"/>
          <w:spacing w:val="-2"/>
          <w:sz w:val="30"/>
          <w:szCs w:val="30"/>
          <w:cs/>
        </w:rPr>
        <w:t xml:space="preserve"> </w:t>
      </w:r>
      <w:r w:rsidR="00860235" w:rsidRPr="00860235">
        <w:rPr>
          <w:rFonts w:asciiTheme="majorBidi" w:hAnsiTheme="majorBidi" w:cstheme="majorBidi"/>
          <w:spacing w:val="-2"/>
          <w:sz w:val="30"/>
          <w:szCs w:val="30"/>
          <w:cs/>
        </w:rPr>
        <w:t>และร้อยละ</w:t>
      </w:r>
      <w:r w:rsidR="00AF5573">
        <w:rPr>
          <w:rFonts w:ascii="Angsana New" w:hAnsi="Angsana New" w:cstheme="minorBidi"/>
          <w:spacing w:val="-2"/>
          <w:sz w:val="30"/>
          <w:szCs w:val="30"/>
        </w:rPr>
        <w:t xml:space="preserve"> </w:t>
      </w:r>
      <w:r w:rsidR="009378F1">
        <w:rPr>
          <w:rFonts w:ascii="Angsana New" w:hAnsi="Angsana New" w:cstheme="minorBidi"/>
          <w:spacing w:val="-2"/>
          <w:sz w:val="30"/>
          <w:szCs w:val="30"/>
        </w:rPr>
        <w:t>19.6</w:t>
      </w:r>
      <w:r w:rsidR="00860235">
        <w:rPr>
          <w:rFonts w:ascii="Angsana New" w:hAnsi="Angsana New" w:cstheme="minorBidi"/>
          <w:spacing w:val="-2"/>
          <w:sz w:val="30"/>
          <w:szCs w:val="30"/>
        </w:rPr>
        <w:t xml:space="preserve"> </w:t>
      </w:r>
      <w:r w:rsidR="00860235" w:rsidRPr="00860235">
        <w:rPr>
          <w:rFonts w:asciiTheme="majorBidi" w:hAnsiTheme="majorBidi" w:cstheme="majorBidi"/>
          <w:spacing w:val="-2"/>
          <w:sz w:val="30"/>
          <w:szCs w:val="30"/>
          <w:cs/>
        </w:rPr>
        <w:t>ตามลำดับ</w:t>
      </w:r>
      <w:r w:rsidR="00EC06F6">
        <w:rPr>
          <w:rFonts w:ascii="Angsana New" w:hAnsi="Angsana New"/>
          <w:spacing w:val="-2"/>
          <w:sz w:val="30"/>
          <w:szCs w:val="30"/>
        </w:rPr>
        <w:t xml:space="preserve"> </w:t>
      </w:r>
      <w:r w:rsidR="00EC06F6" w:rsidRPr="00203A66">
        <w:rPr>
          <w:rFonts w:ascii="Angsana New" w:hAnsi="Angsana New"/>
          <w:i/>
          <w:iCs/>
          <w:spacing w:val="-2"/>
          <w:sz w:val="30"/>
          <w:szCs w:val="30"/>
        </w:rPr>
        <w:t>(256</w:t>
      </w:r>
      <w:r w:rsidR="00203A66" w:rsidRPr="00203A66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EC06F6" w:rsidRPr="00203A66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EC06F6" w:rsidRPr="00203A66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ร้อยละ</w:t>
      </w:r>
      <w:r w:rsidR="00EC06F6" w:rsidRPr="00203A66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D441CC">
        <w:rPr>
          <w:rFonts w:ascii="Angsana New" w:hAnsi="Angsana New"/>
          <w:i/>
          <w:iCs/>
          <w:spacing w:val="-2"/>
          <w:sz w:val="30"/>
          <w:szCs w:val="30"/>
        </w:rPr>
        <w:t>29.5</w:t>
      </w:r>
      <w:r w:rsidRPr="00203A66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03A66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และ</w:t>
      </w:r>
      <w:r w:rsidR="00A7631F" w:rsidRPr="00203A6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D441CC">
        <w:rPr>
          <w:rFonts w:ascii="Angsana New" w:hAnsi="Angsana New" w:cs="Angsana New"/>
          <w:i/>
          <w:iCs/>
          <w:sz w:val="30"/>
          <w:szCs w:val="30"/>
        </w:rPr>
        <w:t>8.4</w:t>
      </w:r>
      <w:r w:rsidR="00A7631F" w:rsidRPr="00203A66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EC06F6" w:rsidRPr="00203A66">
        <w:rPr>
          <w:rFonts w:ascii="Angsana New" w:hAnsi="Angsana New" w:cs="Angsana New"/>
          <w:sz w:val="30"/>
          <w:szCs w:val="30"/>
        </w:rPr>
        <w:t xml:space="preserve"> </w:t>
      </w:r>
      <w:r w:rsidRPr="003D638D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779C9">
        <w:rPr>
          <w:rFonts w:ascii="Angsana New" w:hAnsi="Angsana New" w:cs="Angsana New" w:hint="cs"/>
          <w:sz w:val="30"/>
          <w:szCs w:val="30"/>
          <w:cs/>
        </w:rPr>
        <w:t xml:space="preserve">ของกลุ่มบริษัทและบริษัท </w:t>
      </w:r>
      <w:r w:rsidRPr="003D638D">
        <w:rPr>
          <w:rFonts w:ascii="Angsana New" w:hAnsi="Angsana New" w:cs="Angsana New" w:hint="cs"/>
          <w:sz w:val="30"/>
          <w:szCs w:val="30"/>
          <w:cs/>
        </w:rPr>
        <w:t>มีสาเหตุหลักจา</w:t>
      </w:r>
      <w:r w:rsidR="00714A27" w:rsidRPr="003D638D">
        <w:rPr>
          <w:rFonts w:ascii="Angsana New" w:hAnsi="Angsana New" w:cs="Angsana New" w:hint="cs"/>
          <w:sz w:val="30"/>
          <w:szCs w:val="30"/>
          <w:cs/>
        </w:rPr>
        <w:t>กบริษัทย่อย</w:t>
      </w:r>
      <w:r w:rsidR="00085901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714A27" w:rsidRPr="003D638D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EC5F4E" w:rsidRPr="003D638D">
        <w:rPr>
          <w:rFonts w:ascii="Angsana New" w:hAnsi="Angsana New" w:cs="Angsana New" w:hint="cs"/>
          <w:sz w:val="30"/>
          <w:szCs w:val="30"/>
          <w:cs/>
        </w:rPr>
        <w:t>ใช้ขาดทุนทางภาษีเดิมที่ไม่ได้บันทึก</w:t>
      </w:r>
      <w:r w:rsidR="002779C9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92406A">
        <w:rPr>
          <w:rFonts w:ascii="Angsana New" w:hAnsi="Angsana New" w:cs="Angsana New" w:hint="cs"/>
          <w:sz w:val="30"/>
          <w:szCs w:val="30"/>
          <w:cs/>
        </w:rPr>
        <w:t>ภาษีในงวดก่อนที่บันทึกสูงเกินไป ตามลำดับ</w:t>
      </w:r>
      <w:r w:rsidR="00085901" w:rsidRPr="002779C9">
        <w:rPr>
          <w:rFonts w:ascii="Angsana New" w:hAnsi="Angsana New" w:cs="Angsana New"/>
          <w:i/>
          <w:iCs/>
          <w:sz w:val="30"/>
          <w:szCs w:val="30"/>
        </w:rPr>
        <w:t xml:space="preserve"> (</w:t>
      </w:r>
      <w:r w:rsidR="00085901" w:rsidRPr="00085901">
        <w:rPr>
          <w:rFonts w:ascii="Angsana New" w:hAnsi="Angsana New" w:cs="Angsana New"/>
          <w:i/>
          <w:iCs/>
          <w:sz w:val="30"/>
          <w:szCs w:val="30"/>
        </w:rPr>
        <w:t>2563:</w:t>
      </w:r>
      <w:r w:rsidR="000859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บริษัทย่อยยังมิได้รับรู้ขาดทุนทางภาษียกไป เป็นสินทรัพย์ภาษีเงินได้รอการตัดบัญชี เนื่องจาก</w:t>
      </w:r>
      <w:r w:rsidR="00F16408"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="0008590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ยังไม่มีความเป็นไปได้ค่อนข้างแน่ว่าบริษัทย่อยจะมีกำไรทางภาษีเพียงพอที่จะใช้ประโยชน์ทางภาษีดังกล่าว </w:t>
      </w:r>
      <w:r w:rsidR="00F16408">
        <w:rPr>
          <w:rFonts w:ascii="Angsana New" w:hAnsi="Angsana New" w:cs="Angsana New"/>
          <w:i/>
          <w:iCs/>
          <w:sz w:val="30"/>
          <w:szCs w:val="30"/>
          <w:cs/>
        </w:rPr>
        <w:br/>
      </w:r>
      <w:r w:rsidR="00085901">
        <w:rPr>
          <w:rFonts w:ascii="Angsana New" w:hAnsi="Angsana New" w:cs="Angsana New" w:hint="cs"/>
          <w:i/>
          <w:iCs/>
          <w:sz w:val="30"/>
          <w:szCs w:val="30"/>
          <w:cs/>
        </w:rPr>
        <w:t>และเงินปันผลรับซึ่งได้รับยกเว้นในทางภาษี ตามลำดับ)</w:t>
      </w:r>
    </w:p>
    <w:p w14:paraId="06592A90" w14:textId="370F0B70" w:rsidR="00BF5ACD" w:rsidRDefault="00BF5ACD" w:rsidP="00BF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54926DD" w14:textId="78FBEF12" w:rsidR="00E36DF9" w:rsidRPr="00957BD5" w:rsidRDefault="008F39F9" w:rsidP="00E36DF9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E36DF9" w:rsidRPr="007866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E36DF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57368E58" w14:textId="4557BCD1" w:rsidR="00E36DF9" w:rsidRPr="0092406A" w:rsidRDefault="00E36DF9" w:rsidP="00BF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034C5721" w14:textId="77777777" w:rsidR="00E36DF9" w:rsidRPr="00E36DF9" w:rsidRDefault="00E36DF9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6DF9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E36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DF9">
        <w:rPr>
          <w:rFonts w:asciiTheme="majorBidi" w:hAnsiTheme="majorBidi" w:cstheme="majorBidi"/>
          <w:sz w:val="30"/>
          <w:szCs w:val="30"/>
        </w:rPr>
        <w:t>2564</w:t>
      </w:r>
      <w:r w:rsidRPr="00E36DF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2B74D47" w14:textId="77777777" w:rsidR="00E36DF9" w:rsidRPr="0092406A" w:rsidRDefault="00E36DF9" w:rsidP="00E36D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710"/>
        <w:gridCol w:w="1710"/>
        <w:gridCol w:w="1282"/>
        <w:gridCol w:w="231"/>
        <w:gridCol w:w="1367"/>
      </w:tblGrid>
      <w:tr w:rsidR="00E36DF9" w:rsidRPr="00E36DF9" w14:paraId="0A6515DF" w14:textId="77777777" w:rsidTr="00CE3F04">
        <w:trPr>
          <w:tblHeader/>
        </w:trPr>
        <w:tc>
          <w:tcPr>
            <w:tcW w:w="2880" w:type="dxa"/>
            <w:vAlign w:val="bottom"/>
          </w:tcPr>
          <w:p w14:paraId="6D1C70CA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71FD79C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B9F80F9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51238954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B58302F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613D5EA7" w14:textId="77777777" w:rsidR="00E36DF9" w:rsidRPr="00E36DF9" w:rsidDel="00D43E7A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36DF9" w:rsidRPr="00E36DF9" w14:paraId="0FC94D4F" w14:textId="77777777" w:rsidTr="00CE3F04">
        <w:trPr>
          <w:tblHeader/>
        </w:trPr>
        <w:tc>
          <w:tcPr>
            <w:tcW w:w="2880" w:type="dxa"/>
          </w:tcPr>
          <w:p w14:paraId="6304C063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8556E88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7E25B6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2796379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5EA072E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4E222A9B" w14:textId="77777777" w:rsidR="00E36DF9" w:rsidRPr="00E36DF9" w:rsidRDefault="00E36DF9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1CC" w:rsidRPr="00E36DF9" w14:paraId="56D04399" w14:textId="77777777" w:rsidTr="00CE3F04">
        <w:tc>
          <w:tcPr>
            <w:tcW w:w="2880" w:type="dxa"/>
          </w:tcPr>
          <w:p w14:paraId="38A790BD" w14:textId="77777777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36DF9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0F686F9D" w14:textId="03FAB022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48EA26B" w14:textId="2B53A7A6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5EF9A82E" w14:textId="60A3639A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0.0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1" w:type="dxa"/>
          </w:tcPr>
          <w:p w14:paraId="2AB5C73A" w14:textId="77777777" w:rsidR="00D441CC" w:rsidRPr="00E36DF9" w:rsidRDefault="00D441CC" w:rsidP="00D44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1AA8BFBC" w14:textId="42788657" w:rsidR="00D441CC" w:rsidRPr="00E36DF9" w:rsidRDefault="00D441CC" w:rsidP="0018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5.92</w:t>
            </w:r>
          </w:p>
        </w:tc>
      </w:tr>
    </w:tbl>
    <w:p w14:paraId="51F3713F" w14:textId="77777777" w:rsidR="00E36DF9" w:rsidRPr="0092406A" w:rsidRDefault="00E36DF9" w:rsidP="00BF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25C29CF9" w14:textId="141469FB" w:rsidR="00C877FE" w:rsidRPr="00957BD5" w:rsidRDefault="008F39F9" w:rsidP="00C877F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C877FE" w:rsidRPr="007866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5C3F3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360CBAF3" w14:textId="77777777" w:rsidR="00C877FE" w:rsidRPr="0092406A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16CC27D" w14:textId="77777777" w:rsidR="00C877FE" w:rsidRDefault="00C877FE" w:rsidP="007A076D">
      <w:pPr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D43A9">
        <w:rPr>
          <w:rFonts w:ascii="Angsana New" w:hAnsi="Angsana New" w:cs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D43A9">
        <w:rPr>
          <w:rFonts w:ascii="Angsana New" w:hAnsi="Angsana New" w:cs="Angsana New"/>
          <w:i/>
          <w:iCs/>
          <w:sz w:val="30"/>
          <w:szCs w:val="30"/>
          <w:cs/>
        </w:rPr>
        <w:t xml:space="preserve">   </w:t>
      </w:r>
    </w:p>
    <w:p w14:paraId="646DF074" w14:textId="77777777" w:rsidR="00860235" w:rsidRPr="0092406A" w:rsidRDefault="00860235" w:rsidP="007A076D">
      <w:pPr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68AE7113" w14:textId="77777777" w:rsidR="00C877FE" w:rsidRPr="00816239" w:rsidRDefault="00C877FE" w:rsidP="001D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7E5CB126" w14:textId="3F312EF5" w:rsidR="00C877FE" w:rsidRPr="0092406A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4"/>
          <w:szCs w:val="24"/>
        </w:rPr>
      </w:pPr>
    </w:p>
    <w:p w14:paraId="0BC5A8B6" w14:textId="226B13F7" w:rsidR="008109F7" w:rsidRDefault="008F39F9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C7960"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2A7CA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8E60604" w14:textId="77777777" w:rsidR="00AA7966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0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41"/>
        <w:gridCol w:w="1445"/>
      </w:tblGrid>
      <w:tr w:rsidR="00AA7966" w:rsidRPr="00A16777" w14:paraId="6D54F933" w14:textId="77777777" w:rsidTr="0092406A">
        <w:trPr>
          <w:trHeight w:val="659"/>
          <w:tblHeader/>
        </w:trPr>
        <w:tc>
          <w:tcPr>
            <w:tcW w:w="3226" w:type="pct"/>
            <w:vAlign w:val="bottom"/>
          </w:tcPr>
          <w:p w14:paraId="6B818E42" w14:textId="34C70534" w:rsidR="00AA7966" w:rsidRPr="000069F9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6F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96FA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4254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44" w:type="pct"/>
            <w:vAlign w:val="bottom"/>
          </w:tcPr>
          <w:p w14:paraId="643B6CC4" w14:textId="77777777" w:rsidR="00AA7966" w:rsidRPr="00526E2F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56C87F88" w14:textId="77777777" w:rsidR="00AA7966" w:rsidRPr="00526E2F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7" w:type="pct"/>
            <w:vAlign w:val="bottom"/>
          </w:tcPr>
          <w:p w14:paraId="64D1668F" w14:textId="77777777"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0587A34" w14:textId="77777777" w:rsidR="00AA7966" w:rsidRPr="00526E2F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A7966" w:rsidRPr="00485AA2" w14:paraId="66925BE3" w14:textId="77777777" w:rsidTr="005C3F33">
        <w:trPr>
          <w:tblHeader/>
        </w:trPr>
        <w:tc>
          <w:tcPr>
            <w:tcW w:w="3226" w:type="pct"/>
          </w:tcPr>
          <w:p w14:paraId="6FE91156" w14:textId="77777777"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74" w:type="pct"/>
            <w:gridSpan w:val="3"/>
          </w:tcPr>
          <w:p w14:paraId="5B4AFB2A" w14:textId="77777777" w:rsidR="00AA7966" w:rsidRPr="00526E2F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7966" w:rsidRPr="00485AA2" w14:paraId="341F5A7F" w14:textId="77777777" w:rsidTr="0092406A">
        <w:tc>
          <w:tcPr>
            <w:tcW w:w="3226" w:type="pct"/>
          </w:tcPr>
          <w:p w14:paraId="17DC074F" w14:textId="77777777"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44" w:type="pct"/>
          </w:tcPr>
          <w:p w14:paraId="6F110E21" w14:textId="77777777"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7C57FD2C" w14:textId="77777777"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7" w:type="pct"/>
          </w:tcPr>
          <w:p w14:paraId="5698847C" w14:textId="77777777"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966" w:rsidRPr="00485AA2" w14:paraId="5795EFA2" w14:textId="77777777" w:rsidTr="0092406A">
        <w:tc>
          <w:tcPr>
            <w:tcW w:w="3226" w:type="pct"/>
          </w:tcPr>
          <w:p w14:paraId="31DF7E9F" w14:textId="77777777"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256B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44" w:type="pct"/>
          </w:tcPr>
          <w:p w14:paraId="66097459" w14:textId="77777777"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13C16B54" w14:textId="77777777"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7" w:type="pct"/>
          </w:tcPr>
          <w:p w14:paraId="7E3F25B1" w14:textId="77777777"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966" w:rsidRPr="00485AA2" w14:paraId="6AF310FD" w14:textId="77777777" w:rsidTr="0092406A">
        <w:tc>
          <w:tcPr>
            <w:tcW w:w="3226" w:type="pct"/>
          </w:tcPr>
          <w:p w14:paraId="2E170F44" w14:textId="77777777" w:rsidR="00AA7966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44" w:type="pct"/>
          </w:tcPr>
          <w:p w14:paraId="45B16F61" w14:textId="4550273B" w:rsidR="00AA7966" w:rsidRPr="00526E2F" w:rsidRDefault="009378F1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1,419</w:t>
            </w:r>
          </w:p>
        </w:tc>
        <w:tc>
          <w:tcPr>
            <w:tcW w:w="133" w:type="pct"/>
          </w:tcPr>
          <w:p w14:paraId="430AC79C" w14:textId="77777777"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7" w:type="pct"/>
            <w:vAlign w:val="bottom"/>
          </w:tcPr>
          <w:p w14:paraId="0F9890AE" w14:textId="34566FDE" w:rsidR="00AA7966" w:rsidRPr="00F4323B" w:rsidRDefault="00C516F9" w:rsidP="0009628F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</w:tr>
      <w:tr w:rsidR="00AA7966" w:rsidRPr="00485AA2" w14:paraId="4EDEE806" w14:textId="77777777" w:rsidTr="0092406A">
        <w:tc>
          <w:tcPr>
            <w:tcW w:w="3226" w:type="pct"/>
          </w:tcPr>
          <w:p w14:paraId="2C87E26F" w14:textId="1827AFBC" w:rsidR="00AA7966" w:rsidRPr="00485AA2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844" w:type="pct"/>
          </w:tcPr>
          <w:p w14:paraId="7406897F" w14:textId="77777777"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39D5D0C9" w14:textId="77777777"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7" w:type="pct"/>
          </w:tcPr>
          <w:p w14:paraId="5AB78E67" w14:textId="77777777" w:rsidR="00AA7966" w:rsidRPr="00F4323B" w:rsidRDefault="00AA7966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235" w:rsidRPr="00485AA2" w14:paraId="253DB129" w14:textId="77777777" w:rsidTr="0092406A">
        <w:tc>
          <w:tcPr>
            <w:tcW w:w="3226" w:type="pct"/>
          </w:tcPr>
          <w:p w14:paraId="58780984" w14:textId="77777777" w:rsidR="00860235" w:rsidRPr="00860235" w:rsidRDefault="00860235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44" w:type="pct"/>
          </w:tcPr>
          <w:p w14:paraId="1011F6E8" w14:textId="1052AFB5" w:rsidR="00860235" w:rsidRPr="00587F35" w:rsidRDefault="009378F1" w:rsidP="00B47537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33" w:type="pct"/>
          </w:tcPr>
          <w:p w14:paraId="1C39CF9E" w14:textId="77777777" w:rsidR="00860235" w:rsidRPr="00F4323B" w:rsidRDefault="00860235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7" w:type="pct"/>
          </w:tcPr>
          <w:p w14:paraId="70DE8FC0" w14:textId="3C019283" w:rsidR="00860235" w:rsidRPr="00F4323B" w:rsidRDefault="009656F2" w:rsidP="00E73F11">
            <w:pPr>
              <w:pStyle w:val="acctfourfigures"/>
              <w:tabs>
                <w:tab w:val="clear" w:pos="765"/>
              </w:tabs>
              <w:spacing w:line="240" w:lineRule="atLeast"/>
              <w:ind w:right="4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7966" w:rsidRPr="00485AA2" w14:paraId="724107FE" w14:textId="77777777" w:rsidTr="0092406A">
        <w:tc>
          <w:tcPr>
            <w:tcW w:w="3226" w:type="pct"/>
          </w:tcPr>
          <w:p w14:paraId="4AC247D6" w14:textId="77777777" w:rsidR="00AA7966" w:rsidRPr="00485AA2" w:rsidRDefault="00AA7966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bottom"/>
          </w:tcPr>
          <w:p w14:paraId="1A4AC3B2" w14:textId="342ED81A" w:rsidR="00AA7966" w:rsidRPr="00714AD7" w:rsidRDefault="009378F1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3" w:type="pct"/>
            <w:vAlign w:val="bottom"/>
          </w:tcPr>
          <w:p w14:paraId="41424D2B" w14:textId="77777777" w:rsidR="00AA7966" w:rsidRPr="00F4323B" w:rsidRDefault="00AA7966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27974BBB" w14:textId="542F2C89" w:rsidR="00AA7966" w:rsidRPr="00F4323B" w:rsidRDefault="009378F1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860235" w:rsidRPr="00485AA2" w14:paraId="3401C6E6" w14:textId="77777777" w:rsidTr="0092406A">
        <w:tc>
          <w:tcPr>
            <w:tcW w:w="3226" w:type="pct"/>
          </w:tcPr>
          <w:p w14:paraId="43DC8AEB" w14:textId="77777777" w:rsidR="00860235" w:rsidRPr="00860235" w:rsidRDefault="00860235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02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25B8" w14:textId="54FB4377" w:rsidR="00860235" w:rsidRPr="00860235" w:rsidRDefault="009378F1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3,483</w:t>
            </w:r>
          </w:p>
        </w:tc>
        <w:tc>
          <w:tcPr>
            <w:tcW w:w="133" w:type="pct"/>
            <w:vAlign w:val="bottom"/>
          </w:tcPr>
          <w:p w14:paraId="2C160792" w14:textId="77777777" w:rsidR="00860235" w:rsidRPr="00860235" w:rsidRDefault="00860235" w:rsidP="006A0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D2C1A" w14:textId="7E764540" w:rsidR="00860235" w:rsidRPr="00860235" w:rsidRDefault="009378F1" w:rsidP="006A0424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</w:t>
            </w:r>
            <w:r w:rsidR="00034A6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580</w:t>
            </w:r>
          </w:p>
        </w:tc>
      </w:tr>
    </w:tbl>
    <w:p w14:paraId="43383D25" w14:textId="58311EFD" w:rsidR="003706A7" w:rsidRDefault="003706A7" w:rsidP="00AA79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5F8E9B3E" w14:textId="1D222C08" w:rsidR="003706A7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="Angsana New" w:hAnsi="Angsana New" w:cs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3706A7">
        <w:rPr>
          <w:rFonts w:ascii="Angsana New" w:hAnsi="Angsana New" w:cs="Angsana New"/>
          <w:sz w:val="30"/>
          <w:szCs w:val="30"/>
        </w:rPr>
        <w:br/>
      </w:r>
      <w:r w:rsidRPr="0030306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(หมายเหตุข้อ </w:t>
      </w:r>
      <w:r w:rsidR="008F39F9">
        <w:rPr>
          <w:rFonts w:ascii="Angsana New" w:hAnsi="Angsana New" w:cs="Angsana New"/>
          <w:i/>
          <w:iCs/>
          <w:sz w:val="30"/>
          <w:szCs w:val="30"/>
        </w:rPr>
        <w:t>3</w:t>
      </w:r>
      <w:r w:rsidRPr="0030306E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286EB0">
        <w:rPr>
          <w:rFonts w:ascii="Angsana New" w:hAnsi="Angsana New" w:cs="Angsana New"/>
          <w:sz w:val="30"/>
          <w:szCs w:val="30"/>
        </w:rPr>
        <w:t xml:space="preserve"> </w:t>
      </w:r>
    </w:p>
    <w:p w14:paraId="7CE67B74" w14:textId="77777777" w:rsidR="00605329" w:rsidRPr="00AA7966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</w:p>
    <w:p w14:paraId="311AFA7E" w14:textId="70DE4145" w:rsidR="00286EB0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="Angsana New" w:hAnsi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3579EF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</w:t>
      </w: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D68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84F" w:rsidRPr="0030306E">
        <w:rPr>
          <w:rFonts w:ascii="Angsana New" w:hAnsi="Angsana New" w:cs="Angsana New" w:hint="cs"/>
          <w:i/>
          <w:iCs/>
          <w:sz w:val="30"/>
          <w:szCs w:val="30"/>
          <w:cs/>
        </w:rPr>
        <w:t>(หมายเหตุข้อ</w:t>
      </w:r>
      <w:r w:rsidR="00183FE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F39F9">
        <w:rPr>
          <w:rFonts w:ascii="Angsana New" w:hAnsi="Angsana New" w:cs="Angsana New"/>
          <w:i/>
          <w:iCs/>
          <w:sz w:val="30"/>
          <w:szCs w:val="30"/>
        </w:rPr>
        <w:t>3</w:t>
      </w:r>
      <w:r w:rsidR="00ED684F" w:rsidRPr="0030306E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7308763B" w14:textId="77777777" w:rsidR="00BE2EF0" w:rsidRPr="000215A2" w:rsidRDefault="00BE2EF0" w:rsidP="00021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sectPr w:rsidR="00BE2EF0" w:rsidRPr="000215A2" w:rsidSect="00F7602F">
      <w:footerReference w:type="default" r:id="rId1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3689F" w14:textId="77777777" w:rsidR="007C6B64" w:rsidRDefault="007C6B64">
      <w:r>
        <w:separator/>
      </w:r>
    </w:p>
  </w:endnote>
  <w:endnote w:type="continuationSeparator" w:id="0">
    <w:p w14:paraId="1FC9772C" w14:textId="77777777" w:rsidR="007C6B64" w:rsidRDefault="007C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77F08" w14:textId="77777777" w:rsidR="002779C9" w:rsidRPr="00D42F23" w:rsidRDefault="002779C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8CEFB" w14:textId="77777777" w:rsidR="002779C9" w:rsidRPr="00D42F23" w:rsidRDefault="002779C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880B6" w14:textId="77777777" w:rsidR="007C6B64" w:rsidRDefault="007C6B64">
      <w:r>
        <w:separator/>
      </w:r>
    </w:p>
  </w:footnote>
  <w:footnote w:type="continuationSeparator" w:id="0">
    <w:p w14:paraId="073FDCC0" w14:textId="77777777" w:rsidR="007C6B64" w:rsidRDefault="007C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CDB2B" w14:textId="77777777" w:rsidR="002779C9" w:rsidRPr="003E24D3" w:rsidRDefault="002779C9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520D49D" w14:textId="77777777" w:rsidR="002779C9" w:rsidRPr="003E24D3" w:rsidRDefault="002779C9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7897CA1" w14:textId="0040798C" w:rsidR="002779C9" w:rsidRDefault="002779C9" w:rsidP="0009674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E411E7">
      <w:rPr>
        <w:rFonts w:ascii="Angsana New" w:hAnsi="Angsana New" w:cs="Angsana New"/>
        <w:sz w:val="32"/>
        <w:szCs w:val="32"/>
        <w:lang w:bidi="th-TH"/>
      </w:rPr>
      <w:t>30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D3728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13F43E22" w14:textId="77777777" w:rsidR="002779C9" w:rsidRPr="001329D0" w:rsidRDefault="002779C9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1A80"/>
    <w:rsid w:val="000624A5"/>
    <w:rsid w:val="0006276B"/>
    <w:rsid w:val="00062C4B"/>
    <w:rsid w:val="00063612"/>
    <w:rsid w:val="00063C95"/>
    <w:rsid w:val="000652EC"/>
    <w:rsid w:val="00066174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FE"/>
    <w:rsid w:val="000B37BB"/>
    <w:rsid w:val="000B4486"/>
    <w:rsid w:val="000B50BA"/>
    <w:rsid w:val="000B549E"/>
    <w:rsid w:val="000B5E6A"/>
    <w:rsid w:val="000B6C82"/>
    <w:rsid w:val="000B6EB0"/>
    <w:rsid w:val="000C00BB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788"/>
    <w:rsid w:val="000E7DC5"/>
    <w:rsid w:val="000F0134"/>
    <w:rsid w:val="000F0251"/>
    <w:rsid w:val="000F0E53"/>
    <w:rsid w:val="000F2500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5FE6"/>
    <w:rsid w:val="001B6118"/>
    <w:rsid w:val="001B662B"/>
    <w:rsid w:val="001B6B01"/>
    <w:rsid w:val="001B79EB"/>
    <w:rsid w:val="001C040F"/>
    <w:rsid w:val="001C0491"/>
    <w:rsid w:val="001C069E"/>
    <w:rsid w:val="001C09FB"/>
    <w:rsid w:val="001C0F7D"/>
    <w:rsid w:val="001C1777"/>
    <w:rsid w:val="001C2A2F"/>
    <w:rsid w:val="001C4516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7B90"/>
    <w:rsid w:val="001F7CB5"/>
    <w:rsid w:val="00200E87"/>
    <w:rsid w:val="002019C3"/>
    <w:rsid w:val="002023AE"/>
    <w:rsid w:val="00202832"/>
    <w:rsid w:val="00202B06"/>
    <w:rsid w:val="00203480"/>
    <w:rsid w:val="0020348E"/>
    <w:rsid w:val="00203A66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F3D"/>
    <w:rsid w:val="00223AEC"/>
    <w:rsid w:val="00223E67"/>
    <w:rsid w:val="00224609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705F"/>
    <w:rsid w:val="00260F18"/>
    <w:rsid w:val="002610A1"/>
    <w:rsid w:val="0026275B"/>
    <w:rsid w:val="00263417"/>
    <w:rsid w:val="00264406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779C9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65EB"/>
    <w:rsid w:val="002975B1"/>
    <w:rsid w:val="00297D70"/>
    <w:rsid w:val="00297E21"/>
    <w:rsid w:val="00297F58"/>
    <w:rsid w:val="002A2685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16FC"/>
    <w:rsid w:val="002C35D9"/>
    <w:rsid w:val="002C35F3"/>
    <w:rsid w:val="002C3756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7513"/>
    <w:rsid w:val="003177CF"/>
    <w:rsid w:val="003200ED"/>
    <w:rsid w:val="00320F09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2F53"/>
    <w:rsid w:val="00353DF8"/>
    <w:rsid w:val="0035458A"/>
    <w:rsid w:val="003549E4"/>
    <w:rsid w:val="00355807"/>
    <w:rsid w:val="0035661D"/>
    <w:rsid w:val="003579EF"/>
    <w:rsid w:val="00360335"/>
    <w:rsid w:val="003617C7"/>
    <w:rsid w:val="003627AA"/>
    <w:rsid w:val="00362F12"/>
    <w:rsid w:val="00363956"/>
    <w:rsid w:val="003642E0"/>
    <w:rsid w:val="00364729"/>
    <w:rsid w:val="0036526C"/>
    <w:rsid w:val="003653A8"/>
    <w:rsid w:val="00366306"/>
    <w:rsid w:val="003667EB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37A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96FA5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615C"/>
    <w:rsid w:val="003D638D"/>
    <w:rsid w:val="003D6A41"/>
    <w:rsid w:val="003D6B63"/>
    <w:rsid w:val="003D6BA4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3FEB"/>
    <w:rsid w:val="004745E7"/>
    <w:rsid w:val="0047466D"/>
    <w:rsid w:val="00476F9B"/>
    <w:rsid w:val="00477FD1"/>
    <w:rsid w:val="004802BB"/>
    <w:rsid w:val="00482817"/>
    <w:rsid w:val="00482872"/>
    <w:rsid w:val="00482DAC"/>
    <w:rsid w:val="00483E57"/>
    <w:rsid w:val="0048443E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4F6CDB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31C2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67D59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C7C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329"/>
    <w:rsid w:val="006056D3"/>
    <w:rsid w:val="0060646B"/>
    <w:rsid w:val="006067F0"/>
    <w:rsid w:val="00610B1F"/>
    <w:rsid w:val="00610CD9"/>
    <w:rsid w:val="006117EE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621"/>
    <w:rsid w:val="006367F9"/>
    <w:rsid w:val="00636DD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7294"/>
    <w:rsid w:val="00647895"/>
    <w:rsid w:val="00650452"/>
    <w:rsid w:val="0065046F"/>
    <w:rsid w:val="00650596"/>
    <w:rsid w:val="00650CE1"/>
    <w:rsid w:val="006517AE"/>
    <w:rsid w:val="00651E4F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4A25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424"/>
    <w:rsid w:val="006A0B46"/>
    <w:rsid w:val="006A0CA1"/>
    <w:rsid w:val="006A161C"/>
    <w:rsid w:val="006A1B37"/>
    <w:rsid w:val="006A2695"/>
    <w:rsid w:val="006A2BCB"/>
    <w:rsid w:val="006A333B"/>
    <w:rsid w:val="006A34F6"/>
    <w:rsid w:val="006A45F8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099"/>
    <w:rsid w:val="006E754C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8C6"/>
    <w:rsid w:val="00742FEF"/>
    <w:rsid w:val="00744A8C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23C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7"/>
    <w:rsid w:val="007C281B"/>
    <w:rsid w:val="007C2CAD"/>
    <w:rsid w:val="007C2E86"/>
    <w:rsid w:val="007C3B42"/>
    <w:rsid w:val="007C3CD5"/>
    <w:rsid w:val="007C5239"/>
    <w:rsid w:val="007C5CD3"/>
    <w:rsid w:val="007C6064"/>
    <w:rsid w:val="007C6497"/>
    <w:rsid w:val="007C6B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E94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A98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2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ED8"/>
    <w:rsid w:val="008C3A9F"/>
    <w:rsid w:val="008C3C99"/>
    <w:rsid w:val="008C3F05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43E0"/>
    <w:rsid w:val="008D54B6"/>
    <w:rsid w:val="008D5952"/>
    <w:rsid w:val="008D5D6D"/>
    <w:rsid w:val="008D5E5F"/>
    <w:rsid w:val="008D6CD0"/>
    <w:rsid w:val="008D77C8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55D4"/>
    <w:rsid w:val="008E60FF"/>
    <w:rsid w:val="008E69B4"/>
    <w:rsid w:val="008E6BFD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9F9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06A"/>
    <w:rsid w:val="0092427B"/>
    <w:rsid w:val="00924365"/>
    <w:rsid w:val="009247B2"/>
    <w:rsid w:val="009247D5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3B8A"/>
    <w:rsid w:val="0096429D"/>
    <w:rsid w:val="00964881"/>
    <w:rsid w:val="00964AB7"/>
    <w:rsid w:val="00964F78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C7481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1F8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31F"/>
    <w:rsid w:val="00A7668B"/>
    <w:rsid w:val="00A76EED"/>
    <w:rsid w:val="00A80AF7"/>
    <w:rsid w:val="00A81995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A7966"/>
    <w:rsid w:val="00AB01FB"/>
    <w:rsid w:val="00AB0C56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3296"/>
    <w:rsid w:val="00AE3AAD"/>
    <w:rsid w:val="00AE4FFB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9E9"/>
    <w:rsid w:val="00B87E2B"/>
    <w:rsid w:val="00B91469"/>
    <w:rsid w:val="00B91705"/>
    <w:rsid w:val="00B92E8F"/>
    <w:rsid w:val="00B9370A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4DB2"/>
    <w:rsid w:val="00BA5BC9"/>
    <w:rsid w:val="00BA6550"/>
    <w:rsid w:val="00BA699B"/>
    <w:rsid w:val="00BA78A1"/>
    <w:rsid w:val="00BB0704"/>
    <w:rsid w:val="00BB1382"/>
    <w:rsid w:val="00BB277B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9D4"/>
    <w:rsid w:val="00C05C92"/>
    <w:rsid w:val="00C05F53"/>
    <w:rsid w:val="00C061AA"/>
    <w:rsid w:val="00C06B94"/>
    <w:rsid w:val="00C07D1F"/>
    <w:rsid w:val="00C1015A"/>
    <w:rsid w:val="00C11A2C"/>
    <w:rsid w:val="00C12810"/>
    <w:rsid w:val="00C1453F"/>
    <w:rsid w:val="00C17E04"/>
    <w:rsid w:val="00C17FAC"/>
    <w:rsid w:val="00C20BDA"/>
    <w:rsid w:val="00C21314"/>
    <w:rsid w:val="00C21A83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6F9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65A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0B7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490B"/>
    <w:rsid w:val="00E14FE1"/>
    <w:rsid w:val="00E151FF"/>
    <w:rsid w:val="00E155AB"/>
    <w:rsid w:val="00E20367"/>
    <w:rsid w:val="00E21DC7"/>
    <w:rsid w:val="00E226A7"/>
    <w:rsid w:val="00E228A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F0C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3F11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11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5F4E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46C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602C"/>
    <w:rsid w:val="00F067C7"/>
    <w:rsid w:val="00F06C5F"/>
    <w:rsid w:val="00F1032C"/>
    <w:rsid w:val="00F11C83"/>
    <w:rsid w:val="00F1201E"/>
    <w:rsid w:val="00F1259E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605AC"/>
    <w:rsid w:val="00F6100B"/>
    <w:rsid w:val="00F61157"/>
    <w:rsid w:val="00F61217"/>
    <w:rsid w:val="00F6168A"/>
    <w:rsid w:val="00F61A0D"/>
    <w:rsid w:val="00F6251D"/>
    <w:rsid w:val="00F625B3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4080"/>
    <w:rsid w:val="00FC5022"/>
    <w:rsid w:val="00FC524B"/>
    <w:rsid w:val="00FC598E"/>
    <w:rsid w:val="00FC599D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1935</TotalTime>
  <Pages>8</Pages>
  <Words>1305</Words>
  <Characters>5511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ศุภนิตา อาดำ</cp:lastModifiedBy>
  <cp:revision>174</cp:revision>
  <cp:lastPrinted>2021-04-28T16:35:00Z</cp:lastPrinted>
  <dcterms:created xsi:type="dcterms:W3CDTF">2019-05-03T08:57:00Z</dcterms:created>
  <dcterms:modified xsi:type="dcterms:W3CDTF">2021-08-05T03:29:00Z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