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77777777" w:rsidR="005B6FF4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bookmarkStart w:id="0" w:name="OLE_LINK1"/>
    </w:p>
    <w:p w14:paraId="18DA1ED3" w14:textId="044EFE15" w:rsidR="00DD1F98" w:rsidRPr="00FB2390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7A1352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3147BC4C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38A31540" w14:textId="5FEAD3F1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งบการเงินระหว่างกาล</w:t>
      </w:r>
      <w:r w:rsidR="004E6677">
        <w:rPr>
          <w:rFonts w:hint="cs"/>
          <w:sz w:val="32"/>
          <w:szCs w:val="32"/>
          <w:cs/>
        </w:rPr>
        <w:t>แบบย่อ</w:t>
      </w:r>
      <w:r w:rsidRPr="00EF30CD">
        <w:rPr>
          <w:sz w:val="32"/>
          <w:szCs w:val="32"/>
          <w:cs/>
        </w:rPr>
        <w:t xml:space="preserve"> </w:t>
      </w:r>
    </w:p>
    <w:p w14:paraId="63730EDE" w14:textId="6BFFAC01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สำหรับ</w:t>
      </w:r>
      <w:r w:rsidR="00212DDE" w:rsidRPr="00533970">
        <w:rPr>
          <w:sz w:val="32"/>
          <w:szCs w:val="32"/>
          <w:cs/>
          <w:lang w:val="en-GB"/>
        </w:rPr>
        <w:t xml:space="preserve">งวดสามเดือนและหกเดือนสิ้นสุดวันที่ </w:t>
      </w:r>
      <w:r w:rsidR="00212DDE" w:rsidRPr="00533970">
        <w:rPr>
          <w:sz w:val="32"/>
          <w:szCs w:val="32"/>
        </w:rPr>
        <w:t>30</w:t>
      </w:r>
      <w:r w:rsidR="00212DDE" w:rsidRPr="00533970">
        <w:rPr>
          <w:sz w:val="32"/>
          <w:szCs w:val="32"/>
          <w:cs/>
          <w:lang w:val="en-GB"/>
        </w:rPr>
        <w:t xml:space="preserve"> มิถุนายน </w:t>
      </w:r>
      <w:r w:rsidR="00336745" w:rsidRPr="00336745">
        <w:rPr>
          <w:sz w:val="32"/>
          <w:szCs w:val="32"/>
        </w:rPr>
        <w:t>2564</w:t>
      </w:r>
    </w:p>
    <w:p w14:paraId="500E3396" w14:textId="77777777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EF30CD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4BDDF2A2" w14:textId="5AD123CA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EF30CD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EF30CD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="009F5C6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EF30CD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C6DC8C3" w14:textId="7ABBC2EB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D0AEF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6D58DC9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514784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D565450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3ED872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A67F54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bookmarkStart w:id="1" w:name="_GoBack"/>
    </w:p>
    <w:bookmarkEnd w:id="1"/>
    <w:p w14:paraId="013AAC7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42F655AD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F419387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EF30CD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6738ADD5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EF30CD">
        <w:rPr>
          <w:rFonts w:hint="cs"/>
          <w:b/>
          <w:bCs/>
          <w:cs/>
        </w:rPr>
        <w:t xml:space="preserve">เสนอ  คณะกรรมการบริษัท </w:t>
      </w:r>
      <w:r w:rsidRPr="00EF30CD">
        <w:rPr>
          <w:b/>
          <w:bCs/>
          <w:cs/>
        </w:rPr>
        <w:t>บางจาก คอร์ปอเรชั่น จำกัด (มหาชน</w:t>
      </w:r>
      <w:r w:rsidRPr="00EF30CD">
        <w:rPr>
          <w:rFonts w:hint="cs"/>
          <w:b/>
          <w:bCs/>
          <w:cs/>
        </w:rPr>
        <w:t>)</w:t>
      </w:r>
    </w:p>
    <w:p w14:paraId="0471C483" w14:textId="77777777" w:rsidR="001D0AEF" w:rsidRPr="00EF30CD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1B8C79EF" w14:textId="4F308540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EF30CD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12DDE" w:rsidRPr="00533970">
        <w:t>30</w:t>
      </w:r>
      <w:r w:rsidR="00212DDE" w:rsidRPr="00533970">
        <w:rPr>
          <w:cs/>
        </w:rPr>
        <w:t xml:space="preserve"> มิถุนายน </w:t>
      </w:r>
      <w:r w:rsidR="00336745" w:rsidRPr="00336745">
        <w:t>2564</w:t>
      </w:r>
      <w:r w:rsidRPr="00EF30CD">
        <w:rPr>
          <w:cs/>
        </w:rPr>
        <w:t xml:space="preserve"> </w:t>
      </w:r>
      <w:r w:rsidRPr="00EF30CD">
        <w:br/>
      </w:r>
      <w:r w:rsidRPr="00EF30CD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EF30CD">
        <w:br/>
      </w:r>
      <w:r w:rsidRPr="00EF30CD">
        <w:rPr>
          <w:rFonts w:hint="cs"/>
          <w:cs/>
        </w:rPr>
        <w:t xml:space="preserve">เฉพาะกิจการ </w:t>
      </w:r>
      <w:r w:rsidR="006103E3" w:rsidRPr="00EF30CD">
        <w:rPr>
          <w:rFonts w:hint="cs"/>
          <w:cs/>
        </w:rPr>
        <w:t>สำหรับงวดสามเดือน</w:t>
      </w:r>
      <w:r w:rsidR="006103E3" w:rsidRPr="00533970">
        <w:rPr>
          <w:cs/>
        </w:rPr>
        <w:t xml:space="preserve">และหกเดือนสิ้นสุดวันที่ </w:t>
      </w:r>
      <w:r w:rsidR="006103E3" w:rsidRPr="00533970">
        <w:t>30</w:t>
      </w:r>
      <w:r w:rsidR="006103E3" w:rsidRPr="00533970">
        <w:rPr>
          <w:cs/>
        </w:rPr>
        <w:t xml:space="preserve"> มิถุนายน</w:t>
      </w:r>
      <w:r w:rsidR="006103E3">
        <w:rPr>
          <w:cs/>
        </w:rPr>
        <w:t xml:space="preserve"> </w:t>
      </w:r>
      <w:r w:rsidR="006103E3" w:rsidRPr="00336745">
        <w:t>2564</w:t>
      </w:r>
      <w:r w:rsidR="006103E3">
        <w:rPr>
          <w:cs/>
        </w:rPr>
        <w:t xml:space="preserve"> </w:t>
      </w:r>
      <w:r w:rsidRPr="00EF30CD">
        <w:rPr>
          <w:rFonts w:hint="cs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212DDE" w:rsidRPr="00533970">
        <w:rPr>
          <w:cs/>
        </w:rPr>
        <w:t xml:space="preserve">หกเดือนสิ้นสุดวันที่ </w:t>
      </w:r>
      <w:r w:rsidR="00212DDE" w:rsidRPr="00533970">
        <w:t>30</w:t>
      </w:r>
      <w:r w:rsidR="00212DDE" w:rsidRPr="00533970">
        <w:rPr>
          <w:cs/>
        </w:rPr>
        <w:t xml:space="preserve"> มิถุนายน</w:t>
      </w:r>
      <w:r w:rsidR="00336745" w:rsidRPr="00336745">
        <w:t>2564</w:t>
      </w:r>
      <w:r w:rsidRPr="00EF30CD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EF30CD">
        <w:rPr>
          <w:cs/>
        </w:rPr>
        <w:t xml:space="preserve"> คอร์ปอเรชั่น</w:t>
      </w:r>
      <w:r w:rsidRPr="00EF30CD">
        <w:rPr>
          <w:rFonts w:hint="cs"/>
          <w:cs/>
        </w:rPr>
        <w:t xml:space="preserve"> จำกัด (มหาชน)</w:t>
      </w:r>
      <w:r w:rsidRPr="00EF30CD">
        <w:t> </w:t>
      </w:r>
      <w:r w:rsidRPr="00EF30CD">
        <w:rPr>
          <w:rFonts w:hint="cs"/>
          <w:cs/>
        </w:rPr>
        <w:t xml:space="preserve"> และบริษัทย่อย และ</w:t>
      </w:r>
      <w:r w:rsidRPr="00545FD1">
        <w:rPr>
          <w:rFonts w:hint="cs"/>
          <w:cs/>
        </w:rPr>
        <w:t>ของเฉพาะบริษัท บางจาก</w:t>
      </w:r>
      <w:r w:rsidRPr="00545FD1">
        <w:rPr>
          <w:cs/>
        </w:rPr>
        <w:t xml:space="preserve"> คอร์ปอเรชั่น</w:t>
      </w:r>
      <w:r w:rsidRPr="00545FD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45FD1">
        <w:rPr>
          <w:cs/>
        </w:rPr>
        <w:t xml:space="preserve"> </w:t>
      </w:r>
      <w:r w:rsidR="00336745" w:rsidRPr="00336745">
        <w:t>34</w:t>
      </w:r>
      <w:r w:rsidRPr="00545FD1">
        <w:rPr>
          <w:cs/>
        </w:rPr>
        <w:t xml:space="preserve"> </w:t>
      </w:r>
      <w:r w:rsidRPr="00545FD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E7CF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D7D2A4F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0EEFBE9" w14:textId="5A2C5E88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545FD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="00336745" w:rsidRPr="00336745">
        <w:t>2410</w:t>
      </w:r>
      <w:r w:rsidRPr="00545FD1">
        <w:rPr>
          <w:rFonts w:hint="cs"/>
          <w:cs/>
        </w:rPr>
        <w:t xml:space="preserve"> </w:t>
      </w:r>
      <w:r w:rsidRPr="00545FD1">
        <w:rPr>
          <w:cs/>
        </w:rPr>
        <w:t>“</w:t>
      </w:r>
      <w:r w:rsidRPr="00545FD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45FD1">
        <w:rPr>
          <w:cs/>
        </w:rPr>
        <w:t xml:space="preserve">” </w:t>
      </w:r>
      <w:r w:rsidRPr="00545FD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C3FC219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1D0AEF" w:rsidRPr="00545FD1" w:rsidSect="00F34E5A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cols w:space="708"/>
          <w:titlePg/>
          <w:docGrid w:linePitch="408"/>
        </w:sectPr>
      </w:pPr>
    </w:p>
    <w:p w14:paraId="7506177D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41C7715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4761C5C" w14:textId="1E940EF6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545FD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36745" w:rsidRPr="00336745">
        <w:rPr>
          <w:color w:val="000000"/>
          <w:lang w:eastAsia="ja-JP"/>
        </w:rPr>
        <w:t>34</w:t>
      </w:r>
      <w:r w:rsidRPr="00545FD1">
        <w:rPr>
          <w:color w:val="000000"/>
          <w:cs/>
          <w:lang w:eastAsia="ja-JP"/>
        </w:rPr>
        <w:t xml:space="preserve"> </w:t>
      </w:r>
      <w:r w:rsidRPr="00545FD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A270A3C" w14:textId="36C07A63" w:rsidR="002D361F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123F299" w14:textId="77777777" w:rsidR="002D361F" w:rsidRPr="00545FD1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06905FB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8174CAC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0E517D5" w14:textId="5A6B72E4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545FD1">
        <w:rPr>
          <w:rFonts w:ascii="Angsana New" w:hAnsi="Angsana New" w:cs="Angsana New"/>
          <w:sz w:val="30"/>
          <w:szCs w:val="30"/>
          <w:cs/>
        </w:rPr>
        <w:t>(</w:t>
      </w:r>
      <w:r w:rsidR="00271B98" w:rsidRPr="00545FD1">
        <w:rPr>
          <w:rFonts w:ascii="Angsana New" w:hAnsi="Angsana New" w:cs="Angsana New"/>
          <w:sz w:val="30"/>
          <w:szCs w:val="30"/>
          <w:cs/>
        </w:rPr>
        <w:t>ศักดา  เกาทัณฑ์ทอง</w:t>
      </w:r>
      <w:r w:rsidRPr="00545FD1">
        <w:rPr>
          <w:rFonts w:ascii="Angsana New" w:hAnsi="Angsana New" w:cs="Angsana New"/>
          <w:sz w:val="30"/>
          <w:szCs w:val="30"/>
          <w:cs/>
        </w:rPr>
        <w:t>)</w:t>
      </w:r>
    </w:p>
    <w:p w14:paraId="7FD02CCD" w14:textId="5C797BB8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545FD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545FD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="00336745" w:rsidRPr="00336745">
        <w:rPr>
          <w:rFonts w:ascii="Angsana New" w:hAnsi="Angsana New" w:cs="Angsana New"/>
          <w:sz w:val="30"/>
          <w:szCs w:val="30"/>
        </w:rPr>
        <w:t>4628</w:t>
      </w:r>
    </w:p>
    <w:p w14:paraId="7053C049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5804AE9F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545FD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545FD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5D124385" w14:textId="5905B69D" w:rsidR="00DD1F98" w:rsidRPr="009006E0" w:rsidRDefault="001D617D" w:rsidP="009006E0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11</w:t>
      </w:r>
      <w:r w:rsidR="001D0AEF" w:rsidRPr="00545FD1">
        <w:rPr>
          <w:rFonts w:ascii="Angsana New" w:hAnsi="Angsana New" w:cs="Angsana New" w:hint="cs"/>
          <w:cs/>
        </w:rPr>
        <w:t xml:space="preserve"> </w:t>
      </w:r>
      <w:r w:rsidR="00212DDE">
        <w:rPr>
          <w:rFonts w:ascii="Angsana New" w:hAnsi="Angsana New" w:cs="Angsana New" w:hint="cs"/>
          <w:cs/>
        </w:rPr>
        <w:t>สิงหาคม</w:t>
      </w:r>
      <w:r w:rsidR="001D0AEF" w:rsidRPr="00545FD1">
        <w:rPr>
          <w:rFonts w:ascii="Angsana New" w:hAnsi="Angsana New" w:cs="Angsana New" w:hint="cs"/>
          <w:cs/>
        </w:rPr>
        <w:t xml:space="preserve"> </w:t>
      </w:r>
      <w:r w:rsidR="00336745" w:rsidRPr="00336745">
        <w:rPr>
          <w:rFonts w:ascii="Angsana New" w:hAnsi="Angsana New" w:cs="Angsana New"/>
          <w:lang w:val="en-US"/>
        </w:rPr>
        <w:t>256</w:t>
      </w:r>
      <w:r w:rsidR="00212DDE">
        <w:rPr>
          <w:rFonts w:ascii="Angsana New" w:hAnsi="Angsana New" w:cs="Angsana New"/>
          <w:lang w:val="en-US"/>
        </w:rPr>
        <w:t>4</w:t>
      </w:r>
    </w:p>
    <w:bookmarkEnd w:id="0"/>
    <w:p w14:paraId="21210741" w14:textId="77777777" w:rsidR="00ED2D6F" w:rsidRPr="00ED2D6F" w:rsidRDefault="00ED2D6F" w:rsidP="00F34E5A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cs/>
        </w:rPr>
      </w:pPr>
    </w:p>
    <w:sectPr w:rsidR="00ED2D6F" w:rsidRPr="00ED2D6F" w:rsidSect="00F34E5A">
      <w:headerReference w:type="default" r:id="rId16"/>
      <w:pgSz w:w="11907" w:h="16840" w:code="9"/>
      <w:pgMar w:top="692" w:right="1151" w:bottom="578" w:left="1350" w:header="720" w:footer="720" w:gutter="0"/>
      <w:pgNumType w:start="2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B84C" w14:textId="77777777" w:rsidR="00B86A5F" w:rsidRDefault="00B86A5F">
      <w:r>
        <w:separator/>
      </w:r>
    </w:p>
    <w:p w14:paraId="5F19EDA9" w14:textId="77777777" w:rsidR="00B86A5F" w:rsidRDefault="00B86A5F"/>
  </w:endnote>
  <w:endnote w:type="continuationSeparator" w:id="0">
    <w:p w14:paraId="46E4A739" w14:textId="77777777" w:rsidR="00B86A5F" w:rsidRDefault="00B86A5F">
      <w:r>
        <w:continuationSeparator/>
      </w:r>
    </w:p>
    <w:p w14:paraId="4CF0232E" w14:textId="77777777" w:rsidR="00B86A5F" w:rsidRDefault="00B86A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6AAEE459" w:rsidR="00170993" w:rsidRDefault="00170993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336745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170993" w:rsidRDefault="001709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170993" w:rsidRDefault="00170993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4D79E833" w:rsidR="00170993" w:rsidRPr="00EB716F" w:rsidRDefault="00170993" w:rsidP="00EB716F">
    <w:pPr>
      <w:pStyle w:val="Footer"/>
      <w:jc w:val="center"/>
      <w:rPr>
        <w:rFonts w:ascii="Angsana New" w:hAnsi="Angsana New" w:hint="cs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05497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1E0FD86" w14:textId="43957CD8" w:rsidR="00170993" w:rsidRPr="00F34E5A" w:rsidRDefault="00F34E5A" w:rsidP="00F34E5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F34E5A">
          <w:rPr>
            <w:rFonts w:ascii="Angsana New" w:hAnsi="Angsana New"/>
            <w:sz w:val="30"/>
            <w:szCs w:val="30"/>
          </w:rPr>
          <w:fldChar w:fldCharType="begin"/>
        </w:r>
        <w:r w:rsidRPr="00F34E5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34E5A">
          <w:rPr>
            <w:rFonts w:ascii="Angsana New" w:hAnsi="Angsana New"/>
            <w:sz w:val="30"/>
            <w:szCs w:val="30"/>
          </w:rPr>
          <w:fldChar w:fldCharType="separate"/>
        </w:r>
        <w:r w:rsidR="002A2280">
          <w:rPr>
            <w:rFonts w:ascii="Angsana New" w:hAnsi="Angsana New"/>
            <w:noProof/>
            <w:sz w:val="30"/>
            <w:szCs w:val="30"/>
          </w:rPr>
          <w:t>2</w:t>
        </w:r>
        <w:r w:rsidRPr="00F34E5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04BF5" w14:textId="77777777" w:rsidR="00B86A5F" w:rsidRDefault="00B86A5F"/>
  </w:footnote>
  <w:footnote w:type="continuationSeparator" w:id="0">
    <w:p w14:paraId="71A894CD" w14:textId="77777777" w:rsidR="00B86A5F" w:rsidRDefault="00B86A5F">
      <w:r>
        <w:continuationSeparator/>
      </w:r>
    </w:p>
    <w:p w14:paraId="6B615F73" w14:textId="77777777" w:rsidR="00B86A5F" w:rsidRDefault="00B86A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562E6393" w:rsidR="00170993" w:rsidRDefault="00170993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336745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170993" w:rsidRDefault="002A2280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170993" w:rsidRDefault="00170993">
    <w:pPr>
      <w:pStyle w:val="Header"/>
    </w:pPr>
  </w:p>
  <w:p w14:paraId="2B963EFE" w14:textId="4536D831" w:rsidR="00170993" w:rsidRDefault="00170993">
    <w:pPr>
      <w:pStyle w:val="Header"/>
    </w:pPr>
  </w:p>
  <w:p w14:paraId="50B36530" w14:textId="31217E89" w:rsidR="00170993" w:rsidRDefault="00170993">
    <w:pPr>
      <w:pStyle w:val="Header"/>
    </w:pPr>
  </w:p>
  <w:p w14:paraId="6BA8D65C" w14:textId="77777777" w:rsidR="00170993" w:rsidRDefault="001709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FB348" w14:textId="5202AE6E" w:rsidR="002A2280" w:rsidRDefault="002A2280">
    <w:pPr>
      <w:pStyle w:val="Header"/>
    </w:pPr>
  </w:p>
  <w:p w14:paraId="4BEA983D" w14:textId="77777777" w:rsidR="002A2280" w:rsidRDefault="002A2280">
    <w:pPr>
      <w:pStyle w:val="Header"/>
      <w:rPr>
        <w:rFonts w:hint="c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D8F8" w14:textId="77777777" w:rsidR="00170993" w:rsidRDefault="00170993">
    <w:pPr>
      <w:pStyle w:val="Header"/>
    </w:pPr>
  </w:p>
  <w:p w14:paraId="47BC79D6" w14:textId="77777777" w:rsidR="00170993" w:rsidRDefault="0017099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F768C" w14:textId="77777777" w:rsidR="00170993" w:rsidRPr="00F34E5A" w:rsidRDefault="00170993" w:rsidP="00F34E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9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7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6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31"/>
  </w:num>
  <w:num w:numId="9">
    <w:abstractNumId w:val="21"/>
  </w:num>
  <w:num w:numId="10">
    <w:abstractNumId w:val="27"/>
  </w:num>
  <w:num w:numId="11">
    <w:abstractNumId w:val="13"/>
  </w:num>
  <w:num w:numId="12">
    <w:abstractNumId w:val="32"/>
  </w:num>
  <w:num w:numId="13">
    <w:abstractNumId w:val="35"/>
  </w:num>
  <w:num w:numId="14">
    <w:abstractNumId w:val="2"/>
  </w:num>
  <w:num w:numId="15">
    <w:abstractNumId w:val="40"/>
  </w:num>
  <w:num w:numId="16">
    <w:abstractNumId w:val="3"/>
  </w:num>
  <w:num w:numId="17">
    <w:abstractNumId w:val="26"/>
  </w:num>
  <w:num w:numId="18">
    <w:abstractNumId w:val="28"/>
  </w:num>
  <w:num w:numId="19">
    <w:abstractNumId w:val="7"/>
  </w:num>
  <w:num w:numId="20">
    <w:abstractNumId w:val="34"/>
  </w:num>
  <w:num w:numId="21">
    <w:abstractNumId w:val="5"/>
  </w:num>
  <w:num w:numId="22">
    <w:abstractNumId w:val="15"/>
  </w:num>
  <w:num w:numId="23">
    <w:abstractNumId w:val="3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0"/>
  </w:num>
  <w:num w:numId="29">
    <w:abstractNumId w:val="33"/>
  </w:num>
  <w:num w:numId="30">
    <w:abstractNumId w:val="24"/>
  </w:num>
  <w:num w:numId="31">
    <w:abstractNumId w:val="18"/>
  </w:num>
  <w:num w:numId="32">
    <w:abstractNumId w:val="23"/>
  </w:num>
  <w:num w:numId="33">
    <w:abstractNumId w:val="22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25"/>
  </w:num>
  <w:num w:numId="40">
    <w:abstractNumId w:val="29"/>
  </w:num>
  <w:num w:numId="41">
    <w:abstractNumId w:val="37"/>
  </w:num>
  <w:num w:numId="42">
    <w:abstractNumId w:val="19"/>
  </w:num>
  <w:num w:numId="43">
    <w:abstractNumId w:val="4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740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D1B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49E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1A8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7A8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B5A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C5A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DC5"/>
    <w:rsid w:val="000A5E90"/>
    <w:rsid w:val="000A5F94"/>
    <w:rsid w:val="000A601B"/>
    <w:rsid w:val="000A6076"/>
    <w:rsid w:val="000A60FF"/>
    <w:rsid w:val="000A6409"/>
    <w:rsid w:val="000A69BB"/>
    <w:rsid w:val="000A6CAE"/>
    <w:rsid w:val="000A7194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E72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1D12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A3D"/>
    <w:rsid w:val="00116D39"/>
    <w:rsid w:val="00116EC2"/>
    <w:rsid w:val="00116F0A"/>
    <w:rsid w:val="00116F89"/>
    <w:rsid w:val="00117012"/>
    <w:rsid w:val="00117122"/>
    <w:rsid w:val="001174E8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CE8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993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31A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835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C0E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0DF7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17D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83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2DDE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256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5FF1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B5B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B79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CC0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280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727"/>
    <w:rsid w:val="002A690F"/>
    <w:rsid w:val="002A6930"/>
    <w:rsid w:val="002A6949"/>
    <w:rsid w:val="002A69F3"/>
    <w:rsid w:val="002A6A7C"/>
    <w:rsid w:val="002A6D18"/>
    <w:rsid w:val="002A6F92"/>
    <w:rsid w:val="002A7A78"/>
    <w:rsid w:val="002A7BA5"/>
    <w:rsid w:val="002A7E17"/>
    <w:rsid w:val="002A7FF2"/>
    <w:rsid w:val="002A7FFE"/>
    <w:rsid w:val="002B017C"/>
    <w:rsid w:val="002B0660"/>
    <w:rsid w:val="002B0772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56E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C84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694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5EA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9DB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07EFD"/>
    <w:rsid w:val="00310366"/>
    <w:rsid w:val="00310392"/>
    <w:rsid w:val="00310479"/>
    <w:rsid w:val="003107E2"/>
    <w:rsid w:val="00310E57"/>
    <w:rsid w:val="003110C9"/>
    <w:rsid w:val="003112CE"/>
    <w:rsid w:val="003112E3"/>
    <w:rsid w:val="00311591"/>
    <w:rsid w:val="00311727"/>
    <w:rsid w:val="00311A0B"/>
    <w:rsid w:val="00311EEE"/>
    <w:rsid w:val="00312001"/>
    <w:rsid w:val="003120AC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28A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4A9"/>
    <w:rsid w:val="00331554"/>
    <w:rsid w:val="003316F7"/>
    <w:rsid w:val="00331921"/>
    <w:rsid w:val="0033199A"/>
    <w:rsid w:val="00331F98"/>
    <w:rsid w:val="00332070"/>
    <w:rsid w:val="00332196"/>
    <w:rsid w:val="003323F4"/>
    <w:rsid w:val="003326CA"/>
    <w:rsid w:val="00332A35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D6A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3F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95C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03"/>
    <w:rsid w:val="003952AD"/>
    <w:rsid w:val="003953E5"/>
    <w:rsid w:val="003956CC"/>
    <w:rsid w:val="00395861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82A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3D3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5E1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0F2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C24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830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AE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9A8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3E21"/>
    <w:rsid w:val="00473EA9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1FA2"/>
    <w:rsid w:val="0048211F"/>
    <w:rsid w:val="0048214D"/>
    <w:rsid w:val="00482262"/>
    <w:rsid w:val="004824CA"/>
    <w:rsid w:val="0048265E"/>
    <w:rsid w:val="004829CC"/>
    <w:rsid w:val="00482B8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70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3F12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B96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5F22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12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9EB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2A1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A9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68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3E8A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74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76A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3E3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793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529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16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4F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964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39D3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C30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3E00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7B4"/>
    <w:rsid w:val="006E1B4E"/>
    <w:rsid w:val="006E1F8B"/>
    <w:rsid w:val="006E212C"/>
    <w:rsid w:val="006E22C3"/>
    <w:rsid w:val="006E275F"/>
    <w:rsid w:val="006E2BAD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88A"/>
    <w:rsid w:val="006F6BFF"/>
    <w:rsid w:val="006F6D44"/>
    <w:rsid w:val="006F6D72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7C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9D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B4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E21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5CB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19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BC5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49B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BEC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C11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4D46"/>
    <w:rsid w:val="007F5006"/>
    <w:rsid w:val="007F5381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A9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9E8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2AF"/>
    <w:rsid w:val="008313DC"/>
    <w:rsid w:val="008313F3"/>
    <w:rsid w:val="00831419"/>
    <w:rsid w:val="00831462"/>
    <w:rsid w:val="0083156C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AA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1E"/>
    <w:rsid w:val="008444E4"/>
    <w:rsid w:val="00844699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0DE7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B07"/>
    <w:rsid w:val="00860C6B"/>
    <w:rsid w:val="00860EBC"/>
    <w:rsid w:val="00860ECA"/>
    <w:rsid w:val="00860FA4"/>
    <w:rsid w:val="00861479"/>
    <w:rsid w:val="0086164E"/>
    <w:rsid w:val="00861836"/>
    <w:rsid w:val="00861914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179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5ED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54B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0F6D"/>
    <w:rsid w:val="0089121A"/>
    <w:rsid w:val="008912F2"/>
    <w:rsid w:val="008915AE"/>
    <w:rsid w:val="0089169A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4DA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37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1"/>
    <w:rsid w:val="008E0B98"/>
    <w:rsid w:val="008E0D4B"/>
    <w:rsid w:val="008E0F51"/>
    <w:rsid w:val="008E0F7A"/>
    <w:rsid w:val="008E1266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4CCB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C3E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50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1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5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0CD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2DE8"/>
    <w:rsid w:val="00923167"/>
    <w:rsid w:val="0092339F"/>
    <w:rsid w:val="00923529"/>
    <w:rsid w:val="00923802"/>
    <w:rsid w:val="00923B5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4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7F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8A1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3DC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A27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5E49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8FE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DFE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07B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27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834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29F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06A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10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2B2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5E00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46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88A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B8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D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FFB"/>
    <w:rsid w:val="00AE5001"/>
    <w:rsid w:val="00AE5108"/>
    <w:rsid w:val="00AE51E7"/>
    <w:rsid w:val="00AE54D7"/>
    <w:rsid w:val="00AE5C1B"/>
    <w:rsid w:val="00AE5E47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BE2"/>
    <w:rsid w:val="00AF3E34"/>
    <w:rsid w:val="00AF415F"/>
    <w:rsid w:val="00AF41FA"/>
    <w:rsid w:val="00AF446C"/>
    <w:rsid w:val="00AF450A"/>
    <w:rsid w:val="00AF4924"/>
    <w:rsid w:val="00AF4AB8"/>
    <w:rsid w:val="00AF4AD7"/>
    <w:rsid w:val="00AF5267"/>
    <w:rsid w:val="00AF53DE"/>
    <w:rsid w:val="00AF5464"/>
    <w:rsid w:val="00AF54E7"/>
    <w:rsid w:val="00AF57F5"/>
    <w:rsid w:val="00AF59B4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631"/>
    <w:rsid w:val="00B1296D"/>
    <w:rsid w:val="00B12F32"/>
    <w:rsid w:val="00B12FCF"/>
    <w:rsid w:val="00B1312C"/>
    <w:rsid w:val="00B132AB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1DD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E65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B7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D2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73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5F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73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F8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4F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B0A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3C2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BF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037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9A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23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2EF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1AF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3C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9D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2B3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BF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7B9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DD7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43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503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6AA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12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3E1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CA1"/>
    <w:rsid w:val="00D02F03"/>
    <w:rsid w:val="00D02FEF"/>
    <w:rsid w:val="00D03050"/>
    <w:rsid w:val="00D03101"/>
    <w:rsid w:val="00D03118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2F43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D59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C20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49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B1C"/>
    <w:rsid w:val="00DE4D07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47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111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417"/>
    <w:rsid w:val="00E106B3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479"/>
    <w:rsid w:val="00E15D47"/>
    <w:rsid w:val="00E15E68"/>
    <w:rsid w:val="00E160F3"/>
    <w:rsid w:val="00E16966"/>
    <w:rsid w:val="00E16972"/>
    <w:rsid w:val="00E1697B"/>
    <w:rsid w:val="00E16A88"/>
    <w:rsid w:val="00E16B4B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003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940"/>
    <w:rsid w:val="00E44BB9"/>
    <w:rsid w:val="00E45154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7D6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43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081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702CF"/>
    <w:rsid w:val="00E702EC"/>
    <w:rsid w:val="00E7092A"/>
    <w:rsid w:val="00E70AB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1D3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0A5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A3B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72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1DA"/>
    <w:rsid w:val="00ED1BC3"/>
    <w:rsid w:val="00ED1EF2"/>
    <w:rsid w:val="00ED2107"/>
    <w:rsid w:val="00ED229F"/>
    <w:rsid w:val="00ED24D8"/>
    <w:rsid w:val="00ED2694"/>
    <w:rsid w:val="00ED27EF"/>
    <w:rsid w:val="00ED2D6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35A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3F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473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610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E5A"/>
    <w:rsid w:val="00F34F89"/>
    <w:rsid w:val="00F35060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4DF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01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C35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AF"/>
    <w:rsid w:val="00F85C58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0D8D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8CD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591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A5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01F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3D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DC7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1B4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07165-7FA8-42C5-81A3-C98B2F9E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424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Chanantorn S.Srikanjanasak (CSK)</cp:lastModifiedBy>
  <cp:revision>4</cp:revision>
  <cp:lastPrinted>2021-07-30T02:29:00Z</cp:lastPrinted>
  <dcterms:created xsi:type="dcterms:W3CDTF">2021-08-10T02:56:00Z</dcterms:created>
  <dcterms:modified xsi:type="dcterms:W3CDTF">2021-08-10T03:13:00Z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