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17ABE" w14:textId="57A6BF79" w:rsidR="009E45D4" w:rsidRPr="00545FD1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bookmarkStart w:id="0" w:name="OLE_LINK1"/>
      <w:r w:rsidRPr="00545FD1">
        <w:rPr>
          <w:rFonts w:ascii="Angsana New" w:hAnsi="Angsana New"/>
          <w:bCs/>
          <w:sz w:val="30"/>
          <w:szCs w:val="30"/>
          <w:cs/>
          <w:lang w:bidi="th-TH"/>
        </w:rPr>
        <w:t>หมายเหตุ</w:t>
      </w:r>
      <w:r w:rsidRPr="00545FD1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545FD1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  <w:r w:rsidR="008C0F3C">
        <w:rPr>
          <w:rFonts w:ascii="Angsana New" w:hAnsi="Angsana New"/>
          <w:bCs/>
          <w:sz w:val="30"/>
          <w:szCs w:val="30"/>
          <w:lang w:bidi="th-TH"/>
        </w:rPr>
        <w:br/>
      </w:r>
    </w:p>
    <w:p w14:paraId="0CEAE65C" w14:textId="77777777" w:rsidR="009E45D4" w:rsidRPr="0011386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113863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FAEC5FC" w14:textId="376F00BE" w:rsidR="00251DE2" w:rsidRPr="00113863" w:rsidRDefault="004762B0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11386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25700A" w:rsidRPr="00113863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DD75EE2" w14:textId="1565BCB7" w:rsidR="008C0F3C" w:rsidRPr="00113863" w:rsidRDefault="008C0F3C" w:rsidP="008C0F3C">
      <w:pPr>
        <w:pStyle w:val="ListParagraph"/>
        <w:numPr>
          <w:ilvl w:val="0"/>
          <w:numId w:val="2"/>
        </w:numPr>
        <w:tabs>
          <w:tab w:val="clear" w:pos="1690"/>
        </w:tabs>
        <w:ind w:left="1350" w:hanging="1350"/>
        <w:rPr>
          <w:rFonts w:ascii="Angsana New" w:eastAsia="Times New Roman" w:hAnsi="Angsana New"/>
          <w:sz w:val="30"/>
          <w:szCs w:val="30"/>
          <w:lang w:val="en-GB"/>
        </w:rPr>
      </w:pPr>
      <w:r w:rsidRPr="00113863">
        <w:rPr>
          <w:rFonts w:ascii="Angsana New" w:eastAsia="Times New Roman" w:hAnsi="Angsana New"/>
          <w:sz w:val="30"/>
          <w:szCs w:val="30"/>
          <w:cs/>
          <w:lang w:val="en-GB"/>
        </w:rPr>
        <w:t xml:space="preserve">ผลกระทบจากการแพร่ระบาดของโรคติดเชื้อไวรัสโคโรนา </w:t>
      </w:r>
      <w:r w:rsidR="00336745" w:rsidRPr="00336745">
        <w:rPr>
          <w:rFonts w:ascii="Angsana New" w:eastAsia="Times New Roman" w:hAnsi="Angsana New"/>
          <w:sz w:val="30"/>
          <w:szCs w:val="30"/>
        </w:rPr>
        <w:t>2019</w:t>
      </w:r>
      <w:r w:rsidRPr="00113863">
        <w:rPr>
          <w:rFonts w:ascii="Angsana New" w:eastAsia="Times New Roman" w:hAnsi="Angsana New"/>
          <w:sz w:val="30"/>
          <w:szCs w:val="30"/>
          <w:cs/>
          <w:lang w:val="en-GB"/>
        </w:rPr>
        <w:t xml:space="preserve"> (</w:t>
      </w:r>
      <w:r w:rsidRPr="00113863">
        <w:rPr>
          <w:rFonts w:ascii="Angsana New" w:eastAsia="Times New Roman" w:hAnsi="Angsana New"/>
          <w:sz w:val="30"/>
          <w:szCs w:val="30"/>
          <w:lang w:val="en-GB"/>
        </w:rPr>
        <w:t>C</w:t>
      </w:r>
      <w:r w:rsidR="005F3D5C">
        <w:rPr>
          <w:rFonts w:ascii="Angsana New" w:eastAsia="Times New Roman" w:hAnsi="Angsana New"/>
          <w:sz w:val="30"/>
          <w:szCs w:val="30"/>
          <w:lang w:val="en-GB"/>
        </w:rPr>
        <w:t>OVID</w:t>
      </w:r>
      <w:r w:rsidRPr="00113863">
        <w:rPr>
          <w:rFonts w:ascii="Angsana New" w:eastAsia="Times New Roman" w:hAnsi="Angsana New"/>
          <w:sz w:val="30"/>
          <w:szCs w:val="30"/>
          <w:cs/>
          <w:lang w:val="en-GB"/>
        </w:rPr>
        <w:t>-</w:t>
      </w:r>
      <w:r w:rsidR="00336745" w:rsidRPr="00336745">
        <w:rPr>
          <w:rFonts w:ascii="Angsana New" w:eastAsia="Times New Roman" w:hAnsi="Angsana New"/>
          <w:sz w:val="30"/>
          <w:szCs w:val="30"/>
        </w:rPr>
        <w:t>19</w:t>
      </w:r>
      <w:r w:rsidRPr="00113863">
        <w:rPr>
          <w:rFonts w:ascii="Angsana New" w:eastAsia="Times New Roman" w:hAnsi="Angsana New"/>
          <w:sz w:val="30"/>
          <w:szCs w:val="30"/>
          <w:cs/>
          <w:lang w:val="en-GB"/>
        </w:rPr>
        <w:t>)</w:t>
      </w:r>
    </w:p>
    <w:p w14:paraId="4D015C7D" w14:textId="76B03FB9" w:rsidR="009E45D4" w:rsidRPr="0011386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11386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113863" w:rsidRDefault="006D092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113863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7B377380" w14:textId="7C418FD2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545FD1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545FD1" w:rsidRDefault="00D77FEE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560836F1" w14:textId="0C6291A2" w:rsidR="009E45D4" w:rsidRPr="00545FD1" w:rsidRDefault="005E418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เงินกู้ยืมจากสถาบันการเงินและหุ้นกู้</w:t>
      </w:r>
    </w:p>
    <w:p w14:paraId="429852B3" w14:textId="1CFEB9FE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BF55F0" w:rsidRPr="00545FD1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DFCD8E0" w14:textId="1C7C5951" w:rsidR="00CE103F" w:rsidRDefault="0006794F" w:rsidP="00F83D5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8E25B5">
        <w:rPr>
          <w:rFonts w:ascii="Angsana New" w:hAnsi="Angsana New"/>
          <w:sz w:val="30"/>
          <w:szCs w:val="30"/>
          <w:cs/>
          <w:lang w:bidi="th-TH"/>
        </w:rPr>
        <w:t xml:space="preserve"> (</w:t>
      </w:r>
      <w:r w:rsidR="008E25B5">
        <w:rPr>
          <w:rFonts w:ascii="Angsana New" w:hAnsi="Angsana New" w:hint="cs"/>
          <w:sz w:val="30"/>
          <w:szCs w:val="30"/>
          <w:cs/>
          <w:lang w:bidi="th-TH"/>
        </w:rPr>
        <w:t>ขาดทุน</w:t>
      </w:r>
      <w:r w:rsidR="008E25B5">
        <w:rPr>
          <w:rFonts w:ascii="Angsana New" w:hAnsi="Angsana New"/>
          <w:sz w:val="30"/>
          <w:szCs w:val="30"/>
          <w:cs/>
          <w:lang w:val="en-US" w:bidi="th-TH"/>
        </w:rPr>
        <w:t xml:space="preserve">) </w:t>
      </w:r>
      <w:r w:rsidRPr="00545FD1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</w:p>
    <w:p w14:paraId="2C68AE8F" w14:textId="4B3B920E" w:rsidR="00943A27" w:rsidRPr="00943A27" w:rsidRDefault="00943A27" w:rsidP="00943A27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545FD1" w:rsidRDefault="008C1C0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1ECFFEA5" w:rsidR="009D2FFF" w:rsidRPr="00545FD1" w:rsidRDefault="009D2FFF" w:rsidP="009D2FF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3867978" w14:textId="77777777" w:rsidR="009E45D4" w:rsidRPr="00545FD1" w:rsidRDefault="004762B0" w:rsidP="0092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</w:pPr>
      <w:bookmarkStart w:id="1" w:name="_GoBack"/>
      <w:bookmarkEnd w:id="0"/>
      <w:bookmarkEnd w:id="1"/>
      <w:r w:rsidRPr="00545FD1">
        <w:rPr>
          <w:cs/>
        </w:rPr>
        <w:br w:type="page"/>
        <w:t>หมายเหตุประกอบงบการเงินเป็นส่วนหนึ่งของงบการเงิน</w:t>
      </w:r>
      <w:r w:rsidR="0025700A" w:rsidRPr="00545FD1">
        <w:rPr>
          <w:rFonts w:hint="cs"/>
          <w:cs/>
        </w:rPr>
        <w:t>ระหว่างกาล</w:t>
      </w:r>
      <w:r w:rsidRPr="00545FD1">
        <w:rPr>
          <w:cs/>
        </w:rPr>
        <w:t>นี้</w:t>
      </w:r>
    </w:p>
    <w:p w14:paraId="08EEE1BD" w14:textId="5A89BCB4" w:rsidR="009E45D4" w:rsidRPr="00545FD1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5A33798" w14:textId="2865E9E3" w:rsidR="006C42C3" w:rsidRDefault="004762B0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45FD1">
        <w:rPr>
          <w:cs/>
        </w:rPr>
        <w:t>งบการเงิน</w:t>
      </w:r>
      <w:r w:rsidR="0025700A" w:rsidRPr="00545FD1">
        <w:rPr>
          <w:rFonts w:hint="cs"/>
          <w:cs/>
        </w:rPr>
        <w:t>ระหว่างกาล</w:t>
      </w:r>
      <w:r w:rsidRPr="00545FD1">
        <w:rPr>
          <w:cs/>
        </w:rPr>
        <w:t>นี้ได้รับอนุมัติให้ออกงบการเงินจากคณะกรรมการ</w:t>
      </w:r>
      <w:r w:rsidR="006A6A70" w:rsidRPr="00545FD1">
        <w:rPr>
          <w:rFonts w:hint="cs"/>
          <w:cs/>
        </w:rPr>
        <w:t>บริษัท</w:t>
      </w:r>
      <w:r w:rsidRPr="00545FD1">
        <w:rPr>
          <w:cs/>
        </w:rPr>
        <w:t>เมื่อวันที่</w:t>
      </w:r>
      <w:r w:rsidR="008D290F" w:rsidRPr="00545FD1">
        <w:rPr>
          <w:cs/>
        </w:rPr>
        <w:t xml:space="preserve"> </w:t>
      </w:r>
      <w:r w:rsidR="001D617D">
        <w:t>11</w:t>
      </w:r>
      <w:r w:rsidR="00810633" w:rsidRPr="00545FD1">
        <w:rPr>
          <w:cs/>
        </w:rPr>
        <w:t xml:space="preserve"> </w:t>
      </w:r>
      <w:r w:rsidR="00212DDE">
        <w:rPr>
          <w:rFonts w:hint="cs"/>
          <w:cs/>
        </w:rPr>
        <w:t xml:space="preserve">สิงหาคม </w:t>
      </w:r>
      <w:r w:rsidR="00336745" w:rsidRPr="00336745">
        <w:t>2564</w:t>
      </w:r>
    </w:p>
    <w:p w14:paraId="66A7BD1E" w14:textId="77777777" w:rsidR="006C42C3" w:rsidRDefault="006C42C3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CBD2A9B" w14:textId="51989C0F" w:rsidR="009E45D4" w:rsidRPr="006C42C3" w:rsidRDefault="004762B0" w:rsidP="006C42C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45FD1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545FD1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705D868" w14:textId="053E5E5C" w:rsidR="00B1391E" w:rsidRPr="00545FD1" w:rsidRDefault="000B561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45FD1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545FD1">
        <w:tab/>
      </w:r>
      <w:r w:rsidR="001D0AEF" w:rsidRPr="00545FD1">
        <w:tab/>
      </w:r>
      <w:r w:rsidRPr="00545FD1">
        <w:rPr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545FD1">
        <w:rPr>
          <w:rFonts w:hint="cs"/>
          <w:cs/>
        </w:rPr>
        <w:t>จากพลังงานสะอาด</w:t>
      </w:r>
      <w:r w:rsidRPr="00545FD1">
        <w:rPr>
          <w:cs/>
        </w:rPr>
        <w:t xml:space="preserve"> การลงทุนในธุรกิจพลังงานทางเลือก 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545FD1" w:rsidRDefault="00DC62CA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B3AA8A" w14:textId="77777777" w:rsidR="00AB0686" w:rsidRPr="00545FD1" w:rsidRDefault="00AB0686" w:rsidP="007A576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45FD1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545FD1">
        <w:rPr>
          <w:rFonts w:ascii="Angsana New" w:hAnsi="Angsana New" w:hint="cs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54592678" w:rsidR="0036548A" w:rsidRDefault="0036548A" w:rsidP="007A576E">
      <w:pPr>
        <w:tabs>
          <w:tab w:val="decimal" w:pos="540"/>
        </w:tabs>
        <w:ind w:left="540"/>
      </w:pPr>
    </w:p>
    <w:p w14:paraId="49EAA79C" w14:textId="08D114D3" w:rsidR="004D5F22" w:rsidRPr="004D5F22" w:rsidRDefault="004D5F22" w:rsidP="004D5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  <w:bookmarkStart w:id="2" w:name="_Hlk66464858"/>
      <w:r w:rsidRPr="004D5F22">
        <w:rPr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D5F22">
        <w:t xml:space="preserve">34 </w:t>
      </w:r>
      <w:r w:rsidRPr="004D5F22">
        <w:rPr>
          <w:cs/>
        </w:rPr>
        <w:t xml:space="preserve">เรื่อง </w:t>
      </w:r>
      <w:r w:rsidRPr="004D5F22">
        <w:rPr>
          <w:i/>
          <w:iCs/>
          <w:cs/>
        </w:rPr>
        <w:t>การรายงานทางการเงินระหว่างกาล</w:t>
      </w:r>
      <w:r w:rsidRPr="004D5F22">
        <w:rPr>
          <w:cs/>
        </w:rPr>
        <w:t xml:space="preserve"> </w:t>
      </w:r>
      <w:r w:rsidRPr="004D5F22">
        <w:t xml:space="preserve"> </w:t>
      </w:r>
      <w:bookmarkEnd w:id="2"/>
      <w:r w:rsidRPr="004D5F22">
        <w:rPr>
          <w:cs/>
        </w:rPr>
        <w:t>รวมถึงแนวปฏิบัติทางการบัญชีที่ประกาศใช้โดยสภาวิชาชีพ</w:t>
      </w:r>
      <w:r>
        <w:rPr>
          <w:rFonts w:hint="cs"/>
          <w:cs/>
        </w:rPr>
        <w:t xml:space="preserve"> </w:t>
      </w:r>
      <w:r w:rsidRPr="004D5F22">
        <w:rPr>
          <w:cs/>
        </w:rPr>
        <w:t>บัญช</w:t>
      </w:r>
      <w:r>
        <w:rPr>
          <w:rFonts w:hint="cs"/>
          <w:cs/>
        </w:rPr>
        <w:t>ี</w:t>
      </w:r>
      <w:r w:rsidRPr="004D5F22">
        <w:rPr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  <w:r w:rsidRPr="004D5F22">
        <w:t xml:space="preserve"> </w:t>
      </w:r>
      <w:r w:rsidRPr="004D5F22">
        <w:rPr>
          <w:rFonts w:hint="cs"/>
          <w:cs/>
        </w:rPr>
        <w:t>โดย</w:t>
      </w:r>
      <w:r w:rsidRPr="004D5F22">
        <w:rPr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4D5F22">
        <w:rPr>
          <w:rFonts w:hint="cs"/>
          <w:cs/>
        </w:rPr>
        <w:t xml:space="preserve"> </w:t>
      </w:r>
      <w:r w:rsidRPr="004D5F22">
        <w:rPr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D5F22">
        <w:t xml:space="preserve"> 31 </w:t>
      </w:r>
      <w:r w:rsidRPr="004D5F22">
        <w:rPr>
          <w:cs/>
        </w:rPr>
        <w:t>ธันวาคม</w:t>
      </w:r>
      <w:r w:rsidRPr="004D5F22">
        <w:t xml:space="preserve"> 2563</w:t>
      </w:r>
      <w:r w:rsidRPr="004D5F22">
        <w:rPr>
          <w:rFonts w:hint="cs"/>
          <w:cs/>
        </w:rPr>
        <w:t xml:space="preserve"> </w:t>
      </w:r>
    </w:p>
    <w:p w14:paraId="4A2CD8B3" w14:textId="77777777" w:rsidR="004D5F22" w:rsidRPr="004D5F22" w:rsidRDefault="004D5F22" w:rsidP="004D5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cs/>
        </w:rPr>
      </w:pPr>
    </w:p>
    <w:p w14:paraId="7B25B63D" w14:textId="5855C449" w:rsidR="004D5F22" w:rsidRPr="004D5F22" w:rsidRDefault="004D5F22" w:rsidP="004D5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4D5F22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4D5F22">
        <w:rPr>
          <w:rFonts w:hint="cs"/>
          <w:cs/>
        </w:rPr>
        <w:t>ที่</w:t>
      </w:r>
      <w:r w:rsidRPr="004D5F22">
        <w:rPr>
          <w:cs/>
        </w:rPr>
        <w:t>อาจมีความไม่แน่นอนนั้นไม่แตกต่างจากที่ได้อธิบาย</w:t>
      </w:r>
      <w:r w:rsidRPr="004D5F22">
        <w:rPr>
          <w:rFonts w:hint="cs"/>
          <w:cs/>
        </w:rPr>
        <w:t>ไว้</w:t>
      </w:r>
      <w:r w:rsidRPr="004D5F22">
        <w:rPr>
          <w:cs/>
        </w:rPr>
        <w:t xml:space="preserve">ในงบการเงินสำหรับปีสิ้นสุดวันที่ </w:t>
      </w:r>
      <w:r w:rsidRPr="004D5F22">
        <w:t xml:space="preserve">31 </w:t>
      </w:r>
      <w:r w:rsidRPr="004D5F22">
        <w:rPr>
          <w:cs/>
        </w:rPr>
        <w:t xml:space="preserve">ธันวาคม </w:t>
      </w:r>
      <w:r w:rsidRPr="004D5F22">
        <w:t>2563</w:t>
      </w:r>
    </w:p>
    <w:p w14:paraId="440E3224" w14:textId="77777777" w:rsidR="00681F4C" w:rsidRPr="006C42C3" w:rsidRDefault="00681F4C" w:rsidP="00D545F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6"/>
          <w:szCs w:val="26"/>
        </w:rPr>
      </w:pPr>
    </w:p>
    <w:p w14:paraId="27DDDBCA" w14:textId="77777777" w:rsidR="00E810A5" w:rsidRDefault="00E81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th-TH"/>
        </w:rPr>
      </w:pPr>
      <w:r>
        <w:rPr>
          <w:b/>
          <w:bCs/>
          <w:cs/>
          <w:lang w:val="th-TH"/>
        </w:rPr>
        <w:br w:type="page"/>
      </w:r>
    </w:p>
    <w:p w14:paraId="738A1BF6" w14:textId="0857B595" w:rsidR="00BE67B8" w:rsidRPr="006C42C3" w:rsidRDefault="00E133DC" w:rsidP="006C42C3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C42C3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ผลกระทบจากการแพร่ระบาดของ</w:t>
      </w:r>
      <w:r w:rsidRPr="006C42C3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โรคติดเชื้อไวรัสโคโรนา</w:t>
      </w:r>
      <w:r w:rsidR="00336745" w:rsidRPr="00336745">
        <w:rPr>
          <w:rFonts w:ascii="Angsana New" w:hAnsi="Angsana New" w:hint="cs"/>
          <w:b/>
          <w:bCs/>
          <w:sz w:val="30"/>
          <w:szCs w:val="30"/>
          <w:lang w:val="en-US"/>
        </w:rPr>
        <w:t>2019</w:t>
      </w:r>
      <w:r w:rsidR="008C0F3C">
        <w:rPr>
          <w:rFonts w:ascii="Angsana New" w:hAnsi="Angsana New" w:hint="cs"/>
          <w:b/>
          <w:bCs/>
          <w:sz w:val="30"/>
          <w:szCs w:val="30"/>
          <w:rtl/>
          <w:cs/>
          <w:lang w:val="th-TH" w:bidi="th-TH"/>
        </w:rPr>
        <w:t xml:space="preserve"> </w:t>
      </w:r>
      <w:r w:rsidR="008C0F3C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 xml:space="preserve"> (COVID-</w:t>
      </w:r>
      <w:r w:rsidR="00336745" w:rsidRPr="00336745">
        <w:rPr>
          <w:rFonts w:ascii="Angsana New" w:hAnsi="Angsana New" w:hint="cs"/>
          <w:b/>
          <w:bCs/>
          <w:sz w:val="30"/>
          <w:szCs w:val="30"/>
          <w:lang w:val="en-US" w:bidi="th-TH"/>
        </w:rPr>
        <w:t>19</w:t>
      </w:r>
      <w:r w:rsidR="008C0F3C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)</w:t>
      </w:r>
    </w:p>
    <w:p w14:paraId="12D39F8C" w14:textId="77777777" w:rsidR="006C42C3" w:rsidRPr="00F90D8D" w:rsidRDefault="006C42C3" w:rsidP="00F90D8D"/>
    <w:p w14:paraId="6CC96510" w14:textId="5EC682D8" w:rsidR="006C42C3" w:rsidRDefault="00E133DC" w:rsidP="006C42C3">
      <w:pPr>
        <w:tabs>
          <w:tab w:val="clear" w:pos="907"/>
          <w:tab w:val="left" w:pos="900"/>
        </w:tabs>
        <w:ind w:left="547"/>
        <w:jc w:val="thaiDistribute"/>
      </w:pPr>
      <w:r w:rsidRPr="006C42C3">
        <w:rPr>
          <w:rFonts w:eastAsia="MS Mincho" w:hint="cs"/>
          <w:color w:val="000000"/>
          <w:cs/>
        </w:rPr>
        <w:t>สถานการณ์</w:t>
      </w:r>
      <w:r w:rsidRPr="006C42C3">
        <w:rPr>
          <w:rFonts w:hint="cs"/>
          <w:cs/>
        </w:rPr>
        <w:t xml:space="preserve">การแพร่ระบาดของ </w:t>
      </w:r>
      <w:r w:rsidRPr="006C42C3">
        <w:t>COVID</w:t>
      </w:r>
      <w:r w:rsidRPr="006C42C3">
        <w:rPr>
          <w:cs/>
        </w:rPr>
        <w:t>-</w:t>
      </w:r>
      <w:r w:rsidR="00336745" w:rsidRPr="00336745">
        <w:t>19</w:t>
      </w:r>
      <w:r w:rsidRPr="006C42C3">
        <w:rPr>
          <w:cs/>
        </w:rPr>
        <w:t xml:space="preserve"> </w:t>
      </w:r>
      <w:r w:rsidRPr="006C42C3">
        <w:rPr>
          <w:rFonts w:hint="cs"/>
          <w:cs/>
        </w:rPr>
        <w:t>ยังคงเกิดขึ้นอย่างต่อเ</w:t>
      </w:r>
      <w:r w:rsidRPr="006C42C3">
        <w:rPr>
          <w:cs/>
        </w:rPr>
        <w:t xml:space="preserve">นื่อง โดยเริ่มมีการแจกจ่ายวัคซีนในระหว่างปี </w:t>
      </w:r>
      <w:r w:rsidR="00336745" w:rsidRPr="00336745">
        <w:t>2564</w:t>
      </w:r>
      <w:r w:rsidRPr="006C42C3">
        <w:rPr>
          <w:cs/>
        </w:rPr>
        <w:t xml:space="preserve"> จา</w:t>
      </w:r>
      <w:r w:rsidRPr="006C42C3">
        <w:rPr>
          <w:rFonts w:hint="cs"/>
          <w:cs/>
        </w:rPr>
        <w:t xml:space="preserve">กความไม่แน่นอนของสถานการณ์ในปี </w:t>
      </w:r>
      <w:r w:rsidR="00336745" w:rsidRPr="00336745">
        <w:t>2563</w:t>
      </w:r>
      <w:r w:rsidRPr="006C42C3">
        <w:rPr>
          <w:rFonts w:hint="cs"/>
          <w:cs/>
        </w:rPr>
        <w:t xml:space="preserve"> กลุ่มบริษัท</w:t>
      </w:r>
      <w:r w:rsidRPr="006C42C3">
        <w:rPr>
          <w:cs/>
        </w:rPr>
        <w:t>จึงจัดทำงบการเงินสำหรับปีสิ้นสุด</w:t>
      </w:r>
      <w:r w:rsidRPr="006C42C3">
        <w:rPr>
          <w:rFonts w:hint="cs"/>
          <w:cs/>
        </w:rPr>
        <w:t xml:space="preserve">วันที่ </w:t>
      </w:r>
      <w:r w:rsidR="00923B54">
        <w:br/>
      </w:r>
      <w:r w:rsidR="00336745" w:rsidRPr="00336745">
        <w:t>31</w:t>
      </w:r>
      <w:r w:rsidRPr="006C42C3">
        <w:rPr>
          <w:cs/>
        </w:rPr>
        <w:t xml:space="preserve"> ธันวาคม </w:t>
      </w:r>
      <w:r w:rsidR="00336745" w:rsidRPr="00336745">
        <w:t>2563</w:t>
      </w:r>
      <w:r w:rsidRPr="006C42C3">
        <w:rPr>
          <w:cs/>
        </w:rPr>
        <w:t xml:space="preserve"> โดยถือปฏิบัติตามแนวปฏิบัติทางการบัญชี เรื่อง </w:t>
      </w:r>
      <w:r w:rsidRPr="006C42C3">
        <w:rPr>
          <w:i/>
          <w:iCs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336745" w:rsidRPr="00336745">
        <w:rPr>
          <w:i/>
          <w:iCs/>
        </w:rPr>
        <w:t>2019</w:t>
      </w:r>
      <w:r w:rsidRPr="006C42C3">
        <w:rPr>
          <w:cs/>
        </w:rPr>
        <w:t xml:space="preserve"> </w:t>
      </w:r>
      <w:r w:rsidR="008C0F3C">
        <w:br/>
      </w:r>
      <w:r w:rsidRPr="006C42C3">
        <w:rPr>
          <w:rFonts w:hint="cs"/>
          <w:cs/>
        </w:rPr>
        <w:t xml:space="preserve">ในเรื่องการไม่นำสถานการณ์ </w:t>
      </w:r>
      <w:r w:rsidRPr="006C42C3">
        <w:t>COVID</w:t>
      </w:r>
      <w:r w:rsidRPr="006C42C3">
        <w:rPr>
          <w:cs/>
        </w:rPr>
        <w:t>-</w:t>
      </w:r>
      <w:r w:rsidR="00336745" w:rsidRPr="00336745">
        <w:t>19</w:t>
      </w:r>
      <w:r w:rsidRPr="006C42C3">
        <w:rPr>
          <w:rFonts w:hint="cs"/>
          <w:cs/>
        </w:rPr>
        <w:t xml:space="preserve"> มาพิจารณา</w:t>
      </w:r>
      <w:r w:rsidR="00AE46C9" w:rsidRPr="006C42C3">
        <w:rPr>
          <w:rFonts w:hint="cs"/>
          <w:cs/>
        </w:rPr>
        <w:t xml:space="preserve">การด้อยค่าของสินทรัพย์ การเปลี่ยนแปลงสัญญาเช่า การวัดมูลค่ายุติธรรม และภาษีเงินได้รอการตัดบัญชี </w:t>
      </w:r>
      <w:r w:rsidR="00AE46C9" w:rsidRPr="006C42C3">
        <w:rPr>
          <w:cs/>
        </w:rPr>
        <w:t xml:space="preserve">เนื่องด้วยแนวปฏิบัติดังกล่าวสิ้นสุดการมีผลบังคับใช้ </w:t>
      </w:r>
      <w:r w:rsidR="008C0F3C">
        <w:br/>
      </w:r>
      <w:r w:rsidR="00AE46C9" w:rsidRPr="006C42C3">
        <w:rPr>
          <w:cs/>
        </w:rPr>
        <w:t xml:space="preserve">ณ วันที่ </w:t>
      </w:r>
      <w:r w:rsidR="00336745" w:rsidRPr="00336745">
        <w:t>31</w:t>
      </w:r>
      <w:r w:rsidR="00AE46C9" w:rsidRPr="006C42C3">
        <w:rPr>
          <w:cs/>
        </w:rPr>
        <w:t xml:space="preserve"> ธันวาคม </w:t>
      </w:r>
      <w:r w:rsidR="00336745" w:rsidRPr="00336745">
        <w:t>2563</w:t>
      </w:r>
      <w:r w:rsidR="00AE46C9" w:rsidRPr="006C42C3">
        <w:rPr>
          <w:cs/>
        </w:rPr>
        <w:t xml:space="preserve"> กลุ่มบริษัทจึงปรับปรุงมูลค่าสินทรัพย์ดังกล่าวในปี </w:t>
      </w:r>
      <w:r w:rsidR="00336745" w:rsidRPr="00336745">
        <w:t>2564</w:t>
      </w:r>
      <w:r w:rsidR="00AE46C9" w:rsidRPr="006C42C3">
        <w:rPr>
          <w:cs/>
        </w:rPr>
        <w:t xml:space="preserve"> (ดูหมายเหตุข้อ </w:t>
      </w:r>
      <w:r w:rsidR="00336745" w:rsidRPr="00336745">
        <w:t>5</w:t>
      </w:r>
      <w:r w:rsidR="00AE46C9" w:rsidRPr="006C42C3">
        <w:t xml:space="preserve">, </w:t>
      </w:r>
      <w:r w:rsidR="00336745" w:rsidRPr="00336745">
        <w:t>10</w:t>
      </w:r>
      <w:r w:rsidR="00B05DF0" w:rsidRPr="006C42C3">
        <w:rPr>
          <w:cs/>
        </w:rPr>
        <w:t xml:space="preserve"> และ </w:t>
      </w:r>
      <w:r w:rsidR="00336745" w:rsidRPr="00336745">
        <w:t>1</w:t>
      </w:r>
      <w:r w:rsidR="00457AE1">
        <w:t>7</w:t>
      </w:r>
      <w:r w:rsidR="00AE46C9" w:rsidRPr="006C42C3">
        <w:rPr>
          <w:cs/>
        </w:rPr>
        <w:t>)</w:t>
      </w:r>
    </w:p>
    <w:p w14:paraId="44F9711E" w14:textId="053707F5" w:rsidR="00FA4BF5" w:rsidRPr="006C42C3" w:rsidRDefault="00FA4BF5" w:rsidP="006C42C3">
      <w:pPr>
        <w:tabs>
          <w:tab w:val="clear" w:pos="907"/>
          <w:tab w:val="left" w:pos="900"/>
        </w:tabs>
        <w:ind w:left="547"/>
        <w:jc w:val="thaiDistribute"/>
        <w:rPr>
          <w:sz w:val="26"/>
          <w:szCs w:val="26"/>
        </w:rPr>
      </w:pPr>
    </w:p>
    <w:p w14:paraId="37D88288" w14:textId="55875CA1" w:rsidR="002667D7" w:rsidRPr="007A1352" w:rsidRDefault="004762B0" w:rsidP="00A92745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8145A5A" w14:textId="77777777" w:rsidR="00870CCC" w:rsidRPr="006C42C3" w:rsidRDefault="00870CCC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6"/>
          <w:szCs w:val="26"/>
        </w:rPr>
      </w:pPr>
    </w:p>
    <w:p w14:paraId="793E360C" w14:textId="4949F2B0" w:rsidR="001D617D" w:rsidRPr="00533970" w:rsidRDefault="001D617D" w:rsidP="001D617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457AE1">
        <w:rPr>
          <w:rFonts w:ascii="Angsana New" w:hAnsi="Angsana New"/>
          <w:sz w:val="30"/>
          <w:szCs w:val="30"/>
        </w:rPr>
        <w:t>7</w:t>
      </w:r>
      <w:r w:rsidRPr="00533970">
        <w:rPr>
          <w:rFonts w:ascii="Angsana New" w:hAnsi="Angsana New"/>
          <w:sz w:val="30"/>
          <w:szCs w:val="30"/>
          <w:cs/>
        </w:rPr>
        <w:t xml:space="preserve"> และ </w:t>
      </w:r>
      <w:r w:rsidR="00457AE1">
        <w:rPr>
          <w:rFonts w:ascii="Angsana New" w:hAnsi="Angsana New"/>
          <w:sz w:val="30"/>
          <w:szCs w:val="30"/>
        </w:rPr>
        <w:t>8</w:t>
      </w:r>
      <w:r w:rsidRPr="00533970">
        <w:rPr>
          <w:rFonts w:ascii="Angsana New" w:hAnsi="Angsana New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62AC6025" w14:textId="77777777" w:rsidR="001D617D" w:rsidRPr="00533970" w:rsidRDefault="001D617D" w:rsidP="001D617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3690"/>
      </w:tblGrid>
      <w:tr w:rsidR="001D617D" w:rsidRPr="00533970" w14:paraId="0EA24DF9" w14:textId="77777777" w:rsidTr="00BB6E4F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09F159F7" w14:textId="77777777" w:rsidR="001D617D" w:rsidRPr="00533970" w:rsidRDefault="001D617D" w:rsidP="00BB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  <w:cs/>
              </w:rPr>
            </w:pPr>
            <w:r w:rsidRPr="00533970">
              <w:rPr>
                <w:rFonts w:eastAsia="Calibr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0B150923" w14:textId="77777777" w:rsidR="001D617D" w:rsidRPr="00533970" w:rsidRDefault="001D617D" w:rsidP="00BB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533970">
              <w:rPr>
                <w:rFonts w:eastAsia="Calibri"/>
                <w:b/>
                <w:bCs/>
                <w:cs/>
              </w:rPr>
              <w:t>ประเทศที่จัดตั้ง /สัญชาติ</w:t>
            </w:r>
          </w:p>
        </w:tc>
        <w:tc>
          <w:tcPr>
            <w:tcW w:w="3690" w:type="dxa"/>
            <w:shd w:val="clear" w:color="auto" w:fill="auto"/>
          </w:tcPr>
          <w:p w14:paraId="410C443A" w14:textId="77777777" w:rsidR="001D617D" w:rsidRPr="00533970" w:rsidRDefault="001D617D" w:rsidP="00BB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</w:rPr>
            </w:pPr>
            <w:r w:rsidRPr="00533970">
              <w:rPr>
                <w:rFonts w:eastAsia="Calibri"/>
                <w:b/>
                <w:bCs/>
                <w:cs/>
              </w:rPr>
              <w:t>ลักษณะความสัมพันธ์</w:t>
            </w:r>
          </w:p>
        </w:tc>
      </w:tr>
      <w:tr w:rsidR="001D617D" w:rsidRPr="00533970" w14:paraId="38028317" w14:textId="77777777" w:rsidTr="00BB6E4F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03960853" w14:textId="4BD10A32" w:rsidR="001D617D" w:rsidRPr="00533970" w:rsidRDefault="001D617D" w:rsidP="00BB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7"/>
              <w:rPr>
                <w:rFonts w:eastAsia="Calibri"/>
                <w:b/>
                <w:bCs/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2DCA1AD7" w14:textId="77777777" w:rsidR="001D617D" w:rsidRPr="00533970" w:rsidRDefault="001D617D" w:rsidP="00BB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3D7476E8" w14:textId="77777777" w:rsidR="001D617D" w:rsidRPr="00533970" w:rsidRDefault="001D617D" w:rsidP="00BB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  <w:cs/>
              </w:rPr>
            </w:pPr>
          </w:p>
        </w:tc>
      </w:tr>
      <w:tr w:rsidR="001D617D" w:rsidRPr="00533970" w14:paraId="087C4EA4" w14:textId="77777777" w:rsidTr="00BB6E4F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140ACFE0" w14:textId="3D0739F8" w:rsidR="001D617D" w:rsidRPr="00E810A5" w:rsidRDefault="001D617D" w:rsidP="00BB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E810A5">
              <w:rPr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1350" w:type="dxa"/>
            <w:shd w:val="clear" w:color="auto" w:fill="auto"/>
          </w:tcPr>
          <w:p w14:paraId="7DD58F86" w14:textId="77777777" w:rsidR="001D617D" w:rsidRPr="00E810A5" w:rsidRDefault="001D617D" w:rsidP="00BB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E810A5">
              <w:rPr>
                <w:rFonts w:eastAsia="Calibri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4F00F01" w14:textId="76293D7B" w:rsidR="001D617D" w:rsidRPr="00E810A5" w:rsidRDefault="000D1E72" w:rsidP="00F7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</w:rPr>
            </w:pPr>
            <w:r w:rsidRPr="00E810A5">
              <w:rPr>
                <w:rFonts w:eastAsia="Calibri"/>
                <w:cs/>
              </w:rPr>
              <w:t>มีผู้บริหารของบริษั</w:t>
            </w:r>
            <w:r w:rsidRPr="00E810A5">
              <w:rPr>
                <w:rFonts w:eastAsia="Calibri" w:hint="cs"/>
                <w:cs/>
              </w:rPr>
              <w:t>ท</w:t>
            </w:r>
            <w:r w:rsidR="001D617D" w:rsidRPr="00E810A5">
              <w:rPr>
                <w:rFonts w:eastAsia="Calibri"/>
                <w:cs/>
              </w:rPr>
              <w:t>เป็นกรรมการและผู้บริหาร</w:t>
            </w:r>
          </w:p>
        </w:tc>
      </w:tr>
      <w:tr w:rsidR="00220256" w:rsidRPr="00533970" w14:paraId="73C73561" w14:textId="77777777" w:rsidTr="00BB6E4F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2F7D0F9D" w14:textId="79A5A05F" w:rsidR="00220256" w:rsidRPr="00E810A5" w:rsidRDefault="00220256" w:rsidP="0022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E810A5">
              <w:rPr>
                <w:cs/>
              </w:rPr>
              <w:t>บริษัท วินโนหนี้ จำกัด</w:t>
            </w:r>
          </w:p>
        </w:tc>
        <w:tc>
          <w:tcPr>
            <w:tcW w:w="1350" w:type="dxa"/>
            <w:shd w:val="clear" w:color="auto" w:fill="auto"/>
          </w:tcPr>
          <w:p w14:paraId="6BCCB4B4" w14:textId="021BE18B" w:rsidR="00220256" w:rsidRPr="00E810A5" w:rsidRDefault="00220256" w:rsidP="0022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E810A5">
              <w:rPr>
                <w:rFonts w:eastAsia="Calibri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73D3FD9" w14:textId="02A844FA" w:rsidR="00220256" w:rsidRPr="00E810A5" w:rsidRDefault="00220256" w:rsidP="0022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  <w:cs/>
              </w:rPr>
            </w:pPr>
            <w:r w:rsidRPr="00E810A5">
              <w:rPr>
                <w:rFonts w:eastAsia="Calibri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</w:tbl>
    <w:p w14:paraId="0D13C697" w14:textId="6E36386B" w:rsidR="00A931A7" w:rsidRDefault="00A931A7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11F614D" w14:textId="054592E0" w:rsidR="00A931A7" w:rsidRDefault="00A931A7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กลุ่มบริษัทไม่มีการเปลี่ยนแปลงในนโยบายการกำหนดราคาอย่างมีสาระสำคัญในระหว่างงวด</w:t>
      </w:r>
      <w:r w:rsidR="009423DC" w:rsidRPr="009423DC">
        <w:rPr>
          <w:rFonts w:ascii="Angsana New" w:hAnsi="Angsana New"/>
          <w:sz w:val="30"/>
          <w:szCs w:val="30"/>
          <w:cs/>
        </w:rPr>
        <w:t>หกเดือน</w:t>
      </w:r>
      <w:r w:rsidR="009423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423DC" w:rsidRPr="00336745">
        <w:rPr>
          <w:rFonts w:ascii="Angsana New" w:hAnsi="Angsana New"/>
          <w:sz w:val="30"/>
          <w:szCs w:val="30"/>
        </w:rPr>
        <w:t>3</w:t>
      </w:r>
      <w:r w:rsidR="009423DC">
        <w:rPr>
          <w:rFonts w:ascii="Angsana New" w:hAnsi="Angsana New"/>
          <w:sz w:val="30"/>
          <w:szCs w:val="30"/>
        </w:rPr>
        <w:t xml:space="preserve">0 </w:t>
      </w:r>
      <w:r w:rsidR="009423D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423DC" w:rsidRPr="00336745">
        <w:rPr>
          <w:rFonts w:ascii="Angsana New" w:hAnsi="Angsana New"/>
          <w:sz w:val="30"/>
          <w:szCs w:val="30"/>
        </w:rPr>
        <w:t>2564</w:t>
      </w:r>
    </w:p>
    <w:p w14:paraId="66C36BAB" w14:textId="77777777" w:rsidR="00457AE1" w:rsidRDefault="00457AE1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CA957D1" w14:textId="279AB83B" w:rsidR="009423DC" w:rsidRDefault="009423DC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9CF92E4" w14:textId="77777777" w:rsidR="00E810A5" w:rsidRDefault="00E810A5">
      <w: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9423DC" w:rsidRPr="00EF30CD" w14:paraId="1F9D9E80" w14:textId="77777777" w:rsidTr="002B656E">
        <w:trPr>
          <w:tblHeader/>
        </w:trPr>
        <w:tc>
          <w:tcPr>
            <w:tcW w:w="2280" w:type="pct"/>
            <w:shd w:val="clear" w:color="auto" w:fill="auto"/>
          </w:tcPr>
          <w:p w14:paraId="41F911FA" w14:textId="60495F08" w:rsidR="009423DC" w:rsidRPr="00336745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336745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0B33762C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F30C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50491B00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F30CD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423DC" w:rsidRPr="00EF30CD" w14:paraId="1136F035" w14:textId="77777777" w:rsidTr="002B656E">
        <w:trPr>
          <w:tblHeader/>
        </w:trPr>
        <w:tc>
          <w:tcPr>
            <w:tcW w:w="2280" w:type="pct"/>
            <w:shd w:val="clear" w:color="auto" w:fill="auto"/>
          </w:tcPr>
          <w:p w14:paraId="7CD6639F" w14:textId="386E76EF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533970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533970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680" w:type="pct"/>
          </w:tcPr>
          <w:p w14:paraId="47B8C3C5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80" w:type="pct"/>
          </w:tcPr>
          <w:p w14:paraId="163B43E5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2563</w:t>
            </w:r>
          </w:p>
        </w:tc>
        <w:tc>
          <w:tcPr>
            <w:tcW w:w="680" w:type="pct"/>
          </w:tcPr>
          <w:p w14:paraId="7AA86E2C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80" w:type="pct"/>
            <w:shd w:val="clear" w:color="auto" w:fill="auto"/>
          </w:tcPr>
          <w:p w14:paraId="2A9780DA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2563</w:t>
            </w:r>
          </w:p>
        </w:tc>
      </w:tr>
      <w:tr w:rsidR="009423DC" w:rsidRPr="00EF30CD" w14:paraId="25BB4469" w14:textId="77777777" w:rsidTr="002B656E">
        <w:trPr>
          <w:tblHeader/>
        </w:trPr>
        <w:tc>
          <w:tcPr>
            <w:tcW w:w="2280" w:type="pct"/>
            <w:shd w:val="clear" w:color="auto" w:fill="auto"/>
          </w:tcPr>
          <w:p w14:paraId="03A9DFE6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26FF2856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EF30C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9423DC" w:rsidRPr="00EF30CD" w14:paraId="4F6C15E8" w14:textId="77777777" w:rsidTr="002B656E">
        <w:tc>
          <w:tcPr>
            <w:tcW w:w="2280" w:type="pct"/>
            <w:shd w:val="clear" w:color="auto" w:fill="auto"/>
          </w:tcPr>
          <w:p w14:paraId="1C3C2978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4B0F9259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F6E2B30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07B9586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023FB4B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251B5B" w:rsidRPr="00EF30CD" w14:paraId="1ABF4639" w14:textId="77777777" w:rsidTr="002B656E">
        <w:tc>
          <w:tcPr>
            <w:tcW w:w="2280" w:type="pct"/>
            <w:shd w:val="clear" w:color="auto" w:fill="auto"/>
          </w:tcPr>
          <w:p w14:paraId="00913ED3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5F23DA73" w14:textId="69D806E3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D8057A6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FAF79DC" w14:textId="05BBF32E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18,490</w:t>
            </w:r>
          </w:p>
        </w:tc>
        <w:tc>
          <w:tcPr>
            <w:tcW w:w="680" w:type="pct"/>
            <w:shd w:val="clear" w:color="auto" w:fill="auto"/>
          </w:tcPr>
          <w:p w14:paraId="49E2BED1" w14:textId="266326AD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14,470</w:t>
            </w:r>
          </w:p>
        </w:tc>
      </w:tr>
      <w:tr w:rsidR="00251B5B" w:rsidRPr="00EF30CD" w14:paraId="6CE30EA0" w14:textId="77777777" w:rsidTr="002B656E">
        <w:tc>
          <w:tcPr>
            <w:tcW w:w="2280" w:type="pct"/>
            <w:shd w:val="clear" w:color="auto" w:fill="auto"/>
          </w:tcPr>
          <w:p w14:paraId="36F5BA92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EF30CD">
              <w:rPr>
                <w:cs/>
              </w:rPr>
              <w:t>ซื้อสินค้า</w:t>
            </w:r>
          </w:p>
        </w:tc>
        <w:tc>
          <w:tcPr>
            <w:tcW w:w="680" w:type="pct"/>
            <w:shd w:val="clear" w:color="auto" w:fill="auto"/>
          </w:tcPr>
          <w:p w14:paraId="0C033FEB" w14:textId="1F8D3238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3B7DBC8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F777772" w14:textId="073940EB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16,895</w:t>
            </w:r>
          </w:p>
        </w:tc>
        <w:tc>
          <w:tcPr>
            <w:tcW w:w="680" w:type="pct"/>
            <w:shd w:val="clear" w:color="auto" w:fill="auto"/>
          </w:tcPr>
          <w:p w14:paraId="552E50EA" w14:textId="6868AE0D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16,070</w:t>
            </w:r>
          </w:p>
        </w:tc>
      </w:tr>
      <w:tr w:rsidR="00251B5B" w:rsidRPr="00EF30CD" w14:paraId="7332AEF3" w14:textId="77777777" w:rsidTr="002B656E">
        <w:tc>
          <w:tcPr>
            <w:tcW w:w="2280" w:type="pct"/>
            <w:shd w:val="clear" w:color="auto" w:fill="auto"/>
          </w:tcPr>
          <w:p w14:paraId="5DB5065C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04C1E98B" w14:textId="06CC5C93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E291F1D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A9B560E" w14:textId="1471683F" w:rsidR="00251B5B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445</w:t>
            </w:r>
          </w:p>
        </w:tc>
        <w:tc>
          <w:tcPr>
            <w:tcW w:w="680" w:type="pct"/>
            <w:shd w:val="clear" w:color="auto" w:fill="auto"/>
          </w:tcPr>
          <w:p w14:paraId="24412B9B" w14:textId="381D6CB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239</w:t>
            </w:r>
          </w:p>
        </w:tc>
      </w:tr>
      <w:tr w:rsidR="00251B5B" w:rsidRPr="00EF30CD" w14:paraId="0A5DC724" w14:textId="77777777" w:rsidTr="002B656E">
        <w:tc>
          <w:tcPr>
            <w:tcW w:w="2280" w:type="pct"/>
            <w:shd w:val="clear" w:color="auto" w:fill="auto"/>
          </w:tcPr>
          <w:p w14:paraId="7A6E91B7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7ED919FB" w14:textId="690818CA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9C69FCD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3ED71CA" w14:textId="71E4C9D9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80</w:t>
            </w:r>
          </w:p>
        </w:tc>
        <w:tc>
          <w:tcPr>
            <w:tcW w:w="680" w:type="pct"/>
            <w:shd w:val="clear" w:color="auto" w:fill="auto"/>
          </w:tcPr>
          <w:p w14:paraId="4732FE97" w14:textId="4EDA76A0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64</w:t>
            </w:r>
          </w:p>
        </w:tc>
      </w:tr>
      <w:tr w:rsidR="00251B5B" w:rsidRPr="00EF30CD" w14:paraId="058ADAB2" w14:textId="77777777" w:rsidTr="002B656E">
        <w:tc>
          <w:tcPr>
            <w:tcW w:w="2280" w:type="pct"/>
            <w:shd w:val="clear" w:color="auto" w:fill="auto"/>
          </w:tcPr>
          <w:p w14:paraId="4AAD7337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7B29D53A" w14:textId="76ABEFB8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EE60085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8AE97E7" w14:textId="23295EF0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78</w:t>
            </w:r>
          </w:p>
        </w:tc>
        <w:tc>
          <w:tcPr>
            <w:tcW w:w="680" w:type="pct"/>
            <w:shd w:val="clear" w:color="auto" w:fill="auto"/>
          </w:tcPr>
          <w:p w14:paraId="4D064B7D" w14:textId="2B470561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104</w:t>
            </w:r>
          </w:p>
        </w:tc>
      </w:tr>
      <w:tr w:rsidR="00251B5B" w:rsidRPr="00EF30CD" w14:paraId="21112FA7" w14:textId="77777777" w:rsidTr="002B656E">
        <w:tc>
          <w:tcPr>
            <w:tcW w:w="2280" w:type="pct"/>
            <w:shd w:val="clear" w:color="auto" w:fill="auto"/>
          </w:tcPr>
          <w:p w14:paraId="3AF4A1CD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F30CD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55F005B8" w14:textId="3D186D1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4185249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419B0AE" w14:textId="0310E2E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t>16</w:t>
            </w:r>
          </w:p>
        </w:tc>
        <w:tc>
          <w:tcPr>
            <w:tcW w:w="680" w:type="pct"/>
            <w:shd w:val="clear" w:color="auto" w:fill="auto"/>
          </w:tcPr>
          <w:p w14:paraId="489BEE49" w14:textId="260C78C3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16</w:t>
            </w:r>
          </w:p>
        </w:tc>
      </w:tr>
      <w:tr w:rsidR="009423DC" w:rsidRPr="00EF30CD" w14:paraId="7385AEC8" w14:textId="77777777" w:rsidTr="002B656E">
        <w:tc>
          <w:tcPr>
            <w:tcW w:w="2280" w:type="pct"/>
            <w:shd w:val="clear" w:color="auto" w:fill="auto"/>
          </w:tcPr>
          <w:p w14:paraId="2B5DD7EF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31C37D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225802D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23B34286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2F0BD20B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9423DC" w:rsidRPr="00EF30CD" w14:paraId="026D7DC2" w14:textId="77777777" w:rsidTr="002B656E">
        <w:tc>
          <w:tcPr>
            <w:tcW w:w="2280" w:type="pct"/>
            <w:shd w:val="clear" w:color="auto" w:fill="auto"/>
          </w:tcPr>
          <w:p w14:paraId="6A8F3719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b/>
                <w:bCs/>
                <w:cs/>
              </w:rPr>
              <w:t>บริษัทร่วม บริษัทร่วมทางอ้อม</w:t>
            </w:r>
            <w:r w:rsidRPr="00EF30CD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  <w:shd w:val="clear" w:color="auto" w:fill="auto"/>
          </w:tcPr>
          <w:p w14:paraId="1341B172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A412373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FF9E618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0FCEF1B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9423DC" w:rsidRPr="00EF30CD" w14:paraId="25B1D3DD" w14:textId="77777777" w:rsidTr="002B656E">
        <w:tc>
          <w:tcPr>
            <w:tcW w:w="2280" w:type="pct"/>
            <w:shd w:val="clear" w:color="auto" w:fill="auto"/>
          </w:tcPr>
          <w:p w14:paraId="3D7E2FA1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2CF602A6" w14:textId="11620015" w:rsidR="009423DC" w:rsidRPr="00AC57CD" w:rsidRDefault="005B268A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680" w:type="pct"/>
            <w:shd w:val="clear" w:color="auto" w:fill="auto"/>
          </w:tcPr>
          <w:p w14:paraId="74D06CA6" w14:textId="3B5AD37E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t>5</w:t>
            </w:r>
          </w:p>
        </w:tc>
        <w:tc>
          <w:tcPr>
            <w:tcW w:w="680" w:type="pct"/>
            <w:shd w:val="clear" w:color="auto" w:fill="auto"/>
          </w:tcPr>
          <w:p w14:paraId="7AE50E0B" w14:textId="6D8EF11C" w:rsidR="009423DC" w:rsidRPr="00EF30CD" w:rsidRDefault="00C73DBF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t>4</w:t>
            </w:r>
          </w:p>
        </w:tc>
        <w:tc>
          <w:tcPr>
            <w:tcW w:w="680" w:type="pct"/>
            <w:shd w:val="clear" w:color="auto" w:fill="auto"/>
          </w:tcPr>
          <w:p w14:paraId="4058B202" w14:textId="0AD0360D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t>4</w:t>
            </w:r>
          </w:p>
        </w:tc>
      </w:tr>
      <w:tr w:rsidR="009423DC" w:rsidRPr="00EF30CD" w14:paraId="628C3D33" w14:textId="77777777" w:rsidTr="002B656E">
        <w:tc>
          <w:tcPr>
            <w:tcW w:w="2280" w:type="pct"/>
            <w:shd w:val="clear" w:color="auto" w:fill="auto"/>
          </w:tcPr>
          <w:p w14:paraId="321996A9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ซื้อสินค้า</w:t>
            </w:r>
          </w:p>
        </w:tc>
        <w:tc>
          <w:tcPr>
            <w:tcW w:w="680" w:type="pct"/>
            <w:shd w:val="clear" w:color="auto" w:fill="auto"/>
          </w:tcPr>
          <w:p w14:paraId="1AB58EEA" w14:textId="1BAE4F03" w:rsidR="009423DC" w:rsidRPr="00AC57CD" w:rsidRDefault="005B268A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rFonts w:hint="cs"/>
                <w:cs/>
              </w:rPr>
              <w:t>498</w:t>
            </w:r>
          </w:p>
        </w:tc>
        <w:tc>
          <w:tcPr>
            <w:tcW w:w="680" w:type="pct"/>
            <w:shd w:val="clear" w:color="auto" w:fill="auto"/>
          </w:tcPr>
          <w:p w14:paraId="42385F5B" w14:textId="26705ABF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523</w:t>
            </w:r>
          </w:p>
        </w:tc>
        <w:tc>
          <w:tcPr>
            <w:tcW w:w="680" w:type="pct"/>
            <w:shd w:val="clear" w:color="auto" w:fill="auto"/>
          </w:tcPr>
          <w:p w14:paraId="07AEF051" w14:textId="0A6C6474" w:rsidR="009423DC" w:rsidRPr="00EF30CD" w:rsidRDefault="00C73DBF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t>498</w:t>
            </w:r>
          </w:p>
        </w:tc>
        <w:tc>
          <w:tcPr>
            <w:tcW w:w="680" w:type="pct"/>
            <w:shd w:val="clear" w:color="auto" w:fill="auto"/>
          </w:tcPr>
          <w:p w14:paraId="5D460720" w14:textId="1AE4AFE4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t>523</w:t>
            </w:r>
          </w:p>
        </w:tc>
      </w:tr>
      <w:tr w:rsidR="009423DC" w:rsidRPr="00EF30CD" w14:paraId="4D0EC1C7" w14:textId="77777777" w:rsidTr="002B656E">
        <w:tc>
          <w:tcPr>
            <w:tcW w:w="2280" w:type="pct"/>
            <w:shd w:val="clear" w:color="auto" w:fill="auto"/>
          </w:tcPr>
          <w:p w14:paraId="3914C0EB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6C39C6B8" w14:textId="7BD13018" w:rsidR="009423DC" w:rsidRPr="00AC57CD" w:rsidRDefault="002A6727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F896864" w14:textId="3F562049" w:rsidR="009423DC" w:rsidRPr="00AC57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576C5BA" w14:textId="7A67EB13" w:rsidR="009423DC" w:rsidRDefault="00C73DBF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15</w:t>
            </w:r>
          </w:p>
        </w:tc>
        <w:tc>
          <w:tcPr>
            <w:tcW w:w="680" w:type="pct"/>
            <w:shd w:val="clear" w:color="auto" w:fill="auto"/>
          </w:tcPr>
          <w:p w14:paraId="488C6515" w14:textId="334931A3" w:rsidR="009423DC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9423DC" w:rsidRPr="00EF30CD" w14:paraId="7FB527B7" w14:textId="77777777" w:rsidTr="002B656E">
        <w:tc>
          <w:tcPr>
            <w:tcW w:w="2280" w:type="pct"/>
            <w:shd w:val="clear" w:color="auto" w:fill="auto"/>
          </w:tcPr>
          <w:p w14:paraId="4A2CBF64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1B73FD6" w14:textId="04FC6F9A" w:rsidR="009423DC" w:rsidRPr="00AC57CD" w:rsidRDefault="005B268A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680" w:type="pct"/>
            <w:shd w:val="clear" w:color="auto" w:fill="auto"/>
          </w:tcPr>
          <w:p w14:paraId="5E18CCC8" w14:textId="6621749F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7</w:t>
            </w:r>
          </w:p>
        </w:tc>
        <w:tc>
          <w:tcPr>
            <w:tcW w:w="680" w:type="pct"/>
            <w:shd w:val="clear" w:color="auto" w:fill="auto"/>
          </w:tcPr>
          <w:p w14:paraId="7874FEE7" w14:textId="434C9541" w:rsidR="009423DC" w:rsidRPr="00EF30CD" w:rsidRDefault="00C73DBF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B63D37D" w14:textId="6A6D073D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7</w:t>
            </w:r>
          </w:p>
        </w:tc>
      </w:tr>
      <w:tr w:rsidR="009423DC" w:rsidRPr="00EF30CD" w14:paraId="7684402C" w14:textId="77777777" w:rsidTr="002B656E">
        <w:tc>
          <w:tcPr>
            <w:tcW w:w="2280" w:type="pct"/>
            <w:shd w:val="clear" w:color="auto" w:fill="auto"/>
          </w:tcPr>
          <w:p w14:paraId="63C1985B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14FEC516" w14:textId="2DB03D7F" w:rsidR="009423DC" w:rsidRPr="00AC57CD" w:rsidRDefault="005B268A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rFonts w:hint="cs"/>
                <w:cs/>
              </w:rPr>
              <w:t>7</w:t>
            </w:r>
          </w:p>
        </w:tc>
        <w:tc>
          <w:tcPr>
            <w:tcW w:w="680" w:type="pct"/>
            <w:shd w:val="clear" w:color="auto" w:fill="auto"/>
          </w:tcPr>
          <w:p w14:paraId="0CDB914C" w14:textId="2C83EB61" w:rsidR="009423DC" w:rsidRPr="00AC57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E61BBD7" w14:textId="0151BBE9" w:rsidR="009423DC" w:rsidRDefault="00C73DBF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6701FE3" w14:textId="29003518" w:rsidR="009423DC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9423DC" w:rsidRPr="00EF30CD" w14:paraId="31F6973D" w14:textId="77777777" w:rsidTr="002B656E">
        <w:tc>
          <w:tcPr>
            <w:tcW w:w="2280" w:type="pct"/>
            <w:shd w:val="clear" w:color="auto" w:fill="auto"/>
          </w:tcPr>
          <w:p w14:paraId="4A9EC9BA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48ADB438" w14:textId="2EAC2E37" w:rsidR="009423DC" w:rsidRPr="00AC57CD" w:rsidRDefault="005B268A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rFonts w:hint="cs"/>
                <w:cs/>
              </w:rPr>
              <w:t>233</w:t>
            </w:r>
          </w:p>
        </w:tc>
        <w:tc>
          <w:tcPr>
            <w:tcW w:w="680" w:type="pct"/>
            <w:shd w:val="clear" w:color="auto" w:fill="auto"/>
          </w:tcPr>
          <w:p w14:paraId="4AE7A568" w14:textId="5BE9A621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226</w:t>
            </w:r>
          </w:p>
        </w:tc>
        <w:tc>
          <w:tcPr>
            <w:tcW w:w="680" w:type="pct"/>
            <w:shd w:val="clear" w:color="auto" w:fill="auto"/>
          </w:tcPr>
          <w:p w14:paraId="33C15130" w14:textId="52CDA0D3" w:rsidR="009423DC" w:rsidRPr="00EF30CD" w:rsidRDefault="00C73DBF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233</w:t>
            </w:r>
          </w:p>
        </w:tc>
        <w:tc>
          <w:tcPr>
            <w:tcW w:w="680" w:type="pct"/>
            <w:shd w:val="clear" w:color="auto" w:fill="auto"/>
          </w:tcPr>
          <w:p w14:paraId="1A546014" w14:textId="1232269E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226</w:t>
            </w:r>
          </w:p>
        </w:tc>
      </w:tr>
      <w:tr w:rsidR="009423DC" w:rsidRPr="00EF30CD" w14:paraId="61B4C611" w14:textId="77777777" w:rsidTr="002B656E">
        <w:tc>
          <w:tcPr>
            <w:tcW w:w="2280" w:type="pct"/>
            <w:shd w:val="clear" w:color="auto" w:fill="auto"/>
          </w:tcPr>
          <w:p w14:paraId="5C14CCEF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506DB7F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131F557B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341F07F5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2581054B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9423DC" w:rsidRPr="00EF30CD" w14:paraId="0AFD1C7A" w14:textId="77777777" w:rsidTr="002B656E">
        <w:tc>
          <w:tcPr>
            <w:tcW w:w="2280" w:type="pct"/>
            <w:shd w:val="clear" w:color="auto" w:fill="auto"/>
          </w:tcPr>
          <w:p w14:paraId="6F1F6060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21C139CA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CD2B80D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AEB9102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A26BBBE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9423DC" w:rsidRPr="00EF30CD" w14:paraId="5CB6E3A5" w14:textId="77777777" w:rsidTr="002B656E">
        <w:tc>
          <w:tcPr>
            <w:tcW w:w="2280" w:type="pct"/>
            <w:shd w:val="clear" w:color="auto" w:fill="auto"/>
          </w:tcPr>
          <w:p w14:paraId="2B3A2D7E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71F004F3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FFAD7BD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5333211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814B029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9423DC" w:rsidRPr="00EF30CD" w14:paraId="0EA25207" w14:textId="77777777" w:rsidTr="002B656E">
        <w:tc>
          <w:tcPr>
            <w:tcW w:w="2280" w:type="pct"/>
            <w:shd w:val="clear" w:color="auto" w:fill="auto"/>
          </w:tcPr>
          <w:p w14:paraId="6F48071B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EF30CD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shd w:val="clear" w:color="auto" w:fill="auto"/>
          </w:tcPr>
          <w:p w14:paraId="394592AA" w14:textId="72EA3FAA" w:rsidR="009423DC" w:rsidRPr="000D04D9" w:rsidRDefault="00E05111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  <w:tc>
          <w:tcPr>
            <w:tcW w:w="680" w:type="pct"/>
            <w:shd w:val="clear" w:color="auto" w:fill="auto"/>
          </w:tcPr>
          <w:p w14:paraId="3D186757" w14:textId="786466B5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rPr>
                <w:cs/>
              </w:rPr>
              <w:t>1</w:t>
            </w:r>
            <w:r w:rsidRPr="00533970">
              <w:t>39</w:t>
            </w:r>
          </w:p>
        </w:tc>
        <w:tc>
          <w:tcPr>
            <w:tcW w:w="680" w:type="pct"/>
            <w:shd w:val="clear" w:color="auto" w:fill="auto"/>
          </w:tcPr>
          <w:p w14:paraId="6C413770" w14:textId="5452685A" w:rsidR="009423DC" w:rsidRPr="00EF30CD" w:rsidRDefault="005B268A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52</w:t>
            </w:r>
          </w:p>
        </w:tc>
        <w:tc>
          <w:tcPr>
            <w:tcW w:w="680" w:type="pct"/>
            <w:shd w:val="clear" w:color="auto" w:fill="auto"/>
          </w:tcPr>
          <w:p w14:paraId="1CF8C4CB" w14:textId="346AC033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60</w:t>
            </w:r>
          </w:p>
        </w:tc>
      </w:tr>
      <w:tr w:rsidR="009423DC" w:rsidRPr="00EF30CD" w14:paraId="749F5635" w14:textId="77777777" w:rsidTr="002B656E">
        <w:tc>
          <w:tcPr>
            <w:tcW w:w="2280" w:type="pct"/>
            <w:shd w:val="clear" w:color="auto" w:fill="auto"/>
          </w:tcPr>
          <w:p w14:paraId="04318574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shd w:val="clear" w:color="auto" w:fill="auto"/>
          </w:tcPr>
          <w:p w14:paraId="7AD95B60" w14:textId="77777777" w:rsidR="009423DC" w:rsidRPr="000D04D9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F936077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3E8B954" w14:textId="4E6458AF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21AAE59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9423DC" w:rsidRPr="00EF30CD" w14:paraId="55A0B903" w14:textId="77777777" w:rsidTr="002B656E">
        <w:tc>
          <w:tcPr>
            <w:tcW w:w="2280" w:type="pct"/>
            <w:shd w:val="clear" w:color="auto" w:fill="auto"/>
          </w:tcPr>
          <w:p w14:paraId="1FBB3334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2"/>
              <w:jc w:val="thaiDistribute"/>
            </w:pPr>
            <w:r w:rsidRPr="00EF30CD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BA826C8" w14:textId="4BA61C20" w:rsidR="009423DC" w:rsidRPr="000D04D9" w:rsidRDefault="00E467D6" w:rsidP="00E4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CE4BF24" w14:textId="29988EC2" w:rsidR="009423DC" w:rsidRPr="00EF30CD" w:rsidRDefault="009423DC" w:rsidP="00E4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t>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E85A4EA" w14:textId="6F38C5AC" w:rsidR="009423DC" w:rsidRPr="00EF30CD" w:rsidRDefault="005B268A" w:rsidP="00E4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81480DF" w14:textId="33B78EFC" w:rsidR="009423DC" w:rsidRPr="00EF30CD" w:rsidRDefault="009423DC" w:rsidP="00E4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t>4</w:t>
            </w:r>
          </w:p>
        </w:tc>
      </w:tr>
      <w:tr w:rsidR="00E467D6" w:rsidRPr="00EF30CD" w14:paraId="2DA6B824" w14:textId="77777777" w:rsidTr="002B656E">
        <w:tc>
          <w:tcPr>
            <w:tcW w:w="2280" w:type="pct"/>
            <w:shd w:val="clear" w:color="auto" w:fill="auto"/>
          </w:tcPr>
          <w:p w14:paraId="00EAC26C" w14:textId="23B4860B" w:rsidR="00E467D6" w:rsidRPr="00EF30CD" w:rsidRDefault="00E467D6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การจ่ายโดยใช้หุ้นเป็นเกณฑ์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9316B3F" w14:textId="0A46739D" w:rsidR="00E467D6" w:rsidRDefault="00E467D6" w:rsidP="00942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15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7EC2AB4" w14:textId="47061F01" w:rsidR="00E467D6" w:rsidRPr="00533970" w:rsidRDefault="00E467D6" w:rsidP="00942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A2F0007" w14:textId="3F8A81A7" w:rsidR="00E467D6" w:rsidRDefault="00E467D6" w:rsidP="00942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820CEB4" w14:textId="459A9650" w:rsidR="00E467D6" w:rsidRPr="00533970" w:rsidRDefault="00E467D6" w:rsidP="00942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9423DC" w:rsidRPr="00EF30CD" w14:paraId="2EEAC922" w14:textId="77777777" w:rsidTr="002B656E">
        <w:tc>
          <w:tcPr>
            <w:tcW w:w="2280" w:type="pct"/>
            <w:shd w:val="clear" w:color="auto" w:fill="auto"/>
          </w:tcPr>
          <w:p w14:paraId="11E6854E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shd w:val="clear" w:color="auto" w:fill="auto"/>
          </w:tcPr>
          <w:p w14:paraId="5394B350" w14:textId="54476D9A" w:rsidR="009423DC" w:rsidRPr="000D04D9" w:rsidRDefault="00E05111" w:rsidP="00942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>
              <w:rPr>
                <w:b/>
                <w:bCs/>
                <w:color w:val="000000" w:themeColor="text1"/>
              </w:rPr>
              <w:t>175</w:t>
            </w:r>
          </w:p>
        </w:tc>
        <w:tc>
          <w:tcPr>
            <w:tcW w:w="680" w:type="pct"/>
            <w:shd w:val="clear" w:color="auto" w:fill="auto"/>
          </w:tcPr>
          <w:p w14:paraId="0AAFE3D3" w14:textId="6B66ECB6" w:rsidR="009423DC" w:rsidRPr="00EF30CD" w:rsidRDefault="009423DC" w:rsidP="00942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1</w:t>
            </w:r>
            <w:r w:rsidRPr="00533970">
              <w:rPr>
                <w:b/>
                <w:bCs/>
              </w:rPr>
              <w:t>45</w:t>
            </w:r>
          </w:p>
        </w:tc>
        <w:tc>
          <w:tcPr>
            <w:tcW w:w="680" w:type="pct"/>
            <w:shd w:val="clear" w:color="auto" w:fill="auto"/>
          </w:tcPr>
          <w:p w14:paraId="18C3CE60" w14:textId="32D9A4C0" w:rsidR="009423DC" w:rsidRPr="00EF30CD" w:rsidRDefault="005B268A" w:rsidP="00942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54</w:t>
            </w:r>
          </w:p>
        </w:tc>
        <w:tc>
          <w:tcPr>
            <w:tcW w:w="680" w:type="pct"/>
            <w:shd w:val="clear" w:color="auto" w:fill="auto"/>
          </w:tcPr>
          <w:p w14:paraId="2AD0FF9C" w14:textId="6419E302" w:rsidR="009423DC" w:rsidRPr="00EF30CD" w:rsidRDefault="009423DC" w:rsidP="00942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</w:rPr>
              <w:t>64</w:t>
            </w:r>
          </w:p>
        </w:tc>
      </w:tr>
      <w:tr w:rsidR="009423DC" w:rsidRPr="00EF30CD" w14:paraId="7C923AE7" w14:textId="77777777" w:rsidTr="002B656E">
        <w:tc>
          <w:tcPr>
            <w:tcW w:w="2280" w:type="pct"/>
            <w:shd w:val="clear" w:color="auto" w:fill="auto"/>
          </w:tcPr>
          <w:p w14:paraId="0032DF71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AB2AD78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3B5B001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C2E15AB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F020BFA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9423DC" w:rsidRPr="00EF30CD" w14:paraId="1ED00C56" w14:textId="77777777" w:rsidTr="002B656E">
        <w:tc>
          <w:tcPr>
            <w:tcW w:w="2280" w:type="pct"/>
            <w:shd w:val="clear" w:color="auto" w:fill="auto"/>
          </w:tcPr>
          <w:p w14:paraId="10EA9BE5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b/>
                <w:bCs/>
                <w:cs/>
              </w:rPr>
              <w:t>กิจการอื่นที่เกี่ยวข้องกัน</w:t>
            </w:r>
            <w:r w:rsidRPr="00EF30CD">
              <w:rPr>
                <w:cs/>
              </w:rPr>
              <w:t xml:space="preserve"> </w:t>
            </w:r>
          </w:p>
        </w:tc>
        <w:tc>
          <w:tcPr>
            <w:tcW w:w="680" w:type="pct"/>
            <w:shd w:val="clear" w:color="auto" w:fill="auto"/>
          </w:tcPr>
          <w:p w14:paraId="136B49EE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FFE99C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B1B75A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DD3BB94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9423DC" w:rsidRPr="00EF30CD" w14:paraId="3841F653" w14:textId="77777777" w:rsidTr="002B656E">
        <w:tc>
          <w:tcPr>
            <w:tcW w:w="2280" w:type="pct"/>
            <w:shd w:val="clear" w:color="auto" w:fill="auto"/>
          </w:tcPr>
          <w:p w14:paraId="2E76047A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00968FDF" w14:textId="73575E3F" w:rsidR="009423DC" w:rsidRPr="00AC57CD" w:rsidRDefault="00251B5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680" w:type="pct"/>
            <w:shd w:val="clear" w:color="auto" w:fill="auto"/>
          </w:tcPr>
          <w:p w14:paraId="2B19FF6E" w14:textId="6806BC6D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t>2</w:t>
            </w:r>
          </w:p>
        </w:tc>
        <w:tc>
          <w:tcPr>
            <w:tcW w:w="680" w:type="pct"/>
            <w:shd w:val="clear" w:color="auto" w:fill="auto"/>
          </w:tcPr>
          <w:p w14:paraId="1F68F941" w14:textId="5F9644FA" w:rsidR="009423DC" w:rsidRPr="00EF30CD" w:rsidRDefault="00C73DBF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t>2</w:t>
            </w:r>
          </w:p>
        </w:tc>
        <w:tc>
          <w:tcPr>
            <w:tcW w:w="680" w:type="pct"/>
            <w:shd w:val="clear" w:color="auto" w:fill="auto"/>
          </w:tcPr>
          <w:p w14:paraId="192EECDF" w14:textId="460BA293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t>2</w:t>
            </w:r>
          </w:p>
        </w:tc>
      </w:tr>
      <w:tr w:rsidR="009423DC" w:rsidRPr="00EF30CD" w14:paraId="64045C26" w14:textId="77777777" w:rsidTr="002B656E">
        <w:tc>
          <w:tcPr>
            <w:tcW w:w="2280" w:type="pct"/>
            <w:shd w:val="clear" w:color="auto" w:fill="auto"/>
          </w:tcPr>
          <w:p w14:paraId="55939F09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1B490C5D" w14:textId="72703E1B" w:rsidR="009423DC" w:rsidRPr="00AC57CD" w:rsidRDefault="005B268A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C6C1B6F" w14:textId="34A49F6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t>4</w:t>
            </w:r>
            <w:r w:rsidRPr="00533970">
              <w:rPr>
                <w:cs/>
              </w:rPr>
              <w:t>1</w:t>
            </w:r>
          </w:p>
        </w:tc>
        <w:tc>
          <w:tcPr>
            <w:tcW w:w="680" w:type="pct"/>
            <w:shd w:val="clear" w:color="auto" w:fill="auto"/>
          </w:tcPr>
          <w:p w14:paraId="3A654E63" w14:textId="154CDCB2" w:rsidR="009423DC" w:rsidRPr="00EF30CD" w:rsidRDefault="00C73DBF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B7CF65E" w14:textId="181AA8BE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-</w:t>
            </w:r>
          </w:p>
        </w:tc>
      </w:tr>
      <w:tr w:rsidR="009423DC" w:rsidRPr="00EF30CD" w14:paraId="6E5F1324" w14:textId="77777777" w:rsidTr="002B656E">
        <w:tc>
          <w:tcPr>
            <w:tcW w:w="2280" w:type="pct"/>
            <w:shd w:val="clear" w:color="auto" w:fill="auto"/>
          </w:tcPr>
          <w:p w14:paraId="164FFC24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ค่าขนส่งน้ำมันทางท่อ</w:t>
            </w:r>
          </w:p>
        </w:tc>
        <w:tc>
          <w:tcPr>
            <w:tcW w:w="680" w:type="pct"/>
            <w:shd w:val="clear" w:color="auto" w:fill="auto"/>
          </w:tcPr>
          <w:p w14:paraId="1588BEDB" w14:textId="76A32D73" w:rsidR="009423DC" w:rsidRPr="00AC57CD" w:rsidRDefault="00251B5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125</w:t>
            </w:r>
          </w:p>
        </w:tc>
        <w:tc>
          <w:tcPr>
            <w:tcW w:w="680" w:type="pct"/>
            <w:shd w:val="clear" w:color="auto" w:fill="auto"/>
          </w:tcPr>
          <w:p w14:paraId="3A0E9FDD" w14:textId="2536446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t>167</w:t>
            </w:r>
          </w:p>
        </w:tc>
        <w:tc>
          <w:tcPr>
            <w:tcW w:w="680" w:type="pct"/>
            <w:shd w:val="clear" w:color="auto" w:fill="auto"/>
          </w:tcPr>
          <w:p w14:paraId="5E17C5FD" w14:textId="5DCDF441" w:rsidR="009423DC" w:rsidRPr="00EF30CD" w:rsidRDefault="00C73DBF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125</w:t>
            </w:r>
          </w:p>
        </w:tc>
        <w:tc>
          <w:tcPr>
            <w:tcW w:w="680" w:type="pct"/>
            <w:shd w:val="clear" w:color="auto" w:fill="auto"/>
          </w:tcPr>
          <w:p w14:paraId="5113598B" w14:textId="084547AB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1</w:t>
            </w:r>
            <w:r w:rsidRPr="00533970">
              <w:t>67</w:t>
            </w:r>
          </w:p>
        </w:tc>
      </w:tr>
    </w:tbl>
    <w:p w14:paraId="759A77F6" w14:textId="77777777" w:rsidR="009423DC" w:rsidRDefault="009423DC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169F9C21" w14:textId="65406FFC" w:rsidR="007964F3" w:rsidRDefault="007964F3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F30CD">
        <w:rPr>
          <w:rFonts w:ascii="Angsana New" w:hAnsi="Angsana New"/>
          <w:sz w:val="30"/>
          <w:szCs w:val="30"/>
          <w:cs/>
        </w:rPr>
        <w:tab/>
        <w:t xml:space="preserve">ยอดคงเหลือกับบุคคลหรือกิจการที่เกี่ยวข้องกัน ณ วันที่ </w:t>
      </w:r>
      <w:r w:rsidR="00D32F43" w:rsidRPr="00533970">
        <w:rPr>
          <w:rFonts w:ascii="Angsana New" w:hAnsi="Angsana New"/>
          <w:sz w:val="30"/>
          <w:szCs w:val="30"/>
        </w:rPr>
        <w:t>30</w:t>
      </w:r>
      <w:r w:rsidR="00D32F43" w:rsidRPr="00533970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336745" w:rsidRPr="00336745">
        <w:rPr>
          <w:rFonts w:ascii="Angsana New" w:hAnsi="Angsana New"/>
          <w:sz w:val="30"/>
          <w:szCs w:val="30"/>
        </w:rPr>
        <w:t>2564</w:t>
      </w:r>
      <w:r w:rsidRPr="00EF30CD">
        <w:rPr>
          <w:rFonts w:ascii="Angsana New" w:hAnsi="Angsana New"/>
          <w:sz w:val="30"/>
          <w:szCs w:val="30"/>
          <w:cs/>
        </w:rPr>
        <w:t xml:space="preserve"> และ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Pr="00EF30C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36745" w:rsidRPr="00336745">
        <w:rPr>
          <w:rFonts w:ascii="Angsana New" w:hAnsi="Angsana New"/>
          <w:sz w:val="30"/>
          <w:szCs w:val="30"/>
        </w:rPr>
        <w:t>2563</w:t>
      </w:r>
      <w:r w:rsidRPr="00EF30C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DBE8638" w14:textId="77777777" w:rsidR="00A35EC5" w:rsidRDefault="00A35EC5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C00B0A" w:rsidRPr="00095473" w14:paraId="177A0EA9" w14:textId="77777777" w:rsidTr="00F3579B">
        <w:trPr>
          <w:tblHeader/>
        </w:trPr>
        <w:tc>
          <w:tcPr>
            <w:tcW w:w="2294" w:type="pct"/>
          </w:tcPr>
          <w:p w14:paraId="79A90249" w14:textId="77777777" w:rsidR="00C00B0A" w:rsidRPr="00095473" w:rsidRDefault="00C00B0A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73" w:type="pct"/>
            <w:gridSpan w:val="2"/>
            <w:vAlign w:val="bottom"/>
          </w:tcPr>
          <w:p w14:paraId="63C99D28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vAlign w:val="bottom"/>
          </w:tcPr>
          <w:p w14:paraId="489F0470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B0A" w:rsidRPr="00095473" w14:paraId="6CC4127C" w14:textId="77777777" w:rsidTr="00F3579B">
        <w:trPr>
          <w:tblHeader/>
        </w:trPr>
        <w:tc>
          <w:tcPr>
            <w:tcW w:w="2294" w:type="pct"/>
          </w:tcPr>
          <w:p w14:paraId="33468A85" w14:textId="77777777" w:rsidR="00C00B0A" w:rsidRPr="00095473" w:rsidRDefault="00C00B0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43CD8EC" w14:textId="27C7FBF8" w:rsidR="00C00B0A" w:rsidRPr="00095473" w:rsidRDefault="00D32F43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30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D5AAFF3" w14:textId="60AA2094" w:rsidR="00C00B0A" w:rsidRPr="00095473" w:rsidRDefault="00336745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6" w:type="pct"/>
            <w:shd w:val="clear" w:color="auto" w:fill="auto"/>
          </w:tcPr>
          <w:p w14:paraId="3B1CCB6E" w14:textId="2A8785CC" w:rsidR="00C00B0A" w:rsidRPr="00095473" w:rsidRDefault="00D32F43" w:rsidP="00D3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30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AB4FFBE" w14:textId="357F22CF" w:rsidR="00C00B0A" w:rsidRPr="00095473" w:rsidRDefault="00336745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4C40" w:rsidRPr="00095473" w14:paraId="75AD1B48" w14:textId="77777777" w:rsidTr="00F3579B">
        <w:trPr>
          <w:tblHeader/>
        </w:trPr>
        <w:tc>
          <w:tcPr>
            <w:tcW w:w="2294" w:type="pct"/>
          </w:tcPr>
          <w:p w14:paraId="4091384B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E29795A" w14:textId="53E7CDD5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8213EF2" w14:textId="17F524BD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674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36" w:type="pct"/>
            <w:shd w:val="clear" w:color="auto" w:fill="auto"/>
          </w:tcPr>
          <w:p w14:paraId="6E78AE2A" w14:textId="3AB056EF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6BE82D0" w14:textId="22665A6A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674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44C40" w:rsidRPr="00095473" w14:paraId="5C4DEEE1" w14:textId="77777777" w:rsidTr="00F3579B">
        <w:trPr>
          <w:tblHeader/>
        </w:trPr>
        <w:tc>
          <w:tcPr>
            <w:tcW w:w="2294" w:type="pct"/>
          </w:tcPr>
          <w:p w14:paraId="0CFCA26E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6" w:type="pct"/>
            <w:gridSpan w:val="4"/>
            <w:shd w:val="clear" w:color="auto" w:fill="auto"/>
          </w:tcPr>
          <w:p w14:paraId="52F00072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4C40" w:rsidRPr="00095473" w14:paraId="2177DEB7" w14:textId="77777777" w:rsidTr="00F3579B">
        <w:trPr>
          <w:tblHeader/>
        </w:trPr>
        <w:tc>
          <w:tcPr>
            <w:tcW w:w="2294" w:type="pct"/>
          </w:tcPr>
          <w:p w14:paraId="34D202EF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87" w:type="pct"/>
          </w:tcPr>
          <w:p w14:paraId="77C75274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34B31EDB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56B394FE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7" w:type="pct"/>
          </w:tcPr>
          <w:p w14:paraId="4267C185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4C40" w:rsidRPr="00095473" w14:paraId="6F885BDE" w14:textId="77777777" w:rsidTr="00F3579B">
        <w:trPr>
          <w:tblHeader/>
        </w:trPr>
        <w:tc>
          <w:tcPr>
            <w:tcW w:w="2294" w:type="pct"/>
          </w:tcPr>
          <w:p w14:paraId="0EA7CC54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87" w:type="pct"/>
          </w:tcPr>
          <w:p w14:paraId="56566EAF" w14:textId="79919622" w:rsidR="00D44C40" w:rsidRPr="00095473" w:rsidRDefault="007F5381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</w:tcPr>
          <w:p w14:paraId="4CE103F1" w14:textId="3D0AD068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</w:tcPr>
          <w:p w14:paraId="6F61229E" w14:textId="6065F94C" w:rsidR="00D44C40" w:rsidRPr="00095473" w:rsidRDefault="007F5381" w:rsidP="007F5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1,343</w:t>
            </w:r>
          </w:p>
        </w:tc>
        <w:tc>
          <w:tcPr>
            <w:tcW w:w="697" w:type="pct"/>
          </w:tcPr>
          <w:p w14:paraId="7C7A0114" w14:textId="59D11583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D44C40" w:rsidRPr="00095473" w14:paraId="588B7CC9" w14:textId="77777777" w:rsidTr="00F3579B">
        <w:trPr>
          <w:tblHeader/>
        </w:trPr>
        <w:tc>
          <w:tcPr>
            <w:tcW w:w="2294" w:type="pct"/>
          </w:tcPr>
          <w:p w14:paraId="5D393A60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บริษัทร่วมและบริษัทร่วมทางอ้อม</w:t>
            </w:r>
          </w:p>
        </w:tc>
        <w:tc>
          <w:tcPr>
            <w:tcW w:w="687" w:type="pct"/>
          </w:tcPr>
          <w:p w14:paraId="77814FE9" w14:textId="09DA0974" w:rsidR="00D44C40" w:rsidRPr="00095473" w:rsidRDefault="005B268A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</w:tcPr>
          <w:p w14:paraId="36E39216" w14:textId="1BF81891" w:rsidR="00D44C40" w:rsidRPr="00095473" w:rsidRDefault="00336745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pct"/>
          </w:tcPr>
          <w:p w14:paraId="536813F5" w14:textId="43917C04" w:rsidR="00D44C40" w:rsidRPr="00095473" w:rsidRDefault="007F5381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</w:tcPr>
          <w:p w14:paraId="5AD28029" w14:textId="1F0EA26E" w:rsidR="00D44C40" w:rsidRPr="00095473" w:rsidRDefault="00336745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D44C40" w:rsidRPr="00095473" w14:paraId="534DB488" w14:textId="77777777" w:rsidTr="00F3579B">
        <w:trPr>
          <w:tblHeader/>
        </w:trPr>
        <w:tc>
          <w:tcPr>
            <w:tcW w:w="2294" w:type="pct"/>
          </w:tcPr>
          <w:p w14:paraId="7A3F0754" w14:textId="574054B8" w:rsidR="00D44C40" w:rsidRPr="009362BA" w:rsidRDefault="009362BA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  <w:lang w:bidi="th-TH"/>
              </w:rPr>
            </w:pPr>
            <w:r w:rsidRPr="009362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87" w:type="pct"/>
          </w:tcPr>
          <w:p w14:paraId="5F091953" w14:textId="4DCDD9B7" w:rsidR="00D44C40" w:rsidRPr="00095473" w:rsidRDefault="005B268A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7B1D7012" w14:textId="5B5DD61A" w:rsidR="00D44C40" w:rsidRPr="00095473" w:rsidRDefault="00336745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36" w:type="pct"/>
            <w:shd w:val="clear" w:color="auto" w:fill="auto"/>
          </w:tcPr>
          <w:p w14:paraId="33616A76" w14:textId="24E4D0AA" w:rsidR="00D44C40" w:rsidRPr="00095473" w:rsidRDefault="007F5381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1,343</w:t>
            </w:r>
          </w:p>
        </w:tc>
        <w:tc>
          <w:tcPr>
            <w:tcW w:w="697" w:type="pct"/>
            <w:shd w:val="clear" w:color="auto" w:fill="auto"/>
          </w:tcPr>
          <w:p w14:paraId="3B3DF786" w14:textId="033D9562" w:rsidR="00D44C40" w:rsidRPr="00095473" w:rsidRDefault="00336745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</w:tr>
    </w:tbl>
    <w:p w14:paraId="212BC426" w14:textId="728DD001" w:rsidR="00D3123E" w:rsidRPr="006739D3" w:rsidRDefault="00D3123E">
      <w:pPr>
        <w:rPr>
          <w:sz w:val="24"/>
          <w:szCs w:val="24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D44C40" w:rsidRPr="00095473" w14:paraId="300E6DE2" w14:textId="77777777" w:rsidTr="00C50BD2">
        <w:trPr>
          <w:tblHeader/>
        </w:trPr>
        <w:tc>
          <w:tcPr>
            <w:tcW w:w="2294" w:type="pct"/>
          </w:tcPr>
          <w:p w14:paraId="414C5BA7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687" w:type="pct"/>
          </w:tcPr>
          <w:p w14:paraId="2964DA9B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D2323FC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282C72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683E1091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C40" w:rsidRPr="00095473" w14:paraId="109BEC72" w14:textId="77777777" w:rsidTr="00C50BD2">
        <w:trPr>
          <w:tblHeader/>
        </w:trPr>
        <w:tc>
          <w:tcPr>
            <w:tcW w:w="2294" w:type="pct"/>
          </w:tcPr>
          <w:p w14:paraId="349A3D76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09547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87" w:type="pct"/>
          </w:tcPr>
          <w:p w14:paraId="1C34A0DA" w14:textId="7048E8D9" w:rsidR="00D44C40" w:rsidRPr="00095473" w:rsidRDefault="008413AA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A0B7B87" w14:textId="4491EFF8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158EA397" w14:textId="62B21FE3" w:rsidR="00D44C40" w:rsidRPr="00095473" w:rsidRDefault="007F5381" w:rsidP="00CD2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697" w:type="pct"/>
            <w:shd w:val="clear" w:color="auto" w:fill="auto"/>
          </w:tcPr>
          <w:p w14:paraId="1C269E84" w14:textId="34546AD1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D44C40" w:rsidRPr="00095473" w14:paraId="6545C2B1" w14:textId="77777777" w:rsidTr="00C50BD2">
        <w:trPr>
          <w:tblHeader/>
        </w:trPr>
        <w:tc>
          <w:tcPr>
            <w:tcW w:w="2294" w:type="pct"/>
          </w:tcPr>
          <w:p w14:paraId="48CA979F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547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บริษัทร่วมทางอ้อม</w:t>
            </w:r>
          </w:p>
        </w:tc>
        <w:tc>
          <w:tcPr>
            <w:tcW w:w="687" w:type="pct"/>
          </w:tcPr>
          <w:p w14:paraId="1F27902C" w14:textId="416BE742" w:rsidR="00D44C40" w:rsidRPr="00095473" w:rsidRDefault="00AF450A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686" w:type="pct"/>
            <w:shd w:val="clear" w:color="auto" w:fill="auto"/>
          </w:tcPr>
          <w:p w14:paraId="4BD2A08E" w14:textId="7864FE0F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pct"/>
            <w:shd w:val="clear" w:color="auto" w:fill="auto"/>
          </w:tcPr>
          <w:p w14:paraId="6A6646BE" w14:textId="1DA3E2FB" w:rsidR="00D44C40" w:rsidRPr="00095473" w:rsidRDefault="007F5381" w:rsidP="00CD2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70B4DB16" w14:textId="79A71EE4" w:rsidR="00D44C40" w:rsidRPr="00095473" w:rsidRDefault="0034747F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44C40" w:rsidRPr="00095473" w14:paraId="53369D9F" w14:textId="77777777" w:rsidTr="00C50BD2">
        <w:trPr>
          <w:tblHeader/>
        </w:trPr>
        <w:tc>
          <w:tcPr>
            <w:tcW w:w="2294" w:type="pct"/>
          </w:tcPr>
          <w:p w14:paraId="404AE920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687" w:type="pct"/>
          </w:tcPr>
          <w:p w14:paraId="14DE4EE3" w14:textId="37082404" w:rsidR="00D44C40" w:rsidRPr="00095473" w:rsidRDefault="00AF450A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F852146" w14:textId="12880288" w:rsidR="00D44C40" w:rsidRPr="00095473" w:rsidRDefault="00336745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36" w:type="pct"/>
            <w:shd w:val="clear" w:color="auto" w:fill="auto"/>
          </w:tcPr>
          <w:p w14:paraId="215A46DC" w14:textId="5F3F6BE9" w:rsidR="00D44C40" w:rsidRPr="00095473" w:rsidRDefault="007F5381" w:rsidP="00CD24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1F5D23E4" w14:textId="4FFC626A" w:rsidR="00D44C40" w:rsidRPr="00095473" w:rsidRDefault="00D44C40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44C40" w:rsidRPr="00095473" w14:paraId="3CFC4E02" w14:textId="77777777" w:rsidTr="00C50BD2">
        <w:trPr>
          <w:tblHeader/>
        </w:trPr>
        <w:tc>
          <w:tcPr>
            <w:tcW w:w="2294" w:type="pct"/>
            <w:vAlign w:val="center"/>
          </w:tcPr>
          <w:p w14:paraId="7149B4A6" w14:textId="02D302A0" w:rsidR="00D44C40" w:rsidRPr="00095473" w:rsidRDefault="00336745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87" w:type="pct"/>
          </w:tcPr>
          <w:p w14:paraId="33A446FB" w14:textId="11BE9F01" w:rsidR="00D44C40" w:rsidRPr="00095473" w:rsidRDefault="00AF450A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686" w:type="pct"/>
            <w:shd w:val="clear" w:color="auto" w:fill="auto"/>
          </w:tcPr>
          <w:p w14:paraId="4043DCA2" w14:textId="1EE10DED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636" w:type="pct"/>
            <w:shd w:val="clear" w:color="auto" w:fill="auto"/>
          </w:tcPr>
          <w:p w14:paraId="0673F757" w14:textId="627A726D" w:rsidR="00D44C40" w:rsidRPr="00095473" w:rsidRDefault="007F5381" w:rsidP="00CD2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697" w:type="pct"/>
            <w:shd w:val="clear" w:color="auto" w:fill="auto"/>
          </w:tcPr>
          <w:p w14:paraId="29E478D5" w14:textId="0680111F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</w:tr>
      <w:tr w:rsidR="00D44C40" w:rsidRPr="00E05218" w14:paraId="294B1223" w14:textId="77777777" w:rsidTr="006D0920">
        <w:trPr>
          <w:trHeight w:val="70"/>
          <w:tblHeader/>
        </w:trPr>
        <w:tc>
          <w:tcPr>
            <w:tcW w:w="2294" w:type="pct"/>
            <w:vAlign w:val="center"/>
          </w:tcPr>
          <w:p w14:paraId="6A2491FB" w14:textId="49BE02FD" w:rsidR="00D44C40" w:rsidRPr="00E05218" w:rsidRDefault="00D44C40" w:rsidP="00D44C40">
            <w:pPr>
              <w:pStyle w:val="block"/>
              <w:spacing w:after="0" w:line="240" w:lineRule="auto"/>
              <w:ind w:left="150" w:hanging="1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D44C40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D44C4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87" w:type="pct"/>
          </w:tcPr>
          <w:p w14:paraId="030E5AF8" w14:textId="36CE55BF" w:rsidR="00D44C40" w:rsidRPr="00E404CC" w:rsidRDefault="008413AA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09F80C5E" w14:textId="11C2E370" w:rsidR="00D44C40" w:rsidRPr="00E404CC" w:rsidRDefault="00D44C40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0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5963F97D" w14:textId="64F1FD8B" w:rsidR="00D44C40" w:rsidRPr="00E531FC" w:rsidRDefault="007F5381" w:rsidP="00CD24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97" w:type="pct"/>
            <w:shd w:val="clear" w:color="auto" w:fill="auto"/>
          </w:tcPr>
          <w:p w14:paraId="6ECF7F14" w14:textId="5DA4972E" w:rsidR="00D44C40" w:rsidRPr="00E404CC" w:rsidRDefault="002B0772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36745" w:rsidRPr="00336745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44C40" w:rsidRPr="00095473" w14:paraId="414346F1" w14:textId="77777777" w:rsidTr="00C50BD2">
        <w:trPr>
          <w:tblHeader/>
        </w:trPr>
        <w:tc>
          <w:tcPr>
            <w:tcW w:w="2294" w:type="pct"/>
            <w:vAlign w:val="center"/>
          </w:tcPr>
          <w:p w14:paraId="40038389" w14:textId="77777777" w:rsidR="00D44C40" w:rsidRPr="00E05218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lang w:bidi="th-TH"/>
              </w:rPr>
            </w:pPr>
            <w:r w:rsidRPr="00E05218">
              <w:rPr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87" w:type="pct"/>
          </w:tcPr>
          <w:p w14:paraId="61D9E8CC" w14:textId="773250E6" w:rsidR="00D44C40" w:rsidRPr="00095473" w:rsidRDefault="00AF450A" w:rsidP="00D44C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686" w:type="pct"/>
            <w:shd w:val="clear" w:color="auto" w:fill="auto"/>
          </w:tcPr>
          <w:p w14:paraId="7FC4C5A1" w14:textId="6540572B" w:rsidR="00D44C40" w:rsidRPr="00095473" w:rsidRDefault="00336745" w:rsidP="00D44C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636" w:type="pct"/>
            <w:shd w:val="clear" w:color="auto" w:fill="auto"/>
          </w:tcPr>
          <w:p w14:paraId="3ADEA46E" w14:textId="4994458D" w:rsidR="00D44C40" w:rsidRPr="00095473" w:rsidRDefault="007F5381" w:rsidP="00CD24B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697" w:type="pct"/>
            <w:shd w:val="clear" w:color="auto" w:fill="auto"/>
          </w:tcPr>
          <w:p w14:paraId="0A56DC04" w14:textId="59A63512" w:rsidR="00D44C40" w:rsidRPr="00095473" w:rsidRDefault="00336745" w:rsidP="00D44C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</w:tr>
    </w:tbl>
    <w:p w14:paraId="58CC33B2" w14:textId="77777777" w:rsidR="00A820B8" w:rsidRPr="006739D3" w:rsidRDefault="00A820B8">
      <w:pPr>
        <w:rPr>
          <w:sz w:val="24"/>
          <w:szCs w:val="24"/>
        </w:rPr>
      </w:pPr>
    </w:p>
    <w:tbl>
      <w:tblPr>
        <w:tblpPr w:leftFromText="180" w:rightFromText="180" w:vertAnchor="text" w:tblpX="450" w:tblpY="1"/>
        <w:tblOverlap w:val="never"/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9"/>
        <w:gridCol w:w="920"/>
        <w:gridCol w:w="901"/>
        <w:gridCol w:w="1259"/>
        <w:gridCol w:w="1080"/>
        <w:gridCol w:w="1170"/>
        <w:gridCol w:w="1127"/>
      </w:tblGrid>
      <w:tr w:rsidR="00F52996" w:rsidRPr="00095473" w14:paraId="7D275965" w14:textId="77777777" w:rsidTr="00576EC8">
        <w:trPr>
          <w:trHeight w:val="80"/>
          <w:tblHeader/>
        </w:trPr>
        <w:tc>
          <w:tcPr>
            <w:tcW w:w="1568" w:type="pct"/>
            <w:vAlign w:val="bottom"/>
          </w:tcPr>
          <w:p w14:paraId="6FFC49F0" w14:textId="3AB46CA0" w:rsidR="00F52996" w:rsidRPr="00095473" w:rsidRDefault="00F52996" w:rsidP="00E05218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8" w:type="pct"/>
            <w:gridSpan w:val="2"/>
          </w:tcPr>
          <w:p w14:paraId="3CAD6EAE" w14:textId="7B7A37B3" w:rsidR="00F52996" w:rsidRPr="00F52996" w:rsidRDefault="00F52996" w:rsidP="00E05218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5299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464" w:type="pct"/>
            <w:gridSpan w:val="4"/>
            <w:vAlign w:val="bottom"/>
          </w:tcPr>
          <w:p w14:paraId="647BD1AA" w14:textId="77777777" w:rsidR="00F52996" w:rsidRPr="00095473" w:rsidRDefault="00F52996" w:rsidP="00E052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6473B" w:rsidRPr="00095473" w14:paraId="79810F6D" w14:textId="77777777" w:rsidTr="00576EC8">
        <w:trPr>
          <w:trHeight w:val="60"/>
          <w:tblHeader/>
        </w:trPr>
        <w:tc>
          <w:tcPr>
            <w:tcW w:w="1568" w:type="pct"/>
            <w:vAlign w:val="bottom"/>
          </w:tcPr>
          <w:p w14:paraId="699D7472" w14:textId="77777777" w:rsidR="0016473B" w:rsidRPr="00095473" w:rsidRDefault="0016473B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9" w:type="pct"/>
          </w:tcPr>
          <w:p w14:paraId="578F422A" w14:textId="395233E6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336745" w:rsidRPr="00336745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479" w:type="pct"/>
          </w:tcPr>
          <w:p w14:paraId="20329994" w14:textId="42CE7139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D32F43" w:rsidRPr="00D32F43">
              <w:rPr>
                <w:sz w:val="28"/>
                <w:szCs w:val="28"/>
              </w:rPr>
              <w:t xml:space="preserve">30 </w:t>
            </w:r>
            <w:r w:rsidR="00D32F43" w:rsidRPr="00D32F43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69" w:type="pct"/>
          </w:tcPr>
          <w:p w14:paraId="503A7BA3" w14:textId="7919CEF8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336745" w:rsidRPr="00336745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574" w:type="pct"/>
            <w:vAlign w:val="bottom"/>
          </w:tcPr>
          <w:p w14:paraId="6EA5F0E2" w14:textId="16C648AD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2" w:type="pct"/>
            <w:vMerge w:val="restart"/>
            <w:vAlign w:val="bottom"/>
          </w:tcPr>
          <w:p w14:paraId="4FDECBB2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sz w:val="28"/>
                <w:szCs w:val="28"/>
              </w:rPr>
              <w:tab/>
            </w:r>
            <w:r w:rsidRPr="00095473">
              <w:rPr>
                <w:sz w:val="28"/>
                <w:szCs w:val="28"/>
                <w:cs/>
              </w:rPr>
              <w:t>ผลกระทบ</w:t>
            </w:r>
          </w:p>
          <w:p w14:paraId="5E42897C" w14:textId="20BEF88D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599" w:type="pct"/>
            <w:vAlign w:val="bottom"/>
          </w:tcPr>
          <w:p w14:paraId="39A13BD4" w14:textId="0FC852E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D32F43" w:rsidRPr="00D32F43">
              <w:rPr>
                <w:sz w:val="28"/>
                <w:szCs w:val="28"/>
              </w:rPr>
              <w:t xml:space="preserve">30 </w:t>
            </w:r>
            <w:r w:rsidR="00D32F43" w:rsidRPr="00D32F43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16473B" w:rsidRPr="00095473" w14:paraId="67BE0280" w14:textId="77777777" w:rsidTr="00576EC8">
        <w:trPr>
          <w:trHeight w:val="70"/>
          <w:tblHeader/>
        </w:trPr>
        <w:tc>
          <w:tcPr>
            <w:tcW w:w="1568" w:type="pct"/>
            <w:vAlign w:val="bottom"/>
          </w:tcPr>
          <w:p w14:paraId="29FF4200" w14:textId="77777777" w:rsidR="0016473B" w:rsidRPr="00095473" w:rsidRDefault="0016473B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9" w:type="pct"/>
          </w:tcPr>
          <w:p w14:paraId="4093BC89" w14:textId="669C20B2" w:rsidR="0016473B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2563</w:t>
            </w:r>
          </w:p>
        </w:tc>
        <w:tc>
          <w:tcPr>
            <w:tcW w:w="479" w:type="pct"/>
          </w:tcPr>
          <w:p w14:paraId="7EB4B8FF" w14:textId="0D2A16CB" w:rsidR="0016473B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2564</w:t>
            </w:r>
          </w:p>
        </w:tc>
        <w:tc>
          <w:tcPr>
            <w:tcW w:w="669" w:type="pct"/>
          </w:tcPr>
          <w:p w14:paraId="7629F7AF" w14:textId="3440D2C2" w:rsidR="0016473B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2563</w:t>
            </w:r>
          </w:p>
        </w:tc>
        <w:tc>
          <w:tcPr>
            <w:tcW w:w="574" w:type="pct"/>
          </w:tcPr>
          <w:p w14:paraId="430FE7E4" w14:textId="5F1F0081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2" w:type="pct"/>
            <w:vMerge/>
          </w:tcPr>
          <w:p w14:paraId="543FDE48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</w:tc>
        <w:tc>
          <w:tcPr>
            <w:tcW w:w="599" w:type="pct"/>
          </w:tcPr>
          <w:p w14:paraId="313F62CC" w14:textId="3F8772EA" w:rsidR="0016473B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2564</w:t>
            </w:r>
          </w:p>
        </w:tc>
      </w:tr>
      <w:tr w:rsidR="00C240AD" w:rsidRPr="00095473" w14:paraId="699BD021" w14:textId="77777777" w:rsidTr="00576EC8">
        <w:trPr>
          <w:trHeight w:val="80"/>
          <w:tblHeader/>
        </w:trPr>
        <w:tc>
          <w:tcPr>
            <w:tcW w:w="1568" w:type="pct"/>
            <w:vAlign w:val="bottom"/>
          </w:tcPr>
          <w:p w14:paraId="6739B983" w14:textId="144CA938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9547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68" w:type="pct"/>
            <w:gridSpan w:val="2"/>
          </w:tcPr>
          <w:p w14:paraId="2C8ECC9A" w14:textId="776E8AAB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4" w:type="pct"/>
            <w:gridSpan w:val="4"/>
            <w:vAlign w:val="bottom"/>
          </w:tcPr>
          <w:p w14:paraId="7D4C0D01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240AD" w:rsidRPr="00095473" w14:paraId="2E0FBE23" w14:textId="77777777" w:rsidTr="00576EC8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566C792F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บริษัท</w:t>
            </w:r>
            <w:r w:rsidRPr="00095473">
              <w:rPr>
                <w:rFonts w:hint="cs"/>
                <w:b/>
                <w:bCs/>
                <w:sz w:val="28"/>
                <w:szCs w:val="28"/>
                <w:cs/>
              </w:rPr>
              <w:t>ร่วม</w:t>
            </w:r>
            <w:r w:rsidRPr="00095473">
              <w:rPr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489" w:type="pct"/>
            <w:tcBorders>
              <w:bottom w:val="nil"/>
            </w:tcBorders>
          </w:tcPr>
          <w:p w14:paraId="6505C941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bottom w:val="nil"/>
            </w:tcBorders>
          </w:tcPr>
          <w:p w14:paraId="1A71F258" w14:textId="2B89EAE9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206ACD86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nil"/>
            </w:tcBorders>
          </w:tcPr>
          <w:p w14:paraId="3C5B3FF5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13B16F46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nil"/>
            </w:tcBorders>
          </w:tcPr>
          <w:p w14:paraId="19069F08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5B7177" w:rsidRPr="00095473" w14:paraId="11746C26" w14:textId="77777777" w:rsidTr="00AF450A">
        <w:tblPrEx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1568" w:type="pct"/>
          </w:tcPr>
          <w:p w14:paraId="2CFE2274" w14:textId="77777777" w:rsidR="005B7177" w:rsidRPr="00336745" w:rsidRDefault="005B7177" w:rsidP="0093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Impact Energy Asia Development Limited</w:t>
            </w:r>
          </w:p>
        </w:tc>
        <w:tc>
          <w:tcPr>
            <w:tcW w:w="489" w:type="pct"/>
            <w:tcBorders>
              <w:bottom w:val="nil"/>
            </w:tcBorders>
          </w:tcPr>
          <w:p w14:paraId="7FD93A1C" w14:textId="77777777" w:rsidR="005B7177" w:rsidRPr="00336745" w:rsidRDefault="005B7177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D983E30" w14:textId="74C4E22D" w:rsidR="005B7177" w:rsidRPr="00336745" w:rsidRDefault="00336745" w:rsidP="00257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6745">
              <w:rPr>
                <w:rFonts w:ascii="Angsana New" w:hAnsi="Angsana New"/>
                <w:sz w:val="28"/>
                <w:szCs w:val="28"/>
              </w:rPr>
              <w:t>4</w:t>
            </w:r>
            <w:r w:rsidR="005B7177" w:rsidRPr="003367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3674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479" w:type="pct"/>
            <w:tcBorders>
              <w:bottom w:val="nil"/>
            </w:tcBorders>
          </w:tcPr>
          <w:p w14:paraId="397B6EDC" w14:textId="77777777" w:rsidR="005B7177" w:rsidRPr="00336745" w:rsidRDefault="005B7177" w:rsidP="00257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C7C7889" w14:textId="432DBBF4" w:rsidR="005B7177" w:rsidRPr="00336745" w:rsidRDefault="00257B79" w:rsidP="00257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6745">
              <w:rPr>
                <w:rFonts w:ascii="Angsana New" w:hAnsi="Angsana New"/>
                <w:sz w:val="28"/>
                <w:szCs w:val="28"/>
              </w:rPr>
              <w:t>4</w:t>
            </w:r>
            <w:r w:rsidRPr="003367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3674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69" w:type="pct"/>
            <w:tcBorders>
              <w:bottom w:val="nil"/>
            </w:tcBorders>
            <w:vAlign w:val="bottom"/>
          </w:tcPr>
          <w:p w14:paraId="3E28E2AE" w14:textId="4494F07B" w:rsidR="005B7177" w:rsidRPr="00336745" w:rsidRDefault="00336745" w:rsidP="00AF45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rFonts w:hint="cs"/>
                <w:sz w:val="28"/>
                <w:szCs w:val="28"/>
              </w:rPr>
              <w:t>255</w:t>
            </w:r>
          </w:p>
        </w:tc>
        <w:tc>
          <w:tcPr>
            <w:tcW w:w="574" w:type="pct"/>
            <w:tcBorders>
              <w:bottom w:val="nil"/>
            </w:tcBorders>
            <w:vAlign w:val="bottom"/>
          </w:tcPr>
          <w:p w14:paraId="418D0EEB" w14:textId="73CDB724" w:rsidR="005B7177" w:rsidRPr="00336745" w:rsidRDefault="00AF450A" w:rsidP="00257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622" w:type="pct"/>
            <w:tcBorders>
              <w:bottom w:val="nil"/>
            </w:tcBorders>
            <w:vAlign w:val="bottom"/>
          </w:tcPr>
          <w:p w14:paraId="5B8221D0" w14:textId="1867F870" w:rsidR="005B7177" w:rsidRPr="00336745" w:rsidRDefault="00AF450A" w:rsidP="00AF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599" w:type="pct"/>
            <w:tcBorders>
              <w:bottom w:val="nil"/>
            </w:tcBorders>
            <w:vAlign w:val="bottom"/>
          </w:tcPr>
          <w:p w14:paraId="2A581D9A" w14:textId="7465E72D" w:rsidR="005B7177" w:rsidRPr="00336745" w:rsidRDefault="00AF450A" w:rsidP="00AF45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</w:t>
            </w:r>
          </w:p>
        </w:tc>
      </w:tr>
      <w:tr w:rsidR="005B7177" w:rsidRPr="00095473" w14:paraId="5F5039B3" w14:textId="77777777" w:rsidTr="00576EC8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1B90377A" w14:textId="77777777" w:rsidR="005B7177" w:rsidRPr="00095473" w:rsidRDefault="005B7177" w:rsidP="005B7177">
            <w:pPr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9" w:type="pct"/>
            <w:tcBorders>
              <w:top w:val="nil"/>
            </w:tcBorders>
          </w:tcPr>
          <w:p w14:paraId="60B42EBE" w14:textId="77777777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nil"/>
            </w:tcBorders>
          </w:tcPr>
          <w:p w14:paraId="06AD008A" w14:textId="5EEDB7E1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</w:tcBorders>
          </w:tcPr>
          <w:p w14:paraId="35FA70F8" w14:textId="466C0E76" w:rsidR="005B7177" w:rsidRPr="007C6666" w:rsidRDefault="00336745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336745">
              <w:rPr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574" w:type="pct"/>
            <w:tcBorders>
              <w:top w:val="nil"/>
            </w:tcBorders>
          </w:tcPr>
          <w:p w14:paraId="63CCB4D4" w14:textId="57452239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</w:tcBorders>
          </w:tcPr>
          <w:p w14:paraId="3F4227F2" w14:textId="2923A386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nil"/>
            </w:tcBorders>
          </w:tcPr>
          <w:p w14:paraId="68033D36" w14:textId="5D97327D" w:rsidR="005B7177" w:rsidRPr="007C6666" w:rsidRDefault="00AF450A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342</w:t>
            </w:r>
          </w:p>
        </w:tc>
      </w:tr>
      <w:tr w:rsidR="005B7177" w:rsidRPr="00095473" w14:paraId="114ABAE8" w14:textId="77777777" w:rsidTr="00576EC8">
        <w:tblPrEx>
          <w:tblLook w:val="04A0" w:firstRow="1" w:lastRow="0" w:firstColumn="1" w:lastColumn="0" w:noHBand="0" w:noVBand="1"/>
        </w:tblPrEx>
        <w:tc>
          <w:tcPr>
            <w:tcW w:w="1568" w:type="pct"/>
            <w:tcBorders>
              <w:bottom w:val="nil"/>
            </w:tcBorders>
          </w:tcPr>
          <w:p w14:paraId="378457E6" w14:textId="77777777" w:rsidR="005B7177" w:rsidRPr="00FB5B70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D44C40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FB5B70">
              <w:rPr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3C27640" w14:textId="3250D493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28"/>
                <w:szCs w:val="28"/>
              </w:rPr>
            </w:pPr>
            <w:r w:rsidRPr="00FB5B70">
              <w:rPr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489" w:type="pct"/>
            <w:tcBorders>
              <w:bottom w:val="nil"/>
            </w:tcBorders>
          </w:tcPr>
          <w:p w14:paraId="64544F38" w14:textId="77777777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bottom w:val="nil"/>
            </w:tcBorders>
          </w:tcPr>
          <w:p w14:paraId="763F3024" w14:textId="7B722076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  <w:vAlign w:val="bottom"/>
          </w:tcPr>
          <w:p w14:paraId="1BB3C90E" w14:textId="77777777" w:rsidR="005B7177" w:rsidRPr="007C6666" w:rsidRDefault="005B7177" w:rsidP="005B71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</w:p>
          <w:p w14:paraId="7126CC70" w14:textId="5228E4D5" w:rsidR="005B7177" w:rsidRPr="007C6666" w:rsidRDefault="005B7177" w:rsidP="005B71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7C6666">
              <w:rPr>
                <w:sz w:val="28"/>
                <w:szCs w:val="28"/>
                <w:cs/>
              </w:rPr>
              <w:t>(</w:t>
            </w:r>
            <w:r w:rsidR="00336745" w:rsidRPr="00336745">
              <w:rPr>
                <w:sz w:val="28"/>
                <w:szCs w:val="28"/>
              </w:rPr>
              <w:t>7</w:t>
            </w:r>
            <w:r w:rsidRPr="007C6666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74" w:type="pct"/>
            <w:tcBorders>
              <w:bottom w:val="nil"/>
            </w:tcBorders>
            <w:vAlign w:val="bottom"/>
          </w:tcPr>
          <w:p w14:paraId="787DCC29" w14:textId="77777777" w:rsidR="005B7177" w:rsidRPr="007C6666" w:rsidRDefault="005B7177" w:rsidP="00E2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nil"/>
            </w:tcBorders>
            <w:vAlign w:val="bottom"/>
          </w:tcPr>
          <w:p w14:paraId="0D0E3B42" w14:textId="77777777" w:rsidR="005B7177" w:rsidRPr="007C6666" w:rsidRDefault="005B7177" w:rsidP="00E2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nil"/>
            </w:tcBorders>
            <w:vAlign w:val="bottom"/>
          </w:tcPr>
          <w:p w14:paraId="7603F7EA" w14:textId="484DFB28" w:rsidR="005B7177" w:rsidRPr="007C6666" w:rsidRDefault="00AF450A" w:rsidP="009760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5B7177" w:rsidRPr="00095473" w14:paraId="49C1111E" w14:textId="77777777" w:rsidTr="00576EC8">
        <w:tblPrEx>
          <w:tblLook w:val="04A0" w:firstRow="1" w:lastRow="0" w:firstColumn="1" w:lastColumn="0" w:noHBand="0" w:noVBand="1"/>
        </w:tblPrEx>
        <w:tc>
          <w:tcPr>
            <w:tcW w:w="1568" w:type="pct"/>
            <w:tcBorders>
              <w:bottom w:val="nil"/>
            </w:tcBorders>
          </w:tcPr>
          <w:p w14:paraId="7AF10329" w14:textId="200DADF9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89" w:type="pct"/>
            <w:tcBorders>
              <w:bottom w:val="nil"/>
            </w:tcBorders>
          </w:tcPr>
          <w:p w14:paraId="0F649FA9" w14:textId="77777777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bottom w:val="nil"/>
            </w:tcBorders>
          </w:tcPr>
          <w:p w14:paraId="0B133488" w14:textId="116FF708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7AD309F6" w14:textId="556B55FD" w:rsidR="005B7177" w:rsidRPr="007C6666" w:rsidRDefault="00336745" w:rsidP="005B717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336745">
              <w:rPr>
                <w:b/>
                <w:bCs/>
                <w:sz w:val="28"/>
                <w:szCs w:val="28"/>
              </w:rPr>
              <w:t>248</w:t>
            </w:r>
          </w:p>
        </w:tc>
        <w:tc>
          <w:tcPr>
            <w:tcW w:w="574" w:type="pct"/>
            <w:tcBorders>
              <w:bottom w:val="nil"/>
            </w:tcBorders>
          </w:tcPr>
          <w:p w14:paraId="0D322A4A" w14:textId="77777777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588D1F8A" w14:textId="77777777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nil"/>
            </w:tcBorders>
          </w:tcPr>
          <w:p w14:paraId="38FFD5FD" w14:textId="61890045" w:rsidR="005B7177" w:rsidRPr="007C6666" w:rsidRDefault="00AF450A" w:rsidP="005B717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333</w:t>
            </w:r>
          </w:p>
        </w:tc>
      </w:tr>
    </w:tbl>
    <w:p w14:paraId="68183267" w14:textId="4CFEB746" w:rsidR="00F52996" w:rsidRDefault="00F52996">
      <w:pPr>
        <w:framePr w:hSpace="180" w:wrap="around" w:vAnchor="text" w:hAnchor="text" w:x="450" w:y="1"/>
        <w:suppressOverlap/>
      </w:pPr>
    </w:p>
    <w:p w14:paraId="0D15BB6B" w14:textId="351F3A48" w:rsidR="00F52996" w:rsidRDefault="00F5299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1260"/>
        <w:gridCol w:w="1080"/>
        <w:gridCol w:w="1170"/>
        <w:gridCol w:w="1080"/>
      </w:tblGrid>
      <w:tr w:rsidR="00C240AD" w:rsidRPr="00095473" w14:paraId="174CB588" w14:textId="77777777" w:rsidTr="00C020C5">
        <w:trPr>
          <w:trHeight w:val="80"/>
          <w:tblHeader/>
        </w:trPr>
        <w:tc>
          <w:tcPr>
            <w:tcW w:w="2970" w:type="dxa"/>
            <w:vAlign w:val="bottom"/>
          </w:tcPr>
          <w:p w14:paraId="7B74CA49" w14:textId="77777777" w:rsidR="00C240AD" w:rsidRPr="00095473" w:rsidRDefault="00C240AD" w:rsidP="0068058A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A813AF8" w14:textId="77777777" w:rsidR="00C240AD" w:rsidRPr="00F52996" w:rsidRDefault="00C240AD" w:rsidP="0068058A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5299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4590" w:type="dxa"/>
            <w:gridSpan w:val="4"/>
          </w:tcPr>
          <w:p w14:paraId="5AC01E06" w14:textId="36B34EE1" w:rsidR="00C240AD" w:rsidRPr="00095473" w:rsidRDefault="00C240AD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เฉพาะ</w:t>
            </w:r>
            <w:r w:rsidR="00977844">
              <w:rPr>
                <w:rFonts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16473B" w:rsidRPr="00095473" w14:paraId="52D29379" w14:textId="77777777" w:rsidTr="005A5083">
        <w:trPr>
          <w:trHeight w:val="296"/>
          <w:tblHeader/>
        </w:trPr>
        <w:tc>
          <w:tcPr>
            <w:tcW w:w="2970" w:type="dxa"/>
            <w:vAlign w:val="bottom"/>
          </w:tcPr>
          <w:p w14:paraId="74DCE4B7" w14:textId="77777777" w:rsidR="0016473B" w:rsidRPr="00095473" w:rsidRDefault="0016473B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3F372A" w14:textId="7651EB84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336745" w:rsidRPr="00336745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69343BAB" w14:textId="6674E619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D32F43" w:rsidRPr="00D32F43">
              <w:rPr>
                <w:sz w:val="28"/>
                <w:szCs w:val="28"/>
              </w:rPr>
              <w:t xml:space="preserve">30 </w:t>
            </w:r>
            <w:r w:rsidR="00D32F43" w:rsidRPr="00D32F43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</w:tcPr>
          <w:p w14:paraId="13E2012A" w14:textId="18263FF3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336745" w:rsidRPr="00336745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0536D44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7B93AEB4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sz w:val="28"/>
                <w:szCs w:val="28"/>
              </w:rPr>
              <w:tab/>
            </w:r>
            <w:r w:rsidRPr="00095473">
              <w:rPr>
                <w:sz w:val="28"/>
                <w:szCs w:val="28"/>
                <w:cs/>
              </w:rPr>
              <w:t>ผลกระทบ</w:t>
            </w:r>
          </w:p>
          <w:p w14:paraId="6BA229E5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vAlign w:val="bottom"/>
          </w:tcPr>
          <w:p w14:paraId="472E35CB" w14:textId="45EFBD43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D32F43" w:rsidRPr="00D32F43">
              <w:rPr>
                <w:sz w:val="28"/>
                <w:szCs w:val="28"/>
              </w:rPr>
              <w:t xml:space="preserve">30 </w:t>
            </w:r>
            <w:r w:rsidR="00D32F43" w:rsidRPr="00D32F43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16473B" w:rsidRPr="00095473" w14:paraId="40F6A0F8" w14:textId="77777777" w:rsidTr="00C020C5">
        <w:trPr>
          <w:trHeight w:val="156"/>
          <w:tblHeader/>
        </w:trPr>
        <w:tc>
          <w:tcPr>
            <w:tcW w:w="2970" w:type="dxa"/>
            <w:vAlign w:val="bottom"/>
          </w:tcPr>
          <w:p w14:paraId="737063EB" w14:textId="77777777" w:rsidR="0016473B" w:rsidRPr="00095473" w:rsidRDefault="0016473B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9B61BD8" w14:textId="0375814E" w:rsidR="0016473B" w:rsidRPr="00095473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1A56EF7C" w14:textId="49756F02" w:rsidR="0016473B" w:rsidRPr="00095473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42E1C80" w14:textId="14B175F8" w:rsidR="0016473B" w:rsidRPr="00095473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336745">
              <w:rPr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480813AC" w14:textId="5A9F3F7F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Merge/>
          </w:tcPr>
          <w:p w14:paraId="78E777A9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2E687DA" w14:textId="73D77546" w:rsidR="0016473B" w:rsidRPr="00095473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336745">
              <w:rPr>
                <w:sz w:val="28"/>
                <w:szCs w:val="28"/>
              </w:rPr>
              <w:t>2564</w:t>
            </w:r>
          </w:p>
        </w:tc>
      </w:tr>
      <w:tr w:rsidR="00796320" w:rsidRPr="00095473" w14:paraId="2CCAFA32" w14:textId="77777777" w:rsidTr="008E25B5">
        <w:trPr>
          <w:trHeight w:val="80"/>
          <w:tblHeader/>
        </w:trPr>
        <w:tc>
          <w:tcPr>
            <w:tcW w:w="2970" w:type="dxa"/>
            <w:vAlign w:val="bottom"/>
          </w:tcPr>
          <w:p w14:paraId="508A1DB7" w14:textId="77777777" w:rsidR="00796320" w:rsidRPr="00095473" w:rsidRDefault="0079632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9547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00" w:type="dxa"/>
            <w:gridSpan w:val="2"/>
          </w:tcPr>
          <w:p w14:paraId="5DA2C43B" w14:textId="77777777" w:rsidR="00796320" w:rsidRPr="00095473" w:rsidRDefault="0079632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590" w:type="dxa"/>
            <w:gridSpan w:val="4"/>
          </w:tcPr>
          <w:p w14:paraId="1531A671" w14:textId="77777777" w:rsidR="00796320" w:rsidRPr="00095473" w:rsidRDefault="0079632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B5B70" w:rsidRPr="00095473" w14:paraId="098B53BC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1ED0C09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DF36DC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EC6D064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C359B85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BF54A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DE5A9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04CB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5B70" w:rsidRPr="00095473" w14:paraId="77EB10B9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41180B91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900" w:type="dxa"/>
          </w:tcPr>
          <w:p w14:paraId="5280A353" w14:textId="11619DAE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4</w:t>
            </w:r>
            <w:r w:rsidR="00FB5B70" w:rsidRPr="00095473">
              <w:rPr>
                <w:sz w:val="28"/>
                <w:szCs w:val="28"/>
                <w:cs/>
              </w:rPr>
              <w:t>.</w:t>
            </w:r>
            <w:r w:rsidRPr="00336745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2C068557" w14:textId="2288203A" w:rsidR="00FB5B70" w:rsidRPr="00095473" w:rsidRDefault="00BB6E4F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1361A73" w14:textId="3D37FC16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rFonts w:hint="cs"/>
                <w:sz w:val="28"/>
                <w:szCs w:val="28"/>
              </w:rPr>
              <w:t>645</w:t>
            </w:r>
          </w:p>
        </w:tc>
        <w:tc>
          <w:tcPr>
            <w:tcW w:w="1080" w:type="dxa"/>
          </w:tcPr>
          <w:p w14:paraId="63A157F6" w14:textId="7DEF11EF" w:rsidR="00FB5B70" w:rsidRPr="00095473" w:rsidRDefault="00BB6E4F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645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3FB85C52" w14:textId="21023BB7" w:rsidR="00FB5B70" w:rsidRPr="00095473" w:rsidRDefault="00BB6E4F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EBA9B78" w14:textId="2947F4F3" w:rsidR="00FB5B70" w:rsidRPr="00095473" w:rsidRDefault="00BB6E4F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</w:tr>
      <w:tr w:rsidR="00FB5B70" w:rsidRPr="00095473" w14:paraId="04BECB0E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68D6A2C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900" w:type="dxa"/>
          </w:tcPr>
          <w:p w14:paraId="0D2F0E8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14DE66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48DCE1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F2766A6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599CD8A" w14:textId="77777777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86EFBC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5B70" w:rsidRPr="00095473" w14:paraId="211A8975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26809AE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</w:rPr>
              <w:t>Nido Petroleum Pty</w:t>
            </w:r>
            <w:r w:rsidRPr="00095473">
              <w:rPr>
                <w:sz w:val="28"/>
                <w:szCs w:val="28"/>
                <w:cs/>
              </w:rPr>
              <w:t xml:space="preserve">. </w:t>
            </w:r>
            <w:r w:rsidRPr="00095473">
              <w:rPr>
                <w:sz w:val="28"/>
                <w:szCs w:val="28"/>
              </w:rPr>
              <w:t>Ltd</w:t>
            </w:r>
            <w:r w:rsidRPr="0009547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900" w:type="dxa"/>
          </w:tcPr>
          <w:p w14:paraId="2EC42A79" w14:textId="6486397F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rFonts w:hint="cs"/>
                <w:sz w:val="28"/>
                <w:szCs w:val="28"/>
              </w:rPr>
              <w:t>0</w:t>
            </w:r>
            <w:r w:rsidR="00FB5B70">
              <w:rPr>
                <w:rFonts w:hint="cs"/>
                <w:sz w:val="28"/>
                <w:szCs w:val="28"/>
                <w:cs/>
              </w:rPr>
              <w:t>.</w:t>
            </w:r>
            <w:r w:rsidRPr="00336745">
              <w:rPr>
                <w:rFonts w:hint="cs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369E3C86" w14:textId="3759AAC0" w:rsidR="00FB5B70" w:rsidRPr="00095473" w:rsidRDefault="00BB6E4F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F84AEFA" w14:textId="6944FDB0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1</w:t>
            </w:r>
            <w:r w:rsidR="00C020C5">
              <w:rPr>
                <w:sz w:val="28"/>
                <w:szCs w:val="28"/>
              </w:rPr>
              <w:t>,</w:t>
            </w:r>
            <w:r w:rsidRPr="00336745">
              <w:rPr>
                <w:sz w:val="28"/>
                <w:szCs w:val="28"/>
              </w:rPr>
              <w:t>105</w:t>
            </w:r>
          </w:p>
        </w:tc>
        <w:tc>
          <w:tcPr>
            <w:tcW w:w="1080" w:type="dxa"/>
          </w:tcPr>
          <w:p w14:paraId="5039A5E7" w14:textId="6B42E432" w:rsidR="00FB5B70" w:rsidRPr="00095473" w:rsidRDefault="00BB6E4F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E9E7D23" w14:textId="572679EC" w:rsidR="00FB5B70" w:rsidRPr="00095473" w:rsidRDefault="008D037F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13388F9" w14:textId="0D2439DB" w:rsidR="00FB5B70" w:rsidRPr="00095473" w:rsidRDefault="008D037F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1,103</w:t>
            </w:r>
          </w:p>
        </w:tc>
      </w:tr>
      <w:tr w:rsidR="00FB5B70" w:rsidRPr="00095473" w14:paraId="00CAFA15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12180E8B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</w:rPr>
              <w:t>BCPR Pte</w:t>
            </w:r>
            <w:r w:rsidRPr="00095473">
              <w:rPr>
                <w:sz w:val="28"/>
                <w:szCs w:val="28"/>
                <w:cs/>
              </w:rPr>
              <w:t xml:space="preserve">. </w:t>
            </w:r>
            <w:r w:rsidRPr="00095473">
              <w:rPr>
                <w:sz w:val="28"/>
                <w:szCs w:val="28"/>
              </w:rPr>
              <w:t>Ltd</w:t>
            </w:r>
            <w:r w:rsidRPr="0009547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900" w:type="dxa"/>
          </w:tcPr>
          <w:p w14:paraId="3FF2B773" w14:textId="1B7CC3F1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rFonts w:hint="cs"/>
                <w:sz w:val="28"/>
                <w:szCs w:val="28"/>
              </w:rPr>
              <w:t>4</w:t>
            </w:r>
            <w:r w:rsidR="00FB5B70">
              <w:rPr>
                <w:rFonts w:hint="cs"/>
                <w:sz w:val="28"/>
                <w:szCs w:val="28"/>
                <w:cs/>
              </w:rPr>
              <w:t>.</w:t>
            </w:r>
            <w:r w:rsidRPr="00336745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5D747F28" w14:textId="616EEA1F" w:rsidR="00FB5B70" w:rsidRPr="00095473" w:rsidRDefault="00BB6E4F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593F0D34" w14:textId="158C4668" w:rsidR="00FB5B70" w:rsidRPr="00095473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3</w:t>
            </w:r>
            <w:r w:rsidR="00C020C5">
              <w:rPr>
                <w:sz w:val="28"/>
                <w:szCs w:val="28"/>
              </w:rPr>
              <w:t>,</w:t>
            </w:r>
            <w:r w:rsidRPr="00336745">
              <w:rPr>
                <w:sz w:val="28"/>
                <w:szCs w:val="28"/>
              </w:rPr>
              <w:t>189</w:t>
            </w:r>
          </w:p>
        </w:tc>
        <w:tc>
          <w:tcPr>
            <w:tcW w:w="1080" w:type="dxa"/>
          </w:tcPr>
          <w:p w14:paraId="62EA5E67" w14:textId="4C901791" w:rsidR="00FB5B70" w:rsidRPr="00095473" w:rsidRDefault="00BB6E4F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4347F71" w14:textId="0E2640E0" w:rsidR="00FB5B70" w:rsidRPr="00095473" w:rsidRDefault="008D037F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1080" w:type="dxa"/>
          </w:tcPr>
          <w:p w14:paraId="7D09ECB6" w14:textId="04193F03" w:rsidR="00FB5B70" w:rsidRPr="00095473" w:rsidRDefault="008D037F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3,410</w:t>
            </w:r>
          </w:p>
        </w:tc>
      </w:tr>
      <w:tr w:rsidR="00FB5B70" w:rsidRPr="00095473" w14:paraId="4E30566A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5E8A3C4" w14:textId="77777777" w:rsidR="00FB5B70" w:rsidRPr="00095473" w:rsidRDefault="00FB5B70" w:rsidP="00FB5B70">
            <w:pPr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8DF4928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65649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290570" w14:textId="42654FBE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336745">
              <w:rPr>
                <w:b/>
                <w:bCs/>
                <w:sz w:val="28"/>
                <w:szCs w:val="28"/>
              </w:rPr>
              <w:t>4</w:t>
            </w:r>
            <w:r w:rsidR="00C020C5">
              <w:rPr>
                <w:b/>
                <w:bCs/>
                <w:sz w:val="28"/>
                <w:szCs w:val="28"/>
              </w:rPr>
              <w:t>,</w:t>
            </w:r>
            <w:r w:rsidRPr="00336745">
              <w:rPr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1080" w:type="dxa"/>
          </w:tcPr>
          <w:p w14:paraId="17C26824" w14:textId="3FBCEE62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21E760" w14:textId="6BF8B822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B60D7D" w14:textId="19224D89" w:rsidR="00FB5B70" w:rsidRPr="00473E21" w:rsidRDefault="008D037F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73E21">
              <w:rPr>
                <w:b/>
                <w:bCs/>
                <w:sz w:val="28"/>
                <w:szCs w:val="28"/>
              </w:rPr>
              <w:t>4,513</w:t>
            </w:r>
          </w:p>
        </w:tc>
      </w:tr>
      <w:tr w:rsidR="00C020C5" w:rsidRPr="00095473" w14:paraId="7B3082C5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17818C1E" w14:textId="6F8330BB" w:rsidR="00C020C5" w:rsidRPr="00C020C5" w:rsidRDefault="00C020C5" w:rsidP="00C020C5">
            <w:pPr>
              <w:tabs>
                <w:tab w:val="clear" w:pos="227"/>
                <w:tab w:val="left" w:pos="340"/>
              </w:tabs>
              <w:ind w:left="340" w:hanging="340"/>
              <w:rPr>
                <w:sz w:val="28"/>
                <w:szCs w:val="28"/>
                <w:cs/>
              </w:rPr>
            </w:pPr>
            <w:r w:rsidRPr="00C020C5">
              <w:rPr>
                <w:rFonts w:hint="cs"/>
                <w:i/>
                <w:iCs/>
                <w:sz w:val="28"/>
                <w:szCs w:val="28"/>
                <w:cs/>
              </w:rPr>
              <w:t>หัก</w:t>
            </w:r>
            <w:r w:rsidRPr="00C020C5">
              <w:rPr>
                <w:rFonts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0" w:type="dxa"/>
          </w:tcPr>
          <w:p w14:paraId="5FE917AA" w14:textId="77777777" w:rsidR="00C020C5" w:rsidRPr="00095473" w:rsidRDefault="00C020C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C3DBA84" w14:textId="77777777" w:rsidR="00C020C5" w:rsidRPr="00095473" w:rsidRDefault="00C020C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2900B1" w14:textId="3071FF92" w:rsidR="00C020C5" w:rsidRPr="00C020C5" w:rsidRDefault="00C020C5" w:rsidP="00C0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C020C5">
              <w:rPr>
                <w:sz w:val="28"/>
                <w:szCs w:val="28"/>
                <w:cs/>
              </w:rPr>
              <w:t>(</w:t>
            </w:r>
            <w:r w:rsidR="00336745" w:rsidRPr="00336745">
              <w:rPr>
                <w:sz w:val="28"/>
                <w:szCs w:val="28"/>
              </w:rPr>
              <w:t>551</w:t>
            </w:r>
            <w:r w:rsidRPr="00C020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B0C5C9E" w14:textId="2C9B9428" w:rsidR="00C020C5" w:rsidRPr="00095473" w:rsidRDefault="00C020C5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49FCD4" w14:textId="77777777" w:rsidR="00C020C5" w:rsidRPr="00095473" w:rsidRDefault="00C020C5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752C48" w14:textId="17321321" w:rsidR="00C020C5" w:rsidRPr="0084441E" w:rsidRDefault="00BB6E4F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sz w:val="28"/>
                <w:szCs w:val="28"/>
              </w:rPr>
            </w:pPr>
            <w:r w:rsidRPr="0084441E">
              <w:rPr>
                <w:sz w:val="28"/>
                <w:szCs w:val="28"/>
                <w:cs/>
              </w:rPr>
              <w:t>-</w:t>
            </w:r>
          </w:p>
        </w:tc>
      </w:tr>
      <w:tr w:rsidR="00C020C5" w:rsidRPr="00095473" w14:paraId="690F645A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732154D0" w14:textId="77777777" w:rsidR="00234780" w:rsidRDefault="00C020C5" w:rsidP="00C0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50"/>
              <w:rPr>
                <w:sz w:val="28"/>
                <w:szCs w:val="28"/>
              </w:rPr>
            </w:pPr>
            <w:r w:rsidRPr="00D44C40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FB5B70">
              <w:rPr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0B2C14E3" w14:textId="2A0DEBF1" w:rsidR="00C020C5" w:rsidRPr="00095473" w:rsidRDefault="00C020C5" w:rsidP="0023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firstLine="96"/>
              <w:rPr>
                <w:sz w:val="28"/>
                <w:szCs w:val="28"/>
              </w:rPr>
            </w:pPr>
            <w:r w:rsidRPr="00FB5B70">
              <w:rPr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900" w:type="dxa"/>
          </w:tcPr>
          <w:p w14:paraId="79425334" w14:textId="1A6E0E6C" w:rsidR="00C020C5" w:rsidRPr="00C020C5" w:rsidRDefault="00C020C5" w:rsidP="00C0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07EE8F5" w14:textId="77777777" w:rsidR="00C020C5" w:rsidRPr="00095473" w:rsidRDefault="00C020C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FBBA43F" w14:textId="77777777" w:rsidR="00C020C5" w:rsidRDefault="00C020C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  <w:p w14:paraId="7C98C2ED" w14:textId="208E54F6" w:rsidR="00C020C5" w:rsidRPr="00095473" w:rsidRDefault="00C020C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336745" w:rsidRPr="0033674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336745" w:rsidRPr="00336745">
              <w:rPr>
                <w:sz w:val="28"/>
                <w:szCs w:val="28"/>
              </w:rPr>
              <w:t>355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B7AF2BA" w14:textId="4CC53DA4" w:rsidR="00C020C5" w:rsidRPr="00095473" w:rsidRDefault="00C020C5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6BE85BE" w14:textId="77777777" w:rsidR="00C020C5" w:rsidRPr="00095473" w:rsidRDefault="00C020C5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F8A2EFD" w14:textId="77777777" w:rsidR="00C020C5" w:rsidRDefault="00C020C5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sz w:val="28"/>
                <w:szCs w:val="28"/>
              </w:rPr>
            </w:pPr>
          </w:p>
          <w:p w14:paraId="4392929D" w14:textId="4CEFA6B5" w:rsidR="00457AE1" w:rsidRPr="00545FD1" w:rsidRDefault="002C0C84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2,745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FB5B70" w:rsidRPr="00095473" w14:paraId="0337E2E4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E89D04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808DA4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6AA1055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5417E79" w14:textId="38635F26" w:rsidR="00FB5B70" w:rsidRPr="00095473" w:rsidRDefault="00336745" w:rsidP="00FB5B7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336745">
              <w:rPr>
                <w:b/>
                <w:bCs/>
                <w:sz w:val="28"/>
                <w:szCs w:val="28"/>
              </w:rPr>
              <w:t>1</w:t>
            </w:r>
            <w:r w:rsidR="00FB5B70" w:rsidRPr="00545FD1">
              <w:rPr>
                <w:b/>
                <w:bCs/>
                <w:sz w:val="28"/>
                <w:szCs w:val="28"/>
              </w:rPr>
              <w:t>,</w:t>
            </w:r>
            <w:r w:rsidRPr="00336745">
              <w:rPr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1080" w:type="dxa"/>
          </w:tcPr>
          <w:p w14:paraId="5C9DA985" w14:textId="77777777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7D2AAF" w14:textId="77777777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DB4D79" w14:textId="37C17343" w:rsidR="00FB5B70" w:rsidRPr="00473E21" w:rsidRDefault="002C0C84" w:rsidP="00473E2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73E21">
              <w:rPr>
                <w:b/>
                <w:bCs/>
                <w:sz w:val="28"/>
                <w:szCs w:val="28"/>
              </w:rPr>
              <w:t>1,768</w:t>
            </w:r>
          </w:p>
        </w:tc>
      </w:tr>
    </w:tbl>
    <w:p w14:paraId="5D1A37A5" w14:textId="4A09BA29" w:rsidR="00220256" w:rsidRPr="006739D3" w:rsidRDefault="00220256">
      <w:pPr>
        <w:rPr>
          <w:sz w:val="24"/>
          <w:szCs w:val="24"/>
        </w:rPr>
      </w:pPr>
    </w:p>
    <w:tbl>
      <w:tblPr>
        <w:tblW w:w="919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64"/>
        <w:gridCol w:w="1284"/>
      </w:tblGrid>
      <w:tr w:rsidR="002371E1" w:rsidRPr="007A1352" w14:paraId="396117FC" w14:textId="77777777" w:rsidTr="002371E1">
        <w:trPr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320CE1D4" w14:textId="2F153EE2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1370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615A1F" w14:textId="06311E23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840282" w14:textId="255DE30F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371E1" w:rsidRPr="007A1352" w14:paraId="0777F35E" w14:textId="77777777" w:rsidTr="00447893">
        <w:trPr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05769BEA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2482671" w14:textId="2D69146B" w:rsidR="002371E1" w:rsidRDefault="00D32F43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t>30</w:t>
            </w:r>
            <w:r w:rsidRPr="00533970">
              <w:rPr>
                <w:cs/>
              </w:rPr>
              <w:t xml:space="preserve"> มิถุนายน</w:t>
            </w: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4F78D01" w14:textId="253416FB" w:rsidR="002371E1" w:rsidRPr="007A1352" w:rsidRDefault="00336745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36745">
              <w:t>31</w:t>
            </w:r>
            <w:r w:rsidR="002371E1" w:rsidRPr="007A1352">
              <w:rPr>
                <w:cs/>
              </w:rPr>
              <w:t xml:space="preserve"> ธันวาคม</w:t>
            </w:r>
          </w:p>
        </w:tc>
        <w:tc>
          <w:tcPr>
            <w:tcW w:w="63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E90B91" w14:textId="2030F56A" w:rsidR="002371E1" w:rsidRDefault="00D32F43" w:rsidP="00D3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</w:pPr>
            <w:r w:rsidRPr="00D32F43">
              <w:t xml:space="preserve">30 </w:t>
            </w:r>
            <w:r w:rsidRPr="00D32F43">
              <w:rPr>
                <w:cs/>
              </w:rPr>
              <w:t>มิถุนายน</w:t>
            </w:r>
          </w:p>
        </w:tc>
        <w:tc>
          <w:tcPr>
            <w:tcW w:w="6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6DC052" w14:textId="0AD289C1" w:rsidR="002371E1" w:rsidRPr="007A1352" w:rsidRDefault="00336745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36745">
              <w:t>31</w:t>
            </w:r>
            <w:r w:rsidR="002371E1" w:rsidRPr="007A1352">
              <w:rPr>
                <w:cs/>
              </w:rPr>
              <w:t xml:space="preserve"> ธันวาคม</w:t>
            </w:r>
          </w:p>
        </w:tc>
      </w:tr>
      <w:tr w:rsidR="00576EC8" w:rsidRPr="007A1352" w14:paraId="3905A349" w14:textId="77777777" w:rsidTr="00576EC8">
        <w:trPr>
          <w:trHeight w:val="64"/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5CE1E175" w14:textId="77777777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932735" w14:textId="24829D6B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541711" w14:textId="77415276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rPr>
                <w:rFonts w:hint="cs"/>
              </w:rPr>
              <w:t>256</w:t>
            </w:r>
            <w:r w:rsidRPr="00336745">
              <w:t>3</w:t>
            </w:r>
          </w:p>
        </w:tc>
        <w:tc>
          <w:tcPr>
            <w:tcW w:w="63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058F7D" w14:textId="0CDFFAD7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5E7D9B" w14:textId="25675069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rPr>
                <w:rFonts w:hint="cs"/>
              </w:rPr>
              <w:t>256</w:t>
            </w:r>
            <w:r w:rsidRPr="00336745">
              <w:t>3</w:t>
            </w:r>
          </w:p>
        </w:tc>
      </w:tr>
      <w:tr w:rsidR="002371E1" w:rsidRPr="007A1352" w14:paraId="3A1BD48D" w14:textId="77777777" w:rsidTr="00447893">
        <w:trPr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28560AA7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70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E36810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7A1352">
              <w:rPr>
                <w:i/>
                <w:iCs/>
                <w:cs/>
              </w:rPr>
              <w:t>(ล้านบาท)</w:t>
            </w:r>
          </w:p>
        </w:tc>
      </w:tr>
      <w:tr w:rsidR="002371E1" w:rsidRPr="007A1352" w14:paraId="47428E37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8B5FB8A" w14:textId="77777777" w:rsidR="002371E1" w:rsidRPr="0016473B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16473B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87FC090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85" w:type="pct"/>
            <w:shd w:val="clear" w:color="auto" w:fill="auto"/>
          </w:tcPr>
          <w:p w14:paraId="380B2F93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33" w:type="pct"/>
            <w:shd w:val="clear" w:color="auto" w:fill="auto"/>
          </w:tcPr>
          <w:p w14:paraId="202CFD63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98" w:type="pct"/>
            <w:shd w:val="clear" w:color="auto" w:fill="auto"/>
          </w:tcPr>
          <w:p w14:paraId="7901706A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2371E1" w:rsidRPr="007A1352" w14:paraId="689E75A8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F56A99F" w14:textId="77777777" w:rsidR="002371E1" w:rsidRPr="0016473B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cs/>
              </w:rPr>
            </w:pPr>
            <w:r w:rsidRPr="007A1352">
              <w:rPr>
                <w:cs/>
              </w:rPr>
              <w:t>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1AB62A35" w14:textId="5054B691" w:rsidR="002371E1" w:rsidRPr="007A1352" w:rsidRDefault="00077B5A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597DE6E1" w14:textId="2F96FD54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095473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4E0F2559" w14:textId="04D4CFDC" w:rsidR="002371E1" w:rsidRPr="007A1352" w:rsidRDefault="00077B5A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26"/>
              <w:rPr>
                <w:cs/>
              </w:rPr>
            </w:pPr>
            <w:r>
              <w:t>486</w:t>
            </w:r>
          </w:p>
        </w:tc>
        <w:tc>
          <w:tcPr>
            <w:tcW w:w="698" w:type="pct"/>
            <w:shd w:val="clear" w:color="auto" w:fill="auto"/>
          </w:tcPr>
          <w:p w14:paraId="3618987B" w14:textId="515F1975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473</w:t>
            </w:r>
          </w:p>
        </w:tc>
      </w:tr>
      <w:tr w:rsidR="002371E1" w:rsidRPr="007A1352" w14:paraId="4060678F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3C61FD33" w14:textId="0665F6D0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บริษัทร่วมทางอ้อม</w:t>
            </w:r>
          </w:p>
        </w:tc>
        <w:tc>
          <w:tcPr>
            <w:tcW w:w="685" w:type="pct"/>
            <w:shd w:val="clear" w:color="auto" w:fill="auto"/>
          </w:tcPr>
          <w:p w14:paraId="163B6C2A" w14:textId="422A551A" w:rsidR="002371E1" w:rsidRPr="007A1352" w:rsidRDefault="00A64646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>
              <w:t>19</w:t>
            </w:r>
          </w:p>
        </w:tc>
        <w:tc>
          <w:tcPr>
            <w:tcW w:w="685" w:type="pct"/>
            <w:shd w:val="clear" w:color="auto" w:fill="auto"/>
          </w:tcPr>
          <w:p w14:paraId="00B14A8C" w14:textId="0ED122A1" w:rsidR="002371E1" w:rsidRPr="00095473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11</w:t>
            </w:r>
          </w:p>
        </w:tc>
        <w:tc>
          <w:tcPr>
            <w:tcW w:w="633" w:type="pct"/>
            <w:shd w:val="clear" w:color="auto" w:fill="auto"/>
          </w:tcPr>
          <w:p w14:paraId="2C8594AF" w14:textId="2800F8AF" w:rsidR="002371E1" w:rsidRPr="007A1352" w:rsidRDefault="00077B5A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26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98" w:type="pct"/>
            <w:shd w:val="clear" w:color="auto" w:fill="auto"/>
          </w:tcPr>
          <w:p w14:paraId="1BA5BD6B" w14:textId="078995EA" w:rsidR="002371E1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>
              <w:rPr>
                <w:cs/>
              </w:rPr>
              <w:t>-</w:t>
            </w:r>
          </w:p>
        </w:tc>
      </w:tr>
      <w:tr w:rsidR="002371E1" w:rsidRPr="007A1352" w14:paraId="02979F04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2214991B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cs/>
              </w:rPr>
            </w:pPr>
            <w:r w:rsidRPr="007A1352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0B4269F1" w14:textId="4A455FAC" w:rsidR="002371E1" w:rsidRPr="007A1352" w:rsidRDefault="00A64646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t>2</w:t>
            </w:r>
          </w:p>
        </w:tc>
        <w:tc>
          <w:tcPr>
            <w:tcW w:w="685" w:type="pct"/>
            <w:shd w:val="clear" w:color="auto" w:fill="auto"/>
          </w:tcPr>
          <w:p w14:paraId="0DE700D2" w14:textId="0ECFA6C4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4</w:t>
            </w:r>
          </w:p>
        </w:tc>
        <w:tc>
          <w:tcPr>
            <w:tcW w:w="633" w:type="pct"/>
            <w:shd w:val="clear" w:color="auto" w:fill="auto"/>
          </w:tcPr>
          <w:p w14:paraId="72172997" w14:textId="58BF7A86" w:rsidR="002371E1" w:rsidRPr="007A1352" w:rsidRDefault="00077B5A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26"/>
              <w:rPr>
                <w:cs/>
              </w:rPr>
            </w:pPr>
            <w:r>
              <w:t>2</w:t>
            </w:r>
          </w:p>
        </w:tc>
        <w:tc>
          <w:tcPr>
            <w:tcW w:w="698" w:type="pct"/>
            <w:shd w:val="clear" w:color="auto" w:fill="auto"/>
          </w:tcPr>
          <w:p w14:paraId="7DA3739F" w14:textId="036A6597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4</w:t>
            </w:r>
          </w:p>
        </w:tc>
      </w:tr>
      <w:tr w:rsidR="002371E1" w:rsidRPr="007A1352" w14:paraId="666E27C8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99" w:type="pct"/>
            <w:shd w:val="clear" w:color="auto" w:fill="auto"/>
          </w:tcPr>
          <w:p w14:paraId="1903F531" w14:textId="572881D9" w:rsidR="002371E1" w:rsidRPr="006D0920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b/>
                <w:bCs/>
                <w:cs/>
              </w:rPr>
            </w:pPr>
            <w:r w:rsidRPr="006D092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E21FFC" w14:textId="6E713EBB" w:rsidR="002371E1" w:rsidRPr="00B47B82" w:rsidRDefault="00A64646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8F1CF74" w14:textId="09C2A9D7" w:rsidR="002371E1" w:rsidRPr="00B47B8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15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7FB064DC" w14:textId="359067FA" w:rsidR="002371E1" w:rsidRPr="00473E21" w:rsidRDefault="00077B5A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26"/>
              <w:rPr>
                <w:b/>
                <w:bCs/>
              </w:rPr>
            </w:pPr>
            <w:r w:rsidRPr="00473E21">
              <w:rPr>
                <w:b/>
                <w:bCs/>
              </w:rPr>
              <w:t>488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2D1A5651" w14:textId="677AF58D" w:rsidR="002371E1" w:rsidRPr="00B47B8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477</w:t>
            </w:r>
          </w:p>
        </w:tc>
      </w:tr>
      <w:tr w:rsidR="002371E1" w:rsidRPr="007A1352" w14:paraId="14C5219F" w14:textId="77777777" w:rsidTr="00157B1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  <w:vAlign w:val="center"/>
          </w:tcPr>
          <w:p w14:paraId="1A2BBAED" w14:textId="6AD1C86E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D44C40">
              <w:rPr>
                <w:rFonts w:asciiTheme="majorBidi" w:hAnsiTheme="majorBidi"/>
                <w:i/>
                <w:iCs/>
                <w:cs/>
              </w:rPr>
              <w:t xml:space="preserve">หัก </w:t>
            </w:r>
            <w:r w:rsidRPr="00D44C40">
              <w:rPr>
                <w:rFonts w:asciiTheme="majorBidi" w:hAnsi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85" w:type="pct"/>
            <w:shd w:val="clear" w:color="auto" w:fill="auto"/>
          </w:tcPr>
          <w:p w14:paraId="1AAED27E" w14:textId="326B5D53" w:rsidR="002371E1" w:rsidRPr="007A1352" w:rsidRDefault="00077B5A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3FCDEEAF" w14:textId="009CB543" w:rsidR="002371E1" w:rsidRPr="007A1352" w:rsidRDefault="002371E1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5A4A9148" w14:textId="186FC67E" w:rsidR="002371E1" w:rsidRPr="007A1352" w:rsidRDefault="00077B5A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>
              <w:rPr>
                <w:cs/>
              </w:rPr>
              <w:t>(</w:t>
            </w:r>
            <w:r>
              <w:t>311</w:t>
            </w:r>
            <w:r>
              <w:rPr>
                <w:cs/>
              </w:rPr>
              <w:t>)</w:t>
            </w:r>
          </w:p>
        </w:tc>
        <w:tc>
          <w:tcPr>
            <w:tcW w:w="698" w:type="pct"/>
            <w:shd w:val="clear" w:color="auto" w:fill="auto"/>
          </w:tcPr>
          <w:p w14:paraId="79B44B99" w14:textId="0A68966D" w:rsidR="002371E1" w:rsidRPr="007A1352" w:rsidRDefault="002371E1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311</w:t>
            </w:r>
            <w:r>
              <w:rPr>
                <w:cs/>
              </w:rPr>
              <w:t>)</w:t>
            </w:r>
          </w:p>
        </w:tc>
      </w:tr>
      <w:tr w:rsidR="002371E1" w:rsidRPr="007A1352" w14:paraId="4594AB7A" w14:textId="77777777" w:rsidTr="00157B1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  <w:vAlign w:val="center"/>
          </w:tcPr>
          <w:p w14:paraId="57FB2E69" w14:textId="0D03084B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E05218">
              <w:rPr>
                <w:b/>
                <w:bCs/>
                <w:cs/>
              </w:rPr>
              <w:t>สุทธิ</w:t>
            </w:r>
          </w:p>
        </w:tc>
        <w:tc>
          <w:tcPr>
            <w:tcW w:w="685" w:type="pct"/>
            <w:shd w:val="clear" w:color="auto" w:fill="auto"/>
          </w:tcPr>
          <w:p w14:paraId="5A3051AD" w14:textId="2865AFCC" w:rsidR="002371E1" w:rsidRPr="00B47B82" w:rsidRDefault="00A64646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685" w:type="pct"/>
            <w:shd w:val="clear" w:color="auto" w:fill="auto"/>
          </w:tcPr>
          <w:p w14:paraId="0ABA4A65" w14:textId="1B938595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15</w:t>
            </w:r>
          </w:p>
        </w:tc>
        <w:tc>
          <w:tcPr>
            <w:tcW w:w="633" w:type="pct"/>
            <w:shd w:val="clear" w:color="auto" w:fill="auto"/>
          </w:tcPr>
          <w:p w14:paraId="27C4B16D" w14:textId="166BACF6" w:rsidR="002371E1" w:rsidRPr="00B47B82" w:rsidRDefault="00077B5A" w:rsidP="00473E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26"/>
              <w:rPr>
                <w:b/>
                <w:bCs/>
                <w:cs/>
              </w:rPr>
            </w:pPr>
            <w:r>
              <w:rPr>
                <w:b/>
                <w:bCs/>
              </w:rPr>
              <w:t>177</w:t>
            </w:r>
          </w:p>
        </w:tc>
        <w:tc>
          <w:tcPr>
            <w:tcW w:w="698" w:type="pct"/>
            <w:shd w:val="clear" w:color="auto" w:fill="auto"/>
          </w:tcPr>
          <w:p w14:paraId="3FD766EF" w14:textId="21EA2E51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166</w:t>
            </w:r>
          </w:p>
        </w:tc>
      </w:tr>
      <w:tr w:rsidR="002371E1" w:rsidRPr="007A1352" w14:paraId="2E635FC0" w14:textId="77777777" w:rsidTr="00157B1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  <w:vAlign w:val="center"/>
          </w:tcPr>
          <w:p w14:paraId="1ABD65DE" w14:textId="77777777" w:rsidR="002371E1" w:rsidRPr="00576EC8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EF9BE40" w14:textId="77777777" w:rsidR="002371E1" w:rsidRPr="00576EC8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7E049DD3" w14:textId="77777777" w:rsidR="002371E1" w:rsidRPr="00576EC8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12279C2B" w14:textId="77777777" w:rsidR="002371E1" w:rsidRPr="00576EC8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149EE27C" w14:textId="77777777" w:rsidR="002371E1" w:rsidRPr="00576EC8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</w:tbl>
    <w:p w14:paraId="4F181CC4" w14:textId="530F4B41" w:rsidR="00A820B8" w:rsidRDefault="00A820B8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E810A5" w:rsidRPr="00095473" w14:paraId="5EFF4D57" w14:textId="77777777" w:rsidTr="004F0212">
        <w:trPr>
          <w:tblHeader/>
        </w:trPr>
        <w:tc>
          <w:tcPr>
            <w:tcW w:w="2294" w:type="pct"/>
          </w:tcPr>
          <w:p w14:paraId="735F4FFE" w14:textId="2BED632C" w:rsidR="00E810A5" w:rsidRPr="00E810A5" w:rsidRDefault="00ED11DA" w:rsidP="00ED11DA">
            <w:pPr>
              <w:pStyle w:val="block"/>
              <w:spacing w:after="0" w:line="240" w:lineRule="auto"/>
              <w:ind w:left="144" w:hanging="14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) </w:t>
            </w:r>
            <w:r w:rsidR="00E810A5" w:rsidRPr="00E810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="00E810A5" w:rsidRPr="00E810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1373" w:type="pct"/>
            <w:gridSpan w:val="2"/>
          </w:tcPr>
          <w:p w14:paraId="50D4980F" w14:textId="77777777" w:rsidR="00B91A73" w:rsidRDefault="00B91A73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A8CBB63" w14:textId="536124FB" w:rsidR="00E810A5" w:rsidRPr="00095473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6E162F7D" w14:textId="77777777" w:rsidR="00B91A73" w:rsidRDefault="00B91A73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FD7F08" w14:textId="66FF6017" w:rsidR="00E810A5" w:rsidRPr="00095473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0A5" w:rsidRPr="00E05218" w14:paraId="0406E129" w14:textId="77777777" w:rsidTr="004F0212">
        <w:trPr>
          <w:tblHeader/>
        </w:trPr>
        <w:tc>
          <w:tcPr>
            <w:tcW w:w="2294" w:type="pct"/>
          </w:tcPr>
          <w:p w14:paraId="0346F121" w14:textId="4FDF0238" w:rsidR="00E810A5" w:rsidRPr="00E810A5" w:rsidRDefault="00E810A5" w:rsidP="004F021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810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E810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810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687" w:type="pct"/>
          </w:tcPr>
          <w:p w14:paraId="539D2F64" w14:textId="77777777" w:rsidR="00E810A5" w:rsidRPr="00E05218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02FF635" w14:textId="77777777" w:rsidR="00E810A5" w:rsidRPr="00E05218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74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674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36" w:type="pct"/>
            <w:shd w:val="clear" w:color="auto" w:fill="auto"/>
          </w:tcPr>
          <w:p w14:paraId="5B0528CB" w14:textId="77777777" w:rsidR="00E810A5" w:rsidRPr="00E05218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6FFACFE8" w14:textId="77777777" w:rsidR="00E810A5" w:rsidRPr="00E05218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674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810A5" w:rsidRPr="00E05218" w14:paraId="3E4DFE7D" w14:textId="77777777" w:rsidTr="004F0212">
        <w:trPr>
          <w:tblHeader/>
        </w:trPr>
        <w:tc>
          <w:tcPr>
            <w:tcW w:w="2294" w:type="pct"/>
          </w:tcPr>
          <w:p w14:paraId="16F88856" w14:textId="77777777" w:rsidR="00E810A5" w:rsidRPr="00E05218" w:rsidRDefault="00E810A5" w:rsidP="004F0212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2706" w:type="pct"/>
            <w:gridSpan w:val="4"/>
          </w:tcPr>
          <w:p w14:paraId="579305AF" w14:textId="77777777" w:rsidR="00E810A5" w:rsidRPr="00E05218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10A5" w:rsidRPr="00E05218" w14:paraId="7E4BAC58" w14:textId="77777777" w:rsidTr="004F0212">
        <w:trPr>
          <w:tblHeader/>
        </w:trPr>
        <w:tc>
          <w:tcPr>
            <w:tcW w:w="2294" w:type="pct"/>
          </w:tcPr>
          <w:p w14:paraId="5128DB2C" w14:textId="77777777" w:rsidR="00E810A5" w:rsidRPr="00E05218" w:rsidRDefault="00E810A5" w:rsidP="004F021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10A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687" w:type="pct"/>
          </w:tcPr>
          <w:p w14:paraId="276D180E" w14:textId="77777777" w:rsidR="00E810A5" w:rsidRPr="00336745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F40883C" w14:textId="77777777" w:rsidR="00E810A5" w:rsidRPr="00336745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09B733A7" w14:textId="77777777" w:rsidR="00E810A5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54453694" w14:textId="77777777" w:rsidR="00E810A5" w:rsidRPr="00336745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810A5" w:rsidRPr="00E05218" w14:paraId="4A96B248" w14:textId="77777777" w:rsidTr="004F0212">
        <w:trPr>
          <w:tblHeader/>
        </w:trPr>
        <w:tc>
          <w:tcPr>
            <w:tcW w:w="2294" w:type="pct"/>
          </w:tcPr>
          <w:p w14:paraId="381FB158" w14:textId="77777777" w:rsidR="00E810A5" w:rsidRPr="00E810A5" w:rsidRDefault="00E810A5" w:rsidP="004F021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D092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87" w:type="pct"/>
          </w:tcPr>
          <w:p w14:paraId="32E33CBC" w14:textId="31F6C436" w:rsidR="00E810A5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529DC1E0" w14:textId="77777777" w:rsidR="00E810A5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36" w:type="pct"/>
            <w:shd w:val="clear" w:color="auto" w:fill="auto"/>
          </w:tcPr>
          <w:p w14:paraId="09239674" w14:textId="77777777" w:rsidR="00E810A5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744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97" w:type="pct"/>
            <w:shd w:val="clear" w:color="auto" w:fill="auto"/>
          </w:tcPr>
          <w:p w14:paraId="354F9F15" w14:textId="77777777" w:rsidR="00E810A5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32F43">
              <w:rPr>
                <w:rFonts w:ascii="Angsana New" w:hAnsi="Angsana New"/>
                <w:sz w:val="30"/>
                <w:szCs w:val="30"/>
              </w:rPr>
              <w:t>1,907</w:t>
            </w:r>
          </w:p>
        </w:tc>
      </w:tr>
      <w:tr w:rsidR="00E810A5" w:rsidRPr="00E05218" w14:paraId="4163649A" w14:textId="77777777" w:rsidTr="004F0212">
        <w:trPr>
          <w:tblHeader/>
        </w:trPr>
        <w:tc>
          <w:tcPr>
            <w:tcW w:w="2294" w:type="pct"/>
          </w:tcPr>
          <w:p w14:paraId="12426334" w14:textId="77777777" w:rsidR="00E810A5" w:rsidRPr="006D0920" w:rsidRDefault="00E810A5" w:rsidP="004F021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6473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  <w:r w:rsidRPr="001647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87" w:type="pct"/>
          </w:tcPr>
          <w:p w14:paraId="17E47CB6" w14:textId="77777777" w:rsidR="00E810A5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10A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3911C26" w14:textId="77777777" w:rsidR="00E810A5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810A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60F1A2F6" w14:textId="77777777" w:rsidR="00E810A5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10A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3105AA4F" w14:textId="77777777" w:rsidR="00E810A5" w:rsidRPr="00D32F43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810A5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</w:tbl>
    <w:p w14:paraId="2B3D8D37" w14:textId="77777777" w:rsidR="00E810A5" w:rsidRPr="006739D3" w:rsidRDefault="00E810A5">
      <w:pPr>
        <w:rPr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64"/>
        <w:gridCol w:w="1284"/>
      </w:tblGrid>
      <w:tr w:rsidR="00576EC8" w:rsidRPr="007A1352" w14:paraId="065348BE" w14:textId="77777777" w:rsidTr="00576EC8">
        <w:trPr>
          <w:trHeight w:val="74"/>
        </w:trPr>
        <w:tc>
          <w:tcPr>
            <w:tcW w:w="2299" w:type="pct"/>
            <w:shd w:val="clear" w:color="auto" w:fill="auto"/>
          </w:tcPr>
          <w:p w14:paraId="6B7F0B04" w14:textId="087FAA1A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70" w:type="pct"/>
            <w:gridSpan w:val="2"/>
            <w:shd w:val="clear" w:color="auto" w:fill="auto"/>
          </w:tcPr>
          <w:p w14:paraId="57865AFD" w14:textId="5212C12C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15E82800" w14:textId="3489A800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76EC8" w:rsidRPr="007A1352" w14:paraId="2201DE1D" w14:textId="77777777" w:rsidTr="00447893">
        <w:trPr>
          <w:trHeight w:val="74"/>
        </w:trPr>
        <w:tc>
          <w:tcPr>
            <w:tcW w:w="2299" w:type="pct"/>
            <w:shd w:val="clear" w:color="auto" w:fill="auto"/>
          </w:tcPr>
          <w:p w14:paraId="441A521A" w14:textId="77777777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0CC884F" w14:textId="776DD466" w:rsidR="00576EC8" w:rsidRPr="007A1352" w:rsidRDefault="00D32F43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30</w:t>
            </w:r>
            <w:r w:rsidRPr="00533970">
              <w:rPr>
                <w:cs/>
              </w:rPr>
              <w:t xml:space="preserve"> มิถุนายน</w:t>
            </w:r>
          </w:p>
        </w:tc>
        <w:tc>
          <w:tcPr>
            <w:tcW w:w="685" w:type="pct"/>
            <w:shd w:val="clear" w:color="auto" w:fill="auto"/>
          </w:tcPr>
          <w:p w14:paraId="019628E0" w14:textId="77B16562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 w:rsidRPr="007A1352">
              <w:rPr>
                <w:cs/>
              </w:rPr>
              <w:t xml:space="preserve"> ธันวาคม</w:t>
            </w:r>
          </w:p>
        </w:tc>
        <w:tc>
          <w:tcPr>
            <w:tcW w:w="633" w:type="pct"/>
            <w:shd w:val="clear" w:color="auto" w:fill="auto"/>
          </w:tcPr>
          <w:p w14:paraId="78AADB9C" w14:textId="2E238C74" w:rsidR="00576EC8" w:rsidRPr="007A1352" w:rsidRDefault="00D32F43" w:rsidP="00D3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cs/>
              </w:rPr>
            </w:pPr>
            <w:r w:rsidRPr="00533970">
              <w:t>30</w:t>
            </w:r>
            <w:r w:rsidRPr="00533970">
              <w:rPr>
                <w:cs/>
              </w:rPr>
              <w:t xml:space="preserve"> มิถุนายน</w:t>
            </w:r>
          </w:p>
        </w:tc>
        <w:tc>
          <w:tcPr>
            <w:tcW w:w="698" w:type="pct"/>
            <w:shd w:val="clear" w:color="auto" w:fill="auto"/>
          </w:tcPr>
          <w:p w14:paraId="4DB7DF64" w14:textId="5E21842A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 w:rsidRPr="007A1352">
              <w:rPr>
                <w:cs/>
              </w:rPr>
              <w:t xml:space="preserve"> ธันวาคม</w:t>
            </w:r>
          </w:p>
        </w:tc>
      </w:tr>
      <w:tr w:rsidR="00576EC8" w:rsidRPr="007A1352" w14:paraId="5124B7A3" w14:textId="77777777" w:rsidTr="00576EC8">
        <w:trPr>
          <w:trHeight w:val="74"/>
        </w:trPr>
        <w:tc>
          <w:tcPr>
            <w:tcW w:w="2299" w:type="pct"/>
            <w:shd w:val="clear" w:color="auto" w:fill="auto"/>
          </w:tcPr>
          <w:p w14:paraId="3CB2CFC2" w14:textId="77777777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32D91B6C" w14:textId="46D83A11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85" w:type="pct"/>
            <w:shd w:val="clear" w:color="auto" w:fill="auto"/>
          </w:tcPr>
          <w:p w14:paraId="4DFDBED2" w14:textId="70386CD9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rPr>
                <w:rFonts w:hint="cs"/>
              </w:rPr>
              <w:t>256</w:t>
            </w:r>
            <w:r w:rsidRPr="00336745">
              <w:t>3</w:t>
            </w:r>
          </w:p>
        </w:tc>
        <w:tc>
          <w:tcPr>
            <w:tcW w:w="633" w:type="pct"/>
            <w:shd w:val="clear" w:color="auto" w:fill="auto"/>
          </w:tcPr>
          <w:p w14:paraId="1A8E6E29" w14:textId="3FB4B665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98" w:type="pct"/>
            <w:shd w:val="clear" w:color="auto" w:fill="auto"/>
          </w:tcPr>
          <w:p w14:paraId="6524D5A3" w14:textId="12C61A62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rPr>
                <w:rFonts w:hint="cs"/>
              </w:rPr>
              <w:t>256</w:t>
            </w:r>
            <w:r w:rsidRPr="00336745">
              <w:t>3</w:t>
            </w:r>
          </w:p>
        </w:tc>
      </w:tr>
      <w:tr w:rsidR="00576EC8" w:rsidRPr="007A1352" w14:paraId="5914F1BD" w14:textId="77777777" w:rsidTr="00576EC8">
        <w:trPr>
          <w:trHeight w:val="74"/>
        </w:trPr>
        <w:tc>
          <w:tcPr>
            <w:tcW w:w="2299" w:type="pct"/>
            <w:shd w:val="clear" w:color="auto" w:fill="auto"/>
          </w:tcPr>
          <w:p w14:paraId="08A5D7DD" w14:textId="77777777" w:rsidR="00576EC8" w:rsidRPr="007A1352" w:rsidRDefault="00576EC8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01" w:type="pct"/>
            <w:gridSpan w:val="4"/>
            <w:shd w:val="clear" w:color="auto" w:fill="auto"/>
          </w:tcPr>
          <w:p w14:paraId="02502E82" w14:textId="0F1F72CF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371E1" w:rsidRPr="007A1352" w14:paraId="7B9A4F60" w14:textId="77777777" w:rsidTr="00447893">
        <w:trPr>
          <w:trHeight w:val="74"/>
        </w:trPr>
        <w:tc>
          <w:tcPr>
            <w:tcW w:w="2299" w:type="pct"/>
            <w:shd w:val="clear" w:color="auto" w:fill="auto"/>
          </w:tcPr>
          <w:p w14:paraId="78637529" w14:textId="33E70034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85" w:type="pct"/>
            <w:shd w:val="clear" w:color="auto" w:fill="auto"/>
          </w:tcPr>
          <w:p w14:paraId="1A92905F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3B94456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757F5714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313C912E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2371E1" w:rsidRPr="007A1352" w14:paraId="14DF6176" w14:textId="77777777" w:rsidTr="00447893">
        <w:tc>
          <w:tcPr>
            <w:tcW w:w="2299" w:type="pct"/>
            <w:shd w:val="clear" w:color="auto" w:fill="auto"/>
          </w:tcPr>
          <w:p w14:paraId="69E40285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6B4190D7" w14:textId="36A715A4" w:rsidR="002371E1" w:rsidRPr="007A1352" w:rsidRDefault="00077B5A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4D5E70DB" w14:textId="56A56703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3B1C5900" w14:textId="41CA2CFD" w:rsidR="002371E1" w:rsidRPr="007A1352" w:rsidRDefault="00077B5A" w:rsidP="0007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</w:pPr>
            <w:r>
              <w:t>2,966</w:t>
            </w:r>
          </w:p>
        </w:tc>
        <w:tc>
          <w:tcPr>
            <w:tcW w:w="698" w:type="pct"/>
            <w:shd w:val="clear" w:color="auto" w:fill="auto"/>
          </w:tcPr>
          <w:p w14:paraId="498F2DDD" w14:textId="52557212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336745">
              <w:t>4</w:t>
            </w:r>
            <w:r w:rsidR="002371E1">
              <w:t>,</w:t>
            </w:r>
            <w:r w:rsidRPr="00336745">
              <w:t>211</w:t>
            </w:r>
          </w:p>
        </w:tc>
      </w:tr>
      <w:tr w:rsidR="002371E1" w:rsidRPr="007A1352" w14:paraId="1CD7960B" w14:textId="77777777" w:rsidTr="00447893">
        <w:tc>
          <w:tcPr>
            <w:tcW w:w="2299" w:type="pct"/>
            <w:shd w:val="clear" w:color="auto" w:fill="auto"/>
          </w:tcPr>
          <w:p w14:paraId="58AAAE1A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cs/>
              </w:rPr>
              <w:t>บริษัทร่วมทางอ้อม</w:t>
            </w:r>
          </w:p>
        </w:tc>
        <w:tc>
          <w:tcPr>
            <w:tcW w:w="685" w:type="pct"/>
            <w:shd w:val="clear" w:color="auto" w:fill="auto"/>
          </w:tcPr>
          <w:p w14:paraId="26E60B2A" w14:textId="5D0475F0" w:rsidR="002371E1" w:rsidRPr="007A1352" w:rsidRDefault="002C0C84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t>32</w:t>
            </w:r>
          </w:p>
        </w:tc>
        <w:tc>
          <w:tcPr>
            <w:tcW w:w="685" w:type="pct"/>
            <w:shd w:val="clear" w:color="auto" w:fill="auto"/>
          </w:tcPr>
          <w:p w14:paraId="62471D6D" w14:textId="129797C8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151</w:t>
            </w:r>
          </w:p>
        </w:tc>
        <w:tc>
          <w:tcPr>
            <w:tcW w:w="633" w:type="pct"/>
            <w:shd w:val="clear" w:color="auto" w:fill="auto"/>
          </w:tcPr>
          <w:p w14:paraId="5D40D043" w14:textId="3CD700FB" w:rsidR="002371E1" w:rsidRPr="007A1352" w:rsidRDefault="00077B5A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>
              <w:t>32</w:t>
            </w:r>
          </w:p>
        </w:tc>
        <w:tc>
          <w:tcPr>
            <w:tcW w:w="698" w:type="pct"/>
            <w:shd w:val="clear" w:color="auto" w:fill="auto"/>
          </w:tcPr>
          <w:p w14:paraId="1A82893C" w14:textId="40547EE1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151</w:t>
            </w:r>
          </w:p>
        </w:tc>
      </w:tr>
      <w:tr w:rsidR="002371E1" w:rsidRPr="007A1352" w14:paraId="21B59672" w14:textId="77777777" w:rsidTr="00447893">
        <w:tc>
          <w:tcPr>
            <w:tcW w:w="2299" w:type="pct"/>
            <w:shd w:val="clear" w:color="auto" w:fill="auto"/>
          </w:tcPr>
          <w:p w14:paraId="15A3F645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4E2B797A" w14:textId="52533992" w:rsidR="002371E1" w:rsidRPr="00B47B82" w:rsidRDefault="002C0C84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685" w:type="pct"/>
            <w:shd w:val="clear" w:color="auto" w:fill="auto"/>
          </w:tcPr>
          <w:p w14:paraId="74E010F0" w14:textId="2DB8DCDE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151</w:t>
            </w:r>
          </w:p>
        </w:tc>
        <w:tc>
          <w:tcPr>
            <w:tcW w:w="633" w:type="pct"/>
            <w:shd w:val="clear" w:color="auto" w:fill="auto"/>
          </w:tcPr>
          <w:p w14:paraId="52F6BC4D" w14:textId="22494EE6" w:rsidR="002371E1" w:rsidRPr="00B47B82" w:rsidRDefault="00077B5A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  <w:cs/>
              </w:rPr>
            </w:pPr>
            <w:r>
              <w:rPr>
                <w:b/>
                <w:bCs/>
              </w:rPr>
              <w:t>2,998</w:t>
            </w:r>
          </w:p>
        </w:tc>
        <w:tc>
          <w:tcPr>
            <w:tcW w:w="698" w:type="pct"/>
            <w:shd w:val="clear" w:color="auto" w:fill="auto"/>
          </w:tcPr>
          <w:p w14:paraId="5EA2AC37" w14:textId="2426C674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4</w:t>
            </w:r>
            <w:r w:rsidR="002371E1" w:rsidRPr="00B47B82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362</w:t>
            </w:r>
          </w:p>
        </w:tc>
      </w:tr>
      <w:tr w:rsidR="00576EC8" w:rsidRPr="007A1352" w14:paraId="72EED3B8" w14:textId="77777777" w:rsidTr="00447893">
        <w:tc>
          <w:tcPr>
            <w:tcW w:w="2299" w:type="pct"/>
            <w:shd w:val="clear" w:color="auto" w:fill="auto"/>
          </w:tcPr>
          <w:p w14:paraId="2D14F870" w14:textId="77777777" w:rsidR="00576EC8" w:rsidRPr="00A820B8" w:rsidRDefault="00576EC8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188BBCED" w14:textId="77777777" w:rsidR="00576EC8" w:rsidRPr="00A820B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3DB9A94" w14:textId="77777777" w:rsidR="00576EC8" w:rsidRPr="00A820B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5AC5E85F" w14:textId="77777777" w:rsidR="00576EC8" w:rsidRPr="00A820B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sz w:val="24"/>
                <w:szCs w:val="24"/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75705EB9" w14:textId="77777777" w:rsidR="00576EC8" w:rsidRPr="00A820B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2371E1" w:rsidRPr="007A1352" w14:paraId="78FD694A" w14:textId="77777777" w:rsidTr="00447893">
        <w:tc>
          <w:tcPr>
            <w:tcW w:w="2299" w:type="pct"/>
            <w:shd w:val="clear" w:color="auto" w:fill="auto"/>
          </w:tcPr>
          <w:p w14:paraId="512493B9" w14:textId="4A2F1055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685" w:type="pct"/>
            <w:shd w:val="clear" w:color="auto" w:fill="auto"/>
          </w:tcPr>
          <w:p w14:paraId="0343F6E7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163B576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9355CE4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1F396C53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2371E1" w:rsidRPr="007A1352" w14:paraId="3D8BAE32" w14:textId="77777777" w:rsidTr="00447893">
        <w:tc>
          <w:tcPr>
            <w:tcW w:w="2299" w:type="pct"/>
            <w:shd w:val="clear" w:color="auto" w:fill="auto"/>
          </w:tcPr>
          <w:p w14:paraId="2CBD447B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73F8DB40" w14:textId="2FCFDC15" w:rsidR="002371E1" w:rsidRPr="007A1352" w:rsidRDefault="00077B5A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2D002BC6" w14:textId="075AAFE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095473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7A9C18C7" w14:textId="6D0DE358" w:rsidR="002371E1" w:rsidRPr="007A1352" w:rsidRDefault="00077B5A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>
              <w:t>37</w:t>
            </w:r>
          </w:p>
        </w:tc>
        <w:tc>
          <w:tcPr>
            <w:tcW w:w="698" w:type="pct"/>
            <w:shd w:val="clear" w:color="auto" w:fill="auto"/>
          </w:tcPr>
          <w:p w14:paraId="516F7FEE" w14:textId="4CB886B6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44</w:t>
            </w:r>
          </w:p>
        </w:tc>
      </w:tr>
      <w:tr w:rsidR="002371E1" w:rsidRPr="007A1352" w14:paraId="28DAFCFA" w14:textId="77777777" w:rsidTr="00447893">
        <w:tc>
          <w:tcPr>
            <w:tcW w:w="2299" w:type="pct"/>
            <w:shd w:val="clear" w:color="auto" w:fill="auto"/>
          </w:tcPr>
          <w:p w14:paraId="32A67ABF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cs/>
              </w:rPr>
            </w:pPr>
            <w:r w:rsidRPr="007A1352">
              <w:rPr>
                <w:cs/>
              </w:rPr>
              <w:t>การร่วมค้า</w:t>
            </w:r>
          </w:p>
        </w:tc>
        <w:tc>
          <w:tcPr>
            <w:tcW w:w="685" w:type="pct"/>
            <w:shd w:val="clear" w:color="auto" w:fill="auto"/>
          </w:tcPr>
          <w:p w14:paraId="37BFCF46" w14:textId="3980FD78" w:rsidR="002371E1" w:rsidRPr="007A1352" w:rsidRDefault="002C0C84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t>11</w:t>
            </w:r>
          </w:p>
        </w:tc>
        <w:tc>
          <w:tcPr>
            <w:tcW w:w="685" w:type="pct"/>
            <w:shd w:val="clear" w:color="auto" w:fill="auto"/>
          </w:tcPr>
          <w:p w14:paraId="547F7AC2" w14:textId="09A7C9F0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9</w:t>
            </w:r>
          </w:p>
        </w:tc>
        <w:tc>
          <w:tcPr>
            <w:tcW w:w="633" w:type="pct"/>
            <w:shd w:val="clear" w:color="auto" w:fill="auto"/>
          </w:tcPr>
          <w:p w14:paraId="39954582" w14:textId="21F5463F" w:rsidR="002371E1" w:rsidRPr="007A1352" w:rsidRDefault="00077B5A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</w:pPr>
            <w:r>
              <w:t>11</w:t>
            </w:r>
          </w:p>
        </w:tc>
        <w:tc>
          <w:tcPr>
            <w:tcW w:w="698" w:type="pct"/>
            <w:shd w:val="clear" w:color="auto" w:fill="auto"/>
          </w:tcPr>
          <w:p w14:paraId="2E986EAF" w14:textId="22FD9E3B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336745">
              <w:t>9</w:t>
            </w:r>
          </w:p>
        </w:tc>
      </w:tr>
      <w:tr w:rsidR="002371E1" w:rsidRPr="007A1352" w14:paraId="30C6CA29" w14:textId="77777777" w:rsidTr="00447893">
        <w:tc>
          <w:tcPr>
            <w:tcW w:w="2299" w:type="pct"/>
            <w:shd w:val="clear" w:color="auto" w:fill="auto"/>
          </w:tcPr>
          <w:p w14:paraId="7427CEA5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362F8940" w14:textId="68C2565E" w:rsidR="002371E1" w:rsidRPr="007A1352" w:rsidRDefault="002C0C84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t>21</w:t>
            </w:r>
          </w:p>
        </w:tc>
        <w:tc>
          <w:tcPr>
            <w:tcW w:w="685" w:type="pct"/>
            <w:shd w:val="clear" w:color="auto" w:fill="auto"/>
          </w:tcPr>
          <w:p w14:paraId="58B13916" w14:textId="4046F8E4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27</w:t>
            </w:r>
          </w:p>
        </w:tc>
        <w:tc>
          <w:tcPr>
            <w:tcW w:w="633" w:type="pct"/>
            <w:shd w:val="clear" w:color="auto" w:fill="auto"/>
          </w:tcPr>
          <w:p w14:paraId="21E7DCDB" w14:textId="73DF838C" w:rsidR="002371E1" w:rsidRPr="007A1352" w:rsidRDefault="00077B5A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>
              <w:t>21</w:t>
            </w:r>
          </w:p>
        </w:tc>
        <w:tc>
          <w:tcPr>
            <w:tcW w:w="698" w:type="pct"/>
            <w:shd w:val="clear" w:color="auto" w:fill="auto"/>
          </w:tcPr>
          <w:p w14:paraId="57108B8F" w14:textId="04DA8A6D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27</w:t>
            </w:r>
          </w:p>
        </w:tc>
      </w:tr>
      <w:tr w:rsidR="002371E1" w:rsidRPr="007A1352" w14:paraId="525858EC" w14:textId="77777777" w:rsidTr="00447893">
        <w:tc>
          <w:tcPr>
            <w:tcW w:w="2299" w:type="pct"/>
            <w:shd w:val="clear" w:color="auto" w:fill="auto"/>
          </w:tcPr>
          <w:p w14:paraId="55465F3C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07C0608F" w14:textId="05BF1192" w:rsidR="002371E1" w:rsidRPr="00B47B82" w:rsidRDefault="002C0C84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685" w:type="pct"/>
            <w:shd w:val="clear" w:color="auto" w:fill="auto"/>
          </w:tcPr>
          <w:p w14:paraId="7A4506AB" w14:textId="2C6D2C6E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36</w:t>
            </w:r>
          </w:p>
        </w:tc>
        <w:tc>
          <w:tcPr>
            <w:tcW w:w="633" w:type="pct"/>
            <w:shd w:val="clear" w:color="auto" w:fill="auto"/>
          </w:tcPr>
          <w:p w14:paraId="451DBB37" w14:textId="6AAE0C7B" w:rsidR="002371E1" w:rsidRPr="00B47B82" w:rsidRDefault="00077B5A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  <w:cs/>
              </w:rPr>
            </w:pPr>
            <w:r>
              <w:rPr>
                <w:b/>
                <w:bCs/>
              </w:rPr>
              <w:t>69</w:t>
            </w:r>
          </w:p>
        </w:tc>
        <w:tc>
          <w:tcPr>
            <w:tcW w:w="698" w:type="pct"/>
            <w:shd w:val="clear" w:color="auto" w:fill="auto"/>
          </w:tcPr>
          <w:p w14:paraId="20A418CE" w14:textId="0FE6975C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rFonts w:hint="cs"/>
                <w:b/>
                <w:bCs/>
              </w:rPr>
              <w:t>80</w:t>
            </w:r>
          </w:p>
        </w:tc>
      </w:tr>
      <w:tr w:rsidR="0016473B" w:rsidRPr="007A1352" w14:paraId="5CC8A6C5" w14:textId="77777777" w:rsidTr="00447893">
        <w:tc>
          <w:tcPr>
            <w:tcW w:w="2299" w:type="pct"/>
            <w:shd w:val="clear" w:color="auto" w:fill="auto"/>
          </w:tcPr>
          <w:p w14:paraId="08DA8FAA" w14:textId="77777777" w:rsidR="0016473B" w:rsidRPr="0047512C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3C61751" w14:textId="77777777" w:rsidR="0016473B" w:rsidRPr="0047512C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1795EDC" w14:textId="77777777" w:rsidR="0016473B" w:rsidRPr="0047512C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838EEFE" w14:textId="77777777" w:rsidR="0016473B" w:rsidRPr="0047512C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4B3574A4" w14:textId="77777777" w:rsidR="0016473B" w:rsidRPr="0047512C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2371E1" w:rsidRPr="007A1352" w14:paraId="2EDBF213" w14:textId="77777777" w:rsidTr="00447893">
        <w:tc>
          <w:tcPr>
            <w:tcW w:w="2299" w:type="pct"/>
            <w:shd w:val="clear" w:color="auto" w:fill="auto"/>
          </w:tcPr>
          <w:p w14:paraId="5B9A81C1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170ABB8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A788D2E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2DCD07A9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2DABB217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371E1" w:rsidRPr="007A1352" w14:paraId="3421D486" w14:textId="77777777" w:rsidTr="000F52E1">
        <w:tc>
          <w:tcPr>
            <w:tcW w:w="2299" w:type="pct"/>
            <w:shd w:val="clear" w:color="auto" w:fill="auto"/>
          </w:tcPr>
          <w:p w14:paraId="46E294F3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</w:rPr>
            </w:pPr>
            <w:r w:rsidRPr="007A1352">
              <w:rPr>
                <w:cs/>
              </w:rPr>
              <w:t>บริษัทย่อย</w:t>
            </w:r>
          </w:p>
        </w:tc>
        <w:tc>
          <w:tcPr>
            <w:tcW w:w="685" w:type="pct"/>
            <w:shd w:val="clear" w:color="auto" w:fill="auto"/>
          </w:tcPr>
          <w:p w14:paraId="7D790424" w14:textId="6A7DDE3E" w:rsidR="002371E1" w:rsidRPr="007A1352" w:rsidRDefault="00077B5A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26A0DF6D" w14:textId="0E687684" w:rsidR="002371E1" w:rsidRPr="007A1352" w:rsidRDefault="002371E1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095473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04A8264D" w14:textId="035040A8" w:rsidR="002371E1" w:rsidRPr="007A1352" w:rsidRDefault="00077B5A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</w:pPr>
            <w:r>
              <w:t>3</w:t>
            </w:r>
          </w:p>
        </w:tc>
        <w:tc>
          <w:tcPr>
            <w:tcW w:w="698" w:type="pct"/>
            <w:shd w:val="clear" w:color="auto" w:fill="auto"/>
          </w:tcPr>
          <w:p w14:paraId="41D2194F" w14:textId="1B2F9EFB" w:rsidR="002371E1" w:rsidRPr="007A1352" w:rsidRDefault="00336745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336745">
              <w:t>6</w:t>
            </w:r>
          </w:p>
        </w:tc>
      </w:tr>
      <w:tr w:rsidR="002371E1" w:rsidRPr="007A1352" w14:paraId="7487919C" w14:textId="77777777" w:rsidTr="000F52E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99" w:type="pct"/>
            <w:tcBorders>
              <w:top w:val="nil"/>
              <w:bottom w:val="nil"/>
            </w:tcBorders>
            <w:shd w:val="clear" w:color="auto" w:fill="auto"/>
          </w:tcPr>
          <w:p w14:paraId="10E2F6F1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14:paraId="6E28425B" w14:textId="04804F9E" w:rsidR="002371E1" w:rsidRPr="007A1352" w:rsidRDefault="00077B5A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-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14:paraId="19868FDA" w14:textId="5897571B" w:rsidR="002371E1" w:rsidRPr="007A1352" w:rsidRDefault="002371E1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-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</w:tcPr>
          <w:p w14:paraId="5A495C29" w14:textId="3384D49A" w:rsidR="002371E1" w:rsidRPr="007A1352" w:rsidRDefault="00077B5A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98" w:type="pct"/>
            <w:tcBorders>
              <w:top w:val="nil"/>
              <w:bottom w:val="nil"/>
            </w:tcBorders>
            <w:shd w:val="clear" w:color="auto" w:fill="auto"/>
          </w:tcPr>
          <w:p w14:paraId="4B61730D" w14:textId="56C93DE4" w:rsidR="002371E1" w:rsidRPr="007A1352" w:rsidRDefault="00336745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6</w:t>
            </w:r>
          </w:p>
        </w:tc>
      </w:tr>
    </w:tbl>
    <w:p w14:paraId="648AD028" w14:textId="199CED46" w:rsidR="00545199" w:rsidRPr="0047512C" w:rsidRDefault="00545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</w:p>
    <w:p w14:paraId="65B8EB3D" w14:textId="77777777" w:rsidR="003F6C24" w:rsidRDefault="003F6C24">
      <w:r>
        <w:br w:type="page"/>
      </w:r>
    </w:p>
    <w:tbl>
      <w:tblPr>
        <w:tblpPr w:leftFromText="180" w:rightFromText="180" w:vertAnchor="text" w:tblpX="450" w:tblpY="1"/>
        <w:tblOverlap w:val="never"/>
        <w:tblW w:w="488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1"/>
        <w:gridCol w:w="1280"/>
        <w:gridCol w:w="1259"/>
        <w:gridCol w:w="1261"/>
        <w:gridCol w:w="1171"/>
        <w:gridCol w:w="1258"/>
      </w:tblGrid>
      <w:tr w:rsidR="00FC7DC7" w:rsidRPr="00095473" w14:paraId="28C3A994" w14:textId="77777777" w:rsidTr="00FC7DC7">
        <w:trPr>
          <w:trHeight w:val="80"/>
          <w:tblHeader/>
        </w:trPr>
        <w:tc>
          <w:tcPr>
            <w:tcW w:w="1607" w:type="pct"/>
            <w:vAlign w:val="bottom"/>
          </w:tcPr>
          <w:p w14:paraId="77312125" w14:textId="60C7A2AF" w:rsidR="00FC7DC7" w:rsidRPr="00FC7DC7" w:rsidRDefault="00FC7DC7" w:rsidP="004F0212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3" w:type="pct"/>
            <w:gridSpan w:val="2"/>
          </w:tcPr>
          <w:p w14:paraId="32D16FB2" w14:textId="77777777" w:rsidR="00FC7DC7" w:rsidRPr="00FC7DC7" w:rsidRDefault="00FC7DC7" w:rsidP="004F0212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C7DC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010" w:type="pct"/>
            <w:gridSpan w:val="3"/>
            <w:vAlign w:val="bottom"/>
          </w:tcPr>
          <w:p w14:paraId="27B6BED5" w14:textId="77777777" w:rsidR="00FC7DC7" w:rsidRPr="00FC7DC7" w:rsidRDefault="00FC7DC7" w:rsidP="004F0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C7DC7">
              <w:rPr>
                <w:b/>
                <w:bCs/>
                <w:cs/>
              </w:rPr>
              <w:t>งบการเงินรวม</w:t>
            </w:r>
          </w:p>
        </w:tc>
      </w:tr>
      <w:tr w:rsidR="00FC7DC7" w:rsidRPr="00095473" w14:paraId="1C89DC4D" w14:textId="77777777" w:rsidTr="00FC7DC7">
        <w:trPr>
          <w:trHeight w:val="60"/>
          <w:tblHeader/>
        </w:trPr>
        <w:tc>
          <w:tcPr>
            <w:tcW w:w="1607" w:type="pct"/>
            <w:vAlign w:val="bottom"/>
          </w:tcPr>
          <w:p w14:paraId="754D4F14" w14:textId="77777777" w:rsidR="00FC7DC7" w:rsidRPr="00FC7DC7" w:rsidRDefault="00FC7DC7" w:rsidP="004F0212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7" w:type="pct"/>
          </w:tcPr>
          <w:p w14:paraId="31DFBAF0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C7DC7">
              <w:rPr>
                <w:rFonts w:hint="cs"/>
                <w:cs/>
              </w:rPr>
              <w:t xml:space="preserve">ณ วันที่ </w:t>
            </w:r>
            <w:r w:rsidRPr="00FC7DC7">
              <w:rPr>
                <w:cs/>
              </w:rPr>
              <w:br/>
            </w:r>
            <w:r w:rsidRPr="00FC7DC7">
              <w:t>31</w:t>
            </w:r>
            <w:r w:rsidRPr="00FC7DC7">
              <w:rPr>
                <w:rFonts w:hint="cs"/>
                <w:cs/>
              </w:rPr>
              <w:t xml:space="preserve"> </w:t>
            </w:r>
            <w:r w:rsidRPr="00FC7DC7">
              <w:rPr>
                <w:cs/>
              </w:rPr>
              <w:t>ธันวาคม</w:t>
            </w:r>
          </w:p>
        </w:tc>
        <w:tc>
          <w:tcPr>
            <w:tcW w:w="686" w:type="pct"/>
          </w:tcPr>
          <w:p w14:paraId="6F1348A6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C7DC7">
              <w:rPr>
                <w:rFonts w:hint="cs"/>
                <w:cs/>
              </w:rPr>
              <w:t xml:space="preserve">ณ วันที่ </w:t>
            </w:r>
            <w:r w:rsidRPr="00FC7DC7">
              <w:rPr>
                <w:cs/>
              </w:rPr>
              <w:br/>
            </w:r>
            <w:r w:rsidRPr="00FC7DC7">
              <w:t xml:space="preserve">30 </w:t>
            </w:r>
            <w:r w:rsidRPr="00FC7DC7">
              <w:rPr>
                <w:cs/>
              </w:rPr>
              <w:t>มิถุนายน</w:t>
            </w:r>
          </w:p>
        </w:tc>
        <w:tc>
          <w:tcPr>
            <w:tcW w:w="687" w:type="pct"/>
          </w:tcPr>
          <w:p w14:paraId="51D702BD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C7DC7">
              <w:rPr>
                <w:rFonts w:hint="cs"/>
                <w:cs/>
              </w:rPr>
              <w:t xml:space="preserve">ณ วันที่ </w:t>
            </w:r>
            <w:r w:rsidRPr="00FC7DC7">
              <w:rPr>
                <w:cs/>
              </w:rPr>
              <w:br/>
            </w:r>
            <w:r w:rsidRPr="00FC7DC7">
              <w:t>31</w:t>
            </w:r>
            <w:r w:rsidRPr="00FC7DC7">
              <w:rPr>
                <w:rFonts w:hint="cs"/>
                <w:cs/>
              </w:rPr>
              <w:t xml:space="preserve"> </w:t>
            </w:r>
            <w:r w:rsidRPr="00FC7DC7">
              <w:rPr>
                <w:cs/>
              </w:rPr>
              <w:t>ธันวาคม</w:t>
            </w:r>
          </w:p>
        </w:tc>
        <w:tc>
          <w:tcPr>
            <w:tcW w:w="638" w:type="pct"/>
            <w:vAlign w:val="bottom"/>
          </w:tcPr>
          <w:p w14:paraId="4090DF02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685" w:type="pct"/>
            <w:vMerge w:val="restart"/>
            <w:vAlign w:val="bottom"/>
          </w:tcPr>
          <w:p w14:paraId="1497BB48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C7DC7">
              <w:tab/>
            </w:r>
            <w:r w:rsidRPr="00FC7DC7">
              <w:rPr>
                <w:rFonts w:hint="cs"/>
                <w:cs/>
              </w:rPr>
              <w:t xml:space="preserve">ณ วันที่ </w:t>
            </w:r>
            <w:r w:rsidRPr="00FC7DC7">
              <w:rPr>
                <w:cs/>
              </w:rPr>
              <w:br/>
            </w:r>
            <w:r w:rsidRPr="00FC7DC7">
              <w:t xml:space="preserve">30 </w:t>
            </w:r>
            <w:r w:rsidRPr="00FC7DC7">
              <w:rPr>
                <w:cs/>
              </w:rPr>
              <w:t>มิถุนายน</w:t>
            </w:r>
            <w:r w:rsidRPr="00FC7DC7">
              <w:t xml:space="preserve"> </w:t>
            </w:r>
          </w:p>
          <w:p w14:paraId="67C4AA4E" w14:textId="6AB09D84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C7DC7">
              <w:t>2564</w:t>
            </w:r>
          </w:p>
        </w:tc>
      </w:tr>
      <w:tr w:rsidR="00FC7DC7" w:rsidRPr="00095473" w14:paraId="38CF96B4" w14:textId="77777777" w:rsidTr="00FC7DC7">
        <w:trPr>
          <w:trHeight w:val="70"/>
          <w:tblHeader/>
        </w:trPr>
        <w:tc>
          <w:tcPr>
            <w:tcW w:w="1607" w:type="pct"/>
            <w:vAlign w:val="bottom"/>
          </w:tcPr>
          <w:p w14:paraId="6FD536EF" w14:textId="77777777" w:rsidR="00FC7DC7" w:rsidRPr="00FC7DC7" w:rsidRDefault="00FC7DC7" w:rsidP="004F0212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7" w:type="pct"/>
          </w:tcPr>
          <w:p w14:paraId="61A95B2B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C7DC7">
              <w:t>2563</w:t>
            </w:r>
          </w:p>
        </w:tc>
        <w:tc>
          <w:tcPr>
            <w:tcW w:w="686" w:type="pct"/>
          </w:tcPr>
          <w:p w14:paraId="391B73A3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C7DC7">
              <w:t>2564</w:t>
            </w:r>
          </w:p>
        </w:tc>
        <w:tc>
          <w:tcPr>
            <w:tcW w:w="687" w:type="pct"/>
          </w:tcPr>
          <w:p w14:paraId="6D300715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C7DC7">
              <w:t>2563</w:t>
            </w:r>
          </w:p>
        </w:tc>
        <w:tc>
          <w:tcPr>
            <w:tcW w:w="638" w:type="pct"/>
          </w:tcPr>
          <w:p w14:paraId="668CACC8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C7DC7">
              <w:rPr>
                <w:cs/>
              </w:rPr>
              <w:t>เพิ่มขึ้น</w:t>
            </w:r>
          </w:p>
        </w:tc>
        <w:tc>
          <w:tcPr>
            <w:tcW w:w="685" w:type="pct"/>
            <w:vMerge/>
          </w:tcPr>
          <w:p w14:paraId="3DCD741C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</w:p>
        </w:tc>
      </w:tr>
      <w:tr w:rsidR="00FC7DC7" w:rsidRPr="00095473" w14:paraId="5B52B02F" w14:textId="77777777" w:rsidTr="00FC7DC7">
        <w:trPr>
          <w:trHeight w:val="80"/>
          <w:tblHeader/>
        </w:trPr>
        <w:tc>
          <w:tcPr>
            <w:tcW w:w="1607" w:type="pct"/>
            <w:vAlign w:val="bottom"/>
          </w:tcPr>
          <w:p w14:paraId="0ED541DF" w14:textId="3230E409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C7DC7">
              <w:rPr>
                <w:rFonts w:hint="cs"/>
                <w:b/>
                <w:bCs/>
                <w:i/>
                <w:iCs/>
                <w:cs/>
              </w:rPr>
              <w:t>เงินกู้ยืม</w:t>
            </w:r>
            <w:r w:rsidR="004A3F12">
              <w:rPr>
                <w:rFonts w:hint="cs"/>
                <w:b/>
                <w:bCs/>
                <w:i/>
                <w:iCs/>
                <w:cs/>
              </w:rPr>
              <w:t>ระยะสั้น</w:t>
            </w:r>
          </w:p>
        </w:tc>
        <w:tc>
          <w:tcPr>
            <w:tcW w:w="1383" w:type="pct"/>
            <w:gridSpan w:val="2"/>
          </w:tcPr>
          <w:p w14:paraId="264CD09E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FC7DC7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010" w:type="pct"/>
            <w:gridSpan w:val="3"/>
            <w:vAlign w:val="bottom"/>
          </w:tcPr>
          <w:p w14:paraId="6BEC179C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C7DC7">
              <w:rPr>
                <w:i/>
                <w:iCs/>
                <w:cs/>
              </w:rPr>
              <w:t>(ล้านบาท)</w:t>
            </w:r>
          </w:p>
        </w:tc>
      </w:tr>
      <w:tr w:rsidR="00FC7DC7" w:rsidRPr="00095473" w14:paraId="4AE79662" w14:textId="77777777" w:rsidTr="00FC7DC7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607" w:type="pct"/>
            <w:tcBorders>
              <w:bottom w:val="nil"/>
            </w:tcBorders>
          </w:tcPr>
          <w:p w14:paraId="46839FAA" w14:textId="40C6D89C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</w:pPr>
            <w:r w:rsidRPr="00FC7DC7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97" w:type="pct"/>
            <w:tcBorders>
              <w:bottom w:val="nil"/>
            </w:tcBorders>
          </w:tcPr>
          <w:p w14:paraId="55E87D0D" w14:textId="20587D82" w:rsidR="00FC7DC7" w:rsidRPr="00FC7DC7" w:rsidRDefault="00FC7DC7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7D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tcBorders>
              <w:bottom w:val="nil"/>
            </w:tcBorders>
          </w:tcPr>
          <w:p w14:paraId="7DFF3713" w14:textId="5D4F5D40" w:rsidR="00FC7DC7" w:rsidRPr="00FC7DC7" w:rsidRDefault="00FC7DC7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7DC7"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687" w:type="pct"/>
            <w:tcBorders>
              <w:bottom w:val="nil"/>
            </w:tcBorders>
            <w:vAlign w:val="bottom"/>
          </w:tcPr>
          <w:p w14:paraId="42F0CB7D" w14:textId="06BF6178" w:rsidR="00FC7DC7" w:rsidRPr="00FC7DC7" w:rsidRDefault="00FC7DC7" w:rsidP="004F0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7DC7">
              <w:t>-</w:t>
            </w: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14:paraId="2ABB505B" w14:textId="273C06D0" w:rsidR="00FC7DC7" w:rsidRPr="00FC7DC7" w:rsidRDefault="00FC7DC7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7DC7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6F0673A5" w14:textId="15E1BB3B" w:rsidR="00FC7DC7" w:rsidRPr="00FC7DC7" w:rsidRDefault="00FC7DC7" w:rsidP="00FC7DC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7DC7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FC7DC7" w:rsidRPr="00095473" w14:paraId="2E6621E7" w14:textId="77777777" w:rsidTr="00FC7DC7">
        <w:tblPrEx>
          <w:tblLook w:val="04A0" w:firstRow="1" w:lastRow="0" w:firstColumn="1" w:lastColumn="0" w:noHBand="0" w:noVBand="1"/>
        </w:tblPrEx>
        <w:tc>
          <w:tcPr>
            <w:tcW w:w="1607" w:type="pct"/>
            <w:tcBorders>
              <w:bottom w:val="nil"/>
            </w:tcBorders>
          </w:tcPr>
          <w:p w14:paraId="3180F7A2" w14:textId="77777777" w:rsidR="00FC7DC7" w:rsidRPr="00FC7DC7" w:rsidRDefault="00FC7DC7" w:rsidP="004F0212">
            <w:pPr>
              <w:rPr>
                <w:b/>
                <w:bCs/>
                <w:cs/>
              </w:rPr>
            </w:pPr>
            <w:r w:rsidRPr="00FC7DC7">
              <w:rPr>
                <w:b/>
                <w:bCs/>
                <w:cs/>
              </w:rPr>
              <w:t>รวม</w:t>
            </w:r>
          </w:p>
        </w:tc>
        <w:tc>
          <w:tcPr>
            <w:tcW w:w="697" w:type="pct"/>
            <w:tcBorders>
              <w:top w:val="nil"/>
              <w:bottom w:val="nil"/>
            </w:tcBorders>
          </w:tcPr>
          <w:p w14:paraId="3BA8C703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6" w:type="pct"/>
            <w:tcBorders>
              <w:top w:val="nil"/>
              <w:bottom w:val="nil"/>
            </w:tcBorders>
          </w:tcPr>
          <w:p w14:paraId="54E78AAA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14:paraId="51BF8E06" w14:textId="78882649" w:rsidR="00FC7DC7" w:rsidRPr="00FC7DC7" w:rsidRDefault="00FC7DC7" w:rsidP="00750E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7DC7">
              <w:rPr>
                <w:b/>
                <w:bCs/>
              </w:rPr>
              <w:t>-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3CB85618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5" w:type="pct"/>
            <w:tcBorders>
              <w:top w:val="nil"/>
              <w:bottom w:val="nil"/>
            </w:tcBorders>
          </w:tcPr>
          <w:p w14:paraId="06CBAF5D" w14:textId="7DB5BDBA" w:rsidR="00FC7DC7" w:rsidRPr="00FC7DC7" w:rsidRDefault="00FC7DC7" w:rsidP="00FC7D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b/>
                <w:bCs/>
              </w:rPr>
            </w:pPr>
            <w:r w:rsidRPr="00FC7DC7">
              <w:rPr>
                <w:b/>
                <w:bCs/>
              </w:rPr>
              <w:t>13</w:t>
            </w:r>
          </w:p>
        </w:tc>
      </w:tr>
    </w:tbl>
    <w:p w14:paraId="3103E00F" w14:textId="77777777" w:rsidR="00FC7DC7" w:rsidRPr="006739D3" w:rsidRDefault="00FC7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64"/>
        <w:gridCol w:w="1284"/>
      </w:tblGrid>
      <w:tr w:rsidR="003F6C24" w:rsidRPr="007A1352" w14:paraId="190D8BED" w14:textId="77777777" w:rsidTr="004F0212">
        <w:trPr>
          <w:trHeight w:val="74"/>
        </w:trPr>
        <w:tc>
          <w:tcPr>
            <w:tcW w:w="2299" w:type="pct"/>
            <w:shd w:val="clear" w:color="auto" w:fill="auto"/>
          </w:tcPr>
          <w:p w14:paraId="4BE2A512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70" w:type="pct"/>
            <w:gridSpan w:val="2"/>
            <w:shd w:val="clear" w:color="auto" w:fill="auto"/>
          </w:tcPr>
          <w:p w14:paraId="50E378A8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4198AC0F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F6C24" w:rsidRPr="007A1352" w14:paraId="15C2E92B" w14:textId="77777777" w:rsidTr="004F0212">
        <w:trPr>
          <w:trHeight w:val="74"/>
        </w:trPr>
        <w:tc>
          <w:tcPr>
            <w:tcW w:w="2299" w:type="pct"/>
            <w:shd w:val="clear" w:color="auto" w:fill="auto"/>
          </w:tcPr>
          <w:p w14:paraId="37BDB9B9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48AB1A5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30</w:t>
            </w:r>
            <w:r w:rsidRPr="00533970">
              <w:rPr>
                <w:cs/>
              </w:rPr>
              <w:t xml:space="preserve"> มิถุนายน</w:t>
            </w:r>
          </w:p>
        </w:tc>
        <w:tc>
          <w:tcPr>
            <w:tcW w:w="685" w:type="pct"/>
            <w:shd w:val="clear" w:color="auto" w:fill="auto"/>
          </w:tcPr>
          <w:p w14:paraId="57CDCCB3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 w:rsidRPr="007A1352">
              <w:rPr>
                <w:cs/>
              </w:rPr>
              <w:t xml:space="preserve"> ธันวาคม</w:t>
            </w:r>
          </w:p>
        </w:tc>
        <w:tc>
          <w:tcPr>
            <w:tcW w:w="633" w:type="pct"/>
            <w:shd w:val="clear" w:color="auto" w:fill="auto"/>
          </w:tcPr>
          <w:p w14:paraId="0D32CCFE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cs/>
              </w:rPr>
            </w:pPr>
            <w:r w:rsidRPr="00533970">
              <w:t>30</w:t>
            </w:r>
            <w:r w:rsidRPr="00533970">
              <w:rPr>
                <w:cs/>
              </w:rPr>
              <w:t xml:space="preserve"> มิถุนายน</w:t>
            </w:r>
          </w:p>
        </w:tc>
        <w:tc>
          <w:tcPr>
            <w:tcW w:w="698" w:type="pct"/>
            <w:shd w:val="clear" w:color="auto" w:fill="auto"/>
          </w:tcPr>
          <w:p w14:paraId="70EED734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 w:rsidRPr="007A1352">
              <w:rPr>
                <w:cs/>
              </w:rPr>
              <w:t xml:space="preserve"> ธันวาคม</w:t>
            </w:r>
          </w:p>
        </w:tc>
      </w:tr>
      <w:tr w:rsidR="003F6C24" w:rsidRPr="007A1352" w14:paraId="0E326768" w14:textId="77777777" w:rsidTr="004F0212">
        <w:trPr>
          <w:trHeight w:val="74"/>
        </w:trPr>
        <w:tc>
          <w:tcPr>
            <w:tcW w:w="2299" w:type="pct"/>
            <w:shd w:val="clear" w:color="auto" w:fill="auto"/>
          </w:tcPr>
          <w:p w14:paraId="7177D316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1CE9E33D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85" w:type="pct"/>
            <w:shd w:val="clear" w:color="auto" w:fill="auto"/>
          </w:tcPr>
          <w:p w14:paraId="53BF5288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rPr>
                <w:rFonts w:hint="cs"/>
              </w:rPr>
              <w:t>256</w:t>
            </w:r>
            <w:r w:rsidRPr="00336745">
              <w:t>3</w:t>
            </w:r>
          </w:p>
        </w:tc>
        <w:tc>
          <w:tcPr>
            <w:tcW w:w="633" w:type="pct"/>
            <w:shd w:val="clear" w:color="auto" w:fill="auto"/>
          </w:tcPr>
          <w:p w14:paraId="6DCE0E29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98" w:type="pct"/>
            <w:shd w:val="clear" w:color="auto" w:fill="auto"/>
          </w:tcPr>
          <w:p w14:paraId="1502242C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rPr>
                <w:rFonts w:hint="cs"/>
              </w:rPr>
              <w:t>256</w:t>
            </w:r>
            <w:r w:rsidRPr="00336745">
              <w:t>3</w:t>
            </w:r>
          </w:p>
        </w:tc>
      </w:tr>
      <w:tr w:rsidR="003F6C24" w:rsidRPr="007A1352" w14:paraId="0B987E67" w14:textId="77777777" w:rsidTr="004F0212">
        <w:trPr>
          <w:trHeight w:val="74"/>
        </w:trPr>
        <w:tc>
          <w:tcPr>
            <w:tcW w:w="2299" w:type="pct"/>
            <w:shd w:val="clear" w:color="auto" w:fill="auto"/>
          </w:tcPr>
          <w:p w14:paraId="3EB5B5D5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01" w:type="pct"/>
            <w:gridSpan w:val="4"/>
            <w:shd w:val="clear" w:color="auto" w:fill="auto"/>
          </w:tcPr>
          <w:p w14:paraId="5C0D76EE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3F6C24" w:rsidRPr="007A1352" w14:paraId="3D056509" w14:textId="77777777" w:rsidTr="004F0212">
        <w:tc>
          <w:tcPr>
            <w:tcW w:w="2299" w:type="pct"/>
            <w:shd w:val="clear" w:color="auto" w:fill="auto"/>
          </w:tcPr>
          <w:p w14:paraId="2E5649C9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3F595E50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284090A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7E5BA6A3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1D14AB89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3F6C24" w:rsidRPr="007A1352" w14:paraId="4D131EA4" w14:textId="77777777" w:rsidTr="004F0212">
        <w:tc>
          <w:tcPr>
            <w:tcW w:w="2299" w:type="pct"/>
            <w:shd w:val="clear" w:color="auto" w:fill="auto"/>
          </w:tcPr>
          <w:p w14:paraId="1301E1F0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</w:rPr>
            </w:pPr>
            <w:r w:rsidRPr="007A1352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4A457B98" w14:textId="77777777" w:rsidR="003F6C24" w:rsidRPr="007A1352" w:rsidRDefault="003F6C24" w:rsidP="004F0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t>1</w:t>
            </w:r>
          </w:p>
        </w:tc>
        <w:tc>
          <w:tcPr>
            <w:tcW w:w="685" w:type="pct"/>
            <w:shd w:val="clear" w:color="auto" w:fill="auto"/>
          </w:tcPr>
          <w:p w14:paraId="66A35407" w14:textId="77777777" w:rsidR="003F6C24" w:rsidRPr="007A1352" w:rsidRDefault="003F6C24" w:rsidP="004F0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</w:t>
            </w:r>
          </w:p>
        </w:tc>
        <w:tc>
          <w:tcPr>
            <w:tcW w:w="633" w:type="pct"/>
            <w:shd w:val="clear" w:color="auto" w:fill="auto"/>
          </w:tcPr>
          <w:p w14:paraId="22DB7A45" w14:textId="77777777" w:rsidR="003F6C24" w:rsidRPr="007A1352" w:rsidRDefault="003F6C24" w:rsidP="004F0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>
              <w:t>1</w:t>
            </w:r>
          </w:p>
        </w:tc>
        <w:tc>
          <w:tcPr>
            <w:tcW w:w="698" w:type="pct"/>
            <w:shd w:val="clear" w:color="auto" w:fill="auto"/>
          </w:tcPr>
          <w:p w14:paraId="58EE67DB" w14:textId="77777777" w:rsidR="003F6C24" w:rsidRPr="007A1352" w:rsidRDefault="003F6C24" w:rsidP="004F0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</w:t>
            </w:r>
          </w:p>
        </w:tc>
      </w:tr>
      <w:tr w:rsidR="003F6C24" w:rsidRPr="007A1352" w14:paraId="0617F967" w14:textId="77777777" w:rsidTr="004F0212">
        <w:tc>
          <w:tcPr>
            <w:tcW w:w="2299" w:type="pct"/>
            <w:shd w:val="clear" w:color="auto" w:fill="auto"/>
          </w:tcPr>
          <w:p w14:paraId="718B4A7F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07B5F0F0" w14:textId="77777777" w:rsidR="003F6C24" w:rsidRPr="007A1352" w:rsidRDefault="003F6C24" w:rsidP="004F02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85" w:type="pct"/>
            <w:shd w:val="clear" w:color="auto" w:fill="auto"/>
          </w:tcPr>
          <w:p w14:paraId="69E8D1F8" w14:textId="77777777" w:rsidR="003F6C24" w:rsidRPr="007A1352" w:rsidRDefault="003F6C24" w:rsidP="004F02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</w:t>
            </w:r>
          </w:p>
        </w:tc>
        <w:tc>
          <w:tcPr>
            <w:tcW w:w="633" w:type="pct"/>
            <w:shd w:val="clear" w:color="auto" w:fill="auto"/>
          </w:tcPr>
          <w:p w14:paraId="23CC0C6F" w14:textId="77777777" w:rsidR="003F6C24" w:rsidRPr="007A1352" w:rsidRDefault="003F6C24" w:rsidP="004F02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98" w:type="pct"/>
            <w:shd w:val="clear" w:color="auto" w:fill="auto"/>
          </w:tcPr>
          <w:p w14:paraId="6605C308" w14:textId="77777777" w:rsidR="003F6C24" w:rsidRPr="007A1352" w:rsidRDefault="003F6C24" w:rsidP="004F02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</w:t>
            </w:r>
          </w:p>
        </w:tc>
      </w:tr>
    </w:tbl>
    <w:p w14:paraId="41F33294" w14:textId="15C2FC52" w:rsidR="00220256" w:rsidRDefault="0022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</w:p>
    <w:p w14:paraId="543AD645" w14:textId="7FB035B3" w:rsidR="006D0920" w:rsidRDefault="006D0920" w:rsidP="006D0920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D0920">
        <w:rPr>
          <w:rFonts w:ascii="Angsana New" w:hAnsi="Angsana New"/>
          <w:b/>
          <w:bCs/>
          <w:sz w:val="30"/>
          <w:szCs w:val="30"/>
          <w:cs/>
          <w:lang w:bidi="th-TH"/>
        </w:rPr>
        <w:t>ลูกหนี้การค้า</w:t>
      </w:r>
    </w:p>
    <w:p w14:paraId="26090566" w14:textId="77777777" w:rsidR="00750E19" w:rsidRDefault="00750E19" w:rsidP="00750E19">
      <w:pPr>
        <w:pStyle w:val="index"/>
        <w:tabs>
          <w:tab w:val="clear" w:pos="1134"/>
          <w:tab w:val="decimal" w:pos="540"/>
        </w:tabs>
        <w:spacing w:after="0" w:line="350" w:lineRule="exac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664BC3" w:rsidRPr="00664BC3" w14:paraId="0A85F6A9" w14:textId="77777777" w:rsidTr="0047512C">
        <w:trPr>
          <w:cantSplit/>
          <w:tblHeader/>
        </w:trPr>
        <w:tc>
          <w:tcPr>
            <w:tcW w:w="4230" w:type="dxa"/>
            <w:vAlign w:val="bottom"/>
          </w:tcPr>
          <w:p w14:paraId="6C034989" w14:textId="481C04D7" w:rsidR="00664BC3" w:rsidRPr="00664BC3" w:rsidRDefault="00664BC3" w:rsidP="002B07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13CF124" w14:textId="411AD167" w:rsidR="00664BC3" w:rsidRPr="00664BC3" w:rsidRDefault="00664BC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BC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9FBC373" w14:textId="1E6C95AE" w:rsidR="00664BC3" w:rsidRPr="00664BC3" w:rsidRDefault="00664BC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64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64BC3" w:rsidRPr="00664BC3" w14:paraId="6A57B59A" w14:textId="77777777" w:rsidTr="0047512C">
        <w:trPr>
          <w:cantSplit/>
          <w:tblHeader/>
        </w:trPr>
        <w:tc>
          <w:tcPr>
            <w:tcW w:w="4230" w:type="dxa"/>
            <w:vAlign w:val="bottom"/>
          </w:tcPr>
          <w:p w14:paraId="505469BD" w14:textId="75F27EC0" w:rsidR="00664BC3" w:rsidRPr="00664BC3" w:rsidRDefault="00664BC3" w:rsidP="002B07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C0710BE" w14:textId="0AE6CC0C" w:rsidR="00664BC3" w:rsidRPr="00C61FE5" w:rsidRDefault="00D32F43" w:rsidP="002B077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  <w:r w:rsidRPr="00D32F43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D32F43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336745" w:rsidRPr="00336745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461A185F" w14:textId="780BAB38" w:rsidR="00664BC3" w:rsidRPr="00C61FE5" w:rsidRDefault="00336745" w:rsidP="002B0772">
            <w:pPr>
              <w:spacing w:line="240" w:lineRule="auto"/>
              <w:ind w:left="-53" w:right="-55"/>
              <w:jc w:val="center"/>
              <w:rPr>
                <w:cs/>
              </w:rPr>
            </w:pPr>
            <w:r w:rsidRPr="00336745">
              <w:rPr>
                <w:rFonts w:hint="cs"/>
              </w:rPr>
              <w:t>31</w:t>
            </w:r>
            <w:r w:rsidR="00664BC3" w:rsidRPr="00C61FE5">
              <w:rPr>
                <w:rFonts w:hint="cs"/>
                <w:cs/>
              </w:rPr>
              <w:t xml:space="preserve"> ธันวาคม </w:t>
            </w:r>
            <w:r w:rsidRPr="00336745">
              <w:rPr>
                <w:rFonts w:hint="cs"/>
              </w:rPr>
              <w:t>2563</w:t>
            </w:r>
          </w:p>
        </w:tc>
        <w:tc>
          <w:tcPr>
            <w:tcW w:w="1170" w:type="dxa"/>
            <w:vAlign w:val="bottom"/>
          </w:tcPr>
          <w:p w14:paraId="7225DC0F" w14:textId="3D694CAE" w:rsidR="00664BC3" w:rsidRPr="00C61FE5" w:rsidRDefault="00D32F43" w:rsidP="002B0772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  <w:r w:rsidRPr="00D32F43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D32F43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Pr="00336745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31782CB4" w14:textId="683EAB1F" w:rsidR="00664BC3" w:rsidRPr="00C61FE5" w:rsidRDefault="00336745" w:rsidP="002B0772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336745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31</w:t>
            </w:r>
            <w:r w:rsidR="00664BC3" w:rsidRPr="00C61FE5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336745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664BC3" w:rsidRPr="00664BC3" w14:paraId="2D783A68" w14:textId="77777777" w:rsidTr="0047512C">
        <w:trPr>
          <w:cantSplit/>
          <w:tblHeader/>
        </w:trPr>
        <w:tc>
          <w:tcPr>
            <w:tcW w:w="4230" w:type="dxa"/>
            <w:vAlign w:val="bottom"/>
            <w:hideMark/>
          </w:tcPr>
          <w:p w14:paraId="4D45674D" w14:textId="7B071D9C" w:rsidR="00664BC3" w:rsidRPr="00664BC3" w:rsidRDefault="00664BC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AB85A98" w14:textId="5B07D38B" w:rsidR="00664BC3" w:rsidRPr="00664BC3" w:rsidRDefault="00664BC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64B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4BC3" w:rsidRPr="00664BC3" w14:paraId="74E752CA" w14:textId="77777777" w:rsidTr="0047512C">
        <w:trPr>
          <w:cantSplit/>
        </w:trPr>
        <w:tc>
          <w:tcPr>
            <w:tcW w:w="4230" w:type="dxa"/>
            <w:hideMark/>
          </w:tcPr>
          <w:p w14:paraId="786582AB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</w:rPr>
            </w:pPr>
            <w:r w:rsidRPr="00C61FE5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A85E1AD" w14:textId="79CA3B10" w:rsidR="00664BC3" w:rsidRPr="000063E3" w:rsidRDefault="00485C70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5,594</w:t>
            </w:r>
          </w:p>
        </w:tc>
        <w:tc>
          <w:tcPr>
            <w:tcW w:w="1260" w:type="dxa"/>
          </w:tcPr>
          <w:p w14:paraId="4D2F61F8" w14:textId="3CDE4FED" w:rsidR="00664BC3" w:rsidRPr="00C61FE5" w:rsidRDefault="00336745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61F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170" w:type="dxa"/>
          </w:tcPr>
          <w:p w14:paraId="2DCE42CF" w14:textId="27F166F5" w:rsidR="00664BC3" w:rsidRPr="00664BC3" w:rsidRDefault="002C0C84" w:rsidP="008E25B5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4,533</w:t>
            </w:r>
          </w:p>
        </w:tc>
        <w:tc>
          <w:tcPr>
            <w:tcW w:w="1260" w:type="dxa"/>
          </w:tcPr>
          <w:p w14:paraId="5CE5BF43" w14:textId="39431306" w:rsidR="00664BC3" w:rsidRPr="00664BC3" w:rsidRDefault="00336745" w:rsidP="008E25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1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</w:tr>
      <w:tr w:rsidR="00664BC3" w:rsidRPr="00664BC3" w14:paraId="45EDE0D3" w14:textId="77777777" w:rsidTr="0047512C">
        <w:trPr>
          <w:cantSplit/>
        </w:trPr>
        <w:tc>
          <w:tcPr>
            <w:tcW w:w="4230" w:type="dxa"/>
            <w:hideMark/>
          </w:tcPr>
          <w:p w14:paraId="69600D56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</w:rPr>
            </w:pPr>
            <w:r w:rsidRPr="00C61FE5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839754A" w14:textId="77777777" w:rsidR="00664BC3" w:rsidRPr="000063E3" w:rsidRDefault="00664BC3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F558B0D" w14:textId="77777777" w:rsidR="00664BC3" w:rsidRPr="00664BC3" w:rsidRDefault="00664BC3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42C2A" w14:textId="77777777" w:rsidR="00664BC3" w:rsidRPr="00664BC3" w:rsidRDefault="00664BC3" w:rsidP="002B07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DF3B2D" w14:textId="77777777" w:rsidR="00664BC3" w:rsidRPr="00664BC3" w:rsidRDefault="00664BC3" w:rsidP="002B077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BC3" w:rsidRPr="00664BC3" w14:paraId="531363B4" w14:textId="77777777" w:rsidTr="0047512C">
        <w:trPr>
          <w:cantSplit/>
        </w:trPr>
        <w:tc>
          <w:tcPr>
            <w:tcW w:w="4230" w:type="dxa"/>
            <w:hideMark/>
          </w:tcPr>
          <w:p w14:paraId="51D6D053" w14:textId="245302C5" w:rsidR="00664BC3" w:rsidRPr="00C61FE5" w:rsidRDefault="00664BC3" w:rsidP="002B0772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C61FE5">
              <w:rPr>
                <w:rFonts w:asciiTheme="majorBidi" w:hAnsiTheme="majorBidi"/>
                <w:cs/>
              </w:rPr>
              <w:t xml:space="preserve">  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 xml:space="preserve">น้อยกว่า </w:t>
            </w:r>
            <w:r w:rsidR="00336745" w:rsidRPr="00336745">
              <w:rPr>
                <w:rFonts w:asciiTheme="majorBidi" w:hAnsiTheme="majorBidi" w:cstheme="majorBidi"/>
              </w:rPr>
              <w:t>3</w:t>
            </w:r>
            <w:r w:rsidR="00C61FE5" w:rsidRPr="00C61FE5">
              <w:rPr>
                <w:rFonts w:asciiTheme="majorBidi" w:hAnsi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2E1A0C59" w14:textId="62A59F59" w:rsidR="00664BC3" w:rsidRPr="000063E3" w:rsidRDefault="00485C70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1260" w:type="dxa"/>
          </w:tcPr>
          <w:p w14:paraId="38586CDA" w14:textId="1E07C532" w:rsidR="00664BC3" w:rsidRPr="00664BC3" w:rsidRDefault="00336745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1170" w:type="dxa"/>
          </w:tcPr>
          <w:p w14:paraId="3354BBB7" w14:textId="058B1537" w:rsidR="00664BC3" w:rsidRPr="005A5083" w:rsidRDefault="002C0C84" w:rsidP="005A5083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260" w:type="dxa"/>
          </w:tcPr>
          <w:p w14:paraId="54B2311F" w14:textId="0D7760F7" w:rsidR="00664BC3" w:rsidRPr="005A5083" w:rsidRDefault="00336745" w:rsidP="005A50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664BC3" w:rsidRPr="00664BC3" w14:paraId="75CC871F" w14:textId="77777777" w:rsidTr="0047512C">
        <w:trPr>
          <w:cantSplit/>
        </w:trPr>
        <w:tc>
          <w:tcPr>
            <w:tcW w:w="4230" w:type="dxa"/>
            <w:hideMark/>
          </w:tcPr>
          <w:p w14:paraId="29E4CA62" w14:textId="0C5F1389" w:rsidR="00664BC3" w:rsidRPr="00C61FE5" w:rsidRDefault="00664BC3" w:rsidP="002B0772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C61FE5">
              <w:rPr>
                <w:rFonts w:asciiTheme="majorBidi" w:hAnsiTheme="majorBidi"/>
                <w:cs/>
              </w:rPr>
              <w:t xml:space="preserve">   </w:t>
            </w:r>
            <w:r w:rsidR="00336745" w:rsidRPr="00336745">
              <w:rPr>
                <w:rFonts w:asciiTheme="majorBidi" w:hAnsiTheme="majorBidi" w:cstheme="majorBidi"/>
              </w:rPr>
              <w:t>3</w:t>
            </w:r>
            <w:r w:rsidR="00C61FE5" w:rsidRPr="00C61FE5">
              <w:rPr>
                <w:rFonts w:asciiTheme="majorBidi" w:hAnsiTheme="majorBidi"/>
                <w:cs/>
              </w:rPr>
              <w:t xml:space="preserve"> - </w:t>
            </w:r>
            <w:r w:rsidR="00336745" w:rsidRPr="00336745">
              <w:rPr>
                <w:rFonts w:asciiTheme="majorBidi" w:hAnsiTheme="majorBidi" w:cstheme="majorBidi"/>
              </w:rPr>
              <w:t>6</w:t>
            </w:r>
            <w:r w:rsidR="00C61FE5" w:rsidRPr="00C61FE5">
              <w:rPr>
                <w:rFonts w:asciiTheme="majorBidi" w:hAnsi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5B9CD49A" w14:textId="49B7C12C" w:rsidR="00664BC3" w:rsidRPr="000063E3" w:rsidRDefault="00485C70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1260" w:type="dxa"/>
          </w:tcPr>
          <w:p w14:paraId="2A950771" w14:textId="33418E68" w:rsidR="00664BC3" w:rsidRPr="00664BC3" w:rsidRDefault="00336745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170" w:type="dxa"/>
          </w:tcPr>
          <w:p w14:paraId="324B3851" w14:textId="1B9B9678" w:rsidR="00664BC3" w:rsidRPr="005A5083" w:rsidRDefault="002C0C84" w:rsidP="005A5083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ABC5318" w14:textId="07EC3538" w:rsidR="00664BC3" w:rsidRPr="005A5083" w:rsidRDefault="00C61FE5" w:rsidP="005A50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50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64BC3" w:rsidRPr="00664BC3" w14:paraId="5460BA8C" w14:textId="77777777" w:rsidTr="0047512C">
        <w:trPr>
          <w:cantSplit/>
        </w:trPr>
        <w:tc>
          <w:tcPr>
            <w:tcW w:w="4230" w:type="dxa"/>
            <w:hideMark/>
          </w:tcPr>
          <w:p w14:paraId="4268B46F" w14:textId="6C576FEF" w:rsidR="00664BC3" w:rsidRPr="00C61FE5" w:rsidRDefault="00664BC3" w:rsidP="002B0772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C61FE5">
              <w:rPr>
                <w:rFonts w:asciiTheme="majorBidi" w:hAnsiTheme="majorBidi"/>
                <w:cs/>
              </w:rPr>
              <w:t xml:space="preserve">   </w:t>
            </w:r>
            <w:r w:rsidR="00336745" w:rsidRPr="00336745">
              <w:rPr>
                <w:rFonts w:asciiTheme="majorBidi" w:hAnsiTheme="majorBidi" w:cstheme="majorBidi"/>
              </w:rPr>
              <w:t>6</w:t>
            </w:r>
            <w:r w:rsidRPr="00C61FE5">
              <w:rPr>
                <w:rFonts w:asciiTheme="majorBidi" w:hAnsiTheme="majorBidi"/>
                <w:cs/>
              </w:rPr>
              <w:t xml:space="preserve"> - </w:t>
            </w:r>
            <w:r w:rsidR="00336745" w:rsidRPr="00336745">
              <w:rPr>
                <w:rFonts w:asciiTheme="majorBidi" w:hAnsiTheme="majorBidi" w:cstheme="majorBidi"/>
              </w:rPr>
              <w:t>12</w:t>
            </w:r>
            <w:r w:rsidRPr="00C61FE5">
              <w:rPr>
                <w:rFonts w:asciiTheme="majorBidi" w:hAnsi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4878D768" w14:textId="0484795D" w:rsidR="00664BC3" w:rsidRPr="000063E3" w:rsidRDefault="00485C70" w:rsidP="00485C7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260" w:type="dxa"/>
          </w:tcPr>
          <w:p w14:paraId="5EEC9136" w14:textId="676BCAD4" w:rsidR="00664BC3" w:rsidRPr="00664BC3" w:rsidRDefault="00336745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1170" w:type="dxa"/>
          </w:tcPr>
          <w:p w14:paraId="348BBC0E" w14:textId="46FDCD5F" w:rsidR="00664BC3" w:rsidRPr="005A5083" w:rsidRDefault="002C0C84" w:rsidP="005A5083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0" w:type="dxa"/>
          </w:tcPr>
          <w:p w14:paraId="6FBA2D17" w14:textId="1D6732F7" w:rsidR="00664BC3" w:rsidRPr="005A5083" w:rsidRDefault="00336745" w:rsidP="005A50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</w:tr>
      <w:tr w:rsidR="00664BC3" w:rsidRPr="00664BC3" w14:paraId="1823947E" w14:textId="77777777" w:rsidTr="0047512C">
        <w:trPr>
          <w:cantSplit/>
        </w:trPr>
        <w:tc>
          <w:tcPr>
            <w:tcW w:w="4230" w:type="dxa"/>
            <w:hideMark/>
          </w:tcPr>
          <w:p w14:paraId="1DE17BFB" w14:textId="7706B4FD" w:rsidR="00664BC3" w:rsidRPr="00C61FE5" w:rsidRDefault="00664BC3" w:rsidP="002B0772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C61FE5">
              <w:rPr>
                <w:rFonts w:asciiTheme="majorBidi" w:hAnsiTheme="majorBidi" w:cstheme="majorBidi"/>
                <w:cs/>
              </w:rPr>
              <w:t xml:space="preserve">  มากกว่า </w:t>
            </w:r>
            <w:r w:rsidR="00336745" w:rsidRPr="00336745">
              <w:rPr>
                <w:rFonts w:asciiTheme="majorBidi" w:hAnsiTheme="majorBidi" w:cstheme="majorBidi"/>
              </w:rPr>
              <w:t>12</w:t>
            </w:r>
            <w:r w:rsidRPr="00C61FE5">
              <w:rPr>
                <w:rFonts w:asciiTheme="majorBidi" w:hAnsiTheme="majorBidi" w:cs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07FCF881" w14:textId="32BBC367" w:rsidR="00664BC3" w:rsidRPr="00DC4049" w:rsidRDefault="00DC4049" w:rsidP="000063E3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0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ED6200B" w14:textId="762F4705" w:rsidR="00664BC3" w:rsidRPr="00DC4049" w:rsidRDefault="00336745" w:rsidP="00C61FE5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0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170" w:type="dxa"/>
          </w:tcPr>
          <w:p w14:paraId="4797FBCB" w14:textId="33FC099E" w:rsidR="00664BC3" w:rsidRPr="00DC4049" w:rsidRDefault="00DC4049" w:rsidP="008E25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049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A3849F" w14:textId="237DE2EE" w:rsidR="00664BC3" w:rsidRPr="005A5083" w:rsidRDefault="00336745" w:rsidP="008E25B5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13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664BC3" w:rsidRPr="00664BC3" w14:paraId="0B54E5AE" w14:textId="77777777" w:rsidTr="0047512C">
        <w:trPr>
          <w:cantSplit/>
        </w:trPr>
        <w:tc>
          <w:tcPr>
            <w:tcW w:w="4230" w:type="dxa"/>
            <w:hideMark/>
          </w:tcPr>
          <w:p w14:paraId="28045940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C61FE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53C9EBF2" w14:textId="5A93ECFA" w:rsidR="00664BC3" w:rsidRPr="00DC4049" w:rsidRDefault="00DC4049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40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485C70" w:rsidRPr="00DC40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</w:t>
            </w:r>
            <w:r w:rsidRPr="00DC40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46D9542" w14:textId="4479FE87" w:rsidR="00664BC3" w:rsidRPr="00DC4049" w:rsidRDefault="00336745" w:rsidP="00C61FE5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0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61FE5" w:rsidRPr="00DC4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40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1170" w:type="dxa"/>
          </w:tcPr>
          <w:p w14:paraId="7B03BF7E" w14:textId="1F55644F" w:rsidR="00664BC3" w:rsidRPr="00DC4049" w:rsidRDefault="00DC4049" w:rsidP="005A5083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C0C84" w:rsidRPr="00DC4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Pr="00DC4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D63FA8" w14:textId="5EDBD4D5" w:rsidR="00664BC3" w:rsidRPr="00664BC3" w:rsidRDefault="00336745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61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  <w:tr w:rsidR="00664BC3" w:rsidRPr="00664BC3" w14:paraId="52779DD4" w14:textId="77777777" w:rsidTr="0047512C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52FBE8ED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</w:rPr>
            </w:pPr>
            <w:r w:rsidRPr="00C61FE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61FE5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4EB99B1" w14:textId="54142561" w:rsidR="00664BC3" w:rsidRPr="00DC4049" w:rsidRDefault="00485C70" w:rsidP="00C61FE5">
            <w:pPr>
              <w:pStyle w:val="acctfourfigures"/>
              <w:pBdr>
                <w:bottom w:val="single" w:sz="4" w:space="1" w:color="auto"/>
              </w:pBdr>
              <w:tabs>
                <w:tab w:val="decimal" w:pos="731"/>
              </w:tabs>
              <w:spacing w:line="240" w:lineRule="auto"/>
              <w:ind w:lef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04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C4049" w:rsidRPr="00DC4049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DC404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D740660" w14:textId="5185E232" w:rsidR="00664BC3" w:rsidRPr="00DC4049" w:rsidRDefault="00C61FE5" w:rsidP="005A5083">
            <w:pPr>
              <w:pStyle w:val="acctfourfigures"/>
              <w:pBdr>
                <w:bottom w:val="single" w:sz="4" w:space="1" w:color="auto"/>
              </w:pBdr>
              <w:tabs>
                <w:tab w:val="decimal" w:pos="910"/>
              </w:tabs>
              <w:spacing w:line="240" w:lineRule="auto"/>
              <w:ind w:left="7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04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336745" w:rsidRPr="00DC40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  <w:r w:rsidRPr="00DC404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37255A15" w14:textId="2E075E7B" w:rsidR="00664BC3" w:rsidRPr="00DC4049" w:rsidRDefault="002C0C84" w:rsidP="00C61FE5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04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C4049" w:rsidRPr="00DC404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C404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FD9CDD" w14:textId="55E18174" w:rsidR="00664BC3" w:rsidRPr="00664BC3" w:rsidRDefault="00C61FE5" w:rsidP="008E25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83"/>
                <w:tab w:val="decimal" w:pos="82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336745"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64BC3" w:rsidRPr="00664BC3" w14:paraId="721C6AA9" w14:textId="77777777" w:rsidTr="0047512C">
        <w:trPr>
          <w:cantSplit/>
        </w:trPr>
        <w:tc>
          <w:tcPr>
            <w:tcW w:w="4230" w:type="dxa"/>
            <w:hideMark/>
          </w:tcPr>
          <w:p w14:paraId="51EEBC29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C61FE5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</w:tcPr>
          <w:p w14:paraId="7ED8727C" w14:textId="35628952" w:rsidR="00664BC3" w:rsidRPr="00EB6072" w:rsidRDefault="00485C70" w:rsidP="005A5083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0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6,62</w:t>
            </w:r>
            <w:r w:rsidR="00CE7812" w:rsidRPr="00EB60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AD028C" w14:textId="44FB93F7" w:rsidR="00664BC3" w:rsidRPr="00664BC3" w:rsidRDefault="00336745" w:rsidP="00C61FE5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61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920</w:t>
            </w:r>
          </w:p>
        </w:tc>
        <w:tc>
          <w:tcPr>
            <w:tcW w:w="1170" w:type="dxa"/>
          </w:tcPr>
          <w:p w14:paraId="1847864F" w14:textId="52240C94" w:rsidR="00664BC3" w:rsidRPr="00664BC3" w:rsidRDefault="002C0C84" w:rsidP="005A5083">
            <w:pPr>
              <w:pStyle w:val="acctfourfigures"/>
              <w:pBdr>
                <w:bottom w:val="double" w:sz="4" w:space="1" w:color="auto"/>
              </w:pBdr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4,779</w:t>
            </w:r>
          </w:p>
        </w:tc>
        <w:tc>
          <w:tcPr>
            <w:tcW w:w="1260" w:type="dxa"/>
          </w:tcPr>
          <w:p w14:paraId="0AF84930" w14:textId="134715B0" w:rsidR="00664BC3" w:rsidRPr="00664BC3" w:rsidRDefault="00336745" w:rsidP="008E25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03"/>
              </w:tabs>
              <w:spacing w:line="240" w:lineRule="auto"/>
              <w:ind w:lef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1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</w:p>
        </w:tc>
      </w:tr>
    </w:tbl>
    <w:p w14:paraId="790A6F75" w14:textId="77777777" w:rsidR="0047512C" w:rsidRPr="006739D3" w:rsidRDefault="0047512C">
      <w:pPr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8"/>
        <w:gridCol w:w="1260"/>
        <w:gridCol w:w="1262"/>
        <w:gridCol w:w="1170"/>
        <w:gridCol w:w="1260"/>
      </w:tblGrid>
      <w:tr w:rsidR="00C61FE5" w:rsidRPr="00C61FE5" w14:paraId="3A4E6D80" w14:textId="77777777" w:rsidTr="00576EC8">
        <w:trPr>
          <w:cantSplit/>
          <w:tblHeader/>
        </w:trPr>
        <w:tc>
          <w:tcPr>
            <w:tcW w:w="4318" w:type="dxa"/>
            <w:vAlign w:val="bottom"/>
            <w:hideMark/>
          </w:tcPr>
          <w:p w14:paraId="0C3C755E" w14:textId="257CB13E" w:rsidR="00C61FE5" w:rsidRPr="00FC7DC7" w:rsidRDefault="00B91A73" w:rsidP="002B077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กลับรายการ) </w:t>
            </w:r>
            <w:r w:rsidR="006739D3" w:rsidRPr="00C61F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="006739D3" w:rsidRPr="00C61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6739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</w:p>
        </w:tc>
        <w:tc>
          <w:tcPr>
            <w:tcW w:w="2522" w:type="dxa"/>
            <w:gridSpan w:val="2"/>
            <w:vAlign w:val="bottom"/>
          </w:tcPr>
          <w:p w14:paraId="066F4F59" w14:textId="1EA3918F" w:rsidR="00C61FE5" w:rsidRPr="00C61FE5" w:rsidRDefault="00C61FE5" w:rsidP="002B077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1FE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38B55A3" w14:textId="77777777" w:rsidR="00B91A73" w:rsidRDefault="00B91A7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7743C5A5" w14:textId="3B5B95B7" w:rsidR="00C61FE5" w:rsidRPr="00C61FE5" w:rsidRDefault="00C61FE5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1FE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39D3" w:rsidRPr="00C61FE5" w14:paraId="2610EBD1" w14:textId="77777777" w:rsidTr="00395203">
        <w:trPr>
          <w:cantSplit/>
          <w:tblHeader/>
        </w:trPr>
        <w:tc>
          <w:tcPr>
            <w:tcW w:w="4318" w:type="dxa"/>
            <w:vAlign w:val="bottom"/>
          </w:tcPr>
          <w:p w14:paraId="6DCB9BA4" w14:textId="3BA85989" w:rsidR="006739D3" w:rsidRPr="00C61FE5" w:rsidRDefault="00B91A73" w:rsidP="00B91A73">
            <w:pPr>
              <w:pStyle w:val="acctfourfigures"/>
              <w:tabs>
                <w:tab w:val="clear" w:pos="765"/>
              </w:tabs>
              <w:spacing w:line="240" w:lineRule="auto"/>
              <w:ind w:left="188" w:firstLine="6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bidi="th-TH"/>
              </w:rPr>
            </w:pPr>
            <w:r w:rsidRPr="006739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6739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6739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71EE21B" w14:textId="0AA0C87E" w:rsidR="006739D3" w:rsidRPr="00F146F3" w:rsidRDefault="006739D3" w:rsidP="006739D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146F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2" w:type="dxa"/>
            <w:vAlign w:val="bottom"/>
          </w:tcPr>
          <w:p w14:paraId="36D505A5" w14:textId="6781A9B7" w:rsidR="006739D3" w:rsidRPr="00F146F3" w:rsidRDefault="006739D3" w:rsidP="006739D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46F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170" w:type="dxa"/>
            <w:vAlign w:val="bottom"/>
          </w:tcPr>
          <w:p w14:paraId="25464AA2" w14:textId="0D06C88B" w:rsidR="006739D3" w:rsidRPr="00F146F3" w:rsidRDefault="006739D3" w:rsidP="006739D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146F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14A9EB77" w14:textId="67679278" w:rsidR="006739D3" w:rsidRPr="00F146F3" w:rsidRDefault="006739D3" w:rsidP="006739D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46F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6739D3" w:rsidRPr="00C61FE5" w14:paraId="6E741D17" w14:textId="77777777" w:rsidTr="00576EC8">
        <w:trPr>
          <w:cantSplit/>
          <w:tblHeader/>
        </w:trPr>
        <w:tc>
          <w:tcPr>
            <w:tcW w:w="4318" w:type="dxa"/>
            <w:vAlign w:val="bottom"/>
          </w:tcPr>
          <w:p w14:paraId="7233755F" w14:textId="51B2BB9E" w:rsidR="006739D3" w:rsidRPr="00C61FE5" w:rsidRDefault="006739D3" w:rsidP="006739D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4"/>
            <w:vAlign w:val="bottom"/>
            <w:hideMark/>
          </w:tcPr>
          <w:p w14:paraId="3B2AA7CC" w14:textId="77777777" w:rsidR="006739D3" w:rsidRPr="00C61FE5" w:rsidRDefault="006739D3" w:rsidP="006739D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1F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739D3" w:rsidRPr="00C61FE5" w14:paraId="5C9D7A4E" w14:textId="77777777" w:rsidTr="003112CE">
        <w:trPr>
          <w:cantSplit/>
        </w:trPr>
        <w:tc>
          <w:tcPr>
            <w:tcW w:w="4318" w:type="dxa"/>
          </w:tcPr>
          <w:p w14:paraId="05E84D17" w14:textId="79CD1ECA" w:rsidR="006739D3" w:rsidRPr="006739D3" w:rsidRDefault="006739D3" w:rsidP="006739D3">
            <w:pPr>
              <w:pStyle w:val="acctfourfigures"/>
              <w:numPr>
                <w:ilvl w:val="2"/>
                <w:numId w:val="2"/>
              </w:numPr>
              <w:tabs>
                <w:tab w:val="clear" w:pos="765"/>
                <w:tab w:val="clear" w:pos="880"/>
                <w:tab w:val="num" w:pos="188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739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BE21C36" w14:textId="2D272EA8" w:rsidR="006739D3" w:rsidRPr="006739D3" w:rsidRDefault="00AE5E47" w:rsidP="0067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4</w:t>
            </w:r>
          </w:p>
        </w:tc>
        <w:tc>
          <w:tcPr>
            <w:tcW w:w="1262" w:type="dxa"/>
            <w:vAlign w:val="bottom"/>
          </w:tcPr>
          <w:p w14:paraId="6C610793" w14:textId="7A8AE427" w:rsidR="006739D3" w:rsidRPr="006739D3" w:rsidRDefault="006739D3" w:rsidP="0067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39D3">
              <w:rPr>
                <w:rFonts w:hint="cs"/>
                <w:cs/>
              </w:rPr>
              <w:t>887</w:t>
            </w:r>
          </w:p>
        </w:tc>
        <w:tc>
          <w:tcPr>
            <w:tcW w:w="1170" w:type="dxa"/>
            <w:vAlign w:val="bottom"/>
          </w:tcPr>
          <w:p w14:paraId="616C88F0" w14:textId="7A794755" w:rsidR="006739D3" w:rsidRPr="006739D3" w:rsidRDefault="006739D3" w:rsidP="0067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39D3">
              <w:t>-</w:t>
            </w:r>
          </w:p>
        </w:tc>
        <w:tc>
          <w:tcPr>
            <w:tcW w:w="1260" w:type="dxa"/>
            <w:vAlign w:val="bottom"/>
          </w:tcPr>
          <w:p w14:paraId="1BCE46D1" w14:textId="4FDFC567" w:rsidR="006739D3" w:rsidRPr="006739D3" w:rsidRDefault="006739D3" w:rsidP="0067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39D3">
              <w:t>889</w:t>
            </w:r>
          </w:p>
        </w:tc>
      </w:tr>
      <w:tr w:rsidR="006739D3" w:rsidRPr="00C61FE5" w14:paraId="54C96202" w14:textId="77777777" w:rsidTr="004F0212">
        <w:trPr>
          <w:cantSplit/>
        </w:trPr>
        <w:tc>
          <w:tcPr>
            <w:tcW w:w="4318" w:type="dxa"/>
          </w:tcPr>
          <w:p w14:paraId="0BADCD01" w14:textId="43C1CC10" w:rsidR="006739D3" w:rsidRPr="006739D3" w:rsidRDefault="006739D3" w:rsidP="006739D3">
            <w:pPr>
              <w:pStyle w:val="acctfourfigures"/>
              <w:numPr>
                <w:ilvl w:val="2"/>
                <w:numId w:val="2"/>
              </w:numPr>
              <w:tabs>
                <w:tab w:val="clear" w:pos="765"/>
                <w:tab w:val="clear" w:pos="880"/>
                <w:tab w:val="num" w:pos="188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739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260" w:type="dxa"/>
            <w:vAlign w:val="bottom"/>
          </w:tcPr>
          <w:p w14:paraId="259E66B2" w14:textId="4BBEB52C" w:rsidR="006739D3" w:rsidRPr="006739D3" w:rsidRDefault="006739D3" w:rsidP="0067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39D3">
              <w:rPr>
                <w:cs/>
              </w:rPr>
              <w:t>(</w:t>
            </w:r>
            <w:r w:rsidR="00AE5E47">
              <w:t>5</w:t>
            </w:r>
            <w:r w:rsidRPr="006739D3">
              <w:rPr>
                <w:cs/>
              </w:rPr>
              <w:t>)</w:t>
            </w:r>
          </w:p>
        </w:tc>
        <w:tc>
          <w:tcPr>
            <w:tcW w:w="1262" w:type="dxa"/>
            <w:vAlign w:val="bottom"/>
          </w:tcPr>
          <w:p w14:paraId="48D69181" w14:textId="712C9E99" w:rsidR="006739D3" w:rsidRPr="006739D3" w:rsidRDefault="006739D3" w:rsidP="0067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39D3">
              <w:t>-</w:t>
            </w:r>
          </w:p>
        </w:tc>
        <w:tc>
          <w:tcPr>
            <w:tcW w:w="1170" w:type="dxa"/>
            <w:vAlign w:val="bottom"/>
          </w:tcPr>
          <w:p w14:paraId="6A98EFB5" w14:textId="1002809F" w:rsidR="006739D3" w:rsidRPr="006739D3" w:rsidRDefault="006739D3" w:rsidP="0067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6739D3">
              <w:rPr>
                <w:cs/>
              </w:rPr>
              <w:t>(</w:t>
            </w:r>
            <w:r w:rsidRPr="006739D3">
              <w:t>3</w:t>
            </w:r>
            <w:r w:rsidRPr="006739D3">
              <w:rPr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830D789" w14:textId="56A4E5DF" w:rsidR="006739D3" w:rsidRPr="006739D3" w:rsidRDefault="006739D3" w:rsidP="0067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6739D3">
              <w:t>-</w:t>
            </w:r>
          </w:p>
        </w:tc>
      </w:tr>
      <w:tr w:rsidR="0088354B" w:rsidRPr="00C61FE5" w14:paraId="7ACDC4A4" w14:textId="77777777" w:rsidTr="004F0212">
        <w:trPr>
          <w:cantSplit/>
        </w:trPr>
        <w:tc>
          <w:tcPr>
            <w:tcW w:w="4318" w:type="dxa"/>
          </w:tcPr>
          <w:p w14:paraId="16E4F01F" w14:textId="49F13B6E" w:rsidR="0088354B" w:rsidRPr="006739D3" w:rsidRDefault="0088354B" w:rsidP="006739D3">
            <w:pPr>
              <w:pStyle w:val="acctfourfigures"/>
              <w:numPr>
                <w:ilvl w:val="2"/>
                <w:numId w:val="2"/>
              </w:numPr>
              <w:tabs>
                <w:tab w:val="clear" w:pos="765"/>
                <w:tab w:val="clear" w:pos="880"/>
                <w:tab w:val="num" w:pos="188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จัดประเภทเป็นสินทรัพย์ไม่หมุนเวียน</w:t>
            </w:r>
          </w:p>
        </w:tc>
        <w:tc>
          <w:tcPr>
            <w:tcW w:w="1260" w:type="dxa"/>
            <w:vAlign w:val="bottom"/>
          </w:tcPr>
          <w:p w14:paraId="67DCA61B" w14:textId="116000CC" w:rsidR="0088354B" w:rsidRPr="006739D3" w:rsidRDefault="0088354B" w:rsidP="0067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(927)</w:t>
            </w:r>
          </w:p>
        </w:tc>
        <w:tc>
          <w:tcPr>
            <w:tcW w:w="1262" w:type="dxa"/>
            <w:vAlign w:val="bottom"/>
          </w:tcPr>
          <w:p w14:paraId="16DD59A4" w14:textId="6911DD55" w:rsidR="0088354B" w:rsidRPr="006739D3" w:rsidRDefault="0088354B" w:rsidP="0067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  <w:tc>
          <w:tcPr>
            <w:tcW w:w="1170" w:type="dxa"/>
            <w:vAlign w:val="bottom"/>
          </w:tcPr>
          <w:p w14:paraId="44C49769" w14:textId="66085781" w:rsidR="0088354B" w:rsidRPr="006739D3" w:rsidRDefault="0088354B" w:rsidP="0067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(927)</w:t>
            </w:r>
          </w:p>
        </w:tc>
        <w:tc>
          <w:tcPr>
            <w:tcW w:w="1260" w:type="dxa"/>
            <w:vAlign w:val="bottom"/>
          </w:tcPr>
          <w:p w14:paraId="44F15EC7" w14:textId="6D64EE2D" w:rsidR="0088354B" w:rsidRPr="006739D3" w:rsidRDefault="0088354B" w:rsidP="0067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</w:tr>
    </w:tbl>
    <w:p w14:paraId="79F0EFB0" w14:textId="465F8697" w:rsidR="00220256" w:rsidRDefault="0022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</w:p>
    <w:p w14:paraId="4075A1F9" w14:textId="4DE8E047" w:rsidR="00870CCC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สินค้าคงเหลือ</w:t>
      </w:r>
    </w:p>
    <w:p w14:paraId="487D140C" w14:textId="77777777" w:rsidR="00C61FE5" w:rsidRPr="007A1352" w:rsidRDefault="00C61FE5" w:rsidP="00F77919"/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036AC0" w:rsidRPr="007A1352" w14:paraId="00AE87E4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7EFD005A" w14:textId="77777777" w:rsidR="00036AC0" w:rsidRPr="007A1352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B036ED0" w14:textId="77777777" w:rsidR="00036AC0" w:rsidRPr="007A1352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7A135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DBEED9D" w14:textId="77777777" w:rsidR="00036AC0" w:rsidRPr="007A1352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7A135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52D42" w:rsidRPr="007A1352" w14:paraId="32073B07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429FDFDD" w14:textId="77777777" w:rsidR="00B52D42" w:rsidRPr="007A1352" w:rsidRDefault="00B52D42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  <w:shd w:val="clear" w:color="auto" w:fill="auto"/>
          </w:tcPr>
          <w:p w14:paraId="0A5BF74F" w14:textId="293DECD1" w:rsidR="00B52D42" w:rsidRPr="007A1352" w:rsidRDefault="00D32F43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D32F43">
              <w:t xml:space="preserve">30 </w:t>
            </w:r>
            <w:r w:rsidRPr="00D32F43">
              <w:rPr>
                <w:cs/>
              </w:rPr>
              <w:t>มิถุนายน</w:t>
            </w:r>
          </w:p>
        </w:tc>
        <w:tc>
          <w:tcPr>
            <w:tcW w:w="1238" w:type="dxa"/>
            <w:shd w:val="clear" w:color="auto" w:fill="auto"/>
          </w:tcPr>
          <w:p w14:paraId="052B3E5C" w14:textId="7E425D35" w:rsidR="00B52D42" w:rsidRPr="007A1352" w:rsidRDefault="00336745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 w:rsidR="00B52D42" w:rsidRPr="007A1352">
              <w:rPr>
                <w:cs/>
              </w:rPr>
              <w:t xml:space="preserve"> ธันวาคม</w:t>
            </w:r>
          </w:p>
        </w:tc>
        <w:tc>
          <w:tcPr>
            <w:tcW w:w="1237" w:type="dxa"/>
            <w:shd w:val="clear" w:color="auto" w:fill="auto"/>
          </w:tcPr>
          <w:p w14:paraId="67040CC9" w14:textId="3494C5D6" w:rsidR="00B52D42" w:rsidRPr="007A1352" w:rsidRDefault="00D32F43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D32F43">
              <w:t xml:space="preserve">30 </w:t>
            </w:r>
            <w:r w:rsidRPr="00D32F43">
              <w:rPr>
                <w:cs/>
              </w:rPr>
              <w:t>มิถุนายน</w:t>
            </w:r>
          </w:p>
        </w:tc>
        <w:tc>
          <w:tcPr>
            <w:tcW w:w="1238" w:type="dxa"/>
            <w:shd w:val="clear" w:color="auto" w:fill="auto"/>
          </w:tcPr>
          <w:p w14:paraId="216B7228" w14:textId="38871CB0" w:rsidR="00B52D42" w:rsidRPr="007A1352" w:rsidRDefault="00336745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 w:rsidR="00B52D42" w:rsidRPr="007A1352">
              <w:rPr>
                <w:cs/>
              </w:rPr>
              <w:t xml:space="preserve"> ธันวาคม</w:t>
            </w:r>
          </w:p>
        </w:tc>
      </w:tr>
      <w:tr w:rsidR="00FB5B70" w:rsidRPr="007A1352" w14:paraId="05DF2464" w14:textId="77777777" w:rsidTr="003C47DD">
        <w:trPr>
          <w:tblHeader/>
        </w:trPr>
        <w:tc>
          <w:tcPr>
            <w:tcW w:w="4338" w:type="dxa"/>
          </w:tcPr>
          <w:p w14:paraId="5A7054DB" w14:textId="77777777" w:rsidR="00FB5B70" w:rsidRPr="007A1352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37" w:type="dxa"/>
          </w:tcPr>
          <w:p w14:paraId="2274432E" w14:textId="1F2FA9CF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36745">
              <w:t>2564</w:t>
            </w:r>
          </w:p>
        </w:tc>
        <w:tc>
          <w:tcPr>
            <w:tcW w:w="1238" w:type="dxa"/>
          </w:tcPr>
          <w:p w14:paraId="61420B95" w14:textId="3AB74573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36745">
              <w:t>2563</w:t>
            </w:r>
          </w:p>
        </w:tc>
        <w:tc>
          <w:tcPr>
            <w:tcW w:w="1237" w:type="dxa"/>
          </w:tcPr>
          <w:p w14:paraId="3DC34518" w14:textId="5093123A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1238" w:type="dxa"/>
          </w:tcPr>
          <w:p w14:paraId="073E8E20" w14:textId="69D7A519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2563</w:t>
            </w:r>
          </w:p>
        </w:tc>
      </w:tr>
      <w:tr w:rsidR="00FB5B70" w:rsidRPr="007A1352" w14:paraId="7942DE78" w14:textId="77777777" w:rsidTr="003C47DD">
        <w:trPr>
          <w:tblHeader/>
        </w:trPr>
        <w:tc>
          <w:tcPr>
            <w:tcW w:w="4338" w:type="dxa"/>
          </w:tcPr>
          <w:p w14:paraId="5C83BDBC" w14:textId="77777777" w:rsidR="00FB5B70" w:rsidRPr="007A1352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4950" w:type="dxa"/>
            <w:gridSpan w:val="4"/>
          </w:tcPr>
          <w:p w14:paraId="4512B1FC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5B70" w:rsidRPr="007A1352" w14:paraId="1FF8DABA" w14:textId="77777777" w:rsidTr="003C47DD">
        <w:tc>
          <w:tcPr>
            <w:tcW w:w="4338" w:type="dxa"/>
          </w:tcPr>
          <w:p w14:paraId="155D9E34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37" w:type="dxa"/>
          </w:tcPr>
          <w:p w14:paraId="438AE710" w14:textId="5951A1E1" w:rsidR="00FB5B70" w:rsidRPr="007A1352" w:rsidRDefault="00485C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8,447</w:t>
            </w:r>
          </w:p>
        </w:tc>
        <w:tc>
          <w:tcPr>
            <w:tcW w:w="1238" w:type="dxa"/>
          </w:tcPr>
          <w:p w14:paraId="42CF372A" w14:textId="0F6247FC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7</w:t>
            </w:r>
            <w:r w:rsidR="000F52E1">
              <w:t>,</w:t>
            </w:r>
            <w:r w:rsidRPr="00336745">
              <w:t>047</w:t>
            </w:r>
          </w:p>
        </w:tc>
        <w:tc>
          <w:tcPr>
            <w:tcW w:w="1237" w:type="dxa"/>
          </w:tcPr>
          <w:p w14:paraId="228424BF" w14:textId="6F714473" w:rsidR="00FB5B70" w:rsidRPr="007A1352" w:rsidRDefault="004D3B96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7,253</w:t>
            </w:r>
          </w:p>
        </w:tc>
        <w:tc>
          <w:tcPr>
            <w:tcW w:w="1238" w:type="dxa"/>
          </w:tcPr>
          <w:p w14:paraId="428268BC" w14:textId="2BA3E80B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rPr>
                <w:rFonts w:hint="cs"/>
              </w:rPr>
              <w:t>5</w:t>
            </w:r>
            <w:r w:rsidR="00FB5B70">
              <w:rPr>
                <w:rFonts w:hint="cs"/>
                <w:cs/>
              </w:rPr>
              <w:t>,</w:t>
            </w:r>
            <w:r w:rsidRPr="00336745">
              <w:rPr>
                <w:rFonts w:hint="cs"/>
              </w:rPr>
              <w:t>8</w:t>
            </w:r>
            <w:r w:rsidRPr="00336745">
              <w:t>14</w:t>
            </w:r>
          </w:p>
        </w:tc>
      </w:tr>
      <w:tr w:rsidR="00FB5B70" w:rsidRPr="007A1352" w14:paraId="3468B39D" w14:textId="77777777" w:rsidTr="003C47DD">
        <w:tc>
          <w:tcPr>
            <w:tcW w:w="4338" w:type="dxa"/>
          </w:tcPr>
          <w:p w14:paraId="28EBD0A9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79B0BAFC" w14:textId="18E5FED2" w:rsidR="00FB5B70" w:rsidRPr="007A1352" w:rsidRDefault="00485C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7,592</w:t>
            </w:r>
          </w:p>
        </w:tc>
        <w:tc>
          <w:tcPr>
            <w:tcW w:w="1238" w:type="dxa"/>
          </w:tcPr>
          <w:p w14:paraId="0C023C5A" w14:textId="1473DF6F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8</w:t>
            </w:r>
            <w:r w:rsidR="000F52E1">
              <w:t>,</w:t>
            </w:r>
            <w:r w:rsidRPr="00336745">
              <w:t>052</w:t>
            </w:r>
          </w:p>
        </w:tc>
        <w:tc>
          <w:tcPr>
            <w:tcW w:w="1237" w:type="dxa"/>
          </w:tcPr>
          <w:p w14:paraId="4CD20443" w14:textId="389175E3" w:rsidR="00FB5B70" w:rsidRPr="007A1352" w:rsidRDefault="004D3B96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6,402</w:t>
            </w:r>
          </w:p>
        </w:tc>
        <w:tc>
          <w:tcPr>
            <w:tcW w:w="1238" w:type="dxa"/>
          </w:tcPr>
          <w:p w14:paraId="2FFA67B1" w14:textId="11E80B63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rPr>
                <w:rFonts w:hint="cs"/>
              </w:rPr>
              <w:t>6</w:t>
            </w:r>
            <w:r w:rsidR="00FB5B70">
              <w:rPr>
                <w:rFonts w:hint="cs"/>
                <w:cs/>
              </w:rPr>
              <w:t>,</w:t>
            </w:r>
            <w:r w:rsidRPr="00336745">
              <w:t>704</w:t>
            </w:r>
          </w:p>
        </w:tc>
      </w:tr>
      <w:tr w:rsidR="00FB5B70" w:rsidRPr="007A1352" w14:paraId="315C6E43" w14:textId="77777777" w:rsidTr="003C47DD">
        <w:tc>
          <w:tcPr>
            <w:tcW w:w="4338" w:type="dxa"/>
          </w:tcPr>
          <w:p w14:paraId="2FBF5E5C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5B93BE78" w14:textId="035C0F73" w:rsidR="00FB5B70" w:rsidRPr="007A1352" w:rsidRDefault="00485C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1,098</w:t>
            </w:r>
          </w:p>
        </w:tc>
        <w:tc>
          <w:tcPr>
            <w:tcW w:w="1238" w:type="dxa"/>
          </w:tcPr>
          <w:p w14:paraId="4DFEF3A2" w14:textId="2FBD43B0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</w:t>
            </w:r>
            <w:r w:rsidR="00FB5B70">
              <w:t>,</w:t>
            </w:r>
            <w:r w:rsidRPr="00336745">
              <w:t>104</w:t>
            </w:r>
          </w:p>
        </w:tc>
        <w:tc>
          <w:tcPr>
            <w:tcW w:w="1237" w:type="dxa"/>
          </w:tcPr>
          <w:p w14:paraId="48D57939" w14:textId="618B9285" w:rsidR="00FB5B70" w:rsidRPr="007A1352" w:rsidRDefault="00BC23C2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1,047</w:t>
            </w:r>
          </w:p>
        </w:tc>
        <w:tc>
          <w:tcPr>
            <w:tcW w:w="1238" w:type="dxa"/>
          </w:tcPr>
          <w:p w14:paraId="409864B6" w14:textId="4419D498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rPr>
                <w:rFonts w:hint="cs"/>
              </w:rPr>
              <w:t>1</w:t>
            </w:r>
            <w:r w:rsidR="00FB5B70">
              <w:rPr>
                <w:rFonts w:hint="cs"/>
                <w:cs/>
              </w:rPr>
              <w:t>,</w:t>
            </w:r>
            <w:r w:rsidRPr="00336745">
              <w:rPr>
                <w:rFonts w:hint="cs"/>
              </w:rPr>
              <w:t>0</w:t>
            </w:r>
            <w:r w:rsidRPr="00336745">
              <w:t>64</w:t>
            </w:r>
          </w:p>
        </w:tc>
      </w:tr>
      <w:tr w:rsidR="00FB5B70" w:rsidRPr="007A1352" w14:paraId="0C315F70" w14:textId="77777777" w:rsidTr="003C47DD">
        <w:tc>
          <w:tcPr>
            <w:tcW w:w="4338" w:type="dxa"/>
          </w:tcPr>
          <w:p w14:paraId="41FED981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68EB098B" w14:textId="3081852C" w:rsidR="00FB5B70" w:rsidRPr="007A1352" w:rsidRDefault="00485C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54</w:t>
            </w:r>
          </w:p>
        </w:tc>
        <w:tc>
          <w:tcPr>
            <w:tcW w:w="1238" w:type="dxa"/>
          </w:tcPr>
          <w:p w14:paraId="1BDA17FA" w14:textId="31E9B51C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49</w:t>
            </w:r>
          </w:p>
        </w:tc>
        <w:tc>
          <w:tcPr>
            <w:tcW w:w="1237" w:type="dxa"/>
          </w:tcPr>
          <w:p w14:paraId="18D69CAD" w14:textId="534D6613" w:rsidR="00FB5B70" w:rsidRPr="007A1352" w:rsidRDefault="00BC23C2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1238" w:type="dxa"/>
          </w:tcPr>
          <w:p w14:paraId="7C455DEE" w14:textId="671A46A4" w:rsidR="00FB5B70" w:rsidRPr="007A1352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FB5B70" w:rsidRPr="007A1352" w14:paraId="127CCCCB" w14:textId="77777777" w:rsidTr="003C47DD">
        <w:tc>
          <w:tcPr>
            <w:tcW w:w="4338" w:type="dxa"/>
          </w:tcPr>
          <w:p w14:paraId="5D26F56C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3AA210BE" w14:textId="10501CC7" w:rsidR="00FB5B70" w:rsidRPr="007A1352" w:rsidRDefault="00485C70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97</w:t>
            </w:r>
          </w:p>
        </w:tc>
        <w:tc>
          <w:tcPr>
            <w:tcW w:w="1238" w:type="dxa"/>
          </w:tcPr>
          <w:p w14:paraId="76692110" w14:textId="78D7096B" w:rsidR="00FB5B70" w:rsidRPr="007A1352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336745">
              <w:t>105</w:t>
            </w:r>
          </w:p>
        </w:tc>
        <w:tc>
          <w:tcPr>
            <w:tcW w:w="1237" w:type="dxa"/>
          </w:tcPr>
          <w:p w14:paraId="3A264D10" w14:textId="4D4065EB" w:rsidR="00FB5B70" w:rsidRPr="007A1352" w:rsidRDefault="00BC23C2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1238" w:type="dxa"/>
          </w:tcPr>
          <w:p w14:paraId="6A67282A" w14:textId="1CD5BFA5" w:rsidR="00FB5B70" w:rsidRPr="007A1352" w:rsidRDefault="00FB5B70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FB5B70" w:rsidRPr="007A1352" w14:paraId="7FEAC105" w14:textId="77777777" w:rsidTr="003C47DD">
        <w:tc>
          <w:tcPr>
            <w:tcW w:w="4338" w:type="dxa"/>
          </w:tcPr>
          <w:p w14:paraId="58C9530C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E83E241" w14:textId="6D862839" w:rsidR="00FB5B70" w:rsidRPr="007A1352" w:rsidRDefault="00485C70" w:rsidP="0000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17,288</w:t>
            </w:r>
          </w:p>
        </w:tc>
        <w:tc>
          <w:tcPr>
            <w:tcW w:w="1238" w:type="dxa"/>
          </w:tcPr>
          <w:p w14:paraId="648BAADB" w14:textId="70231527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16</w:t>
            </w:r>
            <w:r w:rsidR="000F52E1">
              <w:t>,</w:t>
            </w:r>
            <w:r w:rsidRPr="00336745">
              <w:t>357</w:t>
            </w:r>
          </w:p>
        </w:tc>
        <w:tc>
          <w:tcPr>
            <w:tcW w:w="1237" w:type="dxa"/>
          </w:tcPr>
          <w:p w14:paraId="5D268C31" w14:textId="604167C1" w:rsidR="00FB5B70" w:rsidRPr="007A1352" w:rsidRDefault="00BC23C2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14,702</w:t>
            </w:r>
          </w:p>
        </w:tc>
        <w:tc>
          <w:tcPr>
            <w:tcW w:w="1238" w:type="dxa"/>
          </w:tcPr>
          <w:p w14:paraId="2ADD1E93" w14:textId="7A572170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rPr>
                <w:rFonts w:hint="cs"/>
              </w:rPr>
              <w:t>13</w:t>
            </w:r>
            <w:r w:rsidR="00FB5B70">
              <w:rPr>
                <w:rFonts w:hint="cs"/>
                <w:cs/>
              </w:rPr>
              <w:t>,</w:t>
            </w:r>
            <w:r w:rsidRPr="00336745">
              <w:t>582</w:t>
            </w:r>
          </w:p>
        </w:tc>
      </w:tr>
      <w:tr w:rsidR="00ED11DA" w:rsidRPr="007A1352" w14:paraId="5B8DADD6" w14:textId="77777777" w:rsidTr="00473E21">
        <w:trPr>
          <w:trHeight w:val="58"/>
        </w:trPr>
        <w:tc>
          <w:tcPr>
            <w:tcW w:w="4338" w:type="dxa"/>
          </w:tcPr>
          <w:p w14:paraId="51A0B126" w14:textId="618BDC52" w:rsidR="00ED11DA" w:rsidRPr="007A1352" w:rsidRDefault="00ED11DA" w:rsidP="00ED1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35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      </w:t>
            </w:r>
          </w:p>
        </w:tc>
        <w:tc>
          <w:tcPr>
            <w:tcW w:w="1237" w:type="dxa"/>
          </w:tcPr>
          <w:p w14:paraId="1CB8E456" w14:textId="3A8EE635" w:rsidR="00ED11DA" w:rsidRPr="007A1352" w:rsidRDefault="00ED11DA" w:rsidP="00ED11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>
              <w:t>184</w:t>
            </w:r>
            <w:r>
              <w:rPr>
                <w:cs/>
              </w:rPr>
              <w:t>)</w:t>
            </w:r>
          </w:p>
        </w:tc>
        <w:tc>
          <w:tcPr>
            <w:tcW w:w="1238" w:type="dxa"/>
          </w:tcPr>
          <w:p w14:paraId="7C1C6F6F" w14:textId="17226070" w:rsidR="00ED11DA" w:rsidRPr="007A1352" w:rsidRDefault="00ED11DA" w:rsidP="00ED11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Pr="00336745">
              <w:t>195</w:t>
            </w:r>
            <w:r>
              <w:rPr>
                <w:cs/>
              </w:rPr>
              <w:t>)</w:t>
            </w:r>
          </w:p>
        </w:tc>
        <w:tc>
          <w:tcPr>
            <w:tcW w:w="1237" w:type="dxa"/>
          </w:tcPr>
          <w:p w14:paraId="69EBFE5E" w14:textId="1CDA72B8" w:rsidR="00ED11DA" w:rsidRPr="007A1352" w:rsidRDefault="00ED11DA" w:rsidP="00ED11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>
              <w:t>184</w:t>
            </w:r>
            <w:r>
              <w:rPr>
                <w:cs/>
              </w:rPr>
              <w:t>)</w:t>
            </w:r>
          </w:p>
        </w:tc>
        <w:tc>
          <w:tcPr>
            <w:tcW w:w="1238" w:type="dxa"/>
          </w:tcPr>
          <w:p w14:paraId="1D8A3E88" w14:textId="036FC202" w:rsidR="00ED11DA" w:rsidRPr="007A1352" w:rsidRDefault="00ED11DA" w:rsidP="00ED11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(</w:t>
            </w:r>
            <w:r w:rsidRPr="00336745">
              <w:rPr>
                <w:rFonts w:hint="cs"/>
              </w:rPr>
              <w:t>1</w:t>
            </w:r>
            <w:r w:rsidRPr="00336745">
              <w:t>94</w:t>
            </w:r>
            <w:r>
              <w:rPr>
                <w:rFonts w:hint="cs"/>
                <w:cs/>
              </w:rPr>
              <w:t>)</w:t>
            </w:r>
          </w:p>
        </w:tc>
      </w:tr>
      <w:tr w:rsidR="00ED11DA" w:rsidRPr="007A1352" w14:paraId="5D6AAF64" w14:textId="77777777" w:rsidTr="003C47DD">
        <w:trPr>
          <w:trHeight w:val="58"/>
        </w:trPr>
        <w:tc>
          <w:tcPr>
            <w:tcW w:w="4338" w:type="dxa"/>
          </w:tcPr>
          <w:p w14:paraId="6552E10D" w14:textId="77777777" w:rsidR="00ED11DA" w:rsidRPr="007A1352" w:rsidRDefault="00ED11DA" w:rsidP="00ED1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3790A8A8" w14:textId="06E15E5E" w:rsidR="00ED11DA" w:rsidRPr="007A1352" w:rsidRDefault="00ED11DA" w:rsidP="00ED11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17,104</w:t>
            </w:r>
          </w:p>
        </w:tc>
        <w:tc>
          <w:tcPr>
            <w:tcW w:w="1238" w:type="dxa"/>
          </w:tcPr>
          <w:p w14:paraId="43A31550" w14:textId="1DC43DA4" w:rsidR="00ED11DA" w:rsidRPr="007A1352" w:rsidRDefault="00ED11DA" w:rsidP="00ED11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rFonts w:hint="cs"/>
                <w:b/>
                <w:bCs/>
              </w:rPr>
              <w:t>1</w:t>
            </w:r>
            <w:r w:rsidRPr="00336745">
              <w:rPr>
                <w:b/>
                <w:bCs/>
              </w:rPr>
              <w:t>6</w:t>
            </w:r>
            <w:r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162</w:t>
            </w:r>
          </w:p>
        </w:tc>
        <w:tc>
          <w:tcPr>
            <w:tcW w:w="1237" w:type="dxa"/>
          </w:tcPr>
          <w:p w14:paraId="6275878F" w14:textId="2CCE025E" w:rsidR="00ED11DA" w:rsidRPr="007A1352" w:rsidRDefault="00ED11DA" w:rsidP="00ED11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14,518</w:t>
            </w:r>
          </w:p>
        </w:tc>
        <w:tc>
          <w:tcPr>
            <w:tcW w:w="1238" w:type="dxa"/>
          </w:tcPr>
          <w:p w14:paraId="51DE6F8F" w14:textId="01417559" w:rsidR="00ED11DA" w:rsidRPr="007A1352" w:rsidRDefault="00ED11DA" w:rsidP="00ED11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rFonts w:hint="cs"/>
                <w:b/>
                <w:bCs/>
              </w:rPr>
              <w:t>1</w:t>
            </w:r>
            <w:r w:rsidRPr="00336745">
              <w:rPr>
                <w:b/>
                <w:bCs/>
              </w:rPr>
              <w:t>3</w:t>
            </w:r>
            <w:r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388</w:t>
            </w:r>
          </w:p>
        </w:tc>
      </w:tr>
    </w:tbl>
    <w:p w14:paraId="5EC97A0C" w14:textId="77777777" w:rsidR="00CF6FDA" w:rsidRDefault="00CF6FDA" w:rsidP="00F77919"/>
    <w:p w14:paraId="4728F768" w14:textId="3FDDE590" w:rsidR="0041074C" w:rsidRDefault="004762B0" w:rsidP="004107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A1352">
        <w:rPr>
          <w:rFonts w:ascii="Angsana New" w:hAnsi="Angsana New"/>
          <w:sz w:val="30"/>
          <w:szCs w:val="30"/>
          <w:cs/>
        </w:rPr>
        <w:t xml:space="preserve">สินค้าคงเหลือ ณ </w:t>
      </w:r>
      <w:r w:rsidR="00EA319F" w:rsidRPr="007A1352">
        <w:rPr>
          <w:rFonts w:ascii="Angsana New" w:hAnsi="Angsana New"/>
          <w:sz w:val="30"/>
          <w:szCs w:val="30"/>
          <w:cs/>
        </w:rPr>
        <w:t xml:space="preserve">วันที่ </w:t>
      </w:r>
      <w:r w:rsidR="00CC76AA" w:rsidRPr="00D32F43">
        <w:rPr>
          <w:rFonts w:ascii="Angsana New" w:hAnsi="Angsana New"/>
          <w:sz w:val="30"/>
          <w:szCs w:val="30"/>
        </w:rPr>
        <w:t xml:space="preserve">30 </w:t>
      </w:r>
      <w:r w:rsidR="00CC76AA" w:rsidRPr="00D32F43">
        <w:rPr>
          <w:rFonts w:ascii="Angsana New" w:hAnsi="Angsana New"/>
          <w:sz w:val="30"/>
          <w:szCs w:val="30"/>
          <w:cs/>
        </w:rPr>
        <w:t>มิถุนายน</w:t>
      </w:r>
      <w:r w:rsidR="00B80CD2">
        <w:rPr>
          <w:rFonts w:ascii="Angsana New" w:hAnsi="Angsana New" w:hint="cs"/>
          <w:sz w:val="30"/>
          <w:szCs w:val="30"/>
          <w:cs/>
        </w:rPr>
        <w:t xml:space="preserve"> </w:t>
      </w:r>
      <w:r w:rsidR="00336745" w:rsidRPr="00336745">
        <w:rPr>
          <w:rFonts w:ascii="Angsana New" w:hAnsi="Angsana New"/>
          <w:sz w:val="30"/>
          <w:szCs w:val="30"/>
        </w:rPr>
        <w:t>2564</w:t>
      </w:r>
      <w:r w:rsidR="00B011A9">
        <w:rPr>
          <w:rFonts w:ascii="Angsana New" w:hAnsi="Angsana New"/>
          <w:sz w:val="30"/>
          <w:szCs w:val="30"/>
          <w:cs/>
        </w:rPr>
        <w:t xml:space="preserve"> </w:t>
      </w:r>
      <w:r w:rsidR="00534880" w:rsidRPr="007A1352">
        <w:rPr>
          <w:rFonts w:ascii="Angsana New" w:hAnsi="Angsana New"/>
          <w:sz w:val="30"/>
          <w:szCs w:val="30"/>
          <w:cs/>
        </w:rPr>
        <w:t xml:space="preserve">และ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Pr="007A13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36745" w:rsidRPr="00336745">
        <w:rPr>
          <w:rFonts w:ascii="Angsana New" w:hAnsi="Angsana New"/>
          <w:sz w:val="30"/>
          <w:szCs w:val="30"/>
        </w:rPr>
        <w:t>2563</w:t>
      </w:r>
      <w:r w:rsidR="000A28C1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ของบริษัทได้รวมสำรองน้ำมันตามกฎหมายไว้แล้ว</w:t>
      </w:r>
      <w:r w:rsidRPr="00E10417">
        <w:rPr>
          <w:rFonts w:ascii="Angsana New" w:hAnsi="Angsana New"/>
          <w:sz w:val="30"/>
          <w:szCs w:val="30"/>
          <w:cs/>
        </w:rPr>
        <w:t xml:space="preserve">จำนวน </w:t>
      </w:r>
      <w:r w:rsidR="00E10417" w:rsidRPr="00E10417">
        <w:rPr>
          <w:rFonts w:ascii="Angsana New" w:hAnsi="Angsana New"/>
          <w:sz w:val="30"/>
          <w:szCs w:val="30"/>
        </w:rPr>
        <w:t>235</w:t>
      </w:r>
      <w:r w:rsidR="00862309" w:rsidRPr="00E10417">
        <w:rPr>
          <w:rFonts w:ascii="Angsana New" w:hAnsi="Angsana New"/>
          <w:sz w:val="30"/>
          <w:szCs w:val="30"/>
          <w:cs/>
        </w:rPr>
        <w:t xml:space="preserve"> </w:t>
      </w:r>
      <w:r w:rsidR="004C70C2" w:rsidRPr="00E10417">
        <w:rPr>
          <w:rFonts w:ascii="Angsana New" w:hAnsi="Angsana New"/>
          <w:sz w:val="30"/>
          <w:szCs w:val="30"/>
          <w:cs/>
        </w:rPr>
        <w:t>ล้าน</w:t>
      </w:r>
      <w:r w:rsidR="006C520D" w:rsidRPr="00E10417">
        <w:rPr>
          <w:rFonts w:ascii="Angsana New" w:hAnsi="Angsana New"/>
          <w:sz w:val="30"/>
          <w:szCs w:val="30"/>
          <w:cs/>
        </w:rPr>
        <w:t>ลิตร คิดเป็นมูลค่า</w:t>
      </w:r>
      <w:r w:rsidR="00030358" w:rsidRPr="00E10417">
        <w:rPr>
          <w:rFonts w:ascii="Angsana New" w:hAnsi="Angsana New"/>
          <w:sz w:val="30"/>
          <w:szCs w:val="30"/>
          <w:cs/>
        </w:rPr>
        <w:t xml:space="preserve"> </w:t>
      </w:r>
      <w:r w:rsidR="00E10417" w:rsidRPr="00E10417">
        <w:rPr>
          <w:rFonts w:ascii="Angsana New" w:hAnsi="Angsana New"/>
          <w:sz w:val="30"/>
          <w:szCs w:val="30"/>
        </w:rPr>
        <w:t>3</w:t>
      </w:r>
      <w:r w:rsidR="004B37FA" w:rsidRPr="00E10417">
        <w:rPr>
          <w:rFonts w:ascii="Angsana New" w:hAnsi="Angsana New"/>
          <w:sz w:val="30"/>
          <w:szCs w:val="30"/>
        </w:rPr>
        <w:t>,</w:t>
      </w:r>
      <w:r w:rsidR="00E10417" w:rsidRPr="00E10417">
        <w:rPr>
          <w:rFonts w:ascii="Angsana New" w:hAnsi="Angsana New"/>
          <w:sz w:val="30"/>
          <w:szCs w:val="30"/>
        </w:rPr>
        <w:t>312</w:t>
      </w:r>
      <w:r w:rsidR="00534880" w:rsidRPr="00E10417">
        <w:rPr>
          <w:rFonts w:ascii="Angsana New" w:hAnsi="Angsana New"/>
          <w:sz w:val="30"/>
          <w:szCs w:val="30"/>
          <w:cs/>
        </w:rPr>
        <w:t xml:space="preserve"> </w:t>
      </w:r>
      <w:r w:rsidRPr="00E10417">
        <w:rPr>
          <w:rFonts w:ascii="Angsana New" w:hAnsi="Angsana New"/>
          <w:sz w:val="30"/>
          <w:szCs w:val="30"/>
          <w:cs/>
        </w:rPr>
        <w:t>ล้าน</w:t>
      </w:r>
      <w:r w:rsidRPr="007A1352">
        <w:rPr>
          <w:rFonts w:ascii="Angsana New" w:hAnsi="Angsana New"/>
          <w:sz w:val="30"/>
          <w:szCs w:val="30"/>
          <w:cs/>
        </w:rPr>
        <w:t xml:space="preserve">บาท และจำนวน </w:t>
      </w:r>
      <w:r w:rsidR="00336745" w:rsidRPr="00336745">
        <w:rPr>
          <w:rFonts w:ascii="Angsana New" w:hAnsi="Angsana New"/>
          <w:sz w:val="30"/>
          <w:szCs w:val="30"/>
        </w:rPr>
        <w:t>256</w:t>
      </w:r>
      <w:r w:rsidR="00862309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 xml:space="preserve">ล้านลิตร คิดเป็นมูลค่า </w:t>
      </w:r>
      <w:r w:rsidR="00336745" w:rsidRPr="00336745">
        <w:rPr>
          <w:rFonts w:ascii="Angsana New" w:hAnsi="Angsana New"/>
          <w:sz w:val="30"/>
          <w:szCs w:val="30"/>
        </w:rPr>
        <w:t>2</w:t>
      </w:r>
      <w:r w:rsidR="0064747F">
        <w:rPr>
          <w:rFonts w:ascii="Angsana New" w:hAnsi="Angsana New"/>
          <w:sz w:val="30"/>
          <w:szCs w:val="30"/>
        </w:rPr>
        <w:t>,</w:t>
      </w:r>
      <w:r w:rsidR="00336745" w:rsidRPr="00336745">
        <w:rPr>
          <w:rFonts w:ascii="Angsana New" w:hAnsi="Angsana New"/>
          <w:sz w:val="30"/>
          <w:szCs w:val="30"/>
        </w:rPr>
        <w:t>477</w:t>
      </w:r>
      <w:r w:rsidR="00862309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00B2F144" w14:textId="571FA653" w:rsidR="0047606C" w:rsidRDefault="0047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5E5EA2D8" w14:textId="77777777" w:rsidR="006739D3" w:rsidRDefault="0067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>
        <w:rPr>
          <w:b/>
          <w:bCs/>
        </w:rPr>
        <w:br w:type="page"/>
      </w:r>
    </w:p>
    <w:p w14:paraId="15AB4E17" w14:textId="731EBCD5" w:rsidR="00870CCC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8E55C8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7D3F2765" w14:textId="77777777" w:rsidR="006E17B4" w:rsidRPr="007A1352" w:rsidRDefault="006E17B4" w:rsidP="006E17B4">
      <w:pPr>
        <w:pStyle w:val="index"/>
        <w:tabs>
          <w:tab w:val="clear" w:pos="1134"/>
          <w:tab w:val="decimal" w:pos="540"/>
        </w:tabs>
        <w:spacing w:after="0" w:line="350" w:lineRule="exac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0"/>
        <w:gridCol w:w="1261"/>
        <w:gridCol w:w="1259"/>
        <w:gridCol w:w="1258"/>
      </w:tblGrid>
      <w:tr w:rsidR="00B52D42" w:rsidRPr="00EF30CD" w14:paraId="7B6EA782" w14:textId="77777777" w:rsidTr="00923B54">
        <w:trPr>
          <w:trHeight w:val="403"/>
        </w:trPr>
        <w:tc>
          <w:tcPr>
            <w:tcW w:w="2966" w:type="pct"/>
          </w:tcPr>
          <w:p w14:paraId="218D6011" w14:textId="77777777" w:rsidR="00B52D42" w:rsidRPr="00EF30CD" w:rsidRDefault="00B52D42" w:rsidP="00F9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679" w:type="pct"/>
          </w:tcPr>
          <w:p w14:paraId="47AB22B9" w14:textId="77777777" w:rsidR="00B52D42" w:rsidRPr="00EF30CD" w:rsidRDefault="00B52D42" w:rsidP="00F9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55" w:type="pct"/>
            <w:gridSpan w:val="2"/>
          </w:tcPr>
          <w:p w14:paraId="0B5FF60A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B52D42" w:rsidRPr="00EF30CD" w14:paraId="250D5128" w14:textId="77777777" w:rsidTr="00A92745">
        <w:trPr>
          <w:trHeight w:val="424"/>
        </w:trPr>
        <w:tc>
          <w:tcPr>
            <w:tcW w:w="2966" w:type="pct"/>
          </w:tcPr>
          <w:p w14:paraId="5F1D2A2C" w14:textId="32794AAF" w:rsidR="00B52D42" w:rsidRPr="00562A3C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C76AA"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CC76AA"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C76AA"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79" w:type="pct"/>
          </w:tcPr>
          <w:p w14:paraId="7CE7D53D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8" w:type="pct"/>
            <w:shd w:val="clear" w:color="auto" w:fill="auto"/>
          </w:tcPr>
          <w:p w14:paraId="64EC7DA5" w14:textId="09E5FA72" w:rsidR="00B52D42" w:rsidRPr="00EF30CD" w:rsidRDefault="00336745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77" w:type="pct"/>
            <w:shd w:val="clear" w:color="auto" w:fill="auto"/>
          </w:tcPr>
          <w:p w14:paraId="5F9CFFC7" w14:textId="78FBAA28" w:rsidR="00B52D42" w:rsidRPr="00EF30CD" w:rsidRDefault="00336745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2D42" w:rsidRPr="00EF30CD" w14:paraId="133F4E6C" w14:textId="77777777" w:rsidTr="00A92745">
        <w:trPr>
          <w:trHeight w:val="424"/>
        </w:trPr>
        <w:tc>
          <w:tcPr>
            <w:tcW w:w="2966" w:type="pct"/>
          </w:tcPr>
          <w:p w14:paraId="0AEF3989" w14:textId="4D248DB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167EF39F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2"/>
            <w:shd w:val="clear" w:color="auto" w:fill="auto"/>
          </w:tcPr>
          <w:p w14:paraId="1F54CCBE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5B70" w:rsidRPr="00EF30CD" w14:paraId="46BEB943" w14:textId="77777777" w:rsidTr="00A92745">
        <w:trPr>
          <w:trHeight w:val="403"/>
        </w:trPr>
        <w:tc>
          <w:tcPr>
            <w:tcW w:w="2966" w:type="pct"/>
          </w:tcPr>
          <w:p w14:paraId="7EB03DF4" w14:textId="7FC901ED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EF30CD">
              <w:rPr>
                <w:cs/>
              </w:rPr>
              <w:t xml:space="preserve">ณ วันที่ </w:t>
            </w:r>
            <w:r w:rsidR="00336745" w:rsidRPr="00336745">
              <w:t>1</w:t>
            </w:r>
            <w:r w:rsidRPr="00EF30CD">
              <w:rPr>
                <w:cs/>
              </w:rPr>
              <w:t xml:space="preserve"> มกราคม</w:t>
            </w:r>
          </w:p>
        </w:tc>
        <w:tc>
          <w:tcPr>
            <w:tcW w:w="679" w:type="pct"/>
          </w:tcPr>
          <w:p w14:paraId="4A45A6BC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78" w:type="pct"/>
          </w:tcPr>
          <w:p w14:paraId="6D1A661E" w14:textId="7283B4E7" w:rsidR="00FB5B70" w:rsidRPr="00371011" w:rsidRDefault="00BB6E4F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13,851</w:t>
            </w:r>
          </w:p>
        </w:tc>
        <w:tc>
          <w:tcPr>
            <w:tcW w:w="677" w:type="pct"/>
          </w:tcPr>
          <w:p w14:paraId="28CC755A" w14:textId="6FD409B4" w:rsidR="00FB5B70" w:rsidRPr="00EF30CD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rPr>
                <w:rFonts w:hint="cs"/>
              </w:rPr>
              <w:t>13</w:t>
            </w:r>
            <w:r w:rsidR="00FB5B70" w:rsidRPr="00371011">
              <w:rPr>
                <w:rFonts w:hint="cs"/>
                <w:cs/>
              </w:rPr>
              <w:t>,</w:t>
            </w:r>
            <w:r w:rsidRPr="00336745">
              <w:t>659</w:t>
            </w:r>
          </w:p>
        </w:tc>
      </w:tr>
      <w:tr w:rsidR="00CC76AA" w:rsidRPr="00EF30CD" w14:paraId="056B756A" w14:textId="77777777" w:rsidTr="00A92745">
        <w:trPr>
          <w:trHeight w:val="403"/>
        </w:trPr>
        <w:tc>
          <w:tcPr>
            <w:tcW w:w="2966" w:type="pct"/>
          </w:tcPr>
          <w:p w14:paraId="54FE976C" w14:textId="0A6B28C3" w:rsidR="00CC76AA" w:rsidRPr="00EF30CD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เพิ่มเงินลงทุน</w:t>
            </w:r>
          </w:p>
        </w:tc>
        <w:tc>
          <w:tcPr>
            <w:tcW w:w="679" w:type="pct"/>
          </w:tcPr>
          <w:p w14:paraId="4603FAC7" w14:textId="77777777" w:rsidR="00CC76AA" w:rsidRPr="00EF30CD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78" w:type="pct"/>
          </w:tcPr>
          <w:p w14:paraId="21B87764" w14:textId="14DBE108" w:rsidR="00CC76AA" w:rsidRPr="00545FD1" w:rsidRDefault="00093C5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730</w:t>
            </w:r>
          </w:p>
        </w:tc>
        <w:tc>
          <w:tcPr>
            <w:tcW w:w="677" w:type="pct"/>
          </w:tcPr>
          <w:p w14:paraId="3CC8FBAA" w14:textId="3F84D657" w:rsidR="00CC76AA" w:rsidRPr="00EF30CD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-</w:t>
            </w:r>
          </w:p>
        </w:tc>
      </w:tr>
      <w:tr w:rsidR="00CC76AA" w:rsidRPr="00EF30CD" w14:paraId="090E84A3" w14:textId="77777777" w:rsidTr="00A92745">
        <w:trPr>
          <w:trHeight w:val="403"/>
        </w:trPr>
        <w:tc>
          <w:tcPr>
            <w:tcW w:w="2966" w:type="pct"/>
          </w:tcPr>
          <w:p w14:paraId="1DD628B1" w14:textId="6590977D" w:rsidR="00CC76AA" w:rsidRPr="0026136E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ผลต่างของอัตราดอกเบี้ยตามสัญญาเงินให้กู้และอัตราตลาด</w:t>
            </w:r>
          </w:p>
        </w:tc>
        <w:tc>
          <w:tcPr>
            <w:tcW w:w="679" w:type="pct"/>
          </w:tcPr>
          <w:p w14:paraId="3BE3D09D" w14:textId="77777777" w:rsidR="00CC76AA" w:rsidRPr="00EF30CD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2DC6E75C" w14:textId="0DD343A4" w:rsidR="00CC76AA" w:rsidRPr="00545FD1" w:rsidRDefault="00BB6E4F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77" w:type="pct"/>
          </w:tcPr>
          <w:p w14:paraId="42A68379" w14:textId="64C6B800" w:rsidR="00CC76AA" w:rsidRPr="00EF30CD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t>11</w:t>
            </w:r>
          </w:p>
        </w:tc>
      </w:tr>
      <w:tr w:rsidR="00CC76AA" w:rsidRPr="00EF30CD" w14:paraId="07995412" w14:textId="77777777" w:rsidTr="00A92745">
        <w:trPr>
          <w:trHeight w:val="403"/>
        </w:trPr>
        <w:tc>
          <w:tcPr>
            <w:tcW w:w="2966" w:type="pct"/>
          </w:tcPr>
          <w:p w14:paraId="64D880E9" w14:textId="75ED923C" w:rsidR="00CC76AA" w:rsidRPr="0026136E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>
              <w:rPr>
                <w:rFonts w:hint="cs"/>
                <w:cs/>
              </w:rPr>
              <w:t xml:space="preserve">กลับรายการ </w:t>
            </w:r>
            <w:r>
              <w:rPr>
                <w:cs/>
              </w:rPr>
              <w:t>(</w:t>
            </w:r>
            <w:r>
              <w:rPr>
                <w:rFonts w:hint="cs"/>
                <w:cs/>
              </w:rPr>
              <w:t>ขาดทุนจากการด้อยค่า</w:t>
            </w:r>
            <w:r>
              <w:rPr>
                <w:cs/>
              </w:rPr>
              <w:t>)</w:t>
            </w:r>
          </w:p>
        </w:tc>
        <w:tc>
          <w:tcPr>
            <w:tcW w:w="679" w:type="pct"/>
          </w:tcPr>
          <w:p w14:paraId="60D64B27" w14:textId="77777777" w:rsidR="00CC76AA" w:rsidRPr="00EF30CD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180DEF36" w14:textId="213F5F45" w:rsidR="00CC76AA" w:rsidRPr="00545FD1" w:rsidRDefault="00093C5A" w:rsidP="00CC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126</w:t>
            </w:r>
          </w:p>
        </w:tc>
        <w:tc>
          <w:tcPr>
            <w:tcW w:w="677" w:type="pct"/>
          </w:tcPr>
          <w:p w14:paraId="699EAE80" w14:textId="77FA3399" w:rsidR="00CC76AA" w:rsidRDefault="00CC76AA" w:rsidP="00CC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(</w:t>
            </w:r>
            <w:r w:rsidRPr="00533970">
              <w:t>1,835</w:t>
            </w:r>
            <w:r w:rsidRPr="00533970">
              <w:rPr>
                <w:cs/>
              </w:rPr>
              <w:t>)</w:t>
            </w:r>
          </w:p>
        </w:tc>
      </w:tr>
      <w:tr w:rsidR="00FB5B70" w:rsidRPr="00EF30CD" w14:paraId="12D0468D" w14:textId="77777777" w:rsidTr="00A92745">
        <w:trPr>
          <w:trHeight w:val="403"/>
        </w:trPr>
        <w:tc>
          <w:tcPr>
            <w:tcW w:w="2966" w:type="pct"/>
          </w:tcPr>
          <w:p w14:paraId="0D03263A" w14:textId="45639099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</w:rPr>
              <w:t>3</w:t>
            </w:r>
            <w:r w:rsidR="00332A35">
              <w:rPr>
                <w:b/>
                <w:bCs/>
              </w:rPr>
              <w:t>0</w:t>
            </w:r>
            <w:r w:rsidRPr="00EF30CD">
              <w:rPr>
                <w:b/>
                <w:bCs/>
                <w:cs/>
              </w:rPr>
              <w:t xml:space="preserve"> </w:t>
            </w:r>
            <w:r w:rsidRPr="00EF30CD">
              <w:rPr>
                <w:rFonts w:hint="cs"/>
                <w:b/>
                <w:bCs/>
                <w:cs/>
              </w:rPr>
              <w:t>ม</w:t>
            </w:r>
            <w:r w:rsidR="00332A35">
              <w:rPr>
                <w:rFonts w:hint="cs"/>
                <w:b/>
                <w:bCs/>
                <w:cs/>
              </w:rPr>
              <w:t>ิถุนายน</w:t>
            </w:r>
            <w:r w:rsidRPr="00EF30CD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679" w:type="pct"/>
          </w:tcPr>
          <w:p w14:paraId="4CDE3DB6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04F24344" w14:textId="6881BDCC" w:rsidR="00FB5B70" w:rsidRPr="00545FD1" w:rsidRDefault="00093C5A" w:rsidP="00FB5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14,707</w:t>
            </w:r>
          </w:p>
        </w:tc>
        <w:tc>
          <w:tcPr>
            <w:tcW w:w="677" w:type="pct"/>
          </w:tcPr>
          <w:p w14:paraId="5D0B3A81" w14:textId="04160434" w:rsidR="00FB5B70" w:rsidRPr="00EF30CD" w:rsidRDefault="00336745" w:rsidP="00FB5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11</w:t>
            </w:r>
            <w:r w:rsidR="00FB5B70" w:rsidRPr="00545FD1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835</w:t>
            </w:r>
          </w:p>
        </w:tc>
      </w:tr>
    </w:tbl>
    <w:p w14:paraId="0BAC9BF4" w14:textId="064D680F" w:rsidR="00A00ABD" w:rsidRPr="007268DA" w:rsidRDefault="00EA319F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7A1352">
        <w:rPr>
          <w:cs/>
        </w:rPr>
        <w:tab/>
      </w:r>
    </w:p>
    <w:p w14:paraId="1EF09DAE" w14:textId="77777777" w:rsidR="00220256" w:rsidRPr="007268DA" w:rsidRDefault="00220256" w:rsidP="0022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7A1352">
        <w:rPr>
          <w:cs/>
        </w:rPr>
        <w:tab/>
      </w:r>
      <w:r w:rsidRPr="007268DA">
        <w:rPr>
          <w:i/>
          <w:iCs/>
          <w:cs/>
        </w:rPr>
        <w:t>การเปลี่ยนแปลงเงินลงทุนในบริษัทย่อย</w:t>
      </w:r>
    </w:p>
    <w:p w14:paraId="0FDDE019" w14:textId="08D9AA47" w:rsidR="00220256" w:rsidRDefault="00220256" w:rsidP="0022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</w:p>
    <w:p w14:paraId="2166208A" w14:textId="65FB1131" w:rsidR="0035673F" w:rsidRPr="0035673F" w:rsidRDefault="0035673F" w:rsidP="0022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35673F">
        <w:rPr>
          <w:i/>
          <w:iCs/>
          <w:cs/>
          <w:lang w:val="en-GB"/>
        </w:rPr>
        <w:t>บริษัท บางจาก รีเทล จำกัด</w:t>
      </w:r>
    </w:p>
    <w:p w14:paraId="5F422D88" w14:textId="77777777" w:rsidR="0035673F" w:rsidRDefault="0035673F" w:rsidP="0022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</w:p>
    <w:p w14:paraId="050582C2" w14:textId="03F8A835" w:rsidR="0035673F" w:rsidRDefault="0035673F" w:rsidP="00356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7268DA">
        <w:rPr>
          <w:cs/>
          <w:lang w:val="en-GB"/>
        </w:rPr>
        <w:t xml:space="preserve">เมื่อวันที่ </w:t>
      </w:r>
      <w:r w:rsidRPr="00336745">
        <w:t>25</w:t>
      </w:r>
      <w:r w:rsidRPr="007268DA">
        <w:rPr>
          <w:cs/>
          <w:lang w:val="en-GB"/>
        </w:rPr>
        <w:t xml:space="preserve"> มีนาคม </w:t>
      </w:r>
      <w:r w:rsidRPr="00336745">
        <w:t>2564</w:t>
      </w:r>
      <w:r w:rsidRPr="007268DA">
        <w:rPr>
          <w:cs/>
          <w:lang w:val="en-GB"/>
        </w:rPr>
        <w:t xml:space="preserve"> ที่ประชุมคณะกรรมการของบริษัทมีมติ</w:t>
      </w:r>
      <w:r>
        <w:rPr>
          <w:rFonts w:hint="cs"/>
          <w:cs/>
          <w:lang w:val="en-GB"/>
        </w:rPr>
        <w:t>อนุมัติ</w:t>
      </w:r>
      <w:r w:rsidRPr="007268DA">
        <w:rPr>
          <w:cs/>
          <w:lang w:val="en-GB"/>
        </w:rPr>
        <w:t>ให้</w:t>
      </w:r>
      <w:r>
        <w:rPr>
          <w:rFonts w:hint="cs"/>
          <w:cs/>
          <w:lang w:val="en-GB"/>
        </w:rPr>
        <w:t>บริษัท</w:t>
      </w:r>
      <w:r w:rsidRPr="007268DA">
        <w:rPr>
          <w:cs/>
          <w:lang w:val="en-GB"/>
        </w:rPr>
        <w:t xml:space="preserve">เพิ่มทุนใน บริษัท บางจาก </w:t>
      </w:r>
      <w:r>
        <w:rPr>
          <w:rFonts w:hint="cs"/>
          <w:cs/>
          <w:lang w:val="en-GB"/>
        </w:rPr>
        <w:t xml:space="preserve">       </w:t>
      </w:r>
      <w:r w:rsidRPr="007268DA">
        <w:rPr>
          <w:cs/>
          <w:lang w:val="en-GB"/>
        </w:rPr>
        <w:t>รีเทล จำกัด ซึ่งเป็นบริษัทย่อยของ</w:t>
      </w:r>
      <w:r>
        <w:rPr>
          <w:rFonts w:hint="cs"/>
          <w:cs/>
          <w:lang w:val="en-GB"/>
        </w:rPr>
        <w:t>กลุ่ม</w:t>
      </w:r>
      <w:r w:rsidRPr="007268DA">
        <w:rPr>
          <w:cs/>
          <w:lang w:val="en-GB"/>
        </w:rPr>
        <w:t xml:space="preserve">บริษัทจำนวน </w:t>
      </w:r>
      <w:r w:rsidRPr="00336745">
        <w:t>700</w:t>
      </w:r>
      <w:r w:rsidRPr="007268DA">
        <w:rPr>
          <w:cs/>
          <w:lang w:val="en-GB"/>
        </w:rPr>
        <w:t xml:space="preserve"> ล้านบาท จากทุนจดทะเบียนเดิม </w:t>
      </w:r>
      <w:r w:rsidRPr="00336745">
        <w:t>800</w:t>
      </w:r>
      <w:r w:rsidRPr="007268DA">
        <w:rPr>
          <w:cs/>
          <w:lang w:val="en-GB"/>
        </w:rPr>
        <w:t xml:space="preserve"> ล้านบาท เป็นทุนจดทะเบียนใหม่ </w:t>
      </w:r>
      <w:r w:rsidRPr="00336745">
        <w:t>1</w:t>
      </w:r>
      <w:r w:rsidRPr="007268DA">
        <w:rPr>
          <w:lang w:val="en-GB"/>
        </w:rPr>
        <w:t>,</w:t>
      </w:r>
      <w:r w:rsidRPr="00336745">
        <w:t>500</w:t>
      </w:r>
      <w:r w:rsidRPr="007268DA">
        <w:rPr>
          <w:cs/>
          <w:lang w:val="en-GB"/>
        </w:rPr>
        <w:t xml:space="preserve"> ล้านบาท โดยการออกหุ้นสามัญเพิ่มทุนใหม่จำนวน </w:t>
      </w:r>
      <w:r w:rsidRPr="00336745">
        <w:t>70</w:t>
      </w:r>
      <w:r w:rsidRPr="007268DA">
        <w:rPr>
          <w:cs/>
          <w:lang w:val="en-GB"/>
        </w:rPr>
        <w:t xml:space="preserve"> ล้านหุ้น มูลค่าที่ตราไว้หุ้นละ </w:t>
      </w:r>
      <w:r w:rsidRPr="00336745">
        <w:t>10</w:t>
      </w:r>
      <w:r w:rsidRPr="007268DA">
        <w:rPr>
          <w:cs/>
          <w:lang w:val="en-GB"/>
        </w:rPr>
        <w:t xml:space="preserve"> บาท ทั้งนี้ไม่มีการเปลี่ยนแปลงในสัดส่วนการถือหุ้นของบริษัท</w:t>
      </w:r>
      <w:r>
        <w:rPr>
          <w:rFonts w:hint="cs"/>
          <w:cs/>
          <w:lang w:val="en-GB"/>
        </w:rPr>
        <w:t xml:space="preserve"> โดยบริษัทย่อยได้จดทะเบียนเพิ่มทุนกับกระทรวงพาณิชย์เมื่อวันที่ </w:t>
      </w:r>
      <w:r>
        <w:t xml:space="preserve">30 </w:t>
      </w:r>
      <w:r>
        <w:rPr>
          <w:rFonts w:hint="cs"/>
          <w:cs/>
        </w:rPr>
        <w:t xml:space="preserve">มีนาคม </w:t>
      </w:r>
      <w:r>
        <w:t>2564</w:t>
      </w:r>
    </w:p>
    <w:p w14:paraId="2FB4C51D" w14:textId="77777777" w:rsidR="0035673F" w:rsidRDefault="0035673F" w:rsidP="00356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66E38023" w14:textId="3D14B784" w:rsidR="00220256" w:rsidRPr="008964DA" w:rsidRDefault="00220256" w:rsidP="004F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8964DA">
        <w:rPr>
          <w:i/>
          <w:iCs/>
          <w:cs/>
        </w:rPr>
        <w:t>บริษัท เจนเนอรัล เอนเนอร์ยี่ แมนนิ่ง จำกัด</w:t>
      </w:r>
    </w:p>
    <w:p w14:paraId="5ED12AE1" w14:textId="77777777" w:rsidR="004F0212" w:rsidRPr="008964DA" w:rsidRDefault="004F0212" w:rsidP="004F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</w:p>
    <w:p w14:paraId="08488FF9" w14:textId="0277308B" w:rsidR="003E05E1" w:rsidRPr="008964DA" w:rsidRDefault="003316F7" w:rsidP="00896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  <w:r w:rsidRPr="008964DA">
        <w:rPr>
          <w:rFonts w:hint="cs"/>
          <w:cs/>
        </w:rPr>
        <w:t xml:space="preserve">เมื่อวันที่ </w:t>
      </w:r>
      <w:r w:rsidRPr="008964DA">
        <w:t xml:space="preserve">25 </w:t>
      </w:r>
      <w:r w:rsidRPr="008964DA">
        <w:rPr>
          <w:rFonts w:hint="cs"/>
          <w:cs/>
        </w:rPr>
        <w:t xml:space="preserve">มีนาคม </w:t>
      </w:r>
      <w:r w:rsidRPr="008964DA">
        <w:t xml:space="preserve">2564 </w:t>
      </w:r>
      <w:r w:rsidRPr="008964DA">
        <w:rPr>
          <w:rFonts w:hint="cs"/>
          <w:cs/>
        </w:rPr>
        <w:t>ที่ประชุมคณะกรรมการบริษัทมีมติ</w:t>
      </w:r>
      <w:r w:rsidR="008964DA" w:rsidRPr="008964DA">
        <w:rPr>
          <w:rFonts w:hint="cs"/>
          <w:cs/>
        </w:rPr>
        <w:t>อนุมัติ</w:t>
      </w:r>
      <w:r w:rsidRPr="008964DA">
        <w:rPr>
          <w:rFonts w:hint="cs"/>
          <w:cs/>
        </w:rPr>
        <w:t>ให้จัดตั้ง</w:t>
      </w:r>
      <w:r w:rsidR="004F0212" w:rsidRPr="008964DA">
        <w:rPr>
          <w:cs/>
        </w:rPr>
        <w:t>บริษัท เจนเนอรัล เอนเนอร์ยี่ แมนนิ่ง จำกัด</w:t>
      </w:r>
      <w:r w:rsidR="008964DA" w:rsidRPr="008964DA">
        <w:rPr>
          <w:rFonts w:hint="cs"/>
          <w:cs/>
        </w:rPr>
        <w:t xml:space="preserve"> </w:t>
      </w:r>
      <w:r w:rsidRPr="008964DA">
        <w:rPr>
          <w:rFonts w:hint="cs"/>
          <w:cs/>
        </w:rPr>
        <w:t xml:space="preserve">เพื่อประกอบธุรกิจหลักให้บริการสรรหาและบริหารจัดการบุคคลากร </w:t>
      </w:r>
      <w:r w:rsidR="008964DA" w:rsidRPr="008964DA">
        <w:rPr>
          <w:rFonts w:hint="cs"/>
          <w:cs/>
        </w:rPr>
        <w:t xml:space="preserve">โดยถือหุ้นในสัดส่วนร้อยละ </w:t>
      </w:r>
      <w:r w:rsidR="008964DA" w:rsidRPr="008964DA">
        <w:t xml:space="preserve">49 </w:t>
      </w:r>
      <w:r w:rsidR="008964DA" w:rsidRPr="008964DA">
        <w:rPr>
          <w:rFonts w:hint="cs"/>
          <w:cs/>
        </w:rPr>
        <w:t xml:space="preserve">เมื่อวันที่ </w:t>
      </w:r>
      <w:r w:rsidR="008964DA" w:rsidRPr="008964DA">
        <w:t xml:space="preserve">29 </w:t>
      </w:r>
      <w:r w:rsidR="008964DA" w:rsidRPr="008964DA">
        <w:rPr>
          <w:rFonts w:hint="cs"/>
          <w:cs/>
        </w:rPr>
        <w:t xml:space="preserve">เมษายน </w:t>
      </w:r>
      <w:r w:rsidR="008964DA" w:rsidRPr="008964DA">
        <w:t xml:space="preserve">2564 </w:t>
      </w:r>
      <w:r w:rsidRPr="008964DA">
        <w:rPr>
          <w:rFonts w:hint="cs"/>
          <w:cs/>
        </w:rPr>
        <w:t>บริษัทดังกล่าวได้จดทะเบียนจัดตั้งบริษัทกับ</w:t>
      </w:r>
      <w:r w:rsidR="00170993">
        <w:rPr>
          <w:rFonts w:hint="cs"/>
          <w:cs/>
        </w:rPr>
        <w:t>กระทรวงพาณิชย์</w:t>
      </w:r>
      <w:r w:rsidR="008964DA" w:rsidRPr="008964DA">
        <w:rPr>
          <w:rFonts w:hint="cs"/>
          <w:cs/>
        </w:rPr>
        <w:t xml:space="preserve">ด้วยทุนจดทะเบียน </w:t>
      </w:r>
      <w:r w:rsidR="008964DA" w:rsidRPr="008964DA">
        <w:t xml:space="preserve">1 </w:t>
      </w:r>
      <w:r w:rsidR="008964DA" w:rsidRPr="008964DA">
        <w:rPr>
          <w:rFonts w:hint="cs"/>
          <w:cs/>
        </w:rPr>
        <w:t>ล้านบาท โดย</w:t>
      </w:r>
      <w:r w:rsidRPr="008964DA">
        <w:rPr>
          <w:rFonts w:hint="cs"/>
          <w:cs/>
        </w:rPr>
        <w:t>ยังไม่ได้เรียกชำระค่าหุ้น</w:t>
      </w:r>
    </w:p>
    <w:p w14:paraId="0BB49A13" w14:textId="77777777" w:rsidR="0035673F" w:rsidRDefault="00356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1EC25071" w14:textId="7559A8FB" w:rsidR="00B151DD" w:rsidRPr="008964DA" w:rsidRDefault="00B151DD" w:rsidP="004F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8964DA">
        <w:rPr>
          <w:i/>
          <w:iCs/>
          <w:cs/>
        </w:rPr>
        <w:t>บริษัท บีซีวี อินโนเวชั่น จำกัด</w:t>
      </w:r>
    </w:p>
    <w:p w14:paraId="1870CAB5" w14:textId="77777777" w:rsidR="004F0212" w:rsidRPr="008964DA" w:rsidRDefault="004F0212" w:rsidP="004F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cs/>
        </w:rPr>
      </w:pPr>
    </w:p>
    <w:p w14:paraId="6F3DD660" w14:textId="3BFF4127" w:rsidR="00220256" w:rsidRDefault="00220256" w:rsidP="004F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8964DA">
        <w:rPr>
          <w:cs/>
        </w:rPr>
        <w:t>เมื่อวันท</w:t>
      </w:r>
      <w:r w:rsidRPr="008964DA">
        <w:rPr>
          <w:rFonts w:hint="cs"/>
          <w:cs/>
        </w:rPr>
        <w:t xml:space="preserve">ี่ </w:t>
      </w:r>
      <w:r w:rsidRPr="008964DA">
        <w:t>25</w:t>
      </w:r>
      <w:r w:rsidRPr="008964DA">
        <w:rPr>
          <w:cs/>
        </w:rPr>
        <w:t xml:space="preserve"> มีนาคม </w:t>
      </w:r>
      <w:r w:rsidRPr="008964DA">
        <w:t>2564</w:t>
      </w:r>
      <w:r w:rsidRPr="008964DA">
        <w:rPr>
          <w:cs/>
        </w:rPr>
        <w:t xml:space="preserve"> ที่ประชุมคณะกรรมการบริษัทมีมติอนุมัติให</w:t>
      </w:r>
      <w:r w:rsidR="00B151DD" w:rsidRPr="008964DA">
        <w:rPr>
          <w:cs/>
        </w:rPr>
        <w:t>้บริษัทเพิ่มทุนในบริษัท บีซีวี อินโนเวชั่น</w:t>
      </w:r>
      <w:r w:rsidRPr="008964DA">
        <w:rPr>
          <w:cs/>
        </w:rPr>
        <w:t xml:space="preserve"> จำกัด ซึ่งเป็นบริษัทย่อย</w:t>
      </w:r>
      <w:r w:rsidRPr="008964DA">
        <w:rPr>
          <w:rFonts w:hint="cs"/>
          <w:cs/>
        </w:rPr>
        <w:t>ของ</w:t>
      </w:r>
      <w:r w:rsidR="008964DA" w:rsidRPr="008964DA">
        <w:rPr>
          <w:rFonts w:hint="cs"/>
          <w:cs/>
        </w:rPr>
        <w:t>กลุ่ม</w:t>
      </w:r>
      <w:r w:rsidRPr="008964DA">
        <w:rPr>
          <w:rFonts w:hint="cs"/>
          <w:cs/>
        </w:rPr>
        <w:t>บริษัท</w:t>
      </w:r>
      <w:r w:rsidRPr="008964DA">
        <w:rPr>
          <w:cs/>
        </w:rPr>
        <w:t xml:space="preserve"> </w:t>
      </w:r>
      <w:r w:rsidRPr="008964DA">
        <w:rPr>
          <w:rFonts w:hint="cs"/>
          <w:cs/>
        </w:rPr>
        <w:t>เป็น</w:t>
      </w:r>
      <w:r w:rsidRPr="008964DA">
        <w:rPr>
          <w:cs/>
        </w:rPr>
        <w:t>จำนวน</w:t>
      </w:r>
      <w:r w:rsidRPr="008964DA">
        <w:rPr>
          <w:rFonts w:hint="cs"/>
          <w:cs/>
        </w:rPr>
        <w:t>เงิน</w:t>
      </w:r>
      <w:r w:rsidRPr="008964DA">
        <w:rPr>
          <w:cs/>
        </w:rPr>
        <w:t xml:space="preserve"> </w:t>
      </w:r>
      <w:r w:rsidRPr="008964DA">
        <w:t>30</w:t>
      </w:r>
      <w:r w:rsidRPr="008964DA">
        <w:rPr>
          <w:cs/>
        </w:rPr>
        <w:t xml:space="preserve"> ล้านบาท เพื่อเข้าลงทุนในบริษัท วินโนหนี้ จำกัด</w:t>
      </w:r>
      <w:r w:rsidR="008964DA" w:rsidRPr="008964DA">
        <w:rPr>
          <w:rFonts w:hint="cs"/>
          <w:cs/>
        </w:rPr>
        <w:t xml:space="preserve"> ซึ่ง</w:t>
      </w:r>
      <w:r w:rsidR="008964DA" w:rsidRPr="008964DA">
        <w:rPr>
          <w:cs/>
        </w:rPr>
        <w:t>ประกอบธุรกิจหลัก</w:t>
      </w:r>
      <w:r w:rsidR="008964DA" w:rsidRPr="008964DA">
        <w:rPr>
          <w:rFonts w:hint="cs"/>
          <w:cs/>
        </w:rPr>
        <w:t xml:space="preserve">คือ </w:t>
      </w:r>
      <w:r w:rsidR="008964DA" w:rsidRPr="008964DA">
        <w:rPr>
          <w:cs/>
        </w:rPr>
        <w:t>ให้เช่ารถมอเตอร์ไซค์ไฟฟ้า ให้บริการเปลี่ยนถ่ายแบตเตอรี่ รวมถึงธุรกิจต่อยอดอื่น ๆ ในอนาคต</w:t>
      </w:r>
      <w:r w:rsidRPr="008964DA">
        <w:rPr>
          <w:cs/>
        </w:rPr>
        <w:t xml:space="preserve"> โดยถือหุ้นในสัดส่วนร้อยละ </w:t>
      </w:r>
      <w:r w:rsidRPr="008964DA">
        <w:t>100</w:t>
      </w:r>
      <w:r w:rsidRPr="008964DA">
        <w:rPr>
          <w:cs/>
        </w:rPr>
        <w:t xml:space="preserve"> ทั้งนี้</w:t>
      </w:r>
      <w:r w:rsidR="008964DA" w:rsidRPr="008964DA">
        <w:rPr>
          <w:rFonts w:hint="cs"/>
          <w:cs/>
        </w:rPr>
        <w:t>บริษัทดังกล่าวได้</w:t>
      </w:r>
      <w:r w:rsidRPr="008964DA">
        <w:rPr>
          <w:cs/>
        </w:rPr>
        <w:t>จดทะเบียนเพิ่มทุน</w:t>
      </w:r>
      <w:r w:rsidR="00B151DD" w:rsidRPr="008964DA">
        <w:rPr>
          <w:rFonts w:hint="cs"/>
          <w:cs/>
        </w:rPr>
        <w:t>และ</w:t>
      </w:r>
      <w:r w:rsidR="008964DA" w:rsidRPr="008964DA">
        <w:rPr>
          <w:rFonts w:hint="cs"/>
          <w:cs/>
        </w:rPr>
        <w:t>ได้รับ</w:t>
      </w:r>
      <w:r w:rsidR="00B151DD" w:rsidRPr="008964DA">
        <w:rPr>
          <w:rFonts w:hint="cs"/>
          <w:cs/>
        </w:rPr>
        <w:t>ชำระค่าหุ้น</w:t>
      </w:r>
      <w:r w:rsidRPr="008964DA">
        <w:rPr>
          <w:cs/>
        </w:rPr>
        <w:t xml:space="preserve">แล้วในเดือนเมษายน </w:t>
      </w:r>
      <w:r w:rsidRPr="008964DA">
        <w:t>2564</w:t>
      </w:r>
    </w:p>
    <w:p w14:paraId="5497D4B8" w14:textId="120A8678" w:rsidR="007A118A" w:rsidRPr="008964DA" w:rsidRDefault="007A118A" w:rsidP="0047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cs/>
        </w:rPr>
        <w:sectPr w:rsidR="007A118A" w:rsidRPr="008964DA" w:rsidSect="004D5F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350" w:header="720" w:footer="720" w:gutter="0"/>
          <w:pgNumType w:start="16"/>
          <w:cols w:space="708"/>
          <w:docGrid w:linePitch="408"/>
        </w:sectPr>
      </w:pPr>
    </w:p>
    <w:p w14:paraId="5FC885A9" w14:textId="0DCAB2DB" w:rsidR="00CD48DF" w:rsidRPr="007A1352" w:rsidRDefault="004762B0" w:rsidP="003D7EB8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="Angsana New" w:hAnsi="Angsana New"/>
          <w:sz w:val="30"/>
          <w:szCs w:val="30"/>
        </w:rPr>
      </w:pPr>
      <w:r w:rsidRPr="007A1352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941FE5" w:rsidRPr="007A135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76AA" w:rsidRPr="00533970">
        <w:rPr>
          <w:rFonts w:ascii="Angsana New" w:hAnsi="Angsana New"/>
          <w:sz w:val="30"/>
          <w:szCs w:val="30"/>
        </w:rPr>
        <w:t>30</w:t>
      </w:r>
      <w:r w:rsidR="00CC76AA" w:rsidRPr="00533970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336745" w:rsidRPr="00336745">
        <w:rPr>
          <w:rFonts w:ascii="Angsana New" w:hAnsi="Angsana New"/>
          <w:sz w:val="30"/>
          <w:szCs w:val="30"/>
        </w:rPr>
        <w:t>2564</w:t>
      </w:r>
      <w:r w:rsidR="00FF6346" w:rsidRPr="007A1352">
        <w:rPr>
          <w:rFonts w:ascii="Angsana New" w:hAnsi="Angsana New"/>
          <w:sz w:val="30"/>
          <w:szCs w:val="30"/>
          <w:cs/>
        </w:rPr>
        <w:t xml:space="preserve"> และ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="00FF6346" w:rsidRPr="007A13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36745" w:rsidRPr="00336745">
        <w:rPr>
          <w:rFonts w:ascii="Angsana New" w:hAnsi="Angsana New"/>
          <w:sz w:val="30"/>
          <w:szCs w:val="30"/>
        </w:rPr>
        <w:t>2563</w:t>
      </w:r>
      <w:r w:rsidR="00B8432C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</w:t>
      </w:r>
      <w:r w:rsidR="00FF6346" w:rsidRPr="007A1352">
        <w:rPr>
          <w:rFonts w:ascii="Angsana New" w:hAnsi="Angsana New"/>
          <w:sz w:val="30"/>
          <w:szCs w:val="30"/>
          <w:cs/>
        </w:rPr>
        <w:t>งวด</w:t>
      </w:r>
      <w:r w:rsidR="00CC76AA" w:rsidRPr="00533970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CC76AA" w:rsidRPr="00533970">
        <w:rPr>
          <w:rFonts w:ascii="Angsana New" w:hAnsi="Angsana New"/>
          <w:sz w:val="30"/>
          <w:szCs w:val="30"/>
        </w:rPr>
        <w:t>30</w:t>
      </w:r>
      <w:r w:rsidR="00CC76AA" w:rsidRPr="00533970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CC76AA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มีดังนี้</w:t>
      </w:r>
    </w:p>
    <w:p w14:paraId="2ABC9709" w14:textId="77777777" w:rsidR="00EA319F" w:rsidRPr="007A1352" w:rsidRDefault="00EA319F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0"/>
          <w:szCs w:val="10"/>
        </w:rPr>
      </w:pPr>
    </w:p>
    <w:tbl>
      <w:tblPr>
        <w:tblW w:w="14626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900"/>
        <w:gridCol w:w="872"/>
        <w:gridCol w:w="923"/>
        <w:gridCol w:w="923"/>
        <w:gridCol w:w="923"/>
        <w:gridCol w:w="923"/>
        <w:gridCol w:w="980"/>
        <w:gridCol w:w="980"/>
        <w:gridCol w:w="923"/>
        <w:gridCol w:w="923"/>
        <w:gridCol w:w="923"/>
        <w:gridCol w:w="923"/>
      </w:tblGrid>
      <w:tr w:rsidR="00203C8D" w:rsidRPr="007A1352" w14:paraId="0D9A45E4" w14:textId="77777777" w:rsidTr="00CC76AA">
        <w:trPr>
          <w:cantSplit/>
          <w:tblHeader/>
        </w:trPr>
        <w:tc>
          <w:tcPr>
            <w:tcW w:w="2700" w:type="dxa"/>
          </w:tcPr>
          <w:p w14:paraId="1FFB0AAA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7DE6EC2C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16" w:type="dxa"/>
            <w:gridSpan w:val="12"/>
          </w:tcPr>
          <w:p w14:paraId="7CD4DFCA" w14:textId="54E20501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13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03C8D" w:rsidRPr="007A1352" w14:paraId="0830045A" w14:textId="77777777" w:rsidTr="00CC76AA">
        <w:trPr>
          <w:cantSplit/>
          <w:tblHeader/>
        </w:trPr>
        <w:tc>
          <w:tcPr>
            <w:tcW w:w="2700" w:type="dxa"/>
          </w:tcPr>
          <w:p w14:paraId="7277F8E4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45531B7E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2" w:type="dxa"/>
            <w:gridSpan w:val="2"/>
          </w:tcPr>
          <w:p w14:paraId="7F944473" w14:textId="2844DB34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</w:tc>
        <w:tc>
          <w:tcPr>
            <w:tcW w:w="1846" w:type="dxa"/>
            <w:gridSpan w:val="2"/>
          </w:tcPr>
          <w:p w14:paraId="7612F945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gridSpan w:val="2"/>
          </w:tcPr>
          <w:p w14:paraId="50F1B1E5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0" w:type="dxa"/>
            <w:gridSpan w:val="2"/>
          </w:tcPr>
          <w:p w14:paraId="63427256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gridSpan w:val="2"/>
          </w:tcPr>
          <w:p w14:paraId="07292669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50B34377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</w:t>
            </w:r>
          </w:p>
        </w:tc>
      </w:tr>
      <w:tr w:rsidR="00203C8D" w:rsidRPr="007A1352" w14:paraId="33472078" w14:textId="77777777" w:rsidTr="00CC76AA">
        <w:trPr>
          <w:cantSplit/>
          <w:tblHeader/>
        </w:trPr>
        <w:tc>
          <w:tcPr>
            <w:tcW w:w="2700" w:type="dxa"/>
          </w:tcPr>
          <w:p w14:paraId="35239530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172CB6C6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72" w:type="dxa"/>
            <w:gridSpan w:val="2"/>
          </w:tcPr>
          <w:p w14:paraId="311F1786" w14:textId="051596BF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846" w:type="dxa"/>
            <w:gridSpan w:val="2"/>
          </w:tcPr>
          <w:p w14:paraId="10D6354B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46" w:type="dxa"/>
            <w:gridSpan w:val="2"/>
          </w:tcPr>
          <w:p w14:paraId="04C727E9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60" w:type="dxa"/>
            <w:gridSpan w:val="2"/>
          </w:tcPr>
          <w:p w14:paraId="6752C8D2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46" w:type="dxa"/>
            <w:gridSpan w:val="2"/>
          </w:tcPr>
          <w:p w14:paraId="6DEEFC73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 สุทธิ</w:t>
            </w:r>
          </w:p>
        </w:tc>
        <w:tc>
          <w:tcPr>
            <w:tcW w:w="1846" w:type="dxa"/>
            <w:gridSpan w:val="2"/>
          </w:tcPr>
          <w:p w14:paraId="0457B1A8" w14:textId="69FBFDE3" w:rsidR="00203C8D" w:rsidRPr="007A1352" w:rsidRDefault="00CC76AA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งวดหกเดือนสิ้นสุดวันที่</w:t>
            </w:r>
          </w:p>
        </w:tc>
      </w:tr>
      <w:tr w:rsidR="00332A35" w:rsidRPr="007A1352" w14:paraId="70136893" w14:textId="77777777" w:rsidTr="00CC76AA">
        <w:trPr>
          <w:cantSplit/>
          <w:tblHeader/>
        </w:trPr>
        <w:tc>
          <w:tcPr>
            <w:tcW w:w="2700" w:type="dxa"/>
          </w:tcPr>
          <w:p w14:paraId="4AB57C67" w14:textId="77777777" w:rsidR="00332A35" w:rsidRPr="007A1352" w:rsidRDefault="00332A3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43CB9CAB" w14:textId="2591FA7B" w:rsidR="00332A35" w:rsidRPr="00203C8D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F7248F8" w14:textId="258372B2" w:rsidR="00332A35" w:rsidRPr="007A1352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C76A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CC76A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872" w:type="dxa"/>
          </w:tcPr>
          <w:p w14:paraId="4E662BDB" w14:textId="5DF63BE6" w:rsidR="00332A35" w:rsidRPr="007A1352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40AD61A0" w14:textId="09A91AD6" w:rsidR="00332A35" w:rsidRPr="007A1352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23" w:type="dxa"/>
          </w:tcPr>
          <w:p w14:paraId="568714A2" w14:textId="320413C0" w:rsidR="00332A35" w:rsidRPr="007A1352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172F7F11" w14:textId="5047522A" w:rsidR="00332A35" w:rsidRPr="007A1352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23" w:type="dxa"/>
          </w:tcPr>
          <w:p w14:paraId="142A7E74" w14:textId="47860C62" w:rsidR="00332A35" w:rsidRPr="007A1352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0" w:type="dxa"/>
          </w:tcPr>
          <w:p w14:paraId="3D41E25C" w14:textId="7C723598" w:rsidR="00332A35" w:rsidRPr="007A1352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80" w:type="dxa"/>
          </w:tcPr>
          <w:p w14:paraId="2395C26F" w14:textId="2EBE94F7" w:rsidR="00332A35" w:rsidRPr="007A1352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4350DC17" w14:textId="1CD84FB4" w:rsidR="00332A35" w:rsidRPr="007A1352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23" w:type="dxa"/>
          </w:tcPr>
          <w:p w14:paraId="101827F0" w14:textId="04D61234" w:rsidR="00332A35" w:rsidRPr="007A1352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09C0E3E7" w14:textId="47136342" w:rsidR="00332A35" w:rsidRPr="007A1352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23" w:type="dxa"/>
          </w:tcPr>
          <w:p w14:paraId="47F3D3DC" w14:textId="4E482209" w:rsidR="00332A35" w:rsidRPr="007A1352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</w:tr>
      <w:tr w:rsidR="00203C8D" w:rsidRPr="007A1352" w14:paraId="0BD5BECE" w14:textId="77777777" w:rsidTr="00CC76AA">
        <w:trPr>
          <w:cantSplit/>
          <w:tblHeader/>
        </w:trPr>
        <w:tc>
          <w:tcPr>
            <w:tcW w:w="2700" w:type="dxa"/>
          </w:tcPr>
          <w:p w14:paraId="339FBE72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1C98DDA8" w14:textId="6C430AEF" w:rsidR="00203C8D" w:rsidRPr="00336745" w:rsidRDefault="00BC6590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03C8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900" w:type="dxa"/>
          </w:tcPr>
          <w:p w14:paraId="1259FCC0" w14:textId="754614CC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72" w:type="dxa"/>
          </w:tcPr>
          <w:p w14:paraId="2142035B" w14:textId="39439429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3" w:type="dxa"/>
          </w:tcPr>
          <w:p w14:paraId="7C8776F9" w14:textId="087B3EF5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73EC2225" w14:textId="3821FE53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3" w:type="dxa"/>
          </w:tcPr>
          <w:p w14:paraId="44E6D0AA" w14:textId="5F18EFD8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65DFE0E6" w14:textId="16C55163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0" w:type="dxa"/>
          </w:tcPr>
          <w:p w14:paraId="58C3BAE9" w14:textId="0B5B6E9E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0" w:type="dxa"/>
          </w:tcPr>
          <w:p w14:paraId="67E650F0" w14:textId="5ACCDF3C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3" w:type="dxa"/>
          </w:tcPr>
          <w:p w14:paraId="09BBEE4B" w14:textId="1F4550D1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09B16454" w14:textId="6E539692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3" w:type="dxa"/>
          </w:tcPr>
          <w:p w14:paraId="75629D04" w14:textId="5F33F122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632E8CA0" w14:textId="064DBD88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</w:tr>
      <w:tr w:rsidR="00203C8D" w:rsidRPr="007A1352" w14:paraId="065BEB6A" w14:textId="77777777" w:rsidTr="00CC76AA">
        <w:trPr>
          <w:cantSplit/>
          <w:tblHeader/>
        </w:trPr>
        <w:tc>
          <w:tcPr>
            <w:tcW w:w="2700" w:type="dxa"/>
          </w:tcPr>
          <w:p w14:paraId="22058ECC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4CB54AD7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72" w:type="dxa"/>
            <w:gridSpan w:val="2"/>
          </w:tcPr>
          <w:p w14:paraId="4A43F729" w14:textId="2F7C4023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9344" w:type="dxa"/>
            <w:gridSpan w:val="10"/>
          </w:tcPr>
          <w:p w14:paraId="2C6DAB93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03C8D" w:rsidRPr="007A1352" w14:paraId="6A21EF08" w14:textId="77777777" w:rsidTr="00CC76AA">
        <w:trPr>
          <w:cantSplit/>
        </w:trPr>
        <w:tc>
          <w:tcPr>
            <w:tcW w:w="2700" w:type="dxa"/>
          </w:tcPr>
          <w:p w14:paraId="0F630027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7A1352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634385F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40985F3" w14:textId="620508EC" w:rsidR="00203C8D" w:rsidRPr="007A1352" w:rsidRDefault="00203C8D" w:rsidP="0082570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72" w:type="dxa"/>
          </w:tcPr>
          <w:p w14:paraId="5C649471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23" w:type="dxa"/>
          </w:tcPr>
          <w:p w14:paraId="199F92BD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19CD0E6A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6AAEC35C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4D898BDE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</w:tcPr>
          <w:p w14:paraId="30C7AF9F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56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0" w:type="dxa"/>
          </w:tcPr>
          <w:p w14:paraId="77A936C8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18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31A7968F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0547C831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23" w:type="dxa"/>
          </w:tcPr>
          <w:p w14:paraId="2DD7A3EB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23" w:type="dxa"/>
          </w:tcPr>
          <w:p w14:paraId="44B836FA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374DF" w:rsidRPr="007A1352" w14:paraId="08309B64" w14:textId="77777777" w:rsidTr="00CC76AA">
        <w:trPr>
          <w:cantSplit/>
        </w:trPr>
        <w:tc>
          <w:tcPr>
            <w:tcW w:w="2700" w:type="dxa"/>
          </w:tcPr>
          <w:p w14:paraId="32DBFA6C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  <w:cs/>
              </w:rPr>
              <w:t>บริษัท บางจากกรีนเนท จำกัด</w:t>
            </w:r>
          </w:p>
        </w:tc>
        <w:tc>
          <w:tcPr>
            <w:tcW w:w="810" w:type="dxa"/>
          </w:tcPr>
          <w:p w14:paraId="22C8C82E" w14:textId="77777777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C22C605" w14:textId="63C73944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  <w:vAlign w:val="bottom"/>
          </w:tcPr>
          <w:p w14:paraId="1D137DEB" w14:textId="11F51AA1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0FD25A85" w14:textId="2B1AFBBB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23" w:type="dxa"/>
            <w:vAlign w:val="bottom"/>
          </w:tcPr>
          <w:p w14:paraId="13E751FF" w14:textId="52592FF4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</w:p>
        </w:tc>
        <w:tc>
          <w:tcPr>
            <w:tcW w:w="923" w:type="dxa"/>
            <w:vAlign w:val="bottom"/>
          </w:tcPr>
          <w:p w14:paraId="2C416786" w14:textId="5BCF9F85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642D48E2" w14:textId="149491D2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3851F1B3" w14:textId="2E75ECCF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3AB23393" w14:textId="71994E48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6171562F" w14:textId="3462D9E6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5404235D" w14:textId="283DD2E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3DCD7BE7" w14:textId="10F17712" w:rsidR="00F374DF" w:rsidRPr="007A1352" w:rsidRDefault="00F02B3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923" w:type="dxa"/>
          </w:tcPr>
          <w:p w14:paraId="0F1733F3" w14:textId="685D01E6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15</w:t>
            </w:r>
          </w:p>
        </w:tc>
      </w:tr>
      <w:tr w:rsidR="00F374DF" w:rsidRPr="007A1352" w14:paraId="77E78539" w14:textId="77777777" w:rsidTr="00CC76AA">
        <w:trPr>
          <w:cantSplit/>
        </w:trPr>
        <w:tc>
          <w:tcPr>
            <w:tcW w:w="2700" w:type="dxa"/>
          </w:tcPr>
          <w:p w14:paraId="4BC601F3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  <w:cs/>
              </w:rPr>
              <w:t>บริษัท บีซีพีจี จำกัด (มหาชน)</w:t>
            </w:r>
          </w:p>
        </w:tc>
        <w:tc>
          <w:tcPr>
            <w:tcW w:w="810" w:type="dxa"/>
          </w:tcPr>
          <w:p w14:paraId="1DB31BBD" w14:textId="77777777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645B114" w14:textId="2D797CC7" w:rsidR="00F374DF" w:rsidRPr="007A1352" w:rsidRDefault="00E721D3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872" w:type="dxa"/>
            <w:vAlign w:val="bottom"/>
          </w:tcPr>
          <w:p w14:paraId="3AA71206" w14:textId="6D4B77D6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923" w:type="dxa"/>
            <w:vAlign w:val="bottom"/>
          </w:tcPr>
          <w:p w14:paraId="366B4E24" w14:textId="69BA6E35" w:rsidR="00F374DF" w:rsidRPr="007A1352" w:rsidRDefault="00E106B3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13,212</w:t>
            </w:r>
          </w:p>
        </w:tc>
        <w:tc>
          <w:tcPr>
            <w:tcW w:w="923" w:type="dxa"/>
            <w:vAlign w:val="bottom"/>
          </w:tcPr>
          <w:p w14:paraId="4DA18C60" w14:textId="370AAAF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202</w:t>
            </w:r>
          </w:p>
        </w:tc>
        <w:tc>
          <w:tcPr>
            <w:tcW w:w="923" w:type="dxa"/>
            <w:vAlign w:val="bottom"/>
          </w:tcPr>
          <w:p w14:paraId="49931BC9" w14:textId="4727A2AF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227</w:t>
            </w:r>
          </w:p>
        </w:tc>
        <w:tc>
          <w:tcPr>
            <w:tcW w:w="923" w:type="dxa"/>
            <w:vAlign w:val="bottom"/>
          </w:tcPr>
          <w:p w14:paraId="2B9DD0DA" w14:textId="1E67F952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227</w:t>
            </w:r>
          </w:p>
        </w:tc>
        <w:tc>
          <w:tcPr>
            <w:tcW w:w="980" w:type="dxa"/>
          </w:tcPr>
          <w:p w14:paraId="60620513" w14:textId="7D0A882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2B69877D" w14:textId="215D0FE0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0A7F9B3C" w14:textId="4F4E1024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227</w:t>
            </w:r>
          </w:p>
        </w:tc>
        <w:tc>
          <w:tcPr>
            <w:tcW w:w="923" w:type="dxa"/>
            <w:vAlign w:val="bottom"/>
          </w:tcPr>
          <w:p w14:paraId="5C72F196" w14:textId="0FC8FD1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227</w:t>
            </w:r>
          </w:p>
        </w:tc>
        <w:tc>
          <w:tcPr>
            <w:tcW w:w="923" w:type="dxa"/>
          </w:tcPr>
          <w:p w14:paraId="40AAE873" w14:textId="161AA450" w:rsidR="00F374DF" w:rsidRPr="007A1352" w:rsidRDefault="00F02B3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271</w:t>
            </w:r>
          </w:p>
        </w:tc>
        <w:tc>
          <w:tcPr>
            <w:tcW w:w="923" w:type="dxa"/>
          </w:tcPr>
          <w:p w14:paraId="77A45F43" w14:textId="5D5130A0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224</w:t>
            </w:r>
          </w:p>
        </w:tc>
      </w:tr>
      <w:tr w:rsidR="00F374DF" w:rsidRPr="007A1352" w14:paraId="02577E32" w14:textId="77777777" w:rsidTr="00CC76AA">
        <w:trPr>
          <w:cantSplit/>
        </w:trPr>
        <w:tc>
          <w:tcPr>
            <w:tcW w:w="2700" w:type="dxa"/>
          </w:tcPr>
          <w:p w14:paraId="07EECD87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บางจาก รีเทล จำกัด</w:t>
            </w:r>
          </w:p>
        </w:tc>
        <w:tc>
          <w:tcPr>
            <w:tcW w:w="810" w:type="dxa"/>
          </w:tcPr>
          <w:p w14:paraId="4665D818" w14:textId="77777777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F4F6438" w14:textId="528E1CE2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  <w:vAlign w:val="bottom"/>
          </w:tcPr>
          <w:p w14:paraId="53C4B0AD" w14:textId="617BEB53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3BBAD243" w14:textId="40D41EBC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  <w:r w:rsidRPr="00336745">
              <w:rPr>
                <w:sz w:val="26"/>
                <w:szCs w:val="26"/>
              </w:rPr>
              <w:t>00</w:t>
            </w:r>
          </w:p>
        </w:tc>
        <w:tc>
          <w:tcPr>
            <w:tcW w:w="923" w:type="dxa"/>
            <w:vAlign w:val="bottom"/>
          </w:tcPr>
          <w:p w14:paraId="09212005" w14:textId="48B1B592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800</w:t>
            </w:r>
          </w:p>
        </w:tc>
        <w:tc>
          <w:tcPr>
            <w:tcW w:w="923" w:type="dxa"/>
            <w:vAlign w:val="bottom"/>
          </w:tcPr>
          <w:p w14:paraId="56D624D3" w14:textId="1B56D8D6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1,5</w:t>
            </w:r>
            <w:r w:rsidRPr="00336745">
              <w:rPr>
                <w:sz w:val="26"/>
                <w:szCs w:val="26"/>
              </w:rPr>
              <w:t>00</w:t>
            </w:r>
          </w:p>
        </w:tc>
        <w:tc>
          <w:tcPr>
            <w:tcW w:w="923" w:type="dxa"/>
            <w:vAlign w:val="bottom"/>
          </w:tcPr>
          <w:p w14:paraId="704F97A7" w14:textId="3D3AAFCB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800</w:t>
            </w:r>
          </w:p>
        </w:tc>
        <w:tc>
          <w:tcPr>
            <w:tcW w:w="980" w:type="dxa"/>
          </w:tcPr>
          <w:p w14:paraId="3879DC2D" w14:textId="181640E6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36008397" w14:textId="0A36D7A0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4CC4F825" w14:textId="5CCC5885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1,5</w:t>
            </w:r>
            <w:r w:rsidRPr="00336745">
              <w:rPr>
                <w:sz w:val="26"/>
                <w:szCs w:val="26"/>
              </w:rPr>
              <w:t>00</w:t>
            </w:r>
          </w:p>
        </w:tc>
        <w:tc>
          <w:tcPr>
            <w:tcW w:w="923" w:type="dxa"/>
            <w:vAlign w:val="bottom"/>
          </w:tcPr>
          <w:p w14:paraId="3B707770" w14:textId="04C521DF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800</w:t>
            </w:r>
          </w:p>
        </w:tc>
        <w:tc>
          <w:tcPr>
            <w:tcW w:w="923" w:type="dxa"/>
          </w:tcPr>
          <w:p w14:paraId="64A2CEEA" w14:textId="58730E87" w:rsidR="00F374DF" w:rsidRPr="007A1352" w:rsidRDefault="00F02B3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4E8CEEF" w14:textId="4D63E2F1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F374DF" w:rsidRPr="007A1352" w14:paraId="78393A33" w14:textId="77777777" w:rsidTr="00CC76AA">
        <w:trPr>
          <w:cantSplit/>
        </w:trPr>
        <w:tc>
          <w:tcPr>
            <w:tcW w:w="2700" w:type="dxa"/>
          </w:tcPr>
          <w:p w14:paraId="7190EFB2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</w:rPr>
              <w:t>BCP Energy International Pte</w:t>
            </w:r>
            <w:r w:rsidRPr="007A1352">
              <w:rPr>
                <w:sz w:val="26"/>
                <w:szCs w:val="26"/>
                <w:cs/>
              </w:rPr>
              <w:t xml:space="preserve">. </w:t>
            </w:r>
            <w:r w:rsidRPr="007A1352">
              <w:rPr>
                <w:sz w:val="26"/>
                <w:szCs w:val="26"/>
              </w:rPr>
              <w:t>Ltd</w:t>
            </w:r>
            <w:r w:rsidRPr="007A1352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810" w:type="dxa"/>
          </w:tcPr>
          <w:p w14:paraId="01C666FC" w14:textId="77777777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0486DF6" w14:textId="30F6DBB3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5AF4F4E" w14:textId="0FB45DAE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4182547A" w14:textId="4C8EB426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673</w:t>
            </w:r>
          </w:p>
        </w:tc>
        <w:tc>
          <w:tcPr>
            <w:tcW w:w="923" w:type="dxa"/>
            <w:vAlign w:val="bottom"/>
          </w:tcPr>
          <w:p w14:paraId="3FEFB0CD" w14:textId="2118A43D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673</w:t>
            </w:r>
          </w:p>
        </w:tc>
        <w:tc>
          <w:tcPr>
            <w:tcW w:w="923" w:type="dxa"/>
            <w:vAlign w:val="bottom"/>
          </w:tcPr>
          <w:p w14:paraId="695E7233" w14:textId="42D338F3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673</w:t>
            </w:r>
          </w:p>
        </w:tc>
        <w:tc>
          <w:tcPr>
            <w:tcW w:w="923" w:type="dxa"/>
            <w:vAlign w:val="bottom"/>
          </w:tcPr>
          <w:p w14:paraId="6750048A" w14:textId="34F56425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673</w:t>
            </w:r>
          </w:p>
        </w:tc>
        <w:tc>
          <w:tcPr>
            <w:tcW w:w="980" w:type="dxa"/>
            <w:vAlign w:val="bottom"/>
          </w:tcPr>
          <w:p w14:paraId="03CAFF33" w14:textId="28C46D6E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33674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673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80" w:type="dxa"/>
            <w:vAlign w:val="bottom"/>
          </w:tcPr>
          <w:p w14:paraId="1DACEB92" w14:textId="19E4B319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33674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673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</w:tcPr>
          <w:p w14:paraId="0DD601AE" w14:textId="7B3369A5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60B282E" w14:textId="5A04C464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51160D9" w14:textId="41A07E0C" w:rsidR="00F374DF" w:rsidRPr="007A1352" w:rsidRDefault="00F02B3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16BD5381" w14:textId="0C06064E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F374DF" w:rsidRPr="007A1352" w14:paraId="2DD2E2BC" w14:textId="77777777" w:rsidTr="00CC76AA">
        <w:trPr>
          <w:cantSplit/>
        </w:trPr>
        <w:tc>
          <w:tcPr>
            <w:tcW w:w="2700" w:type="dxa"/>
          </w:tcPr>
          <w:p w14:paraId="467ABB86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</w:rPr>
              <w:t>BCP Innovation Pte</w:t>
            </w:r>
            <w:r w:rsidRPr="007A1352">
              <w:rPr>
                <w:sz w:val="26"/>
                <w:szCs w:val="26"/>
                <w:cs/>
              </w:rPr>
              <w:t xml:space="preserve">. </w:t>
            </w:r>
            <w:r w:rsidRPr="007A1352">
              <w:rPr>
                <w:sz w:val="26"/>
                <w:szCs w:val="26"/>
              </w:rPr>
              <w:t>Ltd</w:t>
            </w:r>
            <w:r w:rsidRPr="007A1352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810" w:type="dxa"/>
          </w:tcPr>
          <w:p w14:paraId="7152122A" w14:textId="77777777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D78ED67" w14:textId="09573474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3386D92" w14:textId="2241066F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36D05C45" w14:textId="26E2F2B5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  <w:vAlign w:val="bottom"/>
          </w:tcPr>
          <w:p w14:paraId="7270A1EC" w14:textId="393CD22A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  <w:vAlign w:val="bottom"/>
          </w:tcPr>
          <w:p w14:paraId="6600D949" w14:textId="3C3C930D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  <w:vAlign w:val="bottom"/>
          </w:tcPr>
          <w:p w14:paraId="499CBDC7" w14:textId="10C7A0B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790</w:t>
            </w:r>
          </w:p>
        </w:tc>
        <w:tc>
          <w:tcPr>
            <w:tcW w:w="980" w:type="dxa"/>
          </w:tcPr>
          <w:p w14:paraId="1D296997" w14:textId="12A6DF71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58C487B7" w14:textId="3677680D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06976AB9" w14:textId="7E68D759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</w:tcPr>
          <w:p w14:paraId="79E5FC9E" w14:textId="1F7EE4F9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</w:tcPr>
          <w:p w14:paraId="07192932" w14:textId="56796DEA" w:rsidR="00F374DF" w:rsidRPr="007A1352" w:rsidRDefault="00F02B3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B4E16F0" w14:textId="5E2C8E24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F374DF" w:rsidRPr="007A1352" w14:paraId="00457240" w14:textId="77777777" w:rsidTr="00CC76AA">
        <w:trPr>
          <w:cantSplit/>
        </w:trPr>
        <w:tc>
          <w:tcPr>
            <w:tcW w:w="2700" w:type="dxa"/>
          </w:tcPr>
          <w:p w14:paraId="0E510F5B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</w:rPr>
              <w:t>BCP Trading Pte</w:t>
            </w:r>
            <w:r w:rsidRPr="007A1352">
              <w:rPr>
                <w:sz w:val="26"/>
                <w:szCs w:val="26"/>
                <w:cs/>
              </w:rPr>
              <w:t xml:space="preserve">. </w:t>
            </w:r>
            <w:r w:rsidRPr="007A1352">
              <w:rPr>
                <w:sz w:val="26"/>
                <w:szCs w:val="26"/>
              </w:rPr>
              <w:t>Ltd</w:t>
            </w:r>
            <w:r w:rsidRPr="007A1352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810" w:type="dxa"/>
          </w:tcPr>
          <w:p w14:paraId="49176E6A" w14:textId="77777777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6C6CD5B" w14:textId="7183F21F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23C0F7D9" w14:textId="4501997A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3CF106DD" w14:textId="70F24AE5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923" w:type="dxa"/>
            <w:vAlign w:val="bottom"/>
          </w:tcPr>
          <w:p w14:paraId="05A12D9F" w14:textId="1C22D1DE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35</w:t>
            </w:r>
          </w:p>
        </w:tc>
        <w:tc>
          <w:tcPr>
            <w:tcW w:w="923" w:type="dxa"/>
            <w:vAlign w:val="bottom"/>
          </w:tcPr>
          <w:p w14:paraId="135FDE5E" w14:textId="7AE22C3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35</w:t>
            </w:r>
          </w:p>
        </w:tc>
        <w:tc>
          <w:tcPr>
            <w:tcW w:w="923" w:type="dxa"/>
            <w:vAlign w:val="bottom"/>
          </w:tcPr>
          <w:p w14:paraId="5FE27910" w14:textId="50E05B16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35</w:t>
            </w:r>
          </w:p>
        </w:tc>
        <w:tc>
          <w:tcPr>
            <w:tcW w:w="980" w:type="dxa"/>
          </w:tcPr>
          <w:p w14:paraId="0E4B4E81" w14:textId="26D6BAA8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7A0F6FB8" w14:textId="22620BDF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3D3DE346" w14:textId="171A792E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35</w:t>
            </w:r>
          </w:p>
        </w:tc>
        <w:tc>
          <w:tcPr>
            <w:tcW w:w="923" w:type="dxa"/>
            <w:vAlign w:val="bottom"/>
          </w:tcPr>
          <w:p w14:paraId="0A44D0F8" w14:textId="5FD45C63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35</w:t>
            </w:r>
          </w:p>
        </w:tc>
        <w:tc>
          <w:tcPr>
            <w:tcW w:w="923" w:type="dxa"/>
          </w:tcPr>
          <w:p w14:paraId="0D117A16" w14:textId="1FAA297D" w:rsidR="00F374DF" w:rsidRPr="007A1352" w:rsidRDefault="00F02B3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923" w:type="dxa"/>
          </w:tcPr>
          <w:p w14:paraId="7285561C" w14:textId="6E55D092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F374DF" w:rsidRPr="007A1352" w14:paraId="6CA7FF9A" w14:textId="77777777" w:rsidTr="00F02B3F">
        <w:trPr>
          <w:cantSplit/>
        </w:trPr>
        <w:tc>
          <w:tcPr>
            <w:tcW w:w="2700" w:type="dxa"/>
          </w:tcPr>
          <w:p w14:paraId="0C85A1C3" w14:textId="23BB027E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6" w:right="-105" w:hanging="156"/>
              <w:contextualSpacing/>
              <w:rPr>
                <w:sz w:val="26"/>
                <w:szCs w:val="26"/>
                <w:cs/>
              </w:rPr>
            </w:pPr>
            <w:r w:rsidRPr="00220256">
              <w:rPr>
                <w:sz w:val="26"/>
                <w:szCs w:val="26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810" w:type="dxa"/>
          </w:tcPr>
          <w:p w14:paraId="7D9B7A2C" w14:textId="77777777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0AADD00" w14:textId="09F98EBE" w:rsidR="00F374DF" w:rsidRPr="007A1352" w:rsidRDefault="00BD1ABF" w:rsidP="00F02B3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F02B3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F02B3F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6B64089" w14:textId="77777777" w:rsidR="00F374DF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5ED1BF2" w14:textId="28D6B82A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923" w:type="dxa"/>
            <w:vAlign w:val="bottom"/>
          </w:tcPr>
          <w:p w14:paraId="3455EFAD" w14:textId="6A5450A9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5FD894BD" w14:textId="5063E86A" w:rsidR="00F374DF" w:rsidRPr="00336745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51C739A8" w14:textId="77777777" w:rsidR="00F374DF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12CF0F26" w14:textId="62FBCFA6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34EE90AE" w14:textId="77777777" w:rsidR="00F374DF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2C84DB47" w14:textId="3F313D20" w:rsidR="00F374DF" w:rsidRPr="00336745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7FDD0EA7" w14:textId="16C3993F" w:rsidR="00F374DF" w:rsidRPr="00545FD1" w:rsidRDefault="00F374DF" w:rsidP="00F0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7AD8E50E" w14:textId="77777777" w:rsidR="00F374DF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5E881108" w14:textId="09897EFA" w:rsidR="00F374DF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25023D32" w14:textId="6DA79953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61F2601C" w14:textId="2163BF45" w:rsidR="00F374DF" w:rsidRPr="00336745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2A5DEDD0" w14:textId="32580F38" w:rsidR="00F374DF" w:rsidRPr="007A1352" w:rsidRDefault="00F02B3F" w:rsidP="00F0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1B0348F3" w14:textId="77777777" w:rsidR="00F374DF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7078FDA8" w14:textId="68124EBE" w:rsidR="00F374DF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F374DF" w:rsidRPr="007A1352" w14:paraId="6D2F7629" w14:textId="77777777" w:rsidTr="00CC76AA">
        <w:trPr>
          <w:cantSplit/>
        </w:trPr>
        <w:tc>
          <w:tcPr>
            <w:tcW w:w="2700" w:type="dxa"/>
          </w:tcPr>
          <w:p w14:paraId="033CC151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บีบีจีไอ จำกัด (มหาชน)</w:t>
            </w:r>
          </w:p>
        </w:tc>
        <w:tc>
          <w:tcPr>
            <w:tcW w:w="810" w:type="dxa"/>
          </w:tcPr>
          <w:p w14:paraId="7B94C06A" w14:textId="77777777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CD0FF84" w14:textId="0434F73B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08E750EC" w14:textId="4292A0DB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2D182974" w14:textId="40547109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532</w:t>
            </w:r>
          </w:p>
        </w:tc>
        <w:tc>
          <w:tcPr>
            <w:tcW w:w="923" w:type="dxa"/>
            <w:vAlign w:val="bottom"/>
          </w:tcPr>
          <w:p w14:paraId="12FB1811" w14:textId="6D56A192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532</w:t>
            </w:r>
          </w:p>
        </w:tc>
        <w:tc>
          <w:tcPr>
            <w:tcW w:w="923" w:type="dxa"/>
            <w:vAlign w:val="bottom"/>
          </w:tcPr>
          <w:p w14:paraId="45D6FE3F" w14:textId="715A098A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700</w:t>
            </w:r>
          </w:p>
        </w:tc>
        <w:tc>
          <w:tcPr>
            <w:tcW w:w="923" w:type="dxa"/>
            <w:vAlign w:val="bottom"/>
          </w:tcPr>
          <w:p w14:paraId="63E487F5" w14:textId="7DE3E7FE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700</w:t>
            </w:r>
          </w:p>
        </w:tc>
        <w:tc>
          <w:tcPr>
            <w:tcW w:w="980" w:type="dxa"/>
          </w:tcPr>
          <w:p w14:paraId="5140B05F" w14:textId="1B630C08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39BB1BB5" w14:textId="266E2296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5A22B782" w14:textId="51B1E728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700</w:t>
            </w:r>
          </w:p>
        </w:tc>
        <w:tc>
          <w:tcPr>
            <w:tcW w:w="923" w:type="dxa"/>
            <w:vAlign w:val="bottom"/>
          </w:tcPr>
          <w:p w14:paraId="00E6DE62" w14:textId="2228CCF2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700</w:t>
            </w:r>
          </w:p>
        </w:tc>
        <w:tc>
          <w:tcPr>
            <w:tcW w:w="923" w:type="dxa"/>
          </w:tcPr>
          <w:p w14:paraId="33EDF526" w14:textId="46E099B3" w:rsidR="00F374DF" w:rsidRPr="007A1352" w:rsidRDefault="00F02B3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923" w:type="dxa"/>
          </w:tcPr>
          <w:p w14:paraId="4AE27857" w14:textId="6D2F548B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F374DF" w:rsidRPr="007A1352" w14:paraId="3C1E3B05" w14:textId="77777777" w:rsidTr="00CC76AA">
        <w:trPr>
          <w:cantSplit/>
        </w:trPr>
        <w:tc>
          <w:tcPr>
            <w:tcW w:w="2700" w:type="dxa"/>
          </w:tcPr>
          <w:p w14:paraId="50D4EF3D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บีซีพีอาร์ จำกัด</w:t>
            </w:r>
          </w:p>
        </w:tc>
        <w:tc>
          <w:tcPr>
            <w:tcW w:w="810" w:type="dxa"/>
          </w:tcPr>
          <w:p w14:paraId="542ADAFD" w14:textId="3A8B4B43" w:rsidR="00F374DF" w:rsidRPr="00203C8D" w:rsidRDefault="00F374DF" w:rsidP="00F374DF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45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203C8D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900" w:type="dxa"/>
          </w:tcPr>
          <w:p w14:paraId="13EAEA2E" w14:textId="7EFD3D70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36269338" w14:textId="32BE0F26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00EAA124" w14:textId="281EFE9C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661</w:t>
            </w:r>
          </w:p>
        </w:tc>
        <w:tc>
          <w:tcPr>
            <w:tcW w:w="923" w:type="dxa"/>
            <w:vAlign w:val="bottom"/>
          </w:tcPr>
          <w:p w14:paraId="443494BB" w14:textId="73B0EB43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661</w:t>
            </w:r>
          </w:p>
        </w:tc>
        <w:tc>
          <w:tcPr>
            <w:tcW w:w="923" w:type="dxa"/>
            <w:vAlign w:val="bottom"/>
          </w:tcPr>
          <w:p w14:paraId="303A9BAF" w14:textId="262CE51A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661</w:t>
            </w:r>
          </w:p>
        </w:tc>
        <w:tc>
          <w:tcPr>
            <w:tcW w:w="923" w:type="dxa"/>
            <w:vAlign w:val="bottom"/>
          </w:tcPr>
          <w:p w14:paraId="53734E08" w14:textId="2EFD2825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661</w:t>
            </w:r>
          </w:p>
        </w:tc>
        <w:tc>
          <w:tcPr>
            <w:tcW w:w="980" w:type="dxa"/>
          </w:tcPr>
          <w:p w14:paraId="0985715C" w14:textId="23230C09" w:rsidR="00F374DF" w:rsidRPr="00545FD1" w:rsidRDefault="00F374DF" w:rsidP="00FC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="00FC301F">
              <w:rPr>
                <w:sz w:val="26"/>
                <w:szCs w:val="26"/>
              </w:rPr>
              <w:t>316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80" w:type="dxa"/>
          </w:tcPr>
          <w:p w14:paraId="5F5A91D7" w14:textId="647198E0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336745">
              <w:rPr>
                <w:sz w:val="26"/>
                <w:szCs w:val="26"/>
              </w:rPr>
              <w:t>442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3099C085" w14:textId="3E5A3B7D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345</w:t>
            </w:r>
          </w:p>
        </w:tc>
        <w:tc>
          <w:tcPr>
            <w:tcW w:w="923" w:type="dxa"/>
            <w:vAlign w:val="bottom"/>
          </w:tcPr>
          <w:p w14:paraId="157B78DF" w14:textId="0CDD7A30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219</w:t>
            </w:r>
          </w:p>
        </w:tc>
        <w:tc>
          <w:tcPr>
            <w:tcW w:w="923" w:type="dxa"/>
          </w:tcPr>
          <w:p w14:paraId="3CD8D296" w14:textId="7D33B97F" w:rsidR="00F374DF" w:rsidRPr="007A1352" w:rsidRDefault="00F02B3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5139A95" w14:textId="4BCB3ABA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F374DF" w:rsidRPr="007A1352" w14:paraId="5C4F32EB" w14:textId="77777777" w:rsidTr="00CC76AA">
        <w:trPr>
          <w:cantSplit/>
        </w:trPr>
        <w:tc>
          <w:tcPr>
            <w:tcW w:w="2700" w:type="dxa"/>
          </w:tcPr>
          <w:p w14:paraId="6ECAF014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บีซีวี ไบโอเบส จำกัด</w:t>
            </w:r>
          </w:p>
        </w:tc>
        <w:tc>
          <w:tcPr>
            <w:tcW w:w="810" w:type="dxa"/>
          </w:tcPr>
          <w:p w14:paraId="66096290" w14:textId="77777777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A69111E" w14:textId="542AFBEE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2BC2B4CB" w14:textId="4A4519E0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679EA430" w14:textId="1A4DDBF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4C0DBA7A" w14:textId="7CB22A25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45B7A985" w14:textId="235DD490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31EF2CEF" w14:textId="4D15BBC6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80" w:type="dxa"/>
          </w:tcPr>
          <w:p w14:paraId="3F9B8997" w14:textId="6BA05D01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4CFA4B9C" w14:textId="03FD83F6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39336CC6" w14:textId="159B3E64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04E0BE40" w14:textId="1517D31E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3CEF5A51" w14:textId="78585A58" w:rsidR="00F374DF" w:rsidRPr="007A1352" w:rsidRDefault="00F02B3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4568B0B0" w14:textId="4E98D081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F374DF" w:rsidRPr="007A1352" w14:paraId="5F630512" w14:textId="77777777" w:rsidTr="00CC76AA">
        <w:trPr>
          <w:cantSplit/>
        </w:trPr>
        <w:tc>
          <w:tcPr>
            <w:tcW w:w="2700" w:type="dxa"/>
          </w:tcPr>
          <w:p w14:paraId="6561392F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บีซีวี เอ็นเนอร์ยี่ จำกัด</w:t>
            </w:r>
          </w:p>
        </w:tc>
        <w:tc>
          <w:tcPr>
            <w:tcW w:w="810" w:type="dxa"/>
          </w:tcPr>
          <w:p w14:paraId="406BFA9E" w14:textId="77777777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DDBBBC8" w14:textId="100FB840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1BFBD39" w14:textId="7A7E90F6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43CB1E2E" w14:textId="6E30A4BF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6251A8D2" w14:textId="793AA382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71C65F85" w14:textId="61B0620A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624B6C59" w14:textId="7CB9F43F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80" w:type="dxa"/>
          </w:tcPr>
          <w:p w14:paraId="02887611" w14:textId="261D591B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48261496" w14:textId="2FBC1A6F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77F090FD" w14:textId="7FB52CA9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62F72A3A" w14:textId="62E54E6E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3F1BD7B3" w14:textId="4F2BE991" w:rsidR="00F374DF" w:rsidRPr="007A1352" w:rsidRDefault="00F02B3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2A2EC5B2" w14:textId="5783C405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F374DF" w:rsidRPr="007A1352" w14:paraId="0B5A84D7" w14:textId="77777777" w:rsidTr="00CC76AA">
        <w:trPr>
          <w:cantSplit/>
        </w:trPr>
        <w:tc>
          <w:tcPr>
            <w:tcW w:w="2700" w:type="dxa"/>
          </w:tcPr>
          <w:p w14:paraId="74C66159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บีซีวี อินโนเวชั่น จำกัด</w:t>
            </w:r>
          </w:p>
        </w:tc>
        <w:tc>
          <w:tcPr>
            <w:tcW w:w="810" w:type="dxa"/>
          </w:tcPr>
          <w:p w14:paraId="366DA2F2" w14:textId="77777777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9917D0D" w14:textId="461C1A1C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D776750" w14:textId="1FF5D255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48C35130" w14:textId="630D9DC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923" w:type="dxa"/>
          </w:tcPr>
          <w:p w14:paraId="080E7236" w14:textId="24D213E6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2D4037F1" w14:textId="407851C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336745">
              <w:rPr>
                <w:sz w:val="26"/>
                <w:szCs w:val="26"/>
              </w:rPr>
              <w:t>0</w:t>
            </w:r>
          </w:p>
        </w:tc>
        <w:tc>
          <w:tcPr>
            <w:tcW w:w="923" w:type="dxa"/>
          </w:tcPr>
          <w:p w14:paraId="13AEE67B" w14:textId="21F96EEC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80" w:type="dxa"/>
          </w:tcPr>
          <w:p w14:paraId="37CCAC90" w14:textId="6BBCF7E4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4204ECC6" w14:textId="5E4ED24A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1FC4750" w14:textId="5D6BB261" w:rsidR="00F374DF" w:rsidRPr="00545FD1" w:rsidRDefault="00A1129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374DF" w:rsidRPr="00336745">
              <w:rPr>
                <w:sz w:val="26"/>
                <w:szCs w:val="26"/>
              </w:rPr>
              <w:t>0</w:t>
            </w:r>
          </w:p>
        </w:tc>
        <w:tc>
          <w:tcPr>
            <w:tcW w:w="923" w:type="dxa"/>
          </w:tcPr>
          <w:p w14:paraId="5648AAAB" w14:textId="77AD1F52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3CC83D76" w14:textId="7D80CABB" w:rsidR="00F374DF" w:rsidRPr="007A1352" w:rsidRDefault="00F02B3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8EA9B73" w14:textId="7503E7E1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F374DF" w:rsidRPr="007A1352" w14:paraId="567AB5F2" w14:textId="77777777" w:rsidTr="00CC76AA">
        <w:trPr>
          <w:cantSplit/>
        </w:trPr>
        <w:tc>
          <w:tcPr>
            <w:tcW w:w="2700" w:type="dxa"/>
          </w:tcPr>
          <w:p w14:paraId="1D7A2036" w14:textId="6827D6BB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บีซีวี พาร์ทเนอร์ชิพ จำกัด</w:t>
            </w:r>
          </w:p>
        </w:tc>
        <w:tc>
          <w:tcPr>
            <w:tcW w:w="810" w:type="dxa"/>
          </w:tcPr>
          <w:p w14:paraId="4DBEBE29" w14:textId="77777777" w:rsidR="00F374DF" w:rsidRPr="00336745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1327D39" w14:textId="3F227A1D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38FAEA18" w14:textId="1102B468" w:rsidR="00F374DF" w:rsidRPr="007A1352" w:rsidRDefault="00F374DF" w:rsidP="00F374DF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0CF37443" w14:textId="02C956B2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72BFE423" w14:textId="71360633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469FFC97" w14:textId="1E9B0A01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02A9F9A9" w14:textId="14F373AC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80" w:type="dxa"/>
          </w:tcPr>
          <w:p w14:paraId="4DDB82D7" w14:textId="5A8B7DD9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79373FA8" w14:textId="10E6430B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79200CC" w14:textId="00F86AF6" w:rsidR="00F374DF" w:rsidRPr="00545FD1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17357A30" w14:textId="7AE6E9E5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799D4260" w14:textId="3695D59A" w:rsidR="00F374DF" w:rsidRPr="007A1352" w:rsidRDefault="00F02B3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21084CE5" w14:textId="31E38A71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F374DF" w:rsidRPr="007A1352" w14:paraId="610DD8E6" w14:textId="77777777" w:rsidTr="0083156C">
        <w:trPr>
          <w:cantSplit/>
        </w:trPr>
        <w:tc>
          <w:tcPr>
            <w:tcW w:w="2700" w:type="dxa"/>
          </w:tcPr>
          <w:p w14:paraId="2AA6DB76" w14:textId="235FFDDF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01DE1">
              <w:rPr>
                <w:sz w:val="26"/>
                <w:szCs w:val="26"/>
              </w:rPr>
              <w:t xml:space="preserve">Nido Petroleum </w:t>
            </w:r>
            <w:r>
              <w:rPr>
                <w:sz w:val="26"/>
                <w:szCs w:val="26"/>
              </w:rPr>
              <w:t>Pty</w:t>
            </w:r>
            <w:r>
              <w:rPr>
                <w:sz w:val="26"/>
                <w:szCs w:val="26"/>
                <w:cs/>
              </w:rPr>
              <w:t xml:space="preserve">. </w:t>
            </w:r>
            <w:r>
              <w:rPr>
                <w:sz w:val="26"/>
                <w:szCs w:val="26"/>
              </w:rPr>
              <w:t>Ltd</w:t>
            </w:r>
            <w:r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810" w:type="dxa"/>
          </w:tcPr>
          <w:p w14:paraId="61FD4FC5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3E0FEA" w14:textId="29920602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872" w:type="dxa"/>
            <w:vAlign w:val="bottom"/>
          </w:tcPr>
          <w:p w14:paraId="0DF559E1" w14:textId="1AEB7D63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1885C65C" w14:textId="5EAFCD0D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5F17850C" w14:textId="6E9ED720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2457FE18" w14:textId="4E9A5134" w:rsidR="00F374DF" w:rsidRPr="00F854CE" w:rsidRDefault="00F374DF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134</w:t>
            </w:r>
          </w:p>
        </w:tc>
        <w:tc>
          <w:tcPr>
            <w:tcW w:w="923" w:type="dxa"/>
            <w:vAlign w:val="bottom"/>
          </w:tcPr>
          <w:p w14:paraId="5EBBA54D" w14:textId="2A56755E" w:rsidR="00F374DF" w:rsidRPr="00F854CE" w:rsidRDefault="00F374DF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134</w:t>
            </w:r>
          </w:p>
        </w:tc>
        <w:tc>
          <w:tcPr>
            <w:tcW w:w="980" w:type="dxa"/>
          </w:tcPr>
          <w:p w14:paraId="5FC158DB" w14:textId="0CABBFED" w:rsidR="00F374DF" w:rsidRPr="00545FD1" w:rsidRDefault="00F374DF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336745">
              <w:rPr>
                <w:sz w:val="26"/>
                <w:szCs w:val="26"/>
              </w:rPr>
              <w:t>134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80" w:type="dxa"/>
          </w:tcPr>
          <w:p w14:paraId="177ABA41" w14:textId="330ADC7D" w:rsidR="00F374DF" w:rsidRPr="00545FD1" w:rsidRDefault="00F374DF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336745">
              <w:rPr>
                <w:sz w:val="26"/>
                <w:szCs w:val="26"/>
              </w:rPr>
              <w:t>134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5A480A48" w14:textId="552BFFE3" w:rsidR="00F374DF" w:rsidRPr="00545FD1" w:rsidRDefault="00F374DF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18BF4E9D" w14:textId="59271DD7" w:rsidR="00F374DF" w:rsidRPr="00F854CE" w:rsidRDefault="00F374DF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7E37AA6F" w14:textId="467F4547" w:rsidR="00F374DF" w:rsidRPr="007A1352" w:rsidRDefault="00F02B3F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38925684" w14:textId="7BB926D9" w:rsidR="00F374DF" w:rsidRPr="007A1352" w:rsidRDefault="00F374DF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093C5A" w:rsidRPr="007A1352" w14:paraId="6B90DB32" w14:textId="77777777" w:rsidTr="00CC76AA">
        <w:trPr>
          <w:cantSplit/>
        </w:trPr>
        <w:tc>
          <w:tcPr>
            <w:tcW w:w="2700" w:type="dxa"/>
          </w:tcPr>
          <w:p w14:paraId="6B46CC50" w14:textId="77777777" w:rsidR="00093C5A" w:rsidRPr="007A1352" w:rsidRDefault="00093C5A" w:rsidP="000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8BF86B9" w14:textId="77777777" w:rsidR="00093C5A" w:rsidRPr="007A1352" w:rsidRDefault="00093C5A" w:rsidP="00093C5A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191453" w14:textId="4DEA18A0" w:rsidR="00093C5A" w:rsidRPr="007A1352" w:rsidRDefault="00093C5A" w:rsidP="00093C5A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5B2D5FFC" w14:textId="77777777" w:rsidR="00093C5A" w:rsidRPr="007A1352" w:rsidRDefault="00093C5A" w:rsidP="00093C5A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23" w:type="dxa"/>
            <w:vAlign w:val="bottom"/>
          </w:tcPr>
          <w:p w14:paraId="76C82A59" w14:textId="77777777" w:rsidR="00093C5A" w:rsidRPr="007A1352" w:rsidRDefault="00093C5A" w:rsidP="000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780D966F" w14:textId="77777777" w:rsidR="00093C5A" w:rsidRPr="007A1352" w:rsidRDefault="00093C5A" w:rsidP="000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3C511523" w14:textId="7A763527" w:rsidR="00093C5A" w:rsidRPr="00F854CE" w:rsidRDefault="00F374DF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18,830</w:t>
            </w:r>
          </w:p>
        </w:tc>
        <w:tc>
          <w:tcPr>
            <w:tcW w:w="923" w:type="dxa"/>
            <w:vAlign w:val="bottom"/>
          </w:tcPr>
          <w:p w14:paraId="0DA4C073" w14:textId="46D283C4" w:rsidR="00093C5A" w:rsidRPr="00F854CE" w:rsidRDefault="00093C5A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336745">
              <w:rPr>
                <w:b/>
                <w:bCs/>
                <w:sz w:val="26"/>
                <w:szCs w:val="26"/>
              </w:rPr>
              <w:t>18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36745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980" w:type="dxa"/>
            <w:vAlign w:val="bottom"/>
          </w:tcPr>
          <w:p w14:paraId="0477C25D" w14:textId="6516146A" w:rsidR="00093C5A" w:rsidRPr="00545FD1" w:rsidRDefault="00093C5A" w:rsidP="009C0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(</w:t>
            </w:r>
            <w:r w:rsidRPr="00336745">
              <w:rPr>
                <w:b/>
                <w:bCs/>
                <w:sz w:val="26"/>
                <w:szCs w:val="26"/>
              </w:rPr>
              <w:t>4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36745">
              <w:rPr>
                <w:b/>
                <w:bCs/>
                <w:sz w:val="26"/>
                <w:szCs w:val="26"/>
              </w:rPr>
              <w:t>12</w:t>
            </w:r>
            <w:r w:rsidR="009C0834">
              <w:rPr>
                <w:b/>
                <w:bCs/>
                <w:sz w:val="26"/>
                <w:szCs w:val="26"/>
              </w:rPr>
              <w:t>3</w:t>
            </w:r>
            <w:r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80" w:type="dxa"/>
            <w:vAlign w:val="bottom"/>
          </w:tcPr>
          <w:p w14:paraId="01682150" w14:textId="0A26EA70" w:rsidR="00093C5A" w:rsidRPr="00545FD1" w:rsidRDefault="00093C5A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(</w:t>
            </w:r>
            <w:r w:rsidRPr="00336745">
              <w:rPr>
                <w:b/>
                <w:bCs/>
                <w:sz w:val="26"/>
                <w:szCs w:val="26"/>
              </w:rPr>
              <w:t>4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36745">
              <w:rPr>
                <w:b/>
                <w:bCs/>
                <w:sz w:val="26"/>
                <w:szCs w:val="26"/>
              </w:rPr>
              <w:t>249</w:t>
            </w:r>
            <w:r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12D29E08" w14:textId="084CBED7" w:rsidR="00093C5A" w:rsidRPr="00545FD1" w:rsidRDefault="00F374DF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14,707</w:t>
            </w:r>
          </w:p>
        </w:tc>
        <w:tc>
          <w:tcPr>
            <w:tcW w:w="923" w:type="dxa"/>
            <w:vAlign w:val="bottom"/>
          </w:tcPr>
          <w:p w14:paraId="35055394" w14:textId="6FFECAE6" w:rsidR="00093C5A" w:rsidRPr="00F854CE" w:rsidRDefault="00093C5A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336745">
              <w:rPr>
                <w:b/>
                <w:bCs/>
                <w:sz w:val="26"/>
                <w:szCs w:val="26"/>
              </w:rPr>
              <w:t>13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36745">
              <w:rPr>
                <w:b/>
                <w:bCs/>
                <w:sz w:val="26"/>
                <w:szCs w:val="26"/>
              </w:rPr>
              <w:t>851</w:t>
            </w:r>
          </w:p>
        </w:tc>
        <w:tc>
          <w:tcPr>
            <w:tcW w:w="923" w:type="dxa"/>
          </w:tcPr>
          <w:p w14:paraId="28641C5D" w14:textId="2972D4D2" w:rsidR="00093C5A" w:rsidRPr="007A1352" w:rsidRDefault="00F02B3F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445</w:t>
            </w:r>
          </w:p>
        </w:tc>
        <w:tc>
          <w:tcPr>
            <w:tcW w:w="923" w:type="dxa"/>
          </w:tcPr>
          <w:p w14:paraId="23A0D179" w14:textId="1C217B8B" w:rsidR="00093C5A" w:rsidRPr="007A1352" w:rsidRDefault="00093C5A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533970">
              <w:rPr>
                <w:b/>
                <w:bCs/>
                <w:sz w:val="26"/>
                <w:szCs w:val="26"/>
              </w:rPr>
              <w:t>239</w:t>
            </w:r>
          </w:p>
        </w:tc>
      </w:tr>
    </w:tbl>
    <w:p w14:paraId="43C1DE01" w14:textId="5FC24697" w:rsidR="00203C8D" w:rsidRPr="00F65F9B" w:rsidRDefault="00203C8D" w:rsidP="00F65F9B">
      <w:pPr>
        <w:jc w:val="thaiDistribute"/>
        <w:rPr>
          <w:cs/>
        </w:rPr>
        <w:sectPr w:rsidR="00203C8D" w:rsidRPr="00F65F9B" w:rsidSect="004B22A4">
          <w:headerReference w:type="default" r:id="rId14"/>
          <w:footerReference w:type="default" r:id="rId15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14:paraId="59ECEED9" w14:textId="45908DA4" w:rsidR="00F421FF" w:rsidRPr="007A1352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sz w:val="30"/>
          <w:szCs w:val="30"/>
          <w:lang w:bidi="th-TH"/>
        </w:rPr>
      </w:pPr>
      <w:bookmarkStart w:id="3" w:name="OLE_LINK11"/>
      <w:bookmarkStart w:id="4" w:name="OLE_LINK12"/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เงินลงทุนในบริษัทร่วม</w:t>
      </w:r>
      <w:r w:rsidR="007D0FFA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และการร่วมค้า</w:t>
      </w:r>
    </w:p>
    <w:p w14:paraId="45D8FFAF" w14:textId="77777777" w:rsidR="00DF35D2" w:rsidRPr="007D7027" w:rsidRDefault="00DF35D2" w:rsidP="00BA7A53"/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897"/>
        <w:gridCol w:w="1080"/>
        <w:gridCol w:w="1080"/>
        <w:gridCol w:w="1080"/>
        <w:gridCol w:w="1100"/>
      </w:tblGrid>
      <w:tr w:rsidR="00DF35D2" w:rsidRPr="00EF30CD" w14:paraId="2EFDA925" w14:textId="77777777" w:rsidTr="000F4636">
        <w:trPr>
          <w:tblHeader/>
        </w:trPr>
        <w:tc>
          <w:tcPr>
            <w:tcW w:w="2153" w:type="pct"/>
          </w:tcPr>
          <w:p w14:paraId="30D5C5A0" w14:textId="12400DB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" w:type="pct"/>
          </w:tcPr>
          <w:p w14:paraId="140B57EE" w14:textId="7777777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pct"/>
            <w:gridSpan w:val="2"/>
          </w:tcPr>
          <w:p w14:paraId="1238FFE8" w14:textId="7777777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85" w:type="pct"/>
            <w:gridSpan w:val="2"/>
          </w:tcPr>
          <w:p w14:paraId="2FBE34D5" w14:textId="7777777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321E" w:rsidRPr="00EF30CD" w14:paraId="4BA6169A" w14:textId="77777777" w:rsidTr="000F4636">
        <w:trPr>
          <w:trHeight w:val="182"/>
          <w:tblHeader/>
        </w:trPr>
        <w:tc>
          <w:tcPr>
            <w:tcW w:w="2153" w:type="pct"/>
          </w:tcPr>
          <w:p w14:paraId="544EBB25" w14:textId="31580CCB" w:rsidR="00BF321E" w:rsidRPr="00562A3C" w:rsidRDefault="00BF321E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</w:rPr>
            </w:pPr>
            <w:r w:rsidRPr="00562A3C">
              <w:rPr>
                <w:b/>
                <w:bCs/>
                <w:i/>
                <w:iCs/>
                <w:cs/>
              </w:rPr>
              <w:t>สำหรับงวด</w:t>
            </w:r>
            <w:r w:rsidR="00CC76AA"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หกเดือนสิ้นสุดวันที่ </w:t>
            </w:r>
            <w:r w:rsidR="00CC76AA" w:rsidRPr="0053397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CC76AA"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488" w:type="pct"/>
          </w:tcPr>
          <w:p w14:paraId="6B6E57F3" w14:textId="36100800" w:rsidR="00BF321E" w:rsidRPr="000F4636" w:rsidRDefault="00BF321E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330F97F" w14:textId="6808C7CA" w:rsidR="00BF321E" w:rsidRPr="000F4636" w:rsidRDefault="00336745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587" w:type="pct"/>
          </w:tcPr>
          <w:p w14:paraId="08E02620" w14:textId="069E368D" w:rsidR="00BF321E" w:rsidRPr="000F4636" w:rsidRDefault="00336745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336745">
              <w:t>2563</w:t>
            </w:r>
          </w:p>
        </w:tc>
        <w:tc>
          <w:tcPr>
            <w:tcW w:w="587" w:type="pct"/>
          </w:tcPr>
          <w:p w14:paraId="1A235AD1" w14:textId="4570552A" w:rsidR="00BF321E" w:rsidRPr="000F4636" w:rsidRDefault="00336745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598" w:type="pct"/>
          </w:tcPr>
          <w:p w14:paraId="595FCF71" w14:textId="2987A6F6" w:rsidR="00BF321E" w:rsidRPr="000F4636" w:rsidRDefault="00336745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336745">
              <w:t>2563</w:t>
            </w:r>
          </w:p>
        </w:tc>
      </w:tr>
      <w:tr w:rsidR="00BF321E" w:rsidRPr="00EF30CD" w14:paraId="424493CE" w14:textId="77777777" w:rsidTr="000F4636">
        <w:trPr>
          <w:tblHeader/>
        </w:trPr>
        <w:tc>
          <w:tcPr>
            <w:tcW w:w="2153" w:type="pct"/>
          </w:tcPr>
          <w:p w14:paraId="4713221E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14:paraId="4410BB48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0" w:type="pct"/>
            <w:gridSpan w:val="4"/>
          </w:tcPr>
          <w:p w14:paraId="50ED7F97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321E" w:rsidRPr="00EF30CD" w14:paraId="1D25E129" w14:textId="77777777" w:rsidTr="000F4636">
        <w:tc>
          <w:tcPr>
            <w:tcW w:w="2153" w:type="pct"/>
          </w:tcPr>
          <w:p w14:paraId="5BE71868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  <w:r w:rsidRPr="00EF30CD">
              <w:rPr>
                <w:rFonts w:hint="cs"/>
                <w:b/>
                <w:bCs/>
                <w:cs/>
              </w:rPr>
              <w:t>บริษัทร่วม</w:t>
            </w:r>
            <w:r w:rsidRPr="00EF30CD">
              <w:rPr>
                <w:b/>
                <w:bCs/>
                <w:cs/>
              </w:rPr>
              <w:t>ทางอ้อม</w:t>
            </w:r>
          </w:p>
        </w:tc>
        <w:tc>
          <w:tcPr>
            <w:tcW w:w="488" w:type="pct"/>
          </w:tcPr>
          <w:p w14:paraId="4BA02E10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B14054F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2A1C9E50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26F22B25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336DFA3E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FB5B70" w:rsidRPr="00EF30CD" w14:paraId="48332607" w14:textId="77777777" w:rsidTr="000F4636">
        <w:tc>
          <w:tcPr>
            <w:tcW w:w="2153" w:type="pct"/>
          </w:tcPr>
          <w:p w14:paraId="3FDC098D" w14:textId="7D693A5F" w:rsidR="00FB5B70" w:rsidRPr="00BB4CA7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318" w:hanging="270"/>
              <w:rPr>
                <w:cs/>
              </w:rPr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88" w:type="pct"/>
            <w:vAlign w:val="bottom"/>
          </w:tcPr>
          <w:p w14:paraId="77674C7F" w14:textId="77777777" w:rsidR="00FB5B70" w:rsidRPr="00BB4CA7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0EEA204" w14:textId="69C586FC" w:rsidR="00FB5B70" w:rsidRPr="00BB4CA7" w:rsidRDefault="00B12631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14,149</w:t>
            </w:r>
          </w:p>
        </w:tc>
        <w:tc>
          <w:tcPr>
            <w:tcW w:w="587" w:type="pct"/>
            <w:vAlign w:val="bottom"/>
          </w:tcPr>
          <w:p w14:paraId="6DCA5349" w14:textId="3270DD71" w:rsidR="00FB5B70" w:rsidRPr="00BB4CA7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336745">
              <w:t>17</w:t>
            </w:r>
            <w:r w:rsidR="00FB5B70" w:rsidRPr="00BB4CA7">
              <w:t>,</w:t>
            </w:r>
            <w:r w:rsidRPr="00336745">
              <w:t>888</w:t>
            </w:r>
          </w:p>
        </w:tc>
        <w:tc>
          <w:tcPr>
            <w:tcW w:w="587" w:type="pct"/>
            <w:vAlign w:val="bottom"/>
          </w:tcPr>
          <w:p w14:paraId="05E9FD93" w14:textId="470E25CC" w:rsidR="00FB5B70" w:rsidRPr="00BB4CA7" w:rsidRDefault="00931A7F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7CB1B329" w14:textId="2BA594CF" w:rsidR="00FB5B70" w:rsidRPr="00BB4CA7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</w:tr>
      <w:tr w:rsidR="00FB5B70" w:rsidRPr="00EF30CD" w14:paraId="7F67EFD8" w14:textId="77777777" w:rsidTr="000F4636">
        <w:tc>
          <w:tcPr>
            <w:tcW w:w="2153" w:type="pct"/>
          </w:tcPr>
          <w:p w14:paraId="1724C0B5" w14:textId="3048C919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EF30CD">
              <w:rPr>
                <w:cs/>
              </w:rPr>
              <w:t>ส่วนแบ่งกำไร</w:t>
            </w:r>
            <w:r w:rsidR="00976746">
              <w:rPr>
                <w:rFonts w:hint="cs"/>
                <w:cs/>
              </w:rPr>
              <w:t xml:space="preserve"> (ขาดทุน) </w:t>
            </w:r>
            <w:r w:rsidRPr="00EF30CD">
              <w:rPr>
                <w:cs/>
              </w:rPr>
              <w:t>สุทธิจากเงินลงทุนในบริษัทร่วม</w:t>
            </w:r>
          </w:p>
        </w:tc>
        <w:tc>
          <w:tcPr>
            <w:tcW w:w="488" w:type="pct"/>
            <w:vAlign w:val="bottom"/>
          </w:tcPr>
          <w:p w14:paraId="7801B013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3CCBE50" w14:textId="53DFDD10" w:rsidR="00FB5B70" w:rsidRPr="0047512C" w:rsidRDefault="00225FF1" w:rsidP="00A95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692</w:t>
            </w:r>
          </w:p>
        </w:tc>
        <w:tc>
          <w:tcPr>
            <w:tcW w:w="587" w:type="pct"/>
            <w:vAlign w:val="bottom"/>
          </w:tcPr>
          <w:p w14:paraId="10ADF52E" w14:textId="3A3C9DDA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B80CD2">
              <w:t>929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7CA3B1C3" w14:textId="1A6BCCD8" w:rsidR="00FB5B70" w:rsidRPr="00EF30CD" w:rsidRDefault="00931A7F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2EE76DB1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FB5B70" w:rsidRPr="00EF30CD" w14:paraId="39078F13" w14:textId="77777777" w:rsidTr="000F4636">
        <w:tc>
          <w:tcPr>
            <w:tcW w:w="2153" w:type="pct"/>
          </w:tcPr>
          <w:p w14:paraId="130B7A37" w14:textId="19474F65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ส่วนแบ่งกำไร</w:t>
            </w:r>
            <w:r w:rsidR="00976746">
              <w:rPr>
                <w:rFonts w:hint="cs"/>
                <w:cs/>
              </w:rPr>
              <w:t xml:space="preserve"> (</w:t>
            </w:r>
            <w:r w:rsidRPr="00865371">
              <w:rPr>
                <w:cs/>
              </w:rPr>
              <w:t>ขาดทุน</w:t>
            </w:r>
            <w:r w:rsidR="00976746">
              <w:rPr>
                <w:rFonts w:hint="cs"/>
                <w:cs/>
              </w:rPr>
              <w:t xml:space="preserve">) </w:t>
            </w:r>
            <w:r w:rsidRPr="00865371">
              <w:rPr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488" w:type="pct"/>
            <w:vAlign w:val="bottom"/>
          </w:tcPr>
          <w:p w14:paraId="3A5C4C99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1F36167" w14:textId="6376ED71" w:rsidR="00FB5B70" w:rsidRPr="0047512C" w:rsidRDefault="00225FF1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8</w:t>
            </w:r>
          </w:p>
        </w:tc>
        <w:tc>
          <w:tcPr>
            <w:tcW w:w="587" w:type="pct"/>
            <w:vAlign w:val="bottom"/>
          </w:tcPr>
          <w:p w14:paraId="70EC5B65" w14:textId="2ECCBBFD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B80CD2">
              <w:t>69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367B2DA0" w14:textId="02797109" w:rsidR="00FB5B70" w:rsidRPr="00EF30CD" w:rsidRDefault="00931A7F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2E922E50" w14:textId="53A0D899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FB5B70" w:rsidRPr="00EF30CD" w14:paraId="0AC127B2" w14:textId="77777777" w:rsidTr="000F4636">
        <w:tc>
          <w:tcPr>
            <w:tcW w:w="2153" w:type="pct"/>
          </w:tcPr>
          <w:p w14:paraId="4D2BF66B" w14:textId="3E210709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รายได้เงินปันผล</w:t>
            </w:r>
          </w:p>
        </w:tc>
        <w:tc>
          <w:tcPr>
            <w:tcW w:w="488" w:type="pct"/>
            <w:vAlign w:val="bottom"/>
          </w:tcPr>
          <w:p w14:paraId="2A995145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6CF9B35" w14:textId="2D0EE9F1" w:rsidR="00FB5B70" w:rsidRPr="0047512C" w:rsidRDefault="00C3053C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225FF1">
              <w:t>118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7582239B" w14:textId="11850EC6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336745" w:rsidRPr="00336745">
              <w:t>12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1C9CEBF8" w14:textId="4A1ACE72" w:rsidR="00FB5B70" w:rsidRPr="00EF30CD" w:rsidRDefault="00931A7F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4B1549E8" w14:textId="2936DF18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837BC0" w:rsidRPr="00EF30CD" w14:paraId="6C08F36B" w14:textId="77777777" w:rsidTr="000F4636">
        <w:tc>
          <w:tcPr>
            <w:tcW w:w="2153" w:type="pct"/>
          </w:tcPr>
          <w:p w14:paraId="3051E94E" w14:textId="392B0262" w:rsidR="00837BC0" w:rsidRPr="00865371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>
              <w:rPr>
                <w:rFonts w:hint="cs"/>
                <w:cs/>
              </w:rPr>
              <w:t>กลับรายการขาดทุนจากการ</w:t>
            </w:r>
            <w:r w:rsidRPr="0074466E">
              <w:rPr>
                <w:rFonts w:asciiTheme="majorBidi" w:hAnsiTheme="majorBidi" w:cstheme="majorBidi" w:hint="cs"/>
                <w:cs/>
              </w:rPr>
              <w:t>ด้อยค่า</w:t>
            </w:r>
          </w:p>
        </w:tc>
        <w:tc>
          <w:tcPr>
            <w:tcW w:w="488" w:type="pct"/>
            <w:vAlign w:val="bottom"/>
          </w:tcPr>
          <w:p w14:paraId="517030F9" w14:textId="77777777" w:rsidR="00837BC0" w:rsidRPr="00EF30CD" w:rsidRDefault="00837BC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8139FEA" w14:textId="03383BA0" w:rsidR="00837BC0" w:rsidRPr="0047512C" w:rsidRDefault="00C3053C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400</w:t>
            </w:r>
          </w:p>
        </w:tc>
        <w:tc>
          <w:tcPr>
            <w:tcW w:w="587" w:type="pct"/>
            <w:vAlign w:val="bottom"/>
          </w:tcPr>
          <w:p w14:paraId="03EABD96" w14:textId="5C57FBC2" w:rsidR="00837BC0" w:rsidRPr="007D2B9C" w:rsidRDefault="00837BC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5F77D458" w14:textId="35F07F5D" w:rsidR="00837BC0" w:rsidRDefault="00931A7F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131A1E4C" w14:textId="5CB3A645" w:rsidR="00837BC0" w:rsidRDefault="00837BC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FB5B70" w:rsidRPr="00EF30CD" w14:paraId="5CD4E699" w14:textId="77777777" w:rsidTr="000F4636">
        <w:tc>
          <w:tcPr>
            <w:tcW w:w="2153" w:type="pct"/>
          </w:tcPr>
          <w:p w14:paraId="51693BC9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30CD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488" w:type="pct"/>
            <w:vAlign w:val="bottom"/>
          </w:tcPr>
          <w:p w14:paraId="4D2773D9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D941FE6" w14:textId="13AB1136" w:rsidR="00FB5B70" w:rsidRPr="0047512C" w:rsidRDefault="00C3053C" w:rsidP="00C305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1,110</w:t>
            </w:r>
          </w:p>
        </w:tc>
        <w:tc>
          <w:tcPr>
            <w:tcW w:w="587" w:type="pct"/>
            <w:vAlign w:val="bottom"/>
          </w:tcPr>
          <w:p w14:paraId="3698B31D" w14:textId="3F1B0D0A" w:rsidR="00FB5B70" w:rsidRPr="00EF30CD" w:rsidRDefault="00FB5B70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B80CD2">
              <w:t>1,150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1B1C436B" w14:textId="3FE3E4AA" w:rsidR="00FB5B70" w:rsidRPr="00EF30CD" w:rsidRDefault="00931A7F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26531838" w14:textId="77777777" w:rsidR="00FB5B70" w:rsidRPr="00EF30CD" w:rsidRDefault="00FB5B70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FB5B70" w:rsidRPr="00EF30CD" w14:paraId="495AD197" w14:textId="77777777" w:rsidTr="000F4636">
        <w:tc>
          <w:tcPr>
            <w:tcW w:w="2153" w:type="pct"/>
          </w:tcPr>
          <w:p w14:paraId="6E9F55A5" w14:textId="0F8F3132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332A35" w:rsidRPr="00336745">
              <w:rPr>
                <w:b/>
                <w:bCs/>
              </w:rPr>
              <w:t>3</w:t>
            </w:r>
            <w:r w:rsidR="00332A35">
              <w:rPr>
                <w:b/>
                <w:bCs/>
              </w:rPr>
              <w:t>0</w:t>
            </w:r>
            <w:r w:rsidR="00332A35" w:rsidRPr="00EF30CD">
              <w:rPr>
                <w:b/>
                <w:bCs/>
                <w:cs/>
              </w:rPr>
              <w:t xml:space="preserve"> </w:t>
            </w:r>
            <w:r w:rsidR="00332A35" w:rsidRPr="00EF30CD">
              <w:rPr>
                <w:rFonts w:hint="cs"/>
                <w:b/>
                <w:bCs/>
                <w:cs/>
              </w:rPr>
              <w:t>ม</w:t>
            </w:r>
            <w:r w:rsidR="00332A35">
              <w:rPr>
                <w:rFonts w:hint="cs"/>
                <w:b/>
                <w:bCs/>
                <w:cs/>
              </w:rPr>
              <w:t>ิถุนายน</w:t>
            </w:r>
          </w:p>
        </w:tc>
        <w:tc>
          <w:tcPr>
            <w:tcW w:w="488" w:type="pct"/>
            <w:vAlign w:val="bottom"/>
          </w:tcPr>
          <w:p w14:paraId="71A58184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566986A" w14:textId="7DDF5F96" w:rsidR="00FB5B70" w:rsidRPr="007D2B9C" w:rsidRDefault="00225FF1" w:rsidP="00A95F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16,24</w:t>
            </w:r>
            <w:r w:rsidR="00C937B9">
              <w:rPr>
                <w:b/>
                <w:bCs/>
              </w:rPr>
              <w:t>1</w:t>
            </w:r>
          </w:p>
        </w:tc>
        <w:tc>
          <w:tcPr>
            <w:tcW w:w="587" w:type="pct"/>
            <w:vAlign w:val="bottom"/>
          </w:tcPr>
          <w:p w14:paraId="7BF21743" w14:textId="512D5A60" w:rsidR="00FB5B70" w:rsidRPr="00EF30CD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</w:t>
            </w:r>
            <w:r w:rsidR="00B80CD2">
              <w:rPr>
                <w:b/>
                <w:bCs/>
              </w:rPr>
              <w:t>5,728</w:t>
            </w:r>
          </w:p>
        </w:tc>
        <w:tc>
          <w:tcPr>
            <w:tcW w:w="587" w:type="pct"/>
            <w:vAlign w:val="bottom"/>
          </w:tcPr>
          <w:p w14:paraId="11734FD1" w14:textId="03558F92" w:rsidR="00FB5B70" w:rsidRPr="00EF30CD" w:rsidRDefault="00931A7F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0FC9BCC0" w14:textId="77777777" w:rsidR="00FB5B70" w:rsidRPr="00EF30CD" w:rsidRDefault="00FB5B70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-</w:t>
            </w:r>
          </w:p>
        </w:tc>
      </w:tr>
      <w:tr w:rsidR="00FB5B70" w:rsidRPr="00EF30CD" w14:paraId="62DE439E" w14:textId="77777777" w:rsidTr="000F4636">
        <w:tc>
          <w:tcPr>
            <w:tcW w:w="2153" w:type="pct"/>
          </w:tcPr>
          <w:p w14:paraId="750652D6" w14:textId="639649AC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0EA4D8E0" w14:textId="77777777" w:rsidR="00FB5B70" w:rsidRPr="00A00AB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6520CA09" w14:textId="77777777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35F3B21B" w14:textId="77777777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610492CB" w14:textId="77777777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98" w:type="pct"/>
            <w:vAlign w:val="bottom"/>
          </w:tcPr>
          <w:p w14:paraId="07805F8C" w14:textId="77777777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FB5B70" w:rsidRPr="00EF30CD" w14:paraId="726A0239" w14:textId="77777777" w:rsidTr="000F4636">
        <w:tc>
          <w:tcPr>
            <w:tcW w:w="2153" w:type="pct"/>
          </w:tcPr>
          <w:p w14:paraId="7E9E7F4D" w14:textId="50047A0A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488" w:type="pct"/>
            <w:vAlign w:val="bottom"/>
          </w:tcPr>
          <w:p w14:paraId="2186AF6D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704A537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184306CD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5E689573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6D3A58B5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FB5B70" w:rsidRPr="00EF30CD" w14:paraId="035A5485" w14:textId="77777777" w:rsidTr="000F4636">
        <w:tc>
          <w:tcPr>
            <w:tcW w:w="2153" w:type="pct"/>
          </w:tcPr>
          <w:p w14:paraId="03D4E25D" w14:textId="702578D2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cs/>
              </w:rPr>
              <w:t xml:space="preserve">ณ วันที่ </w:t>
            </w:r>
            <w:r w:rsidR="00336745" w:rsidRPr="00336745">
              <w:t>1</w:t>
            </w:r>
            <w:r w:rsidRPr="00EF30CD">
              <w:rPr>
                <w:cs/>
              </w:rPr>
              <w:t xml:space="preserve"> มกราคม</w:t>
            </w:r>
          </w:p>
        </w:tc>
        <w:tc>
          <w:tcPr>
            <w:tcW w:w="488" w:type="pct"/>
            <w:vAlign w:val="bottom"/>
          </w:tcPr>
          <w:p w14:paraId="18FCB4B9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1ADD3C2" w14:textId="250F1990" w:rsidR="00FB5B70" w:rsidRPr="00EF30CD" w:rsidRDefault="00B12631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182</w:t>
            </w:r>
          </w:p>
        </w:tc>
        <w:tc>
          <w:tcPr>
            <w:tcW w:w="587" w:type="pct"/>
            <w:vAlign w:val="bottom"/>
          </w:tcPr>
          <w:p w14:paraId="74A175F1" w14:textId="594FC9BD" w:rsidR="00FB5B70" w:rsidRPr="00EF30CD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rPr>
                <w:rFonts w:hint="cs"/>
              </w:rPr>
              <w:t>110</w:t>
            </w:r>
          </w:p>
        </w:tc>
        <w:tc>
          <w:tcPr>
            <w:tcW w:w="587" w:type="pct"/>
            <w:vAlign w:val="bottom"/>
          </w:tcPr>
          <w:p w14:paraId="71368ECA" w14:textId="466D7625" w:rsidR="00FB5B70" w:rsidRPr="00EF30CD" w:rsidRDefault="00931A7F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73</w:t>
            </w:r>
          </w:p>
        </w:tc>
        <w:tc>
          <w:tcPr>
            <w:tcW w:w="598" w:type="pct"/>
            <w:vAlign w:val="bottom"/>
          </w:tcPr>
          <w:p w14:paraId="5510DF7B" w14:textId="4B6A8499" w:rsidR="00FB5B70" w:rsidRPr="00EF30CD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t>73</w:t>
            </w:r>
          </w:p>
        </w:tc>
      </w:tr>
      <w:tr w:rsidR="00FB5B70" w:rsidRPr="00EF30CD" w14:paraId="20AF0B70" w14:textId="77777777" w:rsidTr="000F4636">
        <w:tc>
          <w:tcPr>
            <w:tcW w:w="2153" w:type="pct"/>
          </w:tcPr>
          <w:p w14:paraId="497769F7" w14:textId="11DAED16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30CD">
              <w:rPr>
                <w:cs/>
              </w:rPr>
              <w:t>ส่วนแบ่ง</w:t>
            </w:r>
            <w:r w:rsidRPr="00EF30CD">
              <w:rPr>
                <w:rFonts w:hint="cs"/>
                <w:cs/>
              </w:rPr>
              <w:t>กำไรสุทธิ</w:t>
            </w:r>
            <w:r w:rsidRPr="00EF30CD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488" w:type="pct"/>
            <w:vAlign w:val="bottom"/>
          </w:tcPr>
          <w:p w14:paraId="0528FD8E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093D561" w14:textId="2EF6394A" w:rsidR="00FB5B70" w:rsidRPr="00DA5CF5" w:rsidRDefault="00C3053C" w:rsidP="00955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14</w:t>
            </w:r>
          </w:p>
        </w:tc>
        <w:tc>
          <w:tcPr>
            <w:tcW w:w="587" w:type="pct"/>
            <w:vAlign w:val="bottom"/>
          </w:tcPr>
          <w:p w14:paraId="126DA4D6" w14:textId="4D8DDC84" w:rsidR="00FB5B70" w:rsidRPr="00C937B9" w:rsidRDefault="00B80CD2" w:rsidP="00955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C937B9">
              <w:t>16</w:t>
            </w:r>
          </w:p>
        </w:tc>
        <w:tc>
          <w:tcPr>
            <w:tcW w:w="587" w:type="pct"/>
            <w:vAlign w:val="bottom"/>
          </w:tcPr>
          <w:p w14:paraId="13595ADF" w14:textId="22CCDE65" w:rsidR="00FB5B70" w:rsidRPr="005A5083" w:rsidRDefault="00931A7F" w:rsidP="00955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65FFC82B" w14:textId="66682011" w:rsidR="00FB5B70" w:rsidRPr="00EF30CD" w:rsidRDefault="00FB5B70" w:rsidP="00955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F30CD">
              <w:rPr>
                <w:cs/>
              </w:rPr>
              <w:t>-</w:t>
            </w:r>
          </w:p>
        </w:tc>
      </w:tr>
      <w:tr w:rsidR="009557A5" w:rsidRPr="00EF30CD" w14:paraId="5CF399BD" w14:textId="77777777" w:rsidTr="000F4636">
        <w:tc>
          <w:tcPr>
            <w:tcW w:w="2153" w:type="pct"/>
          </w:tcPr>
          <w:p w14:paraId="21F1F74D" w14:textId="45D3C955" w:rsidR="009557A5" w:rsidRPr="00EF30CD" w:rsidRDefault="009557A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488" w:type="pct"/>
            <w:vAlign w:val="bottom"/>
          </w:tcPr>
          <w:p w14:paraId="5AA9003D" w14:textId="77777777" w:rsidR="009557A5" w:rsidRPr="00EF30CD" w:rsidRDefault="009557A5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07B1800" w14:textId="0656F8CE" w:rsidR="009557A5" w:rsidRDefault="00C3053C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>
              <w:t>15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2D548ACC" w14:textId="4921C64F" w:rsidR="009557A5" w:rsidRPr="00DA5CF5" w:rsidRDefault="009557A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1F5D82F0" w14:textId="46936939" w:rsidR="009557A5" w:rsidRPr="005A5083" w:rsidRDefault="00931A7F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6174E7F5" w14:textId="06FC1EE0" w:rsidR="009557A5" w:rsidRPr="00EF30CD" w:rsidRDefault="009557A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FB5B70" w:rsidRPr="00EF30CD" w14:paraId="723748F0" w14:textId="77777777" w:rsidTr="000F4636">
        <w:tc>
          <w:tcPr>
            <w:tcW w:w="2153" w:type="pct"/>
          </w:tcPr>
          <w:p w14:paraId="76569E27" w14:textId="717AC74B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332A35" w:rsidRPr="00336745">
              <w:rPr>
                <w:b/>
                <w:bCs/>
              </w:rPr>
              <w:t>3</w:t>
            </w:r>
            <w:r w:rsidR="00332A35">
              <w:rPr>
                <w:b/>
                <w:bCs/>
              </w:rPr>
              <w:t>0</w:t>
            </w:r>
            <w:r w:rsidR="00332A35" w:rsidRPr="00EF30CD">
              <w:rPr>
                <w:b/>
                <w:bCs/>
                <w:cs/>
              </w:rPr>
              <w:t xml:space="preserve"> </w:t>
            </w:r>
            <w:r w:rsidR="00332A35" w:rsidRPr="00EF30CD">
              <w:rPr>
                <w:rFonts w:hint="cs"/>
                <w:b/>
                <w:bCs/>
                <w:cs/>
              </w:rPr>
              <w:t>ม</w:t>
            </w:r>
            <w:r w:rsidR="00332A35">
              <w:rPr>
                <w:rFonts w:hint="cs"/>
                <w:b/>
                <w:bCs/>
                <w:cs/>
              </w:rPr>
              <w:t>ิถุนายน</w:t>
            </w:r>
          </w:p>
        </w:tc>
        <w:tc>
          <w:tcPr>
            <w:tcW w:w="488" w:type="pct"/>
            <w:vAlign w:val="bottom"/>
          </w:tcPr>
          <w:p w14:paraId="73FE2F88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9726DDD" w14:textId="417A2340" w:rsidR="00FB5B70" w:rsidRPr="00EF30CD" w:rsidRDefault="00C3053C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181</w:t>
            </w:r>
          </w:p>
        </w:tc>
        <w:tc>
          <w:tcPr>
            <w:tcW w:w="587" w:type="pct"/>
            <w:vAlign w:val="bottom"/>
          </w:tcPr>
          <w:p w14:paraId="35EDA20F" w14:textId="0891D7B8" w:rsidR="00FB5B70" w:rsidRPr="00EF30CD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</w:t>
            </w:r>
            <w:r w:rsidR="00B80CD2">
              <w:rPr>
                <w:b/>
                <w:bCs/>
              </w:rPr>
              <w:t>26</w:t>
            </w:r>
          </w:p>
        </w:tc>
        <w:tc>
          <w:tcPr>
            <w:tcW w:w="587" w:type="pct"/>
            <w:vAlign w:val="bottom"/>
          </w:tcPr>
          <w:p w14:paraId="786EED24" w14:textId="10DD493C" w:rsidR="00FB5B70" w:rsidRPr="00EF30CD" w:rsidRDefault="00931A7F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73</w:t>
            </w:r>
          </w:p>
        </w:tc>
        <w:tc>
          <w:tcPr>
            <w:tcW w:w="598" w:type="pct"/>
            <w:vAlign w:val="bottom"/>
          </w:tcPr>
          <w:p w14:paraId="528C7A29" w14:textId="06CEA6AD" w:rsidR="00FB5B70" w:rsidRPr="00EF30CD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73</w:t>
            </w:r>
          </w:p>
        </w:tc>
      </w:tr>
      <w:tr w:rsidR="00A00ABD" w:rsidRPr="00EF30CD" w14:paraId="3CA3281E" w14:textId="77777777" w:rsidTr="000F4636">
        <w:tc>
          <w:tcPr>
            <w:tcW w:w="2153" w:type="pct"/>
          </w:tcPr>
          <w:p w14:paraId="56AB59C2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069F5A0C" w14:textId="77777777" w:rsidR="00A00ABD" w:rsidRPr="00A00ABD" w:rsidRDefault="00A00ABD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2A4E276C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34B2265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44732D18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98" w:type="pct"/>
            <w:vAlign w:val="bottom"/>
          </w:tcPr>
          <w:p w14:paraId="1195D899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FB5B70" w:rsidRPr="00EF30CD" w14:paraId="6CA68894" w14:textId="77777777" w:rsidTr="000F4636">
        <w:tc>
          <w:tcPr>
            <w:tcW w:w="2153" w:type="pct"/>
          </w:tcPr>
          <w:p w14:paraId="3F98BED8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EF30C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488" w:type="pct"/>
            <w:vAlign w:val="bottom"/>
          </w:tcPr>
          <w:p w14:paraId="61DE31F1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42EE3B6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35E28BF1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4F1F79B0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058C2650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885D90" w:rsidRPr="00EF30CD" w14:paraId="6196640F" w14:textId="77777777" w:rsidTr="000F4636">
        <w:tc>
          <w:tcPr>
            <w:tcW w:w="2153" w:type="pct"/>
          </w:tcPr>
          <w:p w14:paraId="323A6C03" w14:textId="390944E3" w:rsidR="00885D90" w:rsidRPr="00BB4CA7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cs/>
              </w:rPr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88" w:type="pct"/>
            <w:vAlign w:val="bottom"/>
          </w:tcPr>
          <w:p w14:paraId="064E8AA8" w14:textId="77777777" w:rsidR="00885D90" w:rsidRPr="00BB4CA7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E2A0129" w14:textId="63F9E4A3" w:rsidR="00885D90" w:rsidRPr="00BB4CA7" w:rsidRDefault="00B12631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14,331</w:t>
            </w:r>
          </w:p>
        </w:tc>
        <w:tc>
          <w:tcPr>
            <w:tcW w:w="587" w:type="pct"/>
            <w:vAlign w:val="bottom"/>
          </w:tcPr>
          <w:p w14:paraId="7C7B4939" w14:textId="150B1DEB" w:rsidR="00885D90" w:rsidRPr="00BB4CA7" w:rsidRDefault="00336745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t>17</w:t>
            </w:r>
            <w:r w:rsidR="00885D90" w:rsidRPr="00BB4CA7">
              <w:t>,</w:t>
            </w:r>
            <w:r w:rsidRPr="00336745">
              <w:t>998</w:t>
            </w:r>
          </w:p>
        </w:tc>
        <w:tc>
          <w:tcPr>
            <w:tcW w:w="587" w:type="pct"/>
            <w:vAlign w:val="bottom"/>
          </w:tcPr>
          <w:p w14:paraId="20B50CEA" w14:textId="41AD3698" w:rsidR="00885D90" w:rsidRPr="00BB4CA7" w:rsidRDefault="00931A7F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73</w:t>
            </w:r>
          </w:p>
        </w:tc>
        <w:tc>
          <w:tcPr>
            <w:tcW w:w="598" w:type="pct"/>
            <w:vAlign w:val="bottom"/>
          </w:tcPr>
          <w:p w14:paraId="5CBD3490" w14:textId="35EEB661" w:rsidR="00885D90" w:rsidRPr="00BB4CA7" w:rsidRDefault="00336745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t>73</w:t>
            </w:r>
          </w:p>
        </w:tc>
      </w:tr>
      <w:tr w:rsidR="00885D90" w:rsidRPr="00EF30CD" w14:paraId="21FA5DA7" w14:textId="77777777" w:rsidTr="000F4636">
        <w:tc>
          <w:tcPr>
            <w:tcW w:w="2153" w:type="pct"/>
          </w:tcPr>
          <w:p w14:paraId="6B997700" w14:textId="2354285D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EF30CD">
              <w:rPr>
                <w:cs/>
              </w:rPr>
              <w:t>ส่วนแบ่งกำไร</w:t>
            </w:r>
            <w:r>
              <w:rPr>
                <w:rFonts w:hint="cs"/>
                <w:cs/>
              </w:rPr>
              <w:t xml:space="preserve"> (ขาดทุน) </w:t>
            </w:r>
            <w:r w:rsidRPr="00EF30CD">
              <w:rPr>
                <w:cs/>
              </w:rPr>
              <w:t>สุทธิจากเงินลงทุน</w:t>
            </w:r>
          </w:p>
          <w:p w14:paraId="7977240C" w14:textId="77777777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b/>
                <w:bCs/>
                <w:cs/>
              </w:rPr>
            </w:pPr>
            <w:r w:rsidRPr="00EF30CD">
              <w:rPr>
                <w:cs/>
              </w:rPr>
              <w:t>ในบริษัทร่วมและการร่วมค้า</w:t>
            </w:r>
          </w:p>
        </w:tc>
        <w:tc>
          <w:tcPr>
            <w:tcW w:w="488" w:type="pct"/>
            <w:vAlign w:val="bottom"/>
          </w:tcPr>
          <w:p w14:paraId="6AAED3AC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FFB5C4D" w14:textId="07BCD74C" w:rsidR="00885D90" w:rsidRPr="0047512C" w:rsidRDefault="00225FF1" w:rsidP="00A95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706</w:t>
            </w:r>
          </w:p>
        </w:tc>
        <w:tc>
          <w:tcPr>
            <w:tcW w:w="587" w:type="pct"/>
            <w:vAlign w:val="bottom"/>
          </w:tcPr>
          <w:p w14:paraId="7910E89C" w14:textId="26531576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B80CD2">
              <w:t>913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18B8A56E" w14:textId="14DBED9A" w:rsidR="00885D90" w:rsidRPr="00EF30CD" w:rsidRDefault="00931A7F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7EAF3111" w14:textId="762C7FF9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885D90" w:rsidRPr="00EF30CD" w14:paraId="77C7B233" w14:textId="77777777" w:rsidTr="000F4636">
        <w:tc>
          <w:tcPr>
            <w:tcW w:w="2153" w:type="pct"/>
          </w:tcPr>
          <w:p w14:paraId="2124A907" w14:textId="224A740F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ส่วนแบ่งกำไร</w:t>
            </w:r>
            <w:r>
              <w:rPr>
                <w:rFonts w:hint="cs"/>
                <w:cs/>
              </w:rPr>
              <w:t xml:space="preserve"> (</w:t>
            </w:r>
            <w:r w:rsidRPr="00865371">
              <w:rPr>
                <w:cs/>
              </w:rPr>
              <w:t>ขาดทุน</w:t>
            </w:r>
            <w:r>
              <w:rPr>
                <w:rFonts w:hint="cs"/>
                <w:cs/>
              </w:rPr>
              <w:t xml:space="preserve">) </w:t>
            </w:r>
            <w:r w:rsidRPr="00865371">
              <w:rPr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488" w:type="pct"/>
            <w:vAlign w:val="bottom"/>
          </w:tcPr>
          <w:p w14:paraId="167526F8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764BF21" w14:textId="24E03638" w:rsidR="00885D90" w:rsidRPr="0047512C" w:rsidRDefault="00225FF1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8</w:t>
            </w:r>
          </w:p>
        </w:tc>
        <w:tc>
          <w:tcPr>
            <w:tcW w:w="587" w:type="pct"/>
            <w:vAlign w:val="bottom"/>
          </w:tcPr>
          <w:p w14:paraId="5F050FF5" w14:textId="48E6CD3E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B80CD2">
              <w:t>69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604201F8" w14:textId="2D22A812" w:rsidR="00885D90" w:rsidRPr="00EF30CD" w:rsidRDefault="00931A7F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5F526A5F" w14:textId="021022A7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885D90" w:rsidRPr="00EF30CD" w14:paraId="13828797" w14:textId="77777777" w:rsidTr="000F4636">
        <w:tc>
          <w:tcPr>
            <w:tcW w:w="2153" w:type="pct"/>
          </w:tcPr>
          <w:p w14:paraId="2F4BF99B" w14:textId="7EA2132F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รายได้เงินปันผล</w:t>
            </w:r>
          </w:p>
        </w:tc>
        <w:tc>
          <w:tcPr>
            <w:tcW w:w="488" w:type="pct"/>
            <w:vAlign w:val="bottom"/>
          </w:tcPr>
          <w:p w14:paraId="10B36E67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E9F16A5" w14:textId="7A2BD54C" w:rsidR="00885D90" w:rsidRPr="0047512C" w:rsidRDefault="00C3053C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225FF1">
              <w:t>133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48349EBE" w14:textId="66074F6E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12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25BAC0F5" w14:textId="4ECF883D" w:rsidR="00885D90" w:rsidRPr="00EF30CD" w:rsidRDefault="00931A7F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088939FE" w14:textId="234CA8CA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885D90" w:rsidRPr="00EF30CD" w14:paraId="0E532260" w14:textId="77777777" w:rsidTr="000F4636">
        <w:tc>
          <w:tcPr>
            <w:tcW w:w="2153" w:type="pct"/>
          </w:tcPr>
          <w:p w14:paraId="10700572" w14:textId="4F48F9A7" w:rsidR="00885D90" w:rsidRPr="00865371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>
              <w:rPr>
                <w:rFonts w:hint="cs"/>
                <w:cs/>
              </w:rPr>
              <w:t>กลับรายการ</w:t>
            </w:r>
            <w:r w:rsidR="00A00ABD">
              <w:rPr>
                <w:rFonts w:hint="cs"/>
                <w:cs/>
              </w:rPr>
              <w:t>ขาดทุนจากการ</w:t>
            </w:r>
            <w:r w:rsidRPr="0074466E">
              <w:rPr>
                <w:rFonts w:asciiTheme="majorBidi" w:hAnsiTheme="majorBidi" w:cstheme="majorBidi" w:hint="cs"/>
                <w:cs/>
              </w:rPr>
              <w:t>ด้อยค่า</w:t>
            </w:r>
          </w:p>
        </w:tc>
        <w:tc>
          <w:tcPr>
            <w:tcW w:w="488" w:type="pct"/>
            <w:vAlign w:val="bottom"/>
          </w:tcPr>
          <w:p w14:paraId="348DA8E0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99477A3" w14:textId="2A212D90" w:rsidR="00885D90" w:rsidRPr="0047512C" w:rsidRDefault="00C3053C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400</w:t>
            </w:r>
          </w:p>
        </w:tc>
        <w:tc>
          <w:tcPr>
            <w:tcW w:w="587" w:type="pct"/>
            <w:vAlign w:val="bottom"/>
          </w:tcPr>
          <w:p w14:paraId="0FBE6F06" w14:textId="6629EE28" w:rsidR="00885D90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17B6059C" w14:textId="25F7F7D1" w:rsidR="00885D90" w:rsidRDefault="00931A7F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3D01EFA3" w14:textId="5AD6DED0" w:rsidR="00885D90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885D90" w:rsidRPr="00EF30CD" w14:paraId="5858422E" w14:textId="77777777" w:rsidTr="000F4636">
        <w:tc>
          <w:tcPr>
            <w:tcW w:w="2153" w:type="pct"/>
          </w:tcPr>
          <w:p w14:paraId="1CE7888A" w14:textId="77777777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30CD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488" w:type="pct"/>
            <w:vAlign w:val="bottom"/>
          </w:tcPr>
          <w:p w14:paraId="796DEACC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8D59E0E" w14:textId="3E84620C" w:rsidR="00885D90" w:rsidRPr="00EF30CD" w:rsidRDefault="00C3053C" w:rsidP="00885D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1,110</w:t>
            </w:r>
          </w:p>
        </w:tc>
        <w:tc>
          <w:tcPr>
            <w:tcW w:w="587" w:type="pct"/>
            <w:vAlign w:val="bottom"/>
          </w:tcPr>
          <w:p w14:paraId="061D4200" w14:textId="64E1ACB9" w:rsidR="00885D90" w:rsidRPr="00EF30CD" w:rsidRDefault="00885D90" w:rsidP="00885D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B80CD2">
              <w:t>1,150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2B79B558" w14:textId="48C1F370" w:rsidR="00885D90" w:rsidRPr="00EF30CD" w:rsidRDefault="00931A7F" w:rsidP="00885D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772EC569" w14:textId="53E3DB79" w:rsidR="00885D90" w:rsidRPr="00EF30CD" w:rsidRDefault="00885D90" w:rsidP="00885D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885D90" w:rsidRPr="00EF30CD" w14:paraId="0C96D77A" w14:textId="77777777" w:rsidTr="000F4636">
        <w:tc>
          <w:tcPr>
            <w:tcW w:w="2153" w:type="pct"/>
          </w:tcPr>
          <w:p w14:paraId="4CEFD46C" w14:textId="44036D3F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332A35" w:rsidRPr="00336745">
              <w:rPr>
                <w:b/>
                <w:bCs/>
              </w:rPr>
              <w:t>3</w:t>
            </w:r>
            <w:r w:rsidR="00332A35">
              <w:rPr>
                <w:b/>
                <w:bCs/>
              </w:rPr>
              <w:t>0</w:t>
            </w:r>
            <w:r w:rsidR="00332A35" w:rsidRPr="00EF30CD">
              <w:rPr>
                <w:b/>
                <w:bCs/>
                <w:cs/>
              </w:rPr>
              <w:t xml:space="preserve"> </w:t>
            </w:r>
            <w:r w:rsidR="00332A35" w:rsidRPr="00EF30CD">
              <w:rPr>
                <w:rFonts w:hint="cs"/>
                <w:b/>
                <w:bCs/>
                <w:cs/>
              </w:rPr>
              <w:t>ม</w:t>
            </w:r>
            <w:r w:rsidR="00332A35">
              <w:rPr>
                <w:rFonts w:hint="cs"/>
                <w:b/>
                <w:bCs/>
                <w:cs/>
              </w:rPr>
              <w:t>ิถุนายน</w:t>
            </w:r>
          </w:p>
        </w:tc>
        <w:tc>
          <w:tcPr>
            <w:tcW w:w="488" w:type="pct"/>
            <w:vAlign w:val="bottom"/>
          </w:tcPr>
          <w:p w14:paraId="27B51AC9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9D16BE8" w14:textId="51A104A8" w:rsidR="00885D90" w:rsidRPr="00EF30CD" w:rsidRDefault="00225FF1" w:rsidP="00C56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16,422</w:t>
            </w:r>
          </w:p>
        </w:tc>
        <w:tc>
          <w:tcPr>
            <w:tcW w:w="587" w:type="pct"/>
            <w:vAlign w:val="bottom"/>
          </w:tcPr>
          <w:p w14:paraId="222589C9" w14:textId="1011E9DB" w:rsidR="00885D90" w:rsidRPr="00EF30CD" w:rsidRDefault="00336745" w:rsidP="00885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</w:t>
            </w:r>
            <w:r w:rsidR="00B80CD2">
              <w:rPr>
                <w:b/>
                <w:bCs/>
              </w:rPr>
              <w:t>5,854</w:t>
            </w:r>
          </w:p>
        </w:tc>
        <w:tc>
          <w:tcPr>
            <w:tcW w:w="587" w:type="pct"/>
            <w:vAlign w:val="bottom"/>
          </w:tcPr>
          <w:p w14:paraId="1523AA15" w14:textId="5736C990" w:rsidR="00885D90" w:rsidRPr="00EF30CD" w:rsidRDefault="00931A7F" w:rsidP="00885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73</w:t>
            </w:r>
          </w:p>
        </w:tc>
        <w:tc>
          <w:tcPr>
            <w:tcW w:w="598" w:type="pct"/>
            <w:vAlign w:val="bottom"/>
          </w:tcPr>
          <w:p w14:paraId="144094BD" w14:textId="553A0845" w:rsidR="00885D90" w:rsidRPr="00EF30CD" w:rsidRDefault="00336745" w:rsidP="00885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73</w:t>
            </w:r>
          </w:p>
        </w:tc>
      </w:tr>
    </w:tbl>
    <w:p w14:paraId="10C53818" w14:textId="16452C97" w:rsidR="00C937B9" w:rsidRDefault="00C937B9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7268DA">
        <w:rPr>
          <w:i/>
          <w:iCs/>
          <w:cs/>
        </w:rPr>
        <w:t>การเปลี่ยนแปลงเงินลงทุนในบริษัท</w:t>
      </w:r>
      <w:r>
        <w:rPr>
          <w:rFonts w:hint="cs"/>
          <w:i/>
          <w:iCs/>
          <w:cs/>
        </w:rPr>
        <w:t>ร่วม</w:t>
      </w:r>
    </w:p>
    <w:p w14:paraId="76CC599F" w14:textId="18970E84" w:rsidR="00C937B9" w:rsidRDefault="00C937B9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</w:p>
    <w:p w14:paraId="256C5F88" w14:textId="2522F6F9" w:rsidR="00860B07" w:rsidRPr="0074466E" w:rsidRDefault="00860B07" w:rsidP="00860B0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2300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23003">
        <w:rPr>
          <w:rFonts w:ascii="Angsana New" w:hAnsi="Angsana New"/>
          <w:sz w:val="30"/>
          <w:szCs w:val="30"/>
        </w:rPr>
        <w:t xml:space="preserve">1 </w:t>
      </w:r>
      <w:r w:rsidR="0090795D" w:rsidRPr="00E23003">
        <w:rPr>
          <w:rFonts w:ascii="Angsana New" w:hAnsi="Angsana New" w:hint="cs"/>
          <w:sz w:val="30"/>
          <w:szCs w:val="30"/>
          <w:cs/>
        </w:rPr>
        <w:t>เมษายน</w:t>
      </w:r>
      <w:r w:rsidRPr="00E23003">
        <w:rPr>
          <w:rFonts w:ascii="Angsana New" w:hAnsi="Angsana New" w:hint="cs"/>
          <w:sz w:val="30"/>
          <w:szCs w:val="30"/>
          <w:cs/>
        </w:rPr>
        <w:t xml:space="preserve"> </w:t>
      </w:r>
      <w:r w:rsidRPr="00E23003">
        <w:rPr>
          <w:rFonts w:ascii="Angsana New" w:hAnsi="Angsana New"/>
          <w:sz w:val="30"/>
          <w:szCs w:val="30"/>
        </w:rPr>
        <w:t>256</w:t>
      </w:r>
      <w:r w:rsidR="0090795D" w:rsidRPr="00E23003">
        <w:rPr>
          <w:rFonts w:ascii="Angsana New" w:hAnsi="Angsana New"/>
          <w:sz w:val="30"/>
          <w:szCs w:val="30"/>
        </w:rPr>
        <w:t>4</w:t>
      </w:r>
      <w:r w:rsidRPr="00E23003">
        <w:rPr>
          <w:rFonts w:ascii="Angsana New" w:hAnsi="Angsana New"/>
          <w:sz w:val="30"/>
          <w:szCs w:val="30"/>
        </w:rPr>
        <w:t xml:space="preserve"> </w:t>
      </w:r>
      <w:r w:rsidRPr="00E23003">
        <w:rPr>
          <w:rFonts w:ascii="Angsana New" w:hAnsi="Angsana New"/>
          <w:sz w:val="30"/>
          <w:szCs w:val="30"/>
          <w:cs/>
        </w:rPr>
        <w:t xml:space="preserve"> </w:t>
      </w:r>
      <w:r w:rsidRPr="00E23003">
        <w:rPr>
          <w:rFonts w:ascii="Angsana New" w:hAnsi="Angsana New"/>
          <w:sz w:val="30"/>
          <w:szCs w:val="30"/>
        </w:rPr>
        <w:t xml:space="preserve">OKEA ASA (“OKEA”) </w:t>
      </w:r>
      <w:r w:rsidRPr="00E23003">
        <w:rPr>
          <w:rFonts w:ascii="Angsana New" w:hAnsi="Angsana New" w:hint="cs"/>
          <w:sz w:val="30"/>
          <w:szCs w:val="30"/>
          <w:cs/>
        </w:rPr>
        <w:t>ได้</w:t>
      </w:r>
      <w:r w:rsidR="00286CC0" w:rsidRPr="00E23003">
        <w:rPr>
          <w:rFonts w:ascii="Angsana New" w:hAnsi="Angsana New" w:hint="cs"/>
          <w:sz w:val="30"/>
          <w:szCs w:val="30"/>
          <w:cs/>
        </w:rPr>
        <w:t>จดทะเบียน</w:t>
      </w:r>
      <w:r w:rsidRPr="00E23003">
        <w:rPr>
          <w:rFonts w:ascii="Angsana New" w:hAnsi="Angsana New" w:hint="cs"/>
          <w:sz w:val="30"/>
          <w:szCs w:val="30"/>
          <w:cs/>
        </w:rPr>
        <w:t>เพิ่มทุน</w:t>
      </w:r>
      <w:r w:rsidRPr="00E23003">
        <w:rPr>
          <w:rFonts w:ascii="Angsana New" w:hAnsi="Angsana New"/>
          <w:sz w:val="30"/>
          <w:szCs w:val="30"/>
          <w:cs/>
        </w:rPr>
        <w:t xml:space="preserve">จำนวน </w:t>
      </w:r>
      <w:r w:rsidR="0090795D" w:rsidRPr="00E23003">
        <w:rPr>
          <w:rFonts w:ascii="Angsana New" w:hAnsi="Angsana New"/>
          <w:sz w:val="30"/>
          <w:szCs w:val="30"/>
        </w:rPr>
        <w:t>502,700</w:t>
      </w:r>
      <w:r w:rsidRPr="00E23003">
        <w:rPr>
          <w:rFonts w:ascii="Angsana New" w:hAnsi="Angsana New" w:hint="cs"/>
          <w:sz w:val="30"/>
          <w:szCs w:val="30"/>
          <w:cs/>
        </w:rPr>
        <w:t xml:space="preserve"> หุ้น ทำให้ </w:t>
      </w:r>
      <w:r w:rsidRPr="00E23003">
        <w:rPr>
          <w:rFonts w:ascii="Angsana New" w:hAnsi="Angsana New"/>
          <w:sz w:val="30"/>
          <w:szCs w:val="30"/>
        </w:rPr>
        <w:t xml:space="preserve">OKEA </w:t>
      </w:r>
      <w:r w:rsidRPr="00E23003">
        <w:rPr>
          <w:rFonts w:ascii="Angsana New" w:hAnsi="Angsana New" w:hint="cs"/>
          <w:sz w:val="30"/>
          <w:szCs w:val="30"/>
          <w:cs/>
        </w:rPr>
        <w:t xml:space="preserve">มีหุ้นจดทะเบียนและหุ้นที่ออกและชำระแล้วทั้งหมดเป็นจำนวน </w:t>
      </w:r>
      <w:r w:rsidRPr="00E23003">
        <w:rPr>
          <w:rFonts w:ascii="Angsana New" w:hAnsi="Angsana New"/>
          <w:sz w:val="30"/>
          <w:szCs w:val="30"/>
        </w:rPr>
        <w:t>10</w:t>
      </w:r>
      <w:r w:rsidR="0090795D" w:rsidRPr="00E23003">
        <w:rPr>
          <w:rFonts w:ascii="Angsana New" w:hAnsi="Angsana New"/>
          <w:sz w:val="30"/>
          <w:szCs w:val="30"/>
        </w:rPr>
        <w:t>3</w:t>
      </w:r>
      <w:r w:rsidRPr="00E23003">
        <w:rPr>
          <w:rFonts w:ascii="Angsana New" w:hAnsi="Angsana New"/>
          <w:sz w:val="30"/>
          <w:szCs w:val="30"/>
        </w:rPr>
        <w:t>,</w:t>
      </w:r>
      <w:r w:rsidR="0090795D" w:rsidRPr="00E23003">
        <w:rPr>
          <w:rFonts w:ascii="Angsana New" w:hAnsi="Angsana New"/>
          <w:sz w:val="30"/>
          <w:szCs w:val="30"/>
        </w:rPr>
        <w:t>005</w:t>
      </w:r>
      <w:r w:rsidRPr="00E23003">
        <w:rPr>
          <w:rFonts w:ascii="Angsana New" w:hAnsi="Angsana New"/>
          <w:sz w:val="30"/>
          <w:szCs w:val="30"/>
        </w:rPr>
        <w:t>,</w:t>
      </w:r>
      <w:r w:rsidR="0090795D" w:rsidRPr="00E23003">
        <w:rPr>
          <w:rFonts w:ascii="Angsana New" w:hAnsi="Angsana New"/>
          <w:sz w:val="30"/>
          <w:szCs w:val="30"/>
        </w:rPr>
        <w:t>3</w:t>
      </w:r>
      <w:r w:rsidRPr="00E23003">
        <w:rPr>
          <w:rFonts w:ascii="Angsana New" w:hAnsi="Angsana New"/>
          <w:sz w:val="30"/>
          <w:szCs w:val="30"/>
        </w:rPr>
        <w:t>50</w:t>
      </w:r>
      <w:r w:rsidRPr="00E23003">
        <w:rPr>
          <w:rFonts w:ascii="Angsana New" w:hAnsi="Angsana New" w:hint="cs"/>
          <w:sz w:val="30"/>
          <w:szCs w:val="30"/>
          <w:cs/>
        </w:rPr>
        <w:t xml:space="preserve"> หุ้น </w:t>
      </w:r>
      <w:r w:rsidRPr="00E23003">
        <w:rPr>
          <w:rFonts w:ascii="Angsana New" w:hAnsi="Angsana New"/>
          <w:sz w:val="30"/>
          <w:szCs w:val="30"/>
          <w:cs/>
        </w:rPr>
        <w:t>ทำให้</w:t>
      </w:r>
      <w:r w:rsidRPr="00E23003">
        <w:rPr>
          <w:rFonts w:ascii="Angsana New" w:hAnsi="Angsana New" w:hint="cs"/>
          <w:sz w:val="30"/>
          <w:szCs w:val="30"/>
          <w:cs/>
        </w:rPr>
        <w:t xml:space="preserve">สัดส่วนการถือหุ้นของ </w:t>
      </w:r>
      <w:r w:rsidRPr="00E23003">
        <w:rPr>
          <w:rFonts w:ascii="Angsana New" w:hAnsi="Angsana New"/>
          <w:sz w:val="30"/>
          <w:szCs w:val="30"/>
        </w:rPr>
        <w:t xml:space="preserve">BCPR Pte. Ltd. </w:t>
      </w:r>
      <w:r w:rsidRPr="00E23003">
        <w:rPr>
          <w:rFonts w:ascii="Angsana New" w:hAnsi="Angsana New" w:hint="cs"/>
          <w:sz w:val="30"/>
          <w:szCs w:val="30"/>
          <w:cs/>
        </w:rPr>
        <w:t>ใน</w:t>
      </w:r>
      <w:r w:rsidRPr="00E23003">
        <w:rPr>
          <w:rFonts w:ascii="Angsana New" w:hAnsi="Angsana New"/>
          <w:sz w:val="30"/>
          <w:szCs w:val="30"/>
        </w:rPr>
        <w:t xml:space="preserve"> OKEA </w:t>
      </w:r>
      <w:r w:rsidRPr="00E23003">
        <w:rPr>
          <w:rFonts w:ascii="Angsana New" w:hAnsi="Angsana New" w:hint="cs"/>
          <w:sz w:val="30"/>
          <w:szCs w:val="30"/>
          <w:cs/>
        </w:rPr>
        <w:t xml:space="preserve">ลดลงจากร้อยละ </w:t>
      </w:r>
      <w:r w:rsidRPr="00E23003">
        <w:rPr>
          <w:rFonts w:ascii="Angsana New" w:hAnsi="Angsana New"/>
          <w:sz w:val="30"/>
          <w:szCs w:val="30"/>
        </w:rPr>
        <w:t>46</w:t>
      </w:r>
      <w:r w:rsidRPr="00E23003">
        <w:rPr>
          <w:rFonts w:ascii="Angsana New" w:hAnsi="Angsana New"/>
          <w:sz w:val="30"/>
          <w:szCs w:val="30"/>
          <w:cs/>
        </w:rPr>
        <w:t>.</w:t>
      </w:r>
      <w:r w:rsidR="0090795D" w:rsidRPr="00E23003">
        <w:rPr>
          <w:rFonts w:ascii="Angsana New" w:hAnsi="Angsana New"/>
          <w:sz w:val="30"/>
          <w:szCs w:val="30"/>
        </w:rPr>
        <w:t>3</w:t>
      </w:r>
      <w:r w:rsidRPr="00E23003">
        <w:rPr>
          <w:rFonts w:ascii="Angsana New" w:hAnsi="Angsana New"/>
          <w:sz w:val="30"/>
          <w:szCs w:val="30"/>
        </w:rPr>
        <w:t xml:space="preserve">2 </w:t>
      </w:r>
      <w:r w:rsidRPr="00E23003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E23003">
        <w:rPr>
          <w:rFonts w:ascii="Angsana New" w:hAnsi="Angsana New"/>
          <w:sz w:val="30"/>
          <w:szCs w:val="30"/>
        </w:rPr>
        <w:t>46</w:t>
      </w:r>
      <w:r w:rsidRPr="00E23003">
        <w:rPr>
          <w:rFonts w:ascii="Angsana New" w:hAnsi="Angsana New"/>
          <w:sz w:val="30"/>
          <w:szCs w:val="30"/>
          <w:cs/>
        </w:rPr>
        <w:t>.</w:t>
      </w:r>
      <w:r w:rsidR="0090795D" w:rsidRPr="00E23003">
        <w:rPr>
          <w:rFonts w:ascii="Angsana New" w:hAnsi="Angsana New"/>
          <w:sz w:val="30"/>
          <w:szCs w:val="30"/>
        </w:rPr>
        <w:t>09</w:t>
      </w:r>
    </w:p>
    <w:p w14:paraId="66EF158D" w14:textId="77777777" w:rsidR="00C937B9" w:rsidRDefault="00C937B9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</w:p>
    <w:p w14:paraId="5C379095" w14:textId="790599ED" w:rsidR="00A00ABD" w:rsidRPr="00156494" w:rsidRDefault="00A00ABD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cs/>
        </w:rPr>
      </w:pPr>
      <w:r w:rsidRPr="00156494">
        <w:rPr>
          <w:i/>
          <w:iCs/>
          <w:cs/>
          <w:lang w:val="en-GB"/>
        </w:rPr>
        <w:t>การด้อยค่าของ</w:t>
      </w:r>
      <w:r w:rsidRPr="00567E27">
        <w:rPr>
          <w:i/>
          <w:iCs/>
          <w:cs/>
        </w:rPr>
        <w:t>เงินลงทุนในบริษัทร่วม</w:t>
      </w:r>
      <w:r w:rsidRPr="00567E27">
        <w:rPr>
          <w:rFonts w:hint="cs"/>
          <w:i/>
          <w:iCs/>
          <w:cs/>
        </w:rPr>
        <w:t>ทางอ้อม</w:t>
      </w:r>
      <w:r>
        <w:rPr>
          <w:rFonts w:hint="cs"/>
          <w:i/>
          <w:iCs/>
          <w:cs/>
        </w:rPr>
        <w:t>และ</w:t>
      </w:r>
      <w:r w:rsidRPr="00156494">
        <w:rPr>
          <w:rFonts w:hint="cs"/>
          <w:i/>
          <w:iCs/>
          <w:cs/>
          <w:lang w:val="en-GB"/>
        </w:rPr>
        <w:t>เงินลงทุนในบริษัทย่อย</w:t>
      </w:r>
    </w:p>
    <w:p w14:paraId="5AB27892" w14:textId="77777777" w:rsidR="00A00ABD" w:rsidRPr="00156494" w:rsidRDefault="00A00ABD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cs/>
        </w:rPr>
      </w:pPr>
    </w:p>
    <w:p w14:paraId="0BC86E15" w14:textId="467F4546" w:rsidR="00A00ABD" w:rsidRPr="006919EF" w:rsidRDefault="00A00ABD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trike/>
          <w:cs/>
          <w:lang w:val="en-GB"/>
        </w:rPr>
      </w:pPr>
      <w:r w:rsidRPr="0047512C">
        <w:rPr>
          <w:rFonts w:hint="cs"/>
          <w:cs/>
          <w:lang w:val="en-GB"/>
        </w:rPr>
        <w:t>ในระหว่าง</w:t>
      </w:r>
      <w:r w:rsidRPr="0047512C">
        <w:rPr>
          <w:cs/>
          <w:lang w:val="en-GB"/>
        </w:rPr>
        <w:t>งวด</w:t>
      </w:r>
      <w:r w:rsidR="00332A35">
        <w:rPr>
          <w:rFonts w:hint="cs"/>
          <w:cs/>
          <w:lang w:val="en-GB"/>
        </w:rPr>
        <w:t>หก</w:t>
      </w:r>
      <w:r w:rsidRPr="0047512C">
        <w:rPr>
          <w:cs/>
          <w:lang w:val="en-GB"/>
        </w:rPr>
        <w:t xml:space="preserve">เดือนสิ้นสุดวันที่ </w:t>
      </w:r>
      <w:r w:rsidR="00336745" w:rsidRPr="0047512C">
        <w:t>3</w:t>
      </w:r>
      <w:r w:rsidR="00332A35">
        <w:t>0</w:t>
      </w:r>
      <w:r w:rsidRPr="0047512C">
        <w:rPr>
          <w:cs/>
          <w:lang w:val="en-GB"/>
        </w:rPr>
        <w:t xml:space="preserve"> </w:t>
      </w:r>
      <w:r w:rsidR="00332A35">
        <w:rPr>
          <w:rFonts w:hint="cs"/>
          <w:cs/>
        </w:rPr>
        <w:t>มิถุนายน</w:t>
      </w:r>
      <w:r w:rsidRPr="0047512C">
        <w:rPr>
          <w:cs/>
          <w:lang w:val="en-GB"/>
        </w:rPr>
        <w:t xml:space="preserve"> </w:t>
      </w:r>
      <w:r w:rsidR="00336745" w:rsidRPr="0047512C">
        <w:t>2654</w:t>
      </w:r>
      <w:r w:rsidRPr="0047512C">
        <w:rPr>
          <w:cs/>
          <w:lang w:val="en-GB"/>
        </w:rPr>
        <w:t xml:space="preserve"> </w:t>
      </w:r>
      <w:r w:rsidRPr="0047512C">
        <w:rPr>
          <w:rFonts w:hint="cs"/>
          <w:cs/>
          <w:lang w:val="en-GB"/>
        </w:rPr>
        <w:t xml:space="preserve">เงินลงทุนในบริษัทร่วมทางอ้อม </w:t>
      </w:r>
      <w:r w:rsidRPr="0047512C">
        <w:t>OKEA</w:t>
      </w:r>
      <w:r w:rsidR="0047512C">
        <w:rPr>
          <w:rFonts w:hint="cs"/>
          <w:cs/>
        </w:rPr>
        <w:t xml:space="preserve"> </w:t>
      </w:r>
      <w:r w:rsidRPr="0047512C">
        <w:rPr>
          <w:rFonts w:hint="cs"/>
          <w:cs/>
        </w:rPr>
        <w:t>มีมูลค่าที่คาดว่าจะได้รับคืนสูงกว่ามูลค่าตามบัญชี</w:t>
      </w:r>
      <w:r w:rsidR="0055142A">
        <w:rPr>
          <w:rFonts w:hint="cs"/>
          <w:cs/>
        </w:rPr>
        <w:t xml:space="preserve"> ซึ่งส่วนใหญ่มา</w:t>
      </w:r>
      <w:r w:rsidR="002609B5" w:rsidRPr="0047512C">
        <w:rPr>
          <w:cs/>
          <w:lang w:val="en-GB"/>
        </w:rPr>
        <w:t xml:space="preserve">จากผลกระทบของราคาน้ำมัน </w:t>
      </w:r>
      <w:r w:rsidR="002609B5" w:rsidRPr="0047512C">
        <w:rPr>
          <w:rFonts w:hint="cs"/>
          <w:cs/>
        </w:rPr>
        <w:t>กลุ่ม</w:t>
      </w:r>
      <w:r w:rsidRPr="0047512C">
        <w:rPr>
          <w:cs/>
          <w:lang w:val="en-GB"/>
        </w:rPr>
        <w:t>บริษัท</w:t>
      </w:r>
      <w:r w:rsidR="002609B5" w:rsidRPr="0047512C">
        <w:rPr>
          <w:rFonts w:hint="cs"/>
          <w:cs/>
          <w:lang w:val="en-GB"/>
        </w:rPr>
        <w:t>จึง</w:t>
      </w:r>
      <w:r w:rsidRPr="0047512C">
        <w:rPr>
          <w:cs/>
          <w:lang w:val="en-GB"/>
        </w:rPr>
        <w:t xml:space="preserve">ได้กลับรายการขาดทุนจากการด้อยค่าของเงินลงทุนใน </w:t>
      </w:r>
      <w:r w:rsidRPr="0047512C">
        <w:rPr>
          <w:lang w:val="en-GB"/>
        </w:rPr>
        <w:t xml:space="preserve">OKEA </w:t>
      </w:r>
      <w:r w:rsidRPr="0047512C">
        <w:rPr>
          <w:cs/>
          <w:lang w:val="en-GB"/>
        </w:rPr>
        <w:t xml:space="preserve">ในงบการเงินรวมเป็นจำนวน </w:t>
      </w:r>
      <w:r w:rsidR="00AC7D64">
        <w:t>400</w:t>
      </w:r>
      <w:r w:rsidR="00332A35">
        <w:rPr>
          <w:cs/>
        </w:rPr>
        <w:t xml:space="preserve"> </w:t>
      </w:r>
      <w:r w:rsidRPr="0047512C">
        <w:rPr>
          <w:cs/>
          <w:lang w:val="en-GB"/>
        </w:rPr>
        <w:t>ล้านบาท และกลับรายการขาดทุนจากการด้อยค่าของเงินลงทุนในบริษัท บีซีพีอาร์ จำกัด ซึ่งเป็นบริษัทย่อยของกลุ่มบริษัท ในงบการเงินเฉพาะกิจการ เป็น</w:t>
      </w:r>
      <w:r w:rsidRPr="00AC7D64">
        <w:rPr>
          <w:cs/>
          <w:lang w:val="en-GB"/>
        </w:rPr>
        <w:t xml:space="preserve">จำนวน </w:t>
      </w:r>
      <w:r w:rsidR="00AC7D64" w:rsidRPr="00AC7D64">
        <w:t>126</w:t>
      </w:r>
      <w:r w:rsidRPr="00AC7D64">
        <w:rPr>
          <w:cs/>
          <w:lang w:val="en-GB"/>
        </w:rPr>
        <w:t xml:space="preserve"> ล้าน</w:t>
      </w:r>
      <w:r w:rsidRPr="0047512C">
        <w:rPr>
          <w:cs/>
          <w:lang w:val="en-GB"/>
        </w:rPr>
        <w:t xml:space="preserve">บาท </w:t>
      </w:r>
    </w:p>
    <w:p w14:paraId="19D99CE8" w14:textId="3AE2BEF6" w:rsidR="00A00ABD" w:rsidRPr="00A00ABD" w:rsidRDefault="00A00ABD" w:rsidP="00A00ABD">
      <w:pPr>
        <w:rPr>
          <w:cs/>
        </w:rPr>
        <w:sectPr w:rsidR="00A00ABD" w:rsidRPr="00A00ABD" w:rsidSect="004B22A4">
          <w:headerReference w:type="default" r:id="rId16"/>
          <w:footerReference w:type="default" r:id="rId17"/>
          <w:pgSz w:w="11907" w:h="16840" w:code="9"/>
          <w:pgMar w:top="691" w:right="1017" w:bottom="576" w:left="1350" w:header="720" w:footer="720" w:gutter="0"/>
          <w:cols w:space="708"/>
          <w:docGrid w:linePitch="360"/>
        </w:sectPr>
      </w:pPr>
    </w:p>
    <w:p w14:paraId="1D677599" w14:textId="36EE6021" w:rsidR="0047512C" w:rsidRPr="007A1352" w:rsidRDefault="00D42518" w:rsidP="0047512C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="Angsana New" w:hAnsi="Angsana New"/>
          <w:sz w:val="30"/>
          <w:szCs w:val="30"/>
        </w:rPr>
      </w:pPr>
      <w:r w:rsidRPr="004B22A4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  <w:r w:rsidRPr="004B22A4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4B22A4">
        <w:rPr>
          <w:rFonts w:ascii="Angsana New" w:hAnsi="Angsana New"/>
          <w:sz w:val="30"/>
          <w:szCs w:val="30"/>
          <w:cs/>
        </w:rPr>
        <w:t>ณ</w:t>
      </w:r>
      <w:r w:rsidR="004F429F" w:rsidRPr="004B22A4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4B22A4">
        <w:rPr>
          <w:rFonts w:ascii="Angsana New" w:hAnsi="Angsana New"/>
          <w:sz w:val="30"/>
          <w:szCs w:val="30"/>
          <w:cs/>
        </w:rPr>
        <w:t>วันที่</w:t>
      </w:r>
      <w:r w:rsidR="009207F6" w:rsidRPr="004B22A4">
        <w:rPr>
          <w:rFonts w:ascii="Angsana New" w:hAnsi="Angsana New"/>
          <w:sz w:val="30"/>
          <w:szCs w:val="30"/>
          <w:cs/>
        </w:rPr>
        <w:t xml:space="preserve"> </w:t>
      </w:r>
      <w:r w:rsidR="00CC76AA" w:rsidRPr="00533970">
        <w:rPr>
          <w:rFonts w:ascii="Angsana New" w:hAnsi="Angsana New"/>
          <w:sz w:val="30"/>
          <w:szCs w:val="30"/>
          <w:lang w:bidi="ar-SA"/>
        </w:rPr>
        <w:t>3</w:t>
      </w:r>
      <w:r w:rsidR="00CC76AA" w:rsidRPr="00533970">
        <w:rPr>
          <w:rFonts w:ascii="Angsana New" w:hAnsi="Angsana New" w:cs="Times New Roman"/>
          <w:sz w:val="30"/>
          <w:szCs w:val="30"/>
          <w:lang w:bidi="ar-SA"/>
        </w:rPr>
        <w:t>0</w:t>
      </w:r>
      <w:r w:rsidR="00CC76AA" w:rsidRPr="00533970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C76AA" w:rsidRPr="00533970">
        <w:rPr>
          <w:rFonts w:ascii="Angsana New" w:hAnsi="Angsana New"/>
          <w:sz w:val="30"/>
          <w:szCs w:val="30"/>
        </w:rPr>
        <w:t>256</w:t>
      </w:r>
      <w:r w:rsidR="00332A35">
        <w:rPr>
          <w:rFonts w:ascii="Angsana New" w:hAnsi="Angsana New"/>
          <w:sz w:val="30"/>
          <w:szCs w:val="30"/>
        </w:rPr>
        <w:t>4</w:t>
      </w:r>
      <w:r w:rsidR="00CC76AA">
        <w:rPr>
          <w:rFonts w:ascii="Angsana New" w:hAnsi="Angsana New"/>
          <w:sz w:val="30"/>
          <w:szCs w:val="30"/>
          <w:cs/>
        </w:rPr>
        <w:t xml:space="preserve"> </w:t>
      </w:r>
      <w:r w:rsidR="004F429F" w:rsidRPr="004B22A4">
        <w:rPr>
          <w:rFonts w:ascii="Angsana New" w:hAnsi="Angsana New"/>
          <w:sz w:val="30"/>
          <w:szCs w:val="30"/>
          <w:cs/>
        </w:rPr>
        <w:t xml:space="preserve">และ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="004F429F" w:rsidRPr="004B22A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36745" w:rsidRPr="00336745">
        <w:rPr>
          <w:rFonts w:ascii="Angsana New" w:hAnsi="Angsana New"/>
          <w:sz w:val="30"/>
          <w:szCs w:val="30"/>
        </w:rPr>
        <w:t>2563</w:t>
      </w:r>
      <w:r w:rsidR="00A64B6A" w:rsidRPr="004B22A4">
        <w:rPr>
          <w:rFonts w:ascii="Angsana New" w:hAnsi="Angsana New"/>
          <w:sz w:val="30"/>
          <w:szCs w:val="30"/>
          <w:cs/>
        </w:rPr>
        <w:t xml:space="preserve"> </w:t>
      </w:r>
      <w:r w:rsidR="0047512C" w:rsidRPr="007A1352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332A35">
        <w:rPr>
          <w:rFonts w:ascii="Angsana New" w:hAnsi="Angsana New" w:hint="cs"/>
          <w:sz w:val="30"/>
          <w:szCs w:val="30"/>
          <w:cs/>
        </w:rPr>
        <w:t>หก</w:t>
      </w:r>
      <w:r w:rsidR="0047512C" w:rsidRPr="007A135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32A35" w:rsidRPr="00332A35">
        <w:rPr>
          <w:rFonts w:ascii="Angsana New" w:hAnsi="Angsana New"/>
          <w:sz w:val="30"/>
          <w:szCs w:val="30"/>
        </w:rPr>
        <w:t xml:space="preserve">30 </w:t>
      </w:r>
      <w:r w:rsidR="00332A35" w:rsidRPr="00332A35">
        <w:rPr>
          <w:rFonts w:ascii="Angsana New" w:hAnsi="Angsana New"/>
          <w:sz w:val="30"/>
          <w:szCs w:val="30"/>
          <w:cs/>
        </w:rPr>
        <w:t>มิถุนายน</w:t>
      </w:r>
      <w:r w:rsidR="00332A35">
        <w:rPr>
          <w:rFonts w:ascii="Angsana New" w:hAnsi="Angsana New"/>
          <w:sz w:val="30"/>
          <w:szCs w:val="30"/>
          <w:cs/>
        </w:rPr>
        <w:t xml:space="preserve"> </w:t>
      </w:r>
      <w:r w:rsidR="0047512C" w:rsidRPr="007A1352">
        <w:rPr>
          <w:rFonts w:ascii="Angsana New" w:hAnsi="Angsana New"/>
          <w:sz w:val="30"/>
          <w:szCs w:val="30"/>
          <w:cs/>
        </w:rPr>
        <w:t>มีดังนี้</w:t>
      </w:r>
    </w:p>
    <w:p w14:paraId="6E7C6511" w14:textId="77777777" w:rsidR="00DA6662" w:rsidRPr="00976746" w:rsidRDefault="00DA6662" w:rsidP="004B22A4">
      <w:pPr>
        <w:pStyle w:val="BodyText2"/>
        <w:tabs>
          <w:tab w:val="decimal" w:pos="540"/>
        </w:tabs>
        <w:spacing w:line="240" w:lineRule="atLeast"/>
        <w:ind w:left="540" w:firstLine="0"/>
        <w:jc w:val="left"/>
        <w:rPr>
          <w:rFonts w:ascii="Angsana New" w:hAnsi="Angsana New"/>
          <w:sz w:val="20"/>
          <w:szCs w:val="20"/>
        </w:rPr>
      </w:pPr>
    </w:p>
    <w:tbl>
      <w:tblPr>
        <w:tblW w:w="154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62"/>
        <w:gridCol w:w="828"/>
        <w:gridCol w:w="771"/>
        <w:gridCol w:w="907"/>
        <w:gridCol w:w="906"/>
        <w:gridCol w:w="907"/>
        <w:gridCol w:w="906"/>
        <w:gridCol w:w="907"/>
        <w:gridCol w:w="963"/>
        <w:gridCol w:w="906"/>
        <w:gridCol w:w="907"/>
        <w:gridCol w:w="906"/>
        <w:gridCol w:w="971"/>
        <w:gridCol w:w="906"/>
        <w:gridCol w:w="907"/>
      </w:tblGrid>
      <w:tr w:rsidR="00BC6590" w:rsidRPr="007A48BE" w14:paraId="776897CF" w14:textId="77777777" w:rsidTr="00B12631">
        <w:trPr>
          <w:cantSplit/>
        </w:trPr>
        <w:tc>
          <w:tcPr>
            <w:tcW w:w="2862" w:type="dxa"/>
          </w:tcPr>
          <w:p w14:paraId="5370D90A" w14:textId="77777777" w:rsidR="00BC6590" w:rsidRPr="007A48BE" w:rsidRDefault="00BC6590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12598" w:type="dxa"/>
            <w:gridSpan w:val="14"/>
          </w:tcPr>
          <w:p w14:paraId="4F291DC9" w14:textId="77777777" w:rsidR="00BC6590" w:rsidRPr="007A48BE" w:rsidRDefault="00BC6590" w:rsidP="00976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A48B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</w:t>
            </w:r>
            <w:r w:rsidRPr="007A48BE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  <w:r w:rsidRPr="007A48B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</w:p>
        </w:tc>
      </w:tr>
      <w:tr w:rsidR="00976746" w:rsidRPr="007A48BE" w14:paraId="2A439DCC" w14:textId="77777777" w:rsidTr="00B12631">
        <w:trPr>
          <w:cantSplit/>
        </w:trPr>
        <w:tc>
          <w:tcPr>
            <w:tcW w:w="2862" w:type="dxa"/>
          </w:tcPr>
          <w:p w14:paraId="0294E0B5" w14:textId="77777777" w:rsidR="00976746" w:rsidRPr="007A48BE" w:rsidRDefault="00976746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1599" w:type="dxa"/>
            <w:gridSpan w:val="2"/>
          </w:tcPr>
          <w:p w14:paraId="37E5AE8C" w14:textId="77777777" w:rsidR="0047512C" w:rsidRDefault="0047512C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sz w:val="23"/>
                <w:szCs w:val="23"/>
                <w:lang w:bidi="th-TH"/>
              </w:rPr>
            </w:pPr>
          </w:p>
          <w:p w14:paraId="247D20A6" w14:textId="4BAFF20D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sz w:val="23"/>
                <w:szCs w:val="23"/>
                <w:rtl/>
                <w:cs/>
              </w:rPr>
            </w:pPr>
            <w:r w:rsidRPr="007A48BE">
              <w:rPr>
                <w:sz w:val="23"/>
                <w:szCs w:val="23"/>
                <w:cs/>
                <w:lang w:bidi="th-TH"/>
              </w:rPr>
              <w:t>สัดส่วนความเป็น</w:t>
            </w:r>
            <w:r w:rsidRPr="007A48BE">
              <w:rPr>
                <w:rFonts w:hint="cs"/>
                <w:sz w:val="23"/>
                <w:szCs w:val="23"/>
                <w:cs/>
                <w:lang w:bidi="th-TH"/>
              </w:rPr>
              <w:t>เ</w:t>
            </w:r>
            <w:r w:rsidRPr="007A48BE">
              <w:rPr>
                <w:rFonts w:hint="cs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813" w:type="dxa"/>
            <w:gridSpan w:val="2"/>
          </w:tcPr>
          <w:p w14:paraId="3EFAF1A3" w14:textId="77777777" w:rsidR="0047512C" w:rsidRDefault="0047512C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6F5A502E" w14:textId="0165F1D4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13" w:type="dxa"/>
            <w:gridSpan w:val="2"/>
          </w:tcPr>
          <w:p w14:paraId="0418513F" w14:textId="77777777" w:rsidR="0047512C" w:rsidRDefault="0047512C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76C2D750" w14:textId="3C14C6B8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70" w:type="dxa"/>
            <w:gridSpan w:val="2"/>
          </w:tcPr>
          <w:p w14:paraId="54CFD50D" w14:textId="77777777" w:rsidR="0047512C" w:rsidRDefault="0047512C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BCB19C4" w14:textId="33F18D8B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3" w:type="dxa"/>
            <w:gridSpan w:val="2"/>
          </w:tcPr>
          <w:p w14:paraId="16E8C014" w14:textId="77777777" w:rsidR="0047512C" w:rsidRDefault="0047512C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9A837DD" w14:textId="442D3F78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877" w:type="dxa"/>
            <w:gridSpan w:val="2"/>
          </w:tcPr>
          <w:p w14:paraId="58967FDF" w14:textId="77777777" w:rsidR="0047512C" w:rsidRDefault="0047512C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  <w:p w14:paraId="3573F3F3" w14:textId="7A1D7ECD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A48B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ส่วนได้เสีย </w:t>
            </w:r>
            <w:r w:rsidRPr="007A48B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- </w:t>
            </w:r>
            <w:r w:rsidRPr="007A48B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1813" w:type="dxa"/>
            <w:gridSpan w:val="2"/>
          </w:tcPr>
          <w:p w14:paraId="4A34D470" w14:textId="77777777" w:rsidR="0047512C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สำหรับ</w:t>
            </w:r>
          </w:p>
          <w:p w14:paraId="3C6282E0" w14:textId="39D5C070" w:rsidR="00976746" w:rsidRPr="007A48BE" w:rsidRDefault="0093778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งวด</w:t>
            </w:r>
            <w:r w:rsidR="00CC76AA" w:rsidRPr="002B656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หกเ</w:t>
            </w:r>
            <w:r w:rsidR="0047512C" w:rsidRPr="002B656E">
              <w:rPr>
                <w:rFonts w:ascii="Angsana New" w:hAnsi="Angsana New"/>
                <w:sz w:val="23"/>
                <w:szCs w:val="23"/>
                <w:cs/>
                <w:lang w:bidi="th-TH"/>
              </w:rPr>
              <w:t>ดือนสิ้นสุดวันที่</w:t>
            </w:r>
          </w:p>
        </w:tc>
      </w:tr>
      <w:tr w:rsidR="00CC76AA" w:rsidRPr="007A48BE" w14:paraId="5664DA83" w14:textId="77777777" w:rsidTr="002B656E">
        <w:trPr>
          <w:cantSplit/>
        </w:trPr>
        <w:tc>
          <w:tcPr>
            <w:tcW w:w="2862" w:type="dxa"/>
          </w:tcPr>
          <w:p w14:paraId="7F096D74" w14:textId="77777777" w:rsidR="00CC76AA" w:rsidRPr="007A48BE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28" w:type="dxa"/>
          </w:tcPr>
          <w:p w14:paraId="27B8ECE2" w14:textId="091F03F3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71" w:type="dxa"/>
          </w:tcPr>
          <w:p w14:paraId="7C6469BF" w14:textId="1E5B1AA9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14:paraId="3339C7D0" w14:textId="547CF666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06" w:type="dxa"/>
          </w:tcPr>
          <w:p w14:paraId="4AB3411E" w14:textId="3CA55DBA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14:paraId="59D5EB79" w14:textId="43961E35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06" w:type="dxa"/>
          </w:tcPr>
          <w:p w14:paraId="7EB7570C" w14:textId="3C3C7A8C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14:paraId="5A935C3F" w14:textId="4F75EF5F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63" w:type="dxa"/>
          </w:tcPr>
          <w:p w14:paraId="6246C483" w14:textId="02448A0A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4FEDB772" w14:textId="4123DDA4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07" w:type="dxa"/>
          </w:tcPr>
          <w:p w14:paraId="6DA372CB" w14:textId="5EC6E93D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277C28B" w14:textId="07E47C2B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71" w:type="dxa"/>
          </w:tcPr>
          <w:p w14:paraId="376F1E72" w14:textId="6146F05E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CEFCDFC" w14:textId="130DBD7F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F6AF7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AF6AF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07" w:type="dxa"/>
          </w:tcPr>
          <w:p w14:paraId="56BE1CD4" w14:textId="4A0A3DD6" w:rsidR="00CC76AA" w:rsidRPr="007A48BE" w:rsidRDefault="00CC76AA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AF6AF7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AF6AF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</w:tr>
      <w:tr w:rsidR="00976746" w:rsidRPr="007A48BE" w14:paraId="121CA961" w14:textId="77777777" w:rsidTr="002B656E">
        <w:trPr>
          <w:cantSplit/>
        </w:trPr>
        <w:tc>
          <w:tcPr>
            <w:tcW w:w="2862" w:type="dxa"/>
          </w:tcPr>
          <w:p w14:paraId="616CA585" w14:textId="77777777" w:rsidR="00976746" w:rsidRPr="007A48BE" w:rsidRDefault="00976746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28" w:type="dxa"/>
          </w:tcPr>
          <w:p w14:paraId="2016BDBA" w14:textId="64D25A10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771" w:type="dxa"/>
          </w:tcPr>
          <w:p w14:paraId="23795D51" w14:textId="4F9B9A38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01FDB09D" w14:textId="5F6D5D4C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6" w:type="dxa"/>
          </w:tcPr>
          <w:p w14:paraId="7C6D35BF" w14:textId="1DBFCA91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04B3E1DE" w14:textId="3ED3ABFE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6" w:type="dxa"/>
          </w:tcPr>
          <w:p w14:paraId="03ECC769" w14:textId="3B8B3A63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2DAABEBE" w14:textId="5E9381CF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63" w:type="dxa"/>
          </w:tcPr>
          <w:p w14:paraId="0A645053" w14:textId="690DC4C9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456A36B3" w14:textId="421EA068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7" w:type="dxa"/>
          </w:tcPr>
          <w:p w14:paraId="16C153DC" w14:textId="10589861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11BAE8CE" w14:textId="27BBDFA0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71" w:type="dxa"/>
          </w:tcPr>
          <w:p w14:paraId="4A81DE0F" w14:textId="320D2150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7330BA44" w14:textId="405D0E50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7" w:type="dxa"/>
          </w:tcPr>
          <w:p w14:paraId="2F66B439" w14:textId="5205E417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976746" w:rsidRPr="007A48BE" w14:paraId="70719C5A" w14:textId="77777777" w:rsidTr="00B12631">
        <w:trPr>
          <w:cantSplit/>
        </w:trPr>
        <w:tc>
          <w:tcPr>
            <w:tcW w:w="2862" w:type="dxa"/>
          </w:tcPr>
          <w:p w14:paraId="761FCA33" w14:textId="77777777" w:rsidR="00976746" w:rsidRPr="007A48BE" w:rsidRDefault="00976746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1599" w:type="dxa"/>
            <w:gridSpan w:val="2"/>
          </w:tcPr>
          <w:p w14:paraId="3C9CF4F9" w14:textId="450727F3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10999" w:type="dxa"/>
            <w:gridSpan w:val="12"/>
          </w:tcPr>
          <w:p w14:paraId="6C6EC467" w14:textId="77777777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 w:bidi="th-TH"/>
              </w:rPr>
            </w:pPr>
            <w:r w:rsidRPr="007A48BE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 w:bidi="th-TH"/>
              </w:rPr>
              <w:t>(ล้านบาท)</w:t>
            </w:r>
          </w:p>
        </w:tc>
      </w:tr>
      <w:tr w:rsidR="00976746" w:rsidRPr="007A48BE" w14:paraId="3F212D11" w14:textId="77777777" w:rsidTr="00146CE8">
        <w:trPr>
          <w:cantSplit/>
        </w:trPr>
        <w:tc>
          <w:tcPr>
            <w:tcW w:w="2862" w:type="dxa"/>
          </w:tcPr>
          <w:p w14:paraId="51880921" w14:textId="77777777" w:rsidR="00976746" w:rsidRPr="007A48BE" w:rsidRDefault="00976746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7A48BE">
              <w:rPr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  <w:r w:rsidRPr="007A48BE">
              <w:rPr>
                <w:rFonts w:hint="cs"/>
                <w:b/>
                <w:bCs/>
                <w:i/>
                <w:iCs/>
                <w:sz w:val="23"/>
                <w:szCs w:val="23"/>
                <w:cs/>
              </w:rPr>
              <w:t>ทางอ้อม</w:t>
            </w:r>
          </w:p>
        </w:tc>
        <w:tc>
          <w:tcPr>
            <w:tcW w:w="828" w:type="dxa"/>
            <w:vAlign w:val="bottom"/>
          </w:tcPr>
          <w:p w14:paraId="6AD30822" w14:textId="5EF64963" w:rsidR="00976746" w:rsidRPr="007A48BE" w:rsidRDefault="00976746" w:rsidP="00976746">
            <w:pPr>
              <w:pStyle w:val="acctfourfigures"/>
              <w:tabs>
                <w:tab w:val="clear" w:pos="765"/>
                <w:tab w:val="decimal" w:pos="396"/>
              </w:tabs>
              <w:spacing w:line="300" w:lineRule="exact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3CEBF5B1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396"/>
              </w:tabs>
              <w:spacing w:line="300" w:lineRule="exact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433D4C29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19F97F7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029594C2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3F788887" w14:textId="77777777" w:rsidR="00976746" w:rsidRPr="002609B5" w:rsidRDefault="00976746" w:rsidP="009767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0E1A89C6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2B243C89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18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83311D0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4A3F1B53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720812EB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3ACAC46C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0FDE313D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5A13A802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AC7D64" w:rsidRPr="007A48BE" w14:paraId="715B796A" w14:textId="77777777" w:rsidTr="00220256">
        <w:trPr>
          <w:cantSplit/>
          <w:trHeight w:val="77"/>
        </w:trPr>
        <w:tc>
          <w:tcPr>
            <w:tcW w:w="2862" w:type="dxa"/>
          </w:tcPr>
          <w:p w14:paraId="5BF1E3E8" w14:textId="0B27882D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8"/>
              </w:tabs>
              <w:spacing w:line="300" w:lineRule="exact"/>
              <w:ind w:right="-132"/>
              <w:rPr>
                <w:sz w:val="23"/>
                <w:szCs w:val="23"/>
              </w:rPr>
            </w:pPr>
            <w:r w:rsidRPr="007A48BE">
              <w:rPr>
                <w:sz w:val="23"/>
                <w:szCs w:val="23"/>
                <w:cs/>
              </w:rPr>
              <w:t>บริษัท อุบลไบโอ เอทานอล จำกัด</w:t>
            </w:r>
            <w:r>
              <w:rPr>
                <w:sz w:val="23"/>
                <w:szCs w:val="23"/>
                <w:cs/>
              </w:rPr>
              <w:t xml:space="preserve"> </w:t>
            </w:r>
            <w:r w:rsidRPr="007A48BE">
              <w:rPr>
                <w:rFonts w:hint="cs"/>
                <w:sz w:val="23"/>
                <w:szCs w:val="23"/>
                <w:cs/>
              </w:rPr>
              <w:t>(มหาชน)</w:t>
            </w:r>
          </w:p>
        </w:tc>
        <w:tc>
          <w:tcPr>
            <w:tcW w:w="828" w:type="dxa"/>
            <w:vAlign w:val="bottom"/>
          </w:tcPr>
          <w:p w14:paraId="69C12873" w14:textId="1559CFD4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21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771" w:type="dxa"/>
            <w:vAlign w:val="bottom"/>
          </w:tcPr>
          <w:p w14:paraId="3239B692" w14:textId="4B4775C0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21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907" w:type="dxa"/>
            <w:vAlign w:val="bottom"/>
          </w:tcPr>
          <w:p w14:paraId="6B1DBD01" w14:textId="4E5FB217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2,740</w:t>
            </w:r>
          </w:p>
        </w:tc>
        <w:tc>
          <w:tcPr>
            <w:tcW w:w="906" w:type="dxa"/>
            <w:vAlign w:val="bottom"/>
          </w:tcPr>
          <w:p w14:paraId="6EE8B184" w14:textId="69797C8A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2,740</w:t>
            </w:r>
          </w:p>
        </w:tc>
        <w:tc>
          <w:tcPr>
            <w:tcW w:w="907" w:type="dxa"/>
            <w:vAlign w:val="bottom"/>
          </w:tcPr>
          <w:p w14:paraId="6FEF135B" w14:textId="18A65826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763</w:t>
            </w:r>
          </w:p>
        </w:tc>
        <w:tc>
          <w:tcPr>
            <w:tcW w:w="906" w:type="dxa"/>
            <w:vAlign w:val="bottom"/>
          </w:tcPr>
          <w:p w14:paraId="41C67462" w14:textId="2207307E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763</w:t>
            </w:r>
          </w:p>
        </w:tc>
        <w:tc>
          <w:tcPr>
            <w:tcW w:w="907" w:type="dxa"/>
            <w:vAlign w:val="bottom"/>
          </w:tcPr>
          <w:p w14:paraId="756BA3D9" w14:textId="0B7B4A31" w:rsidR="00AC7D64" w:rsidRPr="0047512C" w:rsidRDefault="00BE7037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</w:t>
            </w:r>
            <w:r w:rsidR="00F958CD">
              <w:rPr>
                <w:sz w:val="23"/>
                <w:szCs w:val="23"/>
              </w:rPr>
              <w:t>1</w:t>
            </w:r>
          </w:p>
        </w:tc>
        <w:tc>
          <w:tcPr>
            <w:tcW w:w="963" w:type="dxa"/>
            <w:vAlign w:val="bottom"/>
          </w:tcPr>
          <w:p w14:paraId="3D79AA47" w14:textId="569F0DB3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816</w:t>
            </w:r>
          </w:p>
        </w:tc>
        <w:tc>
          <w:tcPr>
            <w:tcW w:w="906" w:type="dxa"/>
            <w:vAlign w:val="bottom"/>
          </w:tcPr>
          <w:p w14:paraId="7F8635BD" w14:textId="0CBC8CD6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AC88C98" w14:textId="3E29E2E8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AC683A6" w14:textId="4F24AA9D" w:rsidR="00AC7D64" w:rsidRPr="007A48BE" w:rsidRDefault="00BE7037" w:rsidP="00F95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</w:t>
            </w:r>
            <w:r w:rsidR="00F958CD">
              <w:rPr>
                <w:sz w:val="23"/>
                <w:szCs w:val="23"/>
              </w:rPr>
              <w:t>1</w:t>
            </w:r>
          </w:p>
        </w:tc>
        <w:tc>
          <w:tcPr>
            <w:tcW w:w="971" w:type="dxa"/>
            <w:vAlign w:val="bottom"/>
          </w:tcPr>
          <w:p w14:paraId="0CB56EBE" w14:textId="776A2DE0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sz w:val="23"/>
                <w:szCs w:val="23"/>
              </w:rPr>
              <w:t>816</w:t>
            </w:r>
          </w:p>
        </w:tc>
        <w:tc>
          <w:tcPr>
            <w:tcW w:w="906" w:type="dxa"/>
            <w:vAlign w:val="bottom"/>
          </w:tcPr>
          <w:p w14:paraId="27663708" w14:textId="65CE0626" w:rsidR="00AC7D64" w:rsidRPr="007A48BE" w:rsidRDefault="00B81F73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759F6BD" w14:textId="1F1DA169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AC7D64" w:rsidRPr="007A48BE" w14:paraId="424A23CC" w14:textId="77777777" w:rsidTr="002B656E">
        <w:trPr>
          <w:cantSplit/>
        </w:trPr>
        <w:tc>
          <w:tcPr>
            <w:tcW w:w="2862" w:type="dxa"/>
          </w:tcPr>
          <w:p w14:paraId="5D4DBFA8" w14:textId="77777777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7A48BE">
              <w:rPr>
                <w:sz w:val="23"/>
                <w:szCs w:val="23"/>
              </w:rPr>
              <w:t>PetroWind Energy Inc</w:t>
            </w:r>
            <w:r w:rsidRPr="007A48BE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828" w:type="dxa"/>
            <w:vAlign w:val="bottom"/>
          </w:tcPr>
          <w:p w14:paraId="0ABE7C75" w14:textId="3186B622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48B9419C" w14:textId="5AE7C238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vAlign w:val="bottom"/>
          </w:tcPr>
          <w:p w14:paraId="0616E4DA" w14:textId="483FF213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895</w:t>
            </w:r>
          </w:p>
        </w:tc>
        <w:tc>
          <w:tcPr>
            <w:tcW w:w="906" w:type="dxa"/>
            <w:vAlign w:val="bottom"/>
          </w:tcPr>
          <w:p w14:paraId="3756373E" w14:textId="25E31A1E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895</w:t>
            </w:r>
          </w:p>
        </w:tc>
        <w:tc>
          <w:tcPr>
            <w:tcW w:w="907" w:type="dxa"/>
            <w:vAlign w:val="bottom"/>
          </w:tcPr>
          <w:p w14:paraId="01921A45" w14:textId="4090770E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922</w:t>
            </w:r>
          </w:p>
        </w:tc>
        <w:tc>
          <w:tcPr>
            <w:tcW w:w="906" w:type="dxa"/>
            <w:vAlign w:val="bottom"/>
          </w:tcPr>
          <w:p w14:paraId="5D068D40" w14:textId="1E5B2CAB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922</w:t>
            </w:r>
          </w:p>
        </w:tc>
        <w:tc>
          <w:tcPr>
            <w:tcW w:w="907" w:type="dxa"/>
            <w:vAlign w:val="bottom"/>
          </w:tcPr>
          <w:p w14:paraId="5F65B554" w14:textId="2F8D129E" w:rsidR="00AC7D64" w:rsidRPr="0047512C" w:rsidRDefault="00BE7037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1,220</w:t>
            </w:r>
          </w:p>
        </w:tc>
        <w:tc>
          <w:tcPr>
            <w:tcW w:w="963" w:type="dxa"/>
            <w:vAlign w:val="bottom"/>
          </w:tcPr>
          <w:p w14:paraId="5BEA3E17" w14:textId="76430602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1,128</w:t>
            </w:r>
          </w:p>
        </w:tc>
        <w:tc>
          <w:tcPr>
            <w:tcW w:w="906" w:type="dxa"/>
            <w:vAlign w:val="bottom"/>
          </w:tcPr>
          <w:p w14:paraId="445CEBBF" w14:textId="38739348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BCCCDBD" w14:textId="67F2B6B2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3AFD8CD9" w14:textId="213C63FB" w:rsidR="00AC7D64" w:rsidRPr="007A48BE" w:rsidRDefault="00BE7037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1,220</w:t>
            </w:r>
          </w:p>
        </w:tc>
        <w:tc>
          <w:tcPr>
            <w:tcW w:w="971" w:type="dxa"/>
            <w:vAlign w:val="bottom"/>
          </w:tcPr>
          <w:p w14:paraId="2C113BB9" w14:textId="5616673E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,</w:t>
            </w:r>
            <w:r w:rsidRPr="00336745">
              <w:rPr>
                <w:sz w:val="23"/>
                <w:szCs w:val="23"/>
              </w:rPr>
              <w:t>128</w:t>
            </w:r>
          </w:p>
        </w:tc>
        <w:tc>
          <w:tcPr>
            <w:tcW w:w="906" w:type="dxa"/>
            <w:vAlign w:val="bottom"/>
          </w:tcPr>
          <w:p w14:paraId="2C2CE859" w14:textId="6FA9B99D" w:rsidR="00AC7D64" w:rsidRPr="00B63D28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color w:val="000000" w:themeColor="text1"/>
                <w:sz w:val="23"/>
                <w:szCs w:val="23"/>
                <w:cs/>
              </w:rPr>
            </w:pPr>
            <w:r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1DA6464" w14:textId="3E09CB5A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12</w:t>
            </w:r>
          </w:p>
        </w:tc>
      </w:tr>
      <w:tr w:rsidR="00AC7D64" w:rsidRPr="007A48BE" w14:paraId="4DC7F19B" w14:textId="77777777" w:rsidTr="00146CE8">
        <w:trPr>
          <w:cantSplit/>
        </w:trPr>
        <w:tc>
          <w:tcPr>
            <w:tcW w:w="2862" w:type="dxa"/>
          </w:tcPr>
          <w:p w14:paraId="314C3049" w14:textId="77777777" w:rsidR="00AC7D64" w:rsidRPr="00DF298F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  <w:r w:rsidRPr="00DF298F">
              <w:rPr>
                <w:sz w:val="23"/>
                <w:szCs w:val="23"/>
              </w:rPr>
              <w:t>Star Energy Group Holdings Pte</w:t>
            </w:r>
            <w:r w:rsidRPr="00DF298F">
              <w:rPr>
                <w:sz w:val="23"/>
                <w:szCs w:val="23"/>
                <w:cs/>
              </w:rPr>
              <w:t>.</w:t>
            </w:r>
            <w:r w:rsidRPr="00DF298F">
              <w:rPr>
                <w:rFonts w:hint="cs"/>
                <w:sz w:val="23"/>
                <w:szCs w:val="23"/>
                <w:cs/>
              </w:rPr>
              <w:t xml:space="preserve"> </w:t>
            </w:r>
            <w:r w:rsidRPr="00DF298F">
              <w:rPr>
                <w:sz w:val="23"/>
                <w:szCs w:val="23"/>
              </w:rPr>
              <w:t>Ltd</w:t>
            </w:r>
            <w:r w:rsidRPr="00DF298F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828" w:type="dxa"/>
            <w:vAlign w:val="bottom"/>
          </w:tcPr>
          <w:p w14:paraId="52E53EEE" w14:textId="18060015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771" w:type="dxa"/>
            <w:vAlign w:val="bottom"/>
          </w:tcPr>
          <w:p w14:paraId="3FAC0535" w14:textId="1E61E449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907" w:type="dxa"/>
            <w:vAlign w:val="bottom"/>
          </w:tcPr>
          <w:p w14:paraId="45508670" w14:textId="583694F3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25,214</w:t>
            </w:r>
          </w:p>
        </w:tc>
        <w:tc>
          <w:tcPr>
            <w:tcW w:w="906" w:type="dxa"/>
            <w:vAlign w:val="bottom"/>
          </w:tcPr>
          <w:p w14:paraId="3D425BC4" w14:textId="64E52B03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25,214</w:t>
            </w:r>
          </w:p>
        </w:tc>
        <w:tc>
          <w:tcPr>
            <w:tcW w:w="907" w:type="dxa"/>
            <w:vAlign w:val="bottom"/>
          </w:tcPr>
          <w:p w14:paraId="35C74951" w14:textId="01343858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10,949</w:t>
            </w:r>
          </w:p>
        </w:tc>
        <w:tc>
          <w:tcPr>
            <w:tcW w:w="906" w:type="dxa"/>
            <w:vAlign w:val="bottom"/>
          </w:tcPr>
          <w:p w14:paraId="39547D78" w14:textId="3B914380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10,949</w:t>
            </w:r>
          </w:p>
        </w:tc>
        <w:tc>
          <w:tcPr>
            <w:tcW w:w="907" w:type="dxa"/>
            <w:vAlign w:val="bottom"/>
          </w:tcPr>
          <w:p w14:paraId="795E44A6" w14:textId="4BF01910" w:rsidR="00AC7D64" w:rsidRPr="0047512C" w:rsidRDefault="00F958CD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11,500</w:t>
            </w:r>
          </w:p>
        </w:tc>
        <w:tc>
          <w:tcPr>
            <w:tcW w:w="963" w:type="dxa"/>
            <w:vAlign w:val="bottom"/>
          </w:tcPr>
          <w:p w14:paraId="307C8F43" w14:textId="69E21A08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47512C">
              <w:rPr>
                <w:sz w:val="23"/>
                <w:szCs w:val="23"/>
              </w:rPr>
              <w:t>10,595</w:t>
            </w:r>
          </w:p>
        </w:tc>
        <w:tc>
          <w:tcPr>
            <w:tcW w:w="906" w:type="dxa"/>
            <w:vAlign w:val="bottom"/>
          </w:tcPr>
          <w:p w14:paraId="3590DA07" w14:textId="44E60B12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DF298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1090C79" w14:textId="6557C864" w:rsidR="00AC7D64" w:rsidRPr="00DF298F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DF298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3302DD7" w14:textId="4CFDC722" w:rsidR="00AC7D64" w:rsidRPr="00DF298F" w:rsidRDefault="00F958CD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11,500</w:t>
            </w:r>
          </w:p>
        </w:tc>
        <w:tc>
          <w:tcPr>
            <w:tcW w:w="971" w:type="dxa"/>
            <w:vAlign w:val="bottom"/>
          </w:tcPr>
          <w:p w14:paraId="0A5B4735" w14:textId="757744EC" w:rsidR="00AC7D64" w:rsidRPr="00DF298F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336745">
              <w:rPr>
                <w:sz w:val="23"/>
                <w:szCs w:val="23"/>
              </w:rPr>
              <w:t>10</w:t>
            </w:r>
            <w:r w:rsidRPr="00DF298F">
              <w:rPr>
                <w:sz w:val="23"/>
                <w:szCs w:val="23"/>
              </w:rPr>
              <w:t>,</w:t>
            </w:r>
            <w:r w:rsidRPr="00336745">
              <w:rPr>
                <w:sz w:val="23"/>
                <w:szCs w:val="23"/>
              </w:rPr>
              <w:t>595</w:t>
            </w:r>
          </w:p>
        </w:tc>
        <w:tc>
          <w:tcPr>
            <w:tcW w:w="906" w:type="dxa"/>
            <w:vAlign w:val="bottom"/>
          </w:tcPr>
          <w:p w14:paraId="6AC77546" w14:textId="30437B56" w:rsidR="00AC7D64" w:rsidRPr="00DF298F" w:rsidRDefault="00CF73E1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color w:val="000000" w:themeColor="text1"/>
                <w:sz w:val="23"/>
                <w:szCs w:val="23"/>
              </w:rPr>
            </w:pPr>
            <w:r>
              <w:rPr>
                <w:rFonts w:hint="cs"/>
                <w:color w:val="000000" w:themeColor="text1"/>
                <w:sz w:val="23"/>
                <w:szCs w:val="23"/>
                <w:cs/>
              </w:rPr>
              <w:t>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EAE10A" w14:textId="477D137F" w:rsidR="00AC7D64" w:rsidRPr="00DF298F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</w:tr>
      <w:tr w:rsidR="00AC7D64" w:rsidRPr="007A48BE" w14:paraId="0E735347" w14:textId="77777777" w:rsidTr="00146CE8">
        <w:trPr>
          <w:cantSplit/>
        </w:trPr>
        <w:tc>
          <w:tcPr>
            <w:tcW w:w="2862" w:type="dxa"/>
          </w:tcPr>
          <w:p w14:paraId="0A8CB143" w14:textId="1B8F4774" w:rsidR="00AC7D64" w:rsidRPr="00DF298F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  <w:r w:rsidRPr="00DF298F">
              <w:rPr>
                <w:sz w:val="23"/>
                <w:szCs w:val="23"/>
              </w:rPr>
              <w:t>OKEA ASA</w:t>
            </w:r>
          </w:p>
        </w:tc>
        <w:tc>
          <w:tcPr>
            <w:tcW w:w="828" w:type="dxa"/>
            <w:vAlign w:val="bottom"/>
          </w:tcPr>
          <w:p w14:paraId="52791022" w14:textId="438F961A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="0079449B">
              <w:rPr>
                <w:rFonts w:ascii="Angsana New" w:hAnsi="Angsana New"/>
                <w:sz w:val="23"/>
                <w:szCs w:val="23"/>
                <w:lang w:val="en-US" w:bidi="th-TH"/>
              </w:rPr>
              <w:t>09</w:t>
            </w:r>
          </w:p>
        </w:tc>
        <w:tc>
          <w:tcPr>
            <w:tcW w:w="771" w:type="dxa"/>
            <w:vAlign w:val="bottom"/>
          </w:tcPr>
          <w:p w14:paraId="096CDC6B" w14:textId="37226D64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32</w:t>
            </w:r>
          </w:p>
        </w:tc>
        <w:tc>
          <w:tcPr>
            <w:tcW w:w="907" w:type="dxa"/>
            <w:vAlign w:val="bottom"/>
          </w:tcPr>
          <w:p w14:paraId="3050B636" w14:textId="524C0311" w:rsidR="00AC7D64" w:rsidRPr="0047512C" w:rsidRDefault="003314A9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</w:t>
            </w:r>
          </w:p>
        </w:tc>
        <w:tc>
          <w:tcPr>
            <w:tcW w:w="906" w:type="dxa"/>
            <w:vAlign w:val="bottom"/>
          </w:tcPr>
          <w:p w14:paraId="236AF815" w14:textId="3B4F326D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38</w:t>
            </w:r>
          </w:p>
        </w:tc>
        <w:tc>
          <w:tcPr>
            <w:tcW w:w="907" w:type="dxa"/>
            <w:vAlign w:val="bottom"/>
          </w:tcPr>
          <w:p w14:paraId="59BBF586" w14:textId="4B623CCB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3,844</w:t>
            </w:r>
          </w:p>
        </w:tc>
        <w:tc>
          <w:tcPr>
            <w:tcW w:w="906" w:type="dxa"/>
            <w:vAlign w:val="bottom"/>
          </w:tcPr>
          <w:p w14:paraId="1AC702DA" w14:textId="13081BF4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3,844</w:t>
            </w:r>
          </w:p>
        </w:tc>
        <w:tc>
          <w:tcPr>
            <w:tcW w:w="907" w:type="dxa"/>
            <w:vAlign w:val="bottom"/>
          </w:tcPr>
          <w:p w14:paraId="5FC5319F" w14:textId="256C6843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Pr="0047512C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313</w:t>
            </w:r>
          </w:p>
        </w:tc>
        <w:tc>
          <w:tcPr>
            <w:tcW w:w="963" w:type="dxa"/>
            <w:vAlign w:val="bottom"/>
          </w:tcPr>
          <w:p w14:paraId="2B0D8518" w14:textId="1D26F9CA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2,623</w:t>
            </w:r>
          </w:p>
        </w:tc>
        <w:tc>
          <w:tcPr>
            <w:tcW w:w="906" w:type="dxa"/>
            <w:vAlign w:val="bottom"/>
          </w:tcPr>
          <w:p w14:paraId="40B7A583" w14:textId="76CC6B34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DF298F">
              <w:rPr>
                <w:sz w:val="23"/>
                <w:szCs w:val="23"/>
                <w:cs/>
              </w:rPr>
              <w:t>(</w:t>
            </w:r>
            <w:r>
              <w:rPr>
                <w:sz w:val="23"/>
                <w:szCs w:val="23"/>
              </w:rPr>
              <w:t>613</w:t>
            </w:r>
            <w:r w:rsidRPr="00DF298F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60556A7B" w14:textId="4F669665" w:rsidR="00AC7D64" w:rsidRPr="00DF298F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DF298F">
              <w:rPr>
                <w:sz w:val="23"/>
                <w:szCs w:val="23"/>
                <w:cs/>
              </w:rPr>
              <w:t>(</w:t>
            </w:r>
            <w:r w:rsidRPr="00336745">
              <w:rPr>
                <w:sz w:val="23"/>
                <w:szCs w:val="23"/>
              </w:rPr>
              <w:t>1</w:t>
            </w:r>
            <w:r w:rsidRPr="00DF298F">
              <w:rPr>
                <w:sz w:val="23"/>
                <w:szCs w:val="23"/>
              </w:rPr>
              <w:t>,</w:t>
            </w:r>
            <w:r w:rsidRPr="00336745">
              <w:rPr>
                <w:sz w:val="23"/>
                <w:szCs w:val="23"/>
              </w:rPr>
              <w:t>013</w:t>
            </w:r>
            <w:r w:rsidRPr="00DF298F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7E2CCFF" w14:textId="0086E115" w:rsidR="00AC7D64" w:rsidRPr="00DF298F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2,700</w:t>
            </w:r>
          </w:p>
        </w:tc>
        <w:tc>
          <w:tcPr>
            <w:tcW w:w="971" w:type="dxa"/>
            <w:vAlign w:val="bottom"/>
          </w:tcPr>
          <w:p w14:paraId="62DF2415" w14:textId="18655772" w:rsidR="00AC7D64" w:rsidRPr="00DF298F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336745">
              <w:rPr>
                <w:sz w:val="23"/>
                <w:szCs w:val="23"/>
              </w:rPr>
              <w:t>1</w:t>
            </w:r>
            <w:r w:rsidRPr="00DF298F">
              <w:rPr>
                <w:sz w:val="23"/>
                <w:szCs w:val="23"/>
              </w:rPr>
              <w:t>,</w:t>
            </w:r>
            <w:r w:rsidRPr="00336745">
              <w:rPr>
                <w:sz w:val="23"/>
                <w:szCs w:val="23"/>
              </w:rPr>
              <w:t>610</w:t>
            </w:r>
          </w:p>
        </w:tc>
        <w:tc>
          <w:tcPr>
            <w:tcW w:w="906" w:type="dxa"/>
            <w:vAlign w:val="bottom"/>
          </w:tcPr>
          <w:p w14:paraId="2578247B" w14:textId="27A8776D" w:rsidR="00AC7D64" w:rsidRPr="00DF298F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D1C36E9" w14:textId="0F5047A0" w:rsidR="00AC7D64" w:rsidRPr="00DF298F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DF298F">
              <w:rPr>
                <w:sz w:val="23"/>
                <w:szCs w:val="23"/>
                <w:cs/>
              </w:rPr>
              <w:t>-</w:t>
            </w:r>
          </w:p>
        </w:tc>
      </w:tr>
      <w:tr w:rsidR="00AC7D64" w:rsidRPr="007A48BE" w14:paraId="0611DF8E" w14:textId="77777777" w:rsidTr="00146CE8">
        <w:trPr>
          <w:cantSplit/>
        </w:trPr>
        <w:tc>
          <w:tcPr>
            <w:tcW w:w="2862" w:type="dxa"/>
          </w:tcPr>
          <w:p w14:paraId="794E7AF8" w14:textId="77777777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Impact Energy Asia Development Limited</w:t>
            </w:r>
          </w:p>
        </w:tc>
        <w:tc>
          <w:tcPr>
            <w:tcW w:w="828" w:type="dxa"/>
            <w:vAlign w:val="bottom"/>
          </w:tcPr>
          <w:p w14:paraId="52D0746E" w14:textId="18F781DB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220F6F03" w14:textId="20FDC3DC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vAlign w:val="bottom"/>
          </w:tcPr>
          <w:p w14:paraId="452291C4" w14:textId="4594DF6D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A3EF793" w14:textId="7C5AA821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CACA768" w14:textId="12C313C3" w:rsidR="00AC7D64" w:rsidRPr="0047512C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69F14ED" w14:textId="1C2F0FF5" w:rsidR="00AC7D64" w:rsidRPr="0047512C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FF2A143" w14:textId="609C4293" w:rsidR="00AC7D64" w:rsidRPr="0047512C" w:rsidRDefault="00BE7037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63" w:type="dxa"/>
            <w:vAlign w:val="bottom"/>
          </w:tcPr>
          <w:p w14:paraId="7A216705" w14:textId="3E810527" w:rsidR="00AC7D64" w:rsidRPr="0047512C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6E7A294B" w14:textId="6218DBFA" w:rsidR="00AC7D64" w:rsidRPr="0047512C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F8F1376" w14:textId="70E7749A" w:rsidR="00AC7D64" w:rsidRPr="007A48BE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EEA8165" w14:textId="70A991C5" w:rsidR="00AC7D64" w:rsidRPr="007A48BE" w:rsidRDefault="00BE7037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71" w:type="dxa"/>
            <w:vAlign w:val="bottom"/>
          </w:tcPr>
          <w:p w14:paraId="5572A5E7" w14:textId="5495E946" w:rsidR="00AC7D64" w:rsidRPr="007A48BE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A53812F" w14:textId="07036779" w:rsidR="00AC7D64" w:rsidRPr="007A48BE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08FC1FD" w14:textId="2C2A4288" w:rsidR="00AC7D64" w:rsidRPr="007A48BE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AC7D64" w:rsidRPr="007A48BE" w14:paraId="30B51395" w14:textId="77777777" w:rsidTr="002B656E">
        <w:trPr>
          <w:cantSplit/>
        </w:trPr>
        <w:tc>
          <w:tcPr>
            <w:tcW w:w="2862" w:type="dxa"/>
          </w:tcPr>
          <w:p w14:paraId="76B9F97D" w14:textId="77777777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28" w:type="dxa"/>
            <w:vAlign w:val="bottom"/>
          </w:tcPr>
          <w:p w14:paraId="57A5255F" w14:textId="6EC8A54A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5979C2E" w14:textId="77777777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544F756A" w14:textId="77777777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07584225" w14:textId="77777777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5FEE48BA" w14:textId="60D9E0E0" w:rsidR="00AC7D64" w:rsidRPr="0047512C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16,478</w:t>
            </w:r>
          </w:p>
        </w:tc>
        <w:tc>
          <w:tcPr>
            <w:tcW w:w="906" w:type="dxa"/>
            <w:vAlign w:val="bottom"/>
          </w:tcPr>
          <w:p w14:paraId="5368E5C1" w14:textId="6A5B4173" w:rsidR="00AC7D64" w:rsidRPr="0047512C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16,478</w:t>
            </w:r>
          </w:p>
        </w:tc>
        <w:tc>
          <w:tcPr>
            <w:tcW w:w="907" w:type="dxa"/>
            <w:vAlign w:val="bottom"/>
          </w:tcPr>
          <w:p w14:paraId="7A430350" w14:textId="4615DF08" w:rsidR="00AC7D64" w:rsidRPr="0047512C" w:rsidRDefault="00146CE8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16,85</w:t>
            </w:r>
            <w:r w:rsidR="00F958CD"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963" w:type="dxa"/>
            <w:vAlign w:val="bottom"/>
          </w:tcPr>
          <w:p w14:paraId="77E30AF8" w14:textId="2FDD44FA" w:rsidR="00AC7D64" w:rsidRPr="0047512C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15</w:t>
            </w:r>
            <w:r>
              <w:rPr>
                <w:b/>
                <w:bCs/>
                <w:sz w:val="23"/>
                <w:szCs w:val="23"/>
              </w:rPr>
              <w:t>,</w:t>
            </w:r>
            <w:r w:rsidRPr="0047512C">
              <w:rPr>
                <w:b/>
                <w:bCs/>
                <w:sz w:val="23"/>
                <w:szCs w:val="23"/>
              </w:rPr>
              <w:t>162</w:t>
            </w:r>
          </w:p>
        </w:tc>
        <w:tc>
          <w:tcPr>
            <w:tcW w:w="906" w:type="dxa"/>
            <w:vAlign w:val="bottom"/>
          </w:tcPr>
          <w:p w14:paraId="5C28D67C" w14:textId="788C5038" w:rsidR="00AC7D64" w:rsidRPr="0047512C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(</w:t>
            </w:r>
            <w:r>
              <w:rPr>
                <w:b/>
                <w:bCs/>
                <w:sz w:val="23"/>
                <w:szCs w:val="23"/>
              </w:rPr>
              <w:t>6</w:t>
            </w:r>
            <w:r w:rsidRPr="00336745">
              <w:rPr>
                <w:b/>
                <w:bCs/>
                <w:sz w:val="23"/>
                <w:szCs w:val="23"/>
              </w:rPr>
              <w:t>13</w:t>
            </w:r>
            <w:r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25B93FC5" w14:textId="65B314D4" w:rsidR="00AC7D64" w:rsidRPr="007A48BE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(</w:t>
            </w:r>
            <w:r w:rsidRPr="00336745">
              <w:rPr>
                <w:b/>
                <w:bCs/>
                <w:sz w:val="23"/>
                <w:szCs w:val="23"/>
              </w:rPr>
              <w:t>1</w:t>
            </w:r>
            <w:r>
              <w:rPr>
                <w:b/>
                <w:bCs/>
                <w:sz w:val="23"/>
                <w:szCs w:val="23"/>
              </w:rPr>
              <w:t>,</w:t>
            </w:r>
            <w:r w:rsidRPr="00336745">
              <w:rPr>
                <w:b/>
                <w:bCs/>
                <w:sz w:val="23"/>
                <w:szCs w:val="23"/>
              </w:rPr>
              <w:t>013</w:t>
            </w:r>
            <w:r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ED0318C" w14:textId="26E7346D" w:rsidR="00AC7D64" w:rsidRPr="00F958CD" w:rsidRDefault="00146CE8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F958CD">
              <w:rPr>
                <w:b/>
                <w:bCs/>
                <w:sz w:val="23"/>
                <w:szCs w:val="23"/>
              </w:rPr>
              <w:t>16,24</w:t>
            </w:r>
            <w:r w:rsidR="00F958CD"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971" w:type="dxa"/>
            <w:vAlign w:val="bottom"/>
          </w:tcPr>
          <w:p w14:paraId="24099E8E" w14:textId="26C3AF79" w:rsidR="00AC7D64" w:rsidRPr="007A48BE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336745">
              <w:rPr>
                <w:b/>
                <w:bCs/>
                <w:sz w:val="23"/>
                <w:szCs w:val="23"/>
              </w:rPr>
              <w:t>14</w:t>
            </w:r>
            <w:r>
              <w:rPr>
                <w:b/>
                <w:bCs/>
                <w:sz w:val="23"/>
                <w:szCs w:val="23"/>
              </w:rPr>
              <w:t>,</w:t>
            </w:r>
            <w:r w:rsidRPr="00336745">
              <w:rPr>
                <w:b/>
                <w:bCs/>
                <w:sz w:val="23"/>
                <w:szCs w:val="23"/>
              </w:rPr>
              <w:t>149</w:t>
            </w:r>
          </w:p>
        </w:tc>
        <w:tc>
          <w:tcPr>
            <w:tcW w:w="906" w:type="dxa"/>
            <w:vAlign w:val="bottom"/>
          </w:tcPr>
          <w:p w14:paraId="20146722" w14:textId="73A58204" w:rsidR="00AC7D64" w:rsidRPr="007A48BE" w:rsidRDefault="005122A1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118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9C54A02" w14:textId="2DEA4A52" w:rsidR="00AC7D64" w:rsidRPr="007A48BE" w:rsidRDefault="00AC7D64" w:rsidP="00AC7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336745">
              <w:rPr>
                <w:b/>
                <w:bCs/>
                <w:sz w:val="23"/>
                <w:szCs w:val="23"/>
              </w:rPr>
              <w:t>12</w:t>
            </w:r>
          </w:p>
        </w:tc>
      </w:tr>
      <w:tr w:rsidR="00AC7D64" w:rsidRPr="007A48BE" w14:paraId="574D9211" w14:textId="77777777" w:rsidTr="002B656E">
        <w:trPr>
          <w:cantSplit/>
        </w:trPr>
        <w:tc>
          <w:tcPr>
            <w:tcW w:w="2862" w:type="dxa"/>
          </w:tcPr>
          <w:p w14:paraId="2DBD0157" w14:textId="77777777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7A48BE">
              <w:rPr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828" w:type="dxa"/>
            <w:vAlign w:val="bottom"/>
          </w:tcPr>
          <w:p w14:paraId="46E921A6" w14:textId="39DADC43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8BCBC3C" w14:textId="77777777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7B8E4F51" w14:textId="77777777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1D85CAA4" w14:textId="77777777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30BBC4EE" w14:textId="77777777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2E7E9FA6" w14:textId="77777777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4ABF7E31" w14:textId="77777777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63" w:type="dxa"/>
            <w:vAlign w:val="bottom"/>
          </w:tcPr>
          <w:p w14:paraId="2F59044E" w14:textId="77777777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0506EA66" w14:textId="77777777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755AF829" w14:textId="77777777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3DEF2412" w14:textId="77777777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71" w:type="dxa"/>
            <w:vAlign w:val="bottom"/>
          </w:tcPr>
          <w:p w14:paraId="1A47A507" w14:textId="77777777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4992B2E4" w14:textId="77777777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BE5BB42" w14:textId="77777777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</w:tr>
      <w:tr w:rsidR="00C652B3" w:rsidRPr="007A48BE" w14:paraId="4CD7BA1A" w14:textId="77777777" w:rsidTr="002B656E">
        <w:trPr>
          <w:cantSplit/>
        </w:trPr>
        <w:tc>
          <w:tcPr>
            <w:tcW w:w="2862" w:type="dxa"/>
          </w:tcPr>
          <w:p w14:paraId="55E96DC4" w14:textId="77777777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7A48BE">
              <w:rPr>
                <w:sz w:val="23"/>
                <w:szCs w:val="23"/>
                <w:cs/>
              </w:rPr>
              <w:t>บริษัท บงกช มารีน เซอร์วิส จำกัด</w:t>
            </w:r>
          </w:p>
        </w:tc>
        <w:tc>
          <w:tcPr>
            <w:tcW w:w="828" w:type="dxa"/>
            <w:vAlign w:val="bottom"/>
          </w:tcPr>
          <w:p w14:paraId="7724DF00" w14:textId="6A3D78F6" w:rsidR="00C652B3" w:rsidRPr="0047512C" w:rsidRDefault="00C652B3" w:rsidP="00C652B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30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5C8C0B4B" w14:textId="7E31F937" w:rsidR="00C652B3" w:rsidRPr="0047512C" w:rsidRDefault="00C652B3" w:rsidP="00C652B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30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vAlign w:val="bottom"/>
          </w:tcPr>
          <w:p w14:paraId="039A25AD" w14:textId="7B4C2638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47512C">
              <w:rPr>
                <w:sz w:val="23"/>
                <w:szCs w:val="23"/>
              </w:rPr>
              <w:t>240</w:t>
            </w:r>
          </w:p>
        </w:tc>
        <w:tc>
          <w:tcPr>
            <w:tcW w:w="906" w:type="dxa"/>
            <w:vAlign w:val="bottom"/>
          </w:tcPr>
          <w:p w14:paraId="4BA400C4" w14:textId="0344D0B4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47512C">
              <w:rPr>
                <w:sz w:val="23"/>
                <w:szCs w:val="23"/>
              </w:rPr>
              <w:t>240</w:t>
            </w:r>
          </w:p>
        </w:tc>
        <w:tc>
          <w:tcPr>
            <w:tcW w:w="907" w:type="dxa"/>
            <w:vAlign w:val="bottom"/>
          </w:tcPr>
          <w:p w14:paraId="6DBE2B67" w14:textId="2194E4B1" w:rsidR="00C652B3" w:rsidRPr="0047512C" w:rsidDel="00FF48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72</w:t>
            </w:r>
          </w:p>
        </w:tc>
        <w:tc>
          <w:tcPr>
            <w:tcW w:w="906" w:type="dxa"/>
            <w:vAlign w:val="bottom"/>
          </w:tcPr>
          <w:p w14:paraId="33940435" w14:textId="704708E0" w:rsidR="00C652B3" w:rsidRPr="0047512C" w:rsidDel="00FF48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72</w:t>
            </w:r>
          </w:p>
        </w:tc>
        <w:tc>
          <w:tcPr>
            <w:tcW w:w="907" w:type="dxa"/>
            <w:vAlign w:val="bottom"/>
          </w:tcPr>
          <w:p w14:paraId="50722D69" w14:textId="730EA98D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140</w:t>
            </w:r>
          </w:p>
        </w:tc>
        <w:tc>
          <w:tcPr>
            <w:tcW w:w="963" w:type="dxa"/>
            <w:vAlign w:val="bottom"/>
          </w:tcPr>
          <w:p w14:paraId="4744EBE9" w14:textId="68CB586F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140</w:t>
            </w:r>
          </w:p>
        </w:tc>
        <w:tc>
          <w:tcPr>
            <w:tcW w:w="906" w:type="dxa"/>
            <w:vAlign w:val="bottom"/>
          </w:tcPr>
          <w:p w14:paraId="3A1B3086" w14:textId="1A10F722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0214737" w14:textId="62089835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7B5EE35" w14:textId="00AA322C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140</w:t>
            </w:r>
          </w:p>
        </w:tc>
        <w:tc>
          <w:tcPr>
            <w:tcW w:w="971" w:type="dxa"/>
            <w:vAlign w:val="bottom"/>
          </w:tcPr>
          <w:p w14:paraId="7980504D" w14:textId="6A51938D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336745">
              <w:rPr>
                <w:sz w:val="23"/>
                <w:szCs w:val="23"/>
              </w:rPr>
              <w:t>140</w:t>
            </w:r>
          </w:p>
        </w:tc>
        <w:tc>
          <w:tcPr>
            <w:tcW w:w="906" w:type="dxa"/>
            <w:vAlign w:val="bottom"/>
          </w:tcPr>
          <w:p w14:paraId="4A958D23" w14:textId="1F914435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6545898" w14:textId="62D884DF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C652B3" w:rsidRPr="007A48BE" w14:paraId="0E748B1B" w14:textId="77777777" w:rsidTr="002B656E">
        <w:trPr>
          <w:cantSplit/>
        </w:trPr>
        <w:tc>
          <w:tcPr>
            <w:tcW w:w="2862" w:type="dxa"/>
          </w:tcPr>
          <w:p w14:paraId="0B0B4D18" w14:textId="77777777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7A48BE">
              <w:rPr>
                <w:rFonts w:hint="cs"/>
                <w:sz w:val="23"/>
                <w:szCs w:val="23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828" w:type="dxa"/>
            <w:vAlign w:val="bottom"/>
          </w:tcPr>
          <w:p w14:paraId="4B99366F" w14:textId="53565D5E" w:rsidR="00C652B3" w:rsidRPr="0047512C" w:rsidRDefault="00C652B3" w:rsidP="00C652B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4FCA1A50" w14:textId="6ABABB8C" w:rsidR="00C652B3" w:rsidRPr="0047512C" w:rsidRDefault="00C652B3" w:rsidP="00C652B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vAlign w:val="bottom"/>
          </w:tcPr>
          <w:p w14:paraId="17604EAC" w14:textId="33633971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3</w:t>
            </w:r>
          </w:p>
        </w:tc>
        <w:tc>
          <w:tcPr>
            <w:tcW w:w="906" w:type="dxa"/>
            <w:vAlign w:val="bottom"/>
          </w:tcPr>
          <w:p w14:paraId="64B6EDA1" w14:textId="1FC647E4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3</w:t>
            </w:r>
          </w:p>
        </w:tc>
        <w:tc>
          <w:tcPr>
            <w:tcW w:w="907" w:type="dxa"/>
            <w:vAlign w:val="bottom"/>
          </w:tcPr>
          <w:p w14:paraId="58C72ED3" w14:textId="681622AE" w:rsidR="00C652B3" w:rsidRPr="0047512C" w:rsidDel="00FF48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6C5C3FB9" w14:textId="3575739B" w:rsidR="00C652B3" w:rsidRPr="0047512C" w:rsidDel="00FF48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</w:t>
            </w:r>
          </w:p>
        </w:tc>
        <w:tc>
          <w:tcPr>
            <w:tcW w:w="907" w:type="dxa"/>
            <w:vAlign w:val="bottom"/>
          </w:tcPr>
          <w:p w14:paraId="2A058BB4" w14:textId="4EB2DCB2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63" w:type="dxa"/>
            <w:vAlign w:val="bottom"/>
          </w:tcPr>
          <w:p w14:paraId="31CD36A8" w14:textId="070F08A8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28B6A2B3" w14:textId="17E59238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18C7470" w14:textId="7EC406B0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45BA423" w14:textId="1C536461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71" w:type="dxa"/>
            <w:vAlign w:val="bottom"/>
          </w:tcPr>
          <w:p w14:paraId="4AB49614" w14:textId="7163A780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0CEE478E" w14:textId="1D0F9590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C3BD559" w14:textId="4EA105AA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C652B3" w:rsidRPr="007A48BE" w14:paraId="112FE725" w14:textId="77777777" w:rsidTr="002B656E">
        <w:trPr>
          <w:cantSplit/>
        </w:trPr>
        <w:tc>
          <w:tcPr>
            <w:tcW w:w="2862" w:type="dxa"/>
          </w:tcPr>
          <w:p w14:paraId="54C98C9E" w14:textId="1B9A7548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บริษัท วิน อินกรีเดียนส์ จำกัด</w:t>
            </w:r>
          </w:p>
        </w:tc>
        <w:tc>
          <w:tcPr>
            <w:tcW w:w="828" w:type="dxa"/>
            <w:vAlign w:val="bottom"/>
          </w:tcPr>
          <w:p w14:paraId="53247E49" w14:textId="3348BD7C" w:rsidR="00C652B3" w:rsidRPr="0047512C" w:rsidRDefault="00C652B3" w:rsidP="00C652B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51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3A0D9E25" w14:textId="5B9A3E54" w:rsidR="00C652B3" w:rsidRPr="0047512C" w:rsidRDefault="00C652B3" w:rsidP="00C652B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51</w:t>
            </w:r>
            <w:r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vAlign w:val="bottom"/>
          </w:tcPr>
          <w:p w14:paraId="3778D34C" w14:textId="009F6AB6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81</w:t>
            </w:r>
          </w:p>
        </w:tc>
        <w:tc>
          <w:tcPr>
            <w:tcW w:w="906" w:type="dxa"/>
            <w:vAlign w:val="bottom"/>
          </w:tcPr>
          <w:p w14:paraId="314EECFE" w14:textId="72F4FB56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81</w:t>
            </w:r>
          </w:p>
        </w:tc>
        <w:tc>
          <w:tcPr>
            <w:tcW w:w="907" w:type="dxa"/>
            <w:vAlign w:val="bottom"/>
          </w:tcPr>
          <w:p w14:paraId="3BE692B5" w14:textId="343D58E2" w:rsidR="00C652B3" w:rsidRPr="0047512C" w:rsidDel="00FF482C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41</w:t>
            </w:r>
          </w:p>
        </w:tc>
        <w:tc>
          <w:tcPr>
            <w:tcW w:w="906" w:type="dxa"/>
            <w:vAlign w:val="bottom"/>
          </w:tcPr>
          <w:p w14:paraId="1796F9B5" w14:textId="0F515225" w:rsidR="00C652B3" w:rsidRPr="0047512C" w:rsidDel="00FF482C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41</w:t>
            </w:r>
          </w:p>
        </w:tc>
        <w:tc>
          <w:tcPr>
            <w:tcW w:w="907" w:type="dxa"/>
            <w:vAlign w:val="bottom"/>
          </w:tcPr>
          <w:p w14:paraId="15F640F7" w14:textId="13B3B40A" w:rsidR="00C652B3" w:rsidRPr="0047512C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963" w:type="dxa"/>
            <w:vAlign w:val="bottom"/>
          </w:tcPr>
          <w:p w14:paraId="2326FDA7" w14:textId="04C90857" w:rsidR="00C652B3" w:rsidRPr="0047512C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41</w:t>
            </w:r>
          </w:p>
        </w:tc>
        <w:tc>
          <w:tcPr>
            <w:tcW w:w="906" w:type="dxa"/>
            <w:vAlign w:val="bottom"/>
          </w:tcPr>
          <w:p w14:paraId="29DDB2CE" w14:textId="5D273107" w:rsidR="00C652B3" w:rsidRPr="0047512C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9215916" w14:textId="41417B2F" w:rsidR="00C652B3" w:rsidRPr="007A48BE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F636913" w14:textId="463E9F07" w:rsidR="00C652B3" w:rsidRPr="007A48BE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971" w:type="dxa"/>
            <w:vAlign w:val="bottom"/>
          </w:tcPr>
          <w:p w14:paraId="33C2CDB4" w14:textId="1BCE2C89" w:rsidR="00C652B3" w:rsidRPr="007A48BE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sz w:val="23"/>
                <w:szCs w:val="23"/>
              </w:rPr>
              <w:t>41</w:t>
            </w:r>
          </w:p>
        </w:tc>
        <w:tc>
          <w:tcPr>
            <w:tcW w:w="906" w:type="dxa"/>
            <w:vAlign w:val="bottom"/>
          </w:tcPr>
          <w:p w14:paraId="535A3706" w14:textId="056BD9AE" w:rsidR="00C652B3" w:rsidRPr="007A48BE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6FDC9B4" w14:textId="1A883D89" w:rsidR="00C652B3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C652B3" w:rsidRPr="007A48BE" w14:paraId="4F8ABCB6" w14:textId="77777777" w:rsidTr="002B656E">
        <w:trPr>
          <w:cantSplit/>
        </w:trPr>
        <w:tc>
          <w:tcPr>
            <w:tcW w:w="2862" w:type="dxa"/>
          </w:tcPr>
          <w:p w14:paraId="28094122" w14:textId="77777777" w:rsidR="00C652B3" w:rsidRPr="007A48BE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28" w:type="dxa"/>
            <w:vAlign w:val="bottom"/>
          </w:tcPr>
          <w:p w14:paraId="06148348" w14:textId="5CC2B2CC" w:rsidR="00C652B3" w:rsidRPr="0047512C" w:rsidRDefault="00C652B3" w:rsidP="00C652B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5BFD1109" w14:textId="0906DCD3" w:rsidR="00C652B3" w:rsidRPr="0047512C" w:rsidRDefault="00C652B3" w:rsidP="00C652B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168362BC" w14:textId="77777777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496F7F51" w14:textId="77777777" w:rsidR="00C652B3" w:rsidRPr="0047512C" w:rsidRDefault="00C652B3" w:rsidP="00C6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55742908" w14:textId="3087B09E" w:rsidR="00C652B3" w:rsidRPr="0047512C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114</w:t>
            </w:r>
          </w:p>
        </w:tc>
        <w:tc>
          <w:tcPr>
            <w:tcW w:w="906" w:type="dxa"/>
            <w:vAlign w:val="bottom"/>
          </w:tcPr>
          <w:p w14:paraId="6456F33E" w14:textId="78091A80" w:rsidR="00C652B3" w:rsidRPr="0047512C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114</w:t>
            </w:r>
          </w:p>
        </w:tc>
        <w:tc>
          <w:tcPr>
            <w:tcW w:w="907" w:type="dxa"/>
            <w:vAlign w:val="bottom"/>
          </w:tcPr>
          <w:p w14:paraId="76BE7B78" w14:textId="23D1F6C9" w:rsidR="00C652B3" w:rsidRPr="0047512C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181</w:t>
            </w:r>
          </w:p>
        </w:tc>
        <w:tc>
          <w:tcPr>
            <w:tcW w:w="963" w:type="dxa"/>
            <w:vAlign w:val="bottom"/>
          </w:tcPr>
          <w:p w14:paraId="0493A4A8" w14:textId="30F364BF" w:rsidR="00C652B3" w:rsidRPr="0047512C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182</w:t>
            </w:r>
          </w:p>
        </w:tc>
        <w:tc>
          <w:tcPr>
            <w:tcW w:w="906" w:type="dxa"/>
            <w:vAlign w:val="bottom"/>
          </w:tcPr>
          <w:p w14:paraId="2F207076" w14:textId="4390CCB5" w:rsidR="00C652B3" w:rsidRPr="0047512C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A8737E3" w14:textId="081F8D9F" w:rsidR="00C652B3" w:rsidRPr="007A48BE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077AADA" w14:textId="6B67A0F3" w:rsidR="00C652B3" w:rsidRPr="007A48BE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181</w:t>
            </w:r>
          </w:p>
        </w:tc>
        <w:tc>
          <w:tcPr>
            <w:tcW w:w="971" w:type="dxa"/>
            <w:vAlign w:val="bottom"/>
          </w:tcPr>
          <w:p w14:paraId="09E22732" w14:textId="5C38252E" w:rsidR="00C652B3" w:rsidRPr="007A48BE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336745">
              <w:rPr>
                <w:b/>
                <w:bCs/>
                <w:sz w:val="23"/>
                <w:szCs w:val="23"/>
              </w:rPr>
              <w:t>182</w:t>
            </w:r>
          </w:p>
        </w:tc>
        <w:tc>
          <w:tcPr>
            <w:tcW w:w="906" w:type="dxa"/>
            <w:vAlign w:val="bottom"/>
          </w:tcPr>
          <w:p w14:paraId="44064CE8" w14:textId="1EE6D3F0" w:rsidR="00C652B3" w:rsidRPr="007A48BE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>
              <w:rPr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907" w:type="dxa"/>
            <w:vAlign w:val="bottom"/>
          </w:tcPr>
          <w:p w14:paraId="40C137E9" w14:textId="7F3B01DD" w:rsidR="00C652B3" w:rsidRPr="007A48BE" w:rsidRDefault="00C652B3" w:rsidP="00C6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>
              <w:rPr>
                <w:b/>
                <w:bCs/>
                <w:sz w:val="23"/>
                <w:szCs w:val="23"/>
                <w:cs/>
              </w:rPr>
              <w:t>-</w:t>
            </w:r>
          </w:p>
        </w:tc>
      </w:tr>
      <w:tr w:rsidR="00AC7D64" w:rsidRPr="007A48BE" w14:paraId="2B5A9AE5" w14:textId="77777777" w:rsidTr="002B656E">
        <w:trPr>
          <w:cantSplit/>
        </w:trPr>
        <w:tc>
          <w:tcPr>
            <w:tcW w:w="2862" w:type="dxa"/>
            <w:vAlign w:val="bottom"/>
          </w:tcPr>
          <w:p w14:paraId="18766E82" w14:textId="77777777" w:rsidR="00AC7D64" w:rsidRPr="007A48BE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7A48BE">
              <w:rPr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828" w:type="dxa"/>
            <w:vAlign w:val="bottom"/>
          </w:tcPr>
          <w:p w14:paraId="127A2348" w14:textId="4C577A7E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2A84184" w14:textId="77777777" w:rsidR="00AC7D64" w:rsidRPr="0047512C" w:rsidRDefault="00AC7D64" w:rsidP="00AC7D6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3BE66648" w14:textId="77777777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10EE9F6B" w14:textId="77777777" w:rsidR="00AC7D64" w:rsidRPr="0047512C" w:rsidRDefault="00AC7D64" w:rsidP="00AC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2D667562" w14:textId="608F610F" w:rsidR="00AC7D64" w:rsidRPr="0047512C" w:rsidRDefault="00AC7D64" w:rsidP="00AC7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47512C">
              <w:rPr>
                <w:b/>
                <w:bCs/>
                <w:sz w:val="23"/>
                <w:szCs w:val="23"/>
              </w:rPr>
              <w:t>16,592</w:t>
            </w:r>
          </w:p>
        </w:tc>
        <w:tc>
          <w:tcPr>
            <w:tcW w:w="906" w:type="dxa"/>
            <w:vAlign w:val="bottom"/>
          </w:tcPr>
          <w:p w14:paraId="4EB1FC34" w14:textId="2BA3921A" w:rsidR="00AC7D64" w:rsidRPr="0047512C" w:rsidRDefault="00AC7D64" w:rsidP="00AC7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47512C">
              <w:rPr>
                <w:b/>
                <w:bCs/>
                <w:sz w:val="23"/>
                <w:szCs w:val="23"/>
              </w:rPr>
              <w:t>16,592</w:t>
            </w:r>
          </w:p>
        </w:tc>
        <w:tc>
          <w:tcPr>
            <w:tcW w:w="907" w:type="dxa"/>
            <w:vAlign w:val="bottom"/>
          </w:tcPr>
          <w:p w14:paraId="1D253B4C" w14:textId="607EFA6C" w:rsidR="00AC7D64" w:rsidRPr="0047512C" w:rsidRDefault="00146CE8" w:rsidP="00AC7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17,03</w:t>
            </w:r>
            <w:r w:rsidR="00F958CD"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963" w:type="dxa"/>
            <w:vAlign w:val="bottom"/>
          </w:tcPr>
          <w:p w14:paraId="3860955F" w14:textId="18D1198B" w:rsidR="00AC7D64" w:rsidRPr="0047512C" w:rsidRDefault="00AC7D64" w:rsidP="00AC7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15,344</w:t>
            </w:r>
          </w:p>
        </w:tc>
        <w:tc>
          <w:tcPr>
            <w:tcW w:w="906" w:type="dxa"/>
            <w:vAlign w:val="bottom"/>
          </w:tcPr>
          <w:p w14:paraId="6C4F3147" w14:textId="2A92C745" w:rsidR="00AC7D64" w:rsidRPr="0047512C" w:rsidRDefault="00AC7D64" w:rsidP="00AC7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(</w:t>
            </w:r>
            <w:r>
              <w:rPr>
                <w:b/>
                <w:bCs/>
                <w:sz w:val="23"/>
                <w:szCs w:val="23"/>
              </w:rPr>
              <w:t>6</w:t>
            </w:r>
            <w:r w:rsidRPr="00336745">
              <w:rPr>
                <w:b/>
                <w:bCs/>
                <w:sz w:val="23"/>
                <w:szCs w:val="23"/>
              </w:rPr>
              <w:t>13</w:t>
            </w:r>
            <w:r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352273D8" w14:textId="2B8EA1F3" w:rsidR="00AC7D64" w:rsidRPr="007A48BE" w:rsidRDefault="00AC7D64" w:rsidP="00AC7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(</w:t>
            </w:r>
            <w:r w:rsidRPr="00336745">
              <w:rPr>
                <w:b/>
                <w:bCs/>
                <w:sz w:val="23"/>
                <w:szCs w:val="23"/>
              </w:rPr>
              <w:t>1</w:t>
            </w:r>
            <w:r>
              <w:rPr>
                <w:b/>
                <w:bCs/>
                <w:sz w:val="23"/>
                <w:szCs w:val="23"/>
              </w:rPr>
              <w:t>,</w:t>
            </w:r>
            <w:r w:rsidRPr="00336745">
              <w:rPr>
                <w:b/>
                <w:bCs/>
                <w:sz w:val="23"/>
                <w:szCs w:val="23"/>
              </w:rPr>
              <w:t>013</w:t>
            </w:r>
            <w:r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05C2F379" w14:textId="6F1F319E" w:rsidR="00AC7D64" w:rsidRPr="007A48BE" w:rsidRDefault="00F958CD" w:rsidP="00AC7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16,422</w:t>
            </w:r>
          </w:p>
        </w:tc>
        <w:tc>
          <w:tcPr>
            <w:tcW w:w="971" w:type="dxa"/>
            <w:vAlign w:val="bottom"/>
          </w:tcPr>
          <w:p w14:paraId="23031FCE" w14:textId="56CD6D3C" w:rsidR="00AC7D64" w:rsidRPr="007A48BE" w:rsidRDefault="00AC7D64" w:rsidP="00AC7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336745">
              <w:rPr>
                <w:b/>
                <w:bCs/>
                <w:sz w:val="23"/>
                <w:szCs w:val="23"/>
              </w:rPr>
              <w:t>14</w:t>
            </w:r>
            <w:r>
              <w:rPr>
                <w:b/>
                <w:bCs/>
                <w:sz w:val="23"/>
                <w:szCs w:val="23"/>
              </w:rPr>
              <w:t>,</w:t>
            </w:r>
            <w:r w:rsidRPr="00336745">
              <w:rPr>
                <w:b/>
                <w:bCs/>
                <w:sz w:val="23"/>
                <w:szCs w:val="23"/>
              </w:rPr>
              <w:t>331</w:t>
            </w:r>
          </w:p>
        </w:tc>
        <w:tc>
          <w:tcPr>
            <w:tcW w:w="906" w:type="dxa"/>
            <w:vAlign w:val="bottom"/>
          </w:tcPr>
          <w:p w14:paraId="49E7FA2D" w14:textId="5FE2CDDB" w:rsidR="00AC7D64" w:rsidRPr="007A48BE" w:rsidRDefault="00AF3BE2" w:rsidP="005122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  <w:r w:rsidR="005122A1">
              <w:rPr>
                <w:b/>
                <w:bCs/>
                <w:sz w:val="23"/>
                <w:szCs w:val="23"/>
              </w:rPr>
              <w:t>33</w:t>
            </w:r>
          </w:p>
        </w:tc>
        <w:tc>
          <w:tcPr>
            <w:tcW w:w="907" w:type="dxa"/>
            <w:vAlign w:val="bottom"/>
          </w:tcPr>
          <w:p w14:paraId="6375701B" w14:textId="00C78CB4" w:rsidR="00AC7D64" w:rsidRPr="007A48BE" w:rsidRDefault="00AC7D64" w:rsidP="00AC7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336745">
              <w:rPr>
                <w:b/>
                <w:bCs/>
                <w:sz w:val="23"/>
                <w:szCs w:val="23"/>
              </w:rPr>
              <w:t>12</w:t>
            </w:r>
          </w:p>
        </w:tc>
      </w:tr>
    </w:tbl>
    <w:p w14:paraId="1C3A5D7C" w14:textId="5EA9992D" w:rsidR="00CE754A" w:rsidRPr="004B22A4" w:rsidRDefault="00723A3B" w:rsidP="00E34B71">
      <w:pPr>
        <w:pStyle w:val="BodyText2"/>
        <w:spacing w:line="240" w:lineRule="atLeast"/>
        <w:ind w:left="0" w:hanging="450"/>
        <w:jc w:val="thaiDistribute"/>
        <w:rPr>
          <w:rFonts w:ascii="Angsana New" w:hAnsi="Angsana New"/>
          <w:sz w:val="30"/>
          <w:szCs w:val="30"/>
          <w:cs/>
        </w:rPr>
        <w:sectPr w:rsidR="00CE754A" w:rsidRPr="004B22A4" w:rsidSect="004B22A4">
          <w:headerReference w:type="default" r:id="rId18"/>
          <w:footerReference w:type="default" r:id="rId19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  <w:r>
        <w:rPr>
          <w:cs/>
        </w:rPr>
        <w:br/>
      </w:r>
      <w:r w:rsidR="00B94EE9" w:rsidRPr="004B22A4">
        <w:rPr>
          <w:rFonts w:ascii="Angsana New" w:hAnsi="Angsana New"/>
          <w:sz w:val="30"/>
          <w:szCs w:val="30"/>
          <w:cs/>
        </w:rPr>
        <w:t>กลุ่มบริษัทไม่มี</w:t>
      </w:r>
      <w:r w:rsidR="004B22A4" w:rsidRPr="004F2A0A">
        <w:rPr>
          <w:rFonts w:ascii="Angsana New" w:hAnsi="Angsana New"/>
          <w:sz w:val="30"/>
          <w:szCs w:val="30"/>
          <w:cs/>
        </w:rPr>
        <w:t>เงินลงทุนในบริษัทร่วมทางอ้อมและการร่วมค้าซึ่งจดทะเบียนในตลาดหลักทรัพย์ ดังนั้นจึงไม่มีราคาที่เปิดเผยต่อ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สาธารณชน  ยกเว้นบริษัท </w:t>
      </w:r>
      <w:r w:rsidR="004B22A4" w:rsidRPr="00545FD1">
        <w:rPr>
          <w:rFonts w:ascii="Angsana New" w:hAnsi="Angsana New"/>
          <w:sz w:val="30"/>
          <w:szCs w:val="30"/>
        </w:rPr>
        <w:t xml:space="preserve">OKEA ASA 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ซึ่งจดทะเบียนในตลาดหลักทรัพย์แห่งประเทศนอร์เวย์ ณ วันที่ </w:t>
      </w:r>
      <w:r w:rsidR="002B656E" w:rsidRPr="00533970">
        <w:rPr>
          <w:rFonts w:ascii="Angsana New" w:hAnsi="Angsana New"/>
          <w:sz w:val="30"/>
          <w:szCs w:val="30"/>
        </w:rPr>
        <w:t>30</w:t>
      </w:r>
      <w:r w:rsidR="002B656E" w:rsidRPr="00533970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82B8C">
        <w:rPr>
          <w:rFonts w:ascii="Angsana New" w:hAnsi="Angsana New"/>
          <w:sz w:val="30"/>
          <w:szCs w:val="30"/>
        </w:rPr>
        <w:t xml:space="preserve">2564 </w:t>
      </w:r>
      <w:r w:rsidR="004B22A4" w:rsidRPr="00545FD1">
        <w:rPr>
          <w:rFonts w:ascii="Angsana New" w:hAnsi="Angsana New"/>
          <w:sz w:val="30"/>
          <w:szCs w:val="30"/>
          <w:cs/>
        </w:rPr>
        <w:t>มีมูลค่า</w:t>
      </w:r>
      <w:r w:rsidR="004B22A4" w:rsidRPr="00E45154">
        <w:rPr>
          <w:rFonts w:ascii="Angsana New" w:hAnsi="Angsana New"/>
          <w:sz w:val="30"/>
          <w:szCs w:val="30"/>
          <w:cs/>
        </w:rPr>
        <w:t xml:space="preserve">ยุติธรรม </w:t>
      </w:r>
      <w:r w:rsidR="00E45154" w:rsidRPr="00E45154">
        <w:rPr>
          <w:rFonts w:ascii="Angsana New" w:hAnsi="Angsana New"/>
          <w:sz w:val="30"/>
          <w:szCs w:val="30"/>
        </w:rPr>
        <w:t>707</w:t>
      </w:r>
      <w:r w:rsidR="004B22A4" w:rsidRPr="00E45154">
        <w:rPr>
          <w:rFonts w:ascii="Angsana New" w:hAnsi="Angsana New"/>
          <w:sz w:val="30"/>
          <w:szCs w:val="30"/>
          <w:cs/>
        </w:rPr>
        <w:t xml:space="preserve"> ล้</w:t>
      </w:r>
      <w:r w:rsidR="004B22A4" w:rsidRPr="00590EBF">
        <w:rPr>
          <w:rFonts w:ascii="Angsana New" w:hAnsi="Angsana New"/>
          <w:sz w:val="30"/>
          <w:szCs w:val="30"/>
          <w:cs/>
        </w:rPr>
        <w:t>าน</w:t>
      </w:r>
      <w:r w:rsidR="004B22A4" w:rsidRPr="00545FD1">
        <w:rPr>
          <w:rFonts w:ascii="Angsana New" w:hAnsi="Angsana New"/>
          <w:sz w:val="30"/>
          <w:szCs w:val="30"/>
          <w:cs/>
        </w:rPr>
        <w:t>โครนนอร์เวย์ หรือ</w:t>
      </w:r>
      <w:r w:rsidR="004B22A4" w:rsidRPr="00E45154">
        <w:rPr>
          <w:rFonts w:ascii="Angsana New" w:hAnsi="Angsana New"/>
          <w:sz w:val="30"/>
          <w:szCs w:val="30"/>
          <w:cs/>
        </w:rPr>
        <w:t xml:space="preserve">เทียบเท่า </w:t>
      </w:r>
      <w:r w:rsidR="00E45154" w:rsidRPr="00E45154">
        <w:rPr>
          <w:rFonts w:ascii="Angsana New" w:hAnsi="Angsana New"/>
          <w:sz w:val="30"/>
          <w:szCs w:val="30"/>
        </w:rPr>
        <w:t>2,633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>(</w:t>
      </w:r>
      <w:r w:rsidR="00336745" w:rsidRPr="00336745">
        <w:rPr>
          <w:rFonts w:ascii="Angsana New" w:hAnsi="Angsana New"/>
          <w:i/>
          <w:iCs/>
          <w:sz w:val="30"/>
          <w:szCs w:val="30"/>
        </w:rPr>
        <w:t>31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336745" w:rsidRPr="00336745">
        <w:rPr>
          <w:rFonts w:ascii="Angsana New" w:hAnsi="Angsana New"/>
          <w:i/>
          <w:iCs/>
          <w:sz w:val="30"/>
          <w:szCs w:val="30"/>
        </w:rPr>
        <w:t>2563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36745" w:rsidRPr="00336745">
        <w:rPr>
          <w:rFonts w:ascii="Angsana New" w:hAnsi="Angsana New"/>
          <w:i/>
          <w:iCs/>
          <w:sz w:val="30"/>
          <w:szCs w:val="30"/>
        </w:rPr>
        <w:t>489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 ล้า</w:t>
      </w:r>
      <w:r w:rsidR="000F4636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โครนนอร์เวย์ หรือเทียบเท่า </w:t>
      </w:r>
      <w:r w:rsidR="00336745" w:rsidRPr="00336745">
        <w:rPr>
          <w:rFonts w:ascii="Angsana New" w:hAnsi="Angsana New"/>
          <w:i/>
          <w:iCs/>
          <w:sz w:val="30"/>
          <w:szCs w:val="30"/>
        </w:rPr>
        <w:t>1</w:t>
      </w:r>
      <w:r w:rsidR="00340BC6">
        <w:rPr>
          <w:rFonts w:ascii="Angsana New" w:hAnsi="Angsana New"/>
          <w:i/>
          <w:iCs/>
          <w:sz w:val="30"/>
          <w:szCs w:val="30"/>
        </w:rPr>
        <w:t>,</w:t>
      </w:r>
      <w:r w:rsidR="00336745" w:rsidRPr="00336745">
        <w:rPr>
          <w:rFonts w:ascii="Angsana New" w:hAnsi="Angsana New"/>
          <w:i/>
          <w:iCs/>
          <w:sz w:val="30"/>
          <w:szCs w:val="30"/>
        </w:rPr>
        <w:t>708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tbl>
      <w:tblPr>
        <w:tblW w:w="1485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59"/>
        <w:gridCol w:w="982"/>
        <w:gridCol w:w="983"/>
        <w:gridCol w:w="16"/>
        <w:gridCol w:w="966"/>
        <w:gridCol w:w="983"/>
        <w:gridCol w:w="982"/>
        <w:gridCol w:w="983"/>
        <w:gridCol w:w="983"/>
        <w:gridCol w:w="982"/>
        <w:gridCol w:w="983"/>
        <w:gridCol w:w="982"/>
        <w:gridCol w:w="983"/>
        <w:gridCol w:w="984"/>
      </w:tblGrid>
      <w:tr w:rsidR="00BC6590" w:rsidRPr="007A1352" w14:paraId="1AFBB67F" w14:textId="1A27C926" w:rsidTr="00BC6590">
        <w:trPr>
          <w:cantSplit/>
        </w:trPr>
        <w:tc>
          <w:tcPr>
            <w:tcW w:w="3059" w:type="dxa"/>
          </w:tcPr>
          <w:p w14:paraId="1BC3BE23" w14:textId="77777777" w:rsidR="00BC6590" w:rsidRPr="007A1352" w:rsidRDefault="00BC6590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792" w:type="dxa"/>
            <w:gridSpan w:val="13"/>
          </w:tcPr>
          <w:p w14:paraId="035C86C2" w14:textId="0B42D7FF" w:rsidR="00BC6590" w:rsidRPr="007A1352" w:rsidRDefault="00BC6590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37786" w:rsidRPr="007A1352" w14:paraId="495FBBF0" w14:textId="0FAA6CB0" w:rsidTr="00BC6590">
        <w:trPr>
          <w:cantSplit/>
        </w:trPr>
        <w:tc>
          <w:tcPr>
            <w:tcW w:w="3059" w:type="dxa"/>
          </w:tcPr>
          <w:p w14:paraId="4594DEC8" w14:textId="77777777" w:rsidR="00937786" w:rsidRPr="007A1352" w:rsidRDefault="00937786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2"/>
          </w:tcPr>
          <w:p w14:paraId="6A201DE9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lang w:bidi="th-TH"/>
              </w:rPr>
            </w:pPr>
          </w:p>
          <w:p w14:paraId="7B3384C8" w14:textId="5B01AB93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  <w:r w:rsidRPr="007A1352">
              <w:rPr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7A1352">
              <w:rPr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965" w:type="dxa"/>
            <w:gridSpan w:val="3"/>
          </w:tcPr>
          <w:p w14:paraId="42505042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279DC9A" w14:textId="6D2868FB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65" w:type="dxa"/>
            <w:gridSpan w:val="2"/>
          </w:tcPr>
          <w:p w14:paraId="5C1D794E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810C1CF" w14:textId="1E23BD2F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65" w:type="dxa"/>
            <w:gridSpan w:val="2"/>
          </w:tcPr>
          <w:p w14:paraId="78C0FBAA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5E7EF14" w14:textId="71C39F3E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65" w:type="dxa"/>
            <w:gridSpan w:val="2"/>
          </w:tcPr>
          <w:p w14:paraId="3C0CB614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DCBAAAE" w14:textId="1E83A990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967" w:type="dxa"/>
            <w:gridSpan w:val="2"/>
          </w:tcPr>
          <w:p w14:paraId="4BD7EA82" w14:textId="77777777" w:rsidR="0047512C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เงินปันผลรับสำหรับ</w:t>
            </w:r>
          </w:p>
          <w:p w14:paraId="181855DC" w14:textId="6467BDC6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งวด</w:t>
            </w:r>
            <w:r w:rsidR="002B656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หก</w:t>
            </w:r>
            <w:r w:rsidR="0047512C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2B656E" w:rsidRPr="007A1352" w14:paraId="0348F99A" w14:textId="78A29C0E" w:rsidTr="00BC6590">
        <w:trPr>
          <w:cantSplit/>
        </w:trPr>
        <w:tc>
          <w:tcPr>
            <w:tcW w:w="3059" w:type="dxa"/>
          </w:tcPr>
          <w:p w14:paraId="78B9C126" w14:textId="77777777" w:rsidR="002B656E" w:rsidRPr="007A1352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0933BC47" w14:textId="10DCEAB5" w:rsidR="002B656E" w:rsidRPr="007A1352" w:rsidRDefault="002B656E" w:rsidP="002B656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83" w:type="dxa"/>
          </w:tcPr>
          <w:p w14:paraId="20CAB1CF" w14:textId="65F436EE" w:rsidR="002B656E" w:rsidRPr="007A1352" w:rsidRDefault="002B656E" w:rsidP="002B656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2" w:type="dxa"/>
            <w:gridSpan w:val="2"/>
          </w:tcPr>
          <w:p w14:paraId="1B1406A7" w14:textId="314B0509" w:rsidR="002B656E" w:rsidRPr="007A1352" w:rsidRDefault="002B656E" w:rsidP="002B656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83" w:type="dxa"/>
          </w:tcPr>
          <w:p w14:paraId="6A4FEDD6" w14:textId="07DAD408" w:rsidR="002B656E" w:rsidRPr="007A1352" w:rsidRDefault="002B656E" w:rsidP="002B656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2" w:type="dxa"/>
          </w:tcPr>
          <w:p w14:paraId="17641B4A" w14:textId="2DA0D48E" w:rsidR="002B656E" w:rsidRPr="007A1352" w:rsidRDefault="002B656E" w:rsidP="002B656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83" w:type="dxa"/>
          </w:tcPr>
          <w:p w14:paraId="7677929D" w14:textId="05AC5DDC" w:rsidR="002B656E" w:rsidRPr="007A1352" w:rsidRDefault="002B656E" w:rsidP="002B656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3" w:type="dxa"/>
          </w:tcPr>
          <w:p w14:paraId="64407BBB" w14:textId="7D1BED3B" w:rsidR="002B656E" w:rsidRPr="007A1352" w:rsidRDefault="002B656E" w:rsidP="002B656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82" w:type="dxa"/>
          </w:tcPr>
          <w:p w14:paraId="18D7A7F4" w14:textId="611A249D" w:rsidR="002B656E" w:rsidRPr="007A1352" w:rsidRDefault="002B656E" w:rsidP="002B656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3" w:type="dxa"/>
          </w:tcPr>
          <w:p w14:paraId="2452E826" w14:textId="2BCBB430" w:rsidR="002B656E" w:rsidRPr="007A1352" w:rsidRDefault="002B656E" w:rsidP="002B656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82" w:type="dxa"/>
          </w:tcPr>
          <w:p w14:paraId="1BA0CF9A" w14:textId="4686F8B2" w:rsidR="002B656E" w:rsidRPr="007A1352" w:rsidRDefault="002B656E" w:rsidP="002B656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3" w:type="dxa"/>
          </w:tcPr>
          <w:p w14:paraId="41651335" w14:textId="0CE6E9F7" w:rsidR="002B656E" w:rsidRPr="007A1352" w:rsidRDefault="002B656E" w:rsidP="002B656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25F88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625F88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84" w:type="dxa"/>
          </w:tcPr>
          <w:p w14:paraId="1149BBB3" w14:textId="4D9DA613" w:rsidR="002B656E" w:rsidRPr="007A1352" w:rsidRDefault="002B656E" w:rsidP="002B656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25F88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625F88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</w:tr>
      <w:tr w:rsidR="00937786" w:rsidRPr="007A1352" w14:paraId="589E7DEC" w14:textId="54B28A2F" w:rsidTr="00BC6590">
        <w:trPr>
          <w:cantSplit/>
        </w:trPr>
        <w:tc>
          <w:tcPr>
            <w:tcW w:w="3059" w:type="dxa"/>
          </w:tcPr>
          <w:p w14:paraId="219C3455" w14:textId="77777777" w:rsidR="00937786" w:rsidRPr="007A1352" w:rsidRDefault="00937786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00905AE1" w14:textId="223ABA0A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3" w:type="dxa"/>
          </w:tcPr>
          <w:p w14:paraId="3CFB247C" w14:textId="0C02F74E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2" w:type="dxa"/>
            <w:gridSpan w:val="2"/>
          </w:tcPr>
          <w:p w14:paraId="09B36C1D" w14:textId="7994014B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3" w:type="dxa"/>
          </w:tcPr>
          <w:p w14:paraId="434742EA" w14:textId="015708B5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2" w:type="dxa"/>
          </w:tcPr>
          <w:p w14:paraId="1FDEF58F" w14:textId="2995272B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3" w:type="dxa"/>
          </w:tcPr>
          <w:p w14:paraId="477F2DAA" w14:textId="26A72B76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3" w:type="dxa"/>
          </w:tcPr>
          <w:p w14:paraId="7507ADDE" w14:textId="55978620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2" w:type="dxa"/>
          </w:tcPr>
          <w:p w14:paraId="42A6190E" w14:textId="1B30CACD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3" w:type="dxa"/>
          </w:tcPr>
          <w:p w14:paraId="791C0E37" w14:textId="02A559CB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2" w:type="dxa"/>
          </w:tcPr>
          <w:p w14:paraId="445A55E8" w14:textId="7059E3ED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3" w:type="dxa"/>
          </w:tcPr>
          <w:p w14:paraId="291257B3" w14:textId="1F386D9F" w:rsidR="00937786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84" w:type="dxa"/>
          </w:tcPr>
          <w:p w14:paraId="606C03D7" w14:textId="64CF1770" w:rsidR="00937786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5A5083" w:rsidRPr="007A1352" w14:paraId="30321A1B" w14:textId="2ADC35FC" w:rsidTr="00BC6590">
        <w:trPr>
          <w:cantSplit/>
        </w:trPr>
        <w:tc>
          <w:tcPr>
            <w:tcW w:w="3059" w:type="dxa"/>
          </w:tcPr>
          <w:p w14:paraId="53519C00" w14:textId="77777777" w:rsidR="005A5083" w:rsidRPr="007A1352" w:rsidRDefault="005A508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981" w:type="dxa"/>
            <w:gridSpan w:val="3"/>
          </w:tcPr>
          <w:p w14:paraId="06B7C488" w14:textId="77777777" w:rsidR="005A5083" w:rsidRPr="007A1352" w:rsidRDefault="005A5083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9811" w:type="dxa"/>
            <w:gridSpan w:val="10"/>
          </w:tcPr>
          <w:p w14:paraId="5D0FC715" w14:textId="3F4D9C7B" w:rsidR="005A5083" w:rsidRPr="007A1352" w:rsidRDefault="005A5083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937786" w:rsidRPr="007A1352" w14:paraId="4B765AA8" w14:textId="415555DB" w:rsidTr="00BC6590">
        <w:trPr>
          <w:cantSplit/>
        </w:trPr>
        <w:tc>
          <w:tcPr>
            <w:tcW w:w="3059" w:type="dxa"/>
          </w:tcPr>
          <w:p w14:paraId="0D203A34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7A1352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82" w:type="dxa"/>
            <w:vAlign w:val="bottom"/>
          </w:tcPr>
          <w:p w14:paraId="28659FCE" w14:textId="77777777" w:rsidR="00937786" w:rsidRPr="007A1352" w:rsidRDefault="00937786" w:rsidP="00DF35D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5DB05D2D" w14:textId="77777777" w:rsidR="00937786" w:rsidRPr="007A1352" w:rsidRDefault="00937786" w:rsidP="00DF35D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51F38228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5D50736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58824B74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vAlign w:val="bottom"/>
          </w:tcPr>
          <w:p w14:paraId="19957AC2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vAlign w:val="bottom"/>
          </w:tcPr>
          <w:p w14:paraId="1693213F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82" w:type="dxa"/>
            <w:vAlign w:val="bottom"/>
          </w:tcPr>
          <w:p w14:paraId="256F2D47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</w:tcPr>
          <w:p w14:paraId="3528C9E5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78D62C81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3" w:type="dxa"/>
          </w:tcPr>
          <w:p w14:paraId="03531BC5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4" w:type="dxa"/>
          </w:tcPr>
          <w:p w14:paraId="01CB9B9D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B12631" w:rsidRPr="007A1352" w14:paraId="63B24314" w14:textId="7B1D7C78" w:rsidTr="00BC6590">
        <w:trPr>
          <w:cantSplit/>
        </w:trPr>
        <w:tc>
          <w:tcPr>
            <w:tcW w:w="3059" w:type="dxa"/>
          </w:tcPr>
          <w:p w14:paraId="1680BA5F" w14:textId="77777777" w:rsidR="00B12631" w:rsidRPr="007A1352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982" w:type="dxa"/>
            <w:vAlign w:val="bottom"/>
          </w:tcPr>
          <w:p w14:paraId="637A9218" w14:textId="45A7DD39" w:rsidR="00B12631" w:rsidRPr="007A1352" w:rsidRDefault="00B12631" w:rsidP="00B1263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83" w:type="dxa"/>
            <w:vAlign w:val="bottom"/>
          </w:tcPr>
          <w:p w14:paraId="70439CC6" w14:textId="2C17D29D" w:rsidR="00B12631" w:rsidRPr="007A1352" w:rsidRDefault="00B12631" w:rsidP="00B1263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82" w:type="dxa"/>
            <w:gridSpan w:val="2"/>
            <w:vAlign w:val="bottom"/>
          </w:tcPr>
          <w:p w14:paraId="6CE25402" w14:textId="6C87772D" w:rsidR="00B12631" w:rsidRPr="007A1352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240</w:t>
            </w:r>
          </w:p>
        </w:tc>
        <w:tc>
          <w:tcPr>
            <w:tcW w:w="983" w:type="dxa"/>
            <w:vAlign w:val="bottom"/>
          </w:tcPr>
          <w:p w14:paraId="41BDC923" w14:textId="159CD460" w:rsidR="00B12631" w:rsidRPr="007A1352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240</w:t>
            </w:r>
          </w:p>
        </w:tc>
        <w:tc>
          <w:tcPr>
            <w:tcW w:w="982" w:type="dxa"/>
            <w:vAlign w:val="bottom"/>
          </w:tcPr>
          <w:p w14:paraId="28DA19A9" w14:textId="287C81B3" w:rsidR="00B12631" w:rsidRPr="007A1352" w:rsidDel="00FF482C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72</w:t>
            </w:r>
          </w:p>
        </w:tc>
        <w:tc>
          <w:tcPr>
            <w:tcW w:w="983" w:type="dxa"/>
            <w:vAlign w:val="bottom"/>
          </w:tcPr>
          <w:p w14:paraId="521728FB" w14:textId="6618CBC9" w:rsidR="00B12631" w:rsidRPr="007A1352" w:rsidDel="00FF482C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72</w:t>
            </w:r>
          </w:p>
        </w:tc>
        <w:tc>
          <w:tcPr>
            <w:tcW w:w="983" w:type="dxa"/>
            <w:vAlign w:val="bottom"/>
          </w:tcPr>
          <w:p w14:paraId="5D8C150D" w14:textId="2949D360" w:rsidR="00B12631" w:rsidRPr="007A1352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vAlign w:val="bottom"/>
          </w:tcPr>
          <w:p w14:paraId="621074D4" w14:textId="004D2D96" w:rsidR="00B12631" w:rsidRPr="007A1352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2C5ED271" w14:textId="73F78510" w:rsidR="00B12631" w:rsidRPr="007A1352" w:rsidDel="00FF482C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72</w:t>
            </w:r>
          </w:p>
        </w:tc>
        <w:tc>
          <w:tcPr>
            <w:tcW w:w="982" w:type="dxa"/>
            <w:vAlign w:val="bottom"/>
          </w:tcPr>
          <w:p w14:paraId="4CBC0255" w14:textId="632BDEBB" w:rsidR="00B12631" w:rsidRPr="007A1352" w:rsidDel="00FF482C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72</w:t>
            </w:r>
          </w:p>
        </w:tc>
        <w:tc>
          <w:tcPr>
            <w:tcW w:w="983" w:type="dxa"/>
          </w:tcPr>
          <w:p w14:paraId="5932C95E" w14:textId="41CB1E34" w:rsidR="00B12631" w:rsidRDefault="00922DE8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984" w:type="dxa"/>
          </w:tcPr>
          <w:p w14:paraId="353D0EC5" w14:textId="77F58CD2" w:rsidR="00B12631" w:rsidRDefault="00922DE8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B12631" w:rsidRPr="007A1352" w14:paraId="5400D398" w14:textId="026C59D6" w:rsidTr="00BC6590">
        <w:trPr>
          <w:cantSplit/>
        </w:trPr>
        <w:tc>
          <w:tcPr>
            <w:tcW w:w="3059" w:type="dxa"/>
          </w:tcPr>
          <w:p w14:paraId="48C44C0D" w14:textId="77777777" w:rsidR="00B12631" w:rsidRPr="007A1352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982" w:type="dxa"/>
            <w:vAlign w:val="bottom"/>
          </w:tcPr>
          <w:p w14:paraId="2DA67D3E" w14:textId="53DE9B43" w:rsidR="00B12631" w:rsidRPr="007A1352" w:rsidRDefault="00B12631" w:rsidP="00B1263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83" w:type="dxa"/>
            <w:vAlign w:val="bottom"/>
          </w:tcPr>
          <w:p w14:paraId="671F8A4A" w14:textId="1E97ABF5" w:rsidR="00B12631" w:rsidRPr="007A1352" w:rsidRDefault="00B12631" w:rsidP="00B1263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82" w:type="dxa"/>
            <w:gridSpan w:val="2"/>
            <w:vAlign w:val="bottom"/>
          </w:tcPr>
          <w:p w14:paraId="40091FC2" w14:textId="23F3EC5D" w:rsidR="00B12631" w:rsidRPr="007A1352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</w:t>
            </w:r>
          </w:p>
        </w:tc>
        <w:tc>
          <w:tcPr>
            <w:tcW w:w="983" w:type="dxa"/>
            <w:vAlign w:val="bottom"/>
          </w:tcPr>
          <w:p w14:paraId="39143E60" w14:textId="175B3F40" w:rsidR="00B12631" w:rsidRPr="007A1352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</w:t>
            </w:r>
          </w:p>
        </w:tc>
        <w:tc>
          <w:tcPr>
            <w:tcW w:w="982" w:type="dxa"/>
            <w:vAlign w:val="bottom"/>
          </w:tcPr>
          <w:p w14:paraId="58A9CE1A" w14:textId="4B886F7E" w:rsidR="00B12631" w:rsidRPr="007A1352" w:rsidDel="00FF482C" w:rsidRDefault="00B12631" w:rsidP="00B12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</w:p>
        </w:tc>
        <w:tc>
          <w:tcPr>
            <w:tcW w:w="983" w:type="dxa"/>
            <w:vAlign w:val="bottom"/>
          </w:tcPr>
          <w:p w14:paraId="0554A480" w14:textId="5FCF58C3" w:rsidR="00B12631" w:rsidRPr="007A1352" w:rsidDel="00FF482C" w:rsidRDefault="00B12631" w:rsidP="00B12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</w:p>
        </w:tc>
        <w:tc>
          <w:tcPr>
            <w:tcW w:w="983" w:type="dxa"/>
            <w:vAlign w:val="bottom"/>
          </w:tcPr>
          <w:p w14:paraId="1B3768F1" w14:textId="103EDA1D" w:rsidR="00B12631" w:rsidRPr="007A1352" w:rsidRDefault="00B12631" w:rsidP="00B12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vAlign w:val="bottom"/>
          </w:tcPr>
          <w:p w14:paraId="37C19FFF" w14:textId="2BDA7FED" w:rsidR="00B12631" w:rsidRPr="007A1352" w:rsidRDefault="00B12631" w:rsidP="00B12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1A23C731" w14:textId="79B8B284" w:rsidR="00B12631" w:rsidRPr="007A1352" w:rsidDel="00FF482C" w:rsidRDefault="00B12631" w:rsidP="00B12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bottom"/>
          </w:tcPr>
          <w:p w14:paraId="699D5633" w14:textId="715C794A" w:rsidR="00B12631" w:rsidRPr="007A1352" w:rsidDel="00FF482C" w:rsidRDefault="00B12631" w:rsidP="00B12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</w:p>
        </w:tc>
        <w:tc>
          <w:tcPr>
            <w:tcW w:w="983" w:type="dxa"/>
          </w:tcPr>
          <w:p w14:paraId="756EF4E7" w14:textId="0190A2B6" w:rsidR="00B12631" w:rsidRDefault="00922DE8" w:rsidP="00B12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4" w:type="dxa"/>
          </w:tcPr>
          <w:p w14:paraId="11BF180C" w14:textId="008F6862" w:rsidR="00B12631" w:rsidRDefault="00922DE8" w:rsidP="00B12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B12631" w:rsidRPr="007A1352" w14:paraId="333E3B11" w14:textId="6B0A4BC4" w:rsidTr="00BC6590">
        <w:trPr>
          <w:cantSplit/>
        </w:trPr>
        <w:tc>
          <w:tcPr>
            <w:tcW w:w="3059" w:type="dxa"/>
            <w:vAlign w:val="bottom"/>
          </w:tcPr>
          <w:p w14:paraId="3EC24BBB" w14:textId="77777777" w:rsidR="00B12631" w:rsidRPr="007A1352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6"/>
                <w:szCs w:val="26"/>
              </w:rPr>
            </w:pPr>
            <w:r w:rsidRPr="007A1352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2" w:type="dxa"/>
            <w:vAlign w:val="bottom"/>
          </w:tcPr>
          <w:p w14:paraId="3EE012C9" w14:textId="77777777" w:rsidR="00B12631" w:rsidRPr="007A1352" w:rsidRDefault="00B12631" w:rsidP="00B1263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353D784B" w14:textId="77777777" w:rsidR="00B12631" w:rsidRPr="007A1352" w:rsidRDefault="00B12631" w:rsidP="00B1263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123CB5D5" w14:textId="77777777" w:rsidR="00B12631" w:rsidRPr="007A1352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E186506" w14:textId="77777777" w:rsidR="00B12631" w:rsidRPr="007A1352" w:rsidRDefault="00B12631" w:rsidP="00B12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48E87D4F" w14:textId="4C2A08D8" w:rsidR="00B12631" w:rsidRPr="007A1352" w:rsidRDefault="00B12631" w:rsidP="00B12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336745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83" w:type="dxa"/>
            <w:vAlign w:val="bottom"/>
          </w:tcPr>
          <w:p w14:paraId="1A1C0948" w14:textId="5E08C7C4" w:rsidR="00B12631" w:rsidRPr="007A1352" w:rsidRDefault="00B12631" w:rsidP="00B12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336745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83" w:type="dxa"/>
            <w:vAlign w:val="bottom"/>
          </w:tcPr>
          <w:p w14:paraId="409CD0DE" w14:textId="56423BB9" w:rsidR="00B12631" w:rsidRPr="007A1352" w:rsidRDefault="00B12631" w:rsidP="00B12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vAlign w:val="bottom"/>
          </w:tcPr>
          <w:p w14:paraId="5B05B9F3" w14:textId="786A75EC" w:rsidR="00B12631" w:rsidRPr="007A1352" w:rsidRDefault="00B12631" w:rsidP="00B12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05BB8F4D" w14:textId="3DA56DF6" w:rsidR="00B12631" w:rsidRPr="007A1352" w:rsidRDefault="00B12631" w:rsidP="00B12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336745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82" w:type="dxa"/>
            <w:vAlign w:val="bottom"/>
          </w:tcPr>
          <w:p w14:paraId="07751F4B" w14:textId="084E1E2E" w:rsidR="00B12631" w:rsidRPr="005A5083" w:rsidRDefault="00B12631" w:rsidP="00B12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336745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83" w:type="dxa"/>
          </w:tcPr>
          <w:p w14:paraId="346D0F88" w14:textId="12A15F6F" w:rsidR="00B12631" w:rsidRDefault="00922DE8" w:rsidP="00B12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984" w:type="dxa"/>
          </w:tcPr>
          <w:p w14:paraId="05099305" w14:textId="2907E1D8" w:rsidR="00B12631" w:rsidRDefault="00922DE8" w:rsidP="00B12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756CC534" w14:textId="77777777" w:rsidR="00D42518" w:rsidRPr="007A1352" w:rsidRDefault="00D42518" w:rsidP="00D42518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</w:p>
    <w:p w14:paraId="4DCEB53B" w14:textId="38D81179" w:rsidR="009E7A27" w:rsidRDefault="00E7127C" w:rsidP="00A92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</w:pPr>
      <w:r w:rsidRPr="007A1352">
        <w:rPr>
          <w:cs/>
        </w:rPr>
        <w:t>บริษัท</w:t>
      </w:r>
      <w:r w:rsidR="00D42518" w:rsidRPr="007A1352">
        <w:rPr>
          <w:cs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4230E6C" w14:textId="77777777" w:rsidR="00A92745" w:rsidRPr="00A92745" w:rsidRDefault="00A92745" w:rsidP="00A92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</w:pPr>
    </w:p>
    <w:p w14:paraId="1AAE212E" w14:textId="3889B906" w:rsidR="00A00ABD" w:rsidRPr="00A00ABD" w:rsidRDefault="00A00ABD" w:rsidP="00562A3C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  <w:sectPr w:rsidR="00A00ABD" w:rsidRPr="00A00ABD" w:rsidSect="004B22A4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74F4AF17" w14:textId="253BB1A9" w:rsidR="00BB46DE" w:rsidRPr="007A1352" w:rsidRDefault="00BB46DE" w:rsidP="002A7A78">
      <w:pPr>
        <w:pStyle w:val="index"/>
        <w:numPr>
          <w:ilvl w:val="0"/>
          <w:numId w:val="3"/>
        </w:numPr>
        <w:tabs>
          <w:tab w:val="decimal" w:pos="63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9EE0B7A" w14:textId="77777777" w:rsidR="00BB46DE" w:rsidRDefault="00BB46DE" w:rsidP="00AD7177"/>
    <w:p w14:paraId="6C3B3D7B" w14:textId="0DB2095C" w:rsidR="00BB46DE" w:rsidRDefault="00A24F14" w:rsidP="002A7A78">
      <w:pPr>
        <w:tabs>
          <w:tab w:val="clear" w:pos="227"/>
          <w:tab w:val="clear" w:pos="454"/>
          <w:tab w:val="left" w:pos="360"/>
          <w:tab w:val="left" w:pos="540"/>
        </w:tabs>
      </w:pPr>
      <w:r>
        <w:rPr>
          <w:cs/>
        </w:rPr>
        <w:tab/>
      </w:r>
      <w:r>
        <w:rPr>
          <w:cs/>
        </w:rPr>
        <w:tab/>
      </w:r>
      <w:r w:rsidR="00BB46DE" w:rsidRPr="004322A4">
        <w:rPr>
          <w:cs/>
        </w:rPr>
        <w:t>รายการเคลื่อนไหวของที่ดิน อาคารและอุปกรณ์ระหว่างงวด</w:t>
      </w:r>
      <w:r w:rsidR="002B656E" w:rsidRPr="00533970">
        <w:rPr>
          <w:cs/>
        </w:rPr>
        <w:t xml:space="preserve">หกเดือนสิ้นสุดวันที่ </w:t>
      </w:r>
      <w:r w:rsidR="002B656E" w:rsidRPr="00533970">
        <w:t>30</w:t>
      </w:r>
      <w:r w:rsidR="002B656E" w:rsidRPr="00533970">
        <w:rPr>
          <w:cs/>
        </w:rPr>
        <w:t xml:space="preserve"> มิถุนายน</w:t>
      </w:r>
      <w:r w:rsidR="002B656E">
        <w:rPr>
          <w:rFonts w:hint="cs"/>
          <w:cs/>
        </w:rPr>
        <w:t xml:space="preserve"> </w:t>
      </w:r>
      <w:r w:rsidR="00336745" w:rsidRPr="00336745">
        <w:t>2564</w:t>
      </w:r>
      <w:r w:rsidR="00BB46DE" w:rsidRPr="004322A4">
        <w:rPr>
          <w:cs/>
        </w:rPr>
        <w:t xml:space="preserve"> มีดังนี้</w:t>
      </w:r>
    </w:p>
    <w:p w14:paraId="41EA4F49" w14:textId="77777777" w:rsidR="001959CE" w:rsidRPr="00C97DD7" w:rsidRDefault="001959CE" w:rsidP="00AD7177">
      <w:pPr>
        <w:rPr>
          <w:sz w:val="10"/>
          <w:szCs w:val="10"/>
          <w:cs/>
        </w:rPr>
      </w:pPr>
    </w:p>
    <w:tbl>
      <w:tblPr>
        <w:tblW w:w="484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1"/>
        <w:gridCol w:w="1111"/>
        <w:gridCol w:w="1114"/>
        <w:gridCol w:w="1114"/>
        <w:gridCol w:w="1114"/>
        <w:gridCol w:w="1114"/>
        <w:gridCol w:w="1111"/>
        <w:gridCol w:w="1114"/>
        <w:gridCol w:w="1114"/>
        <w:gridCol w:w="1114"/>
        <w:gridCol w:w="1108"/>
      </w:tblGrid>
      <w:tr w:rsidR="00340BC6" w:rsidRPr="004322A4" w14:paraId="44B6560C" w14:textId="24EECDF0" w:rsidTr="00A93429">
        <w:trPr>
          <w:tblHeader/>
        </w:trPr>
        <w:tc>
          <w:tcPr>
            <w:tcW w:w="958" w:type="pct"/>
          </w:tcPr>
          <w:p w14:paraId="37B282AF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6" w:type="pct"/>
          </w:tcPr>
          <w:p w14:paraId="2DC35736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3946" w:type="pct"/>
            <w:gridSpan w:val="10"/>
            <w:vAlign w:val="bottom"/>
          </w:tcPr>
          <w:p w14:paraId="785F3C76" w14:textId="00DFC0A5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4322A4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</w:tr>
      <w:tr w:rsidR="00340BC6" w:rsidRPr="004322A4" w14:paraId="263B3A32" w14:textId="789F779F" w:rsidTr="00A93429">
        <w:trPr>
          <w:tblHeader/>
        </w:trPr>
        <w:tc>
          <w:tcPr>
            <w:tcW w:w="958" w:type="pct"/>
          </w:tcPr>
          <w:p w14:paraId="220FE1A7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116D237C" w14:textId="1251BF89" w:rsidR="00340BC6" w:rsidRPr="00DA349A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394" w:type="pct"/>
            <w:vAlign w:val="bottom"/>
          </w:tcPr>
          <w:p w14:paraId="56508E98" w14:textId="29E35629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ที่ดิน</w:t>
            </w:r>
          </w:p>
        </w:tc>
        <w:tc>
          <w:tcPr>
            <w:tcW w:w="395" w:type="pct"/>
            <w:vAlign w:val="bottom"/>
          </w:tcPr>
          <w:p w14:paraId="6B7B4FA2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อาคาร</w:t>
            </w:r>
          </w:p>
        </w:tc>
        <w:tc>
          <w:tcPr>
            <w:tcW w:w="395" w:type="pct"/>
            <w:vAlign w:val="bottom"/>
          </w:tcPr>
          <w:p w14:paraId="731699C2" w14:textId="77777777" w:rsidR="00340BC6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เครื่องจักร</w:t>
            </w:r>
            <w:r w:rsidRPr="004322A4">
              <w:rPr>
                <w:rFonts w:eastAsia="Calibri"/>
              </w:rPr>
              <w:br/>
            </w:r>
            <w:r w:rsidRPr="004322A4">
              <w:rPr>
                <w:rFonts w:eastAsia="Calibri"/>
                <w:cs/>
              </w:rPr>
              <w:t>อุปกรณ์</w:t>
            </w:r>
          </w:p>
          <w:p w14:paraId="09F61D6E" w14:textId="41D3BD6B" w:rsidR="00340BC6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หอกลั่นและ</w:t>
            </w:r>
          </w:p>
          <w:p w14:paraId="74AAE1B3" w14:textId="28ACD863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395" w:type="pct"/>
            <w:vAlign w:val="bottom"/>
          </w:tcPr>
          <w:p w14:paraId="5AA186F0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</w:t>
            </w:r>
          </w:p>
          <w:p w14:paraId="01C28939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395" w:type="pct"/>
            <w:vAlign w:val="bottom"/>
          </w:tcPr>
          <w:p w14:paraId="1F16EFA1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94" w:type="pct"/>
            <w:vAlign w:val="bottom"/>
          </w:tcPr>
          <w:p w14:paraId="7FEAF1D6" w14:textId="77777777" w:rsidR="00340BC6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แพลตินั่ม</w:t>
            </w:r>
          </w:p>
          <w:p w14:paraId="4DF3B580" w14:textId="72D57AC6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แคตตาลีส</w:t>
            </w:r>
          </w:p>
        </w:tc>
        <w:tc>
          <w:tcPr>
            <w:tcW w:w="395" w:type="pct"/>
            <w:vAlign w:val="bottom"/>
          </w:tcPr>
          <w:p w14:paraId="1986E152" w14:textId="2D8A8AAC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ยานพาหนะ</w:t>
            </w:r>
          </w:p>
        </w:tc>
        <w:tc>
          <w:tcPr>
            <w:tcW w:w="395" w:type="pct"/>
            <w:vAlign w:val="bottom"/>
          </w:tcPr>
          <w:p w14:paraId="667EB6E4" w14:textId="20943A76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สินทรัพย์อื่น</w:t>
            </w:r>
          </w:p>
        </w:tc>
        <w:tc>
          <w:tcPr>
            <w:tcW w:w="395" w:type="pct"/>
            <w:vAlign w:val="bottom"/>
          </w:tcPr>
          <w:p w14:paraId="3B0A52A1" w14:textId="71938D5E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393" w:type="pct"/>
            <w:vAlign w:val="bottom"/>
          </w:tcPr>
          <w:p w14:paraId="18BCF93D" w14:textId="4167A6A1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รวม</w:t>
            </w:r>
          </w:p>
        </w:tc>
      </w:tr>
      <w:tr w:rsidR="00A93429" w:rsidRPr="004322A4" w14:paraId="6AF5E09B" w14:textId="24B250FC" w:rsidTr="007E74AC">
        <w:trPr>
          <w:trHeight w:val="68"/>
        </w:trPr>
        <w:tc>
          <w:tcPr>
            <w:tcW w:w="958" w:type="pct"/>
          </w:tcPr>
          <w:p w14:paraId="4934632F" w14:textId="77777777" w:rsidR="00A93429" w:rsidRPr="004322A4" w:rsidRDefault="00A93429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6" w:type="pct"/>
          </w:tcPr>
          <w:p w14:paraId="66782C71" w14:textId="77777777" w:rsidR="00A93429" w:rsidRPr="004322A4" w:rsidRDefault="00A93429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3946" w:type="pct"/>
            <w:gridSpan w:val="10"/>
          </w:tcPr>
          <w:p w14:paraId="67D99362" w14:textId="5678F319" w:rsidR="00A93429" w:rsidRPr="004322A4" w:rsidRDefault="00A93429" w:rsidP="00340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0BC6" w:rsidRPr="004322A4" w14:paraId="0E574490" w14:textId="20F80D84" w:rsidTr="00A93429">
        <w:tc>
          <w:tcPr>
            <w:tcW w:w="958" w:type="pct"/>
          </w:tcPr>
          <w:p w14:paraId="4B1DFFB3" w14:textId="35E8E45D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>มกราคม</w:t>
            </w:r>
            <w:r>
              <w:rPr>
                <w:rFonts w:asciiTheme="majorBidi" w:hAnsiTheme="majorBidi"/>
                <w:cs/>
              </w:rPr>
              <w:t xml:space="preserve"> </w:t>
            </w:r>
            <w:r w:rsidR="00336745" w:rsidRPr="003367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6" w:type="pct"/>
          </w:tcPr>
          <w:p w14:paraId="73C555C1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394" w:type="pct"/>
          </w:tcPr>
          <w:p w14:paraId="58E7406E" w14:textId="696FF3D2" w:rsidR="00340BC6" w:rsidRPr="00C51944" w:rsidRDefault="00336745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 w:rsidRPr="00336745">
              <w:t>4</w:t>
            </w:r>
            <w:r w:rsidR="00340BC6" w:rsidRPr="00C51944">
              <w:t>,</w:t>
            </w:r>
            <w:r w:rsidRPr="00336745">
              <w:t>089</w:t>
            </w:r>
          </w:p>
        </w:tc>
        <w:tc>
          <w:tcPr>
            <w:tcW w:w="395" w:type="pct"/>
          </w:tcPr>
          <w:p w14:paraId="3A9FA3F6" w14:textId="4F8100A9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</w:pPr>
            <w:r w:rsidRPr="00336745">
              <w:t>2</w:t>
            </w:r>
            <w:r w:rsidR="00340BC6" w:rsidRPr="00C51944">
              <w:t>,</w:t>
            </w:r>
            <w:r w:rsidRPr="00336745">
              <w:t>530</w:t>
            </w:r>
          </w:p>
        </w:tc>
        <w:tc>
          <w:tcPr>
            <w:tcW w:w="395" w:type="pct"/>
          </w:tcPr>
          <w:p w14:paraId="1961F2B4" w14:textId="4EA5A90B" w:rsidR="00340BC6" w:rsidRPr="00C51944" w:rsidRDefault="00336745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 w:rsidRPr="00336745">
              <w:t>19</w:t>
            </w:r>
            <w:r w:rsidR="00340BC6" w:rsidRPr="00C51944">
              <w:t>,</w:t>
            </w:r>
            <w:r w:rsidRPr="00336745">
              <w:t>670</w:t>
            </w:r>
          </w:p>
        </w:tc>
        <w:tc>
          <w:tcPr>
            <w:tcW w:w="395" w:type="pct"/>
          </w:tcPr>
          <w:p w14:paraId="5DA8B12A" w14:textId="6D0974E5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</w:pPr>
            <w:r w:rsidRPr="00336745">
              <w:t>9</w:t>
            </w:r>
            <w:r w:rsidR="00340BC6" w:rsidRPr="00C51944">
              <w:t>,</w:t>
            </w:r>
            <w:r w:rsidRPr="00336745">
              <w:t>222</w:t>
            </w:r>
          </w:p>
        </w:tc>
        <w:tc>
          <w:tcPr>
            <w:tcW w:w="395" w:type="pct"/>
          </w:tcPr>
          <w:p w14:paraId="2BA186EE" w14:textId="5D2DCBA0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</w:pPr>
            <w:r w:rsidRPr="00336745">
              <w:t>3</w:t>
            </w:r>
            <w:r w:rsidR="00340BC6" w:rsidRPr="00C51944">
              <w:t>,</w:t>
            </w:r>
            <w:r w:rsidRPr="00336745">
              <w:t>723</w:t>
            </w:r>
          </w:p>
        </w:tc>
        <w:tc>
          <w:tcPr>
            <w:tcW w:w="394" w:type="pct"/>
          </w:tcPr>
          <w:p w14:paraId="6EC216CC" w14:textId="21715753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jc w:val="center"/>
            </w:pPr>
            <w:r w:rsidRPr="00336745">
              <w:t>239</w:t>
            </w:r>
          </w:p>
        </w:tc>
        <w:tc>
          <w:tcPr>
            <w:tcW w:w="395" w:type="pct"/>
          </w:tcPr>
          <w:p w14:paraId="26F1951C" w14:textId="087FC358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 w:rsidRPr="00336745">
              <w:t>119</w:t>
            </w:r>
          </w:p>
        </w:tc>
        <w:tc>
          <w:tcPr>
            <w:tcW w:w="395" w:type="pct"/>
          </w:tcPr>
          <w:p w14:paraId="1CF21689" w14:textId="6F348455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cs/>
              </w:rPr>
            </w:pPr>
            <w:r w:rsidRPr="00336745">
              <w:t>21</w:t>
            </w:r>
          </w:p>
        </w:tc>
        <w:tc>
          <w:tcPr>
            <w:tcW w:w="395" w:type="pct"/>
          </w:tcPr>
          <w:p w14:paraId="2797F95F" w14:textId="45BB2D64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610"/>
              </w:tabs>
              <w:ind w:right="-260"/>
              <w:jc w:val="center"/>
            </w:pPr>
            <w:r w:rsidRPr="00336745">
              <w:t>14</w:t>
            </w:r>
            <w:r w:rsidR="00340BC6">
              <w:t>,</w:t>
            </w:r>
            <w:r w:rsidRPr="00336745">
              <w:t>954</w:t>
            </w:r>
          </w:p>
        </w:tc>
        <w:tc>
          <w:tcPr>
            <w:tcW w:w="393" w:type="pct"/>
          </w:tcPr>
          <w:p w14:paraId="672B3E8B" w14:textId="5BC07F03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</w:pPr>
            <w:r w:rsidRPr="00336745">
              <w:t>54</w:t>
            </w:r>
            <w:r w:rsidR="00340BC6">
              <w:t>,</w:t>
            </w:r>
            <w:r w:rsidRPr="00336745">
              <w:t>567</w:t>
            </w:r>
          </w:p>
        </w:tc>
      </w:tr>
      <w:tr w:rsidR="00340BC6" w:rsidRPr="004322A4" w14:paraId="72B0EA32" w14:textId="36E37D20" w:rsidTr="00A93429">
        <w:tc>
          <w:tcPr>
            <w:tcW w:w="958" w:type="pct"/>
          </w:tcPr>
          <w:p w14:paraId="1A31BCD6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เพิ่มขึ้น</w:t>
            </w:r>
          </w:p>
        </w:tc>
        <w:tc>
          <w:tcPr>
            <w:tcW w:w="96" w:type="pct"/>
          </w:tcPr>
          <w:p w14:paraId="1A64375B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61292" w14:textId="70518713" w:rsidR="00340BC6" w:rsidRPr="004322A4" w:rsidRDefault="00EF435A" w:rsidP="00EF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>
              <w:t>98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20B0" w14:textId="1D1F20E5" w:rsidR="00340BC6" w:rsidRPr="004322A4" w:rsidRDefault="00EF435A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</w:pPr>
            <w:r>
              <w:t>7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9DBE1" w14:textId="60DFE941" w:rsidR="00340BC6" w:rsidRPr="004322A4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>
              <w:t>36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500D9" w14:textId="3C01994B" w:rsidR="00340BC6" w:rsidRPr="004322A4" w:rsidRDefault="00C97DD7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</w:pPr>
            <w: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4635" w14:textId="6DC93991" w:rsidR="00340BC6" w:rsidRPr="004322A4" w:rsidRDefault="00C97DD7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</w:pPr>
            <w:r>
              <w:t>8</w:t>
            </w:r>
          </w:p>
        </w:tc>
        <w:tc>
          <w:tcPr>
            <w:tcW w:w="394" w:type="pct"/>
            <w:vAlign w:val="bottom"/>
          </w:tcPr>
          <w:p w14:paraId="04B83863" w14:textId="27679E02" w:rsidR="00340BC6" w:rsidRPr="004322A4" w:rsidRDefault="00C97DD7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7D095" w14:textId="39D7F579" w:rsidR="00340BC6" w:rsidRPr="004322A4" w:rsidRDefault="00696C30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>
              <w:t>5</w:t>
            </w:r>
          </w:p>
        </w:tc>
        <w:tc>
          <w:tcPr>
            <w:tcW w:w="395" w:type="pct"/>
            <w:vAlign w:val="bottom"/>
          </w:tcPr>
          <w:p w14:paraId="05E9BAD3" w14:textId="5C1D58C1" w:rsidR="00340BC6" w:rsidRPr="004322A4" w:rsidRDefault="00C97DD7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5B7BE659" w14:textId="53812B42" w:rsidR="00340BC6" w:rsidRPr="004322A4" w:rsidRDefault="00C97DD7" w:rsidP="00C9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>
              <w:t>2,239</w:t>
            </w:r>
          </w:p>
        </w:tc>
        <w:tc>
          <w:tcPr>
            <w:tcW w:w="393" w:type="pct"/>
          </w:tcPr>
          <w:p w14:paraId="5043FCD1" w14:textId="6FBF328A" w:rsidR="00340BC6" w:rsidRPr="004322A4" w:rsidRDefault="00C97DD7" w:rsidP="00696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</w:pPr>
            <w:r>
              <w:t>2,39</w:t>
            </w:r>
            <w:r w:rsidR="00696C30">
              <w:t>9</w:t>
            </w:r>
          </w:p>
        </w:tc>
      </w:tr>
      <w:tr w:rsidR="00340BC6" w:rsidRPr="004322A4" w14:paraId="59F03EAA" w14:textId="5B46CB52" w:rsidTr="00A93429">
        <w:trPr>
          <w:trHeight w:val="272"/>
        </w:trPr>
        <w:tc>
          <w:tcPr>
            <w:tcW w:w="958" w:type="pct"/>
          </w:tcPr>
          <w:p w14:paraId="08156D30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โอน</w:t>
            </w:r>
          </w:p>
        </w:tc>
        <w:tc>
          <w:tcPr>
            <w:tcW w:w="96" w:type="pct"/>
          </w:tcPr>
          <w:p w14:paraId="605152D3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A8901" w14:textId="3510E7EF" w:rsidR="00340BC6" w:rsidRPr="004322A4" w:rsidRDefault="00EF435A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cs/>
              </w:rPr>
            </w:pPr>
            <w:r>
              <w:t>108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6B88A" w14:textId="1FF30F6B" w:rsidR="00340BC6" w:rsidRPr="004322A4" w:rsidRDefault="00C97DD7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</w:pPr>
            <w:r>
              <w:t>257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2636C" w14:textId="7158B922" w:rsidR="00340BC6" w:rsidRPr="004322A4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>
              <w:t>9,044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CDF2E" w14:textId="43CAE42A" w:rsidR="00340BC6" w:rsidRPr="004322A4" w:rsidRDefault="00C97DD7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</w:pPr>
            <w:r>
              <w:t>39</w:t>
            </w:r>
            <w:r w:rsidR="007A7BEC">
              <w:t>6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AC359" w14:textId="693016D1" w:rsidR="00340BC6" w:rsidRPr="004322A4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</w:pPr>
            <w:r>
              <w:t>11</w:t>
            </w:r>
          </w:p>
        </w:tc>
        <w:tc>
          <w:tcPr>
            <w:tcW w:w="394" w:type="pct"/>
            <w:vAlign w:val="bottom"/>
          </w:tcPr>
          <w:p w14:paraId="3AB50CCB" w14:textId="22A13264" w:rsidR="00340BC6" w:rsidRPr="004322A4" w:rsidRDefault="00C97DD7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88AF5" w14:textId="72CFEF18" w:rsidR="00340BC6" w:rsidRPr="004322A4" w:rsidRDefault="00335D6A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>
              <w:t>1</w:t>
            </w:r>
          </w:p>
        </w:tc>
        <w:tc>
          <w:tcPr>
            <w:tcW w:w="395" w:type="pct"/>
            <w:vAlign w:val="bottom"/>
          </w:tcPr>
          <w:p w14:paraId="18B7B039" w14:textId="6B8B672B" w:rsidR="00340BC6" w:rsidRPr="004322A4" w:rsidRDefault="00C97DD7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3F0E612C" w14:textId="13ED213B" w:rsidR="00340BC6" w:rsidRPr="004322A4" w:rsidRDefault="00C97DD7" w:rsidP="00C9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jc w:val="center"/>
            </w:pPr>
            <w:r>
              <w:rPr>
                <w:cs/>
              </w:rPr>
              <w:t>(</w:t>
            </w:r>
            <w:r w:rsidR="007A7BEC">
              <w:t>9,838</w:t>
            </w:r>
            <w:r>
              <w:rPr>
                <w:cs/>
              </w:rPr>
              <w:t>)</w:t>
            </w:r>
          </w:p>
        </w:tc>
        <w:tc>
          <w:tcPr>
            <w:tcW w:w="393" w:type="pct"/>
          </w:tcPr>
          <w:p w14:paraId="45F2EA1F" w14:textId="38BEF140" w:rsidR="00340BC6" w:rsidRPr="004322A4" w:rsidRDefault="00C97DD7" w:rsidP="00696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</w:pPr>
            <w:r>
              <w:rPr>
                <w:cs/>
              </w:rPr>
              <w:t>(</w:t>
            </w:r>
            <w:r w:rsidR="007A7BEC">
              <w:t>2</w:t>
            </w:r>
            <w:r w:rsidR="00335D6A">
              <w:t>1</w:t>
            </w:r>
            <w:r>
              <w:rPr>
                <w:cs/>
              </w:rPr>
              <w:t>)</w:t>
            </w:r>
          </w:p>
        </w:tc>
      </w:tr>
      <w:tr w:rsidR="00340BC6" w:rsidRPr="004322A4" w14:paraId="42B36389" w14:textId="130C7F3B" w:rsidTr="00A93429">
        <w:trPr>
          <w:trHeight w:val="272"/>
        </w:trPr>
        <w:tc>
          <w:tcPr>
            <w:tcW w:w="958" w:type="pct"/>
          </w:tcPr>
          <w:p w14:paraId="70A0F64B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จำหน่าย</w:t>
            </w:r>
          </w:p>
        </w:tc>
        <w:tc>
          <w:tcPr>
            <w:tcW w:w="96" w:type="pct"/>
          </w:tcPr>
          <w:p w14:paraId="107B4CBD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582B8" w14:textId="7684DCEB" w:rsidR="00340BC6" w:rsidRPr="004322A4" w:rsidRDefault="00EF435A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4C733" w14:textId="1DE35A28" w:rsidR="00340BC6" w:rsidRPr="004322A4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</w:pPr>
            <w:r>
              <w:rPr>
                <w:cs/>
              </w:rPr>
              <w:t>(</w:t>
            </w:r>
            <w:r>
              <w:t>1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AE11F" w14:textId="4F18FD17" w:rsidR="00340BC6" w:rsidRPr="004322A4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>
              <w:rPr>
                <w:cs/>
              </w:rPr>
              <w:t>(</w:t>
            </w:r>
            <w:r>
              <w:t>4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B23D2" w14:textId="1CE48912" w:rsidR="00340BC6" w:rsidRPr="004322A4" w:rsidRDefault="00C97DD7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jc w:val="right"/>
            </w:pPr>
            <w:r>
              <w:rPr>
                <w:cs/>
              </w:rPr>
              <w:t>(</w:t>
            </w:r>
            <w:r>
              <w:t>6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A2D05" w14:textId="7CC4A6DA" w:rsidR="00340BC6" w:rsidRPr="004322A4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3</w:t>
            </w:r>
            <w:r>
              <w:rPr>
                <w:cs/>
              </w:rPr>
              <w:t>)</w:t>
            </w:r>
          </w:p>
        </w:tc>
        <w:tc>
          <w:tcPr>
            <w:tcW w:w="394" w:type="pct"/>
            <w:vAlign w:val="bottom"/>
          </w:tcPr>
          <w:p w14:paraId="7F7DEADC" w14:textId="4C97B3E8" w:rsidR="00340BC6" w:rsidRPr="004322A4" w:rsidRDefault="00C97DD7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7F628" w14:textId="3EB10385" w:rsidR="00340BC6" w:rsidRPr="004322A4" w:rsidRDefault="00335D6A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>
              <w:t>-</w:t>
            </w:r>
          </w:p>
        </w:tc>
        <w:tc>
          <w:tcPr>
            <w:tcW w:w="395" w:type="pct"/>
            <w:vAlign w:val="bottom"/>
          </w:tcPr>
          <w:p w14:paraId="729B164C" w14:textId="77FE8B8A" w:rsidR="00340BC6" w:rsidRPr="004322A4" w:rsidRDefault="00C97DD7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52AA692B" w14:textId="12877177" w:rsidR="00340BC6" w:rsidRPr="004322A4" w:rsidRDefault="00C97DD7" w:rsidP="00C9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3" w:type="pct"/>
          </w:tcPr>
          <w:p w14:paraId="6179B759" w14:textId="0677AA5C" w:rsidR="00340BC6" w:rsidRPr="004322A4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</w:pPr>
            <w:r>
              <w:rPr>
                <w:cs/>
              </w:rPr>
              <w:t>(</w:t>
            </w:r>
            <w:r w:rsidR="00335D6A">
              <w:t>14</w:t>
            </w:r>
            <w:r>
              <w:rPr>
                <w:cs/>
              </w:rPr>
              <w:t>)</w:t>
            </w:r>
          </w:p>
        </w:tc>
      </w:tr>
      <w:tr w:rsidR="00340BC6" w:rsidRPr="004322A4" w14:paraId="1986F957" w14:textId="157BC506" w:rsidTr="00A93429">
        <w:trPr>
          <w:trHeight w:val="272"/>
        </w:trPr>
        <w:tc>
          <w:tcPr>
            <w:tcW w:w="958" w:type="pct"/>
          </w:tcPr>
          <w:p w14:paraId="76FE5768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ค่าเสื่อมราคาสำหรับงวด</w:t>
            </w:r>
          </w:p>
        </w:tc>
        <w:tc>
          <w:tcPr>
            <w:tcW w:w="96" w:type="pct"/>
          </w:tcPr>
          <w:p w14:paraId="460AD6E1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C2C6A" w14:textId="1DEBF418" w:rsidR="00340BC6" w:rsidRPr="004322A4" w:rsidRDefault="00EF435A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0AD42" w14:textId="3B9C2BC2" w:rsidR="00340BC6" w:rsidRPr="004322A4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</w:pPr>
            <w:r>
              <w:rPr>
                <w:cs/>
              </w:rPr>
              <w:t>(</w:t>
            </w:r>
            <w:r>
              <w:t>96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39326" w14:textId="7D4F66A0" w:rsidR="00340BC6" w:rsidRPr="004322A4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>
              <w:rPr>
                <w:cs/>
              </w:rPr>
              <w:t>(</w:t>
            </w:r>
            <w:r>
              <w:t>1,437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0C7F0" w14:textId="6E49160C" w:rsidR="00340BC6" w:rsidRPr="008B536A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316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2FF55" w14:textId="2C3FA91A" w:rsidR="00340BC6" w:rsidRPr="008B536A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279</w:t>
            </w:r>
            <w:r>
              <w:rPr>
                <w:cs/>
              </w:rPr>
              <w:t>)</w:t>
            </w:r>
          </w:p>
        </w:tc>
        <w:tc>
          <w:tcPr>
            <w:tcW w:w="394" w:type="pct"/>
            <w:vAlign w:val="bottom"/>
          </w:tcPr>
          <w:p w14:paraId="27AA32C0" w14:textId="405814C0" w:rsidR="00340BC6" w:rsidRPr="008B536A" w:rsidRDefault="00C97DD7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9C58B" w14:textId="473EC751" w:rsidR="00340BC6" w:rsidRPr="008B536A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19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vAlign w:val="bottom"/>
          </w:tcPr>
          <w:p w14:paraId="3FCC3E83" w14:textId="7FFFB23F" w:rsidR="00340BC6" w:rsidRPr="008B536A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</w:pPr>
            <w:r>
              <w:rPr>
                <w:cs/>
              </w:rPr>
              <w:t>(</w:t>
            </w:r>
            <w:r>
              <w:t>2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</w:tcPr>
          <w:p w14:paraId="5E999942" w14:textId="2673883E" w:rsidR="00340BC6" w:rsidRPr="008B536A" w:rsidRDefault="00C97DD7" w:rsidP="00C9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3" w:type="pct"/>
          </w:tcPr>
          <w:p w14:paraId="48423C0A" w14:textId="2DC71D32" w:rsidR="00340BC6" w:rsidRPr="008B536A" w:rsidRDefault="00C97DD7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</w:pPr>
            <w:r>
              <w:rPr>
                <w:cs/>
              </w:rPr>
              <w:t>(</w:t>
            </w:r>
            <w:r>
              <w:t>2,149</w:t>
            </w:r>
            <w:r>
              <w:rPr>
                <w:cs/>
              </w:rPr>
              <w:t>)</w:t>
            </w:r>
          </w:p>
        </w:tc>
      </w:tr>
      <w:tr w:rsidR="00750E19" w:rsidRPr="004322A4" w14:paraId="63ED4B68" w14:textId="77777777" w:rsidTr="00750E19">
        <w:trPr>
          <w:trHeight w:val="272"/>
        </w:trPr>
        <w:tc>
          <w:tcPr>
            <w:tcW w:w="1054" w:type="pct"/>
            <w:gridSpan w:val="2"/>
          </w:tcPr>
          <w:p w14:paraId="37DE2323" w14:textId="6974DFE2" w:rsidR="00750E19" w:rsidRPr="004322A4" w:rsidRDefault="00750E19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6C2E4" w14:textId="0468AFBD" w:rsidR="00750E19" w:rsidRDefault="00750E19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F821E" w14:textId="44A92921" w:rsidR="00750E19" w:rsidRDefault="00750E19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F71D8" w14:textId="499A7C75" w:rsidR="00750E19" w:rsidRPr="004322A4" w:rsidRDefault="00750E19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>
              <w:t>2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F471C" w14:textId="0195CE28" w:rsidR="00750E19" w:rsidRPr="008B536A" w:rsidRDefault="00750E19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975"/>
              </w:tabs>
              <w:ind w:right="81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7B644" w14:textId="3FFCCAA8" w:rsidR="00750E19" w:rsidRPr="008B536A" w:rsidRDefault="00750E19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4" w:type="pct"/>
            <w:vAlign w:val="bottom"/>
          </w:tcPr>
          <w:p w14:paraId="4A483847" w14:textId="33FBE465" w:rsidR="00750E19" w:rsidRPr="008B536A" w:rsidRDefault="00750E19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3D315" w14:textId="5C1BB033" w:rsidR="00750E19" w:rsidRPr="008B536A" w:rsidRDefault="00750E19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5AE5BDEB" w14:textId="0A893063" w:rsidR="00750E19" w:rsidRPr="008B536A" w:rsidRDefault="00750E19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3AB3D2CA" w14:textId="6D6AA085" w:rsidR="00750E19" w:rsidRPr="008B536A" w:rsidRDefault="00750E19" w:rsidP="00C9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3" w:type="pct"/>
            <w:vAlign w:val="bottom"/>
          </w:tcPr>
          <w:p w14:paraId="1FAA50DF" w14:textId="6C2DAD6D" w:rsidR="00750E19" w:rsidRPr="008B536A" w:rsidRDefault="00750E19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</w:pPr>
            <w:r>
              <w:t>2</w:t>
            </w:r>
          </w:p>
        </w:tc>
      </w:tr>
      <w:tr w:rsidR="00340BC6" w:rsidRPr="004322A4" w14:paraId="1DE74424" w14:textId="300622B3" w:rsidTr="00A93429">
        <w:trPr>
          <w:trHeight w:val="227"/>
        </w:trPr>
        <w:tc>
          <w:tcPr>
            <w:tcW w:w="958" w:type="pct"/>
          </w:tcPr>
          <w:p w14:paraId="6A183899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4322A4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96" w:type="pct"/>
          </w:tcPr>
          <w:p w14:paraId="4201F754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0360D" w14:textId="40AD6A65" w:rsidR="00340BC6" w:rsidRPr="004322A4" w:rsidRDefault="00EF435A" w:rsidP="00A934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>
              <w:t>2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65CDA" w14:textId="5FE36115" w:rsidR="00340BC6" w:rsidRPr="004322A4" w:rsidRDefault="00C97DD7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</w:pPr>
            <w:r>
              <w:t>2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4DFA7" w14:textId="4A21D7CF" w:rsidR="00340BC6" w:rsidRPr="004322A4" w:rsidRDefault="00C97DD7" w:rsidP="00CA16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4D5F3" w14:textId="7C355BB5" w:rsidR="00340BC6" w:rsidRPr="008B536A" w:rsidRDefault="00C97DD7" w:rsidP="00CA16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1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07B4E" w14:textId="1FA0BB03" w:rsidR="00340BC6" w:rsidRPr="008B536A" w:rsidRDefault="00C97DD7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4" w:type="pct"/>
            <w:vAlign w:val="bottom"/>
          </w:tcPr>
          <w:p w14:paraId="45D749BC" w14:textId="6ACEC481" w:rsidR="00340BC6" w:rsidRPr="008B536A" w:rsidRDefault="00C97DD7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4964C" w14:textId="7826D0AE" w:rsidR="00340BC6" w:rsidRPr="008B536A" w:rsidRDefault="00C97DD7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4F76DC1E" w14:textId="36B1EEB7" w:rsidR="00340BC6" w:rsidRPr="008B536A" w:rsidRDefault="00C97DD7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29D0C225" w14:textId="7E0559EC" w:rsidR="00340BC6" w:rsidRPr="008B536A" w:rsidRDefault="00C97DD7" w:rsidP="00C97D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jc w:val="center"/>
            </w:pPr>
            <w:r>
              <w:rPr>
                <w:cs/>
              </w:rPr>
              <w:t>(</w:t>
            </w:r>
            <w:r>
              <w:t>2</w:t>
            </w:r>
            <w:r>
              <w:rPr>
                <w:cs/>
              </w:rPr>
              <w:t>)</w:t>
            </w:r>
          </w:p>
        </w:tc>
        <w:tc>
          <w:tcPr>
            <w:tcW w:w="393" w:type="pct"/>
          </w:tcPr>
          <w:p w14:paraId="766E0969" w14:textId="18150B88" w:rsidR="00340BC6" w:rsidRPr="008B536A" w:rsidRDefault="00C97DD7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</w:pPr>
            <w:r>
              <w:t>1</w:t>
            </w:r>
          </w:p>
        </w:tc>
      </w:tr>
      <w:tr w:rsidR="00340BC6" w:rsidRPr="004322A4" w14:paraId="3986AB5A" w14:textId="766BFFEC" w:rsidTr="00951F45">
        <w:tc>
          <w:tcPr>
            <w:tcW w:w="958" w:type="pct"/>
          </w:tcPr>
          <w:p w14:paraId="4C2DD95E" w14:textId="742D6FBE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="002B656E" w:rsidRPr="00533970">
              <w:rPr>
                <w:b/>
                <w:bCs/>
              </w:rPr>
              <w:t>30</w:t>
            </w:r>
            <w:r w:rsidR="002B656E" w:rsidRPr="00533970">
              <w:rPr>
                <w:b/>
                <w:bCs/>
                <w:cs/>
              </w:rPr>
              <w:t xml:space="preserve"> มิถุนายน </w:t>
            </w:r>
            <w:r w:rsidR="00336745" w:rsidRPr="00336745">
              <w:rPr>
                <w:b/>
                <w:bCs/>
              </w:rPr>
              <w:t>2564</w:t>
            </w:r>
          </w:p>
        </w:tc>
        <w:tc>
          <w:tcPr>
            <w:tcW w:w="96" w:type="pct"/>
          </w:tcPr>
          <w:p w14:paraId="3FE90C0C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394" w:type="pct"/>
          </w:tcPr>
          <w:p w14:paraId="15F8BF25" w14:textId="0FD0B776" w:rsidR="00340BC6" w:rsidRPr="004322A4" w:rsidRDefault="00EF435A" w:rsidP="00A934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b/>
                <w:bCs/>
              </w:rPr>
            </w:pPr>
            <w:r>
              <w:rPr>
                <w:b/>
                <w:bCs/>
              </w:rPr>
              <w:t>4,297</w:t>
            </w:r>
          </w:p>
        </w:tc>
        <w:tc>
          <w:tcPr>
            <w:tcW w:w="395" w:type="pct"/>
          </w:tcPr>
          <w:p w14:paraId="02C9B9AC" w14:textId="0662CCF7" w:rsidR="00340BC6" w:rsidRPr="004322A4" w:rsidRDefault="00C97DD7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2,699</w:t>
            </w:r>
          </w:p>
        </w:tc>
        <w:tc>
          <w:tcPr>
            <w:tcW w:w="395" w:type="pct"/>
          </w:tcPr>
          <w:p w14:paraId="0FE4BD0D" w14:textId="50940BC0" w:rsidR="00340BC6" w:rsidRPr="004322A4" w:rsidRDefault="00C97DD7" w:rsidP="00CA16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b/>
                <w:bCs/>
              </w:rPr>
            </w:pPr>
            <w:r>
              <w:rPr>
                <w:b/>
                <w:bCs/>
              </w:rPr>
              <w:t>27,311</w:t>
            </w:r>
          </w:p>
        </w:tc>
        <w:tc>
          <w:tcPr>
            <w:tcW w:w="395" w:type="pct"/>
          </w:tcPr>
          <w:p w14:paraId="55354CBA" w14:textId="7AD88B8A" w:rsidR="00340BC6" w:rsidRPr="008B536A" w:rsidRDefault="00C97DD7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9,30</w:t>
            </w:r>
            <w:r w:rsidR="007A7BEC">
              <w:rPr>
                <w:b/>
                <w:bCs/>
              </w:rPr>
              <w:t>1</w:t>
            </w:r>
          </w:p>
        </w:tc>
        <w:tc>
          <w:tcPr>
            <w:tcW w:w="395" w:type="pct"/>
          </w:tcPr>
          <w:p w14:paraId="78CD6477" w14:textId="31EB73C4" w:rsidR="00340BC6" w:rsidRPr="008B536A" w:rsidRDefault="00C97DD7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30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3,460</w:t>
            </w:r>
          </w:p>
        </w:tc>
        <w:tc>
          <w:tcPr>
            <w:tcW w:w="394" w:type="pct"/>
          </w:tcPr>
          <w:p w14:paraId="7A9434D2" w14:textId="4FA7FE9D" w:rsidR="00340BC6" w:rsidRPr="008B536A" w:rsidRDefault="00C97DD7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239</w:t>
            </w:r>
          </w:p>
        </w:tc>
        <w:tc>
          <w:tcPr>
            <w:tcW w:w="395" w:type="pct"/>
          </w:tcPr>
          <w:p w14:paraId="22BB456A" w14:textId="41AA67D8" w:rsidR="00340BC6" w:rsidRPr="008B536A" w:rsidRDefault="00C97DD7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b/>
                <w:bCs/>
              </w:rPr>
            </w:pPr>
            <w:r>
              <w:rPr>
                <w:b/>
                <w:bCs/>
              </w:rPr>
              <w:t>106</w:t>
            </w:r>
          </w:p>
        </w:tc>
        <w:tc>
          <w:tcPr>
            <w:tcW w:w="395" w:type="pct"/>
          </w:tcPr>
          <w:p w14:paraId="0562C75B" w14:textId="3BCD57FD" w:rsidR="00340BC6" w:rsidRPr="008B536A" w:rsidRDefault="00C97DD7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395" w:type="pct"/>
          </w:tcPr>
          <w:p w14:paraId="5D4B65CF" w14:textId="7189143E" w:rsidR="00340BC6" w:rsidRPr="00C97DD7" w:rsidRDefault="00C97DD7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b/>
                <w:bCs/>
                <w:cs/>
              </w:rPr>
            </w:pPr>
            <w:r w:rsidRPr="00C97DD7">
              <w:rPr>
                <w:b/>
                <w:bCs/>
              </w:rPr>
              <w:t>7,35</w:t>
            </w:r>
            <w:r w:rsidR="007A7BEC">
              <w:rPr>
                <w:b/>
                <w:bCs/>
              </w:rPr>
              <w:t>3</w:t>
            </w:r>
          </w:p>
        </w:tc>
        <w:tc>
          <w:tcPr>
            <w:tcW w:w="393" w:type="pct"/>
          </w:tcPr>
          <w:p w14:paraId="2845E776" w14:textId="4DA311F8" w:rsidR="00340BC6" w:rsidRPr="008B536A" w:rsidRDefault="00C97DD7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54,78</w:t>
            </w:r>
            <w:r w:rsidR="007A7BEC">
              <w:rPr>
                <w:b/>
                <w:bCs/>
              </w:rPr>
              <w:t>5</w:t>
            </w:r>
          </w:p>
        </w:tc>
      </w:tr>
    </w:tbl>
    <w:p w14:paraId="00D99012" w14:textId="77777777" w:rsidR="00340BC6" w:rsidRDefault="00340BC6" w:rsidP="00BB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6E66F00" w14:textId="0CB23FE6" w:rsidR="00BB46DE" w:rsidRPr="004322A4" w:rsidRDefault="00BB46DE" w:rsidP="00BB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4322A4">
        <w:rPr>
          <w:cs/>
        </w:rPr>
        <w:t xml:space="preserve">ณ วันที่ </w:t>
      </w:r>
      <w:r w:rsidR="002B656E" w:rsidRPr="002B656E">
        <w:t xml:space="preserve">30 </w:t>
      </w:r>
      <w:r w:rsidR="002B656E" w:rsidRPr="002B656E">
        <w:rPr>
          <w:cs/>
        </w:rPr>
        <w:t xml:space="preserve">มิถุนายน </w:t>
      </w:r>
      <w:r w:rsidR="00336745" w:rsidRPr="00336745">
        <w:t>2564</w:t>
      </w:r>
      <w:r w:rsidRPr="004322A4">
        <w:rPr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</w:t>
      </w:r>
      <w:r w:rsidR="00545FD1">
        <w:rPr>
          <w:cs/>
        </w:rPr>
        <w:t xml:space="preserve">ล่านั้น มูลค่าตามบัญชีเป็นจำนวน </w:t>
      </w:r>
      <w:r w:rsidR="006F6D72">
        <w:t>12,501</w:t>
      </w:r>
      <w:r w:rsidR="00C51944">
        <w:rPr>
          <w:cs/>
        </w:rPr>
        <w:t xml:space="preserve"> </w:t>
      </w:r>
      <w:r w:rsidRPr="004322A4">
        <w:rPr>
          <w:cs/>
        </w:rPr>
        <w:t xml:space="preserve">ล้านบาท </w:t>
      </w:r>
      <w:r w:rsidRPr="004322A4">
        <w:rPr>
          <w:i/>
          <w:iCs/>
          <w:cs/>
        </w:rPr>
        <w:t>(</w:t>
      </w:r>
      <w:r w:rsidR="00336745" w:rsidRPr="00336745">
        <w:rPr>
          <w:i/>
          <w:iCs/>
        </w:rPr>
        <w:t>31</w:t>
      </w:r>
      <w:r w:rsidRPr="004322A4">
        <w:rPr>
          <w:i/>
          <w:iCs/>
          <w:cs/>
        </w:rPr>
        <w:t xml:space="preserve"> ธันวาคม </w:t>
      </w:r>
      <w:r w:rsidR="00336745" w:rsidRPr="00336745">
        <w:rPr>
          <w:i/>
          <w:iCs/>
        </w:rPr>
        <w:t>2563</w:t>
      </w:r>
      <w:r w:rsidRPr="00BB46DE">
        <w:rPr>
          <w:i/>
          <w:iCs/>
          <w:cs/>
        </w:rPr>
        <w:t xml:space="preserve">: </w:t>
      </w:r>
      <w:r w:rsidR="00336745" w:rsidRPr="00336745">
        <w:rPr>
          <w:rFonts w:hint="cs"/>
          <w:i/>
          <w:iCs/>
        </w:rPr>
        <w:t>12</w:t>
      </w:r>
      <w:r w:rsidRPr="00BB46DE">
        <w:rPr>
          <w:i/>
          <w:iCs/>
        </w:rPr>
        <w:t>,</w:t>
      </w:r>
      <w:r w:rsidR="00336745" w:rsidRPr="00336745">
        <w:rPr>
          <w:i/>
          <w:iCs/>
        </w:rPr>
        <w:t>812</w:t>
      </w:r>
      <w:r w:rsidRPr="004322A4">
        <w:rPr>
          <w:i/>
          <w:iCs/>
          <w:cs/>
        </w:rPr>
        <w:t xml:space="preserve"> ล้านบาท)</w:t>
      </w:r>
    </w:p>
    <w:p w14:paraId="4329E7D3" w14:textId="309AB726" w:rsidR="00BB46DE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tbl>
      <w:tblPr>
        <w:tblW w:w="484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1"/>
        <w:gridCol w:w="1111"/>
        <w:gridCol w:w="1114"/>
        <w:gridCol w:w="1114"/>
        <w:gridCol w:w="1114"/>
        <w:gridCol w:w="1114"/>
        <w:gridCol w:w="1111"/>
        <w:gridCol w:w="1114"/>
        <w:gridCol w:w="1114"/>
        <w:gridCol w:w="1114"/>
        <w:gridCol w:w="1108"/>
      </w:tblGrid>
      <w:tr w:rsidR="00340BC6" w:rsidRPr="004322A4" w14:paraId="59A16F01" w14:textId="77777777" w:rsidTr="00340BC6">
        <w:trPr>
          <w:tblHeader/>
        </w:trPr>
        <w:tc>
          <w:tcPr>
            <w:tcW w:w="958" w:type="pct"/>
          </w:tcPr>
          <w:p w14:paraId="1ECB77E0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6" w:type="pct"/>
          </w:tcPr>
          <w:p w14:paraId="7EC27E80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3946" w:type="pct"/>
            <w:gridSpan w:val="10"/>
            <w:vAlign w:val="bottom"/>
          </w:tcPr>
          <w:p w14:paraId="067BE233" w14:textId="679E1045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4322A4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340BC6" w:rsidRPr="004322A4" w14:paraId="6C7934DF" w14:textId="77777777" w:rsidTr="00766461">
        <w:trPr>
          <w:tblHeader/>
        </w:trPr>
        <w:tc>
          <w:tcPr>
            <w:tcW w:w="958" w:type="pct"/>
          </w:tcPr>
          <w:p w14:paraId="212C6736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3F804108" w14:textId="77777777" w:rsidR="00340BC6" w:rsidRPr="00DA349A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394" w:type="pct"/>
            <w:vAlign w:val="bottom"/>
          </w:tcPr>
          <w:p w14:paraId="364BB583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ที่ดิน</w:t>
            </w:r>
          </w:p>
        </w:tc>
        <w:tc>
          <w:tcPr>
            <w:tcW w:w="395" w:type="pct"/>
            <w:vAlign w:val="bottom"/>
          </w:tcPr>
          <w:p w14:paraId="117F21C2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อาคาร</w:t>
            </w:r>
          </w:p>
        </w:tc>
        <w:tc>
          <w:tcPr>
            <w:tcW w:w="395" w:type="pct"/>
            <w:vAlign w:val="bottom"/>
          </w:tcPr>
          <w:p w14:paraId="553EC7AC" w14:textId="77777777" w:rsidR="00340BC6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เครื่องจักร</w:t>
            </w:r>
            <w:r w:rsidRPr="004322A4">
              <w:rPr>
                <w:rFonts w:eastAsia="Calibri"/>
              </w:rPr>
              <w:br/>
            </w:r>
            <w:r w:rsidRPr="004322A4">
              <w:rPr>
                <w:rFonts w:eastAsia="Calibri"/>
                <w:cs/>
              </w:rPr>
              <w:t>อุปกรณ์</w:t>
            </w:r>
          </w:p>
          <w:p w14:paraId="647EF42A" w14:textId="77777777" w:rsidR="00340BC6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หอกลั่นและ</w:t>
            </w:r>
          </w:p>
          <w:p w14:paraId="7569D190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395" w:type="pct"/>
            <w:vAlign w:val="bottom"/>
          </w:tcPr>
          <w:p w14:paraId="77996723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</w:t>
            </w:r>
          </w:p>
          <w:p w14:paraId="5316A439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395" w:type="pct"/>
            <w:vAlign w:val="bottom"/>
          </w:tcPr>
          <w:p w14:paraId="26A6F7F3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94" w:type="pct"/>
            <w:vAlign w:val="bottom"/>
          </w:tcPr>
          <w:p w14:paraId="6E82E590" w14:textId="77777777" w:rsidR="00340BC6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แพลตินั่ม</w:t>
            </w:r>
          </w:p>
          <w:p w14:paraId="2EADBFAC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แคตตาลีส</w:t>
            </w:r>
          </w:p>
        </w:tc>
        <w:tc>
          <w:tcPr>
            <w:tcW w:w="395" w:type="pct"/>
            <w:vAlign w:val="bottom"/>
          </w:tcPr>
          <w:p w14:paraId="5A9EF4C9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ยานพาหนะ</w:t>
            </w:r>
          </w:p>
        </w:tc>
        <w:tc>
          <w:tcPr>
            <w:tcW w:w="395" w:type="pct"/>
            <w:vAlign w:val="bottom"/>
          </w:tcPr>
          <w:p w14:paraId="1F21B1EA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สินทรัพย์อื่น</w:t>
            </w:r>
          </w:p>
        </w:tc>
        <w:tc>
          <w:tcPr>
            <w:tcW w:w="395" w:type="pct"/>
            <w:vAlign w:val="bottom"/>
          </w:tcPr>
          <w:p w14:paraId="6AB33140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393" w:type="pct"/>
            <w:vAlign w:val="bottom"/>
          </w:tcPr>
          <w:p w14:paraId="77755CE2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รวม</w:t>
            </w:r>
          </w:p>
        </w:tc>
      </w:tr>
      <w:tr w:rsidR="00766461" w:rsidRPr="004322A4" w14:paraId="487E613C" w14:textId="77777777" w:rsidTr="00945E49">
        <w:trPr>
          <w:trHeight w:val="68"/>
        </w:trPr>
        <w:tc>
          <w:tcPr>
            <w:tcW w:w="958" w:type="pct"/>
          </w:tcPr>
          <w:p w14:paraId="00EE4913" w14:textId="77777777" w:rsidR="00766461" w:rsidRPr="004322A4" w:rsidRDefault="00766461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6" w:type="pct"/>
          </w:tcPr>
          <w:p w14:paraId="50760D55" w14:textId="77777777" w:rsidR="00766461" w:rsidRPr="004322A4" w:rsidRDefault="00766461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3946" w:type="pct"/>
            <w:gridSpan w:val="10"/>
          </w:tcPr>
          <w:p w14:paraId="54A13BC2" w14:textId="7F555FBA" w:rsidR="00766461" w:rsidRPr="004322A4" w:rsidRDefault="00766461" w:rsidP="002B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0BC6" w:rsidRPr="004322A4" w14:paraId="5FB38547" w14:textId="77777777" w:rsidTr="00766461">
        <w:tc>
          <w:tcPr>
            <w:tcW w:w="958" w:type="pct"/>
          </w:tcPr>
          <w:p w14:paraId="336519E2" w14:textId="4846AFFD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>มกราคม</w:t>
            </w:r>
            <w:r>
              <w:rPr>
                <w:rFonts w:asciiTheme="majorBidi" w:hAnsiTheme="majorBidi"/>
                <w:cs/>
              </w:rPr>
              <w:t xml:space="preserve"> </w:t>
            </w:r>
            <w:r w:rsidR="00336745" w:rsidRPr="003367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6" w:type="pct"/>
          </w:tcPr>
          <w:p w14:paraId="489EB9D5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394" w:type="pct"/>
          </w:tcPr>
          <w:p w14:paraId="0C4C0C34" w14:textId="04A95C27" w:rsidR="00340BC6" w:rsidRPr="00C51944" w:rsidRDefault="00336745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jc w:val="right"/>
            </w:pPr>
            <w:r w:rsidRPr="00336745">
              <w:t>2</w:t>
            </w:r>
            <w:r w:rsidR="0029645E">
              <w:t>,</w:t>
            </w:r>
            <w:r w:rsidRPr="00336745">
              <w:t>363</w:t>
            </w:r>
          </w:p>
        </w:tc>
        <w:tc>
          <w:tcPr>
            <w:tcW w:w="395" w:type="pct"/>
          </w:tcPr>
          <w:p w14:paraId="5C7CE8FA" w14:textId="6D607351" w:rsidR="00340BC6" w:rsidRPr="00951F45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  <w:rPr>
                <w:cs/>
              </w:rPr>
            </w:pPr>
            <w:r w:rsidRPr="00336745">
              <w:t>186</w:t>
            </w:r>
          </w:p>
        </w:tc>
        <w:tc>
          <w:tcPr>
            <w:tcW w:w="395" w:type="pct"/>
          </w:tcPr>
          <w:p w14:paraId="3F02A09A" w14:textId="52EDAD9E" w:rsidR="00340BC6" w:rsidRPr="00C5194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ind w:right="80"/>
              <w:jc w:val="right"/>
            </w:pPr>
            <w:r w:rsidRPr="00336745">
              <w:t>16</w:t>
            </w:r>
            <w:r w:rsidR="0029645E">
              <w:t>,</w:t>
            </w:r>
            <w:r w:rsidRPr="00336745">
              <w:t>511</w:t>
            </w:r>
          </w:p>
        </w:tc>
        <w:tc>
          <w:tcPr>
            <w:tcW w:w="395" w:type="pct"/>
          </w:tcPr>
          <w:p w14:paraId="62D80F5B" w14:textId="287E6C63" w:rsidR="00340BC6" w:rsidRPr="00951F45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  <w:rPr>
                <w:cs/>
              </w:rPr>
            </w:pPr>
            <w:r w:rsidRPr="00336745">
              <w:t>57</w:t>
            </w:r>
          </w:p>
        </w:tc>
        <w:tc>
          <w:tcPr>
            <w:tcW w:w="395" w:type="pct"/>
          </w:tcPr>
          <w:p w14:paraId="15D206FA" w14:textId="43F11DFE" w:rsidR="00340BC6" w:rsidRPr="00C5194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ind w:right="60"/>
              <w:jc w:val="right"/>
            </w:pPr>
            <w:r w:rsidRPr="00336745">
              <w:t>3</w:t>
            </w:r>
            <w:r w:rsidR="0029645E">
              <w:t>,</w:t>
            </w:r>
            <w:r w:rsidRPr="00336745">
              <w:t>527</w:t>
            </w:r>
          </w:p>
        </w:tc>
        <w:tc>
          <w:tcPr>
            <w:tcW w:w="394" w:type="pct"/>
          </w:tcPr>
          <w:p w14:paraId="35627465" w14:textId="41BA199E" w:rsidR="00340BC6" w:rsidRPr="00951F45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</w:pPr>
            <w:r w:rsidRPr="00336745">
              <w:t>239</w:t>
            </w:r>
          </w:p>
        </w:tc>
        <w:tc>
          <w:tcPr>
            <w:tcW w:w="395" w:type="pct"/>
          </w:tcPr>
          <w:p w14:paraId="1D181CC9" w14:textId="0A847B80" w:rsidR="00340BC6" w:rsidRPr="00C5194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40"/>
              <w:jc w:val="right"/>
            </w:pPr>
            <w:r w:rsidRPr="00336745">
              <w:t>93</w:t>
            </w:r>
          </w:p>
        </w:tc>
        <w:tc>
          <w:tcPr>
            <w:tcW w:w="395" w:type="pct"/>
          </w:tcPr>
          <w:p w14:paraId="4115198B" w14:textId="400C4A44" w:rsidR="00340BC6" w:rsidRPr="00C51944" w:rsidRDefault="00336745" w:rsidP="00BA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cs/>
              </w:rPr>
            </w:pPr>
            <w:r w:rsidRPr="00336745">
              <w:t>20</w:t>
            </w:r>
          </w:p>
        </w:tc>
        <w:tc>
          <w:tcPr>
            <w:tcW w:w="395" w:type="pct"/>
          </w:tcPr>
          <w:p w14:paraId="6181D11F" w14:textId="6E251A9C" w:rsidR="00340BC6" w:rsidRPr="00C5194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70"/>
              <w:jc w:val="right"/>
            </w:pPr>
            <w:r w:rsidRPr="00336745">
              <w:t>10</w:t>
            </w:r>
            <w:r w:rsidR="00340BC6">
              <w:t>,</w:t>
            </w:r>
            <w:r w:rsidRPr="00336745">
              <w:t>483</w:t>
            </w:r>
          </w:p>
        </w:tc>
        <w:tc>
          <w:tcPr>
            <w:tcW w:w="393" w:type="pct"/>
          </w:tcPr>
          <w:p w14:paraId="4C40741E" w14:textId="056B4ABB" w:rsidR="00340BC6" w:rsidRPr="00C5194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40"/>
              <w:jc w:val="right"/>
            </w:pPr>
            <w:r w:rsidRPr="00336745">
              <w:t>33</w:t>
            </w:r>
            <w:r w:rsidR="00340BC6">
              <w:t>,</w:t>
            </w:r>
            <w:r w:rsidRPr="00336745">
              <w:t>479</w:t>
            </w:r>
          </w:p>
        </w:tc>
      </w:tr>
      <w:tr w:rsidR="00340BC6" w:rsidRPr="004322A4" w14:paraId="4F99C704" w14:textId="77777777" w:rsidTr="00BA56F8">
        <w:tc>
          <w:tcPr>
            <w:tcW w:w="958" w:type="pct"/>
          </w:tcPr>
          <w:p w14:paraId="506DA8C8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เพิ่มขึ้น</w:t>
            </w:r>
          </w:p>
        </w:tc>
        <w:tc>
          <w:tcPr>
            <w:tcW w:w="96" w:type="pct"/>
          </w:tcPr>
          <w:p w14:paraId="19F0E4FD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D79B4" w14:textId="1ABB43E9" w:rsidR="00340BC6" w:rsidRPr="004322A4" w:rsidRDefault="00E106B3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2C648" w14:textId="2E29CEA1" w:rsidR="00340BC6" w:rsidRPr="00951F45" w:rsidRDefault="00E106B3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9477" w14:textId="1A834EF1" w:rsidR="00340BC6" w:rsidRPr="004322A4" w:rsidRDefault="00945E49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ind w:right="80"/>
              <w:jc w:val="right"/>
            </w:pPr>
            <w:r>
              <w:t>36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5910A" w14:textId="27AC3F10" w:rsidR="00340BC6" w:rsidRPr="00951F45" w:rsidRDefault="00945E49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A177C" w14:textId="582AD3C8" w:rsidR="00340BC6" w:rsidRPr="004322A4" w:rsidRDefault="00945E49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ind w:right="6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4" w:type="pct"/>
            <w:vAlign w:val="bottom"/>
          </w:tcPr>
          <w:p w14:paraId="6D33A445" w14:textId="6E6CAA58" w:rsidR="00340BC6" w:rsidRPr="00951F45" w:rsidRDefault="00945E49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DC0E" w14:textId="18F43B3D" w:rsidR="00340BC6" w:rsidRPr="004322A4" w:rsidRDefault="00B132AB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40"/>
              <w:jc w:val="right"/>
            </w:pPr>
            <w:r>
              <w:t>5</w:t>
            </w:r>
          </w:p>
        </w:tc>
        <w:tc>
          <w:tcPr>
            <w:tcW w:w="395" w:type="pct"/>
            <w:vAlign w:val="bottom"/>
          </w:tcPr>
          <w:p w14:paraId="20D401FE" w14:textId="16EE130B" w:rsidR="00340BC6" w:rsidRPr="004322A4" w:rsidRDefault="00945E49" w:rsidP="00BA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005D3F53" w14:textId="4B475E1B" w:rsidR="00340BC6" w:rsidRPr="004322A4" w:rsidRDefault="00945E49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70"/>
              <w:jc w:val="right"/>
            </w:pPr>
            <w:r>
              <w:t>1,270</w:t>
            </w:r>
          </w:p>
        </w:tc>
        <w:tc>
          <w:tcPr>
            <w:tcW w:w="393" w:type="pct"/>
          </w:tcPr>
          <w:p w14:paraId="145302A9" w14:textId="3C5C3395" w:rsidR="00340BC6" w:rsidRPr="004322A4" w:rsidRDefault="00945E49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670"/>
              </w:tabs>
              <w:ind w:right="40"/>
              <w:jc w:val="right"/>
            </w:pPr>
            <w:r>
              <w:t>1,31</w:t>
            </w:r>
            <w:r w:rsidR="00B132AB">
              <w:t>1</w:t>
            </w:r>
          </w:p>
        </w:tc>
      </w:tr>
      <w:tr w:rsidR="00945E49" w:rsidRPr="004322A4" w14:paraId="165F5413" w14:textId="77777777" w:rsidTr="00766461">
        <w:trPr>
          <w:trHeight w:val="272"/>
        </w:trPr>
        <w:tc>
          <w:tcPr>
            <w:tcW w:w="958" w:type="pct"/>
          </w:tcPr>
          <w:p w14:paraId="5974C072" w14:textId="77777777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โอน</w:t>
            </w:r>
          </w:p>
        </w:tc>
        <w:tc>
          <w:tcPr>
            <w:tcW w:w="96" w:type="pct"/>
          </w:tcPr>
          <w:p w14:paraId="6F07B937" w14:textId="77777777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97116" w14:textId="55A73A73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jc w:val="right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42772" w14:textId="71271BA2" w:rsidR="00945E49" w:rsidRPr="00951F45" w:rsidRDefault="00FA63A5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</w:pPr>
            <w:r>
              <w:t>8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9FAB6" w14:textId="3112BDEE" w:rsidR="00945E49" w:rsidRPr="004322A4" w:rsidRDefault="00945E49" w:rsidP="00FA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ind w:right="80"/>
              <w:jc w:val="right"/>
            </w:pPr>
            <w:r>
              <w:t>9,15</w:t>
            </w:r>
            <w:r w:rsidR="00FA63A5">
              <w:t>8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3D7BB" w14:textId="7A952359" w:rsidR="00945E49" w:rsidRPr="00951F45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81154" w14:textId="67122E81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ind w:right="60"/>
              <w:jc w:val="right"/>
            </w:pPr>
            <w:r>
              <w:t>45</w:t>
            </w:r>
          </w:p>
        </w:tc>
        <w:tc>
          <w:tcPr>
            <w:tcW w:w="394" w:type="pct"/>
            <w:vAlign w:val="bottom"/>
          </w:tcPr>
          <w:p w14:paraId="154D88AD" w14:textId="32CC0048" w:rsidR="00945E49" w:rsidRPr="00951F45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1216C" w14:textId="511D8CF6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4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26EC1E80" w14:textId="67C33EF9" w:rsidR="00945E49" w:rsidRPr="004322A4" w:rsidRDefault="00945E49" w:rsidP="00BA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4B5AEE6A" w14:textId="17E01EED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9,228</w:t>
            </w:r>
            <w:r>
              <w:rPr>
                <w:cs/>
              </w:rPr>
              <w:t>)</w:t>
            </w:r>
          </w:p>
        </w:tc>
        <w:tc>
          <w:tcPr>
            <w:tcW w:w="393" w:type="pct"/>
          </w:tcPr>
          <w:p w14:paraId="7A793125" w14:textId="5675DE75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17</w:t>
            </w:r>
            <w:r>
              <w:rPr>
                <w:cs/>
              </w:rPr>
              <w:t>)</w:t>
            </w:r>
          </w:p>
        </w:tc>
      </w:tr>
      <w:tr w:rsidR="00945E49" w:rsidRPr="004322A4" w14:paraId="14F2F699" w14:textId="77777777" w:rsidTr="00951F45">
        <w:trPr>
          <w:trHeight w:val="272"/>
        </w:trPr>
        <w:tc>
          <w:tcPr>
            <w:tcW w:w="958" w:type="pct"/>
          </w:tcPr>
          <w:p w14:paraId="62292BA6" w14:textId="77777777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จำหน่าย</w:t>
            </w:r>
          </w:p>
        </w:tc>
        <w:tc>
          <w:tcPr>
            <w:tcW w:w="96" w:type="pct"/>
          </w:tcPr>
          <w:p w14:paraId="607C7BD5" w14:textId="77777777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7963D" w14:textId="2B27D64B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B5F4E" w14:textId="27A9CF63" w:rsidR="00945E49" w:rsidRPr="004322A4" w:rsidRDefault="00FA63A5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1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C3EF35" w14:textId="777615CB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ind w:right="80"/>
              <w:jc w:val="right"/>
            </w:pPr>
            <w:r>
              <w:rPr>
                <w:cs/>
              </w:rPr>
              <w:t>(</w:t>
            </w:r>
            <w:r w:rsidR="00FA63A5">
              <w:t>2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C7CC1" w14:textId="03033E39" w:rsidR="00945E49" w:rsidRPr="00951F45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0AA9F0" w14:textId="4A49A6B6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2</w:t>
            </w:r>
            <w:r>
              <w:rPr>
                <w:cs/>
              </w:rPr>
              <w:t>)</w:t>
            </w:r>
          </w:p>
        </w:tc>
        <w:tc>
          <w:tcPr>
            <w:tcW w:w="394" w:type="pct"/>
            <w:vAlign w:val="bottom"/>
          </w:tcPr>
          <w:p w14:paraId="07265460" w14:textId="03594D0C" w:rsidR="00945E49" w:rsidRPr="00951F45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FA7D6" w14:textId="4A855266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40"/>
              <w:jc w:val="right"/>
            </w:pPr>
            <w:r>
              <w:rPr>
                <w:cs/>
              </w:rPr>
              <w:t>(</w:t>
            </w:r>
            <w:r w:rsidR="00B132AB">
              <w:t>6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vAlign w:val="bottom"/>
          </w:tcPr>
          <w:p w14:paraId="1056A917" w14:textId="69C8D80D" w:rsidR="00945E49" w:rsidRPr="004322A4" w:rsidRDefault="00945E49" w:rsidP="00BA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67A1A3DB" w14:textId="58921F24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0"/>
              </w:tabs>
              <w:ind w:right="7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3" w:type="pct"/>
          </w:tcPr>
          <w:p w14:paraId="3F17F3DB" w14:textId="6279F614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B132AB">
              <w:t>11</w:t>
            </w:r>
            <w:r>
              <w:rPr>
                <w:cs/>
              </w:rPr>
              <w:t>)</w:t>
            </w:r>
          </w:p>
        </w:tc>
      </w:tr>
      <w:tr w:rsidR="00945E49" w:rsidRPr="004322A4" w14:paraId="5B80D8F4" w14:textId="77777777" w:rsidTr="00951F45">
        <w:trPr>
          <w:trHeight w:val="272"/>
        </w:trPr>
        <w:tc>
          <w:tcPr>
            <w:tcW w:w="958" w:type="pct"/>
          </w:tcPr>
          <w:p w14:paraId="2CC7FEBC" w14:textId="4A32D484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4322A4">
              <w:rPr>
                <w:cs/>
              </w:rPr>
              <w:t>ค่าเสื่อมราคาสำหรับงวด</w:t>
            </w:r>
          </w:p>
        </w:tc>
        <w:tc>
          <w:tcPr>
            <w:tcW w:w="96" w:type="pct"/>
          </w:tcPr>
          <w:p w14:paraId="0F843F54" w14:textId="77777777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E2280" w14:textId="1B0FB71A" w:rsidR="00945E49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FE700E" w14:textId="44F0308B" w:rsidR="00945E49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13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D7D9D" w14:textId="4D832501" w:rsidR="00945E49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ind w:right="80"/>
              <w:jc w:val="right"/>
            </w:pPr>
            <w:r>
              <w:rPr>
                <w:cs/>
              </w:rPr>
              <w:t>(</w:t>
            </w:r>
            <w:r>
              <w:t>1,290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68B02C" w14:textId="28EEB7DE" w:rsidR="00945E49" w:rsidRPr="00951F45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</w:pPr>
            <w:r>
              <w:rPr>
                <w:cs/>
              </w:rPr>
              <w:t>(</w:t>
            </w:r>
            <w:r>
              <w:t>3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B7468" w14:textId="0B6A38A6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252</w:t>
            </w:r>
            <w:r>
              <w:rPr>
                <w:cs/>
              </w:rPr>
              <w:t>)</w:t>
            </w:r>
          </w:p>
        </w:tc>
        <w:tc>
          <w:tcPr>
            <w:tcW w:w="394" w:type="pct"/>
            <w:vAlign w:val="bottom"/>
          </w:tcPr>
          <w:p w14:paraId="68ED8D53" w14:textId="4888B29A" w:rsidR="00945E49" w:rsidRPr="00951F45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53974B" w14:textId="4E157E90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40"/>
              <w:jc w:val="right"/>
            </w:pPr>
            <w:r>
              <w:rPr>
                <w:cs/>
              </w:rPr>
              <w:t>(</w:t>
            </w:r>
            <w:r>
              <w:t>15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vAlign w:val="bottom"/>
          </w:tcPr>
          <w:p w14:paraId="2DE018E6" w14:textId="415E2A0D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1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</w:tcPr>
          <w:p w14:paraId="092804C0" w14:textId="7AC88497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0"/>
              </w:tabs>
              <w:ind w:right="7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3" w:type="pct"/>
          </w:tcPr>
          <w:p w14:paraId="5F4B0161" w14:textId="46EB90C6" w:rsidR="00945E49" w:rsidRPr="004322A4" w:rsidRDefault="00945E49" w:rsidP="0094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>
              <w:t>1,574</w:t>
            </w:r>
            <w:r>
              <w:rPr>
                <w:cs/>
              </w:rPr>
              <w:t>)</w:t>
            </w:r>
          </w:p>
        </w:tc>
      </w:tr>
      <w:tr w:rsidR="00750E19" w:rsidRPr="004322A4" w14:paraId="6A9E6EEE" w14:textId="77777777" w:rsidTr="00BA56F8">
        <w:trPr>
          <w:trHeight w:val="272"/>
        </w:trPr>
        <w:tc>
          <w:tcPr>
            <w:tcW w:w="1054" w:type="pct"/>
            <w:gridSpan w:val="2"/>
          </w:tcPr>
          <w:p w14:paraId="1D0B56D7" w14:textId="6F9A0D93" w:rsidR="00750E19" w:rsidRPr="004322A4" w:rsidRDefault="00750E19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F32F2" w14:textId="671B6645" w:rsidR="00750E19" w:rsidRPr="004322A4" w:rsidRDefault="00750E19" w:rsidP="00D94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jc w:val="right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25AA2" w14:textId="47AAA514" w:rsidR="00750E19" w:rsidRPr="004322A4" w:rsidRDefault="00750E19" w:rsidP="00D94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975"/>
              </w:tabs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BE832" w14:textId="6FB36B67" w:rsidR="00750E19" w:rsidRPr="004322A4" w:rsidRDefault="00750E19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ind w:right="80"/>
              <w:jc w:val="right"/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79D02" w14:textId="25940574" w:rsidR="00750E19" w:rsidRPr="004322A4" w:rsidRDefault="00750E19" w:rsidP="00D94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75"/>
              </w:tabs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F1D34" w14:textId="3DAF3D53" w:rsidR="00750E19" w:rsidRPr="004322A4" w:rsidRDefault="00750E19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ind w:right="6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4" w:type="pct"/>
            <w:vAlign w:val="bottom"/>
          </w:tcPr>
          <w:p w14:paraId="67B05F08" w14:textId="398CE89A" w:rsidR="00750E19" w:rsidRPr="00951F45" w:rsidRDefault="00750E19" w:rsidP="00951F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A9B95" w14:textId="7C26D50D" w:rsidR="00750E19" w:rsidRPr="004322A4" w:rsidRDefault="00750E19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4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076F8FA1" w14:textId="294013ED" w:rsidR="00750E19" w:rsidRPr="004322A4" w:rsidRDefault="00750E19" w:rsidP="00BA56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5DE5C790" w14:textId="329078E5" w:rsidR="00750E19" w:rsidRPr="004322A4" w:rsidRDefault="00750E19" w:rsidP="00BA56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3" w:type="pct"/>
            <w:vAlign w:val="bottom"/>
          </w:tcPr>
          <w:p w14:paraId="5325C25E" w14:textId="7A176667" w:rsidR="00750E19" w:rsidRPr="004322A4" w:rsidRDefault="00750E19" w:rsidP="00BA56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</w:pPr>
            <w:r>
              <w:t>2</w:t>
            </w:r>
          </w:p>
        </w:tc>
      </w:tr>
      <w:tr w:rsidR="00340BC6" w:rsidRPr="004322A4" w14:paraId="580B3C9D" w14:textId="77777777" w:rsidTr="00951F45">
        <w:tc>
          <w:tcPr>
            <w:tcW w:w="958" w:type="pct"/>
          </w:tcPr>
          <w:p w14:paraId="5D7AF1E3" w14:textId="637314E2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="002B656E" w:rsidRPr="00533970">
              <w:rPr>
                <w:b/>
                <w:bCs/>
              </w:rPr>
              <w:t>30</w:t>
            </w:r>
            <w:r w:rsidR="002B656E" w:rsidRPr="00533970">
              <w:rPr>
                <w:b/>
                <w:bCs/>
                <w:cs/>
              </w:rPr>
              <w:t xml:space="preserve"> มิถุนายน </w:t>
            </w:r>
            <w:r w:rsidR="00336745" w:rsidRPr="00336745">
              <w:rPr>
                <w:b/>
                <w:bCs/>
              </w:rPr>
              <w:t>2564</w:t>
            </w:r>
          </w:p>
        </w:tc>
        <w:tc>
          <w:tcPr>
            <w:tcW w:w="96" w:type="pct"/>
          </w:tcPr>
          <w:p w14:paraId="509E79B0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394" w:type="pct"/>
            <w:vAlign w:val="bottom"/>
          </w:tcPr>
          <w:p w14:paraId="6AAF482D" w14:textId="0788C90F" w:rsidR="00340BC6" w:rsidRPr="004322A4" w:rsidRDefault="00E106B3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  <w:tab w:val="decimal" w:pos="890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2,363</w:t>
            </w:r>
          </w:p>
        </w:tc>
        <w:tc>
          <w:tcPr>
            <w:tcW w:w="395" w:type="pct"/>
          </w:tcPr>
          <w:p w14:paraId="6170CE1F" w14:textId="517582EE" w:rsidR="00340BC6" w:rsidRPr="004322A4" w:rsidRDefault="00945E49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</w:t>
            </w:r>
          </w:p>
        </w:tc>
        <w:tc>
          <w:tcPr>
            <w:tcW w:w="395" w:type="pct"/>
          </w:tcPr>
          <w:p w14:paraId="3FA06B0E" w14:textId="03858E6A" w:rsidR="00340BC6" w:rsidRPr="004322A4" w:rsidRDefault="00945E49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b/>
                <w:bCs/>
              </w:rPr>
            </w:pPr>
            <w:r>
              <w:rPr>
                <w:b/>
                <w:bCs/>
              </w:rPr>
              <w:t>24,415</w:t>
            </w:r>
          </w:p>
        </w:tc>
        <w:tc>
          <w:tcPr>
            <w:tcW w:w="395" w:type="pct"/>
          </w:tcPr>
          <w:p w14:paraId="0837D23A" w14:textId="46DAC87B" w:rsidR="00340BC6" w:rsidRPr="004322A4" w:rsidRDefault="00945E49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395" w:type="pct"/>
          </w:tcPr>
          <w:p w14:paraId="6088C240" w14:textId="6732B738" w:rsidR="00340BC6" w:rsidRPr="004322A4" w:rsidRDefault="00945E49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0"/>
              <w:rPr>
                <w:b/>
                <w:bCs/>
                <w:cs/>
              </w:rPr>
            </w:pPr>
            <w:r>
              <w:rPr>
                <w:b/>
                <w:bCs/>
              </w:rPr>
              <w:t>3,318</w:t>
            </w:r>
          </w:p>
        </w:tc>
        <w:tc>
          <w:tcPr>
            <w:tcW w:w="394" w:type="pct"/>
          </w:tcPr>
          <w:p w14:paraId="79910084" w14:textId="51968C20" w:rsidR="00340BC6" w:rsidRPr="004322A4" w:rsidRDefault="00945E49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b/>
                <w:bCs/>
                <w:cs/>
              </w:rPr>
            </w:pPr>
            <w:r>
              <w:rPr>
                <w:b/>
                <w:bCs/>
              </w:rPr>
              <w:t>239</w:t>
            </w:r>
          </w:p>
        </w:tc>
        <w:tc>
          <w:tcPr>
            <w:tcW w:w="395" w:type="pct"/>
          </w:tcPr>
          <w:p w14:paraId="4ACDBE0A" w14:textId="7D138169" w:rsidR="00340BC6" w:rsidRPr="004322A4" w:rsidRDefault="00945E49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</w:t>
            </w:r>
          </w:p>
        </w:tc>
        <w:tc>
          <w:tcPr>
            <w:tcW w:w="395" w:type="pct"/>
          </w:tcPr>
          <w:p w14:paraId="520069A9" w14:textId="207EBC32" w:rsidR="00340BC6" w:rsidRPr="00BA56F8" w:rsidRDefault="00945E49" w:rsidP="00BA56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b/>
                <w:bCs/>
                <w:cs/>
              </w:rPr>
            </w:pPr>
            <w:r w:rsidRPr="00BA56F8">
              <w:rPr>
                <w:b/>
                <w:bCs/>
              </w:rPr>
              <w:t>19</w:t>
            </w:r>
          </w:p>
        </w:tc>
        <w:tc>
          <w:tcPr>
            <w:tcW w:w="395" w:type="pct"/>
          </w:tcPr>
          <w:p w14:paraId="74E2650A" w14:textId="1E3DCA87" w:rsidR="00340BC6" w:rsidRPr="004322A4" w:rsidRDefault="00945E49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2,525</w:t>
            </w:r>
          </w:p>
        </w:tc>
        <w:tc>
          <w:tcPr>
            <w:tcW w:w="393" w:type="pct"/>
          </w:tcPr>
          <w:p w14:paraId="2C4B1902" w14:textId="49B0ED0B" w:rsidR="00340BC6" w:rsidRPr="004322A4" w:rsidRDefault="00945E49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rPr>
                <w:b/>
                <w:bCs/>
                <w:cs/>
              </w:rPr>
            </w:pPr>
            <w:r>
              <w:rPr>
                <w:b/>
                <w:bCs/>
              </w:rPr>
              <w:t>33,190</w:t>
            </w:r>
          </w:p>
        </w:tc>
      </w:tr>
    </w:tbl>
    <w:p w14:paraId="74DFBD85" w14:textId="77777777" w:rsidR="00BB46DE" w:rsidRPr="007A1352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BB46DE" w:rsidRPr="007A1352" w:rsidSect="004B22A4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bookmarkEnd w:id="3"/>
    <w:bookmarkEnd w:id="4"/>
    <w:p w14:paraId="6E873E7C" w14:textId="77777777" w:rsidR="004B22A4" w:rsidRPr="003160AD" w:rsidRDefault="004B22A4" w:rsidP="004E7FCC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160AD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สินทรัพย์สิทธิการใช้</w:t>
      </w:r>
    </w:p>
    <w:p w14:paraId="2F3A66D1" w14:textId="77777777" w:rsidR="004B22A4" w:rsidRPr="00264F4A" w:rsidRDefault="004B22A4" w:rsidP="0087088F">
      <w:pPr>
        <w:spacing w:line="240" w:lineRule="auto"/>
        <w:rPr>
          <w:sz w:val="22"/>
          <w:szCs w:val="22"/>
        </w:rPr>
      </w:pPr>
    </w:p>
    <w:p w14:paraId="01ABDFE2" w14:textId="37A25762" w:rsidR="004B22A4" w:rsidRDefault="004B22A4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3160AD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F20DB7">
        <w:rPr>
          <w:cs/>
        </w:rPr>
        <w:t>ระหว่างงวด</w:t>
      </w:r>
      <w:r w:rsidR="002B656E" w:rsidRPr="00533970">
        <w:rPr>
          <w:cs/>
        </w:rPr>
        <w:t xml:space="preserve">หกเดือนสิ้นสุดวันที่ </w:t>
      </w:r>
      <w:r w:rsidR="002B656E" w:rsidRPr="00533970">
        <w:t>30</w:t>
      </w:r>
      <w:r w:rsidR="002B656E" w:rsidRPr="00533970">
        <w:rPr>
          <w:cs/>
        </w:rPr>
        <w:t xml:space="preserve"> มิถุนายน </w:t>
      </w:r>
      <w:r w:rsidR="00336745" w:rsidRPr="00336745">
        <w:t>2564</w:t>
      </w:r>
      <w:r w:rsidRPr="003160AD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1710"/>
        <w:gridCol w:w="1620"/>
        <w:gridCol w:w="1530"/>
        <w:gridCol w:w="1500"/>
        <w:gridCol w:w="1470"/>
        <w:gridCol w:w="1530"/>
      </w:tblGrid>
      <w:tr w:rsidR="00DA349A" w:rsidRPr="00345D0B" w14:paraId="522241C7" w14:textId="77777777" w:rsidTr="0087088F">
        <w:trPr>
          <w:tblHeader/>
        </w:trPr>
        <w:tc>
          <w:tcPr>
            <w:tcW w:w="3780" w:type="dxa"/>
          </w:tcPr>
          <w:p w14:paraId="722EA9BE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90" w:type="dxa"/>
          </w:tcPr>
          <w:p w14:paraId="0F72D130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60" w:type="dxa"/>
            <w:gridSpan w:val="6"/>
            <w:vAlign w:val="bottom"/>
          </w:tcPr>
          <w:p w14:paraId="0332E25A" w14:textId="63AA184B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345D0B">
              <w:rPr>
                <w:rFonts w:eastAsia="Calibri"/>
                <w:b/>
                <w:bCs/>
                <w:cs/>
              </w:rPr>
              <w:t>งบการเงิน</w:t>
            </w:r>
            <w:r w:rsidRPr="00345D0B">
              <w:rPr>
                <w:rFonts w:eastAsia="Calibri" w:hint="cs"/>
                <w:b/>
                <w:bCs/>
                <w:cs/>
              </w:rPr>
              <w:t>รวม</w:t>
            </w:r>
          </w:p>
        </w:tc>
      </w:tr>
      <w:tr w:rsidR="004B7B22" w:rsidRPr="00345D0B" w14:paraId="3F914459" w14:textId="23A93ACA" w:rsidTr="0087088F">
        <w:trPr>
          <w:tblHeader/>
        </w:trPr>
        <w:tc>
          <w:tcPr>
            <w:tcW w:w="3780" w:type="dxa"/>
          </w:tcPr>
          <w:p w14:paraId="5F3C8367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591C4240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07425A26" w14:textId="349CD056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0" w:type="dxa"/>
          </w:tcPr>
          <w:p w14:paraId="0DBBD9BA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FF6C782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38F9F816" w14:textId="17EC6A28" w:rsidR="004B7B22" w:rsidRPr="00DA349A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710" w:type="dxa"/>
            <w:vAlign w:val="bottom"/>
          </w:tcPr>
          <w:p w14:paraId="178908AC" w14:textId="42CFCD0B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อาคารและ</w:t>
            </w:r>
          </w:p>
          <w:p w14:paraId="7F1E700B" w14:textId="77777777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ที่ดินพร้อม</w:t>
            </w:r>
          </w:p>
          <w:p w14:paraId="4DBD53BA" w14:textId="77777777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45D0B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620" w:type="dxa"/>
            <w:vAlign w:val="bottom"/>
          </w:tcPr>
          <w:p w14:paraId="7341D89D" w14:textId="77777777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30" w:type="dxa"/>
          </w:tcPr>
          <w:p w14:paraId="54741409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7926B293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C929525" w14:textId="7F9E5B6F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45D0B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500" w:type="dxa"/>
            <w:vAlign w:val="bottom"/>
          </w:tcPr>
          <w:p w14:paraId="2FEB517F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เครื่องจักร</w:t>
            </w:r>
          </w:p>
          <w:p w14:paraId="401FFB44" w14:textId="37BC9878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อุปกรณ์หอกลั่น</w:t>
            </w:r>
          </w:p>
        </w:tc>
        <w:tc>
          <w:tcPr>
            <w:tcW w:w="1470" w:type="dxa"/>
            <w:vAlign w:val="bottom"/>
          </w:tcPr>
          <w:p w14:paraId="29EAC3CB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ยานพาหนะและ</w:t>
            </w:r>
          </w:p>
          <w:p w14:paraId="1958D04F" w14:textId="0BB13FD7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เรือขนส่งน้ำมัน</w:t>
            </w:r>
          </w:p>
        </w:tc>
        <w:tc>
          <w:tcPr>
            <w:tcW w:w="1530" w:type="dxa"/>
          </w:tcPr>
          <w:p w14:paraId="039FA534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C13FEB3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7F3C18D3" w14:textId="3CC5CF5F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รวม</w:t>
            </w:r>
          </w:p>
        </w:tc>
      </w:tr>
      <w:tr w:rsidR="00C51944" w:rsidRPr="00345D0B" w14:paraId="4BBEA3CB" w14:textId="77777777" w:rsidTr="0087088F">
        <w:tc>
          <w:tcPr>
            <w:tcW w:w="3780" w:type="dxa"/>
          </w:tcPr>
          <w:p w14:paraId="42F7E12D" w14:textId="77777777" w:rsidR="00C51944" w:rsidRPr="00345D0B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25B8C7FE" w14:textId="77777777" w:rsidR="00C51944" w:rsidRPr="00345D0B" w:rsidRDefault="00C51944" w:rsidP="00264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6"/>
            <w:vAlign w:val="bottom"/>
          </w:tcPr>
          <w:p w14:paraId="3A8642D4" w14:textId="68AF3CB5" w:rsidR="00C51944" w:rsidRPr="00345D0B" w:rsidRDefault="00C51944" w:rsidP="00264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1944" w:rsidRPr="00345D0B" w14:paraId="51227D21" w14:textId="77777777" w:rsidTr="0087088F">
        <w:tc>
          <w:tcPr>
            <w:tcW w:w="3780" w:type="dxa"/>
          </w:tcPr>
          <w:p w14:paraId="7F2A3E85" w14:textId="4BB65E3F" w:rsidR="00C51944" w:rsidRPr="00345D0B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345D0B">
              <w:rPr>
                <w:cs/>
              </w:rPr>
              <w:t xml:space="preserve">ณ วันที่ </w:t>
            </w:r>
            <w:r w:rsidR="00336745" w:rsidRPr="00336745">
              <w:t>1</w:t>
            </w:r>
            <w:r w:rsidRPr="00345D0B">
              <w:rPr>
                <w:cs/>
              </w:rPr>
              <w:t xml:space="preserve"> มกราคม </w:t>
            </w:r>
            <w:r w:rsidR="00336745" w:rsidRPr="00336745">
              <w:t>2564</w:t>
            </w:r>
            <w:r w:rsidRPr="00345D0B">
              <w:rPr>
                <w:cs/>
              </w:rPr>
              <w:t xml:space="preserve"> </w:t>
            </w:r>
          </w:p>
        </w:tc>
        <w:tc>
          <w:tcPr>
            <w:tcW w:w="990" w:type="dxa"/>
          </w:tcPr>
          <w:p w14:paraId="0AFE25B9" w14:textId="5B4EC71C" w:rsidR="00C51944" w:rsidRPr="00DA349A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1710" w:type="dxa"/>
            <w:vAlign w:val="bottom"/>
          </w:tcPr>
          <w:p w14:paraId="12AD7652" w14:textId="3C2FF629" w:rsidR="00C51944" w:rsidRPr="00C51944" w:rsidRDefault="00336745" w:rsidP="00AE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40" w:lineRule="exact"/>
              <w:ind w:right="70"/>
              <w:jc w:val="right"/>
            </w:pPr>
            <w:r w:rsidRPr="00336745">
              <w:t>8</w:t>
            </w:r>
            <w:r w:rsidR="00C51944" w:rsidRPr="00C51944">
              <w:t>,</w:t>
            </w:r>
            <w:r w:rsidRPr="00336745">
              <w:t>770</w:t>
            </w:r>
          </w:p>
        </w:tc>
        <w:tc>
          <w:tcPr>
            <w:tcW w:w="1620" w:type="dxa"/>
            <w:vAlign w:val="bottom"/>
          </w:tcPr>
          <w:p w14:paraId="23A0E0F6" w14:textId="1E350A5A" w:rsidR="00C51944" w:rsidRPr="00C51944" w:rsidRDefault="00336745" w:rsidP="00BA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4"/>
              </w:tabs>
              <w:spacing w:line="340" w:lineRule="exact"/>
              <w:ind w:right="70"/>
              <w:jc w:val="right"/>
            </w:pPr>
            <w:r w:rsidRPr="00336745">
              <w:t>9</w:t>
            </w:r>
          </w:p>
        </w:tc>
        <w:tc>
          <w:tcPr>
            <w:tcW w:w="1530" w:type="dxa"/>
          </w:tcPr>
          <w:p w14:paraId="772D823B" w14:textId="25036A6F" w:rsidR="00C51944" w:rsidRPr="00C51944" w:rsidRDefault="00336745" w:rsidP="00AE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</w:pPr>
            <w:r w:rsidRPr="00336745">
              <w:t>1</w:t>
            </w:r>
            <w:r w:rsidR="00C51944" w:rsidRPr="00C51944">
              <w:t>,</w:t>
            </w:r>
            <w:r w:rsidRPr="00336745">
              <w:t>374</w:t>
            </w:r>
          </w:p>
        </w:tc>
        <w:tc>
          <w:tcPr>
            <w:tcW w:w="1500" w:type="dxa"/>
            <w:vAlign w:val="bottom"/>
          </w:tcPr>
          <w:p w14:paraId="6DE3078B" w14:textId="774DF933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</w:pPr>
            <w:r w:rsidRPr="00336745">
              <w:t>18</w:t>
            </w:r>
          </w:p>
        </w:tc>
        <w:tc>
          <w:tcPr>
            <w:tcW w:w="1470" w:type="dxa"/>
            <w:vAlign w:val="bottom"/>
          </w:tcPr>
          <w:p w14:paraId="39A558F5" w14:textId="310D81FF" w:rsidR="00C51944" w:rsidRPr="00C51944" w:rsidRDefault="00336745" w:rsidP="00F1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right="70"/>
              <w:rPr>
                <w:highlight w:val="yellow"/>
              </w:rPr>
            </w:pPr>
            <w:r w:rsidRPr="00336745">
              <w:t>916</w:t>
            </w:r>
          </w:p>
        </w:tc>
        <w:tc>
          <w:tcPr>
            <w:tcW w:w="1530" w:type="dxa"/>
            <w:vAlign w:val="bottom"/>
          </w:tcPr>
          <w:p w14:paraId="1752736B" w14:textId="763A7347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0"/>
              </w:tabs>
              <w:spacing w:line="340" w:lineRule="exact"/>
              <w:ind w:right="70"/>
              <w:jc w:val="right"/>
            </w:pPr>
            <w:r w:rsidRPr="00336745">
              <w:t>11</w:t>
            </w:r>
            <w:r w:rsidR="00C51944" w:rsidRPr="00C51944">
              <w:t>,</w:t>
            </w:r>
            <w:r w:rsidRPr="00336745">
              <w:t>087</w:t>
            </w:r>
          </w:p>
        </w:tc>
      </w:tr>
      <w:tr w:rsidR="00C51944" w:rsidRPr="00345D0B" w14:paraId="27CDA35D" w14:textId="77777777" w:rsidTr="00AF3BE2">
        <w:trPr>
          <w:trHeight w:val="171"/>
        </w:trPr>
        <w:tc>
          <w:tcPr>
            <w:tcW w:w="3780" w:type="dxa"/>
          </w:tcPr>
          <w:p w14:paraId="332729BD" w14:textId="77777777" w:rsidR="00C51944" w:rsidRPr="00345D0B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345D0B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6C8B399" w14:textId="77777777" w:rsidR="00C51944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90DD5" w14:textId="6D42E27B" w:rsidR="00C51944" w:rsidRPr="00B239C1" w:rsidRDefault="00F85C58" w:rsidP="00AE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40" w:lineRule="exact"/>
              <w:ind w:right="70"/>
              <w:jc w:val="right"/>
            </w:pPr>
            <w:r>
              <w:t>408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5382" w14:textId="615F580C" w:rsidR="00C51944" w:rsidRPr="00B239C1" w:rsidRDefault="00F85C58" w:rsidP="00AE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4"/>
              </w:tabs>
              <w:spacing w:line="340" w:lineRule="exact"/>
              <w:ind w:right="7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5A89A85" w14:textId="313428AA" w:rsidR="00C51944" w:rsidRPr="00B239C1" w:rsidRDefault="00F85C58" w:rsidP="00AE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</w:pPr>
            <w:r>
              <w:rPr>
                <w:cs/>
              </w:rPr>
              <w:t>-</w:t>
            </w: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85BC" w14:textId="58ED5281" w:rsidR="00C51944" w:rsidRPr="00B239C1" w:rsidRDefault="00F85C58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44A1" w14:textId="114A1A47" w:rsidR="00C51944" w:rsidRPr="00F85C58" w:rsidRDefault="00F85C58" w:rsidP="00BA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right="70"/>
            </w:pPr>
            <w:r w:rsidRPr="00F85C58">
              <w:t>8</w:t>
            </w:r>
          </w:p>
        </w:tc>
        <w:tc>
          <w:tcPr>
            <w:tcW w:w="1530" w:type="dxa"/>
            <w:vAlign w:val="bottom"/>
          </w:tcPr>
          <w:p w14:paraId="6624AB54" w14:textId="45DE8DC7" w:rsidR="00C51944" w:rsidRPr="00DE423E" w:rsidRDefault="00F85C58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0"/>
              </w:tabs>
              <w:spacing w:line="340" w:lineRule="exact"/>
              <w:ind w:right="70"/>
              <w:jc w:val="right"/>
            </w:pPr>
            <w:r>
              <w:t>416</w:t>
            </w:r>
          </w:p>
        </w:tc>
      </w:tr>
      <w:tr w:rsidR="00F85C58" w:rsidRPr="00345D0B" w14:paraId="6C6BA094" w14:textId="77777777" w:rsidTr="0087088F">
        <w:tc>
          <w:tcPr>
            <w:tcW w:w="3780" w:type="dxa"/>
          </w:tcPr>
          <w:p w14:paraId="0D8A362B" w14:textId="5F20EA63" w:rsidR="00F85C58" w:rsidRPr="00345D0B" w:rsidRDefault="00F85C58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>
              <w:rPr>
                <w:rFonts w:hint="cs"/>
                <w:cs/>
              </w:rPr>
              <w:t>โอน</w:t>
            </w:r>
          </w:p>
        </w:tc>
        <w:tc>
          <w:tcPr>
            <w:tcW w:w="990" w:type="dxa"/>
          </w:tcPr>
          <w:p w14:paraId="0A4CC5CC" w14:textId="77777777" w:rsidR="00F85C58" w:rsidRDefault="00F85C58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CE319" w14:textId="27981C83" w:rsidR="00F85C58" w:rsidRPr="00B239C1" w:rsidRDefault="00F85C58" w:rsidP="00AE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40" w:lineRule="exact"/>
              <w:ind w:right="70"/>
              <w:jc w:val="right"/>
            </w:pPr>
            <w:r>
              <w:t>2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11492" w14:textId="24DF7E8E" w:rsidR="00F85C58" w:rsidRPr="00B239C1" w:rsidRDefault="00F85C58" w:rsidP="00AE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4"/>
              </w:tabs>
              <w:spacing w:line="340" w:lineRule="exact"/>
              <w:ind w:right="7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726EDA63" w14:textId="76BF95B8" w:rsidR="00F85C58" w:rsidRPr="00B239C1" w:rsidRDefault="00F85C58" w:rsidP="00AE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</w:pPr>
            <w:r>
              <w:rPr>
                <w:cs/>
              </w:rPr>
              <w:t>(</w:t>
            </w:r>
            <w:r>
              <w:t>2</w:t>
            </w:r>
            <w:r>
              <w:rPr>
                <w:cs/>
              </w:rPr>
              <w:t>)</w:t>
            </w: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CEE65" w14:textId="751765F2" w:rsidR="00F85C58" w:rsidRPr="00B239C1" w:rsidRDefault="00F85C58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257DB" w14:textId="190A6CFC" w:rsidR="00F85C58" w:rsidRPr="00F85C58" w:rsidRDefault="00F85C58" w:rsidP="00BA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12"/>
              <w:jc w:val="center"/>
            </w:pPr>
            <w:r w:rsidRPr="00F85C58">
              <w:rPr>
                <w:cs/>
              </w:rPr>
              <w:t>(</w:t>
            </w:r>
            <w:r w:rsidRPr="00F85C58">
              <w:t>2</w:t>
            </w:r>
            <w:r w:rsidRPr="00F85C58">
              <w:rPr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2C14B1F" w14:textId="35B30EDD" w:rsidR="00F85C58" w:rsidRPr="00DE423E" w:rsidRDefault="00F85C58" w:rsidP="00BA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969"/>
              </w:tabs>
              <w:spacing w:line="340" w:lineRule="exact"/>
              <w:ind w:right="-15"/>
              <w:jc w:val="right"/>
            </w:pPr>
            <w:r>
              <w:rPr>
                <w:cs/>
              </w:rPr>
              <w:t>(</w:t>
            </w:r>
            <w:r>
              <w:t>2</w:t>
            </w:r>
            <w:r>
              <w:rPr>
                <w:cs/>
              </w:rPr>
              <w:t>)</w:t>
            </w:r>
          </w:p>
        </w:tc>
      </w:tr>
      <w:tr w:rsidR="00F85C58" w:rsidRPr="00345D0B" w14:paraId="4544E6E9" w14:textId="77777777" w:rsidTr="00951F45">
        <w:trPr>
          <w:trHeight w:val="272"/>
        </w:trPr>
        <w:tc>
          <w:tcPr>
            <w:tcW w:w="3780" w:type="dxa"/>
          </w:tcPr>
          <w:p w14:paraId="2BCD60C0" w14:textId="04DC8FE9" w:rsidR="00F85C58" w:rsidRPr="00345D0B" w:rsidRDefault="00F85C58" w:rsidP="00F85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>
              <w:rPr>
                <w:cs/>
              </w:rPr>
              <w:t>ค่า</w:t>
            </w:r>
            <w:r>
              <w:rPr>
                <w:rFonts w:hint="cs"/>
                <w:cs/>
              </w:rPr>
              <w:t>เสื่อมราคา</w:t>
            </w:r>
            <w:r w:rsidRPr="00345D0B">
              <w:rPr>
                <w:cs/>
              </w:rPr>
              <w:t>สำหรับงวด</w:t>
            </w:r>
          </w:p>
        </w:tc>
        <w:tc>
          <w:tcPr>
            <w:tcW w:w="990" w:type="dxa"/>
          </w:tcPr>
          <w:p w14:paraId="1CF30E95" w14:textId="77777777" w:rsidR="00F85C58" w:rsidRDefault="00F85C58" w:rsidP="00F85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57EEB" w14:textId="6315B501" w:rsidR="00F85C58" w:rsidRPr="00B239C1" w:rsidRDefault="00F85C58" w:rsidP="00AE5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40" w:lineRule="exact"/>
              <w:jc w:val="right"/>
            </w:pPr>
            <w:r>
              <w:rPr>
                <w:cs/>
              </w:rPr>
              <w:t>(</w:t>
            </w:r>
            <w:r>
              <w:t>385</w:t>
            </w:r>
            <w:r>
              <w:rPr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2B6B1" w14:textId="3B70EE71" w:rsidR="00F85C58" w:rsidRPr="00B239C1" w:rsidRDefault="00F85C58" w:rsidP="00AE5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>
              <w:rPr>
                <w:cs/>
              </w:rPr>
              <w:t>(</w:t>
            </w:r>
            <w:r>
              <w:t>1</w:t>
            </w:r>
            <w:r>
              <w:rPr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C9EBDF5" w14:textId="7CA1930D" w:rsidR="00F85C58" w:rsidRPr="00B239C1" w:rsidRDefault="00F85C58" w:rsidP="00AE5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rPr>
                <w:cs/>
              </w:rPr>
            </w:pPr>
            <w:r>
              <w:rPr>
                <w:cs/>
              </w:rPr>
              <w:t>(</w:t>
            </w:r>
            <w:r>
              <w:t>319</w:t>
            </w:r>
            <w:r>
              <w:rPr>
                <w:cs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77C6A" w14:textId="77723BEA" w:rsidR="00F85C58" w:rsidRPr="00B239C1" w:rsidRDefault="00F85C58" w:rsidP="00BA56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340" w:lineRule="exact"/>
              <w:jc w:val="center"/>
              <w:rPr>
                <w:cs/>
              </w:rPr>
            </w:pPr>
            <w:r>
              <w:rPr>
                <w:cs/>
              </w:rPr>
              <w:t>(</w:t>
            </w:r>
            <w:r>
              <w:t>2</w:t>
            </w:r>
            <w:r>
              <w:rPr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CEB30" w14:textId="3D933481" w:rsidR="00F85C58" w:rsidRPr="00DE423E" w:rsidRDefault="00F85C58" w:rsidP="00BA56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12"/>
              <w:jc w:val="center"/>
            </w:pPr>
            <w:r>
              <w:rPr>
                <w:cs/>
              </w:rPr>
              <w:t>(</w:t>
            </w:r>
            <w:r>
              <w:t>233</w:t>
            </w:r>
            <w:r>
              <w:rPr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89773DE" w14:textId="0F5C4CCA" w:rsidR="00F85C58" w:rsidRPr="00DE423E" w:rsidRDefault="00F85C58" w:rsidP="00F85C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00"/>
              </w:tabs>
              <w:spacing w:line="340" w:lineRule="exact"/>
              <w:jc w:val="right"/>
              <w:rPr>
                <w:cs/>
              </w:rPr>
            </w:pPr>
            <w:r>
              <w:rPr>
                <w:cs/>
              </w:rPr>
              <w:t>(</w:t>
            </w:r>
            <w:r>
              <w:t>940</w:t>
            </w:r>
            <w:r>
              <w:rPr>
                <w:cs/>
              </w:rPr>
              <w:t>)</w:t>
            </w:r>
          </w:p>
        </w:tc>
      </w:tr>
      <w:tr w:rsidR="00C51944" w:rsidRPr="00345D0B" w14:paraId="245EB967" w14:textId="77777777" w:rsidTr="00951F45">
        <w:tc>
          <w:tcPr>
            <w:tcW w:w="3780" w:type="dxa"/>
          </w:tcPr>
          <w:p w14:paraId="7F5B5B9F" w14:textId="357A5431" w:rsidR="00C51944" w:rsidRPr="00345D0B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</w:rPr>
            </w:pPr>
            <w:r w:rsidRPr="00345D0B">
              <w:rPr>
                <w:b/>
                <w:bCs/>
                <w:cs/>
              </w:rPr>
              <w:t xml:space="preserve">ณ วันที่ </w:t>
            </w:r>
            <w:r w:rsidR="002B656E" w:rsidRPr="00533970">
              <w:rPr>
                <w:b/>
                <w:bCs/>
              </w:rPr>
              <w:t>30</w:t>
            </w:r>
            <w:r w:rsidR="002B656E" w:rsidRPr="00533970">
              <w:rPr>
                <w:b/>
                <w:bCs/>
                <w:cs/>
              </w:rPr>
              <w:t xml:space="preserve"> มิถุนายน </w:t>
            </w:r>
            <w:r w:rsidR="00336745" w:rsidRPr="00336745">
              <w:rPr>
                <w:b/>
                <w:bCs/>
              </w:rPr>
              <w:t>2564</w:t>
            </w:r>
          </w:p>
        </w:tc>
        <w:tc>
          <w:tcPr>
            <w:tcW w:w="990" w:type="dxa"/>
          </w:tcPr>
          <w:p w14:paraId="4A35BC69" w14:textId="77777777" w:rsidR="00C51944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6ED6E0F0" w14:textId="559CEDAB" w:rsidR="00C51944" w:rsidRPr="00B239C1" w:rsidRDefault="00F85C58" w:rsidP="00AE5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40" w:lineRule="exact"/>
              <w:rPr>
                <w:b/>
                <w:bCs/>
              </w:rPr>
            </w:pPr>
            <w:r>
              <w:rPr>
                <w:b/>
                <w:bCs/>
              </w:rPr>
              <w:t>8,795</w:t>
            </w:r>
          </w:p>
        </w:tc>
        <w:tc>
          <w:tcPr>
            <w:tcW w:w="1620" w:type="dxa"/>
            <w:vAlign w:val="bottom"/>
          </w:tcPr>
          <w:p w14:paraId="448052E5" w14:textId="2B99949F" w:rsidR="00C51944" w:rsidRPr="00951F45" w:rsidRDefault="00F85C58" w:rsidP="00AE5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30" w:type="dxa"/>
          </w:tcPr>
          <w:p w14:paraId="351E809D" w14:textId="01ECC616" w:rsidR="00C51944" w:rsidRPr="00B239C1" w:rsidRDefault="00F85C58" w:rsidP="00AE5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rPr>
                <w:b/>
                <w:bCs/>
              </w:rPr>
            </w:pPr>
            <w:r>
              <w:rPr>
                <w:b/>
                <w:bCs/>
              </w:rPr>
              <w:t>1,053</w:t>
            </w:r>
          </w:p>
        </w:tc>
        <w:tc>
          <w:tcPr>
            <w:tcW w:w="1500" w:type="dxa"/>
            <w:vAlign w:val="bottom"/>
          </w:tcPr>
          <w:p w14:paraId="09F8F0D7" w14:textId="3BCB6D33" w:rsidR="00C51944" w:rsidRPr="00B239C1" w:rsidRDefault="00F85C58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470" w:type="dxa"/>
            <w:vAlign w:val="bottom"/>
          </w:tcPr>
          <w:p w14:paraId="2E3C0CD2" w14:textId="70A8EF91" w:rsidR="00C51944" w:rsidRPr="00DE423E" w:rsidRDefault="00F85C58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</w:t>
            </w:r>
          </w:p>
        </w:tc>
        <w:tc>
          <w:tcPr>
            <w:tcW w:w="1530" w:type="dxa"/>
            <w:vAlign w:val="bottom"/>
          </w:tcPr>
          <w:p w14:paraId="50C4AE47" w14:textId="0E07C0C5" w:rsidR="00C51944" w:rsidRPr="00DE423E" w:rsidRDefault="00F85C58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10,561</w:t>
            </w:r>
          </w:p>
        </w:tc>
      </w:tr>
    </w:tbl>
    <w:p w14:paraId="526C0000" w14:textId="7FD45D39" w:rsidR="006B5486" w:rsidRPr="00750E19" w:rsidRDefault="006B5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2"/>
          <w:szCs w:val="12"/>
          <w:cs/>
          <w:lang w:val="en-GB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2070"/>
        <w:gridCol w:w="1620"/>
        <w:gridCol w:w="1530"/>
        <w:gridCol w:w="1530"/>
        <w:gridCol w:w="1440"/>
        <w:gridCol w:w="1530"/>
      </w:tblGrid>
      <w:tr w:rsidR="00DA349A" w:rsidRPr="00345D0B" w14:paraId="38AD9C99" w14:textId="77777777" w:rsidTr="0087088F">
        <w:trPr>
          <w:tblHeader/>
        </w:trPr>
        <w:tc>
          <w:tcPr>
            <w:tcW w:w="4410" w:type="dxa"/>
          </w:tcPr>
          <w:p w14:paraId="53FE03A3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2070" w:type="dxa"/>
          </w:tcPr>
          <w:p w14:paraId="037FD388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7650" w:type="dxa"/>
            <w:gridSpan w:val="5"/>
            <w:vAlign w:val="bottom"/>
          </w:tcPr>
          <w:p w14:paraId="52DE63F5" w14:textId="6280D532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345D0B">
              <w:rPr>
                <w:rFonts w:eastAsia="Calibri"/>
                <w:b/>
                <w:bCs/>
                <w:cs/>
              </w:rPr>
              <w:t>งบการเงิน</w:t>
            </w:r>
            <w:r>
              <w:rPr>
                <w:rFonts w:eastAsia="Calibri" w:hint="cs"/>
                <w:b/>
                <w:bCs/>
                <w:cs/>
              </w:rPr>
              <w:t>เฉพาะกิจการ</w:t>
            </w:r>
          </w:p>
        </w:tc>
      </w:tr>
      <w:tr w:rsidR="00DA349A" w:rsidRPr="00345D0B" w14:paraId="4627E369" w14:textId="77777777" w:rsidTr="0087088F">
        <w:trPr>
          <w:tblHeader/>
        </w:trPr>
        <w:tc>
          <w:tcPr>
            <w:tcW w:w="4410" w:type="dxa"/>
          </w:tcPr>
          <w:p w14:paraId="775D7750" w14:textId="77777777" w:rsidR="00DA349A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57B7412E" w14:textId="77777777" w:rsidR="00DA349A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2C4C6B23" w14:textId="64DA66C9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2070" w:type="dxa"/>
          </w:tcPr>
          <w:p w14:paraId="6C6F2E32" w14:textId="77777777" w:rsidR="00DA349A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03E40A1B" w14:textId="77777777" w:rsidR="00DA349A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6ACFF8F4" w14:textId="0DBD3E8E" w:rsidR="00DA349A" w:rsidRPr="00DA349A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620" w:type="dxa"/>
            <w:vAlign w:val="bottom"/>
          </w:tcPr>
          <w:p w14:paraId="0AB6E700" w14:textId="59E2BF41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อาคารและ</w:t>
            </w:r>
          </w:p>
          <w:p w14:paraId="25C890D7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ที่ดินพร้อม</w:t>
            </w:r>
          </w:p>
          <w:p w14:paraId="1A695788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45D0B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530" w:type="dxa"/>
            <w:vAlign w:val="bottom"/>
          </w:tcPr>
          <w:p w14:paraId="564FC490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30" w:type="dxa"/>
            <w:vAlign w:val="bottom"/>
          </w:tcPr>
          <w:p w14:paraId="4D349F14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440" w:type="dxa"/>
            <w:vAlign w:val="bottom"/>
          </w:tcPr>
          <w:p w14:paraId="76C7A924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ยานพาหนะและ</w:t>
            </w:r>
          </w:p>
          <w:p w14:paraId="64B0B2FA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530" w:type="dxa"/>
            <w:vAlign w:val="bottom"/>
          </w:tcPr>
          <w:p w14:paraId="69CF060C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รวม</w:t>
            </w:r>
          </w:p>
        </w:tc>
      </w:tr>
      <w:tr w:rsidR="00DA349A" w:rsidRPr="00345D0B" w14:paraId="3A48D1C3" w14:textId="77777777" w:rsidTr="0087088F">
        <w:tc>
          <w:tcPr>
            <w:tcW w:w="4410" w:type="dxa"/>
          </w:tcPr>
          <w:p w14:paraId="034BFFF3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2070" w:type="dxa"/>
          </w:tcPr>
          <w:p w14:paraId="4213904A" w14:textId="77777777" w:rsidR="00DA349A" w:rsidRPr="00345D0B" w:rsidRDefault="00DA349A" w:rsidP="00264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5"/>
            <w:vAlign w:val="bottom"/>
          </w:tcPr>
          <w:p w14:paraId="15A6C7B9" w14:textId="478E8866" w:rsidR="00DA349A" w:rsidRPr="00345D0B" w:rsidRDefault="00DA349A" w:rsidP="00264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1944" w:rsidRPr="00345D0B" w14:paraId="1447C06C" w14:textId="77777777" w:rsidTr="0087088F">
        <w:tc>
          <w:tcPr>
            <w:tcW w:w="4410" w:type="dxa"/>
          </w:tcPr>
          <w:p w14:paraId="16A3F03F" w14:textId="63A4DB79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2E2538">
              <w:rPr>
                <w:cs/>
              </w:rPr>
              <w:t xml:space="preserve">ณ วันที่ </w:t>
            </w:r>
            <w:r w:rsidR="00336745" w:rsidRPr="00336745">
              <w:t>1</w:t>
            </w:r>
            <w:r w:rsidRPr="002E2538">
              <w:rPr>
                <w:cs/>
              </w:rPr>
              <w:t xml:space="preserve"> มกราคม </w:t>
            </w:r>
            <w:r w:rsidR="00336745" w:rsidRPr="00336745">
              <w:t>2564</w:t>
            </w:r>
          </w:p>
        </w:tc>
        <w:tc>
          <w:tcPr>
            <w:tcW w:w="2070" w:type="dxa"/>
          </w:tcPr>
          <w:p w14:paraId="426073CD" w14:textId="40207CF2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1620" w:type="dxa"/>
            <w:vAlign w:val="bottom"/>
          </w:tcPr>
          <w:p w14:paraId="2A446287" w14:textId="2B0FE1AE" w:rsidR="00C51944" w:rsidRPr="00C51944" w:rsidRDefault="00336745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336745">
              <w:t>8</w:t>
            </w:r>
            <w:r w:rsidR="00262831">
              <w:t>,</w:t>
            </w:r>
            <w:r w:rsidRPr="00336745">
              <w:t>101</w:t>
            </w:r>
          </w:p>
        </w:tc>
        <w:tc>
          <w:tcPr>
            <w:tcW w:w="1530" w:type="dxa"/>
            <w:vAlign w:val="bottom"/>
          </w:tcPr>
          <w:p w14:paraId="1C848D04" w14:textId="32A787C8" w:rsidR="00C51944" w:rsidRPr="00C51944" w:rsidRDefault="00336745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</w:pPr>
            <w:r w:rsidRPr="00336745">
              <w:t>9</w:t>
            </w:r>
          </w:p>
        </w:tc>
        <w:tc>
          <w:tcPr>
            <w:tcW w:w="1530" w:type="dxa"/>
            <w:vAlign w:val="bottom"/>
          </w:tcPr>
          <w:p w14:paraId="2422A03B" w14:textId="2A18C878" w:rsidR="00C51944" w:rsidRPr="00C51944" w:rsidRDefault="00336745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340" w:lineRule="exact"/>
              <w:jc w:val="center"/>
            </w:pPr>
            <w:r w:rsidRPr="00336745">
              <w:t>1</w:t>
            </w:r>
            <w:r w:rsidR="00C51944" w:rsidRPr="00C51944">
              <w:t>,</w:t>
            </w:r>
            <w:r w:rsidRPr="00336745">
              <w:t>374</w:t>
            </w:r>
          </w:p>
        </w:tc>
        <w:tc>
          <w:tcPr>
            <w:tcW w:w="1440" w:type="dxa"/>
            <w:vAlign w:val="bottom"/>
          </w:tcPr>
          <w:p w14:paraId="5F69BFBD" w14:textId="25BC347E" w:rsidR="00C51944" w:rsidRPr="00C51944" w:rsidRDefault="00336745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70"/>
            </w:pPr>
            <w:r w:rsidRPr="00336745">
              <w:t>903</w:t>
            </w:r>
          </w:p>
        </w:tc>
        <w:tc>
          <w:tcPr>
            <w:tcW w:w="1530" w:type="dxa"/>
            <w:vAlign w:val="bottom"/>
          </w:tcPr>
          <w:p w14:paraId="76ED9A5C" w14:textId="08D88FC2" w:rsidR="00C51944" w:rsidRPr="00C51944" w:rsidRDefault="00336745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40" w:lineRule="exact"/>
              <w:ind w:right="70"/>
              <w:jc w:val="right"/>
              <w:rPr>
                <w:cs/>
              </w:rPr>
            </w:pPr>
            <w:r w:rsidRPr="00336745">
              <w:t>10</w:t>
            </w:r>
            <w:r w:rsidR="00C51944" w:rsidRPr="00C51944">
              <w:t>,</w:t>
            </w:r>
            <w:r w:rsidRPr="00336745">
              <w:t>387</w:t>
            </w:r>
          </w:p>
        </w:tc>
      </w:tr>
      <w:tr w:rsidR="00C51944" w:rsidRPr="00345D0B" w14:paraId="55BBCCA2" w14:textId="77777777" w:rsidTr="0087088F">
        <w:tc>
          <w:tcPr>
            <w:tcW w:w="4410" w:type="dxa"/>
          </w:tcPr>
          <w:p w14:paraId="1FADB299" w14:textId="77777777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E2538">
              <w:rPr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1387693A" w14:textId="77777777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9565F" w14:textId="318B85FC" w:rsidR="00C51944" w:rsidRPr="002E2538" w:rsidRDefault="001B0DF7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>
              <w:rPr>
                <w:rFonts w:hint="cs"/>
                <w:cs/>
              </w:rPr>
              <w:t>376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35C98" w14:textId="4E687923" w:rsidR="00C51944" w:rsidRPr="002E2538" w:rsidRDefault="001B0DF7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40423" w14:textId="7109968A" w:rsidR="00C51944" w:rsidRPr="002E2538" w:rsidRDefault="001B0DF7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340" w:lineRule="exact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FB983" w14:textId="2D708251" w:rsidR="00C51944" w:rsidRPr="002E2538" w:rsidRDefault="001B0DF7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70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6FCA7BC" w14:textId="4387FD70" w:rsidR="00C51944" w:rsidRPr="002E2538" w:rsidRDefault="001B0DF7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40" w:lineRule="exact"/>
              <w:ind w:right="70"/>
              <w:jc w:val="right"/>
            </w:pPr>
            <w:r>
              <w:t>376</w:t>
            </w:r>
          </w:p>
        </w:tc>
      </w:tr>
      <w:tr w:rsidR="001B0DF7" w:rsidRPr="00345D0B" w14:paraId="04326890" w14:textId="77777777" w:rsidTr="0087088F">
        <w:tc>
          <w:tcPr>
            <w:tcW w:w="4410" w:type="dxa"/>
          </w:tcPr>
          <w:p w14:paraId="64381E75" w14:textId="7C57BE82" w:rsidR="001B0DF7" w:rsidRPr="002E2538" w:rsidRDefault="001B0DF7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>
              <w:rPr>
                <w:rFonts w:hint="cs"/>
                <w:cs/>
              </w:rPr>
              <w:t>โอน</w:t>
            </w:r>
          </w:p>
        </w:tc>
        <w:tc>
          <w:tcPr>
            <w:tcW w:w="2070" w:type="dxa"/>
          </w:tcPr>
          <w:p w14:paraId="57F552D5" w14:textId="77777777" w:rsidR="001B0DF7" w:rsidRPr="002E2538" w:rsidRDefault="001B0DF7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79788" w14:textId="3C5CE1F6" w:rsidR="001B0DF7" w:rsidRPr="002E2538" w:rsidRDefault="001B0DF7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D3AA8" w14:textId="313BF115" w:rsidR="001B0DF7" w:rsidRPr="002E2538" w:rsidRDefault="001B0DF7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041C8" w14:textId="75A4407D" w:rsidR="001B0DF7" w:rsidRPr="002E2538" w:rsidRDefault="001B0DF7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340" w:lineRule="exact"/>
              <w:jc w:val="center"/>
            </w:pPr>
            <w:r>
              <w:rPr>
                <w:cs/>
              </w:rPr>
              <w:t>(</w:t>
            </w:r>
            <w:r>
              <w:t>2</w:t>
            </w:r>
            <w:r>
              <w:rPr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6E26" w14:textId="459017A6" w:rsidR="001B0DF7" w:rsidRPr="002E2538" w:rsidRDefault="001B0DF7" w:rsidP="00BA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70"/>
            </w:pPr>
            <w:r>
              <w:rPr>
                <w:cs/>
              </w:rPr>
              <w:t>(</w:t>
            </w:r>
            <w:r>
              <w:t>1</w:t>
            </w:r>
            <w:r>
              <w:rPr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6966F22" w14:textId="18D727B8" w:rsidR="001B0DF7" w:rsidRPr="002E2538" w:rsidRDefault="001B0DF7" w:rsidP="005B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40" w:lineRule="exact"/>
              <w:ind w:right="70"/>
              <w:jc w:val="right"/>
            </w:pPr>
            <w:r>
              <w:rPr>
                <w:cs/>
              </w:rPr>
              <w:t>(</w:t>
            </w:r>
            <w:r>
              <w:t>1</w:t>
            </w:r>
            <w:r>
              <w:rPr>
                <w:cs/>
              </w:rPr>
              <w:t>)</w:t>
            </w:r>
          </w:p>
        </w:tc>
      </w:tr>
      <w:tr w:rsidR="00C51944" w:rsidRPr="00345D0B" w14:paraId="10CB73D7" w14:textId="77777777" w:rsidTr="0087088F">
        <w:trPr>
          <w:trHeight w:val="272"/>
        </w:trPr>
        <w:tc>
          <w:tcPr>
            <w:tcW w:w="4410" w:type="dxa"/>
          </w:tcPr>
          <w:p w14:paraId="0C027D2A" w14:textId="6619EF22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E2538">
              <w:rPr>
                <w:cs/>
              </w:rPr>
              <w:t>ค่า</w:t>
            </w:r>
            <w:r w:rsidR="00262831">
              <w:rPr>
                <w:rFonts w:hint="cs"/>
                <w:cs/>
              </w:rPr>
              <w:t>เสื่อมราคา</w:t>
            </w:r>
            <w:r w:rsidRPr="002E2538">
              <w:rPr>
                <w:cs/>
              </w:rPr>
              <w:t>สำหรับงวด</w:t>
            </w:r>
          </w:p>
        </w:tc>
        <w:tc>
          <w:tcPr>
            <w:tcW w:w="2070" w:type="dxa"/>
          </w:tcPr>
          <w:p w14:paraId="5843F7E3" w14:textId="77777777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868B5" w14:textId="138B5359" w:rsidR="00C51944" w:rsidRPr="002E2538" w:rsidRDefault="001B0DF7" w:rsidP="005B50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>
              <w:rPr>
                <w:cs/>
              </w:rPr>
              <w:t>(</w:t>
            </w:r>
            <w:r>
              <w:t>359</w:t>
            </w:r>
            <w:r>
              <w:rPr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5C74A" w14:textId="46E7A3B3" w:rsidR="00C51944" w:rsidRPr="002E2538" w:rsidRDefault="001B0DF7" w:rsidP="005B50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</w:pPr>
            <w:r>
              <w:rPr>
                <w:cs/>
              </w:rPr>
              <w:t>(</w:t>
            </w:r>
            <w:r>
              <w:t>1</w:t>
            </w:r>
            <w:r>
              <w:rPr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B2C10" w14:textId="7122117E" w:rsidR="00C51944" w:rsidRPr="002E2538" w:rsidRDefault="001B0DF7" w:rsidP="00BA56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340" w:lineRule="exact"/>
              <w:rPr>
                <w:cs/>
              </w:rPr>
            </w:pPr>
            <w:r>
              <w:rPr>
                <w:cs/>
              </w:rPr>
              <w:t>(</w:t>
            </w:r>
            <w:r>
              <w:t>319</w:t>
            </w:r>
            <w:r>
              <w:rPr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634E9" w14:textId="6091292B" w:rsidR="00C51944" w:rsidRPr="002E2538" w:rsidRDefault="001B0DF7" w:rsidP="00BA56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</w:pPr>
            <w:r>
              <w:rPr>
                <w:cs/>
              </w:rPr>
              <w:t>(</w:t>
            </w:r>
            <w:r>
              <w:t>229</w:t>
            </w:r>
            <w:r>
              <w:rPr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31892FA" w14:textId="1167C203" w:rsidR="00C51944" w:rsidRPr="002E2538" w:rsidRDefault="001B0DF7" w:rsidP="005B50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40" w:lineRule="exact"/>
              <w:rPr>
                <w:cs/>
              </w:rPr>
            </w:pPr>
            <w:r>
              <w:rPr>
                <w:cs/>
              </w:rPr>
              <w:t>(</w:t>
            </w:r>
            <w:r>
              <w:t>908</w:t>
            </w:r>
            <w:r>
              <w:rPr>
                <w:cs/>
              </w:rPr>
              <w:t>)</w:t>
            </w:r>
          </w:p>
        </w:tc>
      </w:tr>
      <w:tr w:rsidR="00C51944" w:rsidRPr="00345D0B" w14:paraId="60C07A96" w14:textId="77777777" w:rsidTr="0087088F">
        <w:tc>
          <w:tcPr>
            <w:tcW w:w="4410" w:type="dxa"/>
          </w:tcPr>
          <w:p w14:paraId="6827ABB0" w14:textId="5A77EC9C" w:rsidR="00C51944" w:rsidRPr="002E2538" w:rsidRDefault="002B656E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cs/>
              </w:rPr>
            </w:pPr>
            <w:r w:rsidRPr="00345D0B">
              <w:rPr>
                <w:b/>
                <w:bCs/>
                <w:cs/>
              </w:rPr>
              <w:t xml:space="preserve">ณ วันที่ </w:t>
            </w:r>
            <w:r w:rsidRPr="00533970">
              <w:rPr>
                <w:b/>
                <w:bCs/>
              </w:rPr>
              <w:t>30</w:t>
            </w:r>
            <w:r w:rsidRPr="00533970">
              <w:rPr>
                <w:b/>
                <w:bCs/>
                <w:cs/>
              </w:rPr>
              <w:t xml:space="preserve"> มิถุนายน </w:t>
            </w:r>
            <w:r w:rsidRPr="00336745">
              <w:rPr>
                <w:b/>
                <w:bCs/>
              </w:rPr>
              <w:t>2564</w:t>
            </w:r>
          </w:p>
        </w:tc>
        <w:tc>
          <w:tcPr>
            <w:tcW w:w="2070" w:type="dxa"/>
          </w:tcPr>
          <w:p w14:paraId="34E7AA35" w14:textId="77777777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54F25BB3" w14:textId="75CEE333" w:rsidR="00C51944" w:rsidRPr="002E2538" w:rsidRDefault="001B0DF7" w:rsidP="005B50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  <w:rPr>
                <w:b/>
                <w:bCs/>
              </w:rPr>
            </w:pPr>
            <w:r>
              <w:rPr>
                <w:b/>
                <w:bCs/>
              </w:rPr>
              <w:t>8,120</w:t>
            </w:r>
          </w:p>
        </w:tc>
        <w:tc>
          <w:tcPr>
            <w:tcW w:w="1530" w:type="dxa"/>
            <w:vAlign w:val="bottom"/>
          </w:tcPr>
          <w:p w14:paraId="70B4B6EB" w14:textId="628C80B8" w:rsidR="00C51944" w:rsidRPr="00796320" w:rsidRDefault="001B0DF7" w:rsidP="005B50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30" w:type="dxa"/>
            <w:vAlign w:val="bottom"/>
          </w:tcPr>
          <w:p w14:paraId="5FDA4DDB" w14:textId="02737457" w:rsidR="00C51944" w:rsidRPr="002E2538" w:rsidRDefault="001B0DF7" w:rsidP="005B50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3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1,053</w:t>
            </w:r>
          </w:p>
        </w:tc>
        <w:tc>
          <w:tcPr>
            <w:tcW w:w="1440" w:type="dxa"/>
            <w:vAlign w:val="bottom"/>
          </w:tcPr>
          <w:p w14:paraId="54E9A765" w14:textId="4759CC2D" w:rsidR="00C51944" w:rsidRPr="002E2538" w:rsidRDefault="001B0DF7" w:rsidP="005B50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</w:t>
            </w:r>
          </w:p>
        </w:tc>
        <w:tc>
          <w:tcPr>
            <w:tcW w:w="1530" w:type="dxa"/>
            <w:vAlign w:val="bottom"/>
          </w:tcPr>
          <w:p w14:paraId="22C7A98E" w14:textId="26D0A1BA" w:rsidR="00C51944" w:rsidRPr="002E2538" w:rsidRDefault="001B0DF7" w:rsidP="005B50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40" w:lineRule="exact"/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9,854</w:t>
            </w:r>
          </w:p>
        </w:tc>
      </w:tr>
    </w:tbl>
    <w:p w14:paraId="110C7AF7" w14:textId="77777777" w:rsidR="00FF612E" w:rsidRDefault="00FF612E" w:rsidP="00FF61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  <w:sectPr w:rsidR="00FF612E" w:rsidSect="00D4542E">
          <w:headerReference w:type="default" r:id="rId20"/>
          <w:footerReference w:type="default" r:id="rId21"/>
          <w:pgSz w:w="16840" w:h="11907" w:orient="landscape" w:code="9"/>
          <w:pgMar w:top="1350" w:right="691" w:bottom="1152" w:left="1080" w:header="720" w:footer="720" w:gutter="0"/>
          <w:cols w:space="720"/>
          <w:docGrid w:linePitch="408"/>
        </w:sectPr>
      </w:pPr>
    </w:p>
    <w:p w14:paraId="7607545D" w14:textId="22AF4856" w:rsidR="00305736" w:rsidRPr="00345D0B" w:rsidRDefault="00305736" w:rsidP="004E7FCC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45D0B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สินทรัพย์ไม่มีตัวตน</w:t>
      </w:r>
    </w:p>
    <w:p w14:paraId="123C5977" w14:textId="77777777" w:rsidR="00305736" w:rsidRPr="00305736" w:rsidRDefault="00305736" w:rsidP="002B4156">
      <w:pPr>
        <w:rPr>
          <w:cs/>
        </w:rPr>
      </w:pPr>
    </w:p>
    <w:p w14:paraId="3040F071" w14:textId="7085D7A4" w:rsidR="00305736" w:rsidRDefault="00C832C5" w:rsidP="003057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รายการเคลื่อนไหวของ</w:t>
      </w:r>
      <w:r w:rsidR="00305736" w:rsidRPr="00F20DB7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305736" w:rsidRPr="00F20DB7">
        <w:rPr>
          <w:rFonts w:ascii="Angsana New" w:hAnsi="Angsana New"/>
          <w:sz w:val="30"/>
          <w:szCs w:val="30"/>
          <w:cs/>
        </w:rPr>
        <w:t>ระหว่างงวด</w:t>
      </w:r>
      <w:r w:rsidR="002B656E" w:rsidRPr="00533970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2B656E" w:rsidRPr="00533970">
        <w:rPr>
          <w:rFonts w:ascii="Angsana New" w:hAnsi="Angsana New"/>
          <w:sz w:val="30"/>
          <w:szCs w:val="30"/>
        </w:rPr>
        <w:t>30</w:t>
      </w:r>
      <w:r w:rsidR="002B656E" w:rsidRPr="00533970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336745" w:rsidRPr="00336745">
        <w:rPr>
          <w:rFonts w:ascii="Angsana New" w:hAnsi="Angsana New"/>
          <w:sz w:val="30"/>
          <w:szCs w:val="30"/>
        </w:rPr>
        <w:t>2564</w:t>
      </w:r>
      <w:r w:rsidR="00305736" w:rsidRPr="00F20DB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65D06F" w14:textId="77777777" w:rsidR="00CE0EA4" w:rsidRDefault="00CE0EA4" w:rsidP="003057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404"/>
        <w:gridCol w:w="1314"/>
        <w:gridCol w:w="1314"/>
        <w:gridCol w:w="1314"/>
        <w:gridCol w:w="1314"/>
      </w:tblGrid>
      <w:tr w:rsidR="00CE0EA4" w:rsidRPr="00345D0B" w14:paraId="7B25879B" w14:textId="77777777" w:rsidTr="009C7A32">
        <w:trPr>
          <w:tblHeader/>
        </w:trPr>
        <w:tc>
          <w:tcPr>
            <w:tcW w:w="2700" w:type="dxa"/>
          </w:tcPr>
          <w:p w14:paraId="46679DE9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6660" w:type="dxa"/>
            <w:gridSpan w:val="5"/>
            <w:vAlign w:val="bottom"/>
          </w:tcPr>
          <w:p w14:paraId="1021C8EB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  <w:r w:rsidRPr="00345D0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F612E" w:rsidRPr="00345D0B" w14:paraId="5E040106" w14:textId="77777777" w:rsidTr="009C7A32">
        <w:trPr>
          <w:tblHeader/>
        </w:trPr>
        <w:tc>
          <w:tcPr>
            <w:tcW w:w="2700" w:type="dxa"/>
          </w:tcPr>
          <w:p w14:paraId="69D033E7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404" w:type="dxa"/>
            <w:vAlign w:val="bottom"/>
          </w:tcPr>
          <w:p w14:paraId="736402A7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ลิขสิทธิ์การใช้และต้นทุนพัฒนา</w:t>
            </w:r>
          </w:p>
          <w:p w14:paraId="5EC6A36C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โปรแกรมสำเร็จรูป</w:t>
            </w:r>
          </w:p>
        </w:tc>
        <w:tc>
          <w:tcPr>
            <w:tcW w:w="1314" w:type="dxa"/>
            <w:vAlign w:val="bottom"/>
          </w:tcPr>
          <w:p w14:paraId="7394CFAC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314" w:type="dxa"/>
            <w:vAlign w:val="bottom"/>
          </w:tcPr>
          <w:p w14:paraId="2EEFEC0D" w14:textId="52E09FF6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สัญญาซื้อขายไฟฟ้า</w:t>
            </w:r>
            <w:r w:rsidRPr="0091790C">
              <w:rPr>
                <w:rFonts w:asciiTheme="majorBidi" w:hAnsiTheme="majorBidi" w:cstheme="majorBidi"/>
                <w:cs/>
              </w:rPr>
              <w:t xml:space="preserve">แบบ </w:t>
            </w:r>
            <w:r w:rsidRPr="0091790C">
              <w:rPr>
                <w:rFonts w:asciiTheme="majorBidi" w:hAnsiTheme="majorBidi" w:cstheme="majorBidi"/>
              </w:rPr>
              <w:t>Feed</w:t>
            </w:r>
            <w:r w:rsidRPr="0091790C">
              <w:rPr>
                <w:rFonts w:asciiTheme="majorBidi" w:hAnsiTheme="majorBidi" w:cstheme="majorBidi"/>
                <w:cs/>
              </w:rPr>
              <w:t>-</w:t>
            </w:r>
            <w:r w:rsidRPr="0091790C">
              <w:rPr>
                <w:rFonts w:asciiTheme="majorBidi" w:hAnsiTheme="majorBidi" w:cstheme="majorBidi"/>
              </w:rPr>
              <w:t>in Tariff</w:t>
            </w:r>
          </w:p>
        </w:tc>
        <w:tc>
          <w:tcPr>
            <w:tcW w:w="1314" w:type="dxa"/>
            <w:vAlign w:val="bottom"/>
          </w:tcPr>
          <w:p w14:paraId="453F7E39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314" w:type="dxa"/>
            <w:vAlign w:val="bottom"/>
          </w:tcPr>
          <w:p w14:paraId="2FDA1FD5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FF612E" w:rsidRPr="00345D0B" w14:paraId="7C37113A" w14:textId="77777777" w:rsidTr="009C7A32">
        <w:trPr>
          <w:trHeight w:val="68"/>
        </w:trPr>
        <w:tc>
          <w:tcPr>
            <w:tcW w:w="2700" w:type="dxa"/>
          </w:tcPr>
          <w:p w14:paraId="5AA82A6E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6660" w:type="dxa"/>
            <w:gridSpan w:val="5"/>
          </w:tcPr>
          <w:p w14:paraId="0070A358" w14:textId="102BE252" w:rsidR="00FF612E" w:rsidRPr="00345D0B" w:rsidRDefault="00FF612E" w:rsidP="00345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345D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612E" w:rsidRPr="00345D0B" w14:paraId="5D5010E1" w14:textId="77777777" w:rsidTr="009C7A32">
        <w:tc>
          <w:tcPr>
            <w:tcW w:w="2700" w:type="dxa"/>
          </w:tcPr>
          <w:p w14:paraId="679CC8FE" w14:textId="20377A4E" w:rsidR="00FF612E" w:rsidRPr="00345D0B" w:rsidRDefault="00FF612E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345D0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336745" w:rsidRPr="003367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4" w:type="dxa"/>
          </w:tcPr>
          <w:p w14:paraId="04D7A573" w14:textId="46E0A4AF" w:rsidR="00FF612E" w:rsidRPr="00C51944" w:rsidRDefault="00336745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314" w:type="dxa"/>
          </w:tcPr>
          <w:p w14:paraId="018F6670" w14:textId="5B7F9A06" w:rsidR="00FF612E" w:rsidRPr="00C51944" w:rsidRDefault="00336745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1</w:t>
            </w:r>
            <w:r w:rsidR="00FF612E">
              <w:rPr>
                <w:rFonts w:asciiTheme="majorBidi" w:hAnsiTheme="majorBidi" w:cstheme="majorBidi"/>
              </w:rPr>
              <w:t>,</w:t>
            </w:r>
            <w:r w:rsidRPr="00336745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314" w:type="dxa"/>
          </w:tcPr>
          <w:p w14:paraId="7559927A" w14:textId="1DFA8862" w:rsidR="00FF612E" w:rsidRPr="00C51944" w:rsidRDefault="00336745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40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1</w:t>
            </w:r>
            <w:r w:rsidR="00FF612E" w:rsidRPr="00C51944">
              <w:rPr>
                <w:rFonts w:asciiTheme="majorBidi" w:hAnsiTheme="majorBidi" w:cstheme="majorBidi"/>
              </w:rPr>
              <w:t>,</w:t>
            </w:r>
            <w:r w:rsidRPr="00336745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314" w:type="dxa"/>
          </w:tcPr>
          <w:p w14:paraId="08555094" w14:textId="4EBECB6C" w:rsidR="00FF612E" w:rsidRPr="00C51944" w:rsidRDefault="00336745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7</w:t>
            </w:r>
            <w:r w:rsidR="00FF612E" w:rsidRPr="00C51944">
              <w:rPr>
                <w:rFonts w:asciiTheme="majorBidi" w:hAnsiTheme="majorBidi" w:cstheme="majorBidi"/>
              </w:rPr>
              <w:t>,</w:t>
            </w:r>
            <w:r w:rsidRPr="00336745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1314" w:type="dxa"/>
          </w:tcPr>
          <w:p w14:paraId="4C00FF54" w14:textId="22347613" w:rsidR="00FF612E" w:rsidRPr="00C51944" w:rsidRDefault="00336745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11</w:t>
            </w:r>
            <w:r w:rsidR="00FF612E" w:rsidRPr="00C51944">
              <w:rPr>
                <w:rFonts w:asciiTheme="majorBidi" w:hAnsiTheme="majorBidi" w:cstheme="majorBidi"/>
              </w:rPr>
              <w:t>,</w:t>
            </w:r>
            <w:r w:rsidRPr="00336745">
              <w:rPr>
                <w:rFonts w:asciiTheme="majorBidi" w:hAnsiTheme="majorBidi" w:cstheme="majorBidi"/>
              </w:rPr>
              <w:t>180</w:t>
            </w:r>
          </w:p>
        </w:tc>
      </w:tr>
      <w:tr w:rsidR="00FF612E" w:rsidRPr="00345D0B" w14:paraId="367813B0" w14:textId="77777777" w:rsidTr="009C7A32">
        <w:tc>
          <w:tcPr>
            <w:tcW w:w="2700" w:type="dxa"/>
          </w:tcPr>
          <w:p w14:paraId="29540C90" w14:textId="77777777" w:rsidR="00FF612E" w:rsidRPr="00345D0B" w:rsidRDefault="00FF612E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2B972" w14:textId="5A469D82" w:rsidR="00FF612E" w:rsidRPr="00345D0B" w:rsidRDefault="00A532B2" w:rsidP="00F3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6D2E0" w14:textId="465634D3" w:rsidR="00FF612E" w:rsidRPr="00345D0B" w:rsidRDefault="00A532B2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4C926" w14:textId="17E84ABF" w:rsidR="00FF612E" w:rsidRPr="00345D0B" w:rsidRDefault="00A532B2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56E40" w14:textId="61BA6D2D" w:rsidR="00FF612E" w:rsidRPr="00345D0B" w:rsidRDefault="00A532B2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088376FA" w14:textId="5EC8AB57" w:rsidR="00FF612E" w:rsidRPr="00345D0B" w:rsidRDefault="00A532B2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</w:tr>
      <w:tr w:rsidR="000332AD" w:rsidRPr="00345D0B" w14:paraId="407B264D" w14:textId="77777777" w:rsidTr="009C7A32">
        <w:tc>
          <w:tcPr>
            <w:tcW w:w="2700" w:type="dxa"/>
          </w:tcPr>
          <w:p w14:paraId="6FA3C71B" w14:textId="6D163945" w:rsidR="000332AD" w:rsidRPr="00345D0B" w:rsidRDefault="000332AD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จำหน่าย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A3BBC" w14:textId="0C5AE9F4" w:rsidR="000332AD" w:rsidRPr="00345D0B" w:rsidRDefault="00A532B2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28EE8" w14:textId="2241EC98" w:rsidR="000332AD" w:rsidRDefault="00A532B2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164FA" w14:textId="4C15A3FA" w:rsidR="000332AD" w:rsidRPr="00345D0B" w:rsidRDefault="00A532B2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B86B0" w14:textId="7AC09280" w:rsidR="000332AD" w:rsidRPr="00345D0B" w:rsidRDefault="00A532B2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469AECCC" w14:textId="680C9A35" w:rsidR="000332AD" w:rsidRDefault="00A532B2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FF612E" w:rsidRPr="00345D0B" w14:paraId="2F8C8313" w14:textId="77777777" w:rsidTr="009C7A32">
        <w:trPr>
          <w:trHeight w:val="272"/>
        </w:trPr>
        <w:tc>
          <w:tcPr>
            <w:tcW w:w="2700" w:type="dxa"/>
          </w:tcPr>
          <w:p w14:paraId="566CEA0C" w14:textId="77777777" w:rsidR="00FF612E" w:rsidRPr="00345D0B" w:rsidRDefault="00FF612E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BAEF2" w14:textId="689EBA72" w:rsidR="00FF612E" w:rsidRPr="00345D0B" w:rsidRDefault="00A532B2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73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77E13" w14:textId="4EF74173" w:rsidR="00FF612E" w:rsidRPr="00345D0B" w:rsidRDefault="00A532B2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C8EEB" w14:textId="20117F73" w:rsidR="00FF612E" w:rsidRPr="00345D0B" w:rsidRDefault="00A532B2" w:rsidP="00F3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3BC6B" w14:textId="6676E7E7" w:rsidR="00FF612E" w:rsidRPr="00345D0B" w:rsidRDefault="00A532B2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173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78A00FD6" w14:textId="612C3FAC" w:rsidR="00FF612E" w:rsidRPr="00345D0B" w:rsidRDefault="00A532B2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280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FF612E" w:rsidRPr="00345D0B" w14:paraId="3FFC87CD" w14:textId="77777777" w:rsidTr="009C7A32">
        <w:trPr>
          <w:trHeight w:val="227"/>
        </w:trPr>
        <w:tc>
          <w:tcPr>
            <w:tcW w:w="2700" w:type="dxa"/>
          </w:tcPr>
          <w:p w14:paraId="3C8D2CF8" w14:textId="77777777" w:rsidR="00FF612E" w:rsidRPr="00345D0B" w:rsidRDefault="00FF612E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3015C" w14:textId="5DD32831" w:rsidR="00FF612E" w:rsidRPr="00345D0B" w:rsidRDefault="00A532B2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DCE73" w14:textId="5930D17D" w:rsidR="00FF612E" w:rsidRPr="00345D0B" w:rsidRDefault="00A532B2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D5E71F" w14:textId="49F87AC8" w:rsidR="00FF612E" w:rsidRPr="00345D0B" w:rsidRDefault="00A532B2" w:rsidP="000332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07154" w14:textId="05870014" w:rsidR="00FF612E" w:rsidRPr="00345D0B" w:rsidRDefault="00A532B2" w:rsidP="000332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1314" w:type="dxa"/>
            <w:vAlign w:val="bottom"/>
          </w:tcPr>
          <w:p w14:paraId="7BD89C99" w14:textId="021364D1" w:rsidR="00FF612E" w:rsidRPr="00345D0B" w:rsidRDefault="00A532B2" w:rsidP="007963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523</w:t>
            </w:r>
          </w:p>
        </w:tc>
      </w:tr>
      <w:tr w:rsidR="00FF612E" w:rsidRPr="00345D0B" w14:paraId="0F825148" w14:textId="77777777" w:rsidTr="009C7A32">
        <w:tc>
          <w:tcPr>
            <w:tcW w:w="2700" w:type="dxa"/>
          </w:tcPr>
          <w:p w14:paraId="55F2A4CE" w14:textId="76F9EDD0" w:rsidR="00FF612E" w:rsidRPr="00345D0B" w:rsidRDefault="002B656E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cs/>
              </w:rPr>
            </w:pPr>
            <w:r w:rsidRPr="00345D0B">
              <w:rPr>
                <w:b/>
                <w:bCs/>
                <w:cs/>
              </w:rPr>
              <w:t xml:space="preserve">ณ วันที่ </w:t>
            </w:r>
            <w:r w:rsidRPr="00533970">
              <w:rPr>
                <w:b/>
                <w:bCs/>
              </w:rPr>
              <w:t>30</w:t>
            </w:r>
            <w:r w:rsidRPr="00533970">
              <w:rPr>
                <w:b/>
                <w:bCs/>
                <w:cs/>
              </w:rPr>
              <w:t xml:space="preserve"> มิถุนายน </w:t>
            </w:r>
            <w:r w:rsidRPr="00336745">
              <w:rPr>
                <w:b/>
                <w:bCs/>
              </w:rPr>
              <w:t>2564</w:t>
            </w:r>
          </w:p>
        </w:tc>
        <w:tc>
          <w:tcPr>
            <w:tcW w:w="1404" w:type="dxa"/>
          </w:tcPr>
          <w:p w14:paraId="58A94ACD" w14:textId="4B3175F7" w:rsidR="00FF612E" w:rsidRPr="00345D0B" w:rsidRDefault="00A532B2" w:rsidP="00B40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742</w:t>
            </w:r>
          </w:p>
        </w:tc>
        <w:tc>
          <w:tcPr>
            <w:tcW w:w="1314" w:type="dxa"/>
          </w:tcPr>
          <w:p w14:paraId="41902271" w14:textId="5E8155A7" w:rsidR="00FF612E" w:rsidRPr="00345D0B" w:rsidRDefault="00A532B2" w:rsidP="00C519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1,142</w:t>
            </w:r>
          </w:p>
        </w:tc>
        <w:tc>
          <w:tcPr>
            <w:tcW w:w="1314" w:type="dxa"/>
          </w:tcPr>
          <w:p w14:paraId="51860DE9" w14:textId="005FDBF9" w:rsidR="00FF612E" w:rsidRPr="00345D0B" w:rsidRDefault="00A532B2" w:rsidP="007963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1,298</w:t>
            </w:r>
          </w:p>
        </w:tc>
        <w:tc>
          <w:tcPr>
            <w:tcW w:w="1314" w:type="dxa"/>
          </w:tcPr>
          <w:p w14:paraId="1ED07AB7" w14:textId="5CFCFE7A" w:rsidR="00FF612E" w:rsidRPr="00345D0B" w:rsidRDefault="00A532B2" w:rsidP="00C519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8,269</w:t>
            </w:r>
          </w:p>
        </w:tc>
        <w:tc>
          <w:tcPr>
            <w:tcW w:w="1314" w:type="dxa"/>
          </w:tcPr>
          <w:p w14:paraId="3F007481" w14:textId="4E0A79C1" w:rsidR="00FF612E" w:rsidRPr="00345D0B" w:rsidRDefault="00A532B2" w:rsidP="00C519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11,451</w:t>
            </w:r>
          </w:p>
        </w:tc>
      </w:tr>
    </w:tbl>
    <w:p w14:paraId="2B3EC7D9" w14:textId="2285A0AF" w:rsidR="00305736" w:rsidRPr="00305736" w:rsidRDefault="00305736" w:rsidP="002B4156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4322A4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4322A4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4322A4" w:rsidRDefault="00526A0D" w:rsidP="006F547E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4322A4">
              <w:rPr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4322A4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4322A4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54FCD3D4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36745" w:rsidRPr="00336745">
              <w:rPr>
                <w:rFonts w:ascii="Angsana New" w:hAnsi="Angsana New"/>
                <w:sz w:val="30"/>
                <w:szCs w:val="30"/>
              </w:rPr>
              <w:t>1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336745"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76" w:type="pct"/>
            <w:vAlign w:val="bottom"/>
          </w:tcPr>
          <w:p w14:paraId="695EE7E6" w14:textId="68D217B8" w:rsidR="00526A0D" w:rsidRPr="004322A4" w:rsidRDefault="00336745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336745">
              <w:t>356</w:t>
            </w:r>
          </w:p>
        </w:tc>
      </w:tr>
      <w:tr w:rsidR="00526A0D" w:rsidRPr="004322A4" w14:paraId="69537B3B" w14:textId="77777777" w:rsidTr="006F547E">
        <w:trPr>
          <w:trHeight w:val="408"/>
        </w:trPr>
        <w:tc>
          <w:tcPr>
            <w:tcW w:w="3924" w:type="pct"/>
          </w:tcPr>
          <w:p w14:paraId="2993FB82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vAlign w:val="bottom"/>
          </w:tcPr>
          <w:p w14:paraId="2D246C17" w14:textId="37E4F192" w:rsidR="00526A0D" w:rsidRPr="004322A4" w:rsidRDefault="003B182A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>
              <w:t>23</w:t>
            </w:r>
          </w:p>
        </w:tc>
      </w:tr>
      <w:tr w:rsidR="00526A0D" w:rsidRPr="004322A4" w14:paraId="05D9C181" w14:textId="77777777" w:rsidTr="006F547E">
        <w:trPr>
          <w:trHeight w:val="408"/>
        </w:trPr>
        <w:tc>
          <w:tcPr>
            <w:tcW w:w="3924" w:type="pct"/>
          </w:tcPr>
          <w:p w14:paraId="42AB6E36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vAlign w:val="bottom"/>
          </w:tcPr>
          <w:p w14:paraId="45AFD70C" w14:textId="022BD82F" w:rsidR="00526A0D" w:rsidRPr="004322A4" w:rsidRDefault="003B182A" w:rsidP="0079632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</w:pPr>
            <w:r>
              <w:rPr>
                <w:cs/>
              </w:rPr>
              <w:t>(</w:t>
            </w:r>
            <w:r>
              <w:t>62</w:t>
            </w:r>
            <w:r>
              <w:rPr>
                <w:cs/>
              </w:rPr>
              <w:t>)</w:t>
            </w:r>
          </w:p>
        </w:tc>
      </w:tr>
      <w:tr w:rsidR="00526A0D" w:rsidRPr="004322A4" w14:paraId="40981A68" w14:textId="77777777" w:rsidTr="006F547E">
        <w:trPr>
          <w:trHeight w:val="423"/>
        </w:trPr>
        <w:tc>
          <w:tcPr>
            <w:tcW w:w="3924" w:type="pct"/>
          </w:tcPr>
          <w:p w14:paraId="0DE112AF" w14:textId="6A51F811" w:rsidR="00526A0D" w:rsidRPr="004322A4" w:rsidRDefault="002B656E" w:rsidP="00526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6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 2564</w:t>
            </w:r>
          </w:p>
        </w:tc>
        <w:tc>
          <w:tcPr>
            <w:tcW w:w="1076" w:type="pct"/>
            <w:vAlign w:val="bottom"/>
          </w:tcPr>
          <w:p w14:paraId="0E968C7C" w14:textId="4974F38B" w:rsidR="00526A0D" w:rsidRPr="004322A4" w:rsidRDefault="003B182A" w:rsidP="006F547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317</w:t>
            </w:r>
          </w:p>
        </w:tc>
      </w:tr>
    </w:tbl>
    <w:p w14:paraId="58DA81D0" w14:textId="0FE290B0" w:rsidR="00303A90" w:rsidRDefault="00303A90" w:rsidP="002B4156"/>
    <w:p w14:paraId="01D5691D" w14:textId="77777777" w:rsidR="00303A90" w:rsidRDefault="0030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>
        <w:rPr>
          <w:b/>
          <w:bCs/>
          <w:cs/>
        </w:rPr>
        <w:br w:type="page"/>
      </w:r>
    </w:p>
    <w:p w14:paraId="23C9EF77" w14:textId="36ACB7D6" w:rsidR="00870CCC" w:rsidRPr="007A1352" w:rsidRDefault="00262831" w:rsidP="001E690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เงินกู้ยืมจากสถาบันการเงินและหุ้นกู้</w:t>
      </w:r>
    </w:p>
    <w:p w14:paraId="12CEAB4E" w14:textId="77777777" w:rsidR="00617971" w:rsidRPr="00305736" w:rsidRDefault="00617971" w:rsidP="00723A3B">
      <w:pPr>
        <w:pStyle w:val="ListParagraph"/>
        <w:tabs>
          <w:tab w:val="decimal" w:pos="540"/>
        </w:tabs>
        <w:ind w:left="540"/>
        <w:jc w:val="thaiDistribute"/>
        <w:rPr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617971" w:rsidRPr="00EF30CD" w14:paraId="18E6BE63" w14:textId="77777777" w:rsidTr="0000393D">
        <w:trPr>
          <w:tblHeader/>
        </w:trPr>
        <w:tc>
          <w:tcPr>
            <w:tcW w:w="4158" w:type="dxa"/>
            <w:shd w:val="clear" w:color="auto" w:fill="auto"/>
          </w:tcPr>
          <w:p w14:paraId="1D8E7E9E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E9C3E79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4B15A84F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51944" w:rsidRPr="00EF30CD" w14:paraId="684FB9C5" w14:textId="77777777" w:rsidTr="0000393D">
        <w:trPr>
          <w:tblHeader/>
        </w:trPr>
        <w:tc>
          <w:tcPr>
            <w:tcW w:w="4158" w:type="dxa"/>
          </w:tcPr>
          <w:p w14:paraId="67228DB7" w14:textId="6F46E374" w:rsidR="00C51944" w:rsidRPr="00EF30CD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EF30CD">
              <w:rPr>
                <w:b/>
                <w:bCs/>
                <w:i/>
                <w:iCs/>
                <w:cs/>
              </w:rPr>
              <w:t>สำหรับงวด</w:t>
            </w:r>
            <w:r w:rsidR="002B656E" w:rsidRPr="00533970">
              <w:rPr>
                <w:b/>
                <w:bCs/>
                <w:i/>
                <w:iCs/>
                <w:cs/>
              </w:rPr>
              <w:t xml:space="preserve">หกเดือนสิ้นสุดวันที่ </w:t>
            </w:r>
            <w:r w:rsidR="002B656E" w:rsidRPr="00533970">
              <w:rPr>
                <w:b/>
                <w:bCs/>
                <w:i/>
                <w:iCs/>
              </w:rPr>
              <w:t>30</w:t>
            </w:r>
            <w:r w:rsidR="002B656E" w:rsidRPr="00533970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33A396B3" w14:textId="026286BC" w:rsidR="00C51944" w:rsidRPr="00EF30CD" w:rsidRDefault="00336745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25D9161D" w14:textId="1D925732" w:rsidR="00C51944" w:rsidRPr="00EF30CD" w:rsidRDefault="00336745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14321C26" w14:textId="1FAB35AB" w:rsidR="00C51944" w:rsidRPr="00EF30CD" w:rsidRDefault="00336745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616E8777" w14:textId="7B75EF22" w:rsidR="00C51944" w:rsidRPr="00EF30CD" w:rsidRDefault="00336745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51944" w:rsidRPr="00EF30CD" w14:paraId="50BEAD24" w14:textId="77777777" w:rsidTr="0000393D">
        <w:trPr>
          <w:tblHeader/>
        </w:trPr>
        <w:tc>
          <w:tcPr>
            <w:tcW w:w="4158" w:type="dxa"/>
          </w:tcPr>
          <w:p w14:paraId="559696BA" w14:textId="77777777" w:rsidR="00C51944" w:rsidRPr="00EF30CD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0D214773" w14:textId="77777777" w:rsidR="00C51944" w:rsidRPr="00EF30CD" w:rsidRDefault="00C51944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656E" w:rsidRPr="00EF30CD" w14:paraId="4F85EC26" w14:textId="77777777" w:rsidTr="0000393D">
        <w:tc>
          <w:tcPr>
            <w:tcW w:w="4158" w:type="dxa"/>
          </w:tcPr>
          <w:p w14:paraId="0ED84E33" w14:textId="265E047B" w:rsidR="002B656E" w:rsidRPr="00EF30CD" w:rsidRDefault="002B656E" w:rsidP="002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6745">
              <w:rPr>
                <w:rFonts w:ascii="Angsana New" w:hAnsi="Angsana New"/>
                <w:sz w:val="30"/>
                <w:szCs w:val="30"/>
              </w:rPr>
              <w:t>1</w:t>
            </w:r>
            <w:r w:rsidRPr="00EF30C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1B3CA8C3" w14:textId="01AEDDFE" w:rsidR="002B656E" w:rsidRPr="00EF30CD" w:rsidRDefault="000A5DC5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>
              <w:t>63,244</w:t>
            </w:r>
          </w:p>
        </w:tc>
        <w:tc>
          <w:tcPr>
            <w:tcW w:w="1283" w:type="dxa"/>
          </w:tcPr>
          <w:p w14:paraId="0122F718" w14:textId="78848CC5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533970">
              <w:t>48,041</w:t>
            </w:r>
          </w:p>
        </w:tc>
        <w:tc>
          <w:tcPr>
            <w:tcW w:w="1282" w:type="dxa"/>
          </w:tcPr>
          <w:p w14:paraId="356DF450" w14:textId="50B575A8" w:rsidR="002B656E" w:rsidRPr="00EF30CD" w:rsidRDefault="000A5DC5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>
              <w:t>31,739</w:t>
            </w:r>
          </w:p>
        </w:tc>
        <w:tc>
          <w:tcPr>
            <w:tcW w:w="1283" w:type="dxa"/>
          </w:tcPr>
          <w:p w14:paraId="56427B6D" w14:textId="014C5143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533970">
              <w:t>23,699</w:t>
            </w:r>
          </w:p>
        </w:tc>
      </w:tr>
      <w:tr w:rsidR="002B656E" w:rsidRPr="00EF30CD" w14:paraId="00ABDD32" w14:textId="77777777" w:rsidTr="002B656E">
        <w:tc>
          <w:tcPr>
            <w:tcW w:w="4158" w:type="dxa"/>
          </w:tcPr>
          <w:p w14:paraId="5FC148B1" w14:textId="77777777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EF30CD">
              <w:rPr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150E94CE" w14:textId="32E48FCB" w:rsidR="002B656E" w:rsidRPr="008C7110" w:rsidRDefault="00D02CA1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2,964</w:t>
            </w:r>
          </w:p>
        </w:tc>
        <w:tc>
          <w:tcPr>
            <w:tcW w:w="1283" w:type="dxa"/>
            <w:vAlign w:val="bottom"/>
          </w:tcPr>
          <w:p w14:paraId="6B6F68E4" w14:textId="10194A3F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s/>
              </w:rPr>
            </w:pPr>
            <w:r w:rsidRPr="00533970">
              <w:t>19,775</w:t>
            </w:r>
          </w:p>
        </w:tc>
        <w:tc>
          <w:tcPr>
            <w:tcW w:w="1282" w:type="dxa"/>
          </w:tcPr>
          <w:p w14:paraId="2C17ECAA" w14:textId="645DFB65" w:rsidR="002B656E" w:rsidRPr="00EF30CD" w:rsidRDefault="0038195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CDEF6B9" w14:textId="67D6257F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533970">
              <w:t>11,611</w:t>
            </w:r>
          </w:p>
        </w:tc>
      </w:tr>
      <w:tr w:rsidR="002B656E" w:rsidRPr="00EF30CD" w14:paraId="4BD463F9" w14:textId="77777777" w:rsidTr="002B656E">
        <w:tc>
          <w:tcPr>
            <w:tcW w:w="4158" w:type="dxa"/>
          </w:tcPr>
          <w:p w14:paraId="5C516D4D" w14:textId="77777777" w:rsidR="002B656E" w:rsidRPr="00EF30CD" w:rsidRDefault="002B656E" w:rsidP="002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</w:tcPr>
          <w:p w14:paraId="3ADB0E46" w14:textId="41D54A13" w:rsidR="002B656E" w:rsidRPr="008C7110" w:rsidRDefault="00D02CA1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  <w:cs/>
              </w:rPr>
              <w:t>(</w:t>
            </w:r>
            <w:r>
              <w:rPr>
                <w:color w:val="000000" w:themeColor="text1"/>
              </w:rPr>
              <w:t>6,773</w:t>
            </w:r>
            <w:r>
              <w:rPr>
                <w:color w:val="000000" w:themeColor="text1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0BF5692" w14:textId="3541FCEC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1,094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</w:tcPr>
          <w:p w14:paraId="4768C8ED" w14:textId="7596A025" w:rsidR="002B656E" w:rsidRPr="00EF30CD" w:rsidRDefault="0038195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>
              <w:rPr>
                <w:cs/>
              </w:rPr>
              <w:t>(</w:t>
            </w:r>
            <w:r>
              <w:t>2,700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9F0F42F" w14:textId="1D6965C8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175</w:t>
            </w:r>
            <w:r w:rsidRPr="00533970">
              <w:rPr>
                <w:cs/>
              </w:rPr>
              <w:t>)</w:t>
            </w:r>
          </w:p>
        </w:tc>
      </w:tr>
      <w:tr w:rsidR="002B656E" w:rsidRPr="00EF30CD" w14:paraId="556E7AF3" w14:textId="77777777" w:rsidTr="002B656E">
        <w:tc>
          <w:tcPr>
            <w:tcW w:w="4158" w:type="dxa"/>
          </w:tcPr>
          <w:p w14:paraId="2E0C2A70" w14:textId="68BE38AD" w:rsidR="002B656E" w:rsidRPr="00EF30CD" w:rsidRDefault="002B656E" w:rsidP="002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1282" w:type="dxa"/>
          </w:tcPr>
          <w:p w14:paraId="23C4E281" w14:textId="02FF36C3" w:rsidR="002B656E" w:rsidRPr="008C7110" w:rsidRDefault="00D02CA1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283" w:type="dxa"/>
            <w:vAlign w:val="bottom"/>
          </w:tcPr>
          <w:p w14:paraId="53324435" w14:textId="3F90BFC1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14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</w:tcPr>
          <w:p w14:paraId="4A6F7AD2" w14:textId="61EE910E" w:rsidR="002B656E" w:rsidRPr="00EF30CD" w:rsidRDefault="0038195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>
              <w:rPr>
                <w:cs/>
              </w:rPr>
              <w:t>(</w:t>
            </w:r>
            <w:r>
              <w:t>12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1C7B4C3" w14:textId="6F72588F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6</w:t>
            </w:r>
            <w:r w:rsidRPr="00533970">
              <w:rPr>
                <w:cs/>
              </w:rPr>
              <w:t>)</w:t>
            </w:r>
          </w:p>
        </w:tc>
      </w:tr>
      <w:tr w:rsidR="002B656E" w:rsidRPr="00EF30CD" w14:paraId="6A5531EE" w14:textId="77777777" w:rsidTr="002B656E">
        <w:tc>
          <w:tcPr>
            <w:tcW w:w="4158" w:type="dxa"/>
          </w:tcPr>
          <w:p w14:paraId="0A6F9B84" w14:textId="77777777" w:rsidR="002B656E" w:rsidRPr="00EF30CD" w:rsidRDefault="002B656E" w:rsidP="002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EF30CD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</w:tcPr>
          <w:p w14:paraId="76ADC541" w14:textId="5CFC6E9B" w:rsidR="002B656E" w:rsidRPr="008C7110" w:rsidRDefault="00D02CA1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83</w:t>
            </w:r>
            <w:r w:rsidR="00750E19">
              <w:rPr>
                <w:color w:val="000000" w:themeColor="text1"/>
              </w:rPr>
              <w:t>9</w:t>
            </w:r>
          </w:p>
        </w:tc>
        <w:tc>
          <w:tcPr>
            <w:tcW w:w="1283" w:type="dxa"/>
            <w:vAlign w:val="bottom"/>
          </w:tcPr>
          <w:p w14:paraId="0375588F" w14:textId="2F1916AC" w:rsidR="002B656E" w:rsidRPr="00EF30CD" w:rsidRDefault="002B656E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34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</w:tcPr>
          <w:p w14:paraId="47D328DC" w14:textId="3162A9B3" w:rsidR="002B656E" w:rsidRPr="00EF30CD" w:rsidRDefault="0038195C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>
              <w:t>161</w:t>
            </w:r>
          </w:p>
        </w:tc>
        <w:tc>
          <w:tcPr>
            <w:tcW w:w="1283" w:type="dxa"/>
            <w:vAlign w:val="bottom"/>
          </w:tcPr>
          <w:p w14:paraId="0AD361A2" w14:textId="10BC5AEA" w:rsidR="002B656E" w:rsidRPr="00EF30CD" w:rsidRDefault="002B656E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125</w:t>
            </w:r>
            <w:r w:rsidRPr="00533970">
              <w:rPr>
                <w:cs/>
              </w:rPr>
              <w:t>)</w:t>
            </w:r>
          </w:p>
        </w:tc>
      </w:tr>
      <w:tr w:rsidR="002B656E" w:rsidRPr="00EF30CD" w14:paraId="5BE7A454" w14:textId="77777777" w:rsidTr="002B656E">
        <w:tc>
          <w:tcPr>
            <w:tcW w:w="4158" w:type="dxa"/>
          </w:tcPr>
          <w:p w14:paraId="61696C7F" w14:textId="77777777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</w:tcPr>
          <w:p w14:paraId="247439B4" w14:textId="7EA225E7" w:rsidR="002B656E" w:rsidRPr="00EF30CD" w:rsidRDefault="00D02CA1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60,279</w:t>
            </w:r>
          </w:p>
        </w:tc>
        <w:tc>
          <w:tcPr>
            <w:tcW w:w="1283" w:type="dxa"/>
            <w:vAlign w:val="bottom"/>
          </w:tcPr>
          <w:p w14:paraId="19D661A5" w14:textId="708789DE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66,674</w:t>
            </w:r>
          </w:p>
        </w:tc>
        <w:tc>
          <w:tcPr>
            <w:tcW w:w="1282" w:type="dxa"/>
          </w:tcPr>
          <w:p w14:paraId="506CB3B5" w14:textId="79E7F922" w:rsidR="002B656E" w:rsidRPr="00EF30CD" w:rsidRDefault="0038195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29,188</w:t>
            </w:r>
          </w:p>
        </w:tc>
        <w:tc>
          <w:tcPr>
            <w:tcW w:w="1283" w:type="dxa"/>
            <w:vAlign w:val="bottom"/>
          </w:tcPr>
          <w:p w14:paraId="75370C81" w14:textId="47018B0A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35,004</w:t>
            </w:r>
          </w:p>
        </w:tc>
      </w:tr>
      <w:tr w:rsidR="002B656E" w:rsidRPr="00EF30CD" w14:paraId="7BC4CB8D" w14:textId="77777777" w:rsidTr="0000393D">
        <w:tc>
          <w:tcPr>
            <w:tcW w:w="4158" w:type="dxa"/>
            <w:vAlign w:val="bottom"/>
          </w:tcPr>
          <w:p w14:paraId="609800E8" w14:textId="77777777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EF30CD">
              <w:rPr>
                <w:i/>
                <w:iCs/>
                <w:cs/>
              </w:rPr>
              <w:t>หัก</w:t>
            </w:r>
            <w:r w:rsidRPr="00EF30CD">
              <w:tab/>
            </w:r>
            <w:r w:rsidRPr="00EF30CD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EF30CD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  <w:vAlign w:val="bottom"/>
          </w:tcPr>
          <w:p w14:paraId="4267AEAE" w14:textId="5C92C9A1" w:rsidR="002B656E" w:rsidRPr="00EF30CD" w:rsidRDefault="00D02CA1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>
              <w:rPr>
                <w:cs/>
              </w:rPr>
              <w:t>(</w:t>
            </w:r>
            <w:r w:rsidR="002A6949">
              <w:t>3,562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EA5205B" w14:textId="1AC0EB22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2,375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FD7000D" w14:textId="403CBD03" w:rsidR="002B656E" w:rsidRPr="00EF30CD" w:rsidRDefault="0038195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>
              <w:t>450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629C705" w14:textId="213FE297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(</w:t>
            </w:r>
            <w:r w:rsidRPr="00533970">
              <w:t>400</w:t>
            </w:r>
            <w:r w:rsidRPr="00533970">
              <w:rPr>
                <w:cs/>
              </w:rPr>
              <w:t>)</w:t>
            </w:r>
          </w:p>
        </w:tc>
      </w:tr>
      <w:tr w:rsidR="002B656E" w:rsidRPr="00EF30CD" w14:paraId="3A24140F" w14:textId="77777777" w:rsidTr="002B656E">
        <w:tc>
          <w:tcPr>
            <w:tcW w:w="4158" w:type="dxa"/>
          </w:tcPr>
          <w:p w14:paraId="47C1DE07" w14:textId="77777777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EF30CD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</w:tcPr>
          <w:p w14:paraId="736F8B7B" w14:textId="724E1FD1" w:rsidR="002B656E" w:rsidRPr="00EF30CD" w:rsidRDefault="00D02CA1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>
              <w:rPr>
                <w:cs/>
              </w:rPr>
              <w:t>(</w:t>
            </w:r>
            <w:r>
              <w:t>4,000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946DED4" w14:textId="760936F6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5,500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</w:tcPr>
          <w:p w14:paraId="4EDF2948" w14:textId="53124255" w:rsidR="002B656E" w:rsidRPr="00EF30CD" w:rsidRDefault="0038195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>
              <w:t>4,000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23F86D2" w14:textId="2AE47A2C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(</w:t>
            </w:r>
            <w:r w:rsidRPr="00533970">
              <w:t>5,500</w:t>
            </w:r>
            <w:r w:rsidRPr="00533970">
              <w:rPr>
                <w:cs/>
              </w:rPr>
              <w:t>)</w:t>
            </w:r>
          </w:p>
        </w:tc>
      </w:tr>
      <w:tr w:rsidR="002B656E" w:rsidRPr="00EF30CD" w14:paraId="5A26848D" w14:textId="77777777" w:rsidTr="002B656E">
        <w:tc>
          <w:tcPr>
            <w:tcW w:w="4158" w:type="dxa"/>
          </w:tcPr>
          <w:p w14:paraId="15226143" w14:textId="77777777" w:rsidR="002B656E" w:rsidRPr="00EF30CD" w:rsidRDefault="002B656E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EF30CD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1282" w:type="dxa"/>
          </w:tcPr>
          <w:p w14:paraId="62FA0AB3" w14:textId="6774D117" w:rsidR="002B656E" w:rsidRPr="00EF30CD" w:rsidRDefault="00D02CA1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>
              <w:rPr>
                <w:cs/>
              </w:rPr>
              <w:t>(</w:t>
            </w:r>
            <w:r>
              <w:t>1,535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D795A2F" w14:textId="5A8E83BC" w:rsidR="002B656E" w:rsidRPr="00EF30CD" w:rsidRDefault="002B656E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7,824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38578CB" w14:textId="01F83482" w:rsidR="002B656E" w:rsidRPr="00EF30CD" w:rsidRDefault="0038195C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277D4AB" w14:textId="1A2FB01F" w:rsidR="002B656E" w:rsidRPr="00EF30CD" w:rsidRDefault="002B656E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1,000</w:t>
            </w:r>
            <w:r w:rsidRPr="00533970">
              <w:rPr>
                <w:cs/>
              </w:rPr>
              <w:t>)</w:t>
            </w:r>
          </w:p>
        </w:tc>
      </w:tr>
      <w:tr w:rsidR="002B656E" w:rsidRPr="00EF30CD" w14:paraId="07DD42DD" w14:textId="77777777" w:rsidTr="002B656E">
        <w:tc>
          <w:tcPr>
            <w:tcW w:w="4158" w:type="dxa"/>
          </w:tcPr>
          <w:p w14:paraId="12B80CA9" w14:textId="6B3F02EA" w:rsidR="002B656E" w:rsidRPr="00EF30CD" w:rsidRDefault="002B656E" w:rsidP="002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6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1282" w:type="dxa"/>
          </w:tcPr>
          <w:p w14:paraId="39CA7767" w14:textId="641331CB" w:rsidR="002B656E" w:rsidRPr="00EF30CD" w:rsidRDefault="002A6949" w:rsidP="002B65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51,182</w:t>
            </w:r>
          </w:p>
        </w:tc>
        <w:tc>
          <w:tcPr>
            <w:tcW w:w="1283" w:type="dxa"/>
            <w:vAlign w:val="bottom"/>
          </w:tcPr>
          <w:p w14:paraId="27537340" w14:textId="2860B39E" w:rsidR="002B656E" w:rsidRPr="00EF30CD" w:rsidRDefault="002B656E" w:rsidP="002B65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50,975</w:t>
            </w:r>
          </w:p>
        </w:tc>
        <w:tc>
          <w:tcPr>
            <w:tcW w:w="1282" w:type="dxa"/>
          </w:tcPr>
          <w:p w14:paraId="47792701" w14:textId="5339BC12" w:rsidR="002B656E" w:rsidRPr="00EF30CD" w:rsidRDefault="0038195C" w:rsidP="002B65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24,738</w:t>
            </w:r>
          </w:p>
        </w:tc>
        <w:tc>
          <w:tcPr>
            <w:tcW w:w="1283" w:type="dxa"/>
            <w:vAlign w:val="bottom"/>
          </w:tcPr>
          <w:p w14:paraId="0DDA3984" w14:textId="32844957" w:rsidR="002B656E" w:rsidRPr="00EF30CD" w:rsidRDefault="002B656E" w:rsidP="002B65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28,104</w:t>
            </w:r>
          </w:p>
        </w:tc>
      </w:tr>
    </w:tbl>
    <w:p w14:paraId="673F955F" w14:textId="77777777" w:rsidR="00B74B77" w:rsidRDefault="00B74B77" w:rsidP="00B74B77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4CB43A3" w14:textId="267646CA" w:rsidR="00B74B77" w:rsidRDefault="00B74B77" w:rsidP="00B74B77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ใน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ระหว่างงวด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>
        <w:rPr>
          <w:rFonts w:asciiTheme="majorBidi" w:hAnsiTheme="majorBidi"/>
          <w:color w:val="FF0000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ย่อยแห่งหนึ่ง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ได้เสนอขายหุ้นกู้ชนิดระบุชื่อผู้ถือ ประเภทไม่ด้อยสิทธิ ไม่มีหลักประกัน และมีผู้แทนผู้ถือหุ้นกู้ เป็นจำนวนเงิน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1,300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จำหน่ายต่อผู้ลงทุนสถาบัน และ/หรือ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ผู้ลงทุนรายใหญ่ หุ้นกู้ดังกล่าวมีมูลค่าที่ตราไว้หน่วยละ </w:t>
      </w:r>
      <w:r>
        <w:rPr>
          <w:rFonts w:asciiTheme="majorBidi" w:hAnsiTheme="majorBidi" w:cstheme="majorBidi"/>
          <w:sz w:val="30"/>
          <w:szCs w:val="30"/>
        </w:rPr>
        <w:t>1,</w:t>
      </w:r>
      <w:r>
        <w:rPr>
          <w:rFonts w:asciiTheme="majorBidi" w:hAnsiTheme="majorBidi" w:cstheme="majorBidi"/>
          <w:sz w:val="30"/>
          <w:szCs w:val="30"/>
          <w:lang w:val="en-US"/>
        </w:rPr>
        <w:t>000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และมีกำหนดชำระดอกเบี้ยทุก </w:t>
      </w:r>
      <w:r>
        <w:rPr>
          <w:rFonts w:asciiTheme="majorBidi" w:hAnsiTheme="majorBidi" w:cstheme="majorBidi"/>
          <w:sz w:val="30"/>
          <w:szCs w:val="30"/>
          <w:lang w:val="en-US"/>
        </w:rPr>
        <w:t>6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</w:t>
      </w:r>
    </w:p>
    <w:p w14:paraId="379F45A5" w14:textId="14EE99B6" w:rsidR="00345D0B" w:rsidRDefault="00345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th-TH"/>
        </w:rPr>
      </w:pPr>
    </w:p>
    <w:p w14:paraId="5EE3483C" w14:textId="77777777" w:rsidR="00C03020" w:rsidRPr="007A1352" w:rsidRDefault="00C03020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C03020" w:rsidRPr="007A1352" w:rsidSect="0062428E">
          <w:pgSz w:w="11907" w:h="16840" w:code="9"/>
          <w:pgMar w:top="691" w:right="1152" w:bottom="576" w:left="1170" w:header="720" w:footer="720" w:gutter="0"/>
          <w:cols w:space="720"/>
          <w:docGrid w:linePitch="408"/>
        </w:sectPr>
      </w:pPr>
    </w:p>
    <w:p w14:paraId="3093B4F0" w14:textId="77777777" w:rsidR="00825705" w:rsidRPr="00305736" w:rsidRDefault="00825705" w:rsidP="00825705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05736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ส่วน</w:t>
      </w:r>
      <w:r w:rsidRPr="00305736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305736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65A3D91C" w14:textId="77777777" w:rsidR="00825705" w:rsidRPr="00E44BB9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4"/>
          <w:szCs w:val="4"/>
          <w:cs/>
          <w:lang w:eastAsia="th-TH"/>
        </w:rPr>
      </w:pPr>
    </w:p>
    <w:p w14:paraId="02B9382D" w14:textId="426B6AC9" w:rsidR="00627B66" w:rsidRDefault="00585492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7A1352">
        <w:rPr>
          <w:snapToGrid w:val="0"/>
          <w:cs/>
          <w:lang w:eastAsia="th-TH"/>
        </w:rPr>
        <w:t>ข้อมูลเกี่ยวกับส่วนงานที่รายงานสำหรับงวด</w:t>
      </w:r>
      <w:r w:rsidR="002B656E" w:rsidRPr="00533970">
        <w:rPr>
          <w:snapToGrid w:val="0"/>
          <w:cs/>
          <w:lang w:eastAsia="th-TH"/>
        </w:rPr>
        <w:t xml:space="preserve">หกเดือนสิ้นสุดวันที่ </w:t>
      </w:r>
      <w:r w:rsidR="002B656E" w:rsidRPr="00533970">
        <w:rPr>
          <w:snapToGrid w:val="0"/>
          <w:lang w:eastAsia="th-TH"/>
        </w:rPr>
        <w:t>30</w:t>
      </w:r>
      <w:r w:rsidR="002B656E" w:rsidRPr="00533970">
        <w:rPr>
          <w:snapToGrid w:val="0"/>
          <w:cs/>
          <w:lang w:eastAsia="th-TH"/>
        </w:rPr>
        <w:t xml:space="preserve"> มิถุนายน</w:t>
      </w:r>
      <w:r w:rsidR="002B656E">
        <w:rPr>
          <w:rFonts w:hint="cs"/>
          <w:snapToGrid w:val="0"/>
          <w:cs/>
          <w:lang w:eastAsia="th-TH"/>
        </w:rPr>
        <w:t xml:space="preserve"> </w:t>
      </w:r>
      <w:r w:rsidR="00336745" w:rsidRPr="00336745">
        <w:rPr>
          <w:snapToGrid w:val="0"/>
          <w:lang w:eastAsia="th-TH"/>
        </w:rPr>
        <w:t>2564</w:t>
      </w:r>
      <w:r w:rsidR="00617971">
        <w:rPr>
          <w:snapToGrid w:val="0"/>
          <w:cs/>
          <w:lang w:eastAsia="th-TH"/>
        </w:rPr>
        <w:t xml:space="preserve"> </w:t>
      </w:r>
      <w:r w:rsidR="00617971">
        <w:rPr>
          <w:rFonts w:hint="cs"/>
          <w:snapToGrid w:val="0"/>
          <w:cs/>
          <w:lang w:eastAsia="th-TH"/>
        </w:rPr>
        <w:t xml:space="preserve">และ </w:t>
      </w:r>
      <w:r w:rsidR="00336745" w:rsidRPr="00336745">
        <w:rPr>
          <w:snapToGrid w:val="0"/>
          <w:lang w:eastAsia="th-TH"/>
        </w:rPr>
        <w:t>2563</w:t>
      </w:r>
      <w:r w:rsidRPr="007A1352">
        <w:rPr>
          <w:snapToGrid w:val="0"/>
          <w:cs/>
          <w:lang w:eastAsia="th-TH"/>
        </w:rPr>
        <w:t xml:space="preserve"> มีดังนี้</w:t>
      </w:r>
    </w:p>
    <w:p w14:paraId="18CBC413" w14:textId="77777777" w:rsidR="00825705" w:rsidRPr="00E44BB9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4"/>
          <w:szCs w:val="4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617971" w:rsidRPr="00EF30CD" w14:paraId="12D89E0B" w14:textId="77777777" w:rsidTr="00617971">
        <w:tc>
          <w:tcPr>
            <w:tcW w:w="3960" w:type="dxa"/>
          </w:tcPr>
          <w:p w14:paraId="048FC23A" w14:textId="77777777" w:rsidR="00617971" w:rsidRPr="00EF30C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1A1AD7E1" w14:textId="44A03736" w:rsidR="00617971" w:rsidRPr="00EF30CD" w:rsidRDefault="005C5E0A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17971" w:rsidRPr="00EF30CD" w14:paraId="55956C8D" w14:textId="77777777" w:rsidTr="00617971">
        <w:tc>
          <w:tcPr>
            <w:tcW w:w="3960" w:type="dxa"/>
          </w:tcPr>
          <w:p w14:paraId="438F5787" w14:textId="77777777" w:rsidR="00617971" w:rsidRDefault="00617971" w:rsidP="00750E19">
            <w:pPr>
              <w:spacing w:line="400" w:lineRule="exact"/>
              <w:jc w:val="both"/>
              <w:rPr>
                <w:b/>
                <w:bCs/>
              </w:rPr>
            </w:pPr>
          </w:p>
          <w:p w14:paraId="4975B672" w14:textId="77777777" w:rsidR="002B656E" w:rsidRPr="00533970" w:rsidRDefault="005C5E0A" w:rsidP="00750E19">
            <w:pPr>
              <w:spacing w:line="400" w:lineRule="exact"/>
              <w:jc w:val="both"/>
              <w:rPr>
                <w:b/>
                <w:bCs/>
                <w:i/>
                <w:iCs/>
              </w:rPr>
            </w:pPr>
            <w:r w:rsidRPr="005C5E0A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2B656E" w:rsidRPr="00533970">
              <w:rPr>
                <w:b/>
                <w:bCs/>
                <w:i/>
                <w:iCs/>
                <w:cs/>
              </w:rPr>
              <w:t xml:space="preserve">หกเดือนสิ้นสุดวันที่ </w:t>
            </w:r>
          </w:p>
          <w:p w14:paraId="1B33D487" w14:textId="7AB5E64C" w:rsidR="005C5E0A" w:rsidRPr="005C5E0A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ind w:firstLine="336"/>
              <w:rPr>
                <w:b/>
                <w:bCs/>
              </w:rPr>
            </w:pPr>
            <w:r w:rsidRPr="00533970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มิถุนายน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336745" w:rsidRPr="00336745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293" w:type="dxa"/>
            <w:vAlign w:val="bottom"/>
          </w:tcPr>
          <w:p w14:paraId="2E6D124A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00393D">
              <w:rPr>
                <w:cs/>
              </w:rPr>
              <w:t>โรงกลั่น</w:t>
            </w:r>
            <w:r w:rsidRPr="0000393D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29637328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00393D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674589F0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00393D">
              <w:rPr>
                <w:rFonts w:hint="cs"/>
                <w:cs/>
              </w:rPr>
              <w:t>พลังงาน</w:t>
            </w:r>
            <w:r w:rsidRPr="0000393D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71C9B62B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00393D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625E84BB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19"/>
              <w:jc w:val="center"/>
            </w:pPr>
            <w:r w:rsidRPr="0000393D">
              <w:rPr>
                <w:rFonts w:hint="cs"/>
                <w:cs/>
              </w:rPr>
              <w:t>ทรัพยากร</w:t>
            </w:r>
            <w:r w:rsidRPr="0000393D">
              <w:rPr>
                <w:cs/>
              </w:rPr>
              <w:br/>
            </w:r>
            <w:r w:rsidRPr="0000393D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5F16F68A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  <w:r w:rsidRPr="0000393D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0EFCE899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00393D">
              <w:rPr>
                <w:cs/>
              </w:rPr>
              <w:t>รายการ</w:t>
            </w:r>
            <w:r w:rsidRPr="0000393D">
              <w:br/>
            </w:r>
            <w:r w:rsidRPr="0000393D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1773EE9B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  <w:r w:rsidRPr="0000393D">
              <w:rPr>
                <w:rFonts w:hint="cs"/>
                <w:cs/>
              </w:rPr>
              <w:t>รวม</w:t>
            </w:r>
          </w:p>
        </w:tc>
      </w:tr>
      <w:tr w:rsidR="00617971" w:rsidRPr="00EF30CD" w14:paraId="6498DE3F" w14:textId="77777777" w:rsidTr="00617971">
        <w:tc>
          <w:tcPr>
            <w:tcW w:w="3960" w:type="dxa"/>
          </w:tcPr>
          <w:p w14:paraId="6072388F" w14:textId="77777777" w:rsidR="00617971" w:rsidRPr="00EF30CD" w:rsidRDefault="00617971" w:rsidP="00750E19">
            <w:pPr>
              <w:spacing w:line="40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18F0AFE7" w14:textId="77777777" w:rsidR="00617971" w:rsidRPr="00EF30C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i/>
                <w:iCs/>
                <w:cs/>
              </w:rPr>
            </w:pPr>
            <w:r w:rsidRPr="00EF30C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B656E" w:rsidRPr="00EF30CD" w14:paraId="723D0ED9" w14:textId="77777777" w:rsidTr="00617971">
        <w:tc>
          <w:tcPr>
            <w:tcW w:w="3960" w:type="dxa"/>
            <w:vAlign w:val="bottom"/>
          </w:tcPr>
          <w:p w14:paraId="579312F8" w14:textId="77777777" w:rsidR="002B656E" w:rsidRPr="00EF30CD" w:rsidRDefault="002B656E" w:rsidP="00750E19">
            <w:pPr>
              <w:spacing w:line="400" w:lineRule="exact"/>
              <w:jc w:val="both"/>
            </w:pPr>
            <w:r w:rsidRPr="00EF30CD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404B8624" w14:textId="717E0E84" w:rsidR="002B656E" w:rsidRPr="00EF30CD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26,926</w:t>
            </w:r>
          </w:p>
        </w:tc>
        <w:tc>
          <w:tcPr>
            <w:tcW w:w="1294" w:type="dxa"/>
            <w:vAlign w:val="center"/>
          </w:tcPr>
          <w:p w14:paraId="2C65E8F3" w14:textId="6115650C" w:rsidR="002B656E" w:rsidRPr="00EF30CD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54,800</w:t>
            </w:r>
          </w:p>
        </w:tc>
        <w:tc>
          <w:tcPr>
            <w:tcW w:w="1294" w:type="dxa"/>
            <w:vAlign w:val="center"/>
          </w:tcPr>
          <w:p w14:paraId="5CA66BE5" w14:textId="19CE1E27" w:rsidR="002B656E" w:rsidRPr="00EF30CD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2,130</w:t>
            </w:r>
          </w:p>
        </w:tc>
        <w:tc>
          <w:tcPr>
            <w:tcW w:w="1294" w:type="dxa"/>
            <w:vAlign w:val="center"/>
          </w:tcPr>
          <w:p w14:paraId="7786242D" w14:textId="0F0435DB" w:rsidR="002B656E" w:rsidRPr="00EF30CD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1,149</w:t>
            </w:r>
          </w:p>
        </w:tc>
        <w:tc>
          <w:tcPr>
            <w:tcW w:w="1293" w:type="dxa"/>
            <w:vAlign w:val="center"/>
          </w:tcPr>
          <w:p w14:paraId="7026D971" w14:textId="17DF02B9" w:rsidR="002B656E" w:rsidRPr="00EF30CD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D70B113" w14:textId="1C57CA50" w:rsidR="002B656E" w:rsidRPr="00EF30CD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1</w:t>
            </w:r>
          </w:p>
        </w:tc>
        <w:tc>
          <w:tcPr>
            <w:tcW w:w="1294" w:type="dxa"/>
            <w:vAlign w:val="center"/>
          </w:tcPr>
          <w:p w14:paraId="0745E479" w14:textId="6FD9DF1D" w:rsidR="002B656E" w:rsidRPr="00EF30CD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F5A9CC6" w14:textId="38124C55" w:rsidR="002B656E" w:rsidRPr="00EF30CD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85,006</w:t>
            </w:r>
          </w:p>
        </w:tc>
      </w:tr>
      <w:tr w:rsidR="002B656E" w:rsidRPr="00EF30CD" w14:paraId="48A70EF4" w14:textId="77777777" w:rsidTr="00617971">
        <w:tc>
          <w:tcPr>
            <w:tcW w:w="3960" w:type="dxa"/>
          </w:tcPr>
          <w:p w14:paraId="2B6FA081" w14:textId="77777777" w:rsidR="002B656E" w:rsidRPr="00EF30CD" w:rsidRDefault="002B656E" w:rsidP="00750E19">
            <w:pPr>
              <w:spacing w:line="400" w:lineRule="exact"/>
              <w:jc w:val="both"/>
              <w:rPr>
                <w:cs/>
              </w:rPr>
            </w:pPr>
            <w:r w:rsidRPr="00EF30CD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746D507F" w14:textId="38D8D04A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50,037</w:t>
            </w:r>
          </w:p>
        </w:tc>
        <w:tc>
          <w:tcPr>
            <w:tcW w:w="1294" w:type="dxa"/>
            <w:vAlign w:val="center"/>
          </w:tcPr>
          <w:p w14:paraId="20B61DF6" w14:textId="35F4606A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2</w:t>
            </w:r>
          </w:p>
        </w:tc>
        <w:tc>
          <w:tcPr>
            <w:tcW w:w="1294" w:type="dxa"/>
            <w:vAlign w:val="center"/>
          </w:tcPr>
          <w:p w14:paraId="05A829BB" w14:textId="00AE6CBF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5</w:t>
            </w:r>
          </w:p>
        </w:tc>
        <w:tc>
          <w:tcPr>
            <w:tcW w:w="1294" w:type="dxa"/>
            <w:vAlign w:val="center"/>
          </w:tcPr>
          <w:p w14:paraId="1F55A9BA" w14:textId="23D58B63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5,787</w:t>
            </w:r>
          </w:p>
        </w:tc>
        <w:tc>
          <w:tcPr>
            <w:tcW w:w="1293" w:type="dxa"/>
            <w:vAlign w:val="center"/>
          </w:tcPr>
          <w:p w14:paraId="345D004A" w14:textId="2EBB835D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EE0E7CE" w14:textId="4E767E99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529AA45" w14:textId="7C8A0C33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rPr>
                <w:cs/>
              </w:rPr>
              <w:t>(</w:t>
            </w:r>
            <w:r>
              <w:t>55,831</w:t>
            </w:r>
            <w:r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6A75EA36" w14:textId="4CD3197D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rPr>
                <w:cs/>
              </w:rPr>
              <w:t>-</w:t>
            </w:r>
          </w:p>
        </w:tc>
      </w:tr>
      <w:tr w:rsidR="002B656E" w:rsidRPr="00EF30CD" w14:paraId="0549CE15" w14:textId="77777777" w:rsidTr="00617971">
        <w:tc>
          <w:tcPr>
            <w:tcW w:w="3960" w:type="dxa"/>
          </w:tcPr>
          <w:p w14:paraId="4BF591B6" w14:textId="77777777" w:rsidR="002B656E" w:rsidRPr="00EF30CD" w:rsidRDefault="002B656E" w:rsidP="00750E19">
            <w:pPr>
              <w:spacing w:line="400" w:lineRule="exact"/>
              <w:jc w:val="both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26E3E29D" w14:textId="6313A4B1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>
              <w:rPr>
                <w:b/>
                <w:bCs/>
              </w:rPr>
              <w:t>76,963</w:t>
            </w:r>
          </w:p>
        </w:tc>
        <w:tc>
          <w:tcPr>
            <w:tcW w:w="1294" w:type="dxa"/>
            <w:vAlign w:val="center"/>
          </w:tcPr>
          <w:p w14:paraId="0F795F4E" w14:textId="5CEA94BA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>
              <w:rPr>
                <w:b/>
                <w:bCs/>
              </w:rPr>
              <w:t>54,802</w:t>
            </w:r>
          </w:p>
        </w:tc>
        <w:tc>
          <w:tcPr>
            <w:tcW w:w="1294" w:type="dxa"/>
            <w:vAlign w:val="center"/>
          </w:tcPr>
          <w:p w14:paraId="3E49E4A4" w14:textId="3B26AEDF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>
              <w:rPr>
                <w:b/>
                <w:bCs/>
              </w:rPr>
              <w:t>2,135</w:t>
            </w:r>
          </w:p>
        </w:tc>
        <w:tc>
          <w:tcPr>
            <w:tcW w:w="1294" w:type="dxa"/>
            <w:vAlign w:val="center"/>
          </w:tcPr>
          <w:p w14:paraId="33D52EFC" w14:textId="4CAC9686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>
              <w:rPr>
                <w:b/>
                <w:bCs/>
              </w:rPr>
              <w:t>6,936</w:t>
            </w:r>
          </w:p>
        </w:tc>
        <w:tc>
          <w:tcPr>
            <w:tcW w:w="1293" w:type="dxa"/>
            <w:vAlign w:val="center"/>
          </w:tcPr>
          <w:p w14:paraId="1478575C" w14:textId="0B1AD019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7BC27C8" w14:textId="75016E5D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94" w:type="dxa"/>
            <w:vAlign w:val="center"/>
          </w:tcPr>
          <w:p w14:paraId="384F08CF" w14:textId="1B064E2D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>
              <w:rPr>
                <w:b/>
                <w:bCs/>
              </w:rPr>
              <w:t>55,831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4B11CF48" w14:textId="47EDC170" w:rsidR="002B656E" w:rsidRPr="00EF30CD" w:rsidRDefault="00975DFE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>
              <w:rPr>
                <w:b/>
                <w:bCs/>
              </w:rPr>
              <w:t>85,006</w:t>
            </w:r>
          </w:p>
        </w:tc>
      </w:tr>
      <w:tr w:rsidR="00617971" w:rsidRPr="00EF30CD" w14:paraId="6CA9809D" w14:textId="77777777" w:rsidTr="00617971">
        <w:tc>
          <w:tcPr>
            <w:tcW w:w="3960" w:type="dxa"/>
          </w:tcPr>
          <w:p w14:paraId="7B73B5B2" w14:textId="77777777" w:rsidR="00617971" w:rsidRPr="00C03020" w:rsidRDefault="00617971" w:rsidP="00750E19">
            <w:pPr>
              <w:spacing w:line="400" w:lineRule="exact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93" w:type="dxa"/>
            <w:vAlign w:val="center"/>
          </w:tcPr>
          <w:p w14:paraId="210E651A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40495E9A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spacing w:line="400" w:lineRule="exact"/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59BF10B6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1F0FCFF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spacing w:line="400" w:lineRule="exact"/>
              <w:rPr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526852C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spacing w:line="400" w:lineRule="exact"/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1CFCE37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6C26D6AA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29062AED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sz w:val="20"/>
                <w:szCs w:val="20"/>
                <w:cs/>
              </w:rPr>
            </w:pPr>
          </w:p>
        </w:tc>
      </w:tr>
      <w:tr w:rsidR="002B656E" w:rsidRPr="00EF30CD" w14:paraId="6744F9AB" w14:textId="77777777" w:rsidTr="00617971">
        <w:tc>
          <w:tcPr>
            <w:tcW w:w="3960" w:type="dxa"/>
          </w:tcPr>
          <w:p w14:paraId="3DB801EB" w14:textId="77777777" w:rsidR="002B656E" w:rsidRPr="00EF30CD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</w:pPr>
            <w:r w:rsidRPr="00EF30CD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572E6A03" w14:textId="62C7AB04" w:rsidR="002B656E" w:rsidRPr="00C832C5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4,388</w:t>
            </w:r>
          </w:p>
        </w:tc>
        <w:tc>
          <w:tcPr>
            <w:tcW w:w="1294" w:type="dxa"/>
            <w:vAlign w:val="center"/>
          </w:tcPr>
          <w:p w14:paraId="2AA5E688" w14:textId="4F8BB8AF" w:rsidR="002B656E" w:rsidRPr="00C832C5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1,79</w:t>
            </w:r>
            <w:r w:rsidR="00994627">
              <w:t>7</w:t>
            </w:r>
          </w:p>
        </w:tc>
        <w:tc>
          <w:tcPr>
            <w:tcW w:w="1294" w:type="dxa"/>
            <w:vAlign w:val="center"/>
          </w:tcPr>
          <w:p w14:paraId="3989C965" w14:textId="064225D0" w:rsidR="002B656E" w:rsidRPr="00C832C5" w:rsidRDefault="007A7BEC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1,976</w:t>
            </w:r>
          </w:p>
        </w:tc>
        <w:tc>
          <w:tcPr>
            <w:tcW w:w="1294" w:type="dxa"/>
            <w:vAlign w:val="center"/>
          </w:tcPr>
          <w:p w14:paraId="7600074C" w14:textId="387BEF5A" w:rsidR="002B656E" w:rsidRPr="00C832C5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717</w:t>
            </w:r>
          </w:p>
        </w:tc>
        <w:tc>
          <w:tcPr>
            <w:tcW w:w="1293" w:type="dxa"/>
            <w:vAlign w:val="center"/>
          </w:tcPr>
          <w:p w14:paraId="7A24E61E" w14:textId="089B3192" w:rsidR="002B656E" w:rsidRPr="00C832C5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307</w:t>
            </w:r>
          </w:p>
        </w:tc>
        <w:tc>
          <w:tcPr>
            <w:tcW w:w="1294" w:type="dxa"/>
            <w:vAlign w:val="center"/>
          </w:tcPr>
          <w:p w14:paraId="749D024F" w14:textId="61831E52" w:rsidR="002B656E" w:rsidRPr="00C832C5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rPr>
                <w:cs/>
              </w:rPr>
              <w:t>(</w:t>
            </w:r>
            <w:r>
              <w:t>179</w:t>
            </w:r>
            <w:r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466E82D1" w14:textId="501C749D" w:rsidR="002B656E" w:rsidRPr="00C832C5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89D57FB" w14:textId="034DD1B5" w:rsidR="002B656E" w:rsidRPr="00C832C5" w:rsidRDefault="007A7BEC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cs/>
              </w:rPr>
            </w:pPr>
            <w:r>
              <w:t>9,006</w:t>
            </w:r>
          </w:p>
        </w:tc>
      </w:tr>
      <w:tr w:rsidR="002B656E" w:rsidRPr="00EF30CD" w14:paraId="7C882274" w14:textId="77777777" w:rsidTr="00617971">
        <w:tc>
          <w:tcPr>
            <w:tcW w:w="3960" w:type="dxa"/>
          </w:tcPr>
          <w:p w14:paraId="5C2B0BE2" w14:textId="77777777" w:rsidR="002B656E" w:rsidRPr="00EF30CD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EF30C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7A73B31E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43AB73D1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238704C0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0DCDFBD7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3243228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54904A17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3E77454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00A95E02" w14:textId="46229C0F" w:rsidR="002B656E" w:rsidRPr="008B536A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rPr>
                <w:cs/>
              </w:rPr>
              <w:t>(</w:t>
            </w:r>
            <w:r w:rsidR="00975DFE">
              <w:t>3,390</w:t>
            </w:r>
            <w:r>
              <w:rPr>
                <w:cs/>
              </w:rPr>
              <w:t>)</w:t>
            </w:r>
          </w:p>
        </w:tc>
      </w:tr>
      <w:tr w:rsidR="002B656E" w:rsidRPr="00EF30CD" w14:paraId="37BE17B1" w14:textId="77777777" w:rsidTr="00617971">
        <w:tc>
          <w:tcPr>
            <w:tcW w:w="3960" w:type="dxa"/>
          </w:tcPr>
          <w:p w14:paraId="6DF80F93" w14:textId="4B5B4E1C" w:rsidR="002B656E" w:rsidRPr="0086164E" w:rsidRDefault="00EB6072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</w:pPr>
            <w:bookmarkStart w:id="5" w:name="OLE_LINK2"/>
            <w:bookmarkStart w:id="6" w:name="OLE_LINK3"/>
            <w:r>
              <w:rPr>
                <w:rFonts w:hint="cs"/>
                <w:cs/>
              </w:rPr>
              <w:t>กำไร</w:t>
            </w:r>
            <w:r w:rsidR="002B656E" w:rsidRPr="0086164E">
              <w:rPr>
                <w:cs/>
              </w:rPr>
              <w:t>จากตราสารอนุพันธ์</w:t>
            </w:r>
            <w:bookmarkEnd w:id="5"/>
            <w:bookmarkEnd w:id="6"/>
          </w:p>
        </w:tc>
        <w:tc>
          <w:tcPr>
            <w:tcW w:w="1293" w:type="dxa"/>
          </w:tcPr>
          <w:p w14:paraId="607A706A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54376FA5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6DC2DE50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67D786F1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5260AA5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6173767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2594892D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4E5F43EF" w14:textId="56D90803" w:rsidR="002B656E" w:rsidRPr="00EB6072" w:rsidRDefault="003E50F2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cs/>
              </w:rPr>
            </w:pPr>
            <w:r w:rsidRPr="00EB6072">
              <w:t>6</w:t>
            </w:r>
          </w:p>
        </w:tc>
      </w:tr>
      <w:tr w:rsidR="002B656E" w:rsidRPr="00EF30CD" w14:paraId="4FDF6FB4" w14:textId="77777777" w:rsidTr="00617971">
        <w:tc>
          <w:tcPr>
            <w:tcW w:w="3960" w:type="dxa"/>
          </w:tcPr>
          <w:p w14:paraId="0D9EB109" w14:textId="0970EFCC" w:rsidR="002B656E" w:rsidRPr="0086164E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86164E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1BFA4CB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6C5D9C8F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</w:tcPr>
          <w:p w14:paraId="5E4C0DDD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26BCB120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2FE3EA4C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55A03EFF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F9DB139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5FA4C9D2" w14:textId="7C75F6EA" w:rsidR="002B656E" w:rsidRPr="00EB6072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EB6072">
              <w:t>223</w:t>
            </w:r>
          </w:p>
        </w:tc>
      </w:tr>
      <w:tr w:rsidR="00E44BB9" w:rsidRPr="00EF30CD" w14:paraId="34E36E4D" w14:textId="77777777" w:rsidTr="00617971">
        <w:tc>
          <w:tcPr>
            <w:tcW w:w="3960" w:type="dxa"/>
          </w:tcPr>
          <w:p w14:paraId="65DC54FA" w14:textId="06A18E30" w:rsidR="00E44BB9" w:rsidRPr="0086164E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>
              <w:rPr>
                <w:rFonts w:hint="cs"/>
                <w:cs/>
              </w:rPr>
              <w:t>กำไรจากการวัดมูลค่ายุติธรรมของเงินลงทุน</w:t>
            </w:r>
          </w:p>
        </w:tc>
        <w:tc>
          <w:tcPr>
            <w:tcW w:w="1293" w:type="dxa"/>
          </w:tcPr>
          <w:p w14:paraId="50B4F5DA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49488FC6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</w:tcPr>
          <w:p w14:paraId="7FC08820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83334BB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7F7A9C35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1DC798E3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D410B38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13581327" w14:textId="5DF8AAF4" w:rsidR="00E44BB9" w:rsidRPr="00EB6072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EB6072">
              <w:rPr>
                <w:rFonts w:hint="cs"/>
                <w:cs/>
              </w:rPr>
              <w:t>43</w:t>
            </w:r>
          </w:p>
        </w:tc>
      </w:tr>
      <w:tr w:rsidR="002B656E" w:rsidRPr="00EF30CD" w14:paraId="7D90F263" w14:textId="77777777" w:rsidTr="00617971">
        <w:tc>
          <w:tcPr>
            <w:tcW w:w="3960" w:type="dxa"/>
          </w:tcPr>
          <w:p w14:paraId="6CD35064" w14:textId="201D9DCF" w:rsidR="002B656E" w:rsidRPr="0086164E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>
              <w:rPr>
                <w:rFonts w:hint="cs"/>
                <w:cs/>
              </w:rPr>
              <w:t>กลับรายการ</w:t>
            </w:r>
            <w:r w:rsidRPr="0086164E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1293" w:type="dxa"/>
          </w:tcPr>
          <w:p w14:paraId="01C00B5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3F7F9139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1BF30D48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65137E8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04DA9454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5079143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009303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0B8B643B" w14:textId="46BE359A" w:rsidR="002B656E" w:rsidRPr="00EB6072" w:rsidRDefault="00975DF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EB6072">
              <w:t>41</w:t>
            </w:r>
            <w:r w:rsidR="003E50F2" w:rsidRPr="00EB6072">
              <w:t>3</w:t>
            </w:r>
          </w:p>
        </w:tc>
      </w:tr>
      <w:tr w:rsidR="002B656E" w:rsidRPr="00EF30CD" w14:paraId="73BAA74A" w14:textId="77777777" w:rsidTr="00617971">
        <w:tc>
          <w:tcPr>
            <w:tcW w:w="3960" w:type="dxa"/>
          </w:tcPr>
          <w:p w14:paraId="49CD343E" w14:textId="77777777" w:rsidR="002B656E" w:rsidRPr="00EF30CD" w:rsidRDefault="002B656E" w:rsidP="00750E19">
            <w:pPr>
              <w:spacing w:line="400" w:lineRule="exact"/>
              <w:jc w:val="both"/>
              <w:rPr>
                <w:cs/>
              </w:rPr>
            </w:pPr>
            <w:r w:rsidRPr="00EF30CD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6059FEEB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779579C0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3C6CA8AC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2F8F93F2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322B6D01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47017AC8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1ED02612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32514B18" w14:textId="59CC0D81" w:rsidR="002B656E" w:rsidRPr="00EB6072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</w:pPr>
            <w:r w:rsidRPr="00EB6072">
              <w:rPr>
                <w:cs/>
              </w:rPr>
              <w:t>(</w:t>
            </w:r>
            <w:r w:rsidRPr="00EB6072">
              <w:t>982</w:t>
            </w:r>
            <w:r w:rsidRPr="00EB6072">
              <w:rPr>
                <w:cs/>
              </w:rPr>
              <w:t>)</w:t>
            </w:r>
          </w:p>
        </w:tc>
      </w:tr>
      <w:tr w:rsidR="002B656E" w:rsidRPr="00EF30CD" w14:paraId="5BCCCE2F" w14:textId="77777777" w:rsidTr="00617971">
        <w:tc>
          <w:tcPr>
            <w:tcW w:w="3960" w:type="dxa"/>
          </w:tcPr>
          <w:p w14:paraId="5AB0BE56" w14:textId="011A45E8" w:rsidR="002B656E" w:rsidRPr="00EF30CD" w:rsidRDefault="002B656E" w:rsidP="00750E19">
            <w:pPr>
              <w:spacing w:line="400" w:lineRule="exact"/>
              <w:jc w:val="both"/>
              <w:rPr>
                <w:cs/>
              </w:rPr>
            </w:pPr>
            <w:r>
              <w:rPr>
                <w:rFonts w:hint="cs"/>
                <w:cs/>
              </w:rPr>
              <w:t>ค่าใช้จ่าย</w:t>
            </w:r>
            <w:r w:rsidRPr="00EF30CD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1293" w:type="dxa"/>
            <w:vAlign w:val="bottom"/>
          </w:tcPr>
          <w:p w14:paraId="4982DE34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3C935F7C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7CC2F5C7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5E5BDC69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05239193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40945752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15E6B0FE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4E20CFB2" w14:textId="07BC99E3" w:rsidR="002B656E" w:rsidRPr="00EB6072" w:rsidRDefault="00E44BB9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EB6072">
              <w:rPr>
                <w:cs/>
              </w:rPr>
              <w:t>(</w:t>
            </w:r>
            <w:r w:rsidRPr="00EB6072">
              <w:t>603</w:t>
            </w:r>
            <w:r w:rsidRPr="00EB6072">
              <w:rPr>
                <w:cs/>
              </w:rPr>
              <w:t>)</w:t>
            </w:r>
          </w:p>
        </w:tc>
      </w:tr>
      <w:tr w:rsidR="002B656E" w:rsidRPr="00EF30CD" w14:paraId="76A4C970" w14:textId="77777777" w:rsidTr="00617971">
        <w:tc>
          <w:tcPr>
            <w:tcW w:w="3960" w:type="dxa"/>
          </w:tcPr>
          <w:p w14:paraId="5B0EB7D7" w14:textId="1BA18C52" w:rsidR="002B656E" w:rsidRPr="00EF30CD" w:rsidRDefault="002B656E" w:rsidP="00750E19">
            <w:pPr>
              <w:spacing w:line="400" w:lineRule="exact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 w:rsidRPr="00EF30CD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5EAF99FB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11B31B1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1F22D9DC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170C8F9C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57EE2079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6560A2C3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475106C1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0A7CF3E2" w14:textId="3C1160AC" w:rsidR="002B656E" w:rsidRPr="00EB6072" w:rsidRDefault="00722E21" w:rsidP="00750E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EB6072">
              <w:rPr>
                <w:b/>
                <w:bCs/>
              </w:rPr>
              <w:t>4,71</w:t>
            </w:r>
            <w:r w:rsidR="00CE7812" w:rsidRPr="00EB6072">
              <w:rPr>
                <w:b/>
                <w:bCs/>
              </w:rPr>
              <w:t>6</w:t>
            </w:r>
          </w:p>
        </w:tc>
      </w:tr>
      <w:tr w:rsidR="00617971" w:rsidRPr="00EF30CD" w14:paraId="37ED2B28" w14:textId="77777777" w:rsidTr="00617971">
        <w:tc>
          <w:tcPr>
            <w:tcW w:w="3960" w:type="dxa"/>
          </w:tcPr>
          <w:p w14:paraId="6AEC5AEB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0868CF81" w14:textId="69A6236E" w:rsidR="00617971" w:rsidRPr="00EF30CD" w:rsidRDefault="00C97F73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17971" w:rsidRPr="00EF30CD" w14:paraId="1DFF601A" w14:textId="77777777" w:rsidTr="00617971">
        <w:tc>
          <w:tcPr>
            <w:tcW w:w="3960" w:type="dxa"/>
          </w:tcPr>
          <w:p w14:paraId="70AC8DB9" w14:textId="77777777" w:rsidR="005C5E0A" w:rsidRDefault="005C5E0A" w:rsidP="005C5E0A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  <w:p w14:paraId="6483D87B" w14:textId="77777777" w:rsidR="00B52E65" w:rsidRPr="00533970" w:rsidRDefault="00B52E65" w:rsidP="00B52E65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5C5E0A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Pr="00533970">
              <w:rPr>
                <w:b/>
                <w:bCs/>
                <w:i/>
                <w:iCs/>
                <w:cs/>
              </w:rPr>
              <w:t xml:space="preserve">หกเดือนสิ้นสุดวันที่ </w:t>
            </w:r>
          </w:p>
          <w:p w14:paraId="209D6637" w14:textId="24000CC1" w:rsidR="00617971" w:rsidRPr="00EF30CD" w:rsidRDefault="00B52E65" w:rsidP="00B52E65">
            <w:pPr>
              <w:spacing w:line="240" w:lineRule="auto"/>
              <w:ind w:left="336"/>
              <w:jc w:val="both"/>
              <w:rPr>
                <w:b/>
                <w:bCs/>
              </w:rPr>
            </w:pPr>
            <w:r w:rsidRPr="00533970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มิถุนายน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336745">
              <w:rPr>
                <w:b/>
                <w:bCs/>
                <w:i/>
                <w:iCs/>
              </w:rPr>
              <w:t>256</w:t>
            </w: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293" w:type="dxa"/>
            <w:vAlign w:val="bottom"/>
          </w:tcPr>
          <w:p w14:paraId="516706CC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cs/>
              </w:rPr>
              <w:t>โรงกลั่น</w:t>
            </w:r>
            <w:r w:rsidRPr="00AA237C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787CB080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628C0A05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rFonts w:hint="cs"/>
                <w:cs/>
              </w:rPr>
              <w:t>พลังงาน</w:t>
            </w:r>
            <w:r w:rsidRPr="00AA237C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316954D5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30E84240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AA237C">
              <w:rPr>
                <w:rFonts w:hint="cs"/>
                <w:cs/>
              </w:rPr>
              <w:t>ทรัพยากร</w:t>
            </w:r>
            <w:r w:rsidRPr="00AA237C">
              <w:rPr>
                <w:cs/>
              </w:rPr>
              <w:br/>
            </w:r>
            <w:r w:rsidRPr="00AA237C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5942670B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A237C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6377EA02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cs/>
              </w:rPr>
              <w:t>รายการ</w:t>
            </w:r>
            <w:r w:rsidRPr="00AA237C">
              <w:br/>
            </w:r>
            <w:r w:rsidRPr="00AA237C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0A5946D7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A237C">
              <w:rPr>
                <w:rFonts w:hint="cs"/>
                <w:cs/>
              </w:rPr>
              <w:t>รวม</w:t>
            </w:r>
          </w:p>
        </w:tc>
      </w:tr>
      <w:tr w:rsidR="00617971" w:rsidRPr="00EF30CD" w14:paraId="5AE4A526" w14:textId="77777777" w:rsidTr="00617971">
        <w:tc>
          <w:tcPr>
            <w:tcW w:w="3960" w:type="dxa"/>
          </w:tcPr>
          <w:p w14:paraId="69168F8C" w14:textId="77777777" w:rsidR="00617971" w:rsidRPr="00EF30CD" w:rsidRDefault="00617971" w:rsidP="00617971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218DE05A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EF30C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B52E65" w:rsidRPr="00EF30CD" w14:paraId="07858A9B" w14:textId="77777777" w:rsidTr="00617971">
        <w:tc>
          <w:tcPr>
            <w:tcW w:w="3960" w:type="dxa"/>
            <w:vAlign w:val="bottom"/>
          </w:tcPr>
          <w:p w14:paraId="10A09573" w14:textId="77777777" w:rsidR="00B52E65" w:rsidRPr="00CD4373" w:rsidRDefault="00B52E65" w:rsidP="00B52E65">
            <w:pPr>
              <w:spacing w:line="240" w:lineRule="auto"/>
              <w:jc w:val="both"/>
            </w:pPr>
            <w:r w:rsidRPr="00CD4373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7B920CCE" w14:textId="1FEF84D4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t>18,325</w:t>
            </w:r>
          </w:p>
        </w:tc>
        <w:tc>
          <w:tcPr>
            <w:tcW w:w="1294" w:type="dxa"/>
            <w:vAlign w:val="center"/>
          </w:tcPr>
          <w:p w14:paraId="2D02253C" w14:textId="7C4B7962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t>48,144</w:t>
            </w:r>
          </w:p>
        </w:tc>
        <w:tc>
          <w:tcPr>
            <w:tcW w:w="1294" w:type="dxa"/>
            <w:vAlign w:val="center"/>
          </w:tcPr>
          <w:p w14:paraId="465B45F0" w14:textId="2749BEE5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t>1,852</w:t>
            </w:r>
          </w:p>
        </w:tc>
        <w:tc>
          <w:tcPr>
            <w:tcW w:w="1294" w:type="dxa"/>
            <w:vAlign w:val="center"/>
          </w:tcPr>
          <w:p w14:paraId="3696EB8B" w14:textId="048E7650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533970">
              <w:t>1,343</w:t>
            </w:r>
          </w:p>
        </w:tc>
        <w:tc>
          <w:tcPr>
            <w:tcW w:w="1293" w:type="dxa"/>
            <w:vAlign w:val="center"/>
          </w:tcPr>
          <w:p w14:paraId="56D707CA" w14:textId="654C772B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252B77D" w14:textId="46F581B4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1</w:t>
            </w:r>
          </w:p>
        </w:tc>
        <w:tc>
          <w:tcPr>
            <w:tcW w:w="1294" w:type="dxa"/>
            <w:vAlign w:val="center"/>
          </w:tcPr>
          <w:p w14:paraId="0A55E77E" w14:textId="2562D4E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C9E7F47" w14:textId="01CD2E92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t>69,665</w:t>
            </w:r>
          </w:p>
        </w:tc>
      </w:tr>
      <w:tr w:rsidR="00B52E65" w:rsidRPr="00EF30CD" w14:paraId="2D67428A" w14:textId="77777777" w:rsidTr="00617971">
        <w:tc>
          <w:tcPr>
            <w:tcW w:w="3960" w:type="dxa"/>
          </w:tcPr>
          <w:p w14:paraId="29231E8C" w14:textId="77777777" w:rsidR="00B52E65" w:rsidRPr="00CD4373" w:rsidRDefault="00B52E65" w:rsidP="00B52E65">
            <w:pPr>
              <w:spacing w:line="240" w:lineRule="auto"/>
              <w:jc w:val="both"/>
              <w:rPr>
                <w:cs/>
              </w:rPr>
            </w:pPr>
            <w:r w:rsidRPr="00CD4373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4357AA37" w14:textId="4E58CB68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t>43,783</w:t>
            </w:r>
          </w:p>
        </w:tc>
        <w:tc>
          <w:tcPr>
            <w:tcW w:w="1294" w:type="dxa"/>
            <w:vAlign w:val="center"/>
          </w:tcPr>
          <w:p w14:paraId="1529D327" w14:textId="31C60FBD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t>1</w:t>
            </w:r>
          </w:p>
        </w:tc>
        <w:tc>
          <w:tcPr>
            <w:tcW w:w="1294" w:type="dxa"/>
            <w:vAlign w:val="center"/>
          </w:tcPr>
          <w:p w14:paraId="00964A7A" w14:textId="135A2CE0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t>4</w:t>
            </w:r>
          </w:p>
        </w:tc>
        <w:tc>
          <w:tcPr>
            <w:tcW w:w="1294" w:type="dxa"/>
            <w:vAlign w:val="center"/>
          </w:tcPr>
          <w:p w14:paraId="20B3CC7D" w14:textId="719ED9E4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t>4,725</w:t>
            </w:r>
          </w:p>
        </w:tc>
        <w:tc>
          <w:tcPr>
            <w:tcW w:w="1293" w:type="dxa"/>
            <w:vAlign w:val="center"/>
          </w:tcPr>
          <w:p w14:paraId="2CB8AAA8" w14:textId="5BBA0485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377CCCE" w14:textId="2CAEF98C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5F8CDE4" w14:textId="01859EBA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(</w:t>
            </w:r>
            <w:r w:rsidRPr="00533970">
              <w:t>48,513</w:t>
            </w:r>
            <w:r w:rsidRPr="00533970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14FF9E44" w14:textId="385B10F7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-</w:t>
            </w:r>
          </w:p>
        </w:tc>
      </w:tr>
      <w:tr w:rsidR="00B52E65" w:rsidRPr="00EF30CD" w14:paraId="21549801" w14:textId="77777777" w:rsidTr="00617971">
        <w:tc>
          <w:tcPr>
            <w:tcW w:w="3960" w:type="dxa"/>
          </w:tcPr>
          <w:p w14:paraId="6D706592" w14:textId="77777777" w:rsidR="00B52E65" w:rsidRPr="00CD4373" w:rsidRDefault="00B52E65" w:rsidP="00B52E65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CD4373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0BF59026" w14:textId="4AE5282A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533970">
              <w:rPr>
                <w:b/>
                <w:bCs/>
              </w:rPr>
              <w:t>62,108</w:t>
            </w:r>
          </w:p>
        </w:tc>
        <w:tc>
          <w:tcPr>
            <w:tcW w:w="1294" w:type="dxa"/>
            <w:vAlign w:val="center"/>
          </w:tcPr>
          <w:p w14:paraId="66A7A9E4" w14:textId="1AC9C2D8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533970">
              <w:rPr>
                <w:b/>
                <w:bCs/>
              </w:rPr>
              <w:t>48,145</w:t>
            </w:r>
          </w:p>
        </w:tc>
        <w:tc>
          <w:tcPr>
            <w:tcW w:w="1294" w:type="dxa"/>
            <w:vAlign w:val="center"/>
          </w:tcPr>
          <w:p w14:paraId="492D707C" w14:textId="6A7C5DC0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533970">
              <w:rPr>
                <w:b/>
                <w:bCs/>
              </w:rPr>
              <w:t>1,856</w:t>
            </w:r>
          </w:p>
        </w:tc>
        <w:tc>
          <w:tcPr>
            <w:tcW w:w="1294" w:type="dxa"/>
            <w:vAlign w:val="center"/>
          </w:tcPr>
          <w:p w14:paraId="6F412B06" w14:textId="78B3DD4C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533970">
              <w:rPr>
                <w:b/>
                <w:bCs/>
              </w:rPr>
              <w:t>6,068</w:t>
            </w:r>
          </w:p>
        </w:tc>
        <w:tc>
          <w:tcPr>
            <w:tcW w:w="1293" w:type="dxa"/>
            <w:vAlign w:val="center"/>
          </w:tcPr>
          <w:p w14:paraId="321C6730" w14:textId="02720C74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6AF6665" w14:textId="7EFC278B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533970">
              <w:rPr>
                <w:b/>
                <w:bCs/>
              </w:rPr>
              <w:t>1</w:t>
            </w:r>
          </w:p>
        </w:tc>
        <w:tc>
          <w:tcPr>
            <w:tcW w:w="1294" w:type="dxa"/>
            <w:vAlign w:val="center"/>
          </w:tcPr>
          <w:p w14:paraId="11F7EEE3" w14:textId="70B25327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b/>
                <w:bCs/>
              </w:rPr>
              <w:t>48,513</w:t>
            </w:r>
            <w:r w:rsidRPr="00533970">
              <w:rPr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6F9424CC" w14:textId="4B22EA4B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533970">
              <w:rPr>
                <w:b/>
                <w:bCs/>
              </w:rPr>
              <w:t>69,665</w:t>
            </w:r>
          </w:p>
        </w:tc>
      </w:tr>
      <w:tr w:rsidR="00B52E65" w:rsidRPr="00EF30CD" w14:paraId="126A097B" w14:textId="77777777" w:rsidTr="00617971">
        <w:tc>
          <w:tcPr>
            <w:tcW w:w="3960" w:type="dxa"/>
          </w:tcPr>
          <w:p w14:paraId="45581570" w14:textId="77777777" w:rsidR="00B52E65" w:rsidRPr="00EF30CD" w:rsidRDefault="00B52E65" w:rsidP="00B52E65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293" w:type="dxa"/>
            <w:vAlign w:val="center"/>
          </w:tcPr>
          <w:p w14:paraId="5F3B3091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7CC3246E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6559968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38F0C1F0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3" w:type="dxa"/>
            <w:vAlign w:val="center"/>
          </w:tcPr>
          <w:p w14:paraId="074CE88F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2C827DA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51B695A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7A57AF0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</w:tr>
      <w:tr w:rsidR="00B52E65" w:rsidRPr="00EF30CD" w14:paraId="6F32C2A4" w14:textId="77777777" w:rsidTr="00617971">
        <w:tc>
          <w:tcPr>
            <w:tcW w:w="3960" w:type="dxa"/>
          </w:tcPr>
          <w:p w14:paraId="08FA6152" w14:textId="77777777" w:rsidR="00B52E65" w:rsidRPr="00EF30C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EF30CD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08742BA8" w14:textId="61E1CD1A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(</w:t>
            </w:r>
            <w:r w:rsidRPr="00533970">
              <w:t>3,375</w:t>
            </w:r>
            <w:r w:rsidRPr="00533970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6BBB8D97" w14:textId="704961BF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t>806</w:t>
            </w:r>
          </w:p>
        </w:tc>
        <w:tc>
          <w:tcPr>
            <w:tcW w:w="1294" w:type="dxa"/>
            <w:vAlign w:val="center"/>
          </w:tcPr>
          <w:p w14:paraId="1533D797" w14:textId="5A47937F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t>1,633</w:t>
            </w:r>
          </w:p>
        </w:tc>
        <w:tc>
          <w:tcPr>
            <w:tcW w:w="1294" w:type="dxa"/>
            <w:vAlign w:val="center"/>
          </w:tcPr>
          <w:p w14:paraId="00E2678B" w14:textId="1B9DE5B0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t>848</w:t>
            </w:r>
          </w:p>
        </w:tc>
        <w:tc>
          <w:tcPr>
            <w:tcW w:w="1293" w:type="dxa"/>
            <w:vAlign w:val="center"/>
          </w:tcPr>
          <w:p w14:paraId="08AAEF01" w14:textId="63A5AB99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(</w:t>
            </w:r>
            <w:r w:rsidRPr="00533970">
              <w:t>1,166</w:t>
            </w:r>
            <w:r w:rsidRPr="00533970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209FB2FD" w14:textId="69659E7B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(</w:t>
            </w:r>
            <w:r w:rsidRPr="00533970">
              <w:t>161</w:t>
            </w:r>
            <w:r w:rsidRPr="00533970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29A246AD" w14:textId="4499E576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517E23DD" w14:textId="5332A7FA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533970">
              <w:rPr>
                <w:cs/>
              </w:rPr>
              <w:t>(</w:t>
            </w:r>
            <w:r w:rsidRPr="00533970">
              <w:t>1,415</w:t>
            </w:r>
            <w:r w:rsidRPr="00533970">
              <w:rPr>
                <w:cs/>
              </w:rPr>
              <w:t>)</w:t>
            </w:r>
          </w:p>
        </w:tc>
      </w:tr>
      <w:tr w:rsidR="00B52E65" w:rsidRPr="00EF30CD" w14:paraId="017AAAD4" w14:textId="77777777" w:rsidTr="00617971">
        <w:tc>
          <w:tcPr>
            <w:tcW w:w="3960" w:type="dxa"/>
          </w:tcPr>
          <w:p w14:paraId="0961FE93" w14:textId="77777777" w:rsidR="00B52E65" w:rsidRPr="00EF30C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0F6FFD96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6600F19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3E30275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8623F12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4C1A8927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310C816C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7CDE76C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4133F63F" w14:textId="6171EDB6" w:rsidR="00B52E65" w:rsidRPr="004B376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533970">
              <w:rPr>
                <w:cs/>
              </w:rPr>
              <w:t>(</w:t>
            </w:r>
            <w:r w:rsidRPr="00533970">
              <w:t>3,249</w:t>
            </w:r>
            <w:r w:rsidRPr="00533970">
              <w:rPr>
                <w:cs/>
              </w:rPr>
              <w:t>)</w:t>
            </w:r>
          </w:p>
        </w:tc>
      </w:tr>
      <w:tr w:rsidR="00B52E65" w:rsidRPr="00EF30CD" w14:paraId="3087229C" w14:textId="77777777" w:rsidTr="00617971">
        <w:tc>
          <w:tcPr>
            <w:tcW w:w="3960" w:type="dxa"/>
          </w:tcPr>
          <w:p w14:paraId="59F8359F" w14:textId="3FE2FAED" w:rsidR="00B52E65" w:rsidRPr="00EF30C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ขาดทุนจากตราสารอนุพันธ์</w:t>
            </w:r>
          </w:p>
        </w:tc>
        <w:tc>
          <w:tcPr>
            <w:tcW w:w="1293" w:type="dxa"/>
          </w:tcPr>
          <w:p w14:paraId="222DEDDB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70AA860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4EEA3F1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B835BDB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496795C2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5E90BF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87CF06C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6C205C70" w14:textId="611B0608" w:rsidR="00B52E65" w:rsidRPr="004B376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533970">
              <w:rPr>
                <w:cs/>
              </w:rPr>
              <w:t>(</w:t>
            </w:r>
            <w:r w:rsidRPr="00533970">
              <w:t>41</w:t>
            </w:r>
            <w:r w:rsidRPr="00533970">
              <w:rPr>
                <w:cs/>
              </w:rPr>
              <w:t>)</w:t>
            </w:r>
          </w:p>
        </w:tc>
      </w:tr>
      <w:tr w:rsidR="00B52E65" w:rsidRPr="00EF30CD" w14:paraId="4C35BF7A" w14:textId="77777777" w:rsidTr="008019E8">
        <w:tc>
          <w:tcPr>
            <w:tcW w:w="3960" w:type="dxa"/>
          </w:tcPr>
          <w:p w14:paraId="4B478021" w14:textId="57F66D02" w:rsidR="00B52E65" w:rsidRPr="00EF30CD" w:rsidRDefault="00B52E65" w:rsidP="00B52E65">
            <w:pPr>
              <w:spacing w:line="240" w:lineRule="auto"/>
              <w:jc w:val="both"/>
              <w:rPr>
                <w:cs/>
              </w:rPr>
            </w:pPr>
            <w:r w:rsidRPr="00EF30CD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110B5A71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B995C77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457D4302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1806E47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67138FBA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</w:tcPr>
          <w:p w14:paraId="747DCF2C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981CDD0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23C15DBC" w14:textId="35A24A28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533970">
              <w:t>459</w:t>
            </w:r>
          </w:p>
        </w:tc>
      </w:tr>
      <w:tr w:rsidR="00B52E65" w:rsidRPr="00EF30CD" w14:paraId="1B45182F" w14:textId="77777777" w:rsidTr="008019E8">
        <w:tc>
          <w:tcPr>
            <w:tcW w:w="3960" w:type="dxa"/>
          </w:tcPr>
          <w:p w14:paraId="44FF7E6A" w14:textId="27ED8FED" w:rsidR="00B52E65" w:rsidRPr="00EF30CD" w:rsidRDefault="00B52E65" w:rsidP="00B52E65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1293" w:type="dxa"/>
          </w:tcPr>
          <w:p w14:paraId="18A19335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099924E9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5329AB27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0097CCF7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5A9ED261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</w:tcPr>
          <w:p w14:paraId="19F9CB5A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1EFB012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1E681D9F" w14:textId="5E79728C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(</w:t>
            </w:r>
            <w:r w:rsidRPr="00533970">
              <w:rPr>
                <w:rFonts w:hint="cs"/>
                <w:cs/>
              </w:rPr>
              <w:t>2</w:t>
            </w:r>
            <w:r w:rsidRPr="00533970">
              <w:t>,377</w:t>
            </w:r>
            <w:r w:rsidRPr="00533970">
              <w:rPr>
                <w:cs/>
              </w:rPr>
              <w:t>)</w:t>
            </w:r>
          </w:p>
        </w:tc>
      </w:tr>
      <w:tr w:rsidR="00B52E65" w:rsidRPr="00EF30CD" w14:paraId="2A0D5711" w14:textId="77777777" w:rsidTr="008019E8">
        <w:tc>
          <w:tcPr>
            <w:tcW w:w="3960" w:type="dxa"/>
          </w:tcPr>
          <w:p w14:paraId="79376648" w14:textId="137A6BD8" w:rsidR="00B52E65" w:rsidRPr="00EF30CD" w:rsidRDefault="00B52E65" w:rsidP="00B52E65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EF30CD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5D5BCDB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25EFE589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7F457C80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27C6427F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7BF1CFAF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06B96CB5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128C003F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1FF235F9" w14:textId="61D29AA9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533970">
              <w:rPr>
                <w:cs/>
              </w:rPr>
              <w:t>(</w:t>
            </w:r>
            <w:r w:rsidRPr="00533970">
              <w:t>981</w:t>
            </w:r>
            <w:r w:rsidRPr="00533970">
              <w:rPr>
                <w:cs/>
              </w:rPr>
              <w:t>)</w:t>
            </w:r>
          </w:p>
        </w:tc>
      </w:tr>
      <w:tr w:rsidR="00B52E65" w:rsidRPr="00EF30CD" w14:paraId="5EEF0984" w14:textId="77777777" w:rsidTr="008019E8">
        <w:tc>
          <w:tcPr>
            <w:tcW w:w="3960" w:type="dxa"/>
          </w:tcPr>
          <w:p w14:paraId="42F54F98" w14:textId="5A8800D4" w:rsidR="00B52E65" w:rsidRPr="00EF30CD" w:rsidRDefault="00B52E65" w:rsidP="00B52E65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EF30CD">
              <w:rPr>
                <w:rFonts w:hint="cs"/>
                <w:cs/>
              </w:rPr>
              <w:t>รายได้ภาษีเงินได้</w:t>
            </w:r>
          </w:p>
        </w:tc>
        <w:tc>
          <w:tcPr>
            <w:tcW w:w="1293" w:type="dxa"/>
            <w:vAlign w:val="bottom"/>
          </w:tcPr>
          <w:p w14:paraId="57FB53D5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5FCC03E5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30BE4926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0F09124C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6A0F98C4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73648904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72E95B4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7D5FCAAB" w14:textId="568BE5FB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533970">
              <w:t>1,562</w:t>
            </w:r>
          </w:p>
        </w:tc>
      </w:tr>
      <w:tr w:rsidR="00B52E65" w:rsidRPr="00EF30CD" w14:paraId="68112822" w14:textId="77777777" w:rsidTr="008019E8">
        <w:tc>
          <w:tcPr>
            <w:tcW w:w="3960" w:type="dxa"/>
          </w:tcPr>
          <w:p w14:paraId="209FB3E8" w14:textId="01AB94CB" w:rsidR="00B52E65" w:rsidRPr="00EF30CD" w:rsidRDefault="00B52E65" w:rsidP="00B52E65">
            <w:pPr>
              <w:spacing w:line="240" w:lineRule="auto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ขาดทุน</w:t>
            </w:r>
            <w:r w:rsidRPr="00EF30CD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29C59011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B34AC47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4EC1D9F0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7DD2A43A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14F32F52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506B2625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39A32C9D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43F34E57" w14:textId="11287D87" w:rsidR="00B52E65" w:rsidRPr="00C51944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rFonts w:hint="cs"/>
                <w:b/>
                <w:bCs/>
                <w:cs/>
              </w:rPr>
              <w:t>6</w:t>
            </w:r>
            <w:r w:rsidRPr="00533970">
              <w:rPr>
                <w:b/>
                <w:bCs/>
              </w:rPr>
              <w:t>,</w:t>
            </w:r>
            <w:r w:rsidRPr="00533970">
              <w:rPr>
                <w:rFonts w:hint="cs"/>
                <w:b/>
                <w:bCs/>
                <w:cs/>
              </w:rPr>
              <w:t>042</w:t>
            </w:r>
            <w:r w:rsidRPr="00533970">
              <w:rPr>
                <w:b/>
                <w:bCs/>
                <w:cs/>
              </w:rPr>
              <w:t>)</w:t>
            </w:r>
          </w:p>
        </w:tc>
      </w:tr>
    </w:tbl>
    <w:p w14:paraId="22C0CCC5" w14:textId="3FFDB148" w:rsidR="00E47C20" w:rsidRPr="007A1352" w:rsidRDefault="00E47C20">
      <w:pPr>
        <w:rPr>
          <w:cs/>
        </w:rPr>
        <w:sectPr w:rsidR="00E47C20" w:rsidRPr="007A1352" w:rsidSect="00C832C5">
          <w:headerReference w:type="default" r:id="rId22"/>
          <w:pgSz w:w="16840" w:h="11907" w:orient="landscape" w:code="9"/>
          <w:pgMar w:top="1152" w:right="691" w:bottom="1152" w:left="1080" w:header="720" w:footer="720" w:gutter="0"/>
          <w:cols w:space="720"/>
          <w:docGrid w:linePitch="408"/>
        </w:sectPr>
      </w:pPr>
    </w:p>
    <w:p w14:paraId="597C5976" w14:textId="53285BF2" w:rsidR="009D7363" w:rsidRPr="007A1352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7A1352">
        <w:rPr>
          <w:snapToGrid w:val="0"/>
          <w:cs/>
          <w:lang w:eastAsia="th-TH"/>
        </w:rPr>
        <w:t>การจำแนกรายได้สำหรับงวด</w:t>
      </w:r>
      <w:r w:rsidR="00B52E65" w:rsidRPr="00533970">
        <w:rPr>
          <w:snapToGrid w:val="0"/>
          <w:cs/>
          <w:lang w:eastAsia="th-TH"/>
        </w:rPr>
        <w:t xml:space="preserve">หกเดือนสิ้นสุดวันที่ </w:t>
      </w:r>
      <w:r w:rsidR="00B52E65" w:rsidRPr="00533970">
        <w:rPr>
          <w:snapToGrid w:val="0"/>
          <w:lang w:eastAsia="th-TH"/>
        </w:rPr>
        <w:t>30</w:t>
      </w:r>
      <w:r w:rsidR="00B52E65" w:rsidRPr="00533970">
        <w:rPr>
          <w:snapToGrid w:val="0"/>
          <w:cs/>
          <w:lang w:eastAsia="th-TH"/>
        </w:rPr>
        <w:t xml:space="preserve"> มิถุนายน </w:t>
      </w:r>
      <w:r w:rsidRPr="007A1352">
        <w:rPr>
          <w:snapToGrid w:val="0"/>
          <w:cs/>
          <w:lang w:eastAsia="th-TH"/>
        </w:rPr>
        <w:t>มีดังนี้</w:t>
      </w:r>
    </w:p>
    <w:p w14:paraId="1280F10A" w14:textId="77777777" w:rsidR="009D7363" w:rsidRPr="007A1352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51"/>
        <w:gridCol w:w="1259"/>
      </w:tblGrid>
      <w:tr w:rsidR="009D7363" w:rsidRPr="007A1352" w14:paraId="6AFECC86" w14:textId="77777777" w:rsidTr="00C832C5">
        <w:trPr>
          <w:trHeight w:val="408"/>
          <w:tblHeader/>
        </w:trPr>
        <w:tc>
          <w:tcPr>
            <w:tcW w:w="3578" w:type="pct"/>
          </w:tcPr>
          <w:p w14:paraId="77ABD90E" w14:textId="77777777" w:rsidR="009D7363" w:rsidRPr="007A1352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16B2F8C8" w14:textId="77777777" w:rsidR="009D7363" w:rsidRPr="007A1352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7363" w:rsidRPr="007A1352" w14:paraId="03672992" w14:textId="77777777" w:rsidTr="00C832C5">
        <w:trPr>
          <w:trHeight w:val="408"/>
        </w:trPr>
        <w:tc>
          <w:tcPr>
            <w:tcW w:w="3578" w:type="pct"/>
          </w:tcPr>
          <w:p w14:paraId="4BF90F8A" w14:textId="35516B08" w:rsidR="009D7363" w:rsidRPr="007A1352" w:rsidRDefault="00B52E65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36" w:type="pct"/>
          </w:tcPr>
          <w:p w14:paraId="2CD5F97A" w14:textId="79D6F063" w:rsidR="009D7363" w:rsidRPr="007A1352" w:rsidRDefault="00336745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86" w:type="pct"/>
          </w:tcPr>
          <w:p w14:paraId="27D076B8" w14:textId="7C79A43A" w:rsidR="009D7363" w:rsidRPr="007A1352" w:rsidRDefault="00336745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D7363" w:rsidRPr="007A1352" w14:paraId="2A04EF66" w14:textId="77777777" w:rsidTr="00C832C5">
        <w:trPr>
          <w:trHeight w:val="408"/>
        </w:trPr>
        <w:tc>
          <w:tcPr>
            <w:tcW w:w="3578" w:type="pct"/>
          </w:tcPr>
          <w:p w14:paraId="27B26669" w14:textId="77777777" w:rsidR="009D7363" w:rsidRPr="007A1352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020F8F9B" w14:textId="77777777" w:rsidR="009D7363" w:rsidRPr="007A1352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7363" w:rsidRPr="007A1352" w14:paraId="0555BB30" w14:textId="77777777" w:rsidTr="00C832C5">
        <w:trPr>
          <w:trHeight w:val="408"/>
        </w:trPr>
        <w:tc>
          <w:tcPr>
            <w:tcW w:w="3578" w:type="pct"/>
          </w:tcPr>
          <w:p w14:paraId="1A60D77A" w14:textId="362CED69" w:rsidR="009D7363" w:rsidRPr="007A1352" w:rsidRDefault="00165D86" w:rsidP="00532B6B">
            <w:pPr>
              <w:spacing w:line="240" w:lineRule="auto"/>
              <w:ind w:hanging="15"/>
              <w:jc w:val="both"/>
              <w:rPr>
                <w:b/>
                <w:bCs/>
                <w:cs/>
              </w:rPr>
            </w:pPr>
            <w:r w:rsidRPr="007A1352">
              <w:rPr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736" w:type="pct"/>
            <w:vAlign w:val="bottom"/>
          </w:tcPr>
          <w:p w14:paraId="10372F60" w14:textId="77777777" w:rsidR="009D7363" w:rsidRPr="007A1352" w:rsidRDefault="009D7363" w:rsidP="00D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86" w:type="pct"/>
            <w:vAlign w:val="bottom"/>
          </w:tcPr>
          <w:p w14:paraId="3021375D" w14:textId="77777777" w:rsidR="009D7363" w:rsidRPr="007A1352" w:rsidRDefault="009D7363" w:rsidP="00D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B52E65" w:rsidRPr="007A1352" w14:paraId="1E4C34D5" w14:textId="77777777" w:rsidTr="00C832C5">
        <w:trPr>
          <w:trHeight w:val="408"/>
        </w:trPr>
        <w:tc>
          <w:tcPr>
            <w:tcW w:w="3578" w:type="pct"/>
          </w:tcPr>
          <w:p w14:paraId="44FAD018" w14:textId="77777777" w:rsidR="00B52E65" w:rsidRPr="007A1352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736" w:type="pct"/>
            <w:vAlign w:val="bottom"/>
          </w:tcPr>
          <w:p w14:paraId="650DF046" w14:textId="3669394E" w:rsidR="00B52E65" w:rsidRPr="007A1352" w:rsidRDefault="007F4D46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114"/>
              <w:jc w:val="center"/>
            </w:pPr>
            <w:r>
              <w:t>13,522</w:t>
            </w:r>
          </w:p>
        </w:tc>
        <w:tc>
          <w:tcPr>
            <w:tcW w:w="686" w:type="pct"/>
            <w:vAlign w:val="bottom"/>
          </w:tcPr>
          <w:p w14:paraId="62C7992D" w14:textId="7C79B7BC" w:rsidR="00B52E65" w:rsidRPr="007A1352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533970">
              <w:rPr>
                <w:cs/>
              </w:rPr>
              <w:t>1</w:t>
            </w:r>
            <w:r w:rsidRPr="00533970">
              <w:t>0,452</w:t>
            </w:r>
          </w:p>
        </w:tc>
      </w:tr>
      <w:tr w:rsidR="00B52E65" w:rsidRPr="007A1352" w14:paraId="64CC3277" w14:textId="77777777" w:rsidTr="00C832C5">
        <w:trPr>
          <w:trHeight w:val="408"/>
        </w:trPr>
        <w:tc>
          <w:tcPr>
            <w:tcW w:w="3578" w:type="pct"/>
          </w:tcPr>
          <w:p w14:paraId="6C938EEA" w14:textId="77777777" w:rsidR="00B52E65" w:rsidRPr="007A1352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736" w:type="pct"/>
            <w:vAlign w:val="bottom"/>
          </w:tcPr>
          <w:p w14:paraId="73DEA868" w14:textId="76B90B11" w:rsidR="00B52E65" w:rsidRPr="007A1352" w:rsidRDefault="007F4D46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>
              <w:t>54,036</w:t>
            </w:r>
          </w:p>
        </w:tc>
        <w:tc>
          <w:tcPr>
            <w:tcW w:w="686" w:type="pct"/>
            <w:vAlign w:val="bottom"/>
          </w:tcPr>
          <w:p w14:paraId="3FEF924C" w14:textId="43D8680B" w:rsidR="00B52E65" w:rsidRPr="007A1352" w:rsidRDefault="00B52E65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533970">
              <w:t>4</w:t>
            </w:r>
            <w:r w:rsidR="002A7E17">
              <w:t>7</w:t>
            </w:r>
            <w:r w:rsidRPr="00533970">
              <w:t>,273</w:t>
            </w:r>
          </w:p>
        </w:tc>
      </w:tr>
      <w:tr w:rsidR="00B52E65" w:rsidRPr="007A1352" w14:paraId="4BCE5944" w14:textId="77777777" w:rsidTr="00C832C5">
        <w:trPr>
          <w:trHeight w:val="423"/>
        </w:trPr>
        <w:tc>
          <w:tcPr>
            <w:tcW w:w="3578" w:type="pct"/>
          </w:tcPr>
          <w:p w14:paraId="08B8FCAA" w14:textId="77777777" w:rsidR="00B52E65" w:rsidRPr="007A1352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vAlign w:val="bottom"/>
          </w:tcPr>
          <w:p w14:paraId="3BC1BBC8" w14:textId="36585C5B" w:rsidR="00B52E65" w:rsidRPr="00532B6B" w:rsidRDefault="007F4D46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67,558</w:t>
            </w:r>
          </w:p>
        </w:tc>
        <w:tc>
          <w:tcPr>
            <w:tcW w:w="686" w:type="pct"/>
            <w:vAlign w:val="bottom"/>
          </w:tcPr>
          <w:p w14:paraId="124DC013" w14:textId="357E8B20" w:rsidR="00B52E65" w:rsidRPr="00532B6B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533970">
              <w:rPr>
                <w:b/>
                <w:bCs/>
              </w:rPr>
              <w:t>5</w:t>
            </w:r>
            <w:r w:rsidR="002A7E17">
              <w:rPr>
                <w:b/>
                <w:bCs/>
              </w:rPr>
              <w:t>7</w:t>
            </w:r>
            <w:r w:rsidRPr="00533970">
              <w:rPr>
                <w:b/>
                <w:bCs/>
              </w:rPr>
              <w:t>,725</w:t>
            </w:r>
          </w:p>
        </w:tc>
      </w:tr>
    </w:tbl>
    <w:p w14:paraId="464360AA" w14:textId="7FCDE1A5" w:rsidR="00C13252" w:rsidRDefault="00C13252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E81C26E" w14:textId="65E43DAA" w:rsidR="00F20DB7" w:rsidRPr="00095473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095473">
        <w:rPr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</w:t>
      </w:r>
      <w:r w:rsidR="0029774D">
        <w:rPr>
          <w:cs/>
        </w:rPr>
        <w:t xml:space="preserve"> </w:t>
      </w:r>
      <w:r w:rsidR="0029774D">
        <w:rPr>
          <w:rFonts w:hint="cs"/>
          <w:cs/>
        </w:rPr>
        <w:t>ยกเว้นส่วนงานพลังงานไฟฟ้า มีจังหวะเวลาในการรับรู้รายได้ตลอดช่วงเวลาหนึ่ง</w:t>
      </w:r>
    </w:p>
    <w:p w14:paraId="7AF2C523" w14:textId="3C742423" w:rsidR="00F20DB7" w:rsidRDefault="00F20DB7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1E0473B" w14:textId="63E00299" w:rsidR="00223349" w:rsidRPr="007A1352" w:rsidRDefault="004762B0" w:rsidP="00C5361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ภาษีเงินได้</w:t>
      </w:r>
    </w:p>
    <w:p w14:paraId="294C5D58" w14:textId="77777777" w:rsidR="0060372C" w:rsidRPr="0029774D" w:rsidRDefault="0060372C" w:rsidP="0060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350"/>
        <w:gridCol w:w="1260"/>
      </w:tblGrid>
      <w:tr w:rsidR="0060372C" w:rsidRPr="0029774D" w14:paraId="7F3E607F" w14:textId="77777777" w:rsidTr="002F753F">
        <w:trPr>
          <w:tblHeader/>
        </w:trPr>
        <w:tc>
          <w:tcPr>
            <w:tcW w:w="4050" w:type="dxa"/>
            <w:shd w:val="clear" w:color="auto" w:fill="auto"/>
          </w:tcPr>
          <w:p w14:paraId="71A5D26E" w14:textId="77777777" w:rsidR="0060372C" w:rsidRPr="0029774D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186C186" w14:textId="77777777" w:rsidR="0060372C" w:rsidRPr="0029774D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29774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29BAD306" w14:textId="77777777" w:rsidR="0060372C" w:rsidRPr="0029774D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29774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019E8" w:rsidRPr="0029774D" w14:paraId="6D6D3B7C" w14:textId="77777777" w:rsidTr="002F753F">
        <w:trPr>
          <w:tblHeader/>
        </w:trPr>
        <w:tc>
          <w:tcPr>
            <w:tcW w:w="4050" w:type="dxa"/>
          </w:tcPr>
          <w:p w14:paraId="1708F33E" w14:textId="2A3E0335" w:rsidR="008019E8" w:rsidRPr="0029774D" w:rsidRDefault="00B52E65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533970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4D686093" w14:textId="765F5786" w:rsidR="008019E8" w:rsidRPr="0029774D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384DB315" w14:textId="1A361A63" w:rsidR="008019E8" w:rsidRPr="0029774D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7DBF1A4" w14:textId="7A45A000" w:rsidR="008019E8" w:rsidRPr="0029774D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BD1DF37" w14:textId="20DB07C8" w:rsidR="008019E8" w:rsidRPr="0029774D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019E8" w:rsidRPr="0029774D" w14:paraId="359AB3DF" w14:textId="77777777" w:rsidTr="002F753F">
        <w:trPr>
          <w:tblHeader/>
        </w:trPr>
        <w:tc>
          <w:tcPr>
            <w:tcW w:w="4050" w:type="dxa"/>
          </w:tcPr>
          <w:p w14:paraId="129003A7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5130" w:type="dxa"/>
            <w:gridSpan w:val="4"/>
          </w:tcPr>
          <w:p w14:paraId="39E8DE08" w14:textId="77777777" w:rsidR="008019E8" w:rsidRPr="0029774D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77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19E8" w:rsidRPr="0029774D" w14:paraId="609BEF37" w14:textId="77777777" w:rsidTr="002F753F">
        <w:tc>
          <w:tcPr>
            <w:tcW w:w="4050" w:type="dxa"/>
          </w:tcPr>
          <w:p w14:paraId="0AF3391F" w14:textId="77777777" w:rsidR="008019E8" w:rsidRPr="0029774D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2FE31C33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36BDA45F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2457B42B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53A79F6D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B52E65" w:rsidRPr="0029774D" w14:paraId="1A8269F9" w14:textId="77777777" w:rsidTr="002F753F">
        <w:tc>
          <w:tcPr>
            <w:tcW w:w="4050" w:type="dxa"/>
          </w:tcPr>
          <w:p w14:paraId="72E994E6" w14:textId="3E8CE501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29774D">
              <w:rPr>
                <w:rFonts w:hint="cs"/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0602238F" w14:textId="7BD4B921" w:rsidR="00B52E65" w:rsidRPr="0029774D" w:rsidRDefault="00861914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t>92</w:t>
            </w:r>
          </w:p>
        </w:tc>
        <w:tc>
          <w:tcPr>
            <w:tcW w:w="1260" w:type="dxa"/>
          </w:tcPr>
          <w:p w14:paraId="1B1ADCEC" w14:textId="20B3F376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533970">
              <w:t>111</w:t>
            </w:r>
          </w:p>
        </w:tc>
        <w:tc>
          <w:tcPr>
            <w:tcW w:w="1350" w:type="dxa"/>
          </w:tcPr>
          <w:p w14:paraId="709A1782" w14:textId="391A7039" w:rsidR="00B52E65" w:rsidRPr="0029774D" w:rsidRDefault="00AF59B4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rPr>
                <w:cs/>
              </w:rPr>
              <w:t>-</w:t>
            </w:r>
          </w:p>
        </w:tc>
        <w:tc>
          <w:tcPr>
            <w:tcW w:w="1260" w:type="dxa"/>
          </w:tcPr>
          <w:p w14:paraId="6284C4E5" w14:textId="6E902A0F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533970">
              <w:rPr>
                <w:cs/>
              </w:rPr>
              <w:t>-</w:t>
            </w:r>
          </w:p>
        </w:tc>
      </w:tr>
      <w:tr w:rsidR="00B52E65" w:rsidRPr="0029774D" w14:paraId="3F8FC2D7" w14:textId="77777777" w:rsidTr="002F753F">
        <w:tc>
          <w:tcPr>
            <w:tcW w:w="4050" w:type="dxa"/>
          </w:tcPr>
          <w:p w14:paraId="3C9DF6EB" w14:textId="508DE439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533970">
              <w:rPr>
                <w:cs/>
              </w:rPr>
              <w:t>ภาษีปีก่อน ๆ ที่บันทึกสูงเกินไป</w:t>
            </w:r>
          </w:p>
        </w:tc>
        <w:tc>
          <w:tcPr>
            <w:tcW w:w="1260" w:type="dxa"/>
          </w:tcPr>
          <w:p w14:paraId="13166207" w14:textId="7F15FDAA" w:rsidR="00B52E65" w:rsidRDefault="00861914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rPr>
                <w:cs/>
              </w:rPr>
              <w:t>(</w:t>
            </w:r>
            <w:r>
              <w:t>2</w:t>
            </w:r>
            <w:r>
              <w:rPr>
                <w:cs/>
              </w:rPr>
              <w:t>)</w:t>
            </w:r>
          </w:p>
        </w:tc>
        <w:tc>
          <w:tcPr>
            <w:tcW w:w="1260" w:type="dxa"/>
          </w:tcPr>
          <w:p w14:paraId="5CBB530D" w14:textId="328FA8E5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533970">
              <w:rPr>
                <w:cs/>
              </w:rPr>
              <w:t>(</w:t>
            </w:r>
            <w:r w:rsidRPr="00533970">
              <w:t>1</w:t>
            </w:r>
            <w:r w:rsidRPr="00533970">
              <w:rPr>
                <w:cs/>
              </w:rPr>
              <w:t>)</w:t>
            </w:r>
          </w:p>
        </w:tc>
        <w:tc>
          <w:tcPr>
            <w:tcW w:w="1350" w:type="dxa"/>
          </w:tcPr>
          <w:p w14:paraId="196DEF85" w14:textId="12046F4B" w:rsidR="00B52E65" w:rsidRDefault="00AF59B4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260" w:type="dxa"/>
          </w:tcPr>
          <w:p w14:paraId="298A73F8" w14:textId="2BAA688D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533970">
              <w:rPr>
                <w:cs/>
              </w:rPr>
              <w:t>-</w:t>
            </w:r>
          </w:p>
        </w:tc>
      </w:tr>
      <w:tr w:rsidR="00B52E65" w:rsidRPr="0029774D" w14:paraId="20C26694" w14:textId="77777777" w:rsidTr="002F753F">
        <w:tc>
          <w:tcPr>
            <w:tcW w:w="4050" w:type="dxa"/>
          </w:tcPr>
          <w:p w14:paraId="182834B3" w14:textId="77777777" w:rsidR="00B52E65" w:rsidRPr="0029774D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7A7631" w14:textId="6627CDEE" w:rsidR="00B52E65" w:rsidRPr="0029774D" w:rsidRDefault="00861914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  <w:tc>
          <w:tcPr>
            <w:tcW w:w="1260" w:type="dxa"/>
          </w:tcPr>
          <w:p w14:paraId="4A15145C" w14:textId="4C4F276B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533970">
              <w:rPr>
                <w:b/>
                <w:bCs/>
              </w:rPr>
              <w:t>110</w:t>
            </w:r>
          </w:p>
        </w:tc>
        <w:tc>
          <w:tcPr>
            <w:tcW w:w="1350" w:type="dxa"/>
            <w:vAlign w:val="bottom"/>
          </w:tcPr>
          <w:p w14:paraId="25BAF01B" w14:textId="19F0E29D" w:rsidR="00B52E65" w:rsidRPr="0029774D" w:rsidRDefault="00AF59B4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b/>
                <w:bCs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99F7C1" w14:textId="4379C0AA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-</w:t>
            </w:r>
          </w:p>
        </w:tc>
      </w:tr>
      <w:tr w:rsidR="00B52E65" w:rsidRPr="0029774D" w14:paraId="1B8CE5E5" w14:textId="77777777" w:rsidTr="002F753F">
        <w:tc>
          <w:tcPr>
            <w:tcW w:w="4050" w:type="dxa"/>
          </w:tcPr>
          <w:p w14:paraId="5CE60FD5" w14:textId="77777777" w:rsidR="00B52E65" w:rsidRPr="0029774D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00FA56F1" w14:textId="77777777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EE618FF" w14:textId="77777777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7C59A003" w14:textId="77777777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55C9355" w14:textId="77777777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B52E65" w:rsidRPr="0029774D" w14:paraId="541B7207" w14:textId="77777777" w:rsidTr="002F753F">
        <w:tc>
          <w:tcPr>
            <w:tcW w:w="4050" w:type="dxa"/>
          </w:tcPr>
          <w:p w14:paraId="075C36A5" w14:textId="77777777" w:rsidR="00B52E65" w:rsidRPr="0029774D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9774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77A9111C" w14:textId="419B4E30" w:rsidR="00B52E65" w:rsidRPr="0029774D" w:rsidRDefault="00861914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t>513</w:t>
            </w:r>
          </w:p>
        </w:tc>
        <w:tc>
          <w:tcPr>
            <w:tcW w:w="1260" w:type="dxa"/>
          </w:tcPr>
          <w:p w14:paraId="2C024FB7" w14:textId="13A7FFA0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533970">
              <w:rPr>
                <w:cs/>
              </w:rPr>
              <w:t>(</w:t>
            </w:r>
            <w:r w:rsidRPr="00533970">
              <w:t>1,672</w:t>
            </w:r>
            <w:r w:rsidRPr="00533970">
              <w:rPr>
                <w:cs/>
              </w:rPr>
              <w:t>)</w:t>
            </w:r>
          </w:p>
        </w:tc>
        <w:tc>
          <w:tcPr>
            <w:tcW w:w="1350" w:type="dxa"/>
          </w:tcPr>
          <w:p w14:paraId="6FB8F2B9" w14:textId="4077519A" w:rsidR="00B52E65" w:rsidRPr="0029774D" w:rsidRDefault="00AF59B4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t>517</w:t>
            </w:r>
          </w:p>
        </w:tc>
        <w:tc>
          <w:tcPr>
            <w:tcW w:w="1260" w:type="dxa"/>
          </w:tcPr>
          <w:p w14:paraId="25449BD8" w14:textId="30E112A0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533970">
              <w:rPr>
                <w:cs/>
              </w:rPr>
              <w:t>(</w:t>
            </w:r>
            <w:r w:rsidRPr="00533970">
              <w:t>1,866</w:t>
            </w:r>
            <w:r w:rsidRPr="00533970">
              <w:rPr>
                <w:cs/>
              </w:rPr>
              <w:t>)</w:t>
            </w:r>
          </w:p>
        </w:tc>
      </w:tr>
      <w:tr w:rsidR="00B52E65" w:rsidRPr="0029774D" w14:paraId="7579433E" w14:textId="77777777" w:rsidTr="002F753F">
        <w:tc>
          <w:tcPr>
            <w:tcW w:w="4050" w:type="dxa"/>
          </w:tcPr>
          <w:p w14:paraId="3BF2581A" w14:textId="77777777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</w:p>
        </w:tc>
        <w:tc>
          <w:tcPr>
            <w:tcW w:w="1260" w:type="dxa"/>
          </w:tcPr>
          <w:p w14:paraId="5B2AA3F4" w14:textId="29507EBF" w:rsidR="00B52E65" w:rsidRPr="0029774D" w:rsidRDefault="00861914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b/>
                <w:bCs/>
              </w:rPr>
              <w:t>513</w:t>
            </w:r>
          </w:p>
        </w:tc>
        <w:tc>
          <w:tcPr>
            <w:tcW w:w="1260" w:type="dxa"/>
          </w:tcPr>
          <w:p w14:paraId="0DE09E90" w14:textId="2F06691B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b/>
                <w:bCs/>
              </w:rPr>
              <w:t>1,672</w:t>
            </w:r>
            <w:r w:rsidRPr="00533970">
              <w:rPr>
                <w:b/>
                <w:bCs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D2FA265" w14:textId="0860B86B" w:rsidR="00B52E65" w:rsidRPr="0029774D" w:rsidRDefault="00AF59B4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b/>
                <w:bCs/>
              </w:rPr>
              <w:t>517</w:t>
            </w:r>
          </w:p>
        </w:tc>
        <w:tc>
          <w:tcPr>
            <w:tcW w:w="1260" w:type="dxa"/>
            <w:vAlign w:val="bottom"/>
          </w:tcPr>
          <w:p w14:paraId="277603B7" w14:textId="459447EF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b/>
                <w:bCs/>
              </w:rPr>
              <w:t>1,866</w:t>
            </w:r>
            <w:r w:rsidRPr="00533970">
              <w:rPr>
                <w:b/>
                <w:bCs/>
                <w:cs/>
              </w:rPr>
              <w:t>)</w:t>
            </w:r>
          </w:p>
        </w:tc>
      </w:tr>
      <w:tr w:rsidR="00B52E65" w:rsidRPr="0029774D" w14:paraId="2DB31206" w14:textId="77777777" w:rsidTr="002F753F">
        <w:tc>
          <w:tcPr>
            <w:tcW w:w="4050" w:type="dxa"/>
          </w:tcPr>
          <w:p w14:paraId="48159177" w14:textId="3715491D" w:rsidR="00B52E65" w:rsidRPr="0029774D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7E7A6A74" w14:textId="3853347C" w:rsidR="00B52E65" w:rsidRPr="0029774D" w:rsidRDefault="00861914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b/>
                <w:bCs/>
              </w:rPr>
              <w:t>603</w:t>
            </w:r>
          </w:p>
        </w:tc>
        <w:tc>
          <w:tcPr>
            <w:tcW w:w="1260" w:type="dxa"/>
          </w:tcPr>
          <w:p w14:paraId="3952D762" w14:textId="23FAEB54" w:rsidR="00B52E65" w:rsidRPr="0029774D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b/>
                <w:bCs/>
              </w:rPr>
              <w:t>1,562</w:t>
            </w:r>
            <w:r w:rsidRPr="00533970">
              <w:rPr>
                <w:b/>
                <w:bCs/>
                <w:cs/>
              </w:rPr>
              <w:t>)</w:t>
            </w:r>
          </w:p>
        </w:tc>
        <w:tc>
          <w:tcPr>
            <w:tcW w:w="1350" w:type="dxa"/>
          </w:tcPr>
          <w:p w14:paraId="3A1D8C2A" w14:textId="0AE3DA0B" w:rsidR="00B52E65" w:rsidRPr="0029774D" w:rsidRDefault="00AF59B4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b/>
                <w:bCs/>
              </w:rPr>
              <w:t>517</w:t>
            </w:r>
          </w:p>
        </w:tc>
        <w:tc>
          <w:tcPr>
            <w:tcW w:w="1260" w:type="dxa"/>
          </w:tcPr>
          <w:p w14:paraId="1A96FEA0" w14:textId="6498846C" w:rsidR="00B52E65" w:rsidRPr="0029774D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b/>
                <w:bCs/>
              </w:rPr>
              <w:t>1,866</w:t>
            </w:r>
            <w:r w:rsidRPr="00533970">
              <w:rPr>
                <w:b/>
                <w:bCs/>
                <w:cs/>
              </w:rPr>
              <w:t>)</w:t>
            </w:r>
          </w:p>
        </w:tc>
      </w:tr>
    </w:tbl>
    <w:p w14:paraId="7D1A2635" w14:textId="77777777" w:rsidR="009B5A41" w:rsidRPr="0029774D" w:rsidRDefault="009B5A41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B56714B" w14:textId="53726628" w:rsidR="0029774D" w:rsidRDefault="0029774D" w:rsidP="00F65F9B">
      <w:pPr>
        <w:spacing w:line="240" w:lineRule="auto"/>
        <w:ind w:left="540"/>
        <w:jc w:val="thaiDistribute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121E8BA8" w14:textId="7ED0ADDC" w:rsidR="0006794F" w:rsidRPr="00750E19" w:rsidRDefault="0006794F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กำไร</w:t>
      </w:r>
      <w:r w:rsidR="008E25B5">
        <w:rPr>
          <w:rFonts w:ascii="Angsana New" w:hAnsi="Angsana New"/>
          <w:b/>
          <w:bCs/>
          <w:sz w:val="30"/>
          <w:szCs w:val="30"/>
          <w:cs/>
          <w:lang w:val="en-US" w:bidi="th-TH"/>
        </w:rPr>
        <w:t xml:space="preserve"> (</w:t>
      </w:r>
      <w:r w:rsidR="008E25B5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ขาดทุน</w:t>
      </w:r>
      <w:r w:rsidR="008E25B5">
        <w:rPr>
          <w:rFonts w:ascii="Angsana New" w:hAnsi="Angsana New"/>
          <w:b/>
          <w:bCs/>
          <w:sz w:val="30"/>
          <w:szCs w:val="30"/>
          <w:cs/>
          <w:lang w:val="en-US" w:bidi="th-TH"/>
        </w:rPr>
        <w:t xml:space="preserve">) 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ต่อหุ้น</w:t>
      </w:r>
    </w:p>
    <w:p w14:paraId="26AAD4DF" w14:textId="77777777" w:rsidR="00750E19" w:rsidRPr="00750E19" w:rsidRDefault="00750E19" w:rsidP="00750E19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06794F" w:rsidRPr="00095473" w14:paraId="5938253E" w14:textId="77777777" w:rsidTr="00C97F73">
        <w:trPr>
          <w:tblHeader/>
        </w:trPr>
        <w:tc>
          <w:tcPr>
            <w:tcW w:w="4050" w:type="dxa"/>
            <w:shd w:val="clear" w:color="auto" w:fill="auto"/>
          </w:tcPr>
          <w:p w14:paraId="2782EA7F" w14:textId="61D5BFFF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>
              <w:rPr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46AC674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F4C3272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019E8" w:rsidRPr="00095473" w14:paraId="16F5AB37" w14:textId="77777777" w:rsidTr="00C97F73">
        <w:trPr>
          <w:tblHeader/>
        </w:trPr>
        <w:tc>
          <w:tcPr>
            <w:tcW w:w="4050" w:type="dxa"/>
          </w:tcPr>
          <w:p w14:paraId="59F98FAB" w14:textId="569D2C29" w:rsidR="008019E8" w:rsidRPr="00095473" w:rsidRDefault="00B52E65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533970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533970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56096C49" w14:textId="2AB72BAE" w:rsidR="008019E8" w:rsidRPr="00095473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428C0C34" w14:textId="15B4C5A5" w:rsidR="008019E8" w:rsidRPr="00095473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11BCFF02" w14:textId="00D5E576" w:rsidR="008019E8" w:rsidRPr="00095473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1A8FBA95" w14:textId="6518E3FC" w:rsidR="008019E8" w:rsidRPr="00095473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019E8" w:rsidRPr="00095473" w14:paraId="0EC8F348" w14:textId="77777777" w:rsidTr="00C97F73">
        <w:trPr>
          <w:tblHeader/>
        </w:trPr>
        <w:tc>
          <w:tcPr>
            <w:tcW w:w="4050" w:type="dxa"/>
          </w:tcPr>
          <w:p w14:paraId="69B62296" w14:textId="77777777" w:rsidR="008019E8" w:rsidRPr="00095473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0B59CAE2" w14:textId="476991E0" w:rsidR="008019E8" w:rsidRPr="00095473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09547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52E65" w:rsidRPr="00095473" w14:paraId="72EC1114" w14:textId="77777777" w:rsidTr="00C97F73">
        <w:tc>
          <w:tcPr>
            <w:tcW w:w="4050" w:type="dxa"/>
          </w:tcPr>
          <w:p w14:paraId="4E29C6F4" w14:textId="5B117A30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95473">
              <w:rPr>
                <w:rFonts w:ascii="Angsana New" w:hAnsi="Angsana New"/>
                <w:sz w:val="30"/>
                <w:szCs w:val="30"/>
              </w:rPr>
              <w:br/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3C26884" w14:textId="724407F2" w:rsidR="00B52E65" w:rsidRPr="00095473" w:rsidRDefault="007F7CA9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1,76</w:t>
            </w:r>
            <w:r w:rsidR="00481FA2">
              <w:t>5</w:t>
            </w:r>
          </w:p>
        </w:tc>
        <w:tc>
          <w:tcPr>
            <w:tcW w:w="1283" w:type="dxa"/>
            <w:vAlign w:val="bottom"/>
          </w:tcPr>
          <w:p w14:paraId="44305CAE" w14:textId="1F3E3255" w:rsidR="00B52E65" w:rsidRPr="00095473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1,911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E60590E" w14:textId="766B999D" w:rsidR="00B52E65" w:rsidRPr="00095473" w:rsidRDefault="00611793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1,304</w:t>
            </w:r>
          </w:p>
        </w:tc>
        <w:tc>
          <w:tcPr>
            <w:tcW w:w="1283" w:type="dxa"/>
            <w:vAlign w:val="bottom"/>
          </w:tcPr>
          <w:p w14:paraId="21451966" w14:textId="0049C053" w:rsidR="00B52E65" w:rsidRPr="00095473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(1</w:t>
            </w:r>
            <w:r w:rsidRPr="00533970">
              <w:t>,966</w:t>
            </w:r>
            <w:r w:rsidRPr="00533970">
              <w:rPr>
                <w:cs/>
              </w:rPr>
              <w:t>)</w:t>
            </w:r>
          </w:p>
        </w:tc>
      </w:tr>
      <w:tr w:rsidR="00B52E65" w:rsidRPr="00095473" w14:paraId="4E0289E3" w14:textId="77777777" w:rsidTr="00C97F73">
        <w:tc>
          <w:tcPr>
            <w:tcW w:w="4050" w:type="dxa"/>
          </w:tcPr>
          <w:p w14:paraId="655820DA" w14:textId="7D47EFFE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00F13D51" w14:textId="1B0B5258" w:rsidR="00B52E65" w:rsidRPr="00095473" w:rsidRDefault="00994627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>
              <w:t>125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1C9F20A" w14:textId="301DB974" w:rsidR="00B52E65" w:rsidRPr="00095473" w:rsidRDefault="00B52E65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124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B574A83" w14:textId="2C8CB3EB" w:rsidR="00B52E65" w:rsidRPr="00095473" w:rsidRDefault="00611793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>
              <w:t>125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ED289EF" w14:textId="2863E474" w:rsidR="00B52E65" w:rsidRPr="00095473" w:rsidRDefault="00B52E65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124</w:t>
            </w:r>
            <w:r w:rsidRPr="00533970">
              <w:rPr>
                <w:cs/>
              </w:rPr>
              <w:t>)</w:t>
            </w:r>
          </w:p>
        </w:tc>
      </w:tr>
      <w:tr w:rsidR="00B52E65" w:rsidRPr="00095473" w14:paraId="067AC5E9" w14:textId="77777777" w:rsidTr="00C97F73">
        <w:tc>
          <w:tcPr>
            <w:tcW w:w="4050" w:type="dxa"/>
          </w:tcPr>
          <w:p w14:paraId="5270B12A" w14:textId="1CFC7B61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ที่ใช้ในการคำนวณกำไร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2" w:type="dxa"/>
            <w:vAlign w:val="bottom"/>
          </w:tcPr>
          <w:p w14:paraId="48498115" w14:textId="7164F487" w:rsidR="00B52E65" w:rsidRPr="00095473" w:rsidRDefault="007F7CA9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1,64</w:t>
            </w:r>
            <w:r w:rsidR="00481FA2">
              <w:rPr>
                <w:b/>
                <w:bCs/>
              </w:rPr>
              <w:t>0</w:t>
            </w:r>
          </w:p>
        </w:tc>
        <w:tc>
          <w:tcPr>
            <w:tcW w:w="1283" w:type="dxa"/>
            <w:vAlign w:val="bottom"/>
          </w:tcPr>
          <w:p w14:paraId="46E9E0E3" w14:textId="7F60510F" w:rsidR="00B52E65" w:rsidRPr="00095473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rFonts w:hint="cs"/>
                <w:b/>
                <w:bCs/>
                <w:cs/>
              </w:rPr>
              <w:t>2</w:t>
            </w:r>
            <w:r w:rsidRPr="00533970">
              <w:rPr>
                <w:b/>
                <w:bCs/>
              </w:rPr>
              <w:t>,035</w:t>
            </w:r>
            <w:r w:rsidRPr="00533970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56551A3" w14:textId="2CEBC5E9" w:rsidR="00B52E65" w:rsidRPr="00095473" w:rsidRDefault="00611793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1,1</w:t>
            </w:r>
            <w:r w:rsidR="00750E19">
              <w:rPr>
                <w:b/>
                <w:bCs/>
              </w:rPr>
              <w:t>79</w:t>
            </w:r>
          </w:p>
        </w:tc>
        <w:tc>
          <w:tcPr>
            <w:tcW w:w="1283" w:type="dxa"/>
            <w:vAlign w:val="bottom"/>
          </w:tcPr>
          <w:p w14:paraId="6AF9A6A4" w14:textId="1B4007BE" w:rsidR="00B52E65" w:rsidRPr="00095473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rFonts w:hint="cs"/>
                <w:b/>
                <w:bCs/>
                <w:cs/>
              </w:rPr>
              <w:t>2</w:t>
            </w:r>
            <w:r w:rsidRPr="00533970">
              <w:rPr>
                <w:b/>
                <w:bCs/>
              </w:rPr>
              <w:t>,</w:t>
            </w:r>
            <w:r w:rsidRPr="00533970">
              <w:rPr>
                <w:rFonts w:hint="cs"/>
                <w:b/>
                <w:bCs/>
                <w:cs/>
              </w:rPr>
              <w:t>090</w:t>
            </w:r>
            <w:r w:rsidRPr="00533970">
              <w:rPr>
                <w:b/>
                <w:bCs/>
                <w:cs/>
              </w:rPr>
              <w:t>)</w:t>
            </w:r>
          </w:p>
        </w:tc>
      </w:tr>
      <w:tr w:rsidR="00B52E65" w:rsidRPr="00095473" w14:paraId="1231C2F9" w14:textId="3C8E7E40" w:rsidTr="00C97F73">
        <w:tc>
          <w:tcPr>
            <w:tcW w:w="4050" w:type="dxa"/>
          </w:tcPr>
          <w:p w14:paraId="2F073783" w14:textId="77777777" w:rsidR="00B52E65" w:rsidRPr="00750E19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2E97B73" w14:textId="77777777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</w:rPr>
            </w:pPr>
          </w:p>
        </w:tc>
      </w:tr>
      <w:tr w:rsidR="00B52E65" w:rsidRPr="00095473" w14:paraId="5CBD1847" w14:textId="77777777" w:rsidTr="00C97F73">
        <w:tc>
          <w:tcPr>
            <w:tcW w:w="4050" w:type="dxa"/>
          </w:tcPr>
          <w:p w14:paraId="1A1175EB" w14:textId="77777777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2AE57956" w14:textId="0F8D1FD6" w:rsidR="00B52E65" w:rsidRPr="00095473" w:rsidRDefault="00994627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1,377</w:t>
            </w:r>
          </w:p>
        </w:tc>
        <w:tc>
          <w:tcPr>
            <w:tcW w:w="1283" w:type="dxa"/>
            <w:vAlign w:val="bottom"/>
          </w:tcPr>
          <w:p w14:paraId="406C9E3A" w14:textId="29683785" w:rsidR="00B52E65" w:rsidRPr="00095473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t>1,377</w:t>
            </w:r>
          </w:p>
        </w:tc>
        <w:tc>
          <w:tcPr>
            <w:tcW w:w="1282" w:type="dxa"/>
            <w:vAlign w:val="bottom"/>
          </w:tcPr>
          <w:p w14:paraId="21FEE393" w14:textId="2BD48EA3" w:rsidR="00B52E65" w:rsidRPr="00095473" w:rsidRDefault="00611793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1,377</w:t>
            </w:r>
          </w:p>
        </w:tc>
        <w:tc>
          <w:tcPr>
            <w:tcW w:w="1283" w:type="dxa"/>
            <w:vAlign w:val="bottom"/>
          </w:tcPr>
          <w:p w14:paraId="4A6D4356" w14:textId="6B13246A" w:rsidR="00B52E65" w:rsidRPr="00095473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t>1,377</w:t>
            </w:r>
          </w:p>
        </w:tc>
      </w:tr>
      <w:tr w:rsidR="00B52E65" w:rsidRPr="00095473" w14:paraId="720E16F1" w14:textId="77777777" w:rsidTr="00C97F73">
        <w:tc>
          <w:tcPr>
            <w:tcW w:w="4050" w:type="dxa"/>
          </w:tcPr>
          <w:p w14:paraId="5D59340F" w14:textId="77777777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22EFC3D" w14:textId="2D5575E8" w:rsidR="00B52E65" w:rsidRPr="00095473" w:rsidRDefault="00994627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>
              <w:t>19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F8F935E" w14:textId="1E26B406" w:rsidR="00B52E65" w:rsidRPr="00095473" w:rsidRDefault="00B52E65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(1</w:t>
            </w:r>
            <w:r w:rsidRPr="00533970">
              <w:t>9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2154381" w14:textId="34C781C6" w:rsidR="00B52E65" w:rsidRPr="00095473" w:rsidRDefault="00611793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>
              <w:t>19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4CB9B34" w14:textId="5868EB8B" w:rsidR="00B52E65" w:rsidRPr="00095473" w:rsidRDefault="00B52E65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19</w:t>
            </w:r>
            <w:r w:rsidRPr="00533970">
              <w:rPr>
                <w:cs/>
              </w:rPr>
              <w:t>)</w:t>
            </w:r>
          </w:p>
        </w:tc>
      </w:tr>
      <w:tr w:rsidR="00B52E65" w:rsidRPr="00095473" w14:paraId="41778E1A" w14:textId="77777777" w:rsidTr="00C97F73">
        <w:tc>
          <w:tcPr>
            <w:tcW w:w="4050" w:type="dxa"/>
          </w:tcPr>
          <w:p w14:paraId="219321D3" w14:textId="77777777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24856250" w14:textId="3DD92264" w:rsidR="00B52E65" w:rsidRPr="00095473" w:rsidRDefault="00994627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2C19558E" w14:textId="4DD50154" w:rsidR="00B52E65" w:rsidRPr="00095473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1,358</w:t>
            </w:r>
          </w:p>
        </w:tc>
        <w:tc>
          <w:tcPr>
            <w:tcW w:w="1282" w:type="dxa"/>
            <w:vAlign w:val="bottom"/>
          </w:tcPr>
          <w:p w14:paraId="62F3EECB" w14:textId="46F10A5F" w:rsidR="00B52E65" w:rsidRPr="00095473" w:rsidRDefault="00611793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431CC327" w14:textId="4C212935" w:rsidR="00B52E65" w:rsidRPr="00095473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1,358</w:t>
            </w:r>
          </w:p>
        </w:tc>
      </w:tr>
      <w:tr w:rsidR="00B52E65" w:rsidRPr="00095473" w14:paraId="275E13F2" w14:textId="77777777" w:rsidTr="00C97F73">
        <w:tc>
          <w:tcPr>
            <w:tcW w:w="4050" w:type="dxa"/>
          </w:tcPr>
          <w:p w14:paraId="22935A9B" w14:textId="77777777" w:rsidR="00B52E65" w:rsidRPr="00750E19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A07BA03" w14:textId="77777777" w:rsidR="00B52E65" w:rsidRPr="00750E19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577C66D" w14:textId="77777777" w:rsidR="00B52E65" w:rsidRPr="00750E19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F042C6C" w14:textId="77777777" w:rsidR="00B52E65" w:rsidRPr="00750E19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1E29097F" w14:textId="77777777" w:rsidR="00B52E65" w:rsidRPr="00750E19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2E65" w:rsidRPr="00095473" w14:paraId="5CFB4F6D" w14:textId="77777777" w:rsidTr="00C97F73">
        <w:tc>
          <w:tcPr>
            <w:tcW w:w="4050" w:type="dxa"/>
            <w:vAlign w:val="bottom"/>
          </w:tcPr>
          <w:p w14:paraId="5F2FF757" w14:textId="4B664F39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4E30A8EF" w14:textId="1D92CF32" w:rsidR="00B52E65" w:rsidRPr="00095473" w:rsidRDefault="00994627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cs/>
              </w:rPr>
              <w:t>.</w:t>
            </w:r>
            <w:r>
              <w:rPr>
                <w:b/>
                <w:bCs/>
              </w:rPr>
              <w:t>2</w:t>
            </w:r>
            <w:r w:rsidR="007F7CA9">
              <w:rPr>
                <w:b/>
                <w:bCs/>
              </w:rPr>
              <w:t>1</w:t>
            </w:r>
          </w:p>
        </w:tc>
        <w:tc>
          <w:tcPr>
            <w:tcW w:w="1283" w:type="dxa"/>
            <w:vAlign w:val="bottom"/>
          </w:tcPr>
          <w:p w14:paraId="3BCDBAFB" w14:textId="7FA0C15D" w:rsidR="00B52E65" w:rsidRPr="00095473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b/>
                <w:bCs/>
              </w:rPr>
              <w:t>1</w:t>
            </w:r>
            <w:r w:rsidRPr="00533970">
              <w:rPr>
                <w:b/>
                <w:bCs/>
                <w:cs/>
              </w:rPr>
              <w:t>.</w:t>
            </w:r>
            <w:r w:rsidRPr="00533970">
              <w:rPr>
                <w:rFonts w:hint="cs"/>
                <w:b/>
                <w:bCs/>
                <w:cs/>
              </w:rPr>
              <w:t>50</w:t>
            </w:r>
            <w:r w:rsidRPr="00533970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E8B0713" w14:textId="3E2FFAAC" w:rsidR="00B52E65" w:rsidRPr="00095473" w:rsidRDefault="00611793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0</w:t>
            </w:r>
            <w:r>
              <w:rPr>
                <w:b/>
                <w:bCs/>
                <w:cs/>
              </w:rPr>
              <w:t>.</w:t>
            </w:r>
            <w:r>
              <w:rPr>
                <w:b/>
                <w:bCs/>
              </w:rPr>
              <w:t>87</w:t>
            </w:r>
          </w:p>
        </w:tc>
        <w:tc>
          <w:tcPr>
            <w:tcW w:w="1283" w:type="dxa"/>
            <w:vAlign w:val="bottom"/>
          </w:tcPr>
          <w:p w14:paraId="169B4038" w14:textId="2F36BDCE" w:rsidR="00B52E65" w:rsidRPr="00095473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b/>
                <w:bCs/>
              </w:rPr>
              <w:t>1</w:t>
            </w:r>
            <w:r w:rsidRPr="00533970">
              <w:rPr>
                <w:b/>
                <w:bCs/>
                <w:cs/>
              </w:rPr>
              <w:t>.</w:t>
            </w:r>
            <w:r w:rsidRPr="00533970">
              <w:rPr>
                <w:rFonts w:hint="cs"/>
                <w:b/>
                <w:bCs/>
                <w:cs/>
              </w:rPr>
              <w:t>54</w:t>
            </w:r>
            <w:r w:rsidRPr="00533970">
              <w:rPr>
                <w:b/>
                <w:bCs/>
                <w:cs/>
              </w:rPr>
              <w:t>)</w:t>
            </w:r>
          </w:p>
        </w:tc>
      </w:tr>
    </w:tbl>
    <w:p w14:paraId="1E2D4E4C" w14:textId="77777777" w:rsidR="00B52E65" w:rsidRDefault="00B5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B52E65" w:rsidRPr="00095473" w14:paraId="3D56A763" w14:textId="77777777" w:rsidTr="00332A35">
        <w:trPr>
          <w:tblHeader/>
        </w:trPr>
        <w:tc>
          <w:tcPr>
            <w:tcW w:w="4050" w:type="dxa"/>
            <w:shd w:val="clear" w:color="auto" w:fill="auto"/>
          </w:tcPr>
          <w:p w14:paraId="1AB111C6" w14:textId="77777777" w:rsidR="00B52E65" w:rsidRPr="00095473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>
              <w:rPr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603A73C" w14:textId="77777777" w:rsidR="00B52E65" w:rsidRPr="00095473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335528" w14:textId="77777777" w:rsidR="00B52E65" w:rsidRPr="00095473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52E65" w:rsidRPr="00095473" w14:paraId="3ED20D53" w14:textId="77777777" w:rsidTr="00332A35">
        <w:trPr>
          <w:tblHeader/>
        </w:trPr>
        <w:tc>
          <w:tcPr>
            <w:tcW w:w="4050" w:type="dxa"/>
          </w:tcPr>
          <w:p w14:paraId="40606239" w14:textId="7F06A3E6" w:rsidR="00B52E65" w:rsidRPr="00095473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533970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533970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4CA4F5B4" w14:textId="77777777" w:rsidR="00B52E65" w:rsidRPr="00095473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6F72E1CA" w14:textId="77777777" w:rsidR="00B52E65" w:rsidRPr="00095473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254CF5B3" w14:textId="77777777" w:rsidR="00B52E65" w:rsidRPr="00095473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147A9C7C" w14:textId="77777777" w:rsidR="00B52E65" w:rsidRPr="00095473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2E65" w:rsidRPr="00095473" w14:paraId="2D6D6556" w14:textId="77777777" w:rsidTr="00332A35">
        <w:trPr>
          <w:tblHeader/>
        </w:trPr>
        <w:tc>
          <w:tcPr>
            <w:tcW w:w="4050" w:type="dxa"/>
          </w:tcPr>
          <w:p w14:paraId="1B55FF8C" w14:textId="77777777" w:rsidR="00B52E65" w:rsidRPr="00095473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4D3961E5" w14:textId="77777777" w:rsidR="00B52E65" w:rsidRPr="00095473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09547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52E65" w:rsidRPr="00095473" w14:paraId="1D45AB78" w14:textId="77777777" w:rsidTr="00332A35">
        <w:tc>
          <w:tcPr>
            <w:tcW w:w="4050" w:type="dxa"/>
          </w:tcPr>
          <w:p w14:paraId="58D5513C" w14:textId="77777777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95473">
              <w:rPr>
                <w:rFonts w:ascii="Angsana New" w:hAnsi="Angsana New"/>
                <w:sz w:val="30"/>
                <w:szCs w:val="30"/>
              </w:rPr>
              <w:br/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A9A3F18" w14:textId="5358C883" w:rsidR="00B52E65" w:rsidRPr="00095473" w:rsidRDefault="007F7CA9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4,0</w:t>
            </w:r>
            <w:r w:rsidR="00481FA2">
              <w:t>48</w:t>
            </w:r>
          </w:p>
        </w:tc>
        <w:tc>
          <w:tcPr>
            <w:tcW w:w="1283" w:type="dxa"/>
            <w:vAlign w:val="bottom"/>
          </w:tcPr>
          <w:p w14:paraId="5A733C75" w14:textId="74B3C0B7" w:rsidR="00B52E65" w:rsidRPr="00095473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6,571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1E32BF3" w14:textId="3F67BD6E" w:rsidR="00B52E65" w:rsidRPr="00095473" w:rsidRDefault="00F80C3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3,577</w:t>
            </w:r>
          </w:p>
        </w:tc>
        <w:tc>
          <w:tcPr>
            <w:tcW w:w="1283" w:type="dxa"/>
            <w:vAlign w:val="bottom"/>
          </w:tcPr>
          <w:p w14:paraId="5319BBC7" w14:textId="53DC1B98" w:rsidR="00B52E65" w:rsidRPr="00095473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rPr>
                <w:rFonts w:hint="cs"/>
                <w:cs/>
              </w:rPr>
              <w:t>8</w:t>
            </w:r>
            <w:r w:rsidRPr="00533970">
              <w:t>,284</w:t>
            </w:r>
            <w:r w:rsidRPr="00533970">
              <w:rPr>
                <w:cs/>
              </w:rPr>
              <w:t>)</w:t>
            </w:r>
          </w:p>
        </w:tc>
      </w:tr>
      <w:tr w:rsidR="00B52E65" w:rsidRPr="00095473" w14:paraId="1600703E" w14:textId="77777777" w:rsidTr="00332A35">
        <w:tc>
          <w:tcPr>
            <w:tcW w:w="4050" w:type="dxa"/>
          </w:tcPr>
          <w:p w14:paraId="14CFDCD5" w14:textId="77777777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0557A0BD" w14:textId="59AE92B4" w:rsidR="00B52E65" w:rsidRPr="00095473" w:rsidRDefault="00994627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>
              <w:t>248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DBE1F78" w14:textId="0B1CB13A" w:rsidR="00B52E65" w:rsidRPr="00095473" w:rsidRDefault="00B52E65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249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1CA09E5" w14:textId="59721CE5" w:rsidR="00B52E65" w:rsidRPr="00095473" w:rsidRDefault="00F80C35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>
              <w:t>248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EEA8516" w14:textId="3C595020" w:rsidR="00B52E65" w:rsidRPr="00095473" w:rsidRDefault="00B52E65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249</w:t>
            </w:r>
            <w:r w:rsidRPr="00533970">
              <w:rPr>
                <w:cs/>
              </w:rPr>
              <w:t>)</w:t>
            </w:r>
          </w:p>
        </w:tc>
      </w:tr>
      <w:tr w:rsidR="00B52E65" w:rsidRPr="00095473" w14:paraId="5BF58553" w14:textId="77777777" w:rsidTr="00332A35">
        <w:tc>
          <w:tcPr>
            <w:tcW w:w="4050" w:type="dxa"/>
          </w:tcPr>
          <w:p w14:paraId="29DEA66F" w14:textId="77777777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ที่ใช้ในการคำนวณกำไร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2" w:type="dxa"/>
            <w:vAlign w:val="bottom"/>
          </w:tcPr>
          <w:p w14:paraId="5DA3B4BB" w14:textId="7FAB008C" w:rsidR="00B52E65" w:rsidRPr="00095473" w:rsidRDefault="007F7CA9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3,80</w:t>
            </w:r>
            <w:r w:rsidR="00481FA2">
              <w:rPr>
                <w:b/>
                <w:bCs/>
              </w:rPr>
              <w:t>0</w:t>
            </w:r>
          </w:p>
        </w:tc>
        <w:tc>
          <w:tcPr>
            <w:tcW w:w="1283" w:type="dxa"/>
            <w:vAlign w:val="bottom"/>
          </w:tcPr>
          <w:p w14:paraId="6C5963EA" w14:textId="15CDBB37" w:rsidR="00B52E65" w:rsidRPr="00095473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b/>
                <w:bCs/>
              </w:rPr>
              <w:t>6,820</w:t>
            </w:r>
            <w:r w:rsidRPr="00533970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C5AFD1F" w14:textId="29F0CAC1" w:rsidR="00B52E65" w:rsidRPr="00095473" w:rsidRDefault="00F80C3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(</w:t>
            </w:r>
            <w:r>
              <w:rPr>
                <w:b/>
                <w:bCs/>
              </w:rPr>
              <w:t>3,329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9AD6482" w14:textId="0E0ACC60" w:rsidR="00B52E65" w:rsidRPr="00095473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b/>
                <w:bCs/>
              </w:rPr>
              <w:t>8,533</w:t>
            </w:r>
            <w:r w:rsidRPr="00533970">
              <w:rPr>
                <w:b/>
                <w:bCs/>
                <w:cs/>
              </w:rPr>
              <w:t>)</w:t>
            </w:r>
          </w:p>
        </w:tc>
      </w:tr>
      <w:tr w:rsidR="00B52E65" w:rsidRPr="00095473" w14:paraId="0DE06037" w14:textId="77777777" w:rsidTr="00332A35">
        <w:tc>
          <w:tcPr>
            <w:tcW w:w="4050" w:type="dxa"/>
          </w:tcPr>
          <w:p w14:paraId="7508A088" w14:textId="77777777" w:rsidR="00B52E65" w:rsidRPr="00750E19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7038A60" w14:textId="77777777" w:rsidR="00B52E65" w:rsidRPr="00750E19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994627" w:rsidRPr="00095473" w14:paraId="7DAF4B68" w14:textId="77777777" w:rsidTr="00332A35">
        <w:tc>
          <w:tcPr>
            <w:tcW w:w="4050" w:type="dxa"/>
          </w:tcPr>
          <w:p w14:paraId="73D7E190" w14:textId="77777777" w:rsidR="00994627" w:rsidRPr="00095473" w:rsidRDefault="00994627" w:rsidP="00994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3BF54B5F" w14:textId="52D8B796" w:rsidR="00994627" w:rsidRPr="00095473" w:rsidRDefault="00994627" w:rsidP="0099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t>1,377</w:t>
            </w:r>
            <w:r w:rsidRPr="00533970">
              <w:rPr>
                <w:cs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4C59514E" w14:textId="7159B857" w:rsidR="00994627" w:rsidRPr="00095473" w:rsidRDefault="00994627" w:rsidP="0099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t>1,377</w:t>
            </w:r>
            <w:r w:rsidRPr="00533970">
              <w:rPr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990F65A" w14:textId="62386E5B" w:rsidR="00994627" w:rsidRPr="00095473" w:rsidRDefault="00994627" w:rsidP="0099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1,377</w:t>
            </w:r>
          </w:p>
        </w:tc>
        <w:tc>
          <w:tcPr>
            <w:tcW w:w="1283" w:type="dxa"/>
            <w:vAlign w:val="bottom"/>
          </w:tcPr>
          <w:p w14:paraId="6947AC71" w14:textId="073B685E" w:rsidR="00994627" w:rsidRPr="00095473" w:rsidRDefault="00994627" w:rsidP="0099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t>1,377</w:t>
            </w:r>
          </w:p>
        </w:tc>
      </w:tr>
      <w:tr w:rsidR="00994627" w:rsidRPr="00095473" w14:paraId="2F0C2752" w14:textId="77777777" w:rsidTr="00332A35">
        <w:tc>
          <w:tcPr>
            <w:tcW w:w="4050" w:type="dxa"/>
          </w:tcPr>
          <w:p w14:paraId="48ECC540" w14:textId="77777777" w:rsidR="00994627" w:rsidRPr="00095473" w:rsidRDefault="00994627" w:rsidP="00994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E57F474" w14:textId="5F07DDB7" w:rsidR="00994627" w:rsidRPr="00095473" w:rsidRDefault="00994627" w:rsidP="0099462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(</w:t>
            </w:r>
            <w:r w:rsidRPr="00533970">
              <w:t>19</w:t>
            </w:r>
            <w:r w:rsidRPr="00533970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F49D590" w14:textId="53C52504" w:rsidR="00994627" w:rsidRPr="00095473" w:rsidRDefault="00994627" w:rsidP="0099462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19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E92E3D5" w14:textId="11865EC0" w:rsidR="00994627" w:rsidRPr="00095473" w:rsidRDefault="00994627" w:rsidP="0099462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>
              <w:t>19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43B3925" w14:textId="0E2B43EC" w:rsidR="00994627" w:rsidRPr="00095473" w:rsidRDefault="00994627" w:rsidP="0099462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Pr="00533970">
              <w:t>19</w:t>
            </w:r>
            <w:r w:rsidRPr="00533970">
              <w:rPr>
                <w:cs/>
              </w:rPr>
              <w:t>)</w:t>
            </w:r>
          </w:p>
        </w:tc>
      </w:tr>
      <w:tr w:rsidR="00994627" w:rsidRPr="00095473" w14:paraId="7DB0FF07" w14:textId="77777777" w:rsidTr="00332A35">
        <w:tc>
          <w:tcPr>
            <w:tcW w:w="4050" w:type="dxa"/>
          </w:tcPr>
          <w:p w14:paraId="004D3754" w14:textId="77777777" w:rsidR="00994627" w:rsidRPr="00095473" w:rsidRDefault="00994627" w:rsidP="00994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2D505062" w14:textId="4BD1A8B8" w:rsidR="00994627" w:rsidRPr="00095473" w:rsidRDefault="00994627" w:rsidP="009946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7D288249" w14:textId="5D2A6BC4" w:rsidR="00994627" w:rsidRPr="00095473" w:rsidRDefault="00994627" w:rsidP="009946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1,358</w:t>
            </w:r>
          </w:p>
        </w:tc>
        <w:tc>
          <w:tcPr>
            <w:tcW w:w="1282" w:type="dxa"/>
            <w:vAlign w:val="bottom"/>
          </w:tcPr>
          <w:p w14:paraId="161B2C13" w14:textId="119096D7" w:rsidR="00994627" w:rsidRPr="00095473" w:rsidRDefault="00994627" w:rsidP="009946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2B768AA1" w14:textId="2CCD224A" w:rsidR="00994627" w:rsidRPr="00095473" w:rsidRDefault="00994627" w:rsidP="009946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1,358</w:t>
            </w:r>
          </w:p>
        </w:tc>
      </w:tr>
      <w:tr w:rsidR="00B52E65" w:rsidRPr="00095473" w14:paraId="0AB6676E" w14:textId="77777777" w:rsidTr="00332A35">
        <w:tc>
          <w:tcPr>
            <w:tcW w:w="4050" w:type="dxa"/>
          </w:tcPr>
          <w:p w14:paraId="0A34A6C2" w14:textId="77777777" w:rsidR="00B52E65" w:rsidRPr="00750E19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20EE13A8" w14:textId="77777777" w:rsidR="00B52E65" w:rsidRPr="00750E19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874C9D4" w14:textId="77777777" w:rsidR="00B52E65" w:rsidRPr="00750E19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636FB3E3" w14:textId="77777777" w:rsidR="00B52E65" w:rsidRPr="00750E19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4F54FE8E" w14:textId="77777777" w:rsidR="00B52E65" w:rsidRPr="00750E19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2E65" w:rsidRPr="00095473" w14:paraId="034CB1E5" w14:textId="77777777" w:rsidTr="00332A35">
        <w:tc>
          <w:tcPr>
            <w:tcW w:w="4050" w:type="dxa"/>
            <w:vAlign w:val="bottom"/>
          </w:tcPr>
          <w:p w14:paraId="12AA9246" w14:textId="77777777" w:rsidR="00B52E65" w:rsidRPr="00095473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34BA3A75" w14:textId="3DDBDC5D" w:rsidR="00B52E65" w:rsidRPr="00095473" w:rsidRDefault="007F7CA9" w:rsidP="00332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  <w:cs/>
              </w:rPr>
              <w:t>.</w:t>
            </w:r>
            <w:r>
              <w:rPr>
                <w:b/>
                <w:bCs/>
              </w:rPr>
              <w:t>80</w:t>
            </w:r>
          </w:p>
        </w:tc>
        <w:tc>
          <w:tcPr>
            <w:tcW w:w="1283" w:type="dxa"/>
            <w:vAlign w:val="bottom"/>
          </w:tcPr>
          <w:p w14:paraId="676168BA" w14:textId="2574E29B" w:rsidR="00B52E65" w:rsidRPr="00095473" w:rsidRDefault="00B52E65" w:rsidP="00332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rFonts w:hint="cs"/>
                <w:b/>
                <w:bCs/>
                <w:cs/>
              </w:rPr>
              <w:t>5.02</w:t>
            </w:r>
            <w:r w:rsidRPr="00533970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EFB99B0" w14:textId="324E7828" w:rsidR="00B52E65" w:rsidRPr="00095473" w:rsidRDefault="00611793" w:rsidP="00332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  <w:cs/>
              </w:rPr>
              <w:t>.</w:t>
            </w:r>
            <w:r>
              <w:rPr>
                <w:b/>
                <w:bCs/>
              </w:rPr>
              <w:t>45</w:t>
            </w:r>
          </w:p>
        </w:tc>
        <w:tc>
          <w:tcPr>
            <w:tcW w:w="1283" w:type="dxa"/>
            <w:vAlign w:val="bottom"/>
          </w:tcPr>
          <w:p w14:paraId="3543C0EA" w14:textId="6961B396" w:rsidR="00B52E65" w:rsidRPr="00095473" w:rsidRDefault="00B52E65" w:rsidP="00332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Pr="00533970">
              <w:rPr>
                <w:rFonts w:hint="cs"/>
                <w:b/>
                <w:bCs/>
                <w:cs/>
              </w:rPr>
              <w:t>6.28</w:t>
            </w:r>
            <w:r w:rsidRPr="00533970">
              <w:rPr>
                <w:b/>
                <w:bCs/>
                <w:cs/>
              </w:rPr>
              <w:t>)</w:t>
            </w:r>
          </w:p>
        </w:tc>
      </w:tr>
    </w:tbl>
    <w:p w14:paraId="6EF6CA9C" w14:textId="77777777" w:rsidR="00943A27" w:rsidRPr="00533970" w:rsidRDefault="00943A27" w:rsidP="00943A2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0CC7C6C6" w14:textId="77777777" w:rsidR="00943A27" w:rsidRPr="00533970" w:rsidRDefault="00943A27" w:rsidP="00943A27">
      <w:pPr>
        <w:pStyle w:val="ListParagraph"/>
        <w:tabs>
          <w:tab w:val="decimal" w:pos="540"/>
        </w:tabs>
        <w:ind w:left="540"/>
        <w:jc w:val="thaiDistribute"/>
      </w:pPr>
    </w:p>
    <w:p w14:paraId="054F2BC3" w14:textId="77777777" w:rsidR="00D71C20" w:rsidRPr="00D71C20" w:rsidRDefault="00D71C20" w:rsidP="00D71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  <w:r w:rsidRPr="00D71C20">
        <w:rPr>
          <w:rFonts w:hint="cs"/>
          <w:cs/>
        </w:rPr>
        <w:t>รายละเอียดเงินปันผลในระหว่างปี</w:t>
      </w:r>
      <w:r w:rsidRPr="00D71C20">
        <w:rPr>
          <w:cs/>
        </w:rPr>
        <w:t xml:space="preserve"> </w:t>
      </w:r>
      <w:r w:rsidRPr="00D71C20">
        <w:t>2564</w:t>
      </w:r>
      <w:r w:rsidRPr="00D71C20">
        <w:rPr>
          <w:cs/>
        </w:rPr>
        <w:t xml:space="preserve"> มีดังนี้</w:t>
      </w:r>
    </w:p>
    <w:p w14:paraId="494E8027" w14:textId="77777777" w:rsidR="00D71C20" w:rsidRPr="009777AF" w:rsidRDefault="00D71C20" w:rsidP="00D71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662"/>
        <w:gridCol w:w="1620"/>
        <w:gridCol w:w="1170"/>
        <w:gridCol w:w="1530"/>
      </w:tblGrid>
      <w:tr w:rsidR="0002649E" w:rsidRPr="00B22308" w14:paraId="0BBFF483" w14:textId="77777777" w:rsidTr="0002649E">
        <w:trPr>
          <w:trHeight w:val="432"/>
          <w:tblHeader/>
        </w:trPr>
        <w:tc>
          <w:tcPr>
            <w:tcW w:w="3198" w:type="dxa"/>
            <w:vAlign w:val="bottom"/>
          </w:tcPr>
          <w:p w14:paraId="6397275E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662" w:type="dxa"/>
            <w:vAlign w:val="bottom"/>
          </w:tcPr>
          <w:p w14:paraId="38CE1AC3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D71C20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55E58DF8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D71C20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170" w:type="dxa"/>
            <w:vAlign w:val="bottom"/>
          </w:tcPr>
          <w:p w14:paraId="628448D8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D71C20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1530" w:type="dxa"/>
            <w:vAlign w:val="bottom"/>
          </w:tcPr>
          <w:p w14:paraId="6FB19C24" w14:textId="77777777" w:rsidR="0002649E" w:rsidRPr="00D71C20" w:rsidDel="00D43E7A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D71C20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02649E" w:rsidRPr="00B22308" w14:paraId="25982DFF" w14:textId="77777777" w:rsidTr="0002649E">
        <w:trPr>
          <w:trHeight w:val="445"/>
          <w:tblHeader/>
        </w:trPr>
        <w:tc>
          <w:tcPr>
            <w:tcW w:w="3198" w:type="dxa"/>
          </w:tcPr>
          <w:p w14:paraId="5E13FA90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3F805043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893EE09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0" w:type="dxa"/>
          </w:tcPr>
          <w:p w14:paraId="1E1FA4FD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71C20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530" w:type="dxa"/>
          </w:tcPr>
          <w:p w14:paraId="634D3FDF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71C2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2649E" w:rsidRPr="00B22308" w14:paraId="3749B215" w14:textId="77777777" w:rsidTr="0002649E">
        <w:trPr>
          <w:trHeight w:val="445"/>
          <w:tblHeader/>
        </w:trPr>
        <w:tc>
          <w:tcPr>
            <w:tcW w:w="3198" w:type="dxa"/>
          </w:tcPr>
          <w:p w14:paraId="254F3E63" w14:textId="5D3ED3A4" w:rsidR="0002649E" w:rsidRPr="0002649E" w:rsidRDefault="0002649E" w:rsidP="0002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02649E">
              <w:rPr>
                <w:rFonts w:asciiTheme="majorBidi" w:hAnsiTheme="majorBidi" w:cstheme="majorBidi" w:hint="cs"/>
                <w:b/>
                <w:bCs/>
                <w:cs/>
              </w:rPr>
              <w:t xml:space="preserve">ปี </w:t>
            </w:r>
            <w:r w:rsidRPr="0002649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662" w:type="dxa"/>
          </w:tcPr>
          <w:p w14:paraId="6C191F40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AD0B870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0" w:type="dxa"/>
          </w:tcPr>
          <w:p w14:paraId="5440609A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530" w:type="dxa"/>
          </w:tcPr>
          <w:p w14:paraId="19784DB4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02649E" w:rsidRPr="00B22308" w14:paraId="4C55C7E4" w14:textId="77777777" w:rsidTr="0002649E">
        <w:trPr>
          <w:trHeight w:val="432"/>
        </w:trPr>
        <w:tc>
          <w:tcPr>
            <w:tcW w:w="3198" w:type="dxa"/>
          </w:tcPr>
          <w:p w14:paraId="5A295D43" w14:textId="77777777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71C20">
              <w:rPr>
                <w:rFonts w:asciiTheme="majorBidi" w:hAnsiTheme="majorBidi" w:cstheme="majorBidi"/>
                <w:cs/>
              </w:rPr>
              <w:t>เงินปันผลประจำปี</w:t>
            </w:r>
            <w:r w:rsidRPr="00D71C20">
              <w:rPr>
                <w:rFonts w:asciiTheme="majorBidi" w:hAnsiTheme="majorBidi"/>
                <w:cs/>
              </w:rPr>
              <w:t xml:space="preserve"> </w:t>
            </w:r>
            <w:r w:rsidRPr="009170C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662" w:type="dxa"/>
          </w:tcPr>
          <w:p w14:paraId="7FEBB412" w14:textId="71D48919" w:rsidR="0002649E" w:rsidRPr="009170CD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8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20" w:type="dxa"/>
          </w:tcPr>
          <w:p w14:paraId="1068037D" w14:textId="5D1AC28E" w:rsidR="0002649E" w:rsidRPr="00D71C20" w:rsidRDefault="00FD31B4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02649E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="0002649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015A8A16" w14:textId="703BED16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530" w:type="dxa"/>
          </w:tcPr>
          <w:p w14:paraId="2D846CFC" w14:textId="336EE14C" w:rsidR="0002649E" w:rsidRPr="00D71C20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543</w:t>
            </w:r>
          </w:p>
        </w:tc>
      </w:tr>
      <w:tr w:rsidR="006F77C5" w:rsidRPr="00B22308" w14:paraId="0B205B47" w14:textId="77777777" w:rsidTr="0002649E">
        <w:trPr>
          <w:trHeight w:val="432"/>
        </w:trPr>
        <w:tc>
          <w:tcPr>
            <w:tcW w:w="3198" w:type="dxa"/>
          </w:tcPr>
          <w:p w14:paraId="47CE2D31" w14:textId="77777777" w:rsidR="006F77C5" w:rsidRPr="00D71C20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4BA89F2B" w14:textId="77777777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EEF23D1" w14:textId="77777777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73DD1AE" w14:textId="77777777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535BFDB1" w14:textId="77777777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6F77C5" w:rsidRPr="00B22308" w14:paraId="031601C5" w14:textId="77777777" w:rsidTr="0002649E">
        <w:trPr>
          <w:trHeight w:val="432"/>
        </w:trPr>
        <w:tc>
          <w:tcPr>
            <w:tcW w:w="3198" w:type="dxa"/>
          </w:tcPr>
          <w:p w14:paraId="46D0D8B1" w14:textId="460B96EA" w:rsidR="006F77C5" w:rsidRPr="0002649E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02649E">
              <w:rPr>
                <w:rFonts w:asciiTheme="majorBidi" w:hAnsiTheme="majorBidi" w:cstheme="majorBidi" w:hint="cs"/>
                <w:b/>
                <w:bCs/>
                <w:cs/>
              </w:rPr>
              <w:t xml:space="preserve">ปี </w:t>
            </w:r>
            <w:r w:rsidRPr="0002649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</w:tcPr>
          <w:p w14:paraId="5515C961" w14:textId="77777777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FDB683A" w14:textId="77777777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F3A58AD" w14:textId="77777777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3DDA8466" w14:textId="77777777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6F77C5" w:rsidRPr="00B22308" w14:paraId="2A6FC246" w14:textId="77777777" w:rsidTr="0002649E">
        <w:trPr>
          <w:trHeight w:val="432"/>
        </w:trPr>
        <w:tc>
          <w:tcPr>
            <w:tcW w:w="3198" w:type="dxa"/>
          </w:tcPr>
          <w:p w14:paraId="40F0038E" w14:textId="2C6AC018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52" w:hanging="246"/>
              <w:rPr>
                <w:rFonts w:asciiTheme="majorBidi" w:hAnsiTheme="majorBidi" w:cstheme="majorBidi"/>
                <w:cs/>
              </w:rPr>
            </w:pPr>
            <w:r w:rsidRPr="00533970">
              <w:rPr>
                <w:cs/>
              </w:rPr>
              <w:t xml:space="preserve">เงินปันผลระหว่างกาลสำหรับงวดครึ่งปีหลังของปี </w:t>
            </w:r>
            <w:r w:rsidRPr="00533970">
              <w:t>2562</w:t>
            </w:r>
          </w:p>
        </w:tc>
        <w:tc>
          <w:tcPr>
            <w:tcW w:w="1662" w:type="dxa"/>
          </w:tcPr>
          <w:p w14:paraId="764BA277" w14:textId="77777777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  <w:p w14:paraId="52C52CBC" w14:textId="744E2E1A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33970">
              <w:t>30</w:t>
            </w:r>
            <w:r w:rsidRPr="00533970">
              <w:rPr>
                <w:cs/>
              </w:rPr>
              <w:t xml:space="preserve"> มีนาคม </w:t>
            </w:r>
            <w:r w:rsidRPr="00533970">
              <w:t>2563</w:t>
            </w:r>
          </w:p>
        </w:tc>
        <w:tc>
          <w:tcPr>
            <w:tcW w:w="1620" w:type="dxa"/>
          </w:tcPr>
          <w:p w14:paraId="1B02B414" w14:textId="77777777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</w:pPr>
          </w:p>
          <w:p w14:paraId="71521371" w14:textId="4EA4955B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t>24</w:t>
            </w:r>
            <w:r w:rsidRPr="00533970">
              <w:rPr>
                <w:cs/>
              </w:rPr>
              <w:t xml:space="preserve"> เมษายน </w:t>
            </w:r>
            <w:r w:rsidRPr="00533970">
              <w:t>2563</w:t>
            </w:r>
          </w:p>
        </w:tc>
        <w:tc>
          <w:tcPr>
            <w:tcW w:w="1170" w:type="dxa"/>
          </w:tcPr>
          <w:p w14:paraId="4779C419" w14:textId="77777777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</w:pPr>
          </w:p>
          <w:p w14:paraId="74C0CC82" w14:textId="51C32BF2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533970">
              <w:t>0</w:t>
            </w:r>
            <w:r w:rsidRPr="00533970">
              <w:rPr>
                <w:cs/>
              </w:rPr>
              <w:t>.</w:t>
            </w:r>
            <w:r w:rsidRPr="00533970">
              <w:t>30</w:t>
            </w:r>
          </w:p>
        </w:tc>
        <w:tc>
          <w:tcPr>
            <w:tcW w:w="1530" w:type="dxa"/>
          </w:tcPr>
          <w:p w14:paraId="24B7C6B2" w14:textId="77777777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  <w:p w14:paraId="7F2ADD11" w14:textId="2564BD1D" w:rsidR="006F77C5" w:rsidRDefault="006F77C5" w:rsidP="006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407</w:t>
            </w:r>
          </w:p>
        </w:tc>
      </w:tr>
    </w:tbl>
    <w:p w14:paraId="4FAC6B3E" w14:textId="77777777" w:rsidR="00F90D8D" w:rsidRPr="00F90D8D" w:rsidRDefault="00F90D8D" w:rsidP="00F90D8D">
      <w:pPr>
        <w:rPr>
          <w:cs/>
        </w:rPr>
      </w:pPr>
    </w:p>
    <w:p w14:paraId="7284C038" w14:textId="249B046A" w:rsidR="00F20DB7" w:rsidRPr="00C73BB9" w:rsidRDefault="00F20DB7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C73BB9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เครื่องมือทางการเงิน </w:t>
      </w:r>
    </w:p>
    <w:p w14:paraId="69CF2225" w14:textId="77777777" w:rsidR="00F20DB7" w:rsidRPr="009777AF" w:rsidRDefault="00F20DB7" w:rsidP="00C42F4A">
      <w:pPr>
        <w:rPr>
          <w:shd w:val="clear" w:color="auto" w:fill="D9D9D9"/>
        </w:rPr>
      </w:pPr>
    </w:p>
    <w:p w14:paraId="4A5DE4BF" w14:textId="77777777" w:rsidR="00F20DB7" w:rsidRPr="00F20DB7" w:rsidRDefault="00F20DB7" w:rsidP="00F20DB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F20DB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F20DB7">
        <w:rPr>
          <w:rFonts w:asciiTheme="majorBidi" w:hAnsi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F20DB7" w:rsidRDefault="00F20DB7" w:rsidP="00F20DB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0D6DD65" w14:textId="2BAB6C4D" w:rsidR="00F20DB7" w:rsidRPr="00CF2A3C" w:rsidRDefault="00CF2A3C" w:rsidP="0073584B">
      <w:pPr>
        <w:spacing w:line="240" w:lineRule="auto"/>
        <w:ind w:left="540"/>
        <w:jc w:val="thaiDistribute"/>
        <w:rPr>
          <w:cs/>
        </w:rPr>
        <w:sectPr w:rsidR="00F20DB7" w:rsidRPr="00CF2A3C" w:rsidSect="00C832C5">
          <w:headerReference w:type="default" r:id="rId23"/>
          <w:pgSz w:w="11909" w:h="16834" w:code="9"/>
          <w:pgMar w:top="691" w:right="1109" w:bottom="576" w:left="1170" w:header="720" w:footer="720" w:gutter="0"/>
          <w:cols w:space="720"/>
          <w:docGrid w:linePitch="360"/>
        </w:sectPr>
      </w:pPr>
      <w:r w:rsidRPr="00CF2A3C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67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8"/>
        <w:gridCol w:w="270"/>
        <w:gridCol w:w="1175"/>
        <w:gridCol w:w="85"/>
        <w:gridCol w:w="151"/>
        <w:gridCol w:w="85"/>
        <w:gridCol w:w="1085"/>
        <w:gridCol w:w="85"/>
        <w:gridCol w:w="151"/>
        <w:gridCol w:w="85"/>
        <w:gridCol w:w="1085"/>
        <w:gridCol w:w="85"/>
        <w:gridCol w:w="151"/>
        <w:gridCol w:w="85"/>
        <w:gridCol w:w="995"/>
        <w:gridCol w:w="85"/>
        <w:gridCol w:w="151"/>
        <w:gridCol w:w="85"/>
        <w:gridCol w:w="822"/>
        <w:gridCol w:w="83"/>
        <w:gridCol w:w="153"/>
        <w:gridCol w:w="83"/>
        <w:gridCol w:w="817"/>
        <w:gridCol w:w="83"/>
        <w:gridCol w:w="153"/>
        <w:gridCol w:w="83"/>
        <w:gridCol w:w="817"/>
        <w:gridCol w:w="83"/>
        <w:gridCol w:w="153"/>
        <w:gridCol w:w="83"/>
        <w:gridCol w:w="817"/>
        <w:gridCol w:w="83"/>
        <w:gridCol w:w="153"/>
        <w:gridCol w:w="83"/>
        <w:gridCol w:w="902"/>
      </w:tblGrid>
      <w:tr w:rsidR="00F20DB7" w:rsidRPr="003A74C6" w14:paraId="29FDA014" w14:textId="77777777" w:rsidTr="008B536A">
        <w:trPr>
          <w:trHeight w:val="261"/>
        </w:trPr>
        <w:tc>
          <w:tcPr>
            <w:tcW w:w="3328" w:type="dxa"/>
            <w:shd w:val="clear" w:color="auto" w:fill="auto"/>
            <w:vAlign w:val="bottom"/>
          </w:tcPr>
          <w:p w14:paraId="4DF814FA" w14:textId="77777777" w:rsidR="00F20DB7" w:rsidRPr="005B5DAF" w:rsidRDefault="00F20DB7" w:rsidP="00F20DB7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14997E2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5" w:type="dxa"/>
            <w:gridSpan w:val="33"/>
            <w:vAlign w:val="bottom"/>
          </w:tcPr>
          <w:p w14:paraId="3F548EF8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3043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5B5DA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F20DB7" w:rsidRPr="003A74C6" w14:paraId="6AEAC9AF" w14:textId="77777777" w:rsidTr="008B536A">
        <w:trPr>
          <w:trHeight w:val="261"/>
        </w:trPr>
        <w:tc>
          <w:tcPr>
            <w:tcW w:w="3328" w:type="dxa"/>
            <w:shd w:val="clear" w:color="auto" w:fill="auto"/>
            <w:vAlign w:val="bottom"/>
          </w:tcPr>
          <w:p w14:paraId="01F2ECE5" w14:textId="77777777" w:rsidR="00F20DB7" w:rsidRPr="005B5DAF" w:rsidRDefault="00F20DB7" w:rsidP="00F20DB7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F76C78F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18"/>
            <w:vAlign w:val="bottom"/>
          </w:tcPr>
          <w:p w14:paraId="6AD2A5E5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E333715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10" w:type="dxa"/>
            <w:gridSpan w:val="13"/>
            <w:vAlign w:val="bottom"/>
          </w:tcPr>
          <w:p w14:paraId="7DD4E1E3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A4A32" w:rsidRPr="003A74C6" w14:paraId="0146FEEF" w14:textId="77777777" w:rsidTr="008B536A">
        <w:trPr>
          <w:trHeight w:val="261"/>
        </w:trPr>
        <w:tc>
          <w:tcPr>
            <w:tcW w:w="3328" w:type="dxa"/>
            <w:shd w:val="clear" w:color="auto" w:fill="auto"/>
            <w:vAlign w:val="bottom"/>
          </w:tcPr>
          <w:p w14:paraId="4C48211B" w14:textId="58F0A834" w:rsidR="005A4A32" w:rsidRPr="005B5DAF" w:rsidRDefault="00B52E65" w:rsidP="005A4A32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33970">
              <w:rPr>
                <w:b/>
                <w:bCs/>
                <w:i/>
                <w:iCs/>
                <w:sz w:val="24"/>
                <w:szCs w:val="24"/>
              </w:rPr>
              <w:t>30</w:t>
            </w:r>
            <w:r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bottom"/>
          </w:tcPr>
          <w:p w14:paraId="062ADD42" w14:textId="6A23ABF5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EE4C434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47A8C6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22A260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มูลค่ายุติธรรม </w:t>
            </w: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-เครื่องมือที่ใช้ในการป้องกัน</w:t>
            </w:r>
          </w:p>
          <w:p w14:paraId="3576D54A" w14:textId="44BC0CD3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gridSpan w:val="2"/>
          </w:tcPr>
          <w:p w14:paraId="2AE14715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381E3FD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1F70CA3F" w14:textId="39144A7C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450B8FA7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792DF6B" w14:textId="21194AAA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91FF57" w14:textId="77777777" w:rsidR="005A4A32" w:rsidRPr="005A4A32" w:rsidRDefault="005A4A32" w:rsidP="005A4A32">
            <w:pPr>
              <w:ind w:left="-43" w:right="-86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FD5C8F" w14:textId="056C30F1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D4BD62" w14:textId="77777777" w:rsidR="005A4A32" w:rsidRPr="005B5DAF" w:rsidRDefault="005A4A32" w:rsidP="005A4A32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bottom"/>
          </w:tcPr>
          <w:p w14:paraId="41720D80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4F7CCA7B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170A881" w14:textId="2FA1CA5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59FD0BD8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BC3309" w14:textId="601F98B9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5DFED635" w14:textId="77777777" w:rsidR="005A4A32" w:rsidRPr="005B5DAF" w:rsidRDefault="005A4A32" w:rsidP="005A4A32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46C8559" w14:textId="31EFA04E" w:rsidR="005A4A32" w:rsidRPr="005B5DAF" w:rsidRDefault="005A4A32" w:rsidP="005A4A32">
            <w:pPr>
              <w:ind w:left="-43" w:right="-86"/>
              <w:jc w:val="center"/>
              <w:rPr>
                <w:sz w:val="24"/>
                <w:szCs w:val="24"/>
              </w:rPr>
            </w:pPr>
            <w:r w:rsidRPr="005B5DAF">
              <w:rPr>
                <w:sz w:val="24"/>
                <w:szCs w:val="24"/>
                <w:cs/>
              </w:rPr>
              <w:t xml:space="preserve">ระดับ </w:t>
            </w:r>
            <w:r w:rsidR="00336745" w:rsidRPr="0033674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</w:tcPr>
          <w:p w14:paraId="224475DC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76A3A2F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0DB7" w:rsidRPr="003A74C6" w14:paraId="41CF4A5E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1BAED2D8" w14:textId="77777777" w:rsidR="00F20DB7" w:rsidRPr="005B5DAF" w:rsidRDefault="00F20DB7" w:rsidP="00F20DB7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CDB6EE8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5" w:type="dxa"/>
            <w:gridSpan w:val="33"/>
          </w:tcPr>
          <w:p w14:paraId="293A6F5F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20DB7" w:rsidRPr="003A74C6" w14:paraId="6E7248EF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864D8D8" w14:textId="77777777" w:rsidR="00F20DB7" w:rsidRPr="005B5DAF" w:rsidRDefault="00F20DB7" w:rsidP="00F20DB7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B5DAF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FDFACC9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22F47E74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8A3DD0B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163AB9D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7BB7DDA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ED7E98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C2728B4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5145A6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9E9DD5A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BDD9CAF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FD0E15A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B623C9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2BB79A5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D369464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1E7BE4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27BB70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F2996CD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98B4210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B97" w:rsidRPr="003A74C6" w14:paraId="349206A4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1CA56437" w14:textId="51DECBE5" w:rsidR="00404B97" w:rsidRPr="005B5DAF" w:rsidRDefault="00404B97" w:rsidP="00560820">
            <w:pPr>
              <w:ind w:left="160" w:right="-90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270" w:type="dxa"/>
          </w:tcPr>
          <w:p w14:paraId="10025019" w14:textId="77777777" w:rsidR="00404B97" w:rsidRPr="005B5DAF" w:rsidRDefault="00404B97" w:rsidP="005608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43C798D0" w14:textId="43F0846C" w:rsidR="00404B97" w:rsidRPr="005B5DAF" w:rsidRDefault="00A3010D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B3E3336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C3F7BAD" w14:textId="2AEC65BE" w:rsidR="00404B97" w:rsidRPr="005B5DAF" w:rsidRDefault="00A3010D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A788C9E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B74B1C" w14:textId="233F5DA4" w:rsidR="00404B97" w:rsidRPr="00D9424B" w:rsidRDefault="00A3010D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1,647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C9567A" w14:textId="77777777" w:rsidR="00404B97" w:rsidRPr="00D9424B" w:rsidRDefault="00404B97" w:rsidP="0056082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074FF9" w14:textId="18246AB1" w:rsidR="00404B97" w:rsidRPr="00D9424B" w:rsidRDefault="00750E19" w:rsidP="00A3010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193F280" w14:textId="77777777" w:rsidR="00404B97" w:rsidRPr="00D9424B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63CAF9AE" w14:textId="7E07816C" w:rsidR="00404B97" w:rsidRPr="00D9424B" w:rsidRDefault="00750E19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1,650</w:t>
            </w:r>
          </w:p>
        </w:tc>
        <w:tc>
          <w:tcPr>
            <w:tcW w:w="236" w:type="dxa"/>
            <w:gridSpan w:val="2"/>
          </w:tcPr>
          <w:p w14:paraId="7CD9789A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DF49778" w14:textId="37C73C44" w:rsidR="00404B97" w:rsidRPr="00D9424B" w:rsidRDefault="00A3010D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236" w:type="dxa"/>
            <w:gridSpan w:val="2"/>
          </w:tcPr>
          <w:p w14:paraId="6B63A33E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87A7AC1" w14:textId="393AC1A3" w:rsidR="00404B97" w:rsidRPr="00D9424B" w:rsidRDefault="00750E19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DC43A6B" w14:textId="77777777" w:rsidR="00404B97" w:rsidRPr="00D9424B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C0201D3" w14:textId="6F71398B" w:rsidR="00404B97" w:rsidRPr="00D9424B" w:rsidRDefault="00A3010D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1,454</w:t>
            </w:r>
          </w:p>
        </w:tc>
        <w:tc>
          <w:tcPr>
            <w:tcW w:w="236" w:type="dxa"/>
            <w:gridSpan w:val="2"/>
          </w:tcPr>
          <w:p w14:paraId="640CC528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58F470A3" w14:textId="2D21ACB8" w:rsidR="00404B97" w:rsidRPr="00D9424B" w:rsidRDefault="00750E19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1,650</w:t>
            </w:r>
          </w:p>
        </w:tc>
      </w:tr>
      <w:tr w:rsidR="00404B97" w:rsidRPr="003A74C6" w14:paraId="1ADA390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61158ADB" w14:textId="6440B168" w:rsidR="00404B97" w:rsidRPr="005B5DAF" w:rsidRDefault="00404B97" w:rsidP="00560820">
            <w:pPr>
              <w:ind w:left="160" w:right="-90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70" w:type="dxa"/>
          </w:tcPr>
          <w:p w14:paraId="127CE621" w14:textId="77777777" w:rsidR="00404B97" w:rsidRPr="005B5DAF" w:rsidRDefault="00404B97" w:rsidP="005608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C95290C" w14:textId="6DB6E443" w:rsidR="00404B97" w:rsidRPr="005B5DAF" w:rsidRDefault="00A3010D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1549FE0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6865182" w14:textId="13765062" w:rsidR="00404B97" w:rsidRPr="005B5DAF" w:rsidRDefault="00A3010D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  <w:gridSpan w:val="2"/>
          </w:tcPr>
          <w:p w14:paraId="69F1A8BD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6E3438F" w14:textId="3CA9364C" w:rsidR="00404B97" w:rsidRPr="00D9424B" w:rsidRDefault="00A3010D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234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A3AA2E" w14:textId="77777777" w:rsidR="00404B97" w:rsidRPr="00D9424B" w:rsidRDefault="00404B97" w:rsidP="0056082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CC46979" w14:textId="164EFEFB" w:rsidR="00404B97" w:rsidRPr="00D9424B" w:rsidRDefault="00A3010D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0F1ABB" w14:textId="77777777" w:rsidR="00404B97" w:rsidRPr="00D9424B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C812E43" w14:textId="437A8791" w:rsidR="00404B97" w:rsidRPr="00D9424B" w:rsidRDefault="00A3010D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239</w:t>
            </w:r>
          </w:p>
        </w:tc>
        <w:tc>
          <w:tcPr>
            <w:tcW w:w="236" w:type="dxa"/>
            <w:gridSpan w:val="2"/>
          </w:tcPr>
          <w:p w14:paraId="52D867E7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316DF29" w14:textId="2DB64055" w:rsidR="00404B97" w:rsidRPr="00D9424B" w:rsidRDefault="00A3010D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F7C045B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3BFF671" w14:textId="6C9DA72A" w:rsidR="00404B97" w:rsidRPr="00D9424B" w:rsidRDefault="00A3010D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65E2FA8" w14:textId="77777777" w:rsidR="00404B97" w:rsidRPr="00D9424B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6571B5E" w14:textId="4955EE67" w:rsidR="00404B97" w:rsidRPr="00D9424B" w:rsidRDefault="00A3010D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239</w:t>
            </w:r>
          </w:p>
        </w:tc>
        <w:tc>
          <w:tcPr>
            <w:tcW w:w="236" w:type="dxa"/>
            <w:gridSpan w:val="2"/>
          </w:tcPr>
          <w:p w14:paraId="66C1CF18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3432C5C7" w14:textId="46FEBBE5" w:rsidR="00404B97" w:rsidRPr="00D9424B" w:rsidRDefault="00A3010D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239</w:t>
            </w:r>
          </w:p>
        </w:tc>
      </w:tr>
      <w:tr w:rsidR="00404B97" w:rsidRPr="003A74C6" w14:paraId="6674B662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0C9FA23" w14:textId="3CA71C04" w:rsidR="00404B97" w:rsidRPr="00404B97" w:rsidRDefault="00404B97" w:rsidP="00560820">
            <w:pPr>
              <w:ind w:left="160" w:right="-90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70" w:type="dxa"/>
          </w:tcPr>
          <w:p w14:paraId="1F8DE696" w14:textId="77777777" w:rsidR="00404B97" w:rsidRPr="005B5DAF" w:rsidRDefault="00404B97" w:rsidP="005608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21D3C21D" w14:textId="0066880D" w:rsidR="00404B97" w:rsidRPr="005B5DAF" w:rsidRDefault="00A3010D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3CAA029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F6F25A1" w14:textId="1E151FBD" w:rsidR="00404B97" w:rsidRPr="005B5DAF" w:rsidRDefault="00A3010D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6035813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956886D" w14:textId="16E470D8" w:rsidR="00404B97" w:rsidRPr="005B5DAF" w:rsidRDefault="00A3010D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BC87EE" w14:textId="77777777" w:rsidR="00404B97" w:rsidRPr="005B5DAF" w:rsidRDefault="00404B97" w:rsidP="0056082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6B77021" w14:textId="7813956F" w:rsidR="00404B97" w:rsidRPr="005B5DAF" w:rsidRDefault="00A3010D" w:rsidP="007F7CA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</w:t>
            </w:r>
            <w:r w:rsidR="007F7CA9">
              <w:rPr>
                <w:rFonts w:ascii="Angsana New" w:hAnsi="Angsana New"/>
                <w:sz w:val="24"/>
                <w:szCs w:val="24"/>
                <w:lang w:bidi="th-TH"/>
              </w:rPr>
              <w:t>741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558472" w14:textId="77777777" w:rsidR="00404B97" w:rsidRPr="005B5DAF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9C6D6D2" w14:textId="78614DFB" w:rsidR="00404B97" w:rsidRPr="005B5DAF" w:rsidRDefault="00A3010D" w:rsidP="007F7CA9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7F7CA9">
              <w:rPr>
                <w:rFonts w:ascii="Angsana New" w:hAnsi="Angsana New"/>
                <w:sz w:val="24"/>
                <w:szCs w:val="24"/>
              </w:rPr>
              <w:t>741</w:t>
            </w:r>
          </w:p>
        </w:tc>
        <w:tc>
          <w:tcPr>
            <w:tcW w:w="236" w:type="dxa"/>
            <w:gridSpan w:val="2"/>
          </w:tcPr>
          <w:p w14:paraId="2C2BDBC1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99A4E10" w14:textId="29F7F720" w:rsidR="00404B97" w:rsidRPr="005B5DAF" w:rsidRDefault="00A3010D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FB17236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5775682" w14:textId="609D7E13" w:rsidR="00404B97" w:rsidRPr="00C96B33" w:rsidRDefault="007F7CA9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  <w:r w:rsidR="00CA1A4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020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3EB1B5" w14:textId="77777777" w:rsidR="00404B97" w:rsidRPr="005B5DAF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6346FF4" w14:textId="2F1A3ADA" w:rsidR="00404B97" w:rsidRPr="00747576" w:rsidRDefault="00A3010D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4B7BF93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83D65BB" w14:textId="1EB1541D" w:rsidR="00404B97" w:rsidRPr="00BE105B" w:rsidRDefault="007F7CA9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  <w:r w:rsidR="00CA1A4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020</w:t>
            </w:r>
          </w:p>
        </w:tc>
      </w:tr>
      <w:tr w:rsidR="0064169D" w:rsidRPr="003A74C6" w14:paraId="5A7E6122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34FE6D9A" w14:textId="6C558DAB" w:rsidR="0064169D" w:rsidRPr="005B5DAF" w:rsidRDefault="0064169D" w:rsidP="0064169D">
            <w:pPr>
              <w:ind w:left="160" w:right="-90" w:hanging="180"/>
              <w:rPr>
                <w:sz w:val="24"/>
                <w:szCs w:val="24"/>
                <w:cs/>
              </w:rPr>
            </w:pPr>
            <w:r w:rsidRPr="005B5DAF">
              <w:rPr>
                <w:sz w:val="24"/>
                <w:szCs w:val="24"/>
                <w:cs/>
              </w:rPr>
              <w:t>สินทรัพย์</w:t>
            </w:r>
            <w:r>
              <w:rPr>
                <w:rFonts w:hint="cs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270" w:type="dxa"/>
            <w:shd w:val="clear" w:color="auto" w:fill="auto"/>
          </w:tcPr>
          <w:p w14:paraId="1FBF831D" w14:textId="77777777" w:rsidR="0064169D" w:rsidRPr="005B5DAF" w:rsidRDefault="0064169D" w:rsidP="0064169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115C508" w14:textId="530DF072" w:rsidR="0064169D" w:rsidRPr="005B5DAF" w:rsidRDefault="00A3010D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34810D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8478B96" w14:textId="0BF1A81D" w:rsidR="0064169D" w:rsidRPr="005B5DAF" w:rsidRDefault="00A3010D" w:rsidP="00A3010D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C2FEB6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B28AD2" w14:textId="08EC7F09" w:rsidR="0064169D" w:rsidRPr="005B5DAF" w:rsidRDefault="00A3010D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847A20" w14:textId="77777777" w:rsidR="0064169D" w:rsidRPr="005B5DAF" w:rsidRDefault="0064169D" w:rsidP="0064169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34DDD51" w14:textId="24C6F644" w:rsidR="0064169D" w:rsidRPr="005B5DAF" w:rsidRDefault="00A3010D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302F09" w14:textId="77777777" w:rsidR="0064169D" w:rsidRPr="005B5DAF" w:rsidRDefault="0064169D" w:rsidP="006416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3C895877" w14:textId="0EF0F56C" w:rsidR="0064169D" w:rsidRPr="005B5DAF" w:rsidRDefault="00A3010D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13B228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AA69C13" w14:textId="6AC471E7" w:rsidR="0064169D" w:rsidRPr="005B5DAF" w:rsidRDefault="00A3010D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4BE3BFB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10FACB5" w14:textId="090FEE5E" w:rsidR="0064169D" w:rsidRPr="005B5DAF" w:rsidRDefault="00A3010D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6148CA" w14:textId="77777777" w:rsidR="0064169D" w:rsidRPr="005B5DAF" w:rsidRDefault="0064169D" w:rsidP="006416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C32273B" w14:textId="41D9BA71" w:rsidR="0064169D" w:rsidRPr="00747576" w:rsidRDefault="00A3010D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B17BE9B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8F7EE50" w14:textId="5773F1FB" w:rsidR="0064169D" w:rsidRPr="005B5DAF" w:rsidRDefault="00A3010D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</w:tr>
      <w:tr w:rsidR="00A92431" w:rsidRPr="003A74C6" w14:paraId="4C7E0347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44C7C22" w14:textId="77777777" w:rsidR="00A92431" w:rsidRPr="005B5DAF" w:rsidRDefault="00A92431" w:rsidP="00A92431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5430E61" w14:textId="77777777" w:rsidR="00A92431" w:rsidRPr="005B5DAF" w:rsidRDefault="00A92431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88B6A8B" w14:textId="77777777" w:rsidR="00A92431" w:rsidRPr="005B5DAF" w:rsidRDefault="00A9243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7831F07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C4A22C9" w14:textId="77777777" w:rsidR="00A92431" w:rsidRPr="005B5DAF" w:rsidRDefault="00A9243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2571A8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E85FE70" w14:textId="77777777" w:rsidR="00A92431" w:rsidRPr="005B5DAF" w:rsidRDefault="00A92431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57F08AC" w14:textId="77777777" w:rsidR="00A92431" w:rsidRPr="005B5DAF" w:rsidRDefault="00A92431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7C7D3D" w14:textId="77777777" w:rsidR="00A92431" w:rsidRPr="00C96B33" w:rsidRDefault="00A9243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3DD3CF6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3978A539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675F36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CBC7CD9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60E6FB2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2DFB1A4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AAEC057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D158254" w14:textId="77777777" w:rsidR="00A92431" w:rsidRPr="00747576" w:rsidRDefault="00A92431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D35973F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BF837B6" w14:textId="77777777" w:rsidR="00A92431" w:rsidRPr="005B5DAF" w:rsidRDefault="00A92431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2431" w:rsidRPr="003A74C6" w14:paraId="24564D54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2C869D74" w14:textId="77777777" w:rsidR="00A92431" w:rsidRPr="005B5DAF" w:rsidRDefault="00A92431" w:rsidP="00A92431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B5DAF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3533685" w14:textId="77777777" w:rsidR="00A92431" w:rsidRPr="005B5DAF" w:rsidRDefault="00A92431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6A5F5BD0" w14:textId="77777777" w:rsidR="00A92431" w:rsidRPr="005B5DAF" w:rsidRDefault="00A9243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752300C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70A355E" w14:textId="77777777" w:rsidR="00A92431" w:rsidRPr="005B5DAF" w:rsidRDefault="00A9243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DAE3E66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9CB46E" w14:textId="77777777" w:rsidR="00A92431" w:rsidRPr="005B5DAF" w:rsidRDefault="00A92431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6C2D6F2" w14:textId="77777777" w:rsidR="00A92431" w:rsidRPr="005B5DAF" w:rsidRDefault="00A92431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BBCECD7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9D6AF61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C12C35B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6DD267E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D1A7E99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C7790B7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1F7B437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6C98602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C26E760" w14:textId="77777777" w:rsidR="00A92431" w:rsidRPr="00747576" w:rsidRDefault="00A92431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B870FE3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7795248" w14:textId="77777777" w:rsidR="00A92431" w:rsidRPr="005B5DAF" w:rsidRDefault="00A92431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023F" w:rsidRPr="003A74C6" w14:paraId="545754B2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2D35ABBF" w14:textId="2DBA04D2" w:rsidR="0066023F" w:rsidRPr="005B5DAF" w:rsidRDefault="0066023F" w:rsidP="0066023F">
            <w:pPr>
              <w:ind w:left="160" w:right="-90" w:hanging="180"/>
              <w:rPr>
                <w:sz w:val="24"/>
                <w:szCs w:val="24"/>
                <w:cs/>
                <w:lang w:val="en-GB"/>
              </w:rPr>
            </w:pPr>
            <w:r w:rsidRPr="00404B97">
              <w:rPr>
                <w:rFonts w:hint="cs"/>
                <w:sz w:val="24"/>
                <w:szCs w:val="24"/>
                <w:cs/>
              </w:rPr>
              <w:t>เงินกู้ยืมจากสถาบันการเงิน (ส่วนที่มีดอกเบี้ยคงที่)</w:t>
            </w:r>
          </w:p>
        </w:tc>
        <w:tc>
          <w:tcPr>
            <w:tcW w:w="270" w:type="dxa"/>
          </w:tcPr>
          <w:p w14:paraId="7F0A9214" w14:textId="77777777" w:rsidR="0066023F" w:rsidRPr="005B5DAF" w:rsidRDefault="0066023F" w:rsidP="006602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3930559" w14:textId="1F2EEABE" w:rsidR="0066023F" w:rsidRPr="005B5DAF" w:rsidRDefault="00A3010D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A40F961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9ABD41B" w14:textId="17FF7CC3" w:rsidR="0066023F" w:rsidRPr="005B5DAF" w:rsidRDefault="00A3010D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FF4EFCC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2A00C5F" w14:textId="6EBE0254" w:rsidR="0066023F" w:rsidRPr="005B5DAF" w:rsidRDefault="00A3010D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07793F" w14:textId="77777777" w:rsidR="0066023F" w:rsidRPr="005B5DAF" w:rsidRDefault="0066023F" w:rsidP="0066023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C32C78" w14:textId="69FC5294" w:rsidR="0066023F" w:rsidRPr="00C96B33" w:rsidRDefault="00A3010D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2,356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8DD57A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4439A04" w14:textId="6FF18597" w:rsidR="0066023F" w:rsidRPr="005B5DAF" w:rsidRDefault="00A3010D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2,356</w:t>
            </w:r>
          </w:p>
        </w:tc>
        <w:tc>
          <w:tcPr>
            <w:tcW w:w="236" w:type="dxa"/>
            <w:gridSpan w:val="2"/>
          </w:tcPr>
          <w:p w14:paraId="5078461F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126F5B8" w14:textId="425B3344" w:rsidR="0066023F" w:rsidRPr="005B5DAF" w:rsidRDefault="00A3010D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EAD613F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C7879B7" w14:textId="167832B3" w:rsidR="0066023F" w:rsidRPr="005B5DAF" w:rsidRDefault="00A3010D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2,484</w:t>
            </w:r>
          </w:p>
        </w:tc>
        <w:tc>
          <w:tcPr>
            <w:tcW w:w="236" w:type="dxa"/>
            <w:gridSpan w:val="2"/>
          </w:tcPr>
          <w:p w14:paraId="54E2346D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502165D" w14:textId="43F3634B" w:rsidR="0066023F" w:rsidRPr="00747576" w:rsidRDefault="00A3010D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C209C51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4A19A18C" w14:textId="7FF0750C" w:rsidR="0066023F" w:rsidRPr="005B5DAF" w:rsidRDefault="00A3010D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2,484</w:t>
            </w:r>
          </w:p>
        </w:tc>
      </w:tr>
      <w:tr w:rsidR="0066023F" w:rsidRPr="003A74C6" w14:paraId="2F2CECE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35590C87" w14:textId="42858F96" w:rsidR="0066023F" w:rsidRPr="005B5DAF" w:rsidRDefault="0066023F" w:rsidP="0066023F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D1D">
              <w:rPr>
                <w:rFonts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70" w:type="dxa"/>
          </w:tcPr>
          <w:p w14:paraId="3442650B" w14:textId="77777777" w:rsidR="0066023F" w:rsidRPr="005B5DAF" w:rsidRDefault="0066023F" w:rsidP="006602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722B3434" w14:textId="6D5F52E1" w:rsidR="0066023F" w:rsidRPr="005B5DAF" w:rsidRDefault="0033192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E7EAD97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CD6800D" w14:textId="17585201" w:rsidR="0066023F" w:rsidRPr="005B5DAF" w:rsidRDefault="0033192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BFB58DA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48C6CC6" w14:textId="0D08B259" w:rsidR="0066023F" w:rsidRPr="005B5DAF" w:rsidRDefault="00331921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A35D000" w14:textId="77777777" w:rsidR="0066023F" w:rsidRPr="005B5DAF" w:rsidRDefault="0066023F" w:rsidP="0066023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D799BAA" w14:textId="6E11F8A0" w:rsidR="0066023F" w:rsidRPr="005B5DAF" w:rsidRDefault="0033192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24,780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55B8C7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C9E730D" w14:textId="2F06900F" w:rsidR="0066023F" w:rsidRPr="005B5DAF" w:rsidRDefault="00331921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24,780</w:t>
            </w:r>
          </w:p>
        </w:tc>
        <w:tc>
          <w:tcPr>
            <w:tcW w:w="236" w:type="dxa"/>
            <w:gridSpan w:val="2"/>
          </w:tcPr>
          <w:p w14:paraId="05B07B83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E7F167F" w14:textId="314A88C3" w:rsidR="0066023F" w:rsidRPr="005B5DAF" w:rsidRDefault="00331921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C8EF208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2E80C54" w14:textId="5D64240A" w:rsidR="0066023F" w:rsidRPr="005B5DAF" w:rsidRDefault="00331921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25,262</w:t>
            </w:r>
          </w:p>
        </w:tc>
        <w:tc>
          <w:tcPr>
            <w:tcW w:w="236" w:type="dxa"/>
            <w:gridSpan w:val="2"/>
          </w:tcPr>
          <w:p w14:paraId="3B2DA9D0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1D86C59" w14:textId="67D50092" w:rsidR="0066023F" w:rsidRPr="00747576" w:rsidRDefault="00331921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6C17FBA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84DE3E8" w14:textId="1D9CB838" w:rsidR="0066023F" w:rsidRPr="005B5DAF" w:rsidRDefault="00331921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25,262</w:t>
            </w:r>
          </w:p>
        </w:tc>
      </w:tr>
      <w:tr w:rsidR="0066023F" w:rsidRPr="003A74C6" w14:paraId="3E31F666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15B195E" w14:textId="517AB4FE" w:rsidR="0066023F" w:rsidRPr="00846D1D" w:rsidRDefault="0066023F" w:rsidP="0066023F">
            <w:pPr>
              <w:ind w:left="-14" w:right="-90"/>
              <w:rPr>
                <w:sz w:val="24"/>
                <w:szCs w:val="24"/>
                <w:cs/>
              </w:rPr>
            </w:pPr>
            <w:r w:rsidRPr="00846D1D">
              <w:rPr>
                <w:rFonts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5EE90EA7" w14:textId="77777777" w:rsidR="0066023F" w:rsidRPr="005B5DAF" w:rsidRDefault="0066023F" w:rsidP="006602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2DE40A5D" w14:textId="3743E193" w:rsidR="0066023F" w:rsidRPr="005B5DAF" w:rsidRDefault="00A3010D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84</w:t>
            </w:r>
          </w:p>
        </w:tc>
        <w:tc>
          <w:tcPr>
            <w:tcW w:w="236" w:type="dxa"/>
            <w:gridSpan w:val="2"/>
          </w:tcPr>
          <w:p w14:paraId="206E68A1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6B0AFF8" w14:textId="7D0D0C6E" w:rsidR="0066023F" w:rsidRPr="005B5DAF" w:rsidRDefault="00A3010D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345</w:t>
            </w:r>
          </w:p>
        </w:tc>
        <w:tc>
          <w:tcPr>
            <w:tcW w:w="236" w:type="dxa"/>
            <w:gridSpan w:val="2"/>
          </w:tcPr>
          <w:p w14:paraId="035BA1E0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5DCD9D" w14:textId="49D7574E" w:rsidR="0066023F" w:rsidRPr="005B5DAF" w:rsidRDefault="00A3010D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2A5E590" w14:textId="77777777" w:rsidR="0066023F" w:rsidRPr="005B5DAF" w:rsidRDefault="0066023F" w:rsidP="0066023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164A3F2" w14:textId="6FB44CBB" w:rsidR="0066023F" w:rsidRPr="005B5DAF" w:rsidRDefault="00A3010D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F26490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3A08C6A6" w14:textId="6133A132" w:rsidR="0066023F" w:rsidRPr="005B5DAF" w:rsidRDefault="00A3010D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429</w:t>
            </w:r>
          </w:p>
        </w:tc>
        <w:tc>
          <w:tcPr>
            <w:tcW w:w="236" w:type="dxa"/>
            <w:gridSpan w:val="2"/>
          </w:tcPr>
          <w:p w14:paraId="7DB99C14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4A599EF" w14:textId="6924C672" w:rsidR="0066023F" w:rsidRPr="005B5DAF" w:rsidRDefault="00A3010D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00F4A9A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5ADDB8D" w14:textId="4475E807" w:rsidR="0066023F" w:rsidRPr="005B5DAF" w:rsidRDefault="00A3010D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429</w:t>
            </w:r>
          </w:p>
        </w:tc>
        <w:tc>
          <w:tcPr>
            <w:tcW w:w="236" w:type="dxa"/>
            <w:gridSpan w:val="2"/>
          </w:tcPr>
          <w:p w14:paraId="49CC6F63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2DA0786" w14:textId="5CAA756D" w:rsidR="0066023F" w:rsidRPr="00747576" w:rsidRDefault="00A3010D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15F825C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818E5BB" w14:textId="4097DA32" w:rsidR="0066023F" w:rsidRPr="005B5DAF" w:rsidRDefault="00A3010D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429</w:t>
            </w:r>
          </w:p>
        </w:tc>
      </w:tr>
      <w:tr w:rsidR="00E41D0B" w:rsidRPr="003A74C6" w14:paraId="1B1B9F10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0B77AD8A" w14:textId="77777777" w:rsidR="00E41D0B" w:rsidRPr="00846D1D" w:rsidRDefault="00E41D0B" w:rsidP="00A92431">
            <w:pPr>
              <w:ind w:left="-14" w:right="-9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9492F26" w14:textId="77777777" w:rsidR="00E41D0B" w:rsidRPr="005B5DAF" w:rsidRDefault="00E41D0B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7A27821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EE7741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05D519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7113499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A1BCAB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73DA9EC" w14:textId="77777777" w:rsidR="00E41D0B" w:rsidRPr="005B5DAF" w:rsidRDefault="00E41D0B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3ACA6D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89535C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C4FAE4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7DF0E41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332895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4CB8B2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FA601A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E9A3D23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E28168B" w14:textId="77777777" w:rsidR="00E41D0B" w:rsidRPr="005B5DAF" w:rsidRDefault="00E41D0B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2F5C07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58E66E20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1D0B" w:rsidRPr="003A74C6" w14:paraId="430A59E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4134B1D" w14:textId="77777777" w:rsidR="00E41D0B" w:rsidRPr="00846D1D" w:rsidRDefault="00E41D0B" w:rsidP="00A92431">
            <w:pPr>
              <w:ind w:left="-14" w:right="-9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359917" w14:textId="77777777" w:rsidR="00E41D0B" w:rsidRPr="005B5DAF" w:rsidRDefault="00E41D0B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A3EBD14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3E88B2C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B2FE7D4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7DDAFD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EAFC6D1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86AEF36" w14:textId="77777777" w:rsidR="00E41D0B" w:rsidRPr="005B5DAF" w:rsidRDefault="00E41D0B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678F5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F289DE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79FE942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CC45A1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3C24C99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00174A9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2E51A3C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A2C5B65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2BB1319" w14:textId="77777777" w:rsidR="00E41D0B" w:rsidRPr="005B5DAF" w:rsidRDefault="00E41D0B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DD88504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2673C99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1D0B" w:rsidRPr="003A74C6" w14:paraId="36F1D774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6464E84F" w14:textId="77777777" w:rsidR="00E41D0B" w:rsidRPr="00846D1D" w:rsidRDefault="00E41D0B" w:rsidP="00A92431">
            <w:pPr>
              <w:ind w:left="-14" w:right="-9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311DB5" w14:textId="77777777" w:rsidR="00E41D0B" w:rsidRPr="005B5DAF" w:rsidRDefault="00E41D0B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D4D57AA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B28BCFE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4E74AD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8300463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525065C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871BA55" w14:textId="77777777" w:rsidR="00E41D0B" w:rsidRPr="005B5DAF" w:rsidRDefault="00E41D0B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E063095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E82BEEF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8E3CBE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6138C6E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6FF347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78DD27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6D0E3E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6C3A3E8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A73BB59" w14:textId="77777777" w:rsidR="00E41D0B" w:rsidRPr="005B5DAF" w:rsidRDefault="00E41D0B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4E7046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DA17AD2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1D0B" w:rsidRPr="003A74C6" w14:paraId="55F82646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CB3872C" w14:textId="77777777" w:rsidR="00E41D0B" w:rsidRPr="00846D1D" w:rsidRDefault="00E41D0B" w:rsidP="00A92431">
            <w:pPr>
              <w:ind w:left="-14" w:right="-9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5590FC" w14:textId="77777777" w:rsidR="00E41D0B" w:rsidRPr="005B5DAF" w:rsidRDefault="00E41D0B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3A7B98A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4859A21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476CA44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C3A6A3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809C62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049279" w14:textId="77777777" w:rsidR="00E41D0B" w:rsidRPr="005B5DAF" w:rsidRDefault="00E41D0B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741BE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D5F2EA2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78CBBDE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D10044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A80B5F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6D28C7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6639E1B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6B52270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DF6F81B" w14:textId="77777777" w:rsidR="00E41D0B" w:rsidRPr="005B5DAF" w:rsidRDefault="00E41D0B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6990058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6AF1653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536A" w:rsidRPr="003A74C6" w14:paraId="42CDDC65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1A96E440" w14:textId="77777777" w:rsidR="008B536A" w:rsidRPr="00846D1D" w:rsidRDefault="008B536A" w:rsidP="00A92431">
            <w:pPr>
              <w:ind w:left="-14" w:right="-9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BF3189" w14:textId="77777777" w:rsidR="008B536A" w:rsidRPr="005B5DAF" w:rsidRDefault="008B536A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26DC16C9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462D178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E0AC821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EAC642B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68B98B7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6E8F2D" w14:textId="77777777" w:rsidR="008B536A" w:rsidRPr="005B5DAF" w:rsidRDefault="008B536A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077A45E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8E956A9" w14:textId="77777777" w:rsidR="008B536A" w:rsidRPr="005B5DAF" w:rsidRDefault="008B536A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AAE40D2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9F9C32C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DC1290E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650CF2A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5281FE6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F5CA9BF" w14:textId="77777777" w:rsidR="008B536A" w:rsidRPr="005B5DAF" w:rsidRDefault="008B536A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0E8F382" w14:textId="77777777" w:rsidR="008B536A" w:rsidRPr="005B5DAF" w:rsidRDefault="008B536A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3D28403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6E1F535C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1D0B" w:rsidRPr="003A74C6" w14:paraId="5896964C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7A94606" w14:textId="77777777" w:rsidR="00E41D0B" w:rsidRPr="00846D1D" w:rsidRDefault="00E41D0B" w:rsidP="00A92431">
            <w:pPr>
              <w:ind w:left="-14" w:right="-9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F04219" w14:textId="77777777" w:rsidR="00E41D0B" w:rsidRPr="005B5DAF" w:rsidRDefault="00E41D0B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7324A4D3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FD43A7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BD5001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5723A8A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A3CB073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54A1055" w14:textId="77777777" w:rsidR="00E41D0B" w:rsidRPr="005B5DAF" w:rsidRDefault="00E41D0B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5615D93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34FC24B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5DD94A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09DC474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F868FE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84B4AD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B82DD52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67143A5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23CD4E7" w14:textId="77777777" w:rsidR="00E41D0B" w:rsidRPr="005B5DAF" w:rsidRDefault="00E41D0B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2C07218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BE5C3D5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361" w:rsidRPr="00122D3A" w14:paraId="643E39C4" w14:textId="77777777" w:rsidTr="008B536A">
        <w:trPr>
          <w:trHeight w:val="261"/>
          <w:tblHeader/>
        </w:trPr>
        <w:tc>
          <w:tcPr>
            <w:tcW w:w="3328" w:type="dxa"/>
            <w:shd w:val="clear" w:color="auto" w:fill="auto"/>
            <w:vAlign w:val="bottom"/>
          </w:tcPr>
          <w:p w14:paraId="250F7D35" w14:textId="77777777" w:rsidR="00446361" w:rsidRPr="00542152" w:rsidRDefault="00446361" w:rsidP="00A65C5D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E431A04" w14:textId="77777777" w:rsidR="00446361" w:rsidRPr="00542152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5" w:type="dxa"/>
            <w:gridSpan w:val="33"/>
            <w:vAlign w:val="bottom"/>
          </w:tcPr>
          <w:p w14:paraId="4F49FB65" w14:textId="469733E1" w:rsidR="00446361" w:rsidRPr="003C1D17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46361" w:rsidRPr="00122D3A" w14:paraId="2CDF39A8" w14:textId="77777777" w:rsidTr="008B536A">
        <w:trPr>
          <w:trHeight w:val="261"/>
          <w:tblHeader/>
        </w:trPr>
        <w:tc>
          <w:tcPr>
            <w:tcW w:w="3328" w:type="dxa"/>
            <w:shd w:val="clear" w:color="auto" w:fill="auto"/>
            <w:vAlign w:val="bottom"/>
          </w:tcPr>
          <w:p w14:paraId="423AF982" w14:textId="77777777" w:rsidR="00446361" w:rsidRPr="00D36ED5" w:rsidRDefault="00446361" w:rsidP="00A65C5D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highlight w:val="cyan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B82B9E1" w14:textId="77777777" w:rsidR="00446361" w:rsidRPr="00D36ED5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6446" w:type="dxa"/>
            <w:gridSpan w:val="17"/>
            <w:vAlign w:val="bottom"/>
          </w:tcPr>
          <w:p w14:paraId="1121DBC9" w14:textId="77777777" w:rsidR="00446361" w:rsidRPr="003C1D17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C1D1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5AF968FD" w14:textId="77777777" w:rsidR="00446361" w:rsidRPr="003C1D17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93" w:type="dxa"/>
            <w:gridSpan w:val="14"/>
            <w:vAlign w:val="bottom"/>
          </w:tcPr>
          <w:p w14:paraId="2D3D89E1" w14:textId="77777777" w:rsidR="00446361" w:rsidRPr="003C1D17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C1D1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A4A32" w:rsidRPr="00122D3A" w14:paraId="7A62FBF8" w14:textId="77777777" w:rsidTr="008B536A">
        <w:trPr>
          <w:trHeight w:val="261"/>
          <w:tblHeader/>
        </w:trPr>
        <w:tc>
          <w:tcPr>
            <w:tcW w:w="3328" w:type="dxa"/>
            <w:shd w:val="clear" w:color="auto" w:fill="auto"/>
            <w:vAlign w:val="bottom"/>
          </w:tcPr>
          <w:p w14:paraId="0AB3AF5C" w14:textId="46D7FB13" w:rsidR="005A4A32" w:rsidRPr="003C1D17" w:rsidRDefault="005A4A32" w:rsidP="005A4A32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3C1D17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3C1D17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2A5B2148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07289E69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C51E967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D73E44B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มูลค่ายุติธรรม </w:t>
            </w: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-เครื่องมือที่ใช้ในการป้องกัน</w:t>
            </w:r>
          </w:p>
          <w:p w14:paraId="1C7ACD19" w14:textId="5209DCD9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gridSpan w:val="2"/>
          </w:tcPr>
          <w:p w14:paraId="2E1AEA23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D54C7ED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59950114" w14:textId="08867C82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4457373B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EE998A" w14:textId="3C3D1826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852B6F" w14:textId="77777777" w:rsidR="005A4A32" w:rsidRPr="003C1D17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E0152B" w14:textId="7FA9E8D1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98F647" w14:textId="77777777" w:rsidR="005A4A32" w:rsidRPr="003C1D17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0D2CCB9A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A8B8334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351478" w14:textId="69EE31DA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005F0A60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1DC2FD" w14:textId="6BB8E1A9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65CE5401" w14:textId="77777777" w:rsidR="005A4A32" w:rsidRPr="003C1D17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7798866" w14:textId="3AFD920C" w:rsidR="005A4A32" w:rsidRPr="003C1D17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  <w:r w:rsidRPr="003C1D17">
              <w:rPr>
                <w:sz w:val="24"/>
                <w:szCs w:val="24"/>
                <w:cs/>
              </w:rPr>
              <w:t xml:space="preserve">ระดับ </w:t>
            </w:r>
            <w:r w:rsidR="00336745" w:rsidRPr="0033674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</w:tcPr>
          <w:p w14:paraId="4C728952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610AE794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D2EFD" w:rsidRPr="00122D3A" w14:paraId="69D9DDE6" w14:textId="77777777" w:rsidTr="008B536A">
        <w:trPr>
          <w:trHeight w:val="261"/>
          <w:tblHeader/>
        </w:trPr>
        <w:tc>
          <w:tcPr>
            <w:tcW w:w="3328" w:type="dxa"/>
            <w:shd w:val="clear" w:color="auto" w:fill="auto"/>
            <w:vAlign w:val="bottom"/>
          </w:tcPr>
          <w:p w14:paraId="4464101F" w14:textId="77777777" w:rsidR="00CD2EFD" w:rsidRPr="003C1D17" w:rsidRDefault="00CD2EFD" w:rsidP="00446361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DCB4270" w14:textId="77777777" w:rsidR="00CD2EFD" w:rsidRPr="003C1D17" w:rsidRDefault="00CD2EFD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75" w:type="dxa"/>
            <w:gridSpan w:val="33"/>
            <w:vAlign w:val="bottom"/>
          </w:tcPr>
          <w:p w14:paraId="0898D2C1" w14:textId="02786370" w:rsidR="00CD2EFD" w:rsidRPr="003C1D17" w:rsidRDefault="00CD2EFD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46361" w:rsidRPr="00B304E2" w14:paraId="61C1FC0B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2B55E01" w14:textId="77777777" w:rsidR="00446361" w:rsidRPr="00B304E2" w:rsidRDefault="00446361" w:rsidP="00A65C5D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 w:rsidRPr="00B304E2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2E4540F" w14:textId="77777777" w:rsidR="00446361" w:rsidRPr="00B304E2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7C799B7D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04EF4A8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00CC0C0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44B58EC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99F210A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8C3452A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6412F81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DC83A23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256B1520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816403F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8AB7FA3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64C6662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C009318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D17E339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874E3F1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7594D0C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27ED9D8D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361" w:rsidRPr="00B304E2" w14:paraId="202DB98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69EF1952" w14:textId="77777777" w:rsidR="00446361" w:rsidRPr="00B304E2" w:rsidRDefault="00446361" w:rsidP="00446361">
            <w:pPr>
              <w:spacing w:line="240" w:lineRule="auto"/>
              <w:ind w:left="-14" w:right="-90"/>
              <w:rPr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270" w:type="dxa"/>
          </w:tcPr>
          <w:p w14:paraId="14AB4B23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0A6E4A38" w14:textId="3F73F593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4220B4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91780D3" w14:textId="460B7957" w:rsidR="00446361" w:rsidRPr="00B304E2" w:rsidRDefault="00336745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236" w:type="dxa"/>
            <w:gridSpan w:val="2"/>
          </w:tcPr>
          <w:p w14:paraId="45B61D4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68E2BF1" w14:textId="23FB8CE4" w:rsidR="00446361" w:rsidRPr="00B304E2" w:rsidRDefault="00336745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44636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369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38C61E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815599E" w14:textId="26490625" w:rsidR="00446361" w:rsidRPr="00B304E2" w:rsidRDefault="00336745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1BF1BF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4915DCB7" w14:textId="197B3596" w:rsidR="00446361" w:rsidRPr="00B304E2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F081B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462</w:t>
            </w:r>
          </w:p>
        </w:tc>
        <w:tc>
          <w:tcPr>
            <w:tcW w:w="236" w:type="dxa"/>
            <w:gridSpan w:val="2"/>
          </w:tcPr>
          <w:p w14:paraId="66C13863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D9D1AFD" w14:textId="5C1546D1" w:rsidR="00446361" w:rsidRPr="00B304E2" w:rsidRDefault="00336745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236" w:type="dxa"/>
            <w:gridSpan w:val="2"/>
          </w:tcPr>
          <w:p w14:paraId="2F211A6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3FEA7A1" w14:textId="328450BB" w:rsidR="00446361" w:rsidRPr="00B304E2" w:rsidRDefault="00DF081B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B71868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D42EE57" w14:textId="1EC60D1C" w:rsidR="00446361" w:rsidRPr="00B304E2" w:rsidRDefault="00336745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271</w:t>
            </w:r>
          </w:p>
        </w:tc>
        <w:tc>
          <w:tcPr>
            <w:tcW w:w="236" w:type="dxa"/>
            <w:gridSpan w:val="2"/>
          </w:tcPr>
          <w:p w14:paraId="1BBE5ED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714932C6" w14:textId="3464FC2B" w:rsidR="00446361" w:rsidRPr="00B304E2" w:rsidRDefault="00336745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463</w:t>
            </w:r>
          </w:p>
        </w:tc>
      </w:tr>
      <w:tr w:rsidR="00446361" w:rsidRPr="00B304E2" w14:paraId="445BB8AA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15329981" w14:textId="77777777" w:rsidR="00446361" w:rsidRPr="00B304E2" w:rsidRDefault="00446361" w:rsidP="00446361">
            <w:pPr>
              <w:spacing w:line="240" w:lineRule="auto"/>
              <w:ind w:left="-14" w:right="-90"/>
              <w:rPr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70" w:type="dxa"/>
          </w:tcPr>
          <w:p w14:paraId="5137A535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5EC9B6B2" w14:textId="07F1DFB0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B72BFB3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C312B96" w14:textId="33C399B0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562198C" w14:textId="77777777" w:rsidR="00446361" w:rsidRPr="00446361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F7AD3AC" w14:textId="23310B92" w:rsidR="00446361" w:rsidRPr="00B304E2" w:rsidRDefault="00336745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172FB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8E9591" w14:textId="5FBA8C2F" w:rsidR="00446361" w:rsidRPr="003D2C62" w:rsidRDefault="00DF081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D2C62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30C887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02DCC85B" w14:textId="2670E7CC" w:rsidR="00446361" w:rsidRPr="00B304E2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236" w:type="dxa"/>
            <w:gridSpan w:val="2"/>
          </w:tcPr>
          <w:p w14:paraId="6AFF043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452159D" w14:textId="1A46F0DE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C14123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0B63DA" w14:textId="779B4AF7" w:rsidR="00446361" w:rsidRPr="00B304E2" w:rsidRDefault="00DF081B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50291E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EA4912D" w14:textId="4A60641C" w:rsidR="00446361" w:rsidRPr="00B304E2" w:rsidRDefault="00336745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236" w:type="dxa"/>
            <w:gridSpan w:val="2"/>
          </w:tcPr>
          <w:p w14:paraId="3A625D04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6A972B0E" w14:textId="2394A43F" w:rsidR="00446361" w:rsidRPr="00B304E2" w:rsidRDefault="00336745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</w:tr>
      <w:tr w:rsidR="00446361" w:rsidRPr="00B304E2" w14:paraId="6CDF044F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0DC81FE9" w14:textId="0CA0D922" w:rsidR="00446361" w:rsidRPr="00B304E2" w:rsidRDefault="00446361" w:rsidP="00446361">
            <w:pPr>
              <w:spacing w:line="240" w:lineRule="auto"/>
              <w:ind w:left="168" w:right="-90" w:hanging="182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70" w:type="dxa"/>
          </w:tcPr>
          <w:p w14:paraId="517CF26E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416D360F" w14:textId="73A33E13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5BFBDF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E7380B" w14:textId="0A3F9202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C5DE83E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9A3823E" w14:textId="18305980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0C857C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DBF2D7" w14:textId="650D75F9" w:rsidR="00446361" w:rsidRPr="00B304E2" w:rsidRDefault="00336745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F081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266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FFE68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743B2992" w14:textId="4079272A" w:rsidR="00446361" w:rsidRPr="00B304E2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F081B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266</w:t>
            </w:r>
          </w:p>
        </w:tc>
        <w:tc>
          <w:tcPr>
            <w:tcW w:w="236" w:type="dxa"/>
            <w:gridSpan w:val="2"/>
            <w:vAlign w:val="bottom"/>
          </w:tcPr>
          <w:p w14:paraId="1CB6BB2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936A8F3" w14:textId="4D5A65DD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0FC4DB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3D49DA" w14:textId="0A064DF3" w:rsidR="00446361" w:rsidRPr="00B304E2" w:rsidRDefault="00336745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F081B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437</w:t>
            </w:r>
          </w:p>
        </w:tc>
        <w:tc>
          <w:tcPr>
            <w:tcW w:w="236" w:type="dxa"/>
            <w:gridSpan w:val="2"/>
            <w:vAlign w:val="bottom"/>
          </w:tcPr>
          <w:p w14:paraId="7C47262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8EBC72" w14:textId="0993F950" w:rsidR="00446361" w:rsidRPr="00B304E2" w:rsidRDefault="006E459C" w:rsidP="006E459C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EE03004" w14:textId="77777777" w:rsidR="00446361" w:rsidRPr="00B304E2" w:rsidRDefault="00446361" w:rsidP="006E45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499ED1AF" w14:textId="3F8AD6BE" w:rsidR="00446361" w:rsidRPr="00B304E2" w:rsidRDefault="00336745" w:rsidP="006E459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437</w:t>
            </w:r>
          </w:p>
        </w:tc>
      </w:tr>
      <w:tr w:rsidR="00446361" w:rsidRPr="00B304E2" w14:paraId="42794E86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2B52D74" w14:textId="77777777" w:rsidR="00446361" w:rsidRPr="00B304E2" w:rsidRDefault="00446361" w:rsidP="00446361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3B9DA491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29BF17F5" w14:textId="0C64BD0D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306DE3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98766AD" w14:textId="74730979" w:rsidR="00446361" w:rsidRPr="00B304E2" w:rsidRDefault="00336745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  <w:gridSpan w:val="2"/>
          </w:tcPr>
          <w:p w14:paraId="3A7AE95E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85791EB" w14:textId="717DE0C7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85A4E2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135B01" w14:textId="30211F21" w:rsidR="00446361" w:rsidRPr="003D2C62" w:rsidRDefault="00DF081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D2C62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96F43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03243E20" w14:textId="2565CF97" w:rsidR="00446361" w:rsidRPr="00B304E2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  <w:gridSpan w:val="2"/>
          </w:tcPr>
          <w:p w14:paraId="206FF81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28C5EA0" w14:textId="1A0C81DC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E16DE50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E5B9A21" w14:textId="32315F9D" w:rsidR="00446361" w:rsidRPr="00B304E2" w:rsidRDefault="00336745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  <w:gridSpan w:val="2"/>
          </w:tcPr>
          <w:p w14:paraId="0B34A02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CF0F2E6" w14:textId="1F2AD710" w:rsidR="00446361" w:rsidRPr="00B304E2" w:rsidRDefault="006E459C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2A34FA0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0E328086" w14:textId="19C2A31A" w:rsidR="00446361" w:rsidRPr="00B304E2" w:rsidRDefault="00336745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</w:tr>
      <w:tr w:rsidR="00446361" w:rsidRPr="00B304E2" w14:paraId="5CDF3A78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2C64D36" w14:textId="77777777" w:rsidR="00446361" w:rsidRPr="00B304E2" w:rsidRDefault="00446361" w:rsidP="00446361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C8CE4FC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5439859E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DC7D1B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5C55916" w14:textId="5F5BBC1C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EF7614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35BDB27" w14:textId="77777777" w:rsidR="00446361" w:rsidRPr="00446361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5F3327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DE4147D" w14:textId="77777777" w:rsidR="00446361" w:rsidRPr="00B304E2" w:rsidRDefault="0044636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1F2D2A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7B88494D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670F9BF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729E815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DB9435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7597F62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F78821B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D2425CB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ECAAA5F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1FF6DF3F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361" w:rsidRPr="00B304E2" w14:paraId="3FAB7C18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AD2EB7A" w14:textId="77777777" w:rsidR="00446361" w:rsidRPr="00B304E2" w:rsidRDefault="00446361" w:rsidP="00446361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B304E2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8A09804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13F48C20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7B063B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4EE573F" w14:textId="45D59F44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695D7B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D815A6D" w14:textId="77777777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676E45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237251" w14:textId="77777777" w:rsidR="00446361" w:rsidRPr="00B304E2" w:rsidRDefault="0044636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CE55F8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768F5AB1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4973A8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8AD1B31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3F9120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5354740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7FB184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6DF0DD9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622FE33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277E9F21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361" w:rsidRPr="00B304E2" w14:paraId="55A69C55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30C48D05" w14:textId="77777777" w:rsidR="00446361" w:rsidRPr="00B304E2" w:rsidRDefault="00446361" w:rsidP="00446361">
            <w:pPr>
              <w:spacing w:line="240" w:lineRule="auto"/>
              <w:ind w:left="168" w:right="-90" w:hanging="16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>
              <w:rPr>
                <w:rFonts w:hint="cs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70" w:type="dxa"/>
          </w:tcPr>
          <w:p w14:paraId="7F62CCA8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0C52530D" w14:textId="5F2BEBA2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D48E3AD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0534868" w14:textId="1FED8916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60D681E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B60126E" w14:textId="13287E31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FAFCB6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1AF860" w14:textId="2834AD48" w:rsidR="00446361" w:rsidRPr="00541F57" w:rsidRDefault="00336745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DF081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571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3B73910" w14:textId="77777777" w:rsidR="00446361" w:rsidRPr="00541F57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571511DF" w14:textId="779DF307" w:rsidR="00446361" w:rsidRPr="00541F57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F081B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</w:p>
        </w:tc>
        <w:tc>
          <w:tcPr>
            <w:tcW w:w="236" w:type="dxa"/>
            <w:gridSpan w:val="2"/>
          </w:tcPr>
          <w:p w14:paraId="5E5B89F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8C92039" w14:textId="2F39FA6C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6E613D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393A639" w14:textId="0932633A" w:rsidR="00446361" w:rsidRPr="00B304E2" w:rsidRDefault="00336745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720</w:t>
            </w:r>
          </w:p>
        </w:tc>
        <w:tc>
          <w:tcPr>
            <w:tcW w:w="236" w:type="dxa"/>
            <w:gridSpan w:val="2"/>
          </w:tcPr>
          <w:p w14:paraId="625CBC5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AB30598" w14:textId="55732BBB" w:rsidR="00446361" w:rsidRPr="00B304E2" w:rsidRDefault="006E459C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0EA487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16EB22E6" w14:textId="69D87F56" w:rsidR="00446361" w:rsidRPr="00B304E2" w:rsidRDefault="00336745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720</w:t>
            </w:r>
          </w:p>
        </w:tc>
      </w:tr>
      <w:tr w:rsidR="00446361" w:rsidRPr="00B304E2" w14:paraId="7A0284F5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3C84D5B" w14:textId="77777777" w:rsidR="00446361" w:rsidRPr="00B304E2" w:rsidRDefault="00446361" w:rsidP="00446361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B304E2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64C8C26" w14:textId="77777777" w:rsidR="00446361" w:rsidRPr="00823AF1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21A983D2" w14:textId="79666C8B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F32C5F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9E24550" w14:textId="22132E9B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14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889F623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FB48205" w14:textId="0C0EA0E1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14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AECC37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813C1A3" w14:textId="7A7DB189" w:rsidR="00446361" w:rsidRPr="00541F57" w:rsidRDefault="00336745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DF081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F86B65" w14:textId="77777777" w:rsidR="00446361" w:rsidRPr="00541F57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1D3CF216" w14:textId="75997F4A" w:rsidR="00446361" w:rsidRPr="00541F57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DF081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  <w:gridSpan w:val="2"/>
          </w:tcPr>
          <w:p w14:paraId="461FFB2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3F2D3BE" w14:textId="531459D1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5B2124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3B747ACC" w14:textId="23F46DF6" w:rsidR="00446361" w:rsidRPr="00B304E2" w:rsidRDefault="00336745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6E459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  <w:gridSpan w:val="2"/>
          </w:tcPr>
          <w:p w14:paraId="7E97BCBF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1E30E705" w14:textId="29003E07" w:rsidR="00446361" w:rsidRPr="00B304E2" w:rsidRDefault="006E459C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51B799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1A1385D9" w14:textId="5F7D1541" w:rsidR="00446361" w:rsidRPr="00B304E2" w:rsidRDefault="00336745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6E459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</w:tr>
      <w:tr w:rsidR="00446361" w:rsidRPr="00B304E2" w14:paraId="6F9280A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DB3B4DF" w14:textId="77777777" w:rsidR="00446361" w:rsidRPr="00B304E2" w:rsidRDefault="00446361" w:rsidP="00446361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B304E2">
              <w:rPr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70" w:type="dxa"/>
          </w:tcPr>
          <w:p w14:paraId="022EB13F" w14:textId="77777777" w:rsidR="00446361" w:rsidRPr="00823AF1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54527662" w14:textId="6D953428" w:rsidR="00446361" w:rsidRPr="00B304E2" w:rsidRDefault="00336745" w:rsidP="00446361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236" w:type="dxa"/>
            <w:gridSpan w:val="2"/>
          </w:tcPr>
          <w:p w14:paraId="7A9465CB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2A120593" w14:textId="7D0A465D" w:rsidR="00446361" w:rsidRPr="00B304E2" w:rsidRDefault="00336745" w:rsidP="00DF081B">
            <w:pPr>
              <w:pStyle w:val="acctfourfigures"/>
              <w:tabs>
                <w:tab w:val="clear" w:pos="765"/>
              </w:tabs>
              <w:spacing w:line="240" w:lineRule="auto"/>
              <w:ind w:left="-14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  <w:gridSpan w:val="2"/>
          </w:tcPr>
          <w:p w14:paraId="106C906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FEB80A7" w14:textId="5C4E233E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14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B34EF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1E98B2A" w14:textId="0BD29AA0" w:rsidR="00446361" w:rsidRPr="00541F57" w:rsidRDefault="00DF081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8C8287" w14:textId="77777777" w:rsidR="00446361" w:rsidRPr="00541F57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74785EB0" w14:textId="4877CCF7" w:rsidR="00446361" w:rsidRPr="00541F57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272</w:t>
            </w:r>
          </w:p>
        </w:tc>
        <w:tc>
          <w:tcPr>
            <w:tcW w:w="236" w:type="dxa"/>
            <w:gridSpan w:val="2"/>
          </w:tcPr>
          <w:p w14:paraId="48D58A7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32E9D53" w14:textId="6C58A552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E5650AB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0618FF5" w14:textId="6F0C83F5" w:rsidR="00446361" w:rsidRPr="00B304E2" w:rsidRDefault="00336745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272</w:t>
            </w:r>
          </w:p>
        </w:tc>
        <w:tc>
          <w:tcPr>
            <w:tcW w:w="236" w:type="dxa"/>
            <w:gridSpan w:val="2"/>
          </w:tcPr>
          <w:p w14:paraId="39DC69C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7D27425" w14:textId="24B002C8" w:rsidR="00446361" w:rsidRPr="00B304E2" w:rsidRDefault="006E459C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FBEA5E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0FEF6F6E" w14:textId="071D417C" w:rsidR="00446361" w:rsidRPr="00B304E2" w:rsidRDefault="00336745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272</w:t>
            </w:r>
          </w:p>
        </w:tc>
      </w:tr>
    </w:tbl>
    <w:p w14:paraId="1774913B" w14:textId="6DF452BB" w:rsidR="0083043F" w:rsidRDefault="0083043F"/>
    <w:p w14:paraId="7AE82CA5" w14:textId="77777777" w:rsidR="0083043F" w:rsidRDefault="0083043F">
      <w:r>
        <w:rPr>
          <w:cs/>
        </w:rPr>
        <w:br w:type="page"/>
      </w:r>
    </w:p>
    <w:tbl>
      <w:tblPr>
        <w:tblW w:w="147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66"/>
        <w:gridCol w:w="1264"/>
        <w:gridCol w:w="247"/>
        <w:gridCol w:w="1103"/>
        <w:gridCol w:w="236"/>
        <w:gridCol w:w="1170"/>
        <w:gridCol w:w="236"/>
        <w:gridCol w:w="968"/>
        <w:gridCol w:w="236"/>
        <w:gridCol w:w="844"/>
        <w:gridCol w:w="236"/>
        <w:gridCol w:w="844"/>
        <w:gridCol w:w="236"/>
        <w:gridCol w:w="844"/>
        <w:gridCol w:w="236"/>
        <w:gridCol w:w="754"/>
        <w:gridCol w:w="236"/>
        <w:gridCol w:w="900"/>
      </w:tblGrid>
      <w:tr w:rsidR="007B74B1" w14:paraId="56473505" w14:textId="77777777" w:rsidTr="002561B7">
        <w:trPr>
          <w:trHeight w:val="261"/>
        </w:trPr>
        <w:tc>
          <w:tcPr>
            <w:tcW w:w="3870" w:type="dxa"/>
            <w:vAlign w:val="bottom"/>
          </w:tcPr>
          <w:p w14:paraId="42C1403D" w14:textId="77777777" w:rsidR="007B74B1" w:rsidRDefault="007B74B1" w:rsidP="00A65C5D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0ACA48DE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590" w:type="dxa"/>
            <w:gridSpan w:val="17"/>
            <w:vAlign w:val="bottom"/>
            <w:hideMark/>
          </w:tcPr>
          <w:p w14:paraId="0D5A24EC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B74B1" w14:paraId="3629EB2F" w14:textId="77777777" w:rsidTr="00A65C5D">
        <w:trPr>
          <w:trHeight w:val="261"/>
        </w:trPr>
        <w:tc>
          <w:tcPr>
            <w:tcW w:w="3870" w:type="dxa"/>
            <w:vAlign w:val="bottom"/>
          </w:tcPr>
          <w:p w14:paraId="04C9DF01" w14:textId="77777777" w:rsidR="007B74B1" w:rsidRDefault="007B74B1" w:rsidP="00A65C5D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4F7CE934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04" w:type="dxa"/>
            <w:gridSpan w:val="9"/>
            <w:vAlign w:val="bottom"/>
            <w:hideMark/>
          </w:tcPr>
          <w:p w14:paraId="060B4071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8B3ECA4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298A3542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A4A32" w14:paraId="166372AF" w14:textId="77777777" w:rsidTr="005A5083">
        <w:trPr>
          <w:trHeight w:val="261"/>
        </w:trPr>
        <w:tc>
          <w:tcPr>
            <w:tcW w:w="3870" w:type="dxa"/>
            <w:vAlign w:val="bottom"/>
            <w:hideMark/>
          </w:tcPr>
          <w:p w14:paraId="01304B7C" w14:textId="2962B070" w:rsidR="005A4A32" w:rsidRDefault="005A4A32" w:rsidP="005A4A32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32A35" w:rsidRPr="00533970">
              <w:rPr>
                <w:b/>
                <w:bCs/>
                <w:i/>
                <w:iCs/>
                <w:sz w:val="24"/>
                <w:szCs w:val="24"/>
              </w:rPr>
              <w:t>30</w:t>
            </w:r>
            <w:r w:rsidR="00332A35"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="00332A35" w:rsidRPr="00336745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66" w:type="dxa"/>
            <w:vAlign w:val="bottom"/>
          </w:tcPr>
          <w:p w14:paraId="34CC8C9E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456A1000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0F4B3CF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A2BD94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มูลค่ายุติธรรม </w:t>
            </w: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-เครื่องมือที่ใช้ในการป้องกัน</w:t>
            </w:r>
          </w:p>
          <w:p w14:paraId="50270F27" w14:textId="7C4FA523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47" w:type="dxa"/>
          </w:tcPr>
          <w:p w14:paraId="057D1B28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  <w:vAlign w:val="bottom"/>
            <w:hideMark/>
          </w:tcPr>
          <w:p w14:paraId="28585C61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B87905E" w14:textId="60DCB779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ABA40E4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hideMark/>
          </w:tcPr>
          <w:p w14:paraId="26581D08" w14:textId="1B5C9C05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D5E8A35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vAlign w:val="bottom"/>
            <w:hideMark/>
          </w:tcPr>
          <w:p w14:paraId="4EE8E5F9" w14:textId="308168CB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  <w:vAlign w:val="bottom"/>
          </w:tcPr>
          <w:p w14:paraId="57CB6FAD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3288211B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B6AD9CF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D329B3D" w14:textId="6C853732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97A401C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41FA60EB" w14:textId="6E05E59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D64DCAE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6172D9B9" w14:textId="6A96FA9F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ระดับ </w:t>
            </w:r>
            <w:r w:rsidR="00336745" w:rsidRPr="0033674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E17783C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56C4A19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B74B1" w14:paraId="0864212C" w14:textId="77777777" w:rsidTr="002561B7">
        <w:trPr>
          <w:trHeight w:val="261"/>
        </w:trPr>
        <w:tc>
          <w:tcPr>
            <w:tcW w:w="3870" w:type="dxa"/>
          </w:tcPr>
          <w:p w14:paraId="00334FA3" w14:textId="77777777" w:rsidR="007B74B1" w:rsidRDefault="007B74B1" w:rsidP="00A65C5D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66" w:type="dxa"/>
          </w:tcPr>
          <w:p w14:paraId="4B82CC33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90" w:type="dxa"/>
            <w:gridSpan w:val="17"/>
            <w:hideMark/>
          </w:tcPr>
          <w:p w14:paraId="73E08BE7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B74B1" w14:paraId="2405A92C" w14:textId="77777777" w:rsidTr="00A65C5D">
        <w:trPr>
          <w:trHeight w:val="261"/>
        </w:trPr>
        <w:tc>
          <w:tcPr>
            <w:tcW w:w="3870" w:type="dxa"/>
            <w:hideMark/>
          </w:tcPr>
          <w:p w14:paraId="04593907" w14:textId="77777777" w:rsidR="007B74B1" w:rsidRDefault="007B74B1" w:rsidP="00A65C5D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6DED832D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4BCE5A0C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46614C36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DB582E5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6B4569" w14:textId="77777777" w:rsidR="007B74B1" w:rsidRDefault="007B74B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52AC27" w14:textId="77777777" w:rsidR="007B74B1" w:rsidRDefault="007B74B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A33A4D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28003F31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C84FC8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4D812E6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59A4D8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5E18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793FEB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9618B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3E6E76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52059C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209730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54BDE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74B1" w14:paraId="10624404" w14:textId="77777777" w:rsidTr="007B74B1">
        <w:trPr>
          <w:trHeight w:val="261"/>
        </w:trPr>
        <w:tc>
          <w:tcPr>
            <w:tcW w:w="3870" w:type="dxa"/>
            <w:hideMark/>
          </w:tcPr>
          <w:p w14:paraId="0837D28E" w14:textId="77777777" w:rsidR="007B74B1" w:rsidRDefault="007B74B1" w:rsidP="00A65C5D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266" w:type="dxa"/>
          </w:tcPr>
          <w:p w14:paraId="609555B2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5C056BC6" w14:textId="09921D62" w:rsidR="007B74B1" w:rsidRDefault="009418A1" w:rsidP="00A65C5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57046A2A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F69A1ED" w14:textId="66F58BFA" w:rsidR="007B74B1" w:rsidRDefault="009418A1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275E4AD" w14:textId="77777777" w:rsidR="007B74B1" w:rsidRDefault="007B74B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D2AA0C" w14:textId="1279E794" w:rsidR="007B74B1" w:rsidRDefault="009418A1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FD26919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0616BCA7" w14:textId="0CCECF9D" w:rsidR="007B74B1" w:rsidRDefault="009418A1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</w:tcPr>
          <w:p w14:paraId="314FFA9B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44DDF07" w14:textId="3A49BB1F" w:rsidR="007B74B1" w:rsidRDefault="009418A1" w:rsidP="00A65C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</w:tcPr>
          <w:p w14:paraId="1A71FDC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2210319" w14:textId="4C3543F7" w:rsidR="007B74B1" w:rsidRDefault="009418A1" w:rsidP="00A65C5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780A71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D9691AB" w14:textId="5B09763D" w:rsidR="007B74B1" w:rsidRDefault="009418A1" w:rsidP="00A65C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45F1A1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F781348" w14:textId="338BECA5" w:rsidR="007B74B1" w:rsidRDefault="009418A1" w:rsidP="00A65C5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</w:tcPr>
          <w:p w14:paraId="6C889CD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F54B9A" w14:textId="3E85B17A" w:rsidR="007B74B1" w:rsidRDefault="009418A1" w:rsidP="0074757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</w:tr>
      <w:tr w:rsidR="007B74B1" w14:paraId="1089F898" w14:textId="77777777" w:rsidTr="007B74B1">
        <w:trPr>
          <w:trHeight w:val="261"/>
        </w:trPr>
        <w:tc>
          <w:tcPr>
            <w:tcW w:w="3870" w:type="dxa"/>
            <w:hideMark/>
          </w:tcPr>
          <w:p w14:paraId="24D8049A" w14:textId="77777777" w:rsidR="007B74B1" w:rsidRDefault="007B74B1" w:rsidP="00A65C5D">
            <w:pPr>
              <w:spacing w:line="240" w:lineRule="auto"/>
              <w:ind w:left="-14" w:right="-90"/>
              <w:rPr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66" w:type="dxa"/>
          </w:tcPr>
          <w:p w14:paraId="0E3555CD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2F294263" w14:textId="34E87966" w:rsidR="007B74B1" w:rsidRDefault="009418A1" w:rsidP="00A65C5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5CE48A2F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</w:tcPr>
          <w:p w14:paraId="46960C15" w14:textId="41C8AA3B" w:rsidR="007B74B1" w:rsidRDefault="009418A1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55A67C3" w14:textId="77777777" w:rsidR="007B74B1" w:rsidRDefault="007B74B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</w:tcPr>
          <w:p w14:paraId="784B470E" w14:textId="628EAFAE" w:rsidR="007B74B1" w:rsidRDefault="009418A1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234</w:t>
            </w:r>
          </w:p>
        </w:tc>
        <w:tc>
          <w:tcPr>
            <w:tcW w:w="236" w:type="dxa"/>
          </w:tcPr>
          <w:p w14:paraId="7AF1CC28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</w:tcPr>
          <w:p w14:paraId="29322646" w14:textId="039B63F6" w:rsidR="007B74B1" w:rsidRDefault="004F19E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3F31C22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08AE985" w14:textId="3C51F29D" w:rsidR="007B74B1" w:rsidRDefault="009418A1" w:rsidP="00A65C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234</w:t>
            </w:r>
          </w:p>
        </w:tc>
        <w:tc>
          <w:tcPr>
            <w:tcW w:w="236" w:type="dxa"/>
          </w:tcPr>
          <w:p w14:paraId="0C2D4A6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08BA536" w14:textId="1132EAAF" w:rsidR="007B74B1" w:rsidRDefault="009418A1" w:rsidP="00A65C5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84DDC0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DFE3F4C" w14:textId="505E43D9" w:rsidR="007B74B1" w:rsidRDefault="009418A1" w:rsidP="00A65C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DCF292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F6A1E86" w14:textId="64AB68C5" w:rsidR="007B74B1" w:rsidRDefault="009418A1" w:rsidP="00A65C5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234</w:t>
            </w:r>
          </w:p>
        </w:tc>
        <w:tc>
          <w:tcPr>
            <w:tcW w:w="236" w:type="dxa"/>
          </w:tcPr>
          <w:p w14:paraId="4521C95B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3C367742" w14:textId="41E21E79" w:rsidR="007B74B1" w:rsidRDefault="009418A1" w:rsidP="00A65C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234</w:t>
            </w:r>
          </w:p>
        </w:tc>
      </w:tr>
      <w:tr w:rsidR="005A4A32" w14:paraId="4D3C0A54" w14:textId="77777777" w:rsidTr="00A65C5D">
        <w:trPr>
          <w:trHeight w:val="261"/>
        </w:trPr>
        <w:tc>
          <w:tcPr>
            <w:tcW w:w="3870" w:type="dxa"/>
            <w:hideMark/>
          </w:tcPr>
          <w:p w14:paraId="18129BFD" w14:textId="77777777" w:rsidR="005A4A32" w:rsidRDefault="005A4A32" w:rsidP="005A4A32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เงินให้กู้ยืมแก่กิจการที่เกี่ยวข้องกัน (ส่วนที่มีดอกเบี้ยคงที่)</w:t>
            </w:r>
          </w:p>
        </w:tc>
        <w:tc>
          <w:tcPr>
            <w:tcW w:w="266" w:type="dxa"/>
          </w:tcPr>
          <w:p w14:paraId="1CF6F84D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49A06F13" w14:textId="1F7B4F32" w:rsidR="005A4A32" w:rsidRDefault="009418A1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2AD20239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</w:tcPr>
          <w:p w14:paraId="55AC01C6" w14:textId="7470E71E" w:rsidR="005A4A32" w:rsidRPr="00747576" w:rsidRDefault="009418A1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2CCE431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5B0EC8" w14:textId="7CFF20EC" w:rsidR="005A4A32" w:rsidRPr="00747576" w:rsidRDefault="009418A1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552E679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</w:tcPr>
          <w:p w14:paraId="1860854E" w14:textId="567867B9" w:rsidR="005A4A32" w:rsidRPr="00860C6B" w:rsidRDefault="009418A1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3,585</w:t>
            </w:r>
          </w:p>
        </w:tc>
        <w:tc>
          <w:tcPr>
            <w:tcW w:w="236" w:type="dxa"/>
          </w:tcPr>
          <w:p w14:paraId="49E6B08A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320F889B" w14:textId="044A95F6" w:rsidR="005A4A32" w:rsidRPr="00860C6B" w:rsidRDefault="009418A1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3,585</w:t>
            </w:r>
          </w:p>
        </w:tc>
        <w:tc>
          <w:tcPr>
            <w:tcW w:w="236" w:type="dxa"/>
          </w:tcPr>
          <w:p w14:paraId="18F8806C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063681C" w14:textId="5B9A4288" w:rsidR="005A4A32" w:rsidRPr="00860C6B" w:rsidRDefault="009418A1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09DA87A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4B5533E6" w14:textId="03F60CF1" w:rsidR="005A4A32" w:rsidRDefault="009418A1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EB4E7C2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2BB1DB" w14:textId="08BF9604" w:rsidR="005A4A32" w:rsidRDefault="009418A1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3,773</w:t>
            </w:r>
          </w:p>
        </w:tc>
        <w:tc>
          <w:tcPr>
            <w:tcW w:w="236" w:type="dxa"/>
          </w:tcPr>
          <w:p w14:paraId="3052D0C3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7AF612CC" w14:textId="5EE0359E" w:rsidR="005A4A32" w:rsidRDefault="009418A1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3,773</w:t>
            </w:r>
          </w:p>
        </w:tc>
      </w:tr>
      <w:tr w:rsidR="005A4A32" w14:paraId="56DCDD19" w14:textId="77777777" w:rsidTr="007B74B1">
        <w:trPr>
          <w:trHeight w:val="261"/>
        </w:trPr>
        <w:tc>
          <w:tcPr>
            <w:tcW w:w="3870" w:type="dxa"/>
            <w:hideMark/>
          </w:tcPr>
          <w:p w14:paraId="136519DA" w14:textId="77777777" w:rsidR="005A4A32" w:rsidRDefault="005A4A32" w:rsidP="005A4A32">
            <w:pPr>
              <w:ind w:right="-90"/>
              <w:rPr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6" w:type="dxa"/>
          </w:tcPr>
          <w:p w14:paraId="289D71CD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3B238264" w14:textId="6DA0F7B9" w:rsidR="005A4A32" w:rsidRDefault="009418A1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5C4E03A7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</w:tcPr>
          <w:p w14:paraId="37EF08E4" w14:textId="10BA5186" w:rsidR="005A4A32" w:rsidRPr="00747576" w:rsidRDefault="009418A1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</w:t>
            </w:r>
          </w:p>
        </w:tc>
        <w:tc>
          <w:tcPr>
            <w:tcW w:w="236" w:type="dxa"/>
          </w:tcPr>
          <w:p w14:paraId="6834E9E5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FDD294" w14:textId="628AD6B5" w:rsidR="005A4A32" w:rsidRDefault="009418A1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484502F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</w:tcPr>
          <w:p w14:paraId="5304DB70" w14:textId="23C4F20E" w:rsidR="005A4A32" w:rsidRDefault="009418A1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C6332A6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049AF7C7" w14:textId="3C926CB0" w:rsidR="005A4A32" w:rsidRDefault="009418A1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</w:t>
            </w:r>
          </w:p>
        </w:tc>
        <w:tc>
          <w:tcPr>
            <w:tcW w:w="236" w:type="dxa"/>
          </w:tcPr>
          <w:p w14:paraId="48204F4E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A8F3E27" w14:textId="570079F5" w:rsidR="005A4A32" w:rsidRDefault="009418A1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4501758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0F9C2ECA" w14:textId="30C14873" w:rsidR="005A4A32" w:rsidRDefault="009418A1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236" w:type="dxa"/>
          </w:tcPr>
          <w:p w14:paraId="75BBA81D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B2D4B3C" w14:textId="7D818A49" w:rsidR="005A4A32" w:rsidRDefault="009418A1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3AC0973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9F353A7" w14:textId="5CA2FE0E" w:rsidR="005A4A32" w:rsidRDefault="009418A1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</w:p>
        </w:tc>
      </w:tr>
      <w:tr w:rsidR="005A4A32" w14:paraId="1927D254" w14:textId="77777777" w:rsidTr="00A65C5D">
        <w:trPr>
          <w:trHeight w:val="261"/>
        </w:trPr>
        <w:tc>
          <w:tcPr>
            <w:tcW w:w="3870" w:type="dxa"/>
          </w:tcPr>
          <w:p w14:paraId="721AE118" w14:textId="77777777" w:rsidR="005A4A32" w:rsidRDefault="005A4A32" w:rsidP="005A4A32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0C3A4DD5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33C89E73" w14:textId="77777777" w:rsidR="005A4A32" w:rsidRDefault="005A4A32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327372DA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209DD34" w14:textId="7777777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F77DCB9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5B6DF6" w14:textId="7777777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2965E84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6DB4DA39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E24A89A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F650B5C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271CC73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2BD0D5A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9B60AAB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7C3F4D8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95018C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693418" w14:textId="77777777" w:rsidR="005A4A32" w:rsidRDefault="005A4A32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006D90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77F611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4A32" w14:paraId="54ADDF43" w14:textId="77777777" w:rsidTr="00A65C5D">
        <w:trPr>
          <w:trHeight w:val="261"/>
        </w:trPr>
        <w:tc>
          <w:tcPr>
            <w:tcW w:w="3870" w:type="dxa"/>
            <w:hideMark/>
          </w:tcPr>
          <w:p w14:paraId="27BCA66D" w14:textId="77777777" w:rsidR="005A4A32" w:rsidRDefault="005A4A32" w:rsidP="005A4A32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6" w:type="dxa"/>
          </w:tcPr>
          <w:p w14:paraId="0B496922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1A530669" w14:textId="77777777" w:rsidR="005A4A32" w:rsidRDefault="005A4A32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7E29A170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E2347D7" w14:textId="7777777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A87CA36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6561EB" w14:textId="7777777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A6A4838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2A6149A3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152BC04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E03E270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6129544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1F51C7B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3527F2A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EE537FD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A1B48F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898AF03" w14:textId="77777777" w:rsidR="005A4A32" w:rsidRDefault="005A4A32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7ED07E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1159C7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18A1" w14:paraId="04035728" w14:textId="77777777" w:rsidTr="007B74B1">
        <w:trPr>
          <w:trHeight w:val="261"/>
        </w:trPr>
        <w:tc>
          <w:tcPr>
            <w:tcW w:w="3870" w:type="dxa"/>
            <w:hideMark/>
          </w:tcPr>
          <w:p w14:paraId="2D5B017B" w14:textId="77777777" w:rsidR="009418A1" w:rsidRPr="007B74B1" w:rsidRDefault="009418A1" w:rsidP="009418A1">
            <w:pPr>
              <w:spacing w:line="240" w:lineRule="auto"/>
              <w:ind w:left="-14" w:right="-90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>
              <w:rPr>
                <w:rFonts w:hint="cs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6" w:type="dxa"/>
          </w:tcPr>
          <w:p w14:paraId="175493FE" w14:textId="77777777" w:rsidR="009418A1" w:rsidRDefault="009418A1" w:rsidP="009418A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22BE359E" w14:textId="6AE328EC" w:rsidR="009418A1" w:rsidRDefault="009418A1" w:rsidP="009418A1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761BA6AB" w14:textId="77777777" w:rsidR="009418A1" w:rsidRDefault="009418A1" w:rsidP="009418A1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DD5D7C6" w14:textId="3D0EB24E" w:rsidR="009418A1" w:rsidRDefault="009418A1" w:rsidP="009418A1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FC37EE7" w14:textId="77777777" w:rsidR="009418A1" w:rsidRDefault="009418A1" w:rsidP="009418A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E831B1" w14:textId="1050C45C" w:rsidR="009418A1" w:rsidRDefault="009418A1" w:rsidP="009418A1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BC741F8" w14:textId="77777777" w:rsidR="009418A1" w:rsidRDefault="009418A1" w:rsidP="009418A1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063AABE0" w14:textId="2C16D71C" w:rsidR="009418A1" w:rsidRPr="00860C6B" w:rsidRDefault="009418A1" w:rsidP="009418A1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1,351</w:t>
            </w:r>
          </w:p>
        </w:tc>
        <w:tc>
          <w:tcPr>
            <w:tcW w:w="236" w:type="dxa"/>
          </w:tcPr>
          <w:p w14:paraId="13E06F9E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426BF91" w14:textId="2029EB71" w:rsidR="009418A1" w:rsidRPr="00860C6B" w:rsidRDefault="009418A1" w:rsidP="009418A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1,351</w:t>
            </w:r>
          </w:p>
        </w:tc>
        <w:tc>
          <w:tcPr>
            <w:tcW w:w="236" w:type="dxa"/>
          </w:tcPr>
          <w:p w14:paraId="7D8FD5DE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20CAEB2" w14:textId="00A12461" w:rsidR="009418A1" w:rsidRDefault="009418A1" w:rsidP="009418A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969EAF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C526602" w14:textId="5AC8F145" w:rsidR="009418A1" w:rsidRDefault="009418A1" w:rsidP="009418A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1,421</w:t>
            </w:r>
          </w:p>
        </w:tc>
        <w:tc>
          <w:tcPr>
            <w:tcW w:w="236" w:type="dxa"/>
          </w:tcPr>
          <w:p w14:paraId="70202AAC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12016C" w14:textId="079C3BC9" w:rsidR="009418A1" w:rsidRDefault="009418A1" w:rsidP="009418A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6CD464E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0EEF69" w14:textId="69AB4E64" w:rsidR="009418A1" w:rsidRDefault="009418A1" w:rsidP="009418A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1,421</w:t>
            </w:r>
          </w:p>
        </w:tc>
      </w:tr>
      <w:tr w:rsidR="009418A1" w14:paraId="043EA1E2" w14:textId="77777777" w:rsidTr="007B74B1">
        <w:trPr>
          <w:trHeight w:val="261"/>
        </w:trPr>
        <w:tc>
          <w:tcPr>
            <w:tcW w:w="3870" w:type="dxa"/>
            <w:hideMark/>
          </w:tcPr>
          <w:p w14:paraId="0F333C00" w14:textId="77777777" w:rsidR="009418A1" w:rsidRDefault="009418A1" w:rsidP="009418A1">
            <w:pPr>
              <w:spacing w:line="240" w:lineRule="auto"/>
              <w:ind w:left="-14" w:right="-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6" w:type="dxa"/>
          </w:tcPr>
          <w:p w14:paraId="3B9194C2" w14:textId="77777777" w:rsidR="009418A1" w:rsidRDefault="009418A1" w:rsidP="009418A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5B049843" w14:textId="55CA9A81" w:rsidR="009418A1" w:rsidRDefault="009418A1" w:rsidP="009418A1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5A522E9C" w14:textId="77777777" w:rsidR="009418A1" w:rsidRDefault="009418A1" w:rsidP="009418A1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</w:tcPr>
          <w:p w14:paraId="1DD30292" w14:textId="5D6700EA" w:rsidR="009418A1" w:rsidRDefault="009418A1" w:rsidP="009418A1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3166418" w14:textId="77777777" w:rsidR="009418A1" w:rsidRDefault="009418A1" w:rsidP="009418A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0ACA61" w14:textId="0AC674ED" w:rsidR="009418A1" w:rsidRDefault="009418A1" w:rsidP="009418A1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202C707" w14:textId="77777777" w:rsidR="009418A1" w:rsidRDefault="009418A1" w:rsidP="009418A1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2F9A1E94" w14:textId="64415D1E" w:rsidR="009418A1" w:rsidRDefault="009418A1" w:rsidP="009418A1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23,482</w:t>
            </w:r>
          </w:p>
        </w:tc>
        <w:tc>
          <w:tcPr>
            <w:tcW w:w="236" w:type="dxa"/>
          </w:tcPr>
          <w:p w14:paraId="4693CEBC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F6EDA44" w14:textId="137C5645" w:rsidR="009418A1" w:rsidRDefault="009418A1" w:rsidP="009418A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23,482</w:t>
            </w:r>
          </w:p>
        </w:tc>
        <w:tc>
          <w:tcPr>
            <w:tcW w:w="236" w:type="dxa"/>
          </w:tcPr>
          <w:p w14:paraId="4AB81F9F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A1E417" w14:textId="716BAE8C" w:rsidR="009418A1" w:rsidRDefault="009418A1" w:rsidP="009418A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B80B37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C93140C" w14:textId="48F21421" w:rsidR="009418A1" w:rsidRDefault="009418A1" w:rsidP="009418A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23,961</w:t>
            </w:r>
          </w:p>
        </w:tc>
        <w:tc>
          <w:tcPr>
            <w:tcW w:w="236" w:type="dxa"/>
          </w:tcPr>
          <w:p w14:paraId="2174ECC0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AB33CE" w14:textId="22C278D9" w:rsidR="009418A1" w:rsidRDefault="009418A1" w:rsidP="009418A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BEF2633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994D7E" w14:textId="6BEB46B0" w:rsidR="009418A1" w:rsidRDefault="009418A1" w:rsidP="009418A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23,961</w:t>
            </w:r>
          </w:p>
        </w:tc>
      </w:tr>
      <w:tr w:rsidR="009418A1" w14:paraId="639561AB" w14:textId="77777777" w:rsidTr="007B74B1">
        <w:trPr>
          <w:trHeight w:val="261"/>
        </w:trPr>
        <w:tc>
          <w:tcPr>
            <w:tcW w:w="3870" w:type="dxa"/>
            <w:hideMark/>
          </w:tcPr>
          <w:p w14:paraId="71D51D09" w14:textId="77777777" w:rsidR="009418A1" w:rsidRDefault="009418A1" w:rsidP="009418A1">
            <w:pPr>
              <w:spacing w:line="240" w:lineRule="auto"/>
              <w:ind w:left="-14" w:right="-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6" w:type="dxa"/>
          </w:tcPr>
          <w:p w14:paraId="17C7DC7B" w14:textId="77777777" w:rsidR="009418A1" w:rsidRDefault="009418A1" w:rsidP="009418A1">
            <w:pPr>
              <w:pStyle w:val="acctfourfigures"/>
              <w:tabs>
                <w:tab w:val="left" w:pos="720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4" w:type="dxa"/>
          </w:tcPr>
          <w:p w14:paraId="6962180C" w14:textId="4A3C4E6E" w:rsidR="009418A1" w:rsidRDefault="009418A1" w:rsidP="009418A1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73417B7E" w14:textId="77777777" w:rsidR="009418A1" w:rsidRDefault="009418A1" w:rsidP="009418A1">
            <w:pPr>
              <w:pStyle w:val="acctfourfigures"/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</w:tcPr>
          <w:p w14:paraId="322B89A2" w14:textId="68458D05" w:rsidR="009418A1" w:rsidRDefault="009418A1" w:rsidP="009418A1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345</w:t>
            </w:r>
          </w:p>
        </w:tc>
        <w:tc>
          <w:tcPr>
            <w:tcW w:w="236" w:type="dxa"/>
          </w:tcPr>
          <w:p w14:paraId="4B4BE53E" w14:textId="77777777" w:rsidR="009418A1" w:rsidRDefault="009418A1" w:rsidP="009418A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9A649C0" w14:textId="7DF6F4D1" w:rsidR="009418A1" w:rsidRDefault="009418A1" w:rsidP="009418A1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B681681" w14:textId="77777777" w:rsidR="009418A1" w:rsidRDefault="009418A1" w:rsidP="009418A1">
            <w:pPr>
              <w:pStyle w:val="acctfourfigures"/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</w:tcPr>
          <w:p w14:paraId="23341ED8" w14:textId="54432C36" w:rsidR="009418A1" w:rsidRPr="00747576" w:rsidRDefault="009418A1" w:rsidP="009418A1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8FFEFD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2C36046E" w14:textId="0260AE4A" w:rsidR="009418A1" w:rsidRDefault="009418A1" w:rsidP="009418A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345</w:t>
            </w:r>
          </w:p>
        </w:tc>
        <w:tc>
          <w:tcPr>
            <w:tcW w:w="236" w:type="dxa"/>
          </w:tcPr>
          <w:p w14:paraId="2F54C59B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622D9663" w14:textId="64213AFA" w:rsidR="009418A1" w:rsidRDefault="009418A1" w:rsidP="009418A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9EF2DF5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37C2C940" w14:textId="579A8563" w:rsidR="009418A1" w:rsidRDefault="009418A1" w:rsidP="009418A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345</w:t>
            </w:r>
          </w:p>
        </w:tc>
        <w:tc>
          <w:tcPr>
            <w:tcW w:w="236" w:type="dxa"/>
          </w:tcPr>
          <w:p w14:paraId="46AF6D66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</w:tcPr>
          <w:p w14:paraId="5304B107" w14:textId="1EF40E39" w:rsidR="009418A1" w:rsidRDefault="009418A1" w:rsidP="009418A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608449D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63D2A88" w14:textId="3C03D183" w:rsidR="009418A1" w:rsidRDefault="009418A1" w:rsidP="009418A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345</w:t>
            </w:r>
          </w:p>
        </w:tc>
      </w:tr>
    </w:tbl>
    <w:p w14:paraId="6E9FB1B0" w14:textId="11D65E97" w:rsidR="00F20DB7" w:rsidRDefault="00F20DB7" w:rsidP="00F20DB7">
      <w:pPr>
        <w:spacing w:line="240" w:lineRule="auto"/>
        <w:rPr>
          <w:sz w:val="20"/>
          <w:szCs w:val="20"/>
        </w:rPr>
      </w:pPr>
    </w:p>
    <w:p w14:paraId="67F78E1C" w14:textId="1F13BE69" w:rsidR="00860C6B" w:rsidRDefault="00860C6B" w:rsidP="00F20DB7">
      <w:pPr>
        <w:spacing w:line="240" w:lineRule="auto"/>
        <w:rPr>
          <w:sz w:val="20"/>
          <w:szCs w:val="20"/>
        </w:rPr>
      </w:pPr>
    </w:p>
    <w:p w14:paraId="537C8DBF" w14:textId="3F2230E7" w:rsidR="007B74B1" w:rsidRDefault="007B7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>
        <w:rPr>
          <w:sz w:val="20"/>
          <w:szCs w:val="20"/>
          <w:cs/>
        </w:rPr>
        <w:br w:type="page"/>
      </w:r>
    </w:p>
    <w:tbl>
      <w:tblPr>
        <w:tblW w:w="147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66"/>
        <w:gridCol w:w="1264"/>
        <w:gridCol w:w="247"/>
        <w:gridCol w:w="1103"/>
        <w:gridCol w:w="236"/>
        <w:gridCol w:w="1170"/>
        <w:gridCol w:w="236"/>
        <w:gridCol w:w="968"/>
        <w:gridCol w:w="236"/>
        <w:gridCol w:w="844"/>
        <w:gridCol w:w="236"/>
        <w:gridCol w:w="844"/>
        <w:gridCol w:w="236"/>
        <w:gridCol w:w="844"/>
        <w:gridCol w:w="236"/>
        <w:gridCol w:w="754"/>
        <w:gridCol w:w="236"/>
        <w:gridCol w:w="900"/>
      </w:tblGrid>
      <w:tr w:rsidR="00860C6B" w14:paraId="1300E216" w14:textId="77777777" w:rsidTr="007B74B1">
        <w:trPr>
          <w:trHeight w:val="261"/>
        </w:trPr>
        <w:tc>
          <w:tcPr>
            <w:tcW w:w="3870" w:type="dxa"/>
            <w:vAlign w:val="bottom"/>
          </w:tcPr>
          <w:p w14:paraId="6B3E14FF" w14:textId="77777777" w:rsidR="00860C6B" w:rsidRDefault="00860C6B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47B85E4B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590" w:type="dxa"/>
            <w:gridSpan w:val="17"/>
            <w:vAlign w:val="bottom"/>
            <w:hideMark/>
          </w:tcPr>
          <w:p w14:paraId="07062D34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60C6B" w14:paraId="30983068" w14:textId="77777777" w:rsidTr="007B74B1">
        <w:trPr>
          <w:trHeight w:val="261"/>
        </w:trPr>
        <w:tc>
          <w:tcPr>
            <w:tcW w:w="3870" w:type="dxa"/>
            <w:vAlign w:val="bottom"/>
          </w:tcPr>
          <w:p w14:paraId="23EE1054" w14:textId="77777777" w:rsidR="00860C6B" w:rsidRDefault="00860C6B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7EF5320A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04" w:type="dxa"/>
            <w:gridSpan w:val="9"/>
            <w:vAlign w:val="bottom"/>
            <w:hideMark/>
          </w:tcPr>
          <w:p w14:paraId="1F8DAD6F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9434249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44529E85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A4A32" w14:paraId="52EEB2A1" w14:textId="77777777" w:rsidTr="005A5083">
        <w:trPr>
          <w:trHeight w:val="261"/>
        </w:trPr>
        <w:tc>
          <w:tcPr>
            <w:tcW w:w="3870" w:type="dxa"/>
            <w:vAlign w:val="bottom"/>
            <w:hideMark/>
          </w:tcPr>
          <w:p w14:paraId="5985C252" w14:textId="39E85F05" w:rsidR="005A4A32" w:rsidRDefault="005A4A32" w:rsidP="005A4A32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66" w:type="dxa"/>
            <w:vAlign w:val="bottom"/>
          </w:tcPr>
          <w:p w14:paraId="7B7CBAFF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3A0E5183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259DD0A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C81A94A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มูลค่ายุติธรรม </w:t>
            </w: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-เครื่องมือที่ใช้ในการป้องกัน</w:t>
            </w:r>
          </w:p>
          <w:p w14:paraId="66FD5292" w14:textId="754861DB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47" w:type="dxa"/>
          </w:tcPr>
          <w:p w14:paraId="1F55A70C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  <w:vAlign w:val="bottom"/>
            <w:hideMark/>
          </w:tcPr>
          <w:p w14:paraId="2D7F726B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33F64270" w14:textId="0D553124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5F9CAE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hideMark/>
          </w:tcPr>
          <w:p w14:paraId="340A7875" w14:textId="0C01EE03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0BBF1A8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vAlign w:val="bottom"/>
            <w:hideMark/>
          </w:tcPr>
          <w:p w14:paraId="153262A5" w14:textId="4F5F917E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  <w:vAlign w:val="bottom"/>
          </w:tcPr>
          <w:p w14:paraId="48FF18A7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7D6187CB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1A381BE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18B50767" w14:textId="23CE04AE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3E9C8CA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AC8ED6F" w14:textId="6AA39845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949A580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595EE1CF" w14:textId="4A81CDE3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ระดับ </w:t>
            </w:r>
            <w:r w:rsidR="00336745" w:rsidRPr="0033674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809B8E3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1806AB84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60C6B" w14:paraId="06F260B1" w14:textId="77777777" w:rsidTr="007B74B1">
        <w:trPr>
          <w:trHeight w:val="261"/>
        </w:trPr>
        <w:tc>
          <w:tcPr>
            <w:tcW w:w="3870" w:type="dxa"/>
          </w:tcPr>
          <w:p w14:paraId="2A47B5DD" w14:textId="77777777" w:rsidR="00860C6B" w:rsidRDefault="00860C6B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66" w:type="dxa"/>
          </w:tcPr>
          <w:p w14:paraId="1C189DED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90" w:type="dxa"/>
            <w:gridSpan w:val="17"/>
            <w:hideMark/>
          </w:tcPr>
          <w:p w14:paraId="776F613D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860C6B" w14:paraId="1D895EE8" w14:textId="77777777" w:rsidTr="007B74B1">
        <w:trPr>
          <w:trHeight w:val="261"/>
        </w:trPr>
        <w:tc>
          <w:tcPr>
            <w:tcW w:w="3870" w:type="dxa"/>
            <w:hideMark/>
          </w:tcPr>
          <w:p w14:paraId="1B741FC6" w14:textId="77777777" w:rsidR="00860C6B" w:rsidRDefault="00860C6B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50F3AE9E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2F7ECC60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2E7344B6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71FB8AF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FCDEC0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FA490A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D0BD9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5405B267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999F8E0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2ED92F3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2B4B92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AFEEAF9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8F825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1A48B4B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808CCC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EA62BB3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757B4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1C80E3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0C6B" w14:paraId="2FD1FCA3" w14:textId="77777777" w:rsidTr="007B74B1">
        <w:trPr>
          <w:trHeight w:val="261"/>
        </w:trPr>
        <w:tc>
          <w:tcPr>
            <w:tcW w:w="3870" w:type="dxa"/>
            <w:hideMark/>
          </w:tcPr>
          <w:p w14:paraId="3A0AA6F9" w14:textId="77777777" w:rsidR="00860C6B" w:rsidRDefault="00860C6B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266" w:type="dxa"/>
          </w:tcPr>
          <w:p w14:paraId="45B47D3E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383584BF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78326954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hideMark/>
          </w:tcPr>
          <w:p w14:paraId="40FFA278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A089F40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27D222EF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392E5A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  <w:hideMark/>
          </w:tcPr>
          <w:p w14:paraId="7580B4F8" w14:textId="38980E86" w:rsidR="00860C6B" w:rsidRDefault="00336745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5AB799D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7E656F0C" w14:textId="7CEAB692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462189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1256552A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50DECD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2440A56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74D665A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0F5C4DC2" w14:textId="4B97F638" w:rsidR="00860C6B" w:rsidRDefault="00336745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31FD4C1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731E2AD" w14:textId="2BEAFFE6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860C6B" w14:paraId="261FBECD" w14:textId="77777777" w:rsidTr="007B74B1">
        <w:trPr>
          <w:trHeight w:val="261"/>
        </w:trPr>
        <w:tc>
          <w:tcPr>
            <w:tcW w:w="3870" w:type="dxa"/>
            <w:hideMark/>
          </w:tcPr>
          <w:p w14:paraId="25D5C15F" w14:textId="77777777" w:rsidR="00860C6B" w:rsidRDefault="00860C6B">
            <w:pPr>
              <w:spacing w:line="240" w:lineRule="auto"/>
              <w:ind w:left="-14" w:right="-90"/>
              <w:rPr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66" w:type="dxa"/>
          </w:tcPr>
          <w:p w14:paraId="14683048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7C10FAAB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326D5B06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  <w:hideMark/>
          </w:tcPr>
          <w:p w14:paraId="2849B40C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E8CF30C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hideMark/>
          </w:tcPr>
          <w:p w14:paraId="7054E029" w14:textId="7FE16524" w:rsidR="00860C6B" w:rsidRDefault="00336745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032865B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  <w:hideMark/>
          </w:tcPr>
          <w:p w14:paraId="3FD277F1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850325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07A72F23" w14:textId="586161E7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33C7FFC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1AAD03C9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A770537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43100EF5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1AB02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4CE3EE1B" w14:textId="2FCDE085" w:rsidR="00860C6B" w:rsidRDefault="00336745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5F324EE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hideMark/>
          </w:tcPr>
          <w:p w14:paraId="280A16F7" w14:textId="78ADCF59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</w:tr>
      <w:tr w:rsidR="00860C6B" w14:paraId="555FB431" w14:textId="77777777" w:rsidTr="007B74B1">
        <w:trPr>
          <w:trHeight w:val="261"/>
        </w:trPr>
        <w:tc>
          <w:tcPr>
            <w:tcW w:w="3870" w:type="dxa"/>
            <w:hideMark/>
          </w:tcPr>
          <w:p w14:paraId="2AE77360" w14:textId="77777777" w:rsidR="00860C6B" w:rsidRDefault="00860C6B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เงินให้กู้ยืมแก่กิจการที่เกี่ยวข้องกัน (ส่วนที่มีดอกเบี้ยคงที่)</w:t>
            </w:r>
          </w:p>
        </w:tc>
        <w:tc>
          <w:tcPr>
            <w:tcW w:w="266" w:type="dxa"/>
          </w:tcPr>
          <w:p w14:paraId="0C41E67F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0BAB4134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43F11718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</w:tcPr>
          <w:p w14:paraId="62CBDBE9" w14:textId="77777777" w:rsidR="00860C6B" w:rsidRPr="00747576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757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1C058E1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CA6D5D" w14:textId="77777777" w:rsidR="00860C6B" w:rsidRPr="00747576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757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CD24B9E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</w:tcPr>
          <w:p w14:paraId="10C32025" w14:textId="7DA7B066" w:rsidR="00860C6B" w:rsidRPr="00860C6B" w:rsidRDefault="00336745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860C6B" w:rsidRP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236" w:type="dxa"/>
          </w:tcPr>
          <w:p w14:paraId="28B4DA5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75F8D70D" w14:textId="4C9EA1B8" w:rsidR="00860C6B" w:rsidRP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860C6B" w:rsidRP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236" w:type="dxa"/>
          </w:tcPr>
          <w:p w14:paraId="665F11D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EE1D724" w14:textId="77777777" w:rsidR="00860C6B" w:rsidRP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60C6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9075DAA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511253EB" w14:textId="642A9630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860C6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236" w:type="dxa"/>
          </w:tcPr>
          <w:p w14:paraId="472A3F5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BE5D8E3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BBE47EB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9607B1D" w14:textId="6E3A376A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36745">
              <w:rPr>
                <w:rFonts w:asciiTheme="majorBidi" w:hAnsiTheme="majorBidi"/>
                <w:sz w:val="24"/>
                <w:szCs w:val="24"/>
                <w:lang w:val="en-US" w:bidi="th-TH"/>
              </w:rPr>
              <w:t>4</w:t>
            </w:r>
            <w:r w:rsidR="00860C6B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Theme="majorBidi" w:hAnsiTheme="majorBidi"/>
                <w:sz w:val="24"/>
                <w:szCs w:val="24"/>
                <w:lang w:val="en-US" w:bidi="th-TH"/>
              </w:rPr>
              <w:t>132</w:t>
            </w:r>
          </w:p>
        </w:tc>
      </w:tr>
      <w:tr w:rsidR="00860C6B" w14:paraId="652C9B22" w14:textId="77777777" w:rsidTr="007B74B1">
        <w:trPr>
          <w:trHeight w:val="261"/>
        </w:trPr>
        <w:tc>
          <w:tcPr>
            <w:tcW w:w="3870" w:type="dxa"/>
            <w:hideMark/>
          </w:tcPr>
          <w:p w14:paraId="53909F88" w14:textId="77777777" w:rsidR="00860C6B" w:rsidRDefault="00860C6B">
            <w:pPr>
              <w:ind w:right="-90"/>
              <w:rPr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6" w:type="dxa"/>
          </w:tcPr>
          <w:p w14:paraId="6E44F52D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667EB834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266DA2A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  <w:hideMark/>
          </w:tcPr>
          <w:p w14:paraId="5705622A" w14:textId="56EFB268" w:rsidR="00860C6B" w:rsidRPr="00747576" w:rsidRDefault="00336745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0493D761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6BA49DA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3B01114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  <w:hideMark/>
          </w:tcPr>
          <w:p w14:paraId="348C00C9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A06F4A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  <w:hideMark/>
          </w:tcPr>
          <w:p w14:paraId="77E4E8D5" w14:textId="335EDCA2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23C533E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F642C5B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06954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  <w:hideMark/>
          </w:tcPr>
          <w:p w14:paraId="149A5037" w14:textId="7B39A041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7F040C0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594E04F1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206566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hideMark/>
          </w:tcPr>
          <w:p w14:paraId="72DEB758" w14:textId="7EF7FFF1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</w:tr>
      <w:tr w:rsidR="00860C6B" w14:paraId="5F22C4F0" w14:textId="77777777" w:rsidTr="007B74B1">
        <w:trPr>
          <w:trHeight w:val="261"/>
        </w:trPr>
        <w:tc>
          <w:tcPr>
            <w:tcW w:w="3870" w:type="dxa"/>
          </w:tcPr>
          <w:p w14:paraId="7B486467" w14:textId="77777777" w:rsidR="00860C6B" w:rsidRDefault="00860C6B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2340C9B1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078651F6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470308DB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A77A621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B2D2165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66FEA0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3431F4A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41140138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77FA90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7850AD3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5FD15DA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93BED76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B11BA95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22FC37E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6B78D7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F078F32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0D48C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ACFAEA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0C6B" w14:paraId="1B1FC602" w14:textId="77777777" w:rsidTr="007B74B1">
        <w:trPr>
          <w:trHeight w:val="261"/>
        </w:trPr>
        <w:tc>
          <w:tcPr>
            <w:tcW w:w="3870" w:type="dxa"/>
            <w:hideMark/>
          </w:tcPr>
          <w:p w14:paraId="53EA1489" w14:textId="77777777" w:rsidR="00860C6B" w:rsidRDefault="00860C6B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6" w:type="dxa"/>
          </w:tcPr>
          <w:p w14:paraId="5622B471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0C7149BE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7126A6B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72D65FCB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525DA45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3355B8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46C46B7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68E1B045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534467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17F5529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CF2E640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D7815B9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2E6000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C9C9BC8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1362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258331D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ADC690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A752C9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0C6B" w14:paraId="1FC57E42" w14:textId="77777777" w:rsidTr="007B74B1">
        <w:trPr>
          <w:trHeight w:val="261"/>
        </w:trPr>
        <w:tc>
          <w:tcPr>
            <w:tcW w:w="3870" w:type="dxa"/>
            <w:hideMark/>
          </w:tcPr>
          <w:p w14:paraId="2CFBFE2A" w14:textId="77777777" w:rsidR="00860C6B" w:rsidRPr="007B74B1" w:rsidRDefault="00860C6B">
            <w:pPr>
              <w:spacing w:line="240" w:lineRule="auto"/>
              <w:ind w:left="-14" w:right="-90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>
              <w:rPr>
                <w:rFonts w:hint="cs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6" w:type="dxa"/>
          </w:tcPr>
          <w:p w14:paraId="5A525704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23E1126A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0C8C3DCF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hideMark/>
          </w:tcPr>
          <w:p w14:paraId="7B2BE4BE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DF35637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5B3F6C4C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B2A842A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  <w:hideMark/>
          </w:tcPr>
          <w:p w14:paraId="191D0FF5" w14:textId="589E31E6" w:rsidR="00860C6B" w:rsidRPr="00860C6B" w:rsidRDefault="00336745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60C6B" w:rsidRP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501</w:t>
            </w:r>
          </w:p>
        </w:tc>
        <w:tc>
          <w:tcPr>
            <w:tcW w:w="236" w:type="dxa"/>
          </w:tcPr>
          <w:p w14:paraId="0AF9F58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324D3FD8" w14:textId="72CD0B28" w:rsidR="00860C6B" w:rsidRP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60C6B" w:rsidRP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501</w:t>
            </w:r>
          </w:p>
        </w:tc>
        <w:tc>
          <w:tcPr>
            <w:tcW w:w="236" w:type="dxa"/>
          </w:tcPr>
          <w:p w14:paraId="5897085A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35283817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2FCAA90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122838D9" w14:textId="0199444A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60C6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582</w:t>
            </w:r>
          </w:p>
        </w:tc>
        <w:tc>
          <w:tcPr>
            <w:tcW w:w="236" w:type="dxa"/>
          </w:tcPr>
          <w:p w14:paraId="2C198AD7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AF021CF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94DFBE3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FC4E657" w14:textId="212B2B3E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60C6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582</w:t>
            </w:r>
          </w:p>
        </w:tc>
      </w:tr>
      <w:tr w:rsidR="00860C6B" w14:paraId="5DA14409" w14:textId="77777777" w:rsidTr="007B74B1">
        <w:trPr>
          <w:trHeight w:val="261"/>
        </w:trPr>
        <w:tc>
          <w:tcPr>
            <w:tcW w:w="3870" w:type="dxa"/>
            <w:hideMark/>
          </w:tcPr>
          <w:p w14:paraId="76897DF8" w14:textId="77777777" w:rsidR="00860C6B" w:rsidRDefault="00860C6B">
            <w:pPr>
              <w:spacing w:line="240" w:lineRule="auto"/>
              <w:ind w:left="-14" w:right="-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6" w:type="dxa"/>
          </w:tcPr>
          <w:p w14:paraId="13B284B0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42991580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05DAA6DF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  <w:hideMark/>
          </w:tcPr>
          <w:p w14:paraId="3040648C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15E16CB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19D2B9D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59ECC8D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  <w:hideMark/>
          </w:tcPr>
          <w:p w14:paraId="3819FEA3" w14:textId="7A9B15BB" w:rsidR="00860C6B" w:rsidRDefault="00336745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</w:tcPr>
          <w:p w14:paraId="584A882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3E55AE43" w14:textId="7A337D4A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</w:tcPr>
          <w:p w14:paraId="780B0A5E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A99A3AB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328CA23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EDF7395" w14:textId="4DCF978B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</w:tcPr>
          <w:p w14:paraId="3D62174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77242488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09A6D8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F684162" w14:textId="7954DD67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</w:tr>
      <w:tr w:rsidR="00860C6B" w14:paraId="0FA8038A" w14:textId="77777777" w:rsidTr="007B74B1">
        <w:trPr>
          <w:trHeight w:val="261"/>
        </w:trPr>
        <w:tc>
          <w:tcPr>
            <w:tcW w:w="3870" w:type="dxa"/>
            <w:hideMark/>
          </w:tcPr>
          <w:p w14:paraId="0EBBFBCB" w14:textId="77777777" w:rsidR="00860C6B" w:rsidRDefault="00860C6B">
            <w:pPr>
              <w:spacing w:line="240" w:lineRule="auto"/>
              <w:ind w:left="-14" w:right="-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6" w:type="dxa"/>
          </w:tcPr>
          <w:p w14:paraId="5CB74B26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4" w:type="dxa"/>
            <w:hideMark/>
          </w:tcPr>
          <w:p w14:paraId="7ECAD7AD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46C1171C" w14:textId="77777777" w:rsidR="00860C6B" w:rsidRDefault="00860C6B">
            <w:pPr>
              <w:pStyle w:val="acctfourfigures"/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  <w:hideMark/>
          </w:tcPr>
          <w:p w14:paraId="78A07266" w14:textId="2E5D9975" w:rsidR="00860C6B" w:rsidRDefault="00336745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3E519C1B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hideMark/>
          </w:tcPr>
          <w:p w14:paraId="5BDE84C2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297F53A" w14:textId="77777777" w:rsidR="00860C6B" w:rsidRDefault="00860C6B">
            <w:pPr>
              <w:pStyle w:val="acctfourfigures"/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  <w:hideMark/>
          </w:tcPr>
          <w:p w14:paraId="1AA75105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FDBE0F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hideMark/>
          </w:tcPr>
          <w:p w14:paraId="515264C2" w14:textId="1DD75707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60F0381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hideMark/>
          </w:tcPr>
          <w:p w14:paraId="7AA40352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1205981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hideMark/>
          </w:tcPr>
          <w:p w14:paraId="51164EF4" w14:textId="4B4AE6F4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5FDFBD1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hideMark/>
          </w:tcPr>
          <w:p w14:paraId="2566B1A4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B9AB9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hideMark/>
          </w:tcPr>
          <w:p w14:paraId="40F84626" w14:textId="577C408F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</w:tr>
    </w:tbl>
    <w:p w14:paraId="536E241A" w14:textId="77777777" w:rsidR="00860C6B" w:rsidRDefault="00860C6B" w:rsidP="00F20DB7">
      <w:pPr>
        <w:spacing w:line="240" w:lineRule="auto"/>
        <w:rPr>
          <w:sz w:val="20"/>
          <w:szCs w:val="20"/>
        </w:rPr>
      </w:pPr>
    </w:p>
    <w:p w14:paraId="1DB2723A" w14:textId="77777777" w:rsidR="00E41D0B" w:rsidRDefault="00E41D0B" w:rsidP="00F20DB7">
      <w:pPr>
        <w:spacing w:line="240" w:lineRule="auto"/>
        <w:rPr>
          <w:sz w:val="20"/>
          <w:szCs w:val="20"/>
        </w:rPr>
      </w:pPr>
    </w:p>
    <w:p w14:paraId="2D486180" w14:textId="7F709935" w:rsidR="00E41D0B" w:rsidRDefault="00E41D0B" w:rsidP="00F20DB7">
      <w:pPr>
        <w:spacing w:line="240" w:lineRule="auto"/>
        <w:rPr>
          <w:sz w:val="20"/>
          <w:szCs w:val="20"/>
          <w:cs/>
        </w:rPr>
        <w:sectPr w:rsidR="00E41D0B" w:rsidSect="00F20DB7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76C9244A" w:rsidR="00F20DB7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20DB7">
        <w:rPr>
          <w:cs/>
        </w:rPr>
        <w:t xml:space="preserve">มูลค่ายุติธรรมระดับ </w:t>
      </w:r>
      <w:r w:rsidR="00336745" w:rsidRPr="00336745">
        <w:t>2</w:t>
      </w:r>
      <w:r w:rsidRPr="00F20DB7">
        <w:rPr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Default="00DE1CD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58A322A" w14:textId="5211F1AD" w:rsidR="00D9424B" w:rsidRDefault="002F38EF" w:rsidP="00D94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20DB7">
        <w:rPr>
          <w:cs/>
        </w:rPr>
        <w:t xml:space="preserve">มูลค่ายุติธรรมระดับ </w:t>
      </w:r>
      <w:r>
        <w:t xml:space="preserve">3 </w:t>
      </w:r>
      <w:r w:rsidR="00D9424B" w:rsidRPr="00D9424B">
        <w:rPr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71B3200A" w14:textId="6F0354D1" w:rsidR="00D9424B" w:rsidRPr="00D9424B" w:rsidRDefault="00D9424B" w:rsidP="00D9424B">
      <w:pPr>
        <w:pStyle w:val="ListParagraph"/>
        <w:numPr>
          <w:ilvl w:val="0"/>
          <w:numId w:val="4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9424B">
        <w:rPr>
          <w:rFonts w:asciiTheme="majorBidi" w:hAnsiTheme="majorBidi" w:cstheme="majorBidi"/>
          <w:sz w:val="30"/>
          <w:szCs w:val="30"/>
          <w:cs/>
        </w:rPr>
        <w:t xml:space="preserve">กรณีการลงทุนใน </w:t>
      </w:r>
      <w:r w:rsidRPr="00D9424B">
        <w:rPr>
          <w:rFonts w:asciiTheme="majorBidi" w:hAnsiTheme="majorBidi" w:cstheme="majorBidi"/>
          <w:sz w:val="30"/>
          <w:szCs w:val="30"/>
        </w:rPr>
        <w:t xml:space="preserve">Startup </w:t>
      </w:r>
      <w:r w:rsidRPr="00D9424B">
        <w:rPr>
          <w:rFonts w:asciiTheme="majorBidi" w:hAnsiTheme="majorBidi" w:cstheme="majorBidi"/>
          <w:sz w:val="30"/>
          <w:szCs w:val="30"/>
          <w:cs/>
        </w:rPr>
        <w:t>อ้างอิงราคาซื้อขายในการระดมทุนครั้งล่าสุด</w:t>
      </w:r>
    </w:p>
    <w:p w14:paraId="7FE114F8" w14:textId="66C4E6CF" w:rsidR="00D9424B" w:rsidRPr="00D9424B" w:rsidRDefault="00D9424B" w:rsidP="00D9424B">
      <w:pPr>
        <w:pStyle w:val="ListParagraph"/>
        <w:numPr>
          <w:ilvl w:val="0"/>
          <w:numId w:val="4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9424B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A95D9E2" w14:textId="289DE491" w:rsidR="00CC770C" w:rsidRDefault="00CC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highlight w:val="cyan"/>
        </w:rPr>
      </w:pPr>
    </w:p>
    <w:p w14:paraId="4C565C60" w14:textId="02A33FFC" w:rsidR="003B7AD9" w:rsidRPr="006D6D1E" w:rsidRDefault="003B7AD9" w:rsidP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6D6D1E">
        <w:rPr>
          <w:rFonts w:asciiTheme="majorBidi" w:hAnsiTheme="majorBidi" w:cstheme="majorBidi"/>
          <w:b/>
          <w:bCs/>
          <w:i/>
          <w:iCs/>
          <w:cs/>
        </w:rPr>
        <w:t>รายการเคลื่อนไหวของตราสารทุนที่อยู่ในความต้องการของตลาด</w:t>
      </w:r>
    </w:p>
    <w:p w14:paraId="56C30E3A" w14:textId="3FA6B9E0" w:rsidR="003B7AD9" w:rsidRDefault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highlight w:val="cyan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70"/>
        <w:gridCol w:w="900"/>
        <w:gridCol w:w="270"/>
        <w:gridCol w:w="1170"/>
        <w:gridCol w:w="270"/>
        <w:gridCol w:w="1080"/>
        <w:gridCol w:w="270"/>
        <w:gridCol w:w="1080"/>
      </w:tblGrid>
      <w:tr w:rsidR="00CB7926" w:rsidRPr="0074466E" w14:paraId="5C7012BE" w14:textId="77777777" w:rsidTr="00307EFD">
        <w:trPr>
          <w:tblHeader/>
        </w:trPr>
        <w:tc>
          <w:tcPr>
            <w:tcW w:w="2700" w:type="dxa"/>
          </w:tcPr>
          <w:p w14:paraId="16B9B0A5" w14:textId="77777777" w:rsidR="00CB7926" w:rsidRPr="0074466E" w:rsidRDefault="00CB7926" w:rsidP="002B077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9"/>
          </w:tcPr>
          <w:p w14:paraId="753063C2" w14:textId="77777777" w:rsidR="00CB7926" w:rsidRPr="0074466E" w:rsidRDefault="00CB7926" w:rsidP="00CB7926">
            <w:pPr>
              <w:tabs>
                <w:tab w:val="clear" w:pos="2580"/>
                <w:tab w:val="clear" w:pos="4678"/>
                <w:tab w:val="clear" w:pos="5613"/>
                <w:tab w:val="left" w:pos="2047"/>
                <w:tab w:val="left" w:pos="465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66E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CB7926" w:rsidRPr="0074466E" w14:paraId="1018D6F4" w14:textId="77777777" w:rsidTr="00307EFD">
        <w:trPr>
          <w:tblHeader/>
        </w:trPr>
        <w:tc>
          <w:tcPr>
            <w:tcW w:w="2700" w:type="dxa"/>
            <w:vAlign w:val="bottom"/>
            <w:hideMark/>
          </w:tcPr>
          <w:p w14:paraId="528BFA3C" w14:textId="77777777" w:rsidR="00CB7926" w:rsidRPr="0074466E" w:rsidRDefault="00CB7926" w:rsidP="002B077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vAlign w:val="bottom"/>
            <w:hideMark/>
          </w:tcPr>
          <w:p w14:paraId="5F0BA942" w14:textId="77777777" w:rsidR="00CB7926" w:rsidRPr="0074466E" w:rsidRDefault="00CB7926" w:rsidP="002B077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5D694488" w14:textId="77BB36CA" w:rsidR="00CB7926" w:rsidRPr="0074466E" w:rsidRDefault="00CB7926" w:rsidP="002B077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74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74466E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A770367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31866660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0C124865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3470042A" w14:textId="77777777" w:rsidR="00CB7926" w:rsidRPr="0074466E" w:rsidRDefault="00CB7926" w:rsidP="00CB7926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485C7EF2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1F7EF2E4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70" w:type="dxa"/>
          </w:tcPr>
          <w:p w14:paraId="6438DAA9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4296A52" w14:textId="77777777" w:rsidR="00CB7926" w:rsidRPr="0074466E" w:rsidRDefault="00CB7926" w:rsidP="00482B8C">
            <w:pPr>
              <w:spacing w:line="240" w:lineRule="auto"/>
              <w:ind w:lef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3E0BF53" w14:textId="489AFD80" w:rsidR="00CB7926" w:rsidRPr="0074466E" w:rsidRDefault="0089169A" w:rsidP="00482B8C">
            <w:pPr>
              <w:tabs>
                <w:tab w:val="clear" w:pos="907"/>
              </w:tabs>
              <w:spacing w:line="240" w:lineRule="auto"/>
              <w:ind w:left="-104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CB7926"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CB7926" w:rsidRPr="0074466E" w14:paraId="105EE801" w14:textId="77777777" w:rsidTr="00307EFD">
        <w:trPr>
          <w:tblHeader/>
        </w:trPr>
        <w:tc>
          <w:tcPr>
            <w:tcW w:w="2700" w:type="dxa"/>
            <w:vAlign w:val="bottom"/>
          </w:tcPr>
          <w:p w14:paraId="23FB159A" w14:textId="77777777" w:rsidR="00CB7926" w:rsidRPr="0074466E" w:rsidRDefault="00CB7926" w:rsidP="002B077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27868F1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B7926" w:rsidRPr="0074466E" w14:paraId="0E08CBC9" w14:textId="77777777" w:rsidTr="00307EFD">
        <w:tc>
          <w:tcPr>
            <w:tcW w:w="2700" w:type="dxa"/>
          </w:tcPr>
          <w:p w14:paraId="28454BD3" w14:textId="035F588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67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3367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057AB805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24D8A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7DB226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283100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EC94A3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0ED735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62C341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E95487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5C9690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26" w:rsidRPr="0074466E" w14:paraId="0E8CF729" w14:textId="77777777" w:rsidTr="00307EFD">
        <w:tc>
          <w:tcPr>
            <w:tcW w:w="3780" w:type="dxa"/>
            <w:gridSpan w:val="2"/>
          </w:tcPr>
          <w:p w14:paraId="4E7511BA" w14:textId="17625F62" w:rsidR="00CB7926" w:rsidRPr="0074466E" w:rsidRDefault="00CB7926" w:rsidP="006D6D1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</w:tcPr>
          <w:p w14:paraId="7C35F8C4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474182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8C8DB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2E4EF9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98A95C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5EE7D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BAF080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A93617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26" w:rsidRPr="0074466E" w14:paraId="60ADA02F" w14:textId="77777777" w:rsidTr="00307EFD">
        <w:tc>
          <w:tcPr>
            <w:tcW w:w="2700" w:type="dxa"/>
          </w:tcPr>
          <w:p w14:paraId="50F29B76" w14:textId="6A97F002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4466E">
              <w:rPr>
                <w:rFonts w:hint="cs"/>
                <w:sz w:val="28"/>
                <w:szCs w:val="28"/>
                <w:cs/>
              </w:rPr>
              <w:t>ทุน</w:t>
            </w: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0642E738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AD11A8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DE61D9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CAD34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6D88E4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98D57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FF568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67677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CB8B5A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26" w:rsidRPr="0074466E" w14:paraId="1B909013" w14:textId="77777777" w:rsidTr="00631016">
        <w:tc>
          <w:tcPr>
            <w:tcW w:w="2700" w:type="dxa"/>
          </w:tcPr>
          <w:p w14:paraId="5B7C66EE" w14:textId="61DF5BA9" w:rsidR="00CB7926" w:rsidRPr="0074466E" w:rsidRDefault="00CB7926" w:rsidP="003B7AD9">
            <w:pPr>
              <w:pStyle w:val="ListParagraph"/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1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4E85911A" w14:textId="24F77498" w:rsidR="0089169A" w:rsidRPr="0098207B" w:rsidRDefault="0089169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9169A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70" w:type="dxa"/>
            <w:vAlign w:val="bottom"/>
          </w:tcPr>
          <w:p w14:paraId="751C67B6" w14:textId="77777777" w:rsidR="00CB7926" w:rsidRPr="0098207B" w:rsidRDefault="00CB7926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7532487" w14:textId="34B1D141" w:rsidR="00CB7926" w:rsidRPr="00631016" w:rsidRDefault="00631016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101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3101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63101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BAD2DAE" w14:textId="77777777" w:rsidR="00CB7926" w:rsidRPr="00631016" w:rsidRDefault="00CB7926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BE2F80" w14:textId="71E52B8B" w:rsidR="00CB7926" w:rsidRPr="00631016" w:rsidRDefault="00631016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101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  <w:vAlign w:val="bottom"/>
          </w:tcPr>
          <w:p w14:paraId="5430F952" w14:textId="77777777" w:rsidR="00CB7926" w:rsidRPr="00631016" w:rsidRDefault="00CB7926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D9A4FD" w14:textId="0361AD26" w:rsidR="00CB7926" w:rsidRPr="00631016" w:rsidRDefault="00631016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1016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vAlign w:val="bottom"/>
          </w:tcPr>
          <w:p w14:paraId="399B74D2" w14:textId="77777777" w:rsidR="00CB7926" w:rsidRPr="00631016" w:rsidRDefault="00CB7926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DD8052" w14:textId="38AD6E77" w:rsidR="00CB7926" w:rsidRPr="00631016" w:rsidRDefault="00631016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1016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CB7926" w:rsidRPr="0074466E" w14:paraId="76F3BDEB" w14:textId="77777777" w:rsidTr="00307EFD">
        <w:tc>
          <w:tcPr>
            <w:tcW w:w="2700" w:type="dxa"/>
          </w:tcPr>
          <w:p w14:paraId="7FE71685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57D849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115EFB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0F14DB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FDEC3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31CA70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FFE3C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390B95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7E070D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17935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26" w:rsidRPr="0074466E" w14:paraId="3CA64FA7" w14:textId="77777777" w:rsidTr="00307EFD">
        <w:tc>
          <w:tcPr>
            <w:tcW w:w="2700" w:type="dxa"/>
            <w:hideMark/>
          </w:tcPr>
          <w:p w14:paraId="23F72AFB" w14:textId="09090778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67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5C38B700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15059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DE0FA2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0A9917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9FB5AA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08F7F9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1DF4A8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3FABC5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AD7D23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26" w:rsidRPr="0074466E" w14:paraId="18EBCE5F" w14:textId="77777777" w:rsidTr="00307EFD">
        <w:tc>
          <w:tcPr>
            <w:tcW w:w="3780" w:type="dxa"/>
            <w:gridSpan w:val="2"/>
            <w:hideMark/>
          </w:tcPr>
          <w:p w14:paraId="6DF8A02F" w14:textId="62708704" w:rsidR="00CB7926" w:rsidRPr="0074466E" w:rsidRDefault="00CB7926" w:rsidP="006D6D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  <w:vAlign w:val="bottom"/>
          </w:tcPr>
          <w:p w14:paraId="76260C54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B2DBE7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AACB90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503850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8D5B09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EA396A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98CD9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D25B1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B7926" w:rsidRPr="0074466E" w14:paraId="12EA82BC" w14:textId="77777777" w:rsidTr="00307EFD">
        <w:tc>
          <w:tcPr>
            <w:tcW w:w="2700" w:type="dxa"/>
          </w:tcPr>
          <w:p w14:paraId="2958C889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4466E">
              <w:rPr>
                <w:rFonts w:hint="cs"/>
                <w:sz w:val="28"/>
                <w:szCs w:val="28"/>
                <w:cs/>
              </w:rPr>
              <w:t>ทุน</w:t>
            </w: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4E12082F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24D0D9CE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7BEF1F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15327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FBF4F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CAFFC1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C288F3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0C933F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797782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26" w:rsidRPr="0074466E" w14:paraId="7A6B52FB" w14:textId="77777777" w:rsidTr="00631016">
        <w:tc>
          <w:tcPr>
            <w:tcW w:w="2700" w:type="dxa"/>
            <w:hideMark/>
          </w:tcPr>
          <w:p w14:paraId="49A61BDF" w14:textId="77777777" w:rsidR="00CB7926" w:rsidRPr="0074466E" w:rsidRDefault="00CB7926" w:rsidP="003B7AD9">
            <w:pPr>
              <w:pStyle w:val="ListParagraph"/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880EFC" w14:textId="158CB8A7" w:rsidR="00CB7926" w:rsidRPr="0074466E" w:rsidRDefault="0089169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1,349</w:t>
            </w:r>
          </w:p>
        </w:tc>
        <w:tc>
          <w:tcPr>
            <w:tcW w:w="270" w:type="dxa"/>
            <w:vAlign w:val="bottom"/>
          </w:tcPr>
          <w:p w14:paraId="72B38C45" w14:textId="77777777" w:rsidR="00CB7926" w:rsidRPr="0074466E" w:rsidRDefault="00CB7926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CD28AC4" w14:textId="434E9329" w:rsidR="00CB7926" w:rsidRPr="0074466E" w:rsidRDefault="00E90A3B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42250D9" w14:textId="77777777" w:rsidR="00CB7926" w:rsidRPr="0074466E" w:rsidRDefault="00CB7926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3849841" w14:textId="6D2D5059" w:rsidR="00CB7926" w:rsidRPr="0074466E" w:rsidRDefault="00E90A3B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270" w:type="dxa"/>
            <w:vAlign w:val="bottom"/>
          </w:tcPr>
          <w:p w14:paraId="70D1E687" w14:textId="77777777" w:rsidR="00CB7926" w:rsidRPr="0074466E" w:rsidRDefault="00CB7926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FC796E" w14:textId="210909BF" w:rsidR="00CB7926" w:rsidRPr="0074466E" w:rsidRDefault="00E90A3B" w:rsidP="00631016">
            <w:pPr>
              <w:tabs>
                <w:tab w:val="clear" w:pos="907"/>
                <w:tab w:val="left" w:pos="828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101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58CB270F" w14:textId="77777777" w:rsidR="00CB7926" w:rsidRPr="0074466E" w:rsidRDefault="00CB7926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A649D6" w14:textId="71BF7889" w:rsidR="00CB7926" w:rsidRPr="0074466E" w:rsidRDefault="00E90A3B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2,225</w:t>
            </w:r>
          </w:p>
        </w:tc>
      </w:tr>
    </w:tbl>
    <w:p w14:paraId="615FF027" w14:textId="4311B421" w:rsidR="003B7AD9" w:rsidRDefault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p w14:paraId="506C8ABB" w14:textId="77777777" w:rsidR="006D6D1E" w:rsidRDefault="006D6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000906B6" w14:textId="082181FF" w:rsidR="00F20DB7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D6D1E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0884B5BC" w14:textId="77777777" w:rsidR="00CF1C8B" w:rsidRPr="00CF1C8B" w:rsidRDefault="00CF1C8B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F20DB7" w:rsidRPr="00B304E2" w14:paraId="1A63ABB5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5D1877A" w14:textId="77777777" w:rsidR="00F20DB7" w:rsidRPr="004F5943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22470A52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20DB7" w:rsidRPr="00B304E2" w14:paraId="6527203A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6527CCC" w14:textId="2CD5C4AD" w:rsidR="0019558E" w:rsidRPr="00BD5B86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D5B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7963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BD5B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BEEFE7" w14:textId="2EA9774C" w:rsidR="00F20DB7" w:rsidRPr="00BD5B86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5B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06771D" w14:textId="446D558D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BD5B86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336745" w:rsidRPr="00336745">
              <w:rPr>
                <w:rFonts w:asciiTheme="majorBidi" w:hAnsiTheme="majorBidi" w:cstheme="majorBidi"/>
              </w:rPr>
              <w:t>12</w:t>
            </w:r>
            <w:r w:rsidRPr="00BD5B86">
              <w:rPr>
                <w:rFonts w:asciiTheme="majorBidi" w:hAnsiTheme="majorBidi"/>
                <w:cs/>
              </w:rPr>
              <w:t xml:space="preserve"> </w:t>
            </w:r>
            <w:r w:rsidRPr="00BD5B86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479AA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8C3856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D5B86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D5B86">
              <w:rPr>
                <w:rFonts w:asciiTheme="majorBidi" w:hAnsiTheme="majorBidi"/>
                <w:cs/>
              </w:rPr>
              <w:t xml:space="preserve">- </w:t>
            </w:r>
            <w:r w:rsidRPr="00BD5B86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A2351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09BFCD" w14:textId="7ACD27E0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D5B86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796320">
              <w:rPr>
                <w:rFonts w:asciiTheme="majorBidi" w:hAnsiTheme="majorBidi"/>
                <w:cs/>
              </w:rPr>
              <w:t>-</w:t>
            </w:r>
            <w:r w:rsidRPr="00BD5B86">
              <w:rPr>
                <w:rFonts w:asciiTheme="majorBidi" w:hAnsiTheme="majorBidi"/>
                <w:cs/>
              </w:rPr>
              <w:t xml:space="preserve"> </w:t>
            </w:r>
            <w:r w:rsidRPr="00BD5B86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1275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0FD6D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BD5B8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B7AD9" w:rsidRPr="00B304E2" w14:paraId="7254286A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A0C8526" w14:textId="77777777" w:rsidR="003B7AD9" w:rsidRPr="00BD5B86" w:rsidRDefault="003B7AD9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5CDFDE" w14:textId="265BBE15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5120D" w14:textId="77777777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9264B9" w14:textId="5B7F034C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336745" w:rsidRPr="0033674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EEB8A" w14:textId="77777777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F0147" w14:textId="33A79CF5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336745" w:rsidRPr="0033674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0A2E3" w14:textId="77777777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65AABE" w14:textId="77777777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20DB7" w:rsidRPr="00B304E2" w14:paraId="1658CAE1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90C44E9" w14:textId="77777777" w:rsidR="00F20DB7" w:rsidRPr="004F5943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56BC7170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F5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939EE" w:rsidRPr="00B304E2" w14:paraId="7BA08F0C" w14:textId="77777777" w:rsidTr="009577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76BD082" w14:textId="4C7ED055" w:rsidR="00A939EE" w:rsidRPr="004F5943" w:rsidRDefault="00BD5B86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="00DB133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2E2B02F7" w14:textId="259BE4DE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31D7B3F" w14:textId="77777777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0DFE98" w14:textId="759D10D6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CECFDD5" w14:textId="77777777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2D4CF" w14:textId="56BEED29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AC98F" w14:textId="77777777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537446" w14:textId="7CA1657A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DB1330" w:rsidRPr="00B304E2" w14:paraId="60467368" w14:textId="77777777" w:rsidTr="009577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99CB5AB" w14:textId="7F50CC1F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="00336745" w:rsidRPr="003367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BF25A21" w14:textId="3669855B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3B7AD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88B3D" w14:textId="77777777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8288B0" w14:textId="589BBD1E" w:rsidR="00DB1330" w:rsidRPr="003B7AD9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C2A680" w14:textId="77777777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7A38D1" w14:textId="2F979891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B7AD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28C3B" w14:textId="77777777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2A9943" w14:textId="1686DC9B" w:rsidR="00DB1330" w:rsidRPr="003B7AD9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7</w:t>
            </w:r>
          </w:p>
        </w:tc>
      </w:tr>
      <w:tr w:rsidR="00DB1330" w:rsidRPr="00B304E2" w14:paraId="2B6B42CB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E78103D" w14:textId="4E9D53F0" w:rsidR="00DB1330" w:rsidRPr="006D6D1E" w:rsidRDefault="007E2C52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D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="00DB1330" w:rsidRPr="006D6D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F13CF93" w14:textId="658EDA0B" w:rsidR="00DB1330" w:rsidRPr="004C55E9" w:rsidRDefault="00FA1591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0F04F4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3DFA95" w14:textId="3E5C9187" w:rsidR="00DB1330" w:rsidRPr="004C55E9" w:rsidRDefault="00FA1591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9C2D5DB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932772" w14:textId="3988C25F" w:rsidR="00DB1330" w:rsidRPr="004C55E9" w:rsidRDefault="00FA1591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D280B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D5E97D" w14:textId="75AE3DC0" w:rsidR="00DB1330" w:rsidRPr="004C55E9" w:rsidRDefault="00FA1591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DB1330" w:rsidRPr="00B304E2" w14:paraId="64E0E513" w14:textId="77777777" w:rsidTr="009577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CFCBA46" w14:textId="0FFD3CA5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8207B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98207B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36745" w:rsidRPr="0033674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2FEDA" w14:textId="5464382B" w:rsidR="00DB1330" w:rsidRPr="004C55E9" w:rsidRDefault="00FA1591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7A891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AA56F" w14:textId="0C280DAE" w:rsidR="00DB1330" w:rsidRPr="004C55E9" w:rsidRDefault="00FA1591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0F9563C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E1D81" w14:textId="275A119F" w:rsidR="00DB1330" w:rsidRPr="004C55E9" w:rsidRDefault="00FA1591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EB24F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B4F60" w14:textId="2077F39D" w:rsidR="00DB1330" w:rsidRPr="004C55E9" w:rsidRDefault="00FA1591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</w:tr>
    </w:tbl>
    <w:p w14:paraId="75620754" w14:textId="76F0347E" w:rsidR="00CF1C8B" w:rsidRDefault="00CF1C8B">
      <w:pPr>
        <w:rPr>
          <w:sz w:val="24"/>
          <w:szCs w:val="24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5D6F80" w:rsidRPr="00B304E2" w14:paraId="3638F2D6" w14:textId="77777777" w:rsidTr="00DF744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D36DC9A" w14:textId="3CD595F6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F725A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8F725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5A78EEF" w14:textId="1A8E14A4" w:rsidR="005D6F80" w:rsidRPr="004C55E9" w:rsidRDefault="006F688A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33234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FFFF73" w14:textId="38707E2A" w:rsidR="005D6F80" w:rsidRPr="004C55E9" w:rsidRDefault="006F688A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0F7D7CA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F21951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C55E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C204EE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7777BA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/>
              </w:rPr>
              <w:t>10</w:t>
            </w:r>
          </w:p>
        </w:tc>
      </w:tr>
      <w:tr w:rsidR="005D6F80" w:rsidRPr="00B304E2" w14:paraId="6B7F74B5" w14:textId="77777777" w:rsidTr="006F688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C8D488" w14:textId="77777777" w:rsidR="005D6F80" w:rsidRPr="004F5943" w:rsidRDefault="005D6F80" w:rsidP="005D6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847564" w14:textId="4DA6F641" w:rsidR="005D6F80" w:rsidRPr="004C55E9" w:rsidRDefault="006F688A" w:rsidP="006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86CAC" w14:textId="77777777" w:rsidR="005D6F80" w:rsidRPr="004C55E9" w:rsidRDefault="005D6F80" w:rsidP="006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D732FF" w14:textId="78A46A12" w:rsidR="005D6F80" w:rsidRPr="004C55E9" w:rsidRDefault="006F688A" w:rsidP="006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C456B" w14:textId="77777777" w:rsidR="005D6F80" w:rsidRPr="004C55E9" w:rsidRDefault="005D6F80" w:rsidP="006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88ECB3" w14:textId="79DF6432" w:rsidR="005D6F80" w:rsidRPr="004C55E9" w:rsidRDefault="006F688A" w:rsidP="006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D6D97" w14:textId="77777777" w:rsidR="005D6F80" w:rsidRPr="004C55E9" w:rsidRDefault="005D6F80" w:rsidP="006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9DD84A" w14:textId="0587C4FF" w:rsidR="005D6F80" w:rsidRPr="004C55E9" w:rsidRDefault="006F688A" w:rsidP="006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5D6F80" w:rsidRPr="00B304E2" w14:paraId="24199B37" w14:textId="77777777" w:rsidTr="00DF744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3AD3E31" w14:textId="22062B4C" w:rsidR="005D6F80" w:rsidRPr="004F5943" w:rsidRDefault="0098207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D6F80" w:rsidRPr="008F725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789C8" w14:textId="66FA8034" w:rsidR="005D6F80" w:rsidRPr="004C55E9" w:rsidRDefault="006F688A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ADAF67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EABB3" w14:textId="1744E25D" w:rsidR="005D6F80" w:rsidRPr="004C55E9" w:rsidRDefault="006F688A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07DF573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E2DB1" w14:textId="50C34D86" w:rsidR="005D6F80" w:rsidRPr="004C55E9" w:rsidRDefault="006F688A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BD53C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05B40" w14:textId="1D41028D" w:rsidR="005D6F80" w:rsidRPr="004C55E9" w:rsidRDefault="006F688A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</w:tr>
    </w:tbl>
    <w:p w14:paraId="781AD017" w14:textId="37ADE82F" w:rsidR="005D6F80" w:rsidRDefault="005D6F80">
      <w:pPr>
        <w:rPr>
          <w:sz w:val="24"/>
          <w:szCs w:val="24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F20DB7" w:rsidRPr="00B304E2" w14:paraId="1D9F5284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A260A50" w14:textId="77777777" w:rsidR="00F20DB7" w:rsidRPr="004F5943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066AA48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4F5943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20DB7" w:rsidRPr="00B304E2" w14:paraId="067BDE96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FF49EE" w14:textId="6E080535" w:rsidR="0019558E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4F59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963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</w:p>
          <w:p w14:paraId="042D5AF0" w14:textId="18EF2230" w:rsidR="00F20DB7" w:rsidRPr="004F5943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9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vAlign w:val="bottom"/>
          </w:tcPr>
          <w:p w14:paraId="5B065984" w14:textId="5C9DFFA2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F5943">
              <w:rPr>
                <w:rFonts w:asciiTheme="majorBidi" w:hAnsiTheme="majorBidi" w:cstheme="majorBidi" w:hint="cs"/>
                <w:cs/>
              </w:rPr>
              <w:t xml:space="preserve">ใน </w:t>
            </w:r>
            <w:r w:rsidR="00336745" w:rsidRPr="00336745">
              <w:rPr>
                <w:rFonts w:asciiTheme="majorBidi" w:hAnsiTheme="majorBidi" w:cstheme="majorBidi"/>
              </w:rPr>
              <w:t>12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 w:hint="cs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1DA4FCDD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D8570F1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F5943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Pr="004F5943">
              <w:rPr>
                <w:rFonts w:asciiTheme="majorBidi" w:hAnsiTheme="majorBidi"/>
                <w:cs/>
              </w:rPr>
              <w:t xml:space="preserve">- </w:t>
            </w:r>
            <w:r w:rsidRPr="004F5943">
              <w:rPr>
                <w:rFonts w:asciiTheme="majorBidi" w:hAnsiTheme="majorBidi" w:cstheme="majorBidi" w:hint="cs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634AB267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3AB05FD" w14:textId="14D3BE6A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F5943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="00796320">
              <w:rPr>
                <w:rFonts w:asciiTheme="majorBidi" w:hAnsiTheme="majorBidi"/>
                <w:cs/>
              </w:rPr>
              <w:t>-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 w:hint="cs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13119C52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5A6AE5D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F5943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DB1330" w:rsidRPr="00B304E2" w14:paraId="4081F8D0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FBF64AE" w14:textId="77777777" w:rsidR="00DB1330" w:rsidRPr="004F5943" w:rsidRDefault="00DB1330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86501B" w14:textId="27494528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7BC2766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8405D2F" w14:textId="1BC7CB8A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336745" w:rsidRPr="0033674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843817A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0CB285F" w14:textId="158BEAF0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336745" w:rsidRPr="0033674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CD8928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B7988CD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B1330" w:rsidRPr="00B304E2" w14:paraId="58B8104E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916C7D4" w14:textId="77777777" w:rsidR="00DB1330" w:rsidRPr="004F5943" w:rsidRDefault="00DB1330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9FCF7B7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F5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1330" w:rsidRPr="00B304E2" w14:paraId="127D68CD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565E99" w14:textId="23220158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</w:tcPr>
          <w:p w14:paraId="1477DA6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</w:tc>
        <w:tc>
          <w:tcPr>
            <w:tcW w:w="270" w:type="dxa"/>
          </w:tcPr>
          <w:p w14:paraId="5501FAC1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FDA271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684DAB3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6ADE826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58AFAFC0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6F6508F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DB1330" w:rsidRPr="00B304E2" w14:paraId="2FA92A02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7E39914" w14:textId="6991BC42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="00336745" w:rsidRPr="003367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61746DBA" w14:textId="0788E5D0" w:rsidR="00DB1330" w:rsidRPr="004F5943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336745">
              <w:t>94</w:t>
            </w:r>
          </w:p>
        </w:tc>
        <w:tc>
          <w:tcPr>
            <w:tcW w:w="270" w:type="dxa"/>
          </w:tcPr>
          <w:p w14:paraId="4AA27420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54DDD9E" w14:textId="177AE620" w:rsidR="00DB1330" w:rsidRPr="00F2298D" w:rsidRDefault="00336745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336745">
              <w:t>2</w:t>
            </w:r>
            <w:r w:rsidR="00DB1330">
              <w:t>,</w:t>
            </w:r>
            <w:r w:rsidRPr="00336745">
              <w:t>156</w:t>
            </w:r>
          </w:p>
        </w:tc>
        <w:tc>
          <w:tcPr>
            <w:tcW w:w="270" w:type="dxa"/>
          </w:tcPr>
          <w:p w14:paraId="273BE91E" w14:textId="63B23A83" w:rsidR="00DB1330" w:rsidRPr="00F2298D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06ADAE5" w14:textId="05A1FD7D" w:rsidR="00DB1330" w:rsidRPr="00F2298D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336745">
              <w:t>1</w:t>
            </w:r>
            <w:r w:rsidR="00DB1330">
              <w:t>,</w:t>
            </w:r>
            <w:r w:rsidRPr="00336745">
              <w:t>411</w:t>
            </w:r>
          </w:p>
        </w:tc>
        <w:tc>
          <w:tcPr>
            <w:tcW w:w="270" w:type="dxa"/>
            <w:vAlign w:val="bottom"/>
          </w:tcPr>
          <w:p w14:paraId="5E5C6978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A46F81D" w14:textId="7B2ADD66" w:rsidR="00DB1330" w:rsidRPr="004F5943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336745">
              <w:t>3</w:t>
            </w:r>
            <w:r w:rsidR="00DB1330">
              <w:t>,</w:t>
            </w:r>
            <w:r w:rsidRPr="00336745">
              <w:t>661</w:t>
            </w:r>
          </w:p>
        </w:tc>
      </w:tr>
      <w:tr w:rsidR="00DB1330" w:rsidRPr="00B304E2" w14:paraId="6993CD73" w14:textId="77777777" w:rsidTr="007265C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A47684C" w14:textId="663DB281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vAlign w:val="bottom"/>
          </w:tcPr>
          <w:p w14:paraId="3078FFFB" w14:textId="16CF0374" w:rsidR="00DB1330" w:rsidRPr="004F5943" w:rsidRDefault="008F2250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D0107E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B988927" w14:textId="5B1C3F2E" w:rsidR="00DB1330" w:rsidRPr="004F5943" w:rsidRDefault="008F2250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9"/>
              <w:jc w:val="center"/>
            </w:pPr>
            <w:r>
              <w:rPr>
                <w:cs/>
              </w:rPr>
              <w:t>(</w:t>
            </w:r>
            <w:r>
              <w:t>650</w:t>
            </w:r>
            <w:r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5D2500B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0559CA6" w14:textId="308BAEC9" w:rsidR="00DB1330" w:rsidRPr="004F5943" w:rsidRDefault="008F225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F67604C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BE63534" w14:textId="19D769F5" w:rsidR="00DB1330" w:rsidRPr="004F5943" w:rsidRDefault="008F2250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7"/>
              <w:jc w:val="center"/>
            </w:pPr>
            <w:r>
              <w:rPr>
                <w:cs/>
              </w:rPr>
              <w:t>(</w:t>
            </w:r>
            <w:r>
              <w:t>650</w:t>
            </w:r>
            <w:r>
              <w:rPr>
                <w:cs/>
              </w:rPr>
              <w:t>)</w:t>
            </w:r>
          </w:p>
        </w:tc>
      </w:tr>
      <w:tr w:rsidR="00DB1330" w:rsidRPr="00B304E2" w14:paraId="60DB8FA2" w14:textId="77777777" w:rsidTr="007265C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56BE809" w14:textId="365D1B24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170" w:type="dxa"/>
          </w:tcPr>
          <w:p w14:paraId="27B19197" w14:textId="6FEFA838" w:rsidR="00DB1330" w:rsidRPr="004F5943" w:rsidRDefault="00C12623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7"/>
              <w:jc w:val="center"/>
            </w:pPr>
            <w:r>
              <w:rPr>
                <w:cs/>
              </w:rPr>
              <w:t>(</w:t>
            </w:r>
            <w:r>
              <w:t>94</w:t>
            </w:r>
            <w:r>
              <w:rPr>
                <w:cs/>
              </w:rPr>
              <w:t>)</w:t>
            </w:r>
          </w:p>
        </w:tc>
        <w:tc>
          <w:tcPr>
            <w:tcW w:w="270" w:type="dxa"/>
          </w:tcPr>
          <w:p w14:paraId="622B0C0B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879F90F" w14:textId="653E3A55" w:rsidR="00DB1330" w:rsidRPr="004F5943" w:rsidRDefault="008F2250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</w:tcPr>
          <w:p w14:paraId="6A547FFA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6BE7741" w14:textId="54D5EA05" w:rsidR="00DB1330" w:rsidRPr="004F5943" w:rsidRDefault="008F225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3F1E5DD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20BFC51" w14:textId="1B82D15A" w:rsidR="00DB1330" w:rsidRPr="004F5943" w:rsidRDefault="008F2250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240" w:lineRule="auto"/>
              <w:ind w:right="-557"/>
              <w:jc w:val="center"/>
            </w:pPr>
            <w:r>
              <w:rPr>
                <w:cs/>
              </w:rPr>
              <w:t>(</w:t>
            </w:r>
            <w:r>
              <w:t>94</w:t>
            </w:r>
            <w:r>
              <w:rPr>
                <w:cs/>
              </w:rPr>
              <w:t>)</w:t>
            </w:r>
          </w:p>
        </w:tc>
      </w:tr>
      <w:tr w:rsidR="00DB1330" w:rsidRPr="00B304E2" w14:paraId="62DA8BE6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7B79F4A" w14:textId="7C81B1BE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1A66B140" w14:textId="588BE659" w:rsidR="00DB1330" w:rsidRPr="004F5943" w:rsidRDefault="008F2250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</w:tcPr>
          <w:p w14:paraId="70AAB625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01A97BC" w14:textId="330D36C8" w:rsidR="00DB1330" w:rsidRPr="004F5943" w:rsidRDefault="008F2250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136</w:t>
            </w:r>
          </w:p>
        </w:tc>
        <w:tc>
          <w:tcPr>
            <w:tcW w:w="270" w:type="dxa"/>
          </w:tcPr>
          <w:p w14:paraId="773BEF85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160B48E" w14:textId="646C5405" w:rsidR="00DB1330" w:rsidRPr="004F5943" w:rsidRDefault="008F225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3</w:t>
            </w:r>
          </w:p>
        </w:tc>
        <w:tc>
          <w:tcPr>
            <w:tcW w:w="270" w:type="dxa"/>
            <w:vAlign w:val="bottom"/>
          </w:tcPr>
          <w:p w14:paraId="05FB938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F56DFF5" w14:textId="156955CF" w:rsidR="00DB1330" w:rsidRPr="004F5943" w:rsidRDefault="008F225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139</w:t>
            </w:r>
          </w:p>
        </w:tc>
      </w:tr>
      <w:tr w:rsidR="00DB1330" w:rsidRPr="00B304E2" w14:paraId="6FFFFF55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7845900" w14:textId="449AF211" w:rsidR="00DB1330" w:rsidRPr="004F5943" w:rsidRDefault="0098207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3674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70C85" w14:textId="4AF4F3D4" w:rsidR="00DB1330" w:rsidRPr="007265CB" w:rsidRDefault="008F2250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  <w:rPr>
                <w:b/>
                <w:bCs/>
              </w:rPr>
            </w:pPr>
            <w:r w:rsidRPr="007265CB">
              <w:rPr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55883B02" w14:textId="77777777" w:rsidR="00DB1330" w:rsidRPr="00663EDE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4C9CC2" w14:textId="28A67DCC" w:rsidR="00DB1330" w:rsidRPr="007265CB" w:rsidRDefault="008F2250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7265CB">
              <w:rPr>
                <w:b/>
                <w:bCs/>
              </w:rPr>
              <w:t>1,642</w:t>
            </w:r>
          </w:p>
        </w:tc>
        <w:tc>
          <w:tcPr>
            <w:tcW w:w="270" w:type="dxa"/>
          </w:tcPr>
          <w:p w14:paraId="2426A0EF" w14:textId="77777777" w:rsidR="00DB1330" w:rsidRPr="00663EDE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F8BE39" w14:textId="6AF19C30" w:rsidR="00DB1330" w:rsidRPr="00663EDE" w:rsidRDefault="008F225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1,414</w:t>
            </w:r>
          </w:p>
        </w:tc>
        <w:tc>
          <w:tcPr>
            <w:tcW w:w="270" w:type="dxa"/>
            <w:vAlign w:val="bottom"/>
          </w:tcPr>
          <w:p w14:paraId="79A682E5" w14:textId="77777777" w:rsidR="00DB1330" w:rsidRPr="00663EDE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88481" w14:textId="23D358A4" w:rsidR="00DB1330" w:rsidRPr="00663EDE" w:rsidRDefault="008F225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3,056</w:t>
            </w:r>
          </w:p>
        </w:tc>
      </w:tr>
    </w:tbl>
    <w:p w14:paraId="2C777034" w14:textId="77777777" w:rsidR="005D6F80" w:rsidRDefault="005D6F80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5D6F80" w:rsidRPr="004F5943" w14:paraId="7047C7B3" w14:textId="77777777" w:rsidTr="005D6F80">
        <w:trPr>
          <w:trHeight w:val="92"/>
          <w:tblHeader/>
        </w:trPr>
        <w:tc>
          <w:tcPr>
            <w:tcW w:w="3420" w:type="dxa"/>
            <w:shd w:val="clear" w:color="auto" w:fill="auto"/>
            <w:vAlign w:val="bottom"/>
          </w:tcPr>
          <w:p w14:paraId="5F577FE3" w14:textId="73ADECD6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F725A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8F725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253582C3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8F725A">
              <w:t>107</w:t>
            </w:r>
          </w:p>
        </w:tc>
        <w:tc>
          <w:tcPr>
            <w:tcW w:w="270" w:type="dxa"/>
          </w:tcPr>
          <w:p w14:paraId="10E62A4A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4D55BAE" w14:textId="77777777" w:rsidR="005D6F80" w:rsidRPr="00F2298D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F725A">
              <w:t>478</w:t>
            </w:r>
          </w:p>
        </w:tc>
        <w:tc>
          <w:tcPr>
            <w:tcW w:w="270" w:type="dxa"/>
          </w:tcPr>
          <w:p w14:paraId="6F90C462" w14:textId="77777777" w:rsidR="005D6F80" w:rsidRPr="00F2298D" w:rsidRDefault="005D6F80" w:rsidP="005D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0CF5E6B" w14:textId="77777777" w:rsidR="005D6F80" w:rsidRPr="00F2298D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F2298D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E65FDD8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9C8328A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F725A">
              <w:t>585</w:t>
            </w:r>
          </w:p>
        </w:tc>
      </w:tr>
      <w:tr w:rsidR="005D6F80" w:rsidRPr="004F5943" w14:paraId="1D0F943A" w14:textId="77777777" w:rsidTr="00021D1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C509A1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vAlign w:val="bottom"/>
          </w:tcPr>
          <w:p w14:paraId="234C1845" w14:textId="4AD96172" w:rsidR="005D6F80" w:rsidRPr="004F5943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>
              <w:t>68</w:t>
            </w:r>
          </w:p>
        </w:tc>
        <w:tc>
          <w:tcPr>
            <w:tcW w:w="270" w:type="dxa"/>
            <w:vAlign w:val="bottom"/>
          </w:tcPr>
          <w:p w14:paraId="394BC324" w14:textId="77777777" w:rsidR="005D6F80" w:rsidRPr="004F5943" w:rsidRDefault="005D6F80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FD93A24" w14:textId="409E82D8" w:rsidR="005D6F80" w:rsidRPr="004F5943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1,017</w:t>
            </w:r>
          </w:p>
        </w:tc>
        <w:tc>
          <w:tcPr>
            <w:tcW w:w="270" w:type="dxa"/>
            <w:vAlign w:val="bottom"/>
          </w:tcPr>
          <w:p w14:paraId="1B9821F1" w14:textId="77777777" w:rsidR="005D6F80" w:rsidRPr="004F5943" w:rsidRDefault="005D6F80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4093AF0" w14:textId="51767F77" w:rsidR="005D6F80" w:rsidRPr="004F5943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1,156</w:t>
            </w:r>
          </w:p>
        </w:tc>
        <w:tc>
          <w:tcPr>
            <w:tcW w:w="270" w:type="dxa"/>
            <w:vAlign w:val="bottom"/>
          </w:tcPr>
          <w:p w14:paraId="0126F90F" w14:textId="77777777" w:rsidR="005D6F80" w:rsidRPr="004F5943" w:rsidRDefault="005D6F80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F2D6F31" w14:textId="761E6834" w:rsidR="005D6F80" w:rsidRPr="004F5943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2,241</w:t>
            </w:r>
          </w:p>
        </w:tc>
      </w:tr>
      <w:tr w:rsidR="00021D1B" w:rsidRPr="004F5943" w14:paraId="0FACCFDD" w14:textId="77777777" w:rsidTr="007265C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CB2515" w14:textId="7EF8CCCB" w:rsidR="00021D1B" w:rsidRPr="004F5943" w:rsidRDefault="00021D1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 xml:space="preserve">โอนจาก </w:t>
            </w:r>
            <w:r>
              <w:rPr>
                <w:rFonts w:asciiTheme="majorBidi" w:hAnsiTheme="majorBidi" w:cstheme="majorBidi"/>
              </w:rPr>
              <w:t>Stage 1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cs/>
              </w:rPr>
              <w:t xml:space="preserve">ไป </w:t>
            </w:r>
            <w:r w:rsidRPr="0074466E">
              <w:rPr>
                <w:rFonts w:asciiTheme="majorBidi" w:hAnsiTheme="majorBidi" w:cstheme="majorBidi"/>
              </w:rPr>
              <w:t xml:space="preserve">Stage 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70" w:type="dxa"/>
            <w:vAlign w:val="bottom"/>
          </w:tcPr>
          <w:p w14:paraId="685A5411" w14:textId="2B1E0FCF" w:rsidR="00021D1B" w:rsidRDefault="00021D1B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7"/>
              <w:jc w:val="center"/>
            </w:pPr>
            <w:r>
              <w:rPr>
                <w:cs/>
              </w:rPr>
              <w:t>(</w:t>
            </w:r>
            <w:r>
              <w:t>43</w:t>
            </w:r>
            <w:r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C580E47" w14:textId="77777777" w:rsidR="00021D1B" w:rsidRPr="004F5943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928AE89" w14:textId="4A3A2ABA" w:rsidR="00021D1B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43</w:t>
            </w:r>
          </w:p>
        </w:tc>
        <w:tc>
          <w:tcPr>
            <w:tcW w:w="270" w:type="dxa"/>
            <w:vAlign w:val="bottom"/>
          </w:tcPr>
          <w:p w14:paraId="78BC713E" w14:textId="77777777" w:rsidR="00021D1B" w:rsidRPr="004F5943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0514F8E" w14:textId="2259C34B" w:rsidR="00021D1B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65FA7C" w14:textId="77777777" w:rsidR="00021D1B" w:rsidRPr="004F5943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54769A6" w14:textId="608E2517" w:rsidR="00021D1B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-</w:t>
            </w:r>
          </w:p>
        </w:tc>
      </w:tr>
      <w:tr w:rsidR="00021D1B" w:rsidRPr="004F5943" w14:paraId="1C3D3FB5" w14:textId="77777777" w:rsidTr="007265C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648636A" w14:textId="482A7FA0" w:rsidR="00021D1B" w:rsidRPr="0074466E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 xml:space="preserve">โอนจาก </w:t>
            </w:r>
            <w:r w:rsidRPr="0074466E">
              <w:rPr>
                <w:rFonts w:asciiTheme="majorBidi" w:hAnsiTheme="majorBidi" w:cstheme="majorBidi"/>
              </w:rPr>
              <w:t xml:space="preserve">Stage 2 </w:t>
            </w:r>
            <w:r w:rsidRPr="0074466E">
              <w:rPr>
                <w:rFonts w:asciiTheme="majorBidi" w:hAnsiTheme="majorBidi" w:cstheme="majorBidi" w:hint="cs"/>
                <w:cs/>
              </w:rPr>
              <w:t xml:space="preserve">ไป </w:t>
            </w:r>
            <w:r w:rsidRPr="0074466E">
              <w:rPr>
                <w:rFonts w:asciiTheme="majorBidi" w:hAnsiTheme="majorBidi" w:cstheme="majorBidi"/>
              </w:rPr>
              <w:t>Stage 3</w:t>
            </w:r>
          </w:p>
        </w:tc>
        <w:tc>
          <w:tcPr>
            <w:tcW w:w="1170" w:type="dxa"/>
          </w:tcPr>
          <w:p w14:paraId="321AB273" w14:textId="216EF039" w:rsidR="00021D1B" w:rsidRDefault="00021D1B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17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270" w:type="dxa"/>
          </w:tcPr>
          <w:p w14:paraId="453CB08E" w14:textId="77777777" w:rsidR="00021D1B" w:rsidRPr="004F5943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44E1C11" w14:textId="38027F0B" w:rsidR="00021D1B" w:rsidRDefault="00021D1B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9"/>
              <w:jc w:val="center"/>
            </w:pPr>
            <w:r>
              <w:rPr>
                <w:cs/>
              </w:rPr>
              <w:t>(</w:t>
            </w:r>
            <w:r>
              <w:t>478</w:t>
            </w:r>
            <w:r>
              <w:rPr>
                <w:cs/>
              </w:rPr>
              <w:t>)</w:t>
            </w:r>
          </w:p>
        </w:tc>
        <w:tc>
          <w:tcPr>
            <w:tcW w:w="270" w:type="dxa"/>
          </w:tcPr>
          <w:p w14:paraId="039781E9" w14:textId="77777777" w:rsidR="00021D1B" w:rsidRPr="004F5943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65F70EE" w14:textId="52D095A6" w:rsidR="00021D1B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478</w:t>
            </w:r>
          </w:p>
        </w:tc>
        <w:tc>
          <w:tcPr>
            <w:tcW w:w="270" w:type="dxa"/>
            <w:vAlign w:val="bottom"/>
          </w:tcPr>
          <w:p w14:paraId="767C3785" w14:textId="77777777" w:rsidR="00021D1B" w:rsidRPr="004F5943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66ADA16" w14:textId="52EB04A1" w:rsidR="00021D1B" w:rsidRDefault="00021D1B" w:rsidP="0002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-</w:t>
            </w:r>
          </w:p>
        </w:tc>
      </w:tr>
      <w:tr w:rsidR="005D6F80" w:rsidRPr="004F5943" w14:paraId="78E93F29" w14:textId="77777777" w:rsidTr="007265C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9B649D0" w14:textId="58E0B998" w:rsidR="005D6F80" w:rsidRPr="004F5943" w:rsidRDefault="00021D1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205D6667" w14:textId="10B9E9F9" w:rsidR="005D6F80" w:rsidRPr="004F5943" w:rsidRDefault="00021D1B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17"/>
              <w:jc w:val="center"/>
            </w:pPr>
            <w:r>
              <w:rPr>
                <w:cs/>
              </w:rPr>
              <w:t>(</w:t>
            </w:r>
            <w:r>
              <w:t>2</w:t>
            </w:r>
            <w:r>
              <w:rPr>
                <w:cs/>
              </w:rPr>
              <w:t>)</w:t>
            </w:r>
          </w:p>
        </w:tc>
        <w:tc>
          <w:tcPr>
            <w:tcW w:w="270" w:type="dxa"/>
          </w:tcPr>
          <w:p w14:paraId="3A2E401B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3E2F97C" w14:textId="7C4A6C10" w:rsidR="005D6F80" w:rsidRPr="004F5943" w:rsidRDefault="00021D1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27</w:t>
            </w:r>
          </w:p>
        </w:tc>
        <w:tc>
          <w:tcPr>
            <w:tcW w:w="270" w:type="dxa"/>
          </w:tcPr>
          <w:p w14:paraId="3589B13C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FC47303" w14:textId="67C2FBAD" w:rsidR="005D6F80" w:rsidRPr="004F5943" w:rsidRDefault="00021D1B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1"/>
              <w:jc w:val="center"/>
            </w:pPr>
            <w:r>
              <w:rPr>
                <w:cs/>
              </w:rPr>
              <w:t>(</w:t>
            </w:r>
            <w:r>
              <w:t>90</w:t>
            </w:r>
            <w:r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E7D3E09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5C1DA88" w14:textId="24208F13" w:rsidR="005D6F80" w:rsidRPr="004F5943" w:rsidRDefault="00021D1B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240" w:lineRule="auto"/>
              <w:ind w:right="-557"/>
              <w:jc w:val="center"/>
            </w:pPr>
            <w:r>
              <w:rPr>
                <w:cs/>
              </w:rPr>
              <w:t>(</w:t>
            </w:r>
            <w:r>
              <w:t>65</w:t>
            </w:r>
            <w:r>
              <w:rPr>
                <w:cs/>
              </w:rPr>
              <w:t>)</w:t>
            </w:r>
          </w:p>
        </w:tc>
      </w:tr>
      <w:tr w:rsidR="005D6F80" w:rsidRPr="00663EDE" w14:paraId="3657AF34" w14:textId="77777777" w:rsidTr="00DF744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7290B19" w14:textId="22A84AB7" w:rsidR="005D6F80" w:rsidRPr="004F5943" w:rsidRDefault="0098207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D6F80" w:rsidRPr="008F725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9B73A7" w14:textId="73C5C3E0" w:rsidR="005D6F80" w:rsidRPr="00663EDE" w:rsidRDefault="00021D1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w="270" w:type="dxa"/>
          </w:tcPr>
          <w:p w14:paraId="22B0C901" w14:textId="77777777" w:rsidR="005D6F80" w:rsidRPr="00663EDE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1BDE3D" w14:textId="35595F67" w:rsidR="005D6F80" w:rsidRPr="00663EDE" w:rsidRDefault="00021D1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1,087</w:t>
            </w:r>
          </w:p>
        </w:tc>
        <w:tc>
          <w:tcPr>
            <w:tcW w:w="270" w:type="dxa"/>
          </w:tcPr>
          <w:p w14:paraId="0F29B0D1" w14:textId="77777777" w:rsidR="005D6F80" w:rsidRPr="00663EDE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70EFB5" w14:textId="7804A61C" w:rsidR="005D6F80" w:rsidRPr="00663EDE" w:rsidRDefault="00021D1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1,544</w:t>
            </w:r>
          </w:p>
        </w:tc>
        <w:tc>
          <w:tcPr>
            <w:tcW w:w="270" w:type="dxa"/>
            <w:vAlign w:val="bottom"/>
          </w:tcPr>
          <w:p w14:paraId="00A8CBEC" w14:textId="77777777" w:rsidR="005D6F80" w:rsidRPr="00663EDE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3D60D" w14:textId="7A5E017D" w:rsidR="005D6F80" w:rsidRPr="00663EDE" w:rsidRDefault="00021D1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2,761</w:t>
            </w:r>
          </w:p>
        </w:tc>
      </w:tr>
    </w:tbl>
    <w:p w14:paraId="739B42E1" w14:textId="77777777" w:rsidR="00DF7445" w:rsidRDefault="00DF7445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en-US" w:bidi="th-TH"/>
        </w:rPr>
        <w:sectPr w:rsidR="00DF7445" w:rsidSect="00D9424B">
          <w:headerReference w:type="default" r:id="rId26"/>
          <w:pgSz w:w="11907" w:h="16840" w:code="9"/>
          <w:pgMar w:top="691" w:right="1017" w:bottom="576" w:left="1260" w:header="720" w:footer="720" w:gutter="0"/>
          <w:cols w:space="720"/>
          <w:docGrid w:linePitch="408"/>
        </w:sectPr>
      </w:pPr>
    </w:p>
    <w:p w14:paraId="29D91736" w14:textId="5ED6B4E0" w:rsidR="005D6F80" w:rsidRDefault="00946D34" w:rsidP="00946D34">
      <w:pPr>
        <w:pStyle w:val="block"/>
        <w:spacing w:after="0" w:line="240" w:lineRule="auto"/>
        <w:ind w:left="720" w:right="-7" w:firstLine="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ฐานะเปิดต่อความเสี่ยงจากเงินตราต่างประเทศ</w:t>
      </w:r>
    </w:p>
    <w:p w14:paraId="3C13A3F9" w14:textId="5886492B" w:rsidR="00946D34" w:rsidRDefault="00946D34" w:rsidP="00DF744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pPr w:leftFromText="180" w:rightFromText="180" w:vertAnchor="text" w:horzAnchor="page" w:tblpX="1751" w:tblpY="-6"/>
        <w:tblW w:w="0" w:type="auto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1260"/>
        <w:gridCol w:w="1080"/>
        <w:gridCol w:w="1260"/>
        <w:gridCol w:w="236"/>
        <w:gridCol w:w="34"/>
        <w:gridCol w:w="1170"/>
        <w:gridCol w:w="1170"/>
        <w:gridCol w:w="1440"/>
      </w:tblGrid>
      <w:tr w:rsidR="00946D34" w:rsidRPr="0074466E" w14:paraId="28EF6AB7" w14:textId="77777777" w:rsidTr="008B536A">
        <w:trPr>
          <w:tblHeader/>
        </w:trPr>
        <w:tc>
          <w:tcPr>
            <w:tcW w:w="3420" w:type="dxa"/>
          </w:tcPr>
          <w:p w14:paraId="6C4EDCC0" w14:textId="77777777" w:rsidR="00946D34" w:rsidRPr="0074466E" w:rsidRDefault="00946D34" w:rsidP="008B536A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2877A0CC" w14:textId="77777777" w:rsidR="00946D34" w:rsidRPr="0074466E" w:rsidRDefault="00946D34" w:rsidP="008B536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0606D15" w14:textId="77777777" w:rsidR="00946D34" w:rsidRPr="0074466E" w:rsidRDefault="00946D34" w:rsidP="008B536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E45703B" w14:textId="77777777" w:rsidR="00946D34" w:rsidRPr="0074466E" w:rsidRDefault="00946D34" w:rsidP="008B536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6D34" w:rsidRPr="0074466E" w14:paraId="38E54092" w14:textId="77777777" w:rsidTr="008B536A">
        <w:trPr>
          <w:tblHeader/>
        </w:trPr>
        <w:tc>
          <w:tcPr>
            <w:tcW w:w="3420" w:type="dxa"/>
            <w:vAlign w:val="bottom"/>
          </w:tcPr>
          <w:p w14:paraId="03DDBBCF" w14:textId="628E3AC0" w:rsidR="00946D34" w:rsidRPr="0074466E" w:rsidRDefault="00946D34" w:rsidP="008B536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1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117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6C7AB90E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260" w:type="dxa"/>
          </w:tcPr>
          <w:p w14:paraId="3B1A4B84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7ACFE37C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26E98F9D" w14:textId="77777777" w:rsidR="00307EFD" w:rsidRDefault="00307EF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718C4" w14:textId="748ED761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0688F8DE" w14:textId="77777777" w:rsidR="00307EFD" w:rsidRDefault="00307EF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5DCF79" w14:textId="693738BF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5ED3E9B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9879EA4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70" w:type="dxa"/>
          </w:tcPr>
          <w:p w14:paraId="157F7594" w14:textId="77777777" w:rsidR="00307EFD" w:rsidRDefault="00307EF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F57426" w14:textId="4FC00B54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</w:tcPr>
          <w:p w14:paraId="68D27F3F" w14:textId="77777777" w:rsidR="00307EFD" w:rsidRDefault="00307EF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80EBDD" w14:textId="55CE5CFF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46D34" w:rsidRPr="0074466E" w14:paraId="0D5EA232" w14:textId="77777777" w:rsidTr="008B536A">
        <w:trPr>
          <w:tblHeader/>
        </w:trPr>
        <w:tc>
          <w:tcPr>
            <w:tcW w:w="3420" w:type="dxa"/>
            <w:vAlign w:val="bottom"/>
          </w:tcPr>
          <w:p w14:paraId="4DEAFF39" w14:textId="77777777" w:rsidR="00946D34" w:rsidRPr="0074466E" w:rsidRDefault="00946D34" w:rsidP="008B536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0" w:type="dxa"/>
            <w:gridSpan w:val="9"/>
          </w:tcPr>
          <w:p w14:paraId="4B4E13E9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46D34" w:rsidRPr="0074466E" w14:paraId="3A301C58" w14:textId="77777777" w:rsidTr="008B536A">
        <w:tc>
          <w:tcPr>
            <w:tcW w:w="3420" w:type="dxa"/>
          </w:tcPr>
          <w:p w14:paraId="028115C2" w14:textId="77777777" w:rsidR="00946D34" w:rsidRPr="0074466E" w:rsidRDefault="00946D34" w:rsidP="008B53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D2C72CB" w14:textId="6F5AE314" w:rsidR="00946D34" w:rsidRPr="0074466E" w:rsidRDefault="00FA1591" w:rsidP="00FA1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2,369</w:t>
            </w:r>
          </w:p>
        </w:tc>
        <w:tc>
          <w:tcPr>
            <w:tcW w:w="1260" w:type="dxa"/>
            <w:vAlign w:val="bottom"/>
          </w:tcPr>
          <w:p w14:paraId="1D3C9BE2" w14:textId="6250B023" w:rsidR="00946D34" w:rsidRPr="0074466E" w:rsidRDefault="00FA1591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3934F82E" w14:textId="624D0AE1" w:rsidR="00946D34" w:rsidRPr="0074466E" w:rsidRDefault="00FA1591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260" w:type="dxa"/>
            <w:vAlign w:val="bottom"/>
          </w:tcPr>
          <w:p w14:paraId="4021D6B3" w14:textId="00E06F4A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2,462</w:t>
            </w:r>
          </w:p>
        </w:tc>
        <w:tc>
          <w:tcPr>
            <w:tcW w:w="236" w:type="dxa"/>
          </w:tcPr>
          <w:p w14:paraId="6D3670A2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C8BEE5C" w14:textId="6C4621FB" w:rsidR="00946D34" w:rsidRPr="0074466E" w:rsidRDefault="0070189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170" w:type="dxa"/>
          </w:tcPr>
          <w:p w14:paraId="7F4434D5" w14:textId="20EF9B92" w:rsidR="00946D34" w:rsidRPr="0074466E" w:rsidRDefault="0070189D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6281165" w14:textId="06FEF746" w:rsidR="00946D34" w:rsidRPr="0074466E" w:rsidRDefault="0070189D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946D34" w:rsidRPr="0074466E" w14:paraId="2C3E4453" w14:textId="77777777" w:rsidTr="008B536A">
        <w:tc>
          <w:tcPr>
            <w:tcW w:w="3420" w:type="dxa"/>
          </w:tcPr>
          <w:p w14:paraId="62BC2ED6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685DC3E5" w14:textId="429A413D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260" w:type="dxa"/>
            <w:vAlign w:val="bottom"/>
          </w:tcPr>
          <w:p w14:paraId="70312791" w14:textId="6D759818" w:rsidR="00946D34" w:rsidRPr="0074466E" w:rsidRDefault="00FA1591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5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8C7DDCA" w14:textId="64235626" w:rsidR="00946D34" w:rsidRPr="0074466E" w:rsidRDefault="00FA1591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60" w:type="dxa"/>
            <w:vAlign w:val="bottom"/>
          </w:tcPr>
          <w:p w14:paraId="16944875" w14:textId="4DBC3E5A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36" w:type="dxa"/>
          </w:tcPr>
          <w:p w14:paraId="51AC5B36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C3414FC" w14:textId="7D9F0A11" w:rsidR="00946D34" w:rsidRPr="0074466E" w:rsidRDefault="002F39D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1,571</w:t>
            </w:r>
          </w:p>
        </w:tc>
        <w:tc>
          <w:tcPr>
            <w:tcW w:w="1170" w:type="dxa"/>
          </w:tcPr>
          <w:p w14:paraId="5515F6BD" w14:textId="5A1654C0" w:rsidR="00946D34" w:rsidRPr="0074466E" w:rsidRDefault="002F39D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27A97D72" w14:textId="61747F7C" w:rsidR="00946D34" w:rsidRPr="0074466E" w:rsidRDefault="002F39D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1,578</w:t>
            </w:r>
          </w:p>
        </w:tc>
      </w:tr>
      <w:tr w:rsidR="00946D34" w:rsidRPr="0074466E" w14:paraId="00288F6E" w14:textId="77777777" w:rsidTr="008B536A">
        <w:tc>
          <w:tcPr>
            <w:tcW w:w="3420" w:type="dxa"/>
          </w:tcPr>
          <w:p w14:paraId="6BCFE9AF" w14:textId="77777777" w:rsidR="00946D34" w:rsidRPr="0074466E" w:rsidRDefault="00946D34" w:rsidP="008B53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244CDFF" w14:textId="394862E4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9F6702" w14:textId="5D0D9CE3" w:rsidR="00946D34" w:rsidRPr="0074466E" w:rsidRDefault="00FA1591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5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23F9A7C" w14:textId="64A56BD0" w:rsidR="00946D34" w:rsidRPr="0074466E" w:rsidRDefault="00FA1591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5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D1649F5" w14:textId="77BA0A92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B201DB5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A20A390" w14:textId="664C6A4F" w:rsidR="00946D34" w:rsidRPr="0074466E" w:rsidRDefault="002F39D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612F9A0F" w14:textId="6C434F04" w:rsidR="00946D34" w:rsidRPr="0074466E" w:rsidRDefault="002F39D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1,943</w:t>
            </w:r>
          </w:p>
        </w:tc>
        <w:tc>
          <w:tcPr>
            <w:tcW w:w="1440" w:type="dxa"/>
            <w:vAlign w:val="bottom"/>
          </w:tcPr>
          <w:p w14:paraId="0B8ECBAE" w14:textId="11AB2373" w:rsidR="00946D34" w:rsidRPr="0074466E" w:rsidRDefault="002F39D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1,943</w:t>
            </w:r>
          </w:p>
        </w:tc>
      </w:tr>
      <w:tr w:rsidR="00946D34" w:rsidRPr="0074466E" w14:paraId="6FBDC41B" w14:textId="77777777" w:rsidTr="008B536A">
        <w:tc>
          <w:tcPr>
            <w:tcW w:w="3420" w:type="dxa"/>
          </w:tcPr>
          <w:p w14:paraId="2F1331CC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0E6A39DA" w14:textId="29AD9F20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C3A20C9" w14:textId="00139B0C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6,169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D088885" w14:textId="1DF02304" w:rsidR="00946D34" w:rsidRPr="0074466E" w:rsidRDefault="00FD31B4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260" w:type="dxa"/>
            <w:vAlign w:val="bottom"/>
          </w:tcPr>
          <w:p w14:paraId="4B6A5DC9" w14:textId="71F780F6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13,6</w:t>
            </w:r>
            <w:r w:rsidR="00FD31B4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A9CD171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D1BCBB1" w14:textId="09C20634" w:rsidR="00946D34" w:rsidRPr="0074466E" w:rsidRDefault="002F39D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2,578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2E6237DE" w14:textId="0B6B413A" w:rsidR="00946D34" w:rsidRPr="0074466E" w:rsidRDefault="002F39D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87FF3EE" w14:textId="551ACD61" w:rsidR="00946D34" w:rsidRPr="0074466E" w:rsidRDefault="002F39D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2,578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46D34" w:rsidRPr="0074466E" w14:paraId="4BBCA0DD" w14:textId="77777777" w:rsidTr="008B536A">
        <w:tc>
          <w:tcPr>
            <w:tcW w:w="3420" w:type="dxa"/>
          </w:tcPr>
          <w:p w14:paraId="5E19270F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05FC4FFB" w14:textId="6B362F4E" w:rsidR="00946D34" w:rsidRPr="0074466E" w:rsidRDefault="00FA1591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2,602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B950861" w14:textId="1EA9A78C" w:rsidR="00946D34" w:rsidRPr="0074466E" w:rsidRDefault="00FA1591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6F53EB" w14:textId="7BCDAF4E" w:rsidR="00946D34" w:rsidRPr="0074466E" w:rsidRDefault="00FA1591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CF340AD" w14:textId="0B190980" w:rsidR="00946D34" w:rsidRPr="0074466E" w:rsidRDefault="00FA1591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2,64</w:t>
            </w:r>
            <w:r w:rsidR="005C676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B0512AD" w14:textId="77777777" w:rsidR="00946D34" w:rsidRPr="0074466E" w:rsidRDefault="00946D34" w:rsidP="00B91A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CAA4AEA" w14:textId="341652AD" w:rsidR="00946D34" w:rsidRPr="0074466E" w:rsidRDefault="002F39DB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4,841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2C08EB92" w14:textId="66E67353" w:rsidR="00946D34" w:rsidRPr="0074466E" w:rsidRDefault="002F39DB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7A90F4C" w14:textId="0B304D22" w:rsidR="00946D34" w:rsidRPr="0074466E" w:rsidRDefault="002F39DB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4,853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46D34" w:rsidRPr="0074466E" w14:paraId="240804DF" w14:textId="77777777" w:rsidTr="007265CB">
        <w:tc>
          <w:tcPr>
            <w:tcW w:w="3420" w:type="dxa"/>
          </w:tcPr>
          <w:p w14:paraId="1E74185A" w14:textId="77777777" w:rsidR="00946D34" w:rsidRPr="0074466E" w:rsidRDefault="00946D34" w:rsidP="008B53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260" w:type="dxa"/>
            <w:vAlign w:val="bottom"/>
          </w:tcPr>
          <w:p w14:paraId="66D6F4E8" w14:textId="5B3DFF31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7,067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F7E5BAB" w14:textId="0820588F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6,165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D8FA4D6" w14:textId="490700B2" w:rsidR="00946D34" w:rsidRPr="0074466E" w:rsidRDefault="00B91A73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B366EE" w14:textId="07475049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13,17</w:t>
            </w:r>
            <w:r w:rsidR="00B91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F80935A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2A1A3D5" w14:textId="41C029C7" w:rsidR="00946D34" w:rsidRPr="0074466E" w:rsidRDefault="002F39D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5,668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E170ECD" w14:textId="1E826C75" w:rsidR="00946D34" w:rsidRPr="00E50443" w:rsidRDefault="002F39D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4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1,938</w:t>
            </w:r>
          </w:p>
        </w:tc>
        <w:tc>
          <w:tcPr>
            <w:tcW w:w="1440" w:type="dxa"/>
            <w:vAlign w:val="bottom"/>
          </w:tcPr>
          <w:p w14:paraId="28176199" w14:textId="51D2226C" w:rsidR="00946D34" w:rsidRPr="0074466E" w:rsidRDefault="002F39D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3,730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946D34" w:rsidRPr="0074466E" w14:paraId="1B92C359" w14:textId="77777777" w:rsidTr="008B536A">
        <w:tc>
          <w:tcPr>
            <w:tcW w:w="3420" w:type="dxa"/>
          </w:tcPr>
          <w:p w14:paraId="62AFB421" w14:textId="77777777" w:rsidR="00946D34" w:rsidRPr="0074466E" w:rsidRDefault="00946D34" w:rsidP="008B53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260" w:type="dxa"/>
          </w:tcPr>
          <w:p w14:paraId="006FFDE1" w14:textId="77777777" w:rsidR="00750E19" w:rsidRDefault="00750E19" w:rsidP="00307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9E3D05" w14:textId="1E64146B" w:rsidR="00946D34" w:rsidRPr="0074466E" w:rsidRDefault="00A7788A" w:rsidP="00307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2,578</w:t>
            </w:r>
          </w:p>
        </w:tc>
        <w:tc>
          <w:tcPr>
            <w:tcW w:w="1260" w:type="dxa"/>
          </w:tcPr>
          <w:p w14:paraId="094703E0" w14:textId="77777777" w:rsidR="00750E19" w:rsidRDefault="00750E19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9792EE" w14:textId="61515C19" w:rsidR="00946D34" w:rsidRPr="0074466E" w:rsidRDefault="00FA1591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1,016</w:t>
            </w:r>
          </w:p>
        </w:tc>
        <w:tc>
          <w:tcPr>
            <w:tcW w:w="1080" w:type="dxa"/>
          </w:tcPr>
          <w:p w14:paraId="6F128477" w14:textId="77777777" w:rsidR="00750E19" w:rsidRPr="007265CB" w:rsidRDefault="00750E19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EC6B15" w14:textId="5AF11DD6" w:rsidR="00946D34" w:rsidRPr="0074466E" w:rsidRDefault="00FA1591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5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73DBB3" w14:textId="77777777" w:rsidR="00750E19" w:rsidRDefault="00750E19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D4EE6E" w14:textId="046C6539" w:rsidR="00946D34" w:rsidRPr="0074466E" w:rsidRDefault="00A7788A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3,594</w:t>
            </w:r>
          </w:p>
        </w:tc>
        <w:tc>
          <w:tcPr>
            <w:tcW w:w="236" w:type="dxa"/>
          </w:tcPr>
          <w:p w14:paraId="72CBB7B7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C53EBCF" w14:textId="015A4A6C" w:rsidR="00946D34" w:rsidRPr="0074466E" w:rsidRDefault="002F39D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A8A0F49" w14:textId="2264B414" w:rsidR="00946D34" w:rsidRPr="0074466E" w:rsidRDefault="002F39D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C0088F3" w14:textId="6924BFC3" w:rsidR="00946D34" w:rsidRPr="0074466E" w:rsidRDefault="002F39D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46D34" w:rsidRPr="0074466E" w14:paraId="48DC060A" w14:textId="77777777" w:rsidTr="008B536A">
        <w:tc>
          <w:tcPr>
            <w:tcW w:w="3420" w:type="dxa"/>
          </w:tcPr>
          <w:p w14:paraId="685CE47A" w14:textId="77777777" w:rsidR="00946D34" w:rsidRPr="0074466E" w:rsidRDefault="00946D34" w:rsidP="008B536A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260" w:type="dxa"/>
          </w:tcPr>
          <w:p w14:paraId="4EB61089" w14:textId="4678F9CF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260" w:type="dxa"/>
          </w:tcPr>
          <w:p w14:paraId="39A5270B" w14:textId="040AD41E" w:rsidR="00946D34" w:rsidRPr="0074466E" w:rsidRDefault="00FA1591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5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0FD7B195" w14:textId="41BD65A5" w:rsidR="00946D34" w:rsidRPr="0074466E" w:rsidRDefault="00FA1591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5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C459C6" w14:textId="4E67C4AD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236" w:type="dxa"/>
          </w:tcPr>
          <w:p w14:paraId="67B4E70E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210F408" w14:textId="73170A8B" w:rsidR="00946D34" w:rsidRPr="0074466E" w:rsidRDefault="002F39D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F6E989D" w14:textId="7D8CDFF2" w:rsidR="00946D34" w:rsidRPr="0074466E" w:rsidRDefault="002F39D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12A250D" w14:textId="4CEAB2DE" w:rsidR="00946D34" w:rsidRPr="0074466E" w:rsidRDefault="002F39D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46D34" w:rsidRPr="0074466E" w14:paraId="7BFC83B1" w14:textId="77777777" w:rsidTr="008B536A">
        <w:trPr>
          <w:trHeight w:val="68"/>
        </w:trPr>
        <w:tc>
          <w:tcPr>
            <w:tcW w:w="3420" w:type="dxa"/>
          </w:tcPr>
          <w:p w14:paraId="3BE08ED1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260" w:type="dxa"/>
            <w:vAlign w:val="bottom"/>
          </w:tcPr>
          <w:p w14:paraId="30D3BD6C" w14:textId="4ED95FD7" w:rsidR="00946D34" w:rsidRPr="0074466E" w:rsidRDefault="00FA1591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1,306</w:t>
            </w:r>
          </w:p>
        </w:tc>
        <w:tc>
          <w:tcPr>
            <w:tcW w:w="1260" w:type="dxa"/>
            <w:vAlign w:val="bottom"/>
          </w:tcPr>
          <w:p w14:paraId="46169560" w14:textId="10797FDD" w:rsidR="00946D34" w:rsidRPr="0074466E" w:rsidRDefault="00FA1591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5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B6D661B" w14:textId="49CF16A9" w:rsidR="00946D34" w:rsidRPr="0074466E" w:rsidRDefault="00FA1591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5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EF2F8AB" w14:textId="48662E02" w:rsidR="00946D34" w:rsidRPr="0074466E" w:rsidRDefault="00FA1591" w:rsidP="00FA1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1,306</w:t>
            </w:r>
          </w:p>
        </w:tc>
        <w:tc>
          <w:tcPr>
            <w:tcW w:w="236" w:type="dxa"/>
          </w:tcPr>
          <w:p w14:paraId="2A3A9077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3C4DEA1" w14:textId="5D30D6D6" w:rsidR="00946D34" w:rsidRPr="0074466E" w:rsidRDefault="002F39DB" w:rsidP="002F3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1,306</w:t>
            </w:r>
          </w:p>
        </w:tc>
        <w:tc>
          <w:tcPr>
            <w:tcW w:w="1170" w:type="dxa"/>
          </w:tcPr>
          <w:p w14:paraId="529D7F35" w14:textId="1A7F5000" w:rsidR="00946D34" w:rsidRPr="0074466E" w:rsidRDefault="002F39D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00E9F27" w14:textId="2EA0C171" w:rsidR="00946D34" w:rsidRPr="0074466E" w:rsidRDefault="002F39D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1,306</w:t>
            </w:r>
          </w:p>
        </w:tc>
      </w:tr>
      <w:tr w:rsidR="00946D34" w:rsidRPr="0074466E" w14:paraId="6781EA75" w14:textId="77777777" w:rsidTr="00DE4D07">
        <w:tc>
          <w:tcPr>
            <w:tcW w:w="3420" w:type="dxa"/>
          </w:tcPr>
          <w:p w14:paraId="21550621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260" w:type="dxa"/>
            <w:vAlign w:val="bottom"/>
          </w:tcPr>
          <w:p w14:paraId="55D8D7F5" w14:textId="4D2E4EB8" w:rsidR="00946D34" w:rsidRPr="007265CB" w:rsidRDefault="00FA1591" w:rsidP="007265C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265CB">
              <w:rPr>
                <w:rFonts w:asciiTheme="majorBidi" w:hAnsiTheme="majorBidi"/>
                <w:sz w:val="30"/>
                <w:szCs w:val="30"/>
              </w:rPr>
              <w:t>483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AE1C624" w14:textId="2E69F7E6" w:rsidR="00946D34" w:rsidRPr="0074466E" w:rsidRDefault="00FA1591" w:rsidP="007265C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5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27B41BF" w14:textId="0E54744A" w:rsidR="00946D34" w:rsidRPr="00DE4D07" w:rsidRDefault="00FA1591" w:rsidP="00DE4D0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4D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D96212B" w14:textId="1422E999" w:rsidR="00946D34" w:rsidRPr="0074466E" w:rsidRDefault="00FA1591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832DDC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A833673" w14:textId="78758C6D" w:rsidR="00946D34" w:rsidRPr="0074466E" w:rsidRDefault="002F39DB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6CCB856" w14:textId="681BCB4E" w:rsidR="00946D34" w:rsidRPr="0074466E" w:rsidRDefault="002F39DB" w:rsidP="00DE4D0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95F490A" w14:textId="197DD4CA" w:rsidR="00946D34" w:rsidRPr="0074466E" w:rsidRDefault="002F39DB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46D34" w:rsidRPr="0074466E" w14:paraId="03D51E67" w14:textId="77777777" w:rsidTr="00DE4D07">
        <w:tc>
          <w:tcPr>
            <w:tcW w:w="3420" w:type="dxa"/>
          </w:tcPr>
          <w:p w14:paraId="7E0C84EF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vAlign w:val="bottom"/>
          </w:tcPr>
          <w:p w14:paraId="4154BD62" w14:textId="2A769ED9" w:rsidR="00946D34" w:rsidRPr="007265CB" w:rsidRDefault="00FA1591" w:rsidP="007265C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265C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A7788A" w:rsidRPr="007265CB">
              <w:rPr>
                <w:rFonts w:asciiTheme="majorBidi" w:hAnsiTheme="majorBidi"/>
                <w:b/>
                <w:bCs/>
                <w:sz w:val="30"/>
                <w:szCs w:val="30"/>
              </w:rPr>
              <w:t>3,387</w:t>
            </w:r>
            <w:r w:rsidRPr="007265C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AF23C7B" w14:textId="47F34B72" w:rsidR="00946D34" w:rsidRPr="0074466E" w:rsidRDefault="00FA1591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5,149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A071964" w14:textId="62ECD8C8" w:rsidR="00946D34" w:rsidRPr="00DE4D07" w:rsidRDefault="00B91A73" w:rsidP="00DE4D0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D6601F2" w14:textId="02708AA8" w:rsidR="00946D34" w:rsidRPr="0074466E" w:rsidRDefault="00FA1591" w:rsidP="00A7788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A7788A">
              <w:rPr>
                <w:rFonts w:asciiTheme="majorBidi" w:hAnsiTheme="majorBidi"/>
                <w:b/>
                <w:bCs/>
                <w:sz w:val="30"/>
                <w:szCs w:val="30"/>
              </w:rPr>
              <w:t>8,47</w:t>
            </w:r>
            <w:r w:rsidR="00B91A73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D657AFA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92BAF65" w14:textId="5827B874" w:rsidR="00946D34" w:rsidRPr="0074466E" w:rsidRDefault="00750E19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(4,845)</w:t>
            </w:r>
          </w:p>
        </w:tc>
        <w:tc>
          <w:tcPr>
            <w:tcW w:w="1170" w:type="dxa"/>
          </w:tcPr>
          <w:p w14:paraId="1BF4A915" w14:textId="6D016543" w:rsidR="00946D34" w:rsidRPr="0074466E" w:rsidRDefault="002F39DB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1,938</w:t>
            </w:r>
          </w:p>
        </w:tc>
        <w:tc>
          <w:tcPr>
            <w:tcW w:w="1440" w:type="dxa"/>
            <w:vAlign w:val="bottom"/>
          </w:tcPr>
          <w:p w14:paraId="7913B35E" w14:textId="4EC9F3AE" w:rsidR="00946D34" w:rsidRPr="0074466E" w:rsidRDefault="002F39DB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2,907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2B1DBED" w14:textId="77777777" w:rsidR="00946D34" w:rsidRDefault="00946D34" w:rsidP="00DF744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43FB5606" w14:textId="77777777" w:rsidR="00DF7445" w:rsidRDefault="00DF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tbl>
      <w:tblPr>
        <w:tblpPr w:leftFromText="180" w:rightFromText="180" w:vertAnchor="text" w:horzAnchor="page" w:tblpX="1418" w:tblpYSpec="inside"/>
        <w:tblW w:w="0" w:type="auto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1260"/>
        <w:gridCol w:w="1080"/>
        <w:gridCol w:w="1260"/>
        <w:gridCol w:w="236"/>
        <w:gridCol w:w="34"/>
        <w:gridCol w:w="1170"/>
        <w:gridCol w:w="1170"/>
        <w:gridCol w:w="1440"/>
        <w:gridCol w:w="1440"/>
      </w:tblGrid>
      <w:tr w:rsidR="00DF7445" w:rsidRPr="0074466E" w14:paraId="634C9F57" w14:textId="77777777" w:rsidTr="00DF7445">
        <w:trPr>
          <w:tblHeader/>
        </w:trPr>
        <w:tc>
          <w:tcPr>
            <w:tcW w:w="3420" w:type="dxa"/>
          </w:tcPr>
          <w:p w14:paraId="1C1FFBB3" w14:textId="77777777" w:rsidR="00DF7445" w:rsidRPr="0074466E" w:rsidRDefault="00DF7445" w:rsidP="00DF744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1207BB80" w14:textId="77777777" w:rsidR="00DF7445" w:rsidRPr="0074466E" w:rsidRDefault="00DF7445" w:rsidP="00DF74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DB0DD30" w14:textId="77777777" w:rsidR="00DF7445" w:rsidRPr="0074466E" w:rsidRDefault="00DF7445" w:rsidP="00DF74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522636A" w14:textId="77777777" w:rsidR="00DF7445" w:rsidRPr="0074466E" w:rsidRDefault="00DF7445" w:rsidP="00DF74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445" w:rsidRPr="0074466E" w14:paraId="494AC1C1" w14:textId="77777777" w:rsidTr="00DF7445">
        <w:trPr>
          <w:tblHeader/>
        </w:trPr>
        <w:tc>
          <w:tcPr>
            <w:tcW w:w="3420" w:type="dxa"/>
            <w:vAlign w:val="bottom"/>
          </w:tcPr>
          <w:p w14:paraId="0D89B18A" w14:textId="5BBABB4E" w:rsidR="00DF7445" w:rsidRPr="0074466E" w:rsidRDefault="00DF7445" w:rsidP="00DF744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14:paraId="766CA1F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260" w:type="dxa"/>
          </w:tcPr>
          <w:p w14:paraId="408D9E33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13FAE9EA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39BBFB5F" w14:textId="77777777" w:rsidR="00307EFD" w:rsidRDefault="00307EFD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EC7241" w14:textId="17086FF6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เงินกีบลาว</w:t>
            </w:r>
          </w:p>
        </w:tc>
        <w:tc>
          <w:tcPr>
            <w:tcW w:w="1260" w:type="dxa"/>
          </w:tcPr>
          <w:p w14:paraId="5A16CB22" w14:textId="77777777" w:rsidR="00307EFD" w:rsidRDefault="00307EFD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E7DC96" w14:textId="7BA73E8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5206507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748D2B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70" w:type="dxa"/>
          </w:tcPr>
          <w:p w14:paraId="1FC9BF1B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โครน</w:t>
            </w:r>
          </w:p>
          <w:p w14:paraId="19B540DC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440" w:type="dxa"/>
          </w:tcPr>
          <w:p w14:paraId="5985E76D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440" w:type="dxa"/>
          </w:tcPr>
          <w:p w14:paraId="23B043C7" w14:textId="77777777" w:rsidR="00307EFD" w:rsidRDefault="00307EFD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C2096" w14:textId="377BCE90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7445" w:rsidRPr="0074466E" w14:paraId="0115BC9C" w14:textId="77777777" w:rsidTr="00DF7445">
        <w:trPr>
          <w:tblHeader/>
        </w:trPr>
        <w:tc>
          <w:tcPr>
            <w:tcW w:w="3420" w:type="dxa"/>
            <w:vAlign w:val="bottom"/>
          </w:tcPr>
          <w:p w14:paraId="53F7E9D9" w14:textId="77777777" w:rsidR="00DF7445" w:rsidRPr="0074466E" w:rsidRDefault="00DF7445" w:rsidP="00DF744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0"/>
          </w:tcPr>
          <w:p w14:paraId="68D2FBE0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F7445" w:rsidRPr="0074466E" w14:paraId="1D6FA612" w14:textId="77777777" w:rsidTr="00DF7445">
        <w:tc>
          <w:tcPr>
            <w:tcW w:w="3420" w:type="dxa"/>
          </w:tcPr>
          <w:p w14:paraId="39F1664B" w14:textId="77777777" w:rsidR="00DF7445" w:rsidRPr="0074466E" w:rsidRDefault="00DF7445" w:rsidP="00DF744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CEE18DF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2,375</w:t>
            </w:r>
          </w:p>
        </w:tc>
        <w:tc>
          <w:tcPr>
            <w:tcW w:w="1260" w:type="dxa"/>
            <w:vAlign w:val="bottom"/>
          </w:tcPr>
          <w:p w14:paraId="553D0F35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080" w:type="dxa"/>
            <w:vAlign w:val="bottom"/>
          </w:tcPr>
          <w:p w14:paraId="227D492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260" w:type="dxa"/>
            <w:vAlign w:val="bottom"/>
          </w:tcPr>
          <w:p w14:paraId="3B6D5D40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2,529</w:t>
            </w:r>
          </w:p>
        </w:tc>
        <w:tc>
          <w:tcPr>
            <w:tcW w:w="236" w:type="dxa"/>
          </w:tcPr>
          <w:p w14:paraId="6D9F3D89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1089015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973</w:t>
            </w:r>
          </w:p>
        </w:tc>
        <w:tc>
          <w:tcPr>
            <w:tcW w:w="1170" w:type="dxa"/>
            <w:vAlign w:val="bottom"/>
          </w:tcPr>
          <w:p w14:paraId="108C2AE8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C56BF60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6F8AF73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973</w:t>
            </w:r>
          </w:p>
        </w:tc>
      </w:tr>
      <w:tr w:rsidR="00DF7445" w:rsidRPr="0074466E" w14:paraId="729F5FE1" w14:textId="77777777" w:rsidTr="00DF7445">
        <w:tc>
          <w:tcPr>
            <w:tcW w:w="3420" w:type="dxa"/>
          </w:tcPr>
          <w:p w14:paraId="5F42CB77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208486A6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260" w:type="dxa"/>
            <w:vAlign w:val="bottom"/>
          </w:tcPr>
          <w:p w14:paraId="172E4FCB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6B7EF24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95E347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36" w:type="dxa"/>
          </w:tcPr>
          <w:p w14:paraId="6E0F5A6C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E0CCCFB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344</w:t>
            </w:r>
          </w:p>
        </w:tc>
        <w:tc>
          <w:tcPr>
            <w:tcW w:w="1170" w:type="dxa"/>
            <w:vAlign w:val="bottom"/>
          </w:tcPr>
          <w:p w14:paraId="2C209AD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9E01166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4086F37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344</w:t>
            </w:r>
          </w:p>
        </w:tc>
      </w:tr>
      <w:tr w:rsidR="00DF7445" w:rsidRPr="0074466E" w14:paraId="008C333B" w14:textId="77777777" w:rsidTr="00DF7445">
        <w:tc>
          <w:tcPr>
            <w:tcW w:w="3420" w:type="dxa"/>
          </w:tcPr>
          <w:p w14:paraId="672E1ED7" w14:textId="77777777" w:rsidR="00DF7445" w:rsidRPr="0074466E" w:rsidRDefault="00DF7445" w:rsidP="00DF744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F6211B8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260" w:type="dxa"/>
            <w:vAlign w:val="bottom"/>
          </w:tcPr>
          <w:p w14:paraId="204EA41A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3FA2E6C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FD3A8D2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36" w:type="dxa"/>
          </w:tcPr>
          <w:p w14:paraId="660053FB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5A2C044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B6C2C0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615A159E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7FC2E61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DF7445" w:rsidRPr="0074466E" w14:paraId="066F7E9F" w14:textId="77777777" w:rsidTr="00DF7445">
        <w:tc>
          <w:tcPr>
            <w:tcW w:w="3420" w:type="dxa"/>
          </w:tcPr>
          <w:p w14:paraId="1D9618CE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22425D6C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6,097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706BB4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6,158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84AABF5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B3910C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12,255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AD0584C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5D81467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2,416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D93A77A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48D0176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7DD55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2,41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F7445" w:rsidRPr="0074466E" w14:paraId="753EFCBA" w14:textId="77777777" w:rsidTr="00DF7445">
        <w:tc>
          <w:tcPr>
            <w:tcW w:w="3420" w:type="dxa"/>
          </w:tcPr>
          <w:p w14:paraId="7E595CD2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454AD3EF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2B1442D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5914FB5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2ABB907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0E63F6C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C1BF211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3,899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7225C3B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3C39060C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2A9C031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3,920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F7445" w:rsidRPr="0074466E" w14:paraId="03F8E4DA" w14:textId="77777777" w:rsidTr="00DF7445">
        <w:tc>
          <w:tcPr>
            <w:tcW w:w="3420" w:type="dxa"/>
          </w:tcPr>
          <w:p w14:paraId="0C725F30" w14:textId="77777777" w:rsidR="00DF7445" w:rsidRPr="0074466E" w:rsidRDefault="00DF7445" w:rsidP="00DF744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260" w:type="dxa"/>
            <w:vAlign w:val="bottom"/>
          </w:tcPr>
          <w:p w14:paraId="1ABA7268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3,638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DC3BB92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6,137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8FFCE4B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99EFA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9,647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48AF244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17D016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4,998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3ACB40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744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033</w:t>
            </w:r>
          </w:p>
        </w:tc>
        <w:tc>
          <w:tcPr>
            <w:tcW w:w="1440" w:type="dxa"/>
            <w:vAlign w:val="bottom"/>
          </w:tcPr>
          <w:p w14:paraId="13823214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4C7E71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3,986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F7445" w:rsidRPr="0074466E" w14:paraId="5231E373" w14:textId="77777777" w:rsidTr="00DF7445">
        <w:tc>
          <w:tcPr>
            <w:tcW w:w="3420" w:type="dxa"/>
          </w:tcPr>
          <w:p w14:paraId="7E7038F6" w14:textId="77777777" w:rsidR="00DF7445" w:rsidRPr="0074466E" w:rsidRDefault="00DF7445" w:rsidP="00DF744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260" w:type="dxa"/>
            <w:vAlign w:val="bottom"/>
          </w:tcPr>
          <w:p w14:paraId="3246374B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C410E3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1080" w:type="dxa"/>
            <w:vAlign w:val="bottom"/>
          </w:tcPr>
          <w:p w14:paraId="5EC8A9BB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245FE5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36" w:type="dxa"/>
          </w:tcPr>
          <w:p w14:paraId="357FC2C9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16076C2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CB8ACDE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3CCA9EE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D9FB00E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F7445" w:rsidRPr="0074466E" w14:paraId="13C2137B" w14:textId="77777777" w:rsidTr="00DF7445">
        <w:tc>
          <w:tcPr>
            <w:tcW w:w="3420" w:type="dxa"/>
          </w:tcPr>
          <w:p w14:paraId="5EEF8EDD" w14:textId="77777777" w:rsidR="00DF7445" w:rsidRPr="0074466E" w:rsidRDefault="00DF7445" w:rsidP="00DF7445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260" w:type="dxa"/>
            <w:vAlign w:val="bottom"/>
          </w:tcPr>
          <w:p w14:paraId="27489731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1260" w:type="dxa"/>
            <w:vAlign w:val="bottom"/>
          </w:tcPr>
          <w:p w14:paraId="26DD03A6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7E1D0C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D12EAC2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59C50278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5FCA84E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8D1BC0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212871E1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7A583E8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F7445" w:rsidRPr="0074466E" w14:paraId="0A1DFE62" w14:textId="77777777" w:rsidTr="00DF7445">
        <w:trPr>
          <w:trHeight w:val="68"/>
        </w:trPr>
        <w:tc>
          <w:tcPr>
            <w:tcW w:w="3420" w:type="dxa"/>
          </w:tcPr>
          <w:p w14:paraId="17721201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260" w:type="dxa"/>
            <w:vAlign w:val="bottom"/>
          </w:tcPr>
          <w:p w14:paraId="0E296C4F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1260" w:type="dxa"/>
            <w:vAlign w:val="bottom"/>
          </w:tcPr>
          <w:p w14:paraId="662CD229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876953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5E08DB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36" w:type="dxa"/>
          </w:tcPr>
          <w:p w14:paraId="52A962EC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744CF7A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  <w:tc>
          <w:tcPr>
            <w:tcW w:w="1170" w:type="dxa"/>
            <w:vAlign w:val="bottom"/>
          </w:tcPr>
          <w:p w14:paraId="35D849B2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45900B5A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21065CB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</w:tr>
      <w:tr w:rsidR="00DF7445" w:rsidRPr="0074466E" w14:paraId="42024207" w14:textId="77777777" w:rsidTr="00DF7445">
        <w:tc>
          <w:tcPr>
            <w:tcW w:w="3420" w:type="dxa"/>
          </w:tcPr>
          <w:p w14:paraId="3BB49CB7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260" w:type="dxa"/>
            <w:vAlign w:val="bottom"/>
          </w:tcPr>
          <w:p w14:paraId="1AECEB47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E0AD19F" w14:textId="77777777" w:rsidR="00DF7445" w:rsidRPr="0074466E" w:rsidRDefault="00DF7445" w:rsidP="00DE4D0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0187789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5AE9424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5760CF6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CDBF1B7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CD4C3BC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6965DD5C" w14:textId="77777777" w:rsidR="00DF7445" w:rsidRPr="0074466E" w:rsidRDefault="00DF7445" w:rsidP="00DE4D0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3E9F901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F7445" w:rsidRPr="0074466E" w14:paraId="7D5ABAAC" w14:textId="77777777" w:rsidTr="00DF7445">
        <w:tc>
          <w:tcPr>
            <w:tcW w:w="3420" w:type="dxa"/>
          </w:tcPr>
          <w:p w14:paraId="6BABD5E4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vAlign w:val="bottom"/>
          </w:tcPr>
          <w:p w14:paraId="3A397361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1,593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90C2B47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5,159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2E510DE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8C4F8D4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6,624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78AB150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EC10ACD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3,282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C831EB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1,033</w:t>
            </w:r>
          </w:p>
        </w:tc>
        <w:tc>
          <w:tcPr>
            <w:tcW w:w="1440" w:type="dxa"/>
            <w:vAlign w:val="bottom"/>
          </w:tcPr>
          <w:p w14:paraId="312FB6E0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E877330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2,270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576F567" w14:textId="2687D4CC" w:rsidR="00DF7445" w:rsidRDefault="00DF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p w14:paraId="623A198C" w14:textId="77777777" w:rsidR="00F20DB7" w:rsidRPr="00DF7445" w:rsidRDefault="00F20DB7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56DB2FD" w14:textId="2D97BDC9" w:rsidR="00A25D14" w:rsidRDefault="00A25D14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77E879C" w14:textId="55E23FDE" w:rsidR="007B5DD6" w:rsidRDefault="007B5DD6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</w:pPr>
    </w:p>
    <w:p w14:paraId="63B91664" w14:textId="4E9CE600" w:rsidR="00DF7445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</w:pPr>
    </w:p>
    <w:p w14:paraId="307F51EA" w14:textId="77777777" w:rsidR="00DF7445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/>
          <w:b/>
          <w:bCs/>
          <w:i/>
          <w:iCs/>
          <w:sz w:val="28"/>
          <w:szCs w:val="28"/>
          <w:highlight w:val="cyan"/>
          <w:cs/>
          <w:lang w:bidi="th-TH"/>
        </w:rPr>
        <w:sectPr w:rsidR="00DF7445" w:rsidSect="00DF7445">
          <w:headerReference w:type="default" r:id="rId27"/>
          <w:pgSz w:w="16840" w:h="11907" w:orient="landscape" w:code="9"/>
          <w:pgMar w:top="1260" w:right="691" w:bottom="1017" w:left="1170" w:header="720" w:footer="720" w:gutter="0"/>
          <w:cols w:space="720"/>
          <w:docGrid w:linePitch="408"/>
        </w:sectPr>
      </w:pPr>
    </w:p>
    <w:p w14:paraId="0368BE88" w14:textId="386072B3" w:rsidR="00F20DB7" w:rsidRPr="007B5DD6" w:rsidRDefault="00F20DB7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rtl/>
          <w:cs/>
        </w:rPr>
      </w:pPr>
      <w:r w:rsidRPr="007B5DD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ฐานะเปิดต่อความเสี่ยงด้านอัตราดอกเบี้ย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946D34" w:rsidRPr="00095473" w14:paraId="04DD4C07" w14:textId="77777777" w:rsidTr="00C6702E">
        <w:trPr>
          <w:tblHeader/>
        </w:trPr>
        <w:tc>
          <w:tcPr>
            <w:tcW w:w="4050" w:type="dxa"/>
            <w:shd w:val="clear" w:color="auto" w:fill="auto"/>
          </w:tcPr>
          <w:p w14:paraId="10678B27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F521116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66627E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46D34" w:rsidRPr="00095473" w14:paraId="0730E0D0" w14:textId="77777777" w:rsidTr="00C6702E">
        <w:trPr>
          <w:tblHeader/>
        </w:trPr>
        <w:tc>
          <w:tcPr>
            <w:tcW w:w="4050" w:type="dxa"/>
          </w:tcPr>
          <w:p w14:paraId="38BA4A43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5DBFBC23" w14:textId="0C610CE3" w:rsidR="00946D34" w:rsidRPr="00095473" w:rsidRDefault="0098207B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1FA175B7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Pr="00A064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102DAFA5" w14:textId="36778B40" w:rsidR="00946D34" w:rsidRPr="00095473" w:rsidRDefault="0098207B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43B80F54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Pr="00A064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6D34" w:rsidRPr="00095473" w14:paraId="6524F715" w14:textId="77777777" w:rsidTr="00C6702E">
        <w:trPr>
          <w:tblHeader/>
        </w:trPr>
        <w:tc>
          <w:tcPr>
            <w:tcW w:w="4050" w:type="dxa"/>
          </w:tcPr>
          <w:p w14:paraId="792D3020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1282" w:type="dxa"/>
          </w:tcPr>
          <w:p w14:paraId="559C2E0A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639F1D8E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6A3DCE50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6020CB52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46D34" w:rsidRPr="00095473" w14:paraId="7C07F819" w14:textId="77777777" w:rsidTr="00C6702E">
        <w:trPr>
          <w:tblHeader/>
        </w:trPr>
        <w:tc>
          <w:tcPr>
            <w:tcW w:w="4050" w:type="dxa"/>
          </w:tcPr>
          <w:p w14:paraId="5627C8DA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4F51466F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6D34" w:rsidRPr="00095473" w14:paraId="43C0A314" w14:textId="77777777" w:rsidTr="00C6702E">
        <w:tc>
          <w:tcPr>
            <w:tcW w:w="4050" w:type="dxa"/>
          </w:tcPr>
          <w:p w14:paraId="58C5C6E0" w14:textId="7CCC6034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5D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82" w:type="dxa"/>
          </w:tcPr>
          <w:p w14:paraId="366B5984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F55E422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2D1DDB9F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6D7F327C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46D34" w:rsidRPr="00095473" w14:paraId="4836CF86" w14:textId="77777777" w:rsidTr="00C6702E">
        <w:tc>
          <w:tcPr>
            <w:tcW w:w="4050" w:type="dxa"/>
          </w:tcPr>
          <w:p w14:paraId="2F2C6334" w14:textId="47939CDB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54E6950F" w14:textId="6F446123" w:rsidR="00946D34" w:rsidRPr="008B536A" w:rsidRDefault="007F7CA9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6,459</w:t>
            </w:r>
          </w:p>
        </w:tc>
        <w:tc>
          <w:tcPr>
            <w:tcW w:w="1283" w:type="dxa"/>
            <w:vAlign w:val="bottom"/>
          </w:tcPr>
          <w:p w14:paraId="2CF1521E" w14:textId="4F9E50B1" w:rsidR="00946D34" w:rsidRPr="00336745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 w:cstheme="majorBidi"/>
              </w:rPr>
              <w:t>1,255</w:t>
            </w:r>
          </w:p>
        </w:tc>
        <w:tc>
          <w:tcPr>
            <w:tcW w:w="1282" w:type="dxa"/>
          </w:tcPr>
          <w:p w14:paraId="40E8116E" w14:textId="061DCCAC" w:rsidR="00946D34" w:rsidRPr="00336745" w:rsidRDefault="006E2BAD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1,768</w:t>
            </w:r>
          </w:p>
        </w:tc>
        <w:tc>
          <w:tcPr>
            <w:tcW w:w="1283" w:type="dxa"/>
          </w:tcPr>
          <w:p w14:paraId="21F17C35" w14:textId="75C27A0A" w:rsidR="00946D34" w:rsidRPr="00336745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 w:cstheme="majorBidi"/>
              </w:rPr>
              <w:t>1,584</w:t>
            </w:r>
          </w:p>
        </w:tc>
      </w:tr>
      <w:tr w:rsidR="00946D34" w:rsidRPr="00095473" w14:paraId="4335BE54" w14:textId="77777777" w:rsidTr="00C6702E">
        <w:tc>
          <w:tcPr>
            <w:tcW w:w="4050" w:type="dxa"/>
          </w:tcPr>
          <w:p w14:paraId="503CFC9F" w14:textId="54BEE35C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4EB44F1B" w14:textId="4BA33503" w:rsidR="00946D34" w:rsidRPr="008B536A" w:rsidRDefault="0086191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>
              <w:t>25,8</w:t>
            </w:r>
            <w:r w:rsidR="00B91A73">
              <w:t>51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64B957F" w14:textId="078A72EA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/>
                <w:cs/>
              </w:rPr>
              <w:t>(</w:t>
            </w:r>
            <w:r w:rsidRPr="0074466E">
              <w:rPr>
                <w:rFonts w:asciiTheme="majorBidi" w:hAnsiTheme="majorBidi" w:cstheme="majorBidi"/>
              </w:rPr>
              <w:t>28,551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82" w:type="dxa"/>
          </w:tcPr>
          <w:p w14:paraId="4CB32F68" w14:textId="74BC2C41" w:rsidR="00946D34" w:rsidRPr="00095473" w:rsidRDefault="006E2BAD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>
              <w:t>24,833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112E95CE" w14:textId="40D0BC1B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/>
                <w:cs/>
              </w:rPr>
              <w:t>(</w:t>
            </w:r>
            <w:r w:rsidRPr="0074466E">
              <w:rPr>
                <w:rFonts w:asciiTheme="majorBidi" w:hAnsiTheme="majorBidi" w:cstheme="majorBidi"/>
              </w:rPr>
              <w:t>27,481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</w:tr>
      <w:tr w:rsidR="00946D34" w:rsidRPr="00095473" w14:paraId="61834BCD" w14:textId="77777777" w:rsidTr="00C6702E">
        <w:tc>
          <w:tcPr>
            <w:tcW w:w="4050" w:type="dxa"/>
          </w:tcPr>
          <w:p w14:paraId="7FD362B8" w14:textId="77777777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B7F349D" w14:textId="3DF5E784" w:rsidR="00946D34" w:rsidRPr="008B536A" w:rsidRDefault="0086191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="007F7CA9">
              <w:rPr>
                <w:b/>
                <w:bCs/>
              </w:rPr>
              <w:t>19,3</w:t>
            </w:r>
            <w:r w:rsidR="00B91A73">
              <w:rPr>
                <w:b/>
                <w:bCs/>
              </w:rPr>
              <w:t>92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A1249F9" w14:textId="656741F7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Pr="0074466E">
              <w:rPr>
                <w:b/>
                <w:bCs/>
              </w:rPr>
              <w:t>27,296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AAC8E53" w14:textId="0FD93EFE" w:rsidR="00946D34" w:rsidRPr="00095473" w:rsidRDefault="006E2BAD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>
              <w:rPr>
                <w:b/>
                <w:bCs/>
              </w:rPr>
              <w:t>23,065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8DD012F" w14:textId="22CD35FF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asciiTheme="majorBidi" w:hAnsiTheme="majorBidi"/>
                <w:b/>
                <w:bCs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</w:rPr>
              <w:t>25,897</w:t>
            </w:r>
            <w:r w:rsidRPr="0074466E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  <w:tr w:rsidR="00946D34" w:rsidRPr="00095473" w14:paraId="0477AC7D" w14:textId="77777777" w:rsidTr="00C6702E">
        <w:tc>
          <w:tcPr>
            <w:tcW w:w="4050" w:type="dxa"/>
          </w:tcPr>
          <w:p w14:paraId="04FFEE9D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971A92A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873AFEF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19315172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40E524A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46D34" w:rsidRPr="00095473" w14:paraId="456A590F" w14:textId="77777777" w:rsidTr="00C6702E">
        <w:tc>
          <w:tcPr>
            <w:tcW w:w="4050" w:type="dxa"/>
          </w:tcPr>
          <w:p w14:paraId="1D1AC3C4" w14:textId="5228E7A9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82" w:type="dxa"/>
          </w:tcPr>
          <w:p w14:paraId="26D4EF3A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51EA4050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22B21867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55EEB01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46D34" w:rsidRPr="00095473" w14:paraId="59EF07A8" w14:textId="77777777" w:rsidTr="00C6702E">
        <w:tc>
          <w:tcPr>
            <w:tcW w:w="4050" w:type="dxa"/>
          </w:tcPr>
          <w:p w14:paraId="1BE76A2B" w14:textId="064C1385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17E0C5AC" w14:textId="2DD9EDAC" w:rsidR="00946D34" w:rsidRPr="00095473" w:rsidRDefault="0086191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>
              <w:t>33,143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250C06FE" w14:textId="6B6613DE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34,693</w:t>
            </w:r>
            <w:r w:rsidRPr="0074466E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974F7E4" w14:textId="1992293D" w:rsidR="00946D34" w:rsidRPr="00095473" w:rsidRDefault="006E2BAD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>
              <w:t>4,355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7756D9D0" w14:textId="40E0FD04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/>
                <w:cs/>
              </w:rPr>
              <w:t>(</w:t>
            </w:r>
            <w:r w:rsidRPr="0074466E">
              <w:rPr>
                <w:rFonts w:asciiTheme="majorBidi" w:hAnsiTheme="majorBidi" w:cstheme="majorBidi"/>
              </w:rPr>
              <w:t>4,258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</w:tr>
      <w:tr w:rsidR="00946D34" w:rsidRPr="00095473" w14:paraId="682F95C3" w14:textId="77777777" w:rsidTr="00C6702E">
        <w:tc>
          <w:tcPr>
            <w:tcW w:w="4050" w:type="dxa"/>
          </w:tcPr>
          <w:p w14:paraId="602A7A83" w14:textId="77777777" w:rsidR="00946D34" w:rsidRPr="00946D34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2" w:type="dxa"/>
            <w:vAlign w:val="bottom"/>
          </w:tcPr>
          <w:p w14:paraId="58AAE195" w14:textId="77777777" w:rsidR="00946D34" w:rsidRPr="00946D34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14:paraId="2E9D03D8" w14:textId="77777777" w:rsidR="00946D34" w:rsidRPr="00946D34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58A952D4" w14:textId="77777777" w:rsidR="00946D34" w:rsidRPr="00946D34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283" w:type="dxa"/>
          </w:tcPr>
          <w:p w14:paraId="72DB754A" w14:textId="77777777" w:rsidR="00946D34" w:rsidRPr="00946D34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</w:tr>
      <w:tr w:rsidR="00946D34" w:rsidRPr="00095473" w14:paraId="20E6DBDB" w14:textId="77777777" w:rsidTr="00C6702E">
        <w:tc>
          <w:tcPr>
            <w:tcW w:w="4050" w:type="dxa"/>
          </w:tcPr>
          <w:p w14:paraId="78E0158F" w14:textId="20B5D46F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vAlign w:val="bottom"/>
          </w:tcPr>
          <w:p w14:paraId="47A81718" w14:textId="0F4AF0B0" w:rsidR="00946D34" w:rsidRPr="00095473" w:rsidRDefault="0086191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2,913</w:t>
            </w:r>
          </w:p>
        </w:tc>
        <w:tc>
          <w:tcPr>
            <w:tcW w:w="1283" w:type="dxa"/>
            <w:vAlign w:val="bottom"/>
          </w:tcPr>
          <w:p w14:paraId="168ACF36" w14:textId="10E21B52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2,890</w:t>
            </w:r>
          </w:p>
        </w:tc>
        <w:tc>
          <w:tcPr>
            <w:tcW w:w="1282" w:type="dxa"/>
            <w:vAlign w:val="bottom"/>
          </w:tcPr>
          <w:p w14:paraId="663BF5C6" w14:textId="70AF421A" w:rsidR="00946D34" w:rsidRPr="00095473" w:rsidRDefault="006E2BAD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5509EBF" w14:textId="12DB9ED7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/>
                <w:cs/>
              </w:rPr>
              <w:t>-</w:t>
            </w:r>
          </w:p>
        </w:tc>
      </w:tr>
      <w:tr w:rsidR="00946D34" w:rsidRPr="00095473" w14:paraId="063FEDB4" w14:textId="77777777" w:rsidTr="00C6702E">
        <w:tc>
          <w:tcPr>
            <w:tcW w:w="4050" w:type="dxa"/>
          </w:tcPr>
          <w:p w14:paraId="538D2B90" w14:textId="0CA518CE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9CD0655" w14:textId="50AF8EC1" w:rsidR="00946D34" w:rsidRPr="00095473" w:rsidRDefault="0086191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(</w:t>
            </w:r>
            <w:r>
              <w:rPr>
                <w:b/>
                <w:bCs/>
              </w:rPr>
              <w:t>30,230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978CE9B" w14:textId="4D3ECFDC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(</w:t>
            </w:r>
            <w:r w:rsidRPr="0074466E">
              <w:rPr>
                <w:b/>
                <w:bCs/>
              </w:rPr>
              <w:t>31,803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A9B0772" w14:textId="42C40C9B" w:rsidR="00946D34" w:rsidRPr="00095473" w:rsidRDefault="006E2BAD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>
              <w:rPr>
                <w:b/>
                <w:bCs/>
              </w:rPr>
              <w:t>4,355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8797310" w14:textId="0E69684A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asciiTheme="majorBidi" w:hAnsiTheme="majorBidi"/>
                <w:b/>
                <w:bCs/>
                <w:cs/>
              </w:rPr>
              <w:t>(</w:t>
            </w:r>
            <w:r w:rsidRPr="0074466E">
              <w:rPr>
                <w:rFonts w:asciiTheme="majorBidi" w:hAnsiTheme="majorBidi"/>
                <w:b/>
                <w:bCs/>
              </w:rPr>
              <w:t>4</w:t>
            </w:r>
            <w:r w:rsidRPr="0074466E">
              <w:rPr>
                <w:rFonts w:asciiTheme="majorBidi" w:hAnsiTheme="majorBidi" w:cstheme="majorBidi"/>
                <w:b/>
                <w:bCs/>
              </w:rPr>
              <w:t>,258</w:t>
            </w:r>
            <w:r w:rsidRPr="0074466E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</w:tbl>
    <w:p w14:paraId="573E69A4" w14:textId="77777777" w:rsidR="00946D34" w:rsidRDefault="00946D34" w:rsidP="00C42F4A"/>
    <w:p w14:paraId="2F260F24" w14:textId="03525B0D" w:rsidR="00223349" w:rsidRPr="00663EDE" w:rsidRDefault="000A6409" w:rsidP="0000393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ภ</w:t>
      </w:r>
      <w:r w:rsidR="004762B0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825705" w:rsidRDefault="00663EDE" w:rsidP="00C42F4A">
      <w:pPr>
        <w:rPr>
          <w:sz w:val="16"/>
          <w:szCs w:val="16"/>
        </w:rPr>
      </w:pPr>
      <w:r>
        <w:rPr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095473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064BA" w:rsidRPr="00095473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A064BA" w:rsidRPr="00095473" w:rsidRDefault="00A064BA" w:rsidP="00A0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28C3416C" w14:textId="0D1ED334" w:rsidR="00A064BA" w:rsidRPr="00095473" w:rsidRDefault="0098207B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5B1A3F9" w14:textId="4E1F8607" w:rsidR="00A064BA" w:rsidRPr="00095473" w:rsidRDefault="00336745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A064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6AEC7C31" w14:textId="7898C49D" w:rsidR="00A064BA" w:rsidRPr="00095473" w:rsidRDefault="0098207B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0D6563DB" w14:textId="378256C0" w:rsidR="00A064BA" w:rsidRPr="00095473" w:rsidRDefault="00336745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A064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2E04" w:rsidRPr="00095473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1A04A3D2" w14:textId="18212B5C" w:rsidR="008B2E04" w:rsidRPr="00095473" w:rsidRDefault="00336745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3F0D659D" w14:textId="662B3649" w:rsidR="008B2E04" w:rsidRPr="00095473" w:rsidRDefault="00336745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000005F7" w14:textId="65B12A22" w:rsidR="008B2E04" w:rsidRPr="00095473" w:rsidRDefault="00336745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1BF1849D" w14:textId="16199C89" w:rsidR="008B2E04" w:rsidRPr="00095473" w:rsidRDefault="00336745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B2E04" w:rsidRPr="00095473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37BF2B1B" w14:textId="77777777" w:rsidR="008B2E04" w:rsidRPr="00095473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2E04" w:rsidRPr="00095473" w14:paraId="05E7425D" w14:textId="77777777" w:rsidTr="00823AF1">
        <w:tc>
          <w:tcPr>
            <w:tcW w:w="4050" w:type="dxa"/>
          </w:tcPr>
          <w:p w14:paraId="70B113DE" w14:textId="77777777" w:rsidR="008B2E04" w:rsidRPr="00095473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BD85F4E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6CD0BC0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348AB7A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B2E04" w:rsidRPr="00095473" w14:paraId="5F653017" w14:textId="77777777" w:rsidTr="00823AF1">
        <w:tc>
          <w:tcPr>
            <w:tcW w:w="4050" w:type="dxa"/>
          </w:tcPr>
          <w:p w14:paraId="13E99180" w14:textId="77777777" w:rsidR="008B2E04" w:rsidRPr="00095473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82" w:type="dxa"/>
            <w:vAlign w:val="bottom"/>
          </w:tcPr>
          <w:p w14:paraId="027F9952" w14:textId="5C81E0E4" w:rsidR="008B2E04" w:rsidRPr="00095473" w:rsidRDefault="008F5241" w:rsidP="00C900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3,90</w:t>
            </w:r>
            <w:r w:rsidR="003120AC">
              <w:rPr>
                <w:rFonts w:hint="cs"/>
                <w:cs/>
              </w:rPr>
              <w:t>9</w:t>
            </w:r>
          </w:p>
        </w:tc>
        <w:tc>
          <w:tcPr>
            <w:tcW w:w="1283" w:type="dxa"/>
          </w:tcPr>
          <w:p w14:paraId="74298CA4" w14:textId="3D95ECF2" w:rsidR="008B2E04" w:rsidRPr="00095473" w:rsidRDefault="00336745" w:rsidP="008B2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4</w:t>
            </w:r>
            <w:r w:rsidR="008B2E04">
              <w:t>,</w:t>
            </w:r>
            <w:r w:rsidRPr="00336745">
              <w:t>090</w:t>
            </w:r>
          </w:p>
        </w:tc>
        <w:tc>
          <w:tcPr>
            <w:tcW w:w="1282" w:type="dxa"/>
            <w:vAlign w:val="bottom"/>
          </w:tcPr>
          <w:p w14:paraId="79057613" w14:textId="2D10D87F" w:rsidR="008B2E04" w:rsidRPr="00095473" w:rsidRDefault="00021D1B" w:rsidP="008B2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229</w:t>
            </w:r>
          </w:p>
        </w:tc>
        <w:tc>
          <w:tcPr>
            <w:tcW w:w="1283" w:type="dxa"/>
          </w:tcPr>
          <w:p w14:paraId="618FA977" w14:textId="482E2973" w:rsidR="008B2E04" w:rsidRPr="00095473" w:rsidRDefault="00336745" w:rsidP="008B2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391</w:t>
            </w:r>
          </w:p>
        </w:tc>
      </w:tr>
      <w:tr w:rsidR="008B2E04" w:rsidRPr="00095473" w14:paraId="32AB57C5" w14:textId="77777777" w:rsidTr="00823AF1">
        <w:tc>
          <w:tcPr>
            <w:tcW w:w="4050" w:type="dxa"/>
          </w:tcPr>
          <w:p w14:paraId="47F2D7D8" w14:textId="77777777" w:rsidR="008B2E04" w:rsidRPr="00095473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A4F4C1D" w14:textId="1E50A935" w:rsidR="008B2E04" w:rsidRPr="00095473" w:rsidRDefault="008F5241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3,90</w:t>
            </w:r>
            <w:r w:rsidR="003120AC">
              <w:rPr>
                <w:rFonts w:hint="cs"/>
                <w:b/>
                <w:bCs/>
                <w:cs/>
              </w:rPr>
              <w:t>9</w:t>
            </w:r>
          </w:p>
        </w:tc>
        <w:tc>
          <w:tcPr>
            <w:tcW w:w="1283" w:type="dxa"/>
          </w:tcPr>
          <w:p w14:paraId="5F27DBC9" w14:textId="5F148C6C" w:rsidR="008B2E04" w:rsidRPr="00095473" w:rsidRDefault="00336745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4</w:t>
            </w:r>
            <w:r w:rsidR="008B2E04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090</w:t>
            </w:r>
          </w:p>
        </w:tc>
        <w:tc>
          <w:tcPr>
            <w:tcW w:w="1282" w:type="dxa"/>
            <w:vAlign w:val="bottom"/>
          </w:tcPr>
          <w:p w14:paraId="17279366" w14:textId="132EB349" w:rsidR="008B2E04" w:rsidRPr="00095473" w:rsidRDefault="00021D1B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229</w:t>
            </w:r>
          </w:p>
        </w:tc>
        <w:tc>
          <w:tcPr>
            <w:tcW w:w="1283" w:type="dxa"/>
          </w:tcPr>
          <w:p w14:paraId="644E80AD" w14:textId="68F52C3B" w:rsidR="008B2E04" w:rsidRPr="00095473" w:rsidRDefault="00336745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391</w:t>
            </w:r>
          </w:p>
        </w:tc>
      </w:tr>
      <w:tr w:rsidR="00825705" w:rsidRPr="00095473" w14:paraId="5179CCBE" w14:textId="77777777" w:rsidTr="00823AF1">
        <w:tc>
          <w:tcPr>
            <w:tcW w:w="4050" w:type="dxa"/>
          </w:tcPr>
          <w:p w14:paraId="7253021F" w14:textId="1839FEC1" w:rsidR="00825705" w:rsidRPr="00095473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5854C21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5C68B59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CDC8475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2D28660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25705" w:rsidRPr="00095473" w14:paraId="4A3E216C" w14:textId="77777777" w:rsidTr="00823AF1">
        <w:tc>
          <w:tcPr>
            <w:tcW w:w="4050" w:type="dxa"/>
          </w:tcPr>
          <w:p w14:paraId="53335A95" w14:textId="77777777" w:rsidR="00825705" w:rsidRPr="00095473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7426E044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2767E40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66D6264E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0885BFF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25705" w:rsidRPr="00095473" w14:paraId="77F4BF2C" w14:textId="77777777" w:rsidTr="00823AF1">
        <w:tc>
          <w:tcPr>
            <w:tcW w:w="4050" w:type="dxa"/>
          </w:tcPr>
          <w:p w14:paraId="4C9519A1" w14:textId="77777777" w:rsidR="00825705" w:rsidRPr="00095473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F0516D3" w14:textId="5DE9B098" w:rsidR="00825705" w:rsidRPr="00095473" w:rsidRDefault="008F5241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201</w:t>
            </w:r>
          </w:p>
        </w:tc>
        <w:tc>
          <w:tcPr>
            <w:tcW w:w="1283" w:type="dxa"/>
          </w:tcPr>
          <w:p w14:paraId="51494E41" w14:textId="0E8ECC1D" w:rsidR="00825705" w:rsidRPr="00095473" w:rsidRDefault="00825705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150</w:t>
            </w:r>
          </w:p>
        </w:tc>
        <w:tc>
          <w:tcPr>
            <w:tcW w:w="1282" w:type="dxa"/>
          </w:tcPr>
          <w:p w14:paraId="044BF6E6" w14:textId="106B8E97" w:rsidR="00825705" w:rsidRPr="00095473" w:rsidRDefault="00021D1B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103</w:t>
            </w:r>
          </w:p>
        </w:tc>
        <w:tc>
          <w:tcPr>
            <w:tcW w:w="1283" w:type="dxa"/>
          </w:tcPr>
          <w:p w14:paraId="714B7C84" w14:textId="4EE49E45" w:rsidR="00825705" w:rsidRPr="00095473" w:rsidRDefault="00825705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68</w:t>
            </w:r>
          </w:p>
        </w:tc>
      </w:tr>
      <w:tr w:rsidR="00825705" w:rsidRPr="00095473" w14:paraId="18392F2F" w14:textId="77777777" w:rsidTr="00823AF1">
        <w:tc>
          <w:tcPr>
            <w:tcW w:w="4050" w:type="dxa"/>
          </w:tcPr>
          <w:p w14:paraId="0356F87E" w14:textId="77777777" w:rsidR="00825705" w:rsidRPr="00095473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A87B6D7" w14:textId="78B81FFA" w:rsidR="00825705" w:rsidRPr="00095473" w:rsidRDefault="008F5241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201</w:t>
            </w:r>
          </w:p>
        </w:tc>
        <w:tc>
          <w:tcPr>
            <w:tcW w:w="1283" w:type="dxa"/>
          </w:tcPr>
          <w:p w14:paraId="037E315F" w14:textId="09FF8764" w:rsidR="00825705" w:rsidRPr="00095473" w:rsidRDefault="00825705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150</w:t>
            </w:r>
          </w:p>
        </w:tc>
        <w:tc>
          <w:tcPr>
            <w:tcW w:w="1282" w:type="dxa"/>
          </w:tcPr>
          <w:p w14:paraId="1B38C622" w14:textId="781528AD" w:rsidR="00825705" w:rsidRPr="00095473" w:rsidRDefault="00021D1B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  <w:tc>
          <w:tcPr>
            <w:tcW w:w="1283" w:type="dxa"/>
          </w:tcPr>
          <w:p w14:paraId="6C15B7CD" w14:textId="683C4746" w:rsidR="00825705" w:rsidRPr="00095473" w:rsidRDefault="00825705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68</w:t>
            </w:r>
          </w:p>
        </w:tc>
      </w:tr>
    </w:tbl>
    <w:p w14:paraId="4FD2C17C" w14:textId="030C39B9" w:rsidR="008E6C3E" w:rsidRDefault="008E6C3E" w:rsidP="00C42F4A"/>
    <w:p w14:paraId="2CF56990" w14:textId="77777777" w:rsidR="009A178C" w:rsidRDefault="009A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>
        <w:rPr>
          <w:b/>
          <w:bCs/>
          <w:cs/>
        </w:rPr>
        <w:br w:type="page"/>
      </w:r>
    </w:p>
    <w:p w14:paraId="3FA8632A" w14:textId="6170518D" w:rsidR="008E6C3E" w:rsidRPr="008E6C3E" w:rsidRDefault="008E6C3E" w:rsidP="004E7FCC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="Angsana New" w:hAnsi="Angsana New"/>
          <w:sz w:val="20"/>
          <w:lang w:bidi="th-TH"/>
        </w:rPr>
      </w:pPr>
      <w:r w:rsidRPr="00DB133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B1330">
        <w:rPr>
          <w:rFonts w:ascii="Angsana New" w:hAnsi="Angsana New"/>
          <w:b/>
          <w:bCs/>
          <w:sz w:val="30"/>
          <w:szCs w:val="30"/>
          <w:lang w:bidi="th-TH"/>
        </w:rPr>
        <w:tab/>
      </w:r>
      <w:r>
        <w:rPr>
          <w:rFonts w:ascii="Angsana New" w:hAnsi="Angsana New"/>
          <w:b/>
          <w:bCs/>
          <w:sz w:val="30"/>
          <w:szCs w:val="30"/>
          <w:cs/>
          <w:lang w:bidi="th-TH"/>
        </w:rPr>
        <w:t>หนี้</w:t>
      </w: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สินที่อาจเกิดขึ้นและสินทรัพย์ที่อาจเกิดขึ้น</w:t>
      </w:r>
    </w:p>
    <w:p w14:paraId="756EBC9E" w14:textId="77777777" w:rsidR="008E6C3E" w:rsidRPr="008E6C3E" w:rsidRDefault="008E6C3E" w:rsidP="00DE64B0"/>
    <w:p w14:paraId="50FA8AA2" w14:textId="492CE642" w:rsidR="008E6C3E" w:rsidRDefault="00DE64B0" w:rsidP="00CF1C8B">
      <w:pPr>
        <w:ind w:left="450"/>
        <w:jc w:val="thaiDistribute"/>
        <w:rPr>
          <w:rFonts w:eastAsia="Calibri"/>
        </w:rPr>
      </w:pPr>
      <w:r>
        <w:rPr>
          <w:rFonts w:eastAsia="Calibri"/>
          <w:cs/>
        </w:rPr>
        <w:t xml:space="preserve">ในระหว่างไตรมาสที่ </w:t>
      </w:r>
      <w:r w:rsidR="00336745" w:rsidRPr="00336745">
        <w:rPr>
          <w:rFonts w:eastAsia="Calibri"/>
        </w:rPr>
        <w:t>2</w:t>
      </w:r>
      <w:r w:rsidR="008E6C3E" w:rsidRPr="008E6C3E">
        <w:rPr>
          <w:rFonts w:eastAsia="Calibri"/>
          <w:cs/>
        </w:rPr>
        <w:t xml:space="preserve"> ปี </w:t>
      </w:r>
      <w:r w:rsidR="00336745" w:rsidRPr="00336745">
        <w:rPr>
          <w:rFonts w:eastAsia="Calibri"/>
        </w:rPr>
        <w:t>2559</w:t>
      </w:r>
      <w:r>
        <w:rPr>
          <w:rFonts w:eastAsia="Calibri"/>
          <w:cs/>
        </w:rPr>
        <w:t xml:space="preserve"> บริษัทถูกฟ้องเป็นจำเลยที่ </w:t>
      </w:r>
      <w:r w:rsidR="00336745" w:rsidRPr="00336745">
        <w:rPr>
          <w:rFonts w:eastAsia="Calibri"/>
        </w:rPr>
        <w:t>1</w:t>
      </w:r>
      <w:r w:rsidR="008E6C3E" w:rsidRPr="008E6C3E">
        <w:rPr>
          <w:rFonts w:eastAsia="Calibri"/>
          <w:cs/>
        </w:rPr>
        <w:t xml:space="preserve"> ร่</w:t>
      </w:r>
      <w:r>
        <w:rPr>
          <w:rFonts w:eastAsia="Calibri"/>
          <w:cs/>
        </w:rPr>
        <w:t xml:space="preserve">วมกับบริษัทแห่งหนึ่ง (จำเลยที่ </w:t>
      </w:r>
      <w:r w:rsidR="00336745" w:rsidRPr="00336745">
        <w:rPr>
          <w:rFonts w:eastAsia="Calibri"/>
        </w:rPr>
        <w:t>2</w:t>
      </w:r>
      <w:r w:rsidR="008E6C3E" w:rsidRPr="008E6C3E">
        <w:rPr>
          <w:rFonts w:eastAsia="Calibri"/>
          <w:cs/>
        </w:rPr>
        <w:t>) ในข้อหาผิดสัญญา แต่งตั้งตัวแทนจำหน่ายผลิตภัณฑ์น้ำมันหล่อลื่น</w:t>
      </w:r>
      <w:r w:rsidR="007D352B">
        <w:rPr>
          <w:rFonts w:eastAsia="Calibri" w:hint="cs"/>
          <w:cs/>
        </w:rPr>
        <w:t xml:space="preserve"> </w:t>
      </w:r>
      <w:r w:rsidR="008E6C3E" w:rsidRPr="008E6C3E">
        <w:rPr>
          <w:rFonts w:eastAsia="Calibri"/>
          <w:cs/>
        </w:rPr>
        <w:t xml:space="preserve">โดยโจทก์ได้เรียกร้องค่าเสียหายเป็นจำนวนทุนทรัพย์ </w:t>
      </w:r>
      <w:r w:rsidR="00336745" w:rsidRPr="00336745">
        <w:rPr>
          <w:rFonts w:eastAsia="Calibri"/>
        </w:rPr>
        <w:t>46</w:t>
      </w:r>
      <w:r w:rsidR="008E6C3E" w:rsidRPr="008E6C3E">
        <w:rPr>
          <w:rFonts w:eastAsia="Calibri"/>
          <w:cs/>
        </w:rPr>
        <w:t xml:space="preserve"> ล้านบาท และต่อมาโจทก์ได้ฟ้องบริษัทเพิ่มเติมอีก</w:t>
      </w:r>
      <w:r w:rsidR="007D352B">
        <w:rPr>
          <w:rFonts w:eastAsia="Calibri" w:hint="cs"/>
          <w:cs/>
        </w:rPr>
        <w:t xml:space="preserve"> </w:t>
      </w:r>
      <w:r w:rsidR="00336745" w:rsidRPr="00336745">
        <w:rPr>
          <w:rFonts w:eastAsia="Calibri"/>
        </w:rPr>
        <w:t>1</w:t>
      </w:r>
      <w:r w:rsidR="007D352B">
        <w:rPr>
          <w:rFonts w:eastAsia="Calibri" w:hint="cs"/>
          <w:cs/>
        </w:rPr>
        <w:t xml:space="preserve"> </w:t>
      </w:r>
      <w:r w:rsidR="008E6C3E" w:rsidRPr="008E6C3E">
        <w:rPr>
          <w:rFonts w:eastAsia="Calibri"/>
          <w:cs/>
        </w:rPr>
        <w:t>คดีในข้อหาผิดสัญญาและเรียกค่าเสียหายจากการระงับการจำหน่</w:t>
      </w:r>
      <w:r w:rsidR="007D352B">
        <w:rPr>
          <w:rFonts w:eastAsia="Calibri" w:hint="cs"/>
          <w:cs/>
        </w:rPr>
        <w:t>าย</w:t>
      </w:r>
      <w:r w:rsidR="008E6C3E" w:rsidRPr="008E6C3E">
        <w:rPr>
          <w:rFonts w:eastAsia="Calibri"/>
          <w:cs/>
        </w:rPr>
        <w:t xml:space="preserve">ผลิตภัณฑ์น้ำมันหล่อลื่น โดยโจทก์ได้เรียกร้องค่าเสียหายเป็นจำนวนทุนทรัพย์ </w:t>
      </w:r>
      <w:r w:rsidR="00336745" w:rsidRPr="00336745">
        <w:rPr>
          <w:rFonts w:eastAsia="Calibri"/>
        </w:rPr>
        <w:t>688</w:t>
      </w:r>
      <w:r>
        <w:rPr>
          <w:rFonts w:eastAsia="Calibri"/>
          <w:cs/>
        </w:rPr>
        <w:t xml:space="preserve"> ล้านบาท ในระหว่างไตรมาสที่ </w:t>
      </w:r>
      <w:r w:rsidR="00336745" w:rsidRPr="00336745">
        <w:rPr>
          <w:rFonts w:eastAsia="Calibri"/>
        </w:rPr>
        <w:t>1</w:t>
      </w:r>
      <w:r w:rsidR="008E6C3E" w:rsidRPr="008E6C3E">
        <w:rPr>
          <w:rFonts w:eastAsia="Calibri"/>
          <w:cs/>
        </w:rPr>
        <w:t xml:space="preserve"> ปี </w:t>
      </w:r>
      <w:r w:rsidR="00336745" w:rsidRPr="00336745">
        <w:rPr>
          <w:rFonts w:eastAsia="Calibri"/>
        </w:rPr>
        <w:t>2560</w:t>
      </w:r>
      <w:r w:rsidR="008E6C3E" w:rsidRPr="008E6C3E">
        <w:rPr>
          <w:rFonts w:eastAsia="Calibri"/>
          <w:cs/>
        </w:rPr>
        <w:t xml:space="preserve"> ศาลแพ่งได้มีคำพิพากษายกฟ้องทั้งสองคดี ซึ่งโจทก์ได้ยื่นอุทธรณ์ ต่อมาในระหว่างไตรมาสที่ </w:t>
      </w:r>
      <w:r w:rsidR="00336745" w:rsidRPr="00336745">
        <w:rPr>
          <w:rFonts w:eastAsia="Calibri"/>
        </w:rPr>
        <w:t>2</w:t>
      </w:r>
      <w:r w:rsidR="008E6C3E" w:rsidRPr="008E6C3E">
        <w:rPr>
          <w:rFonts w:eastAsia="Calibri"/>
          <w:cs/>
        </w:rPr>
        <w:t xml:space="preserve"> ปี </w:t>
      </w:r>
      <w:r w:rsidR="00336745" w:rsidRPr="00336745">
        <w:rPr>
          <w:rFonts w:eastAsia="Calibri"/>
        </w:rPr>
        <w:t>2561</w:t>
      </w:r>
      <w:r w:rsidR="008E6C3E" w:rsidRPr="008E6C3E">
        <w:rPr>
          <w:rFonts w:eastAsia="Calibri"/>
          <w:cs/>
        </w:rPr>
        <w:t>ศาล</w:t>
      </w:r>
      <w:r w:rsidR="008E6C3E" w:rsidRPr="004B6BDD">
        <w:rPr>
          <w:rFonts w:eastAsia="Calibri"/>
          <w:cs/>
        </w:rPr>
        <w:t>อุทธรณ์ได้มีคำพิพากษาให้บริษัทชำระเงินให้แก่โจทก์</w:t>
      </w:r>
      <w:r w:rsidRPr="004B6BDD">
        <w:rPr>
          <w:rFonts w:eastAsia="Calibri"/>
          <w:cs/>
        </w:rPr>
        <w:t xml:space="preserve">ทั้งสองคดีคิดเป็นค่าใช้จ่ายรวม </w:t>
      </w:r>
      <w:r w:rsidR="00336745" w:rsidRPr="00336745">
        <w:rPr>
          <w:rFonts w:eastAsia="Calibri"/>
        </w:rPr>
        <w:t>1</w:t>
      </w:r>
      <w:r w:rsidR="008E6C3E" w:rsidRPr="004B6BDD">
        <w:rPr>
          <w:rFonts w:eastAsia="Calibri"/>
          <w:cs/>
        </w:rPr>
        <w:t xml:space="preserve"> ล้านบาท </w:t>
      </w:r>
      <w:r w:rsidR="008C1C02" w:rsidRPr="004B6BDD">
        <w:rPr>
          <w:rFonts w:eastAsia="Calibri" w:hint="cs"/>
          <w:cs/>
        </w:rPr>
        <w:t xml:space="preserve">และในระหว่างไตรมาสที่ </w:t>
      </w:r>
      <w:r w:rsidR="00336745" w:rsidRPr="00336745">
        <w:rPr>
          <w:rFonts w:eastAsia="Calibri"/>
        </w:rPr>
        <w:t>1</w:t>
      </w:r>
      <w:r w:rsidR="008C1C02" w:rsidRPr="004B6BDD">
        <w:rPr>
          <w:rFonts w:eastAsia="Calibri"/>
          <w:cs/>
        </w:rPr>
        <w:t xml:space="preserve"> </w:t>
      </w:r>
      <w:r w:rsidRPr="004B6BDD">
        <w:rPr>
          <w:rFonts w:eastAsia="Calibri" w:hint="cs"/>
          <w:cs/>
        </w:rPr>
        <w:t xml:space="preserve">ปี </w:t>
      </w:r>
      <w:r w:rsidR="00336745" w:rsidRPr="00336745">
        <w:rPr>
          <w:rFonts w:eastAsia="Calibri"/>
        </w:rPr>
        <w:t>2564</w:t>
      </w:r>
      <w:r w:rsidR="008C1C02" w:rsidRPr="004B6BDD">
        <w:rPr>
          <w:rFonts w:eastAsia="Calibri"/>
          <w:cs/>
        </w:rPr>
        <w:t xml:space="preserve"> </w:t>
      </w:r>
      <w:r w:rsidR="008C1C02" w:rsidRPr="004B6BDD">
        <w:rPr>
          <w:rFonts w:eastAsia="Calibri" w:hint="cs"/>
          <w:cs/>
        </w:rPr>
        <w:t>ศาลฎีกาได้มีคำพิพากษาแก้คำพิพากษาศาลอุทธรณ์เป็นให้ยกฟ้องทั้งสองคดี ซึ่งมีผลให้บริษัทไม่ต้องชำระค่าเสียหายใด ๆ ทั้งสิ้นให้แก่โจทก์ และคดีเป็นอันถึงที่สุดตามคำพิพากษ</w:t>
      </w:r>
      <w:r w:rsidR="008E6C3E" w:rsidRPr="004B6BDD">
        <w:rPr>
          <w:rFonts w:eastAsia="Calibri"/>
          <w:cs/>
        </w:rPr>
        <w:t>าของศาลฏีกา</w:t>
      </w:r>
    </w:p>
    <w:p w14:paraId="26004030" w14:textId="5F06237A" w:rsidR="002B23D7" w:rsidRDefault="002B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17CF610" w14:textId="5A57ABBA" w:rsidR="00DF298F" w:rsidRPr="0098207B" w:rsidRDefault="00CD10F4" w:rsidP="0098207B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="Angsana New" w:hAnsi="Angsana New"/>
          <w:sz w:val="20"/>
          <w:lang w:bidi="th-TH"/>
        </w:rPr>
      </w:pPr>
      <w:r w:rsidRPr="00DB133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B133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B1330">
        <w:rPr>
          <w:rFonts w:ascii="Angsana New" w:hAnsi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063D975" w14:textId="77777777" w:rsidR="0098207B" w:rsidRPr="008964DA" w:rsidRDefault="0098207B" w:rsidP="0098207B">
      <w:pPr>
        <w:pStyle w:val="index"/>
        <w:tabs>
          <w:tab w:val="clear" w:pos="1134"/>
          <w:tab w:val="decimal" w:pos="450"/>
        </w:tabs>
        <w:spacing w:after="0" w:line="240" w:lineRule="auto"/>
        <w:ind w:left="45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0AD96FBB" w14:textId="6CAEE1EE" w:rsidR="00FD31B4" w:rsidRPr="001E3E83" w:rsidRDefault="00FD31B4" w:rsidP="00FD31B4">
      <w:pPr>
        <w:autoSpaceDE w:val="0"/>
        <w:autoSpaceDN w:val="0"/>
        <w:spacing w:before="40" w:after="40"/>
        <w:ind w:left="450"/>
        <w:jc w:val="thaiDistribute"/>
      </w:pPr>
      <w:r w:rsidRPr="001E3E83">
        <w:rPr>
          <w:rFonts w:hint="cs"/>
          <w:cs/>
        </w:rPr>
        <w:t>เ</w:t>
      </w:r>
      <w:r w:rsidRPr="001E3E83">
        <w:rPr>
          <w:cs/>
        </w:rPr>
        <w:t xml:space="preserve">มื่อวันที่ </w:t>
      </w:r>
      <w:r w:rsidRPr="001E3E83">
        <w:t xml:space="preserve">2 </w:t>
      </w:r>
      <w:r w:rsidRPr="001E3E83">
        <w:rPr>
          <w:cs/>
        </w:rPr>
        <w:t xml:space="preserve">กรกฎาคม </w:t>
      </w:r>
      <w:r w:rsidRPr="001E3E83">
        <w:t xml:space="preserve">2564 </w:t>
      </w:r>
      <w:r w:rsidRPr="001E3E83">
        <w:rPr>
          <w:cs/>
        </w:rPr>
        <w:t>บริษัท บีซีพีจี จำกัด (มหาชน) (</w:t>
      </w:r>
      <w:r w:rsidRPr="001E3E83">
        <w:t xml:space="preserve">“BCPG”) </w:t>
      </w:r>
      <w:r w:rsidRPr="001E3E83">
        <w:rPr>
          <w:cs/>
        </w:rPr>
        <w:t>ซึ่งเป็นบริษัทย่อยของกลุ่มบริษัท</w:t>
      </w:r>
      <w:r w:rsidRPr="001E3E83">
        <w:rPr>
          <w:rFonts w:hint="cs"/>
          <w:cs/>
        </w:rPr>
        <w:t xml:space="preserve"> </w:t>
      </w:r>
      <w:r w:rsidRPr="001E3E83">
        <w:rPr>
          <w:cs/>
        </w:rPr>
        <w:t xml:space="preserve">ได้ลงนามในสัญญาซื้อขายหุ้นกู้แปลงสภาพกับบริษัท </w:t>
      </w:r>
      <w:r w:rsidRPr="001E3E83">
        <w:t xml:space="preserve">VRB Energy Inc. (“VRB”) </w:t>
      </w:r>
      <w:r w:rsidRPr="001E3E83">
        <w:rPr>
          <w:cs/>
        </w:rPr>
        <w:t xml:space="preserve">เพื่อลงทุนในหุ้นกู้แปลงสภาพของ </w:t>
      </w:r>
      <w:r w:rsidRPr="001E3E83">
        <w:t xml:space="preserve">VRB </w:t>
      </w:r>
      <w:r w:rsidRPr="001E3E83">
        <w:rPr>
          <w:cs/>
        </w:rPr>
        <w:t xml:space="preserve">ในวงเงินไม่เกิน </w:t>
      </w:r>
      <w:r w:rsidRPr="001E3E83">
        <w:t xml:space="preserve">24 </w:t>
      </w:r>
      <w:r w:rsidRPr="001E3E83">
        <w:rPr>
          <w:cs/>
        </w:rPr>
        <w:t xml:space="preserve">ล้านเหรียญสหรัฐฯ โดยมีวัตถุประสงค์เพื่อขยายการลงทุนในธุรกิจระบบกักเก็บพลังงานและนำมาประยุกต์ใช้เพื่อสนับสนุนธุรกิจโรงไฟฟ้าพลังงานทดแทนในปัจจุบันของกลุ่มบริษัท โดยหุ้นกู้แปลงสภาพดังกล่าวจะสามารถแปลงสภาพเป็นหุ้นสามัญของ </w:t>
      </w:r>
      <w:r w:rsidRPr="001E3E83">
        <w:t xml:space="preserve">VRB </w:t>
      </w:r>
      <w:r w:rsidRPr="001E3E83">
        <w:rPr>
          <w:cs/>
        </w:rPr>
        <w:t xml:space="preserve">ได้ตามเงื่อนไขในข้อกำหนดสิทธิของหุ้นกู้แปลงสภาพ ต่อมาเมื่อวันที่ </w:t>
      </w:r>
      <w:r w:rsidR="001E3E83">
        <w:t xml:space="preserve"> </w:t>
      </w:r>
      <w:r w:rsidRPr="001E3E83">
        <w:t xml:space="preserve">8 </w:t>
      </w:r>
      <w:r w:rsidRPr="001E3E83">
        <w:rPr>
          <w:cs/>
        </w:rPr>
        <w:t xml:space="preserve">กรกฎาคม </w:t>
      </w:r>
      <w:r w:rsidRPr="001E3E83">
        <w:t>2564</w:t>
      </w:r>
      <w:r w:rsidR="001E3E83">
        <w:rPr>
          <w:rFonts w:hint="cs"/>
          <w:cs/>
        </w:rPr>
        <w:t xml:space="preserve"> </w:t>
      </w:r>
      <w:r w:rsidR="001E3E83">
        <w:t xml:space="preserve">BCPG </w:t>
      </w:r>
      <w:r w:rsidRPr="001E3E83">
        <w:rPr>
          <w:cs/>
        </w:rPr>
        <w:t xml:space="preserve">และ </w:t>
      </w:r>
      <w:r w:rsidRPr="001E3E83">
        <w:t xml:space="preserve">VRB </w:t>
      </w:r>
      <w:r w:rsidRPr="001E3E83">
        <w:rPr>
          <w:cs/>
        </w:rPr>
        <w:t xml:space="preserve">ได้บรรลุเงื่อนไขบังคับก่อนตามสัญญาซื้อขายหุ้นกู้แปลงสภาพครบถ้วนแล้ว </w:t>
      </w:r>
      <w:r w:rsidR="001E3E83">
        <w:t xml:space="preserve">BCPG </w:t>
      </w:r>
      <w:r w:rsidRPr="001E3E83">
        <w:rPr>
          <w:cs/>
        </w:rPr>
        <w:t>จึงได้ดำเนินการชำระค่าหุ้นกู้แปลงสภาพเป็นจำนวนเงิน</w:t>
      </w:r>
      <w:r w:rsidR="001E3E83">
        <w:t xml:space="preserve"> </w:t>
      </w:r>
      <w:r w:rsidRPr="001E3E83">
        <w:t xml:space="preserve">24 </w:t>
      </w:r>
      <w:r w:rsidRPr="001E3E83">
        <w:rPr>
          <w:cs/>
        </w:rPr>
        <w:t>ล้านเหรียญสหรัฐฯ (ประมาณ</w:t>
      </w:r>
      <w:r w:rsidRPr="001E3E83">
        <w:t xml:space="preserve"> 775 </w:t>
      </w:r>
      <w:r w:rsidRPr="001E3E83">
        <w:rPr>
          <w:cs/>
        </w:rPr>
        <w:t>ล้านบาท) เป็นที่เรียบร้อยแล้ว</w:t>
      </w:r>
    </w:p>
    <w:p w14:paraId="628FD83A" w14:textId="77777777" w:rsidR="00FD31B4" w:rsidRDefault="00FD31B4" w:rsidP="00FD31B4">
      <w:pPr>
        <w:autoSpaceDE w:val="0"/>
        <w:autoSpaceDN w:val="0"/>
        <w:spacing w:before="40" w:after="40"/>
        <w:ind w:left="450"/>
        <w:jc w:val="thaiDistribute"/>
        <w:rPr>
          <w:highlight w:val="yellow"/>
          <w:cs/>
        </w:rPr>
      </w:pPr>
    </w:p>
    <w:p w14:paraId="1F993A7F" w14:textId="658FA1DB" w:rsidR="00EB6072" w:rsidRPr="003051E7" w:rsidRDefault="00EB6072" w:rsidP="00EB6072">
      <w:pPr>
        <w:autoSpaceDE w:val="0"/>
        <w:autoSpaceDN w:val="0"/>
        <w:spacing w:before="40" w:after="40"/>
        <w:ind w:left="450"/>
        <w:jc w:val="thaiDistribute"/>
      </w:pPr>
      <w:r>
        <w:rPr>
          <w:cs/>
        </w:rPr>
        <w:tab/>
      </w:r>
      <w:r w:rsidRPr="003051E7">
        <w:rPr>
          <w:cs/>
        </w:rPr>
        <w:t xml:space="preserve">เมื่อวันที่ </w:t>
      </w:r>
      <w:r w:rsidRPr="003051E7">
        <w:t>4</w:t>
      </w:r>
      <w:r w:rsidRPr="003051E7">
        <w:rPr>
          <w:cs/>
        </w:rPr>
        <w:t xml:space="preserve"> กรกฎาคม </w:t>
      </w:r>
      <w:r w:rsidRPr="003051E7">
        <w:t>2564</w:t>
      </w:r>
      <w:r w:rsidRPr="003051E7">
        <w:rPr>
          <w:cs/>
        </w:rPr>
        <w:t xml:space="preserve"> บริษัทได้</w:t>
      </w:r>
      <w:r w:rsidRPr="003051E7">
        <w:rPr>
          <w:rFonts w:hint="cs"/>
          <w:cs/>
        </w:rPr>
        <w:t>ขายหุ้น</w:t>
      </w:r>
      <w:r w:rsidRPr="003051E7">
        <w:rPr>
          <w:cs/>
        </w:rPr>
        <w:t xml:space="preserve">ใน </w:t>
      </w:r>
      <w:r w:rsidRPr="003051E7">
        <w:t xml:space="preserve">BCP Energy International Pte. Ltd. (“BCPE”) </w:t>
      </w:r>
      <w:r w:rsidRPr="003051E7">
        <w:rPr>
          <w:cs/>
        </w:rPr>
        <w:t xml:space="preserve">ซึ่งเป็นบริษัทย่อยที่จดทะเบียนในประเทศสิงคโปร์ </w:t>
      </w:r>
      <w:r w:rsidRPr="003051E7">
        <w:rPr>
          <w:rFonts w:hint="cs"/>
          <w:cs/>
        </w:rPr>
        <w:t>ออกไป</w:t>
      </w:r>
      <w:r w:rsidRPr="003051E7">
        <w:rPr>
          <w:cs/>
        </w:rPr>
        <w:t xml:space="preserve">ร้อยละ </w:t>
      </w:r>
      <w:r w:rsidRPr="003051E7">
        <w:t>100</w:t>
      </w:r>
      <w:r w:rsidRPr="003051E7">
        <w:rPr>
          <w:cs/>
        </w:rPr>
        <w:t xml:space="preserve"> </w:t>
      </w:r>
      <w:r w:rsidRPr="003051E7">
        <w:rPr>
          <w:rFonts w:hint="cs"/>
          <w:cs/>
        </w:rPr>
        <w:t xml:space="preserve">ของทุนที่ออกและชำระแล้ว </w:t>
      </w:r>
      <w:r w:rsidRPr="003051E7">
        <w:rPr>
          <w:cs/>
        </w:rPr>
        <w:t xml:space="preserve">ให้กับบริษัท </w:t>
      </w:r>
      <w:r w:rsidRPr="003051E7">
        <w:t xml:space="preserve">Sacgasco Limited </w:t>
      </w:r>
      <w:r w:rsidRPr="003051E7">
        <w:rPr>
          <w:cs/>
        </w:rPr>
        <w:t xml:space="preserve">ซึ่งเป็นบริษัทจดทะเบียนในตลาดหลักทรัพย์ของประเทศออสเตรเลีย โดยการซื้อขายดังกล่าวส่งผลให้ </w:t>
      </w:r>
      <w:r w:rsidRPr="003051E7">
        <w:t xml:space="preserve">BCPE </w:t>
      </w:r>
      <w:r w:rsidRPr="003051E7">
        <w:rPr>
          <w:cs/>
        </w:rPr>
        <w:t>และ</w:t>
      </w:r>
      <w:r>
        <w:rPr>
          <w:rFonts w:hint="cs"/>
          <w:cs/>
        </w:rPr>
        <w:t>กลุ่ม</w:t>
      </w:r>
      <w:r w:rsidRPr="003051E7">
        <w:rPr>
          <w:cs/>
        </w:rPr>
        <w:t xml:space="preserve"> </w:t>
      </w:r>
      <w:r w:rsidRPr="003051E7">
        <w:t>Nido Petroleum L</w:t>
      </w:r>
      <w:r>
        <w:t>imite</w:t>
      </w:r>
      <w:r w:rsidRPr="003051E7">
        <w:t xml:space="preserve">d. (“Nido”) </w:t>
      </w:r>
      <w:r w:rsidRPr="003051E7">
        <w:rPr>
          <w:cs/>
        </w:rPr>
        <w:t xml:space="preserve">ซึ่งเป็นบริษัทย่อยของ </w:t>
      </w:r>
      <w:r w:rsidRPr="003051E7">
        <w:t xml:space="preserve">BCPE </w:t>
      </w:r>
      <w:r w:rsidRPr="003051E7">
        <w:rPr>
          <w:rFonts w:hint="cs"/>
          <w:cs/>
        </w:rPr>
        <w:t>ไม่ได้</w:t>
      </w:r>
      <w:r w:rsidRPr="003051E7">
        <w:rPr>
          <w:cs/>
        </w:rPr>
        <w:t>เป็นบริษัทย่อยของ</w:t>
      </w:r>
      <w:r w:rsidRPr="003051E7">
        <w:rPr>
          <w:rFonts w:hint="cs"/>
          <w:cs/>
        </w:rPr>
        <w:t>กลุ่ม</w:t>
      </w:r>
      <w:r w:rsidRPr="003051E7">
        <w:rPr>
          <w:cs/>
        </w:rPr>
        <w:t>บริษัท</w:t>
      </w:r>
      <w:r w:rsidRPr="003051E7">
        <w:rPr>
          <w:rFonts w:hint="cs"/>
          <w:cs/>
        </w:rPr>
        <w:t>อีกต่อไป</w:t>
      </w:r>
    </w:p>
    <w:p w14:paraId="5465E032" w14:textId="77777777" w:rsidR="00EB6072" w:rsidRPr="003051E7" w:rsidRDefault="00EB6072" w:rsidP="00EB6072">
      <w:pPr>
        <w:autoSpaceDE w:val="0"/>
        <w:autoSpaceDN w:val="0"/>
        <w:spacing w:before="40" w:after="40"/>
        <w:ind w:left="450"/>
        <w:jc w:val="thaiDistribute"/>
        <w:rPr>
          <w:cs/>
        </w:rPr>
      </w:pPr>
    </w:p>
    <w:p w14:paraId="25FCFE59" w14:textId="715B125A" w:rsidR="004659A8" w:rsidRDefault="00EB6072" w:rsidP="00EB6072">
      <w:pPr>
        <w:autoSpaceDE w:val="0"/>
        <w:autoSpaceDN w:val="0"/>
        <w:spacing w:before="40" w:after="40"/>
        <w:ind w:left="450"/>
        <w:jc w:val="thaiDistribute"/>
      </w:pPr>
      <w:r w:rsidRPr="003051E7">
        <w:rPr>
          <w:cs/>
        </w:rPr>
        <w:t xml:space="preserve">เมื่อวันที่ </w:t>
      </w:r>
      <w:r w:rsidRPr="003051E7">
        <w:t>20</w:t>
      </w:r>
      <w:r w:rsidRPr="003051E7">
        <w:rPr>
          <w:cs/>
        </w:rPr>
        <w:t xml:space="preserve"> กรกฎาคม </w:t>
      </w:r>
      <w:r w:rsidRPr="003051E7">
        <w:t>2564</w:t>
      </w:r>
      <w:r w:rsidRPr="003051E7">
        <w:rPr>
          <w:cs/>
        </w:rPr>
        <w:t xml:space="preserve"> บริษัทได้ใช้สิทธิซื้อหุ้นสามัญเพิ่มทุนของ</w:t>
      </w:r>
      <w:r w:rsidR="00FD31B4" w:rsidRPr="003051E7">
        <w:t xml:space="preserve"> </w:t>
      </w:r>
      <w:r w:rsidRPr="003051E7">
        <w:t xml:space="preserve">BCPG </w:t>
      </w:r>
      <w:r w:rsidRPr="003051E7">
        <w:rPr>
          <w:cs/>
        </w:rPr>
        <w:t xml:space="preserve">ตามใบสำคัญแสดงสิทธิในการจองซื้อหุ้นสามัญของ </w:t>
      </w:r>
      <w:r w:rsidRPr="003051E7">
        <w:t xml:space="preserve">BCPG </w:t>
      </w:r>
      <w:r w:rsidRPr="003051E7">
        <w:rPr>
          <w:cs/>
        </w:rPr>
        <w:t xml:space="preserve">ครั้งที่ </w:t>
      </w:r>
      <w:r>
        <w:t>1</w:t>
      </w:r>
      <w:r w:rsidRPr="003051E7">
        <w:rPr>
          <w:cs/>
        </w:rPr>
        <w:t xml:space="preserve"> (</w:t>
      </w:r>
      <w:r w:rsidRPr="003051E7">
        <w:t>BCPG-W1</w:t>
      </w:r>
      <w:r w:rsidRPr="003051E7">
        <w:rPr>
          <w:cs/>
        </w:rPr>
        <w:t xml:space="preserve">) จำนวน </w:t>
      </w:r>
      <w:r w:rsidRPr="003051E7">
        <w:t>69.15</w:t>
      </w:r>
      <w:r w:rsidRPr="003051E7">
        <w:rPr>
          <w:cs/>
        </w:rPr>
        <w:t xml:space="preserve"> ล้านหน่วย </w:t>
      </w:r>
      <w:r w:rsidRPr="003051E7">
        <w:rPr>
          <w:rFonts w:hint="cs"/>
          <w:cs/>
        </w:rPr>
        <w:t>ที่</w:t>
      </w:r>
      <w:r w:rsidRPr="003051E7">
        <w:rPr>
          <w:cs/>
        </w:rPr>
        <w:t xml:space="preserve">ราคาใช้สิทธิ </w:t>
      </w:r>
      <w:r w:rsidRPr="003051E7">
        <w:t>8</w:t>
      </w:r>
      <w:r w:rsidRPr="003051E7">
        <w:rPr>
          <w:cs/>
        </w:rPr>
        <w:t xml:space="preserve"> บาทต่อหุ้น เป็นเงินจำนวน </w:t>
      </w:r>
      <w:r w:rsidRPr="003051E7">
        <w:t>553</w:t>
      </w:r>
      <w:r w:rsidRPr="003051E7">
        <w:rPr>
          <w:cs/>
        </w:rPr>
        <w:t xml:space="preserve"> ล้านบาท ทำให้บริษัทมีสัดส่วนการถือหุ้นใน </w:t>
      </w:r>
      <w:r w:rsidRPr="003051E7">
        <w:t xml:space="preserve">BCPG </w:t>
      </w:r>
      <w:r w:rsidRPr="003051E7">
        <w:rPr>
          <w:cs/>
        </w:rPr>
        <w:t xml:space="preserve">ร้อยละ </w:t>
      </w:r>
      <w:r w:rsidRPr="003051E7">
        <w:t>61.31</w:t>
      </w:r>
      <w:r w:rsidRPr="003051E7">
        <w:rPr>
          <w:cs/>
        </w:rPr>
        <w:t xml:space="preserve"> โดยที่อำนาจควบคุมใน </w:t>
      </w:r>
      <w:r w:rsidRPr="003051E7">
        <w:t xml:space="preserve">BCPG </w:t>
      </w:r>
      <w:r w:rsidRPr="003051E7">
        <w:rPr>
          <w:cs/>
        </w:rPr>
        <w:t>ไม่เปลี่ยนแปลง</w:t>
      </w:r>
    </w:p>
    <w:p w14:paraId="53437B7E" w14:textId="5EE56358" w:rsidR="00ED2D6F" w:rsidRDefault="00ED2D6F" w:rsidP="00EB6072">
      <w:pPr>
        <w:autoSpaceDE w:val="0"/>
        <w:autoSpaceDN w:val="0"/>
        <w:spacing w:before="40" w:after="40"/>
        <w:ind w:left="450"/>
        <w:jc w:val="thaiDistribute"/>
      </w:pPr>
    </w:p>
    <w:p w14:paraId="18FA8889" w14:textId="43671172" w:rsidR="00FD31B4" w:rsidRDefault="00FD31B4" w:rsidP="00FD31B4">
      <w:pPr>
        <w:autoSpaceDE w:val="0"/>
        <w:autoSpaceDN w:val="0"/>
        <w:spacing w:before="40" w:after="40"/>
        <w:ind w:left="450"/>
        <w:jc w:val="thaiDistribute"/>
      </w:pPr>
      <w:r>
        <w:rPr>
          <w:highlight w:val="yellow"/>
          <w:cs/>
        </w:rPr>
        <w:br w:type="page"/>
      </w:r>
      <w:r w:rsidRPr="0095118A">
        <w:rPr>
          <w:cs/>
        </w:rPr>
        <w:t xml:space="preserve">เมื่อวันที่ </w:t>
      </w:r>
      <w:r w:rsidRPr="0095118A">
        <w:t xml:space="preserve">22 </w:t>
      </w:r>
      <w:r w:rsidRPr="0095118A">
        <w:rPr>
          <w:cs/>
        </w:rPr>
        <w:t xml:space="preserve">กรกฎาคม </w:t>
      </w:r>
      <w:r w:rsidRPr="0095118A">
        <w:t xml:space="preserve">2564 </w:t>
      </w:r>
      <w:r>
        <w:t xml:space="preserve">BCPG </w:t>
      </w:r>
      <w:r w:rsidRPr="0095118A">
        <w:rPr>
          <w:cs/>
        </w:rPr>
        <w:t xml:space="preserve">ได้ยื่นร่างแบบแสดงรายการข้อมูลกับสำนักงานคณะกรรมการกำกับหลักทรัพย์และตลาดหลักทรัพย์ สำหรับการออกและเสนอขายหุ้นกู้เพื่ออนุรักษ์สิ่งแวดล้อมหรือกรีนบอนด์สกุลเงินบาท ประเภทไม่ด้อยสิทธิ ไม่มีประกัน มูลค่ารวมไม่เกิน </w:t>
      </w:r>
      <w:r w:rsidRPr="0095118A">
        <w:t xml:space="preserve">10,000 </w:t>
      </w:r>
      <w:r w:rsidRPr="0095118A">
        <w:rPr>
          <w:cs/>
        </w:rPr>
        <w:t xml:space="preserve">ล้านบาท เพื่อเสนอขายให้แก่ผู้ลงทุนสถาบันและผู้ลงทุนรายใหญ่ โดยคาดว่าจะสามารถออกและเสนอขายหุ้นกู้ดังกล่าวได้ภายในไตรมาสที่ </w:t>
      </w:r>
      <w:r w:rsidRPr="0095118A">
        <w:t xml:space="preserve">3 </w:t>
      </w:r>
      <w:r w:rsidRPr="0095118A">
        <w:rPr>
          <w:cs/>
        </w:rPr>
        <w:t xml:space="preserve">ของปี </w:t>
      </w:r>
      <w:r w:rsidRPr="0095118A">
        <w:t>2564</w:t>
      </w:r>
    </w:p>
    <w:p w14:paraId="49002237" w14:textId="77777777" w:rsidR="00ED2D6F" w:rsidRPr="00ED2D6F" w:rsidRDefault="00ED2D6F" w:rsidP="00ED2D6F">
      <w:pPr>
        <w:autoSpaceDE w:val="0"/>
        <w:autoSpaceDN w:val="0"/>
        <w:spacing w:before="40" w:after="40"/>
        <w:ind w:left="450"/>
        <w:jc w:val="thaiDistribute"/>
      </w:pPr>
    </w:p>
    <w:p w14:paraId="21210741" w14:textId="77777777" w:rsidR="00ED2D6F" w:rsidRPr="00ED2D6F" w:rsidRDefault="00ED2D6F" w:rsidP="00EB6072">
      <w:pPr>
        <w:autoSpaceDE w:val="0"/>
        <w:autoSpaceDN w:val="0"/>
        <w:spacing w:before="40" w:after="40"/>
        <w:ind w:left="450"/>
        <w:jc w:val="thaiDistribute"/>
        <w:rPr>
          <w:cs/>
        </w:rPr>
      </w:pPr>
    </w:p>
    <w:sectPr w:rsidR="00ED2D6F" w:rsidRPr="00ED2D6F" w:rsidSect="00D9424B">
      <w:pgSz w:w="11907" w:h="16840" w:code="9"/>
      <w:pgMar w:top="691" w:right="1017" w:bottom="576" w:left="126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B84C" w14:textId="77777777" w:rsidR="00B86A5F" w:rsidRDefault="00B86A5F">
      <w:r>
        <w:separator/>
      </w:r>
    </w:p>
    <w:p w14:paraId="5F19EDA9" w14:textId="77777777" w:rsidR="00B86A5F" w:rsidRDefault="00B86A5F"/>
  </w:endnote>
  <w:endnote w:type="continuationSeparator" w:id="0">
    <w:p w14:paraId="46E4A739" w14:textId="77777777" w:rsidR="00B86A5F" w:rsidRDefault="00B86A5F">
      <w:r>
        <w:continuationSeparator/>
      </w:r>
    </w:p>
    <w:p w14:paraId="4CF0232E" w14:textId="77777777" w:rsidR="00B86A5F" w:rsidRDefault="00B86A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CE7E3" w14:textId="77777777" w:rsidR="00FD2E34" w:rsidRDefault="00FD2E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6234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CD517" w14:textId="3BD48322" w:rsidR="00170993" w:rsidRPr="001D0AEF" w:rsidRDefault="0017099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0A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D0AEF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D0A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D2E34">
          <w:rPr>
            <w:rFonts w:asciiTheme="majorBidi" w:hAnsiTheme="majorBidi" w:cstheme="majorBidi"/>
            <w:noProof/>
            <w:sz w:val="30"/>
            <w:szCs w:val="30"/>
          </w:rPr>
          <w:t>18</w:t>
        </w:r>
        <w:r w:rsidRPr="001D0A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F5C73" w14:textId="77777777" w:rsidR="00FD2E34" w:rsidRDefault="00FD2E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3CB6B" w14:textId="2A6D87BA" w:rsidR="00170993" w:rsidRPr="00F5234D" w:rsidRDefault="00170993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FD2E34">
      <w:rPr>
        <w:rFonts w:ascii="Angsana New" w:hAnsi="Angsana New"/>
        <w:noProof/>
        <w:sz w:val="30"/>
        <w:szCs w:val="30"/>
      </w:rPr>
      <w:t>27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47A96" w14:textId="1FFE0536" w:rsidR="00170993" w:rsidRPr="00F5234D" w:rsidRDefault="00170993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FD2E34">
      <w:rPr>
        <w:rFonts w:ascii="Angsana New" w:hAnsi="Angsana New"/>
        <w:noProof/>
        <w:sz w:val="30"/>
        <w:szCs w:val="30"/>
      </w:rPr>
      <w:t>29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C7D4" w14:textId="295D0977" w:rsidR="00170993" w:rsidRPr="00F5234D" w:rsidRDefault="00170993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FD2E34"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06318" w14:textId="4E62A1B9" w:rsidR="00170993" w:rsidRPr="00116F0A" w:rsidRDefault="00170993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D2E34"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170993" w:rsidRPr="00146F25" w:rsidRDefault="00170993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F9979" w14:textId="5017F3F6" w:rsidR="00170993" w:rsidRPr="00960645" w:rsidRDefault="00170993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 w:rsidR="00FD2E34">
      <w:rPr>
        <w:rFonts w:asciiTheme="majorBidi" w:hAnsiTheme="majorBidi" w:cstheme="majorBidi"/>
        <w:noProof/>
      </w:rPr>
      <w:t>53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504BF5" w14:textId="77777777" w:rsidR="00B86A5F" w:rsidRDefault="00B86A5F"/>
  </w:footnote>
  <w:footnote w:type="continuationSeparator" w:id="0">
    <w:p w14:paraId="71A894CD" w14:textId="77777777" w:rsidR="00B86A5F" w:rsidRDefault="00B86A5F">
      <w:r>
        <w:continuationSeparator/>
      </w:r>
    </w:p>
    <w:p w14:paraId="6B615F73" w14:textId="77777777" w:rsidR="00B86A5F" w:rsidRDefault="00B86A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1962B" w14:textId="77777777" w:rsidR="00FD2E34" w:rsidRDefault="00FD2E3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9BC96" w14:textId="77777777" w:rsidR="00170993" w:rsidRPr="00C73BB9" w:rsidRDefault="00170993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บริษัท บางจาก คอร์ปอเรชั่น จำกัด (มหาชน) และบริษัทย่อย</w:t>
    </w:r>
  </w:p>
  <w:p w14:paraId="3DD47180" w14:textId="77777777" w:rsidR="00170993" w:rsidRPr="00C73BB9" w:rsidRDefault="00170993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หมายเหตุประกอบงบการเงินระหว่างกาลแบบย่อ</w:t>
    </w:r>
  </w:p>
  <w:p w14:paraId="1A131F62" w14:textId="2F66BD7A" w:rsidR="00170993" w:rsidRDefault="00170993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สำหรับงวดสามเดือน</w:t>
    </w:r>
    <w:r w:rsidRPr="00011740">
      <w:rPr>
        <w:rFonts w:ascii="Angsana New" w:hAnsi="Angsana New"/>
        <w:bCs/>
        <w:sz w:val="30"/>
        <w:szCs w:val="30"/>
        <w:cs/>
        <w:lang w:val="en-US" w:bidi="th-TH"/>
      </w:rPr>
      <w:t xml:space="preserve">และหกเดือนสิ้นสุดวันที่ 30 มิถุนายน </w:t>
    </w:r>
    <w:r w:rsidRPr="00336745">
      <w:rPr>
        <w:rFonts w:ascii="Angsana New" w:hAnsi="Angsana New"/>
        <w:bCs/>
        <w:sz w:val="30"/>
        <w:szCs w:val="30"/>
        <w:lang w:val="en-US" w:bidi="th-TH"/>
      </w:rPr>
      <w:t>2564</w:t>
    </w:r>
    <w:r w:rsidRPr="00C73BB9">
      <w:rPr>
        <w:rFonts w:ascii="Angsana New" w:hAnsi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6AA7AAF2" w14:textId="77777777" w:rsidR="00170993" w:rsidRPr="00410770" w:rsidRDefault="00170993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BE6BE" w14:textId="77777777" w:rsidR="00170993" w:rsidRDefault="00170993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19FFB529" w:rsidR="00170993" w:rsidRPr="00564725" w:rsidRDefault="00170993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105720A" w14:textId="63994F8D" w:rsidR="00170993" w:rsidRPr="00564725" w:rsidRDefault="00170993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F4E544" w14:textId="77777777" w:rsidR="00170993" w:rsidRPr="002D1C8F" w:rsidRDefault="00170993" w:rsidP="00617971">
    <w:pPr>
      <w:pStyle w:val="Header"/>
      <w:rPr>
        <w:lang w:val="en-GB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CA20D" w14:textId="77777777" w:rsidR="00170993" w:rsidRDefault="00170993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A1A8E2" w14:textId="77777777" w:rsidR="00170993" w:rsidRPr="00564725" w:rsidRDefault="00170993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2D8CFF9" w14:textId="3790E0D2" w:rsidR="00170993" w:rsidRPr="00564725" w:rsidRDefault="00170993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2AF768C" w14:textId="77777777" w:rsidR="00170993" w:rsidRPr="002D1C8F" w:rsidRDefault="00170993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4AF8F" w14:textId="77777777" w:rsidR="00170993" w:rsidRPr="00F47951" w:rsidRDefault="00170993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3FE21B14" w:rsidR="00170993" w:rsidRPr="00F47951" w:rsidRDefault="00170993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B8B0F0F" w14:textId="600BCEA0" w:rsidR="00170993" w:rsidRPr="00564725" w:rsidRDefault="00170993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10763A8" w14:textId="77777777" w:rsidR="00170993" w:rsidRPr="00B8432C" w:rsidRDefault="00170993" w:rsidP="00B84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F82C2" w14:textId="77777777" w:rsidR="00FD2E34" w:rsidRDefault="00FD2E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EA77E" w14:textId="77777777" w:rsidR="00170993" w:rsidRPr="00F47951" w:rsidRDefault="00170993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2E1157" w:rsidR="00170993" w:rsidRPr="00F47951" w:rsidRDefault="00170993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8307123" w14:textId="63990BD5" w:rsidR="00170993" w:rsidRPr="00564725" w:rsidRDefault="00170993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4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571227C" w14:textId="77777777" w:rsidR="00170993" w:rsidRPr="00DF35D2" w:rsidRDefault="00170993" w:rsidP="00B8432C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6C00F" w14:textId="77777777" w:rsidR="00170993" w:rsidRPr="00F47951" w:rsidRDefault="00170993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428C4A6A" w:rsidR="00170993" w:rsidRPr="00F47951" w:rsidRDefault="00170993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6A6CE1D" w14:textId="6AA3ADE0" w:rsidR="00170993" w:rsidRPr="00564725" w:rsidRDefault="00170993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E70C75D" w14:textId="77777777" w:rsidR="00170993" w:rsidRPr="00DF35D2" w:rsidRDefault="00170993" w:rsidP="00DF35D2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2B5FE" w14:textId="41B8A2D5" w:rsidR="00170993" w:rsidRPr="00F47951" w:rsidRDefault="00170993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56D7B4B1" w:rsidR="00170993" w:rsidRPr="00F47951" w:rsidRDefault="00170993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2A41CAB" w14:textId="766044AA" w:rsidR="00170993" w:rsidRPr="00564725" w:rsidRDefault="00170993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B572559" w14:textId="48E03CA1" w:rsidR="00170993" w:rsidRPr="00DF35D2" w:rsidRDefault="00170993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5E8E5" w14:textId="77777777" w:rsidR="00170993" w:rsidRDefault="00170993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4FA35CA4" w:rsidR="00170993" w:rsidRPr="00564725" w:rsidRDefault="00170993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905938A" w14:textId="19D04EAD" w:rsidR="00170993" w:rsidRPr="00564725" w:rsidRDefault="00170993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33C63C" w14:textId="77777777" w:rsidR="00170993" w:rsidRPr="00617971" w:rsidRDefault="00170993" w:rsidP="00617971">
    <w:pPr>
      <w:pStyle w:val="Header"/>
      <w:rPr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7A6FB" w14:textId="77777777" w:rsidR="00170993" w:rsidRDefault="00170993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170993" w:rsidRPr="00564725" w:rsidRDefault="00170993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501056E" w14:textId="0DF86A0F" w:rsidR="00170993" w:rsidRPr="00564725" w:rsidRDefault="00170993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B09FABF" w14:textId="77777777" w:rsidR="00170993" w:rsidRPr="000F3A45" w:rsidRDefault="00170993" w:rsidP="00632C81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2FC2C" w14:textId="77777777" w:rsidR="00170993" w:rsidRDefault="00170993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170993" w:rsidRPr="00564725" w:rsidRDefault="00170993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27368E7" w14:textId="58A998C4" w:rsidR="00170993" w:rsidRPr="00564725" w:rsidRDefault="00170993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08C26A7" w14:textId="77777777" w:rsidR="00170993" w:rsidRPr="000F3A45" w:rsidRDefault="00170993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9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7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8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5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6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43095"/>
    <w:multiLevelType w:val="hybridMultilevel"/>
    <w:tmpl w:val="F6BC193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5"/>
  </w:num>
  <w:num w:numId="2">
    <w:abstractNumId w:val="14"/>
  </w:num>
  <w:num w:numId="3">
    <w:abstractNumId w:val="20"/>
  </w:num>
  <w:num w:numId="4">
    <w:abstractNumId w:val="6"/>
  </w:num>
  <w:num w:numId="5">
    <w:abstractNumId w:val="16"/>
  </w:num>
  <w:num w:numId="6">
    <w:abstractNumId w:val="12"/>
  </w:num>
  <w:num w:numId="7">
    <w:abstractNumId w:val="11"/>
  </w:num>
  <w:num w:numId="8">
    <w:abstractNumId w:val="31"/>
  </w:num>
  <w:num w:numId="9">
    <w:abstractNumId w:val="21"/>
  </w:num>
  <w:num w:numId="10">
    <w:abstractNumId w:val="27"/>
  </w:num>
  <w:num w:numId="11">
    <w:abstractNumId w:val="13"/>
  </w:num>
  <w:num w:numId="12">
    <w:abstractNumId w:val="32"/>
  </w:num>
  <w:num w:numId="13">
    <w:abstractNumId w:val="35"/>
  </w:num>
  <w:num w:numId="14">
    <w:abstractNumId w:val="2"/>
  </w:num>
  <w:num w:numId="15">
    <w:abstractNumId w:val="40"/>
  </w:num>
  <w:num w:numId="16">
    <w:abstractNumId w:val="3"/>
  </w:num>
  <w:num w:numId="17">
    <w:abstractNumId w:val="26"/>
  </w:num>
  <w:num w:numId="18">
    <w:abstractNumId w:val="28"/>
  </w:num>
  <w:num w:numId="19">
    <w:abstractNumId w:val="7"/>
  </w:num>
  <w:num w:numId="20">
    <w:abstractNumId w:val="34"/>
  </w:num>
  <w:num w:numId="21">
    <w:abstractNumId w:val="5"/>
  </w:num>
  <w:num w:numId="22">
    <w:abstractNumId w:val="15"/>
  </w:num>
  <w:num w:numId="23">
    <w:abstractNumId w:val="36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30"/>
  </w:num>
  <w:num w:numId="29">
    <w:abstractNumId w:val="33"/>
  </w:num>
  <w:num w:numId="30">
    <w:abstractNumId w:val="24"/>
  </w:num>
  <w:num w:numId="31">
    <w:abstractNumId w:val="18"/>
  </w:num>
  <w:num w:numId="32">
    <w:abstractNumId w:val="23"/>
  </w:num>
  <w:num w:numId="33">
    <w:abstractNumId w:val="22"/>
  </w:num>
  <w:num w:numId="34">
    <w:abstractNumId w:val="1"/>
  </w:num>
  <w:num w:numId="35">
    <w:abstractNumId w:val="8"/>
  </w:num>
  <w:num w:numId="36">
    <w:abstractNumId w:val="17"/>
  </w:num>
  <w:num w:numId="37">
    <w:abstractNumId w:val="0"/>
  </w:num>
  <w:num w:numId="38">
    <w:abstractNumId w:val="10"/>
  </w:num>
  <w:num w:numId="39">
    <w:abstractNumId w:val="25"/>
  </w:num>
  <w:num w:numId="40">
    <w:abstractNumId w:val="29"/>
  </w:num>
  <w:num w:numId="41">
    <w:abstractNumId w:val="37"/>
  </w:num>
  <w:num w:numId="42">
    <w:abstractNumId w:val="19"/>
  </w:num>
  <w:num w:numId="43">
    <w:abstractNumId w:val="4"/>
  </w:num>
  <w:num w:numId="44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740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D1B"/>
    <w:rsid w:val="00021F40"/>
    <w:rsid w:val="0002244C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49E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433"/>
    <w:rsid w:val="00054590"/>
    <w:rsid w:val="000546F1"/>
    <w:rsid w:val="0005474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1A8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7A8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B5A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C5A"/>
    <w:rsid w:val="00093DC6"/>
    <w:rsid w:val="00093F3E"/>
    <w:rsid w:val="00093F7F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DC5"/>
    <w:rsid w:val="000A5E90"/>
    <w:rsid w:val="000A5F94"/>
    <w:rsid w:val="000A601B"/>
    <w:rsid w:val="000A6076"/>
    <w:rsid w:val="000A60FF"/>
    <w:rsid w:val="000A6409"/>
    <w:rsid w:val="000A69BB"/>
    <w:rsid w:val="000A6CAE"/>
    <w:rsid w:val="000A7194"/>
    <w:rsid w:val="000A71C1"/>
    <w:rsid w:val="000A71DD"/>
    <w:rsid w:val="000A7238"/>
    <w:rsid w:val="000A78E1"/>
    <w:rsid w:val="000A7970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E72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1D12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A3D"/>
    <w:rsid w:val="00116D39"/>
    <w:rsid w:val="00116EC2"/>
    <w:rsid w:val="00116F0A"/>
    <w:rsid w:val="00116F89"/>
    <w:rsid w:val="00117012"/>
    <w:rsid w:val="00117122"/>
    <w:rsid w:val="001174E8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1BB"/>
    <w:rsid w:val="00125303"/>
    <w:rsid w:val="001253F1"/>
    <w:rsid w:val="0012560D"/>
    <w:rsid w:val="001256F2"/>
    <w:rsid w:val="0012597D"/>
    <w:rsid w:val="00125CFB"/>
    <w:rsid w:val="0012608F"/>
    <w:rsid w:val="0012609E"/>
    <w:rsid w:val="001262F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19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CE8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CB7"/>
    <w:rsid w:val="00155E62"/>
    <w:rsid w:val="00156049"/>
    <w:rsid w:val="00156494"/>
    <w:rsid w:val="001564BA"/>
    <w:rsid w:val="0015653B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EB2"/>
    <w:rsid w:val="001604DE"/>
    <w:rsid w:val="00160FED"/>
    <w:rsid w:val="00161153"/>
    <w:rsid w:val="00161190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993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5D0"/>
    <w:rsid w:val="00174CBD"/>
    <w:rsid w:val="00174E3D"/>
    <w:rsid w:val="00174FBE"/>
    <w:rsid w:val="001751A8"/>
    <w:rsid w:val="00175293"/>
    <w:rsid w:val="0017531A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835"/>
    <w:rsid w:val="00180C51"/>
    <w:rsid w:val="00180E18"/>
    <w:rsid w:val="00180E1D"/>
    <w:rsid w:val="00181178"/>
    <w:rsid w:val="00181380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C0E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DB2"/>
    <w:rsid w:val="00193ECB"/>
    <w:rsid w:val="00194167"/>
    <w:rsid w:val="001942A8"/>
    <w:rsid w:val="001942D6"/>
    <w:rsid w:val="00194346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0DF7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17D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83"/>
    <w:rsid w:val="001E3ED5"/>
    <w:rsid w:val="001E4028"/>
    <w:rsid w:val="001E443E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2DDE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256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5FF1"/>
    <w:rsid w:val="002262FC"/>
    <w:rsid w:val="00226311"/>
    <w:rsid w:val="00226958"/>
    <w:rsid w:val="00226B21"/>
    <w:rsid w:val="00226F57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B5B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B79"/>
    <w:rsid w:val="00257CA7"/>
    <w:rsid w:val="0026043E"/>
    <w:rsid w:val="00260798"/>
    <w:rsid w:val="002609B5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F4A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6F85"/>
    <w:rsid w:val="00267024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B98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CC0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D3D"/>
    <w:rsid w:val="002A0DCE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727"/>
    <w:rsid w:val="002A690F"/>
    <w:rsid w:val="002A6930"/>
    <w:rsid w:val="002A6949"/>
    <w:rsid w:val="002A69F3"/>
    <w:rsid w:val="002A6A7C"/>
    <w:rsid w:val="002A6D18"/>
    <w:rsid w:val="002A6F92"/>
    <w:rsid w:val="002A7A78"/>
    <w:rsid w:val="002A7BA5"/>
    <w:rsid w:val="002A7E17"/>
    <w:rsid w:val="002A7FF2"/>
    <w:rsid w:val="002A7FFE"/>
    <w:rsid w:val="002B017C"/>
    <w:rsid w:val="002B0660"/>
    <w:rsid w:val="002B0772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56E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C00"/>
    <w:rsid w:val="002C0C84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694"/>
    <w:rsid w:val="002C587C"/>
    <w:rsid w:val="002C5918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5EA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8EF"/>
    <w:rsid w:val="002F39DB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485"/>
    <w:rsid w:val="003076F6"/>
    <w:rsid w:val="003079F5"/>
    <w:rsid w:val="00307EFD"/>
    <w:rsid w:val="00310366"/>
    <w:rsid w:val="00310392"/>
    <w:rsid w:val="00310479"/>
    <w:rsid w:val="003107E2"/>
    <w:rsid w:val="00310E57"/>
    <w:rsid w:val="003110C9"/>
    <w:rsid w:val="003112CE"/>
    <w:rsid w:val="003112E3"/>
    <w:rsid w:val="00311591"/>
    <w:rsid w:val="00311727"/>
    <w:rsid w:val="00311A0B"/>
    <w:rsid w:val="00311EEE"/>
    <w:rsid w:val="00312001"/>
    <w:rsid w:val="003120AC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F24"/>
    <w:rsid w:val="0031417E"/>
    <w:rsid w:val="00314665"/>
    <w:rsid w:val="00314728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628A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362"/>
    <w:rsid w:val="003314A9"/>
    <w:rsid w:val="00331554"/>
    <w:rsid w:val="003316F7"/>
    <w:rsid w:val="00331921"/>
    <w:rsid w:val="0033199A"/>
    <w:rsid w:val="00331F98"/>
    <w:rsid w:val="00332070"/>
    <w:rsid w:val="00332196"/>
    <w:rsid w:val="003323F4"/>
    <w:rsid w:val="003326CA"/>
    <w:rsid w:val="00332A35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D6A"/>
    <w:rsid w:val="00335FCD"/>
    <w:rsid w:val="0033606D"/>
    <w:rsid w:val="0033661D"/>
    <w:rsid w:val="00336745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4A24"/>
    <w:rsid w:val="00355258"/>
    <w:rsid w:val="003552F6"/>
    <w:rsid w:val="00355341"/>
    <w:rsid w:val="003553DD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3F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7C1"/>
    <w:rsid w:val="00365BBC"/>
    <w:rsid w:val="003664A1"/>
    <w:rsid w:val="00366506"/>
    <w:rsid w:val="003668FD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95C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03"/>
    <w:rsid w:val="003952AD"/>
    <w:rsid w:val="003953E5"/>
    <w:rsid w:val="003956CC"/>
    <w:rsid w:val="00395861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007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82A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463"/>
    <w:rsid w:val="003B36BF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3D3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5E1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0F2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C24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A4B"/>
    <w:rsid w:val="00404B97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F5"/>
    <w:rsid w:val="00416939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830"/>
    <w:rsid w:val="00425ECA"/>
    <w:rsid w:val="00425FA5"/>
    <w:rsid w:val="004266F7"/>
    <w:rsid w:val="00426A18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61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AE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4DC"/>
    <w:rsid w:val="004655B7"/>
    <w:rsid w:val="00465636"/>
    <w:rsid w:val="004659A8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3E21"/>
    <w:rsid w:val="00473EA9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A68"/>
    <w:rsid w:val="00475AEE"/>
    <w:rsid w:val="00475C50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1FA2"/>
    <w:rsid w:val="0048211F"/>
    <w:rsid w:val="0048214D"/>
    <w:rsid w:val="00482262"/>
    <w:rsid w:val="004824CA"/>
    <w:rsid w:val="0048265E"/>
    <w:rsid w:val="004829CC"/>
    <w:rsid w:val="00482B8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70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3F12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BDD"/>
    <w:rsid w:val="004B6DD6"/>
    <w:rsid w:val="004B6E61"/>
    <w:rsid w:val="004B7532"/>
    <w:rsid w:val="004B75A0"/>
    <w:rsid w:val="004B7A5B"/>
    <w:rsid w:val="004B7B22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2EFB"/>
    <w:rsid w:val="004D318A"/>
    <w:rsid w:val="004D34F1"/>
    <w:rsid w:val="004D3B96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5F22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90E"/>
    <w:rsid w:val="004E5975"/>
    <w:rsid w:val="004E5A67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212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9EB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2A1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A0D"/>
    <w:rsid w:val="00526D35"/>
    <w:rsid w:val="00526EE5"/>
    <w:rsid w:val="00527208"/>
    <w:rsid w:val="0052744F"/>
    <w:rsid w:val="0052764D"/>
    <w:rsid w:val="005277A5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55F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517F"/>
    <w:rsid w:val="00545199"/>
    <w:rsid w:val="0054587D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90E"/>
    <w:rsid w:val="00560943"/>
    <w:rsid w:val="00560CC9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BC1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0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A9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68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3E8A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74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7F7"/>
    <w:rsid w:val="005B7A69"/>
    <w:rsid w:val="005B7D50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76A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3E3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793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529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16"/>
    <w:rsid w:val="00631099"/>
    <w:rsid w:val="00631105"/>
    <w:rsid w:val="006312B9"/>
    <w:rsid w:val="0063134C"/>
    <w:rsid w:val="006313C2"/>
    <w:rsid w:val="006315F7"/>
    <w:rsid w:val="00631A26"/>
    <w:rsid w:val="00631BFD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47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4F"/>
    <w:rsid w:val="006600BE"/>
    <w:rsid w:val="00660164"/>
    <w:rsid w:val="0066023F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BC3"/>
    <w:rsid w:val="00664F2A"/>
    <w:rsid w:val="006651EC"/>
    <w:rsid w:val="006652CA"/>
    <w:rsid w:val="00665540"/>
    <w:rsid w:val="006655E3"/>
    <w:rsid w:val="00665964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39D3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1F4C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C30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3E00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7B4"/>
    <w:rsid w:val="006E1B4E"/>
    <w:rsid w:val="006E1F8B"/>
    <w:rsid w:val="006E212C"/>
    <w:rsid w:val="006E22C3"/>
    <w:rsid w:val="006E275F"/>
    <w:rsid w:val="006E2BAD"/>
    <w:rsid w:val="006E2D16"/>
    <w:rsid w:val="006E2E64"/>
    <w:rsid w:val="006E30A5"/>
    <w:rsid w:val="006E32D4"/>
    <w:rsid w:val="006E340A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88A"/>
    <w:rsid w:val="006F6BFF"/>
    <w:rsid w:val="006F6D44"/>
    <w:rsid w:val="006F6D72"/>
    <w:rsid w:val="006F6DB0"/>
    <w:rsid w:val="006F6DB4"/>
    <w:rsid w:val="006F6DBA"/>
    <w:rsid w:val="006F707F"/>
    <w:rsid w:val="006F7243"/>
    <w:rsid w:val="006F7269"/>
    <w:rsid w:val="006F75F1"/>
    <w:rsid w:val="006F7620"/>
    <w:rsid w:val="006F7625"/>
    <w:rsid w:val="006F77C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9D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B4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E21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5CB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19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5D69"/>
    <w:rsid w:val="0076608E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BC5"/>
    <w:rsid w:val="00772CB5"/>
    <w:rsid w:val="00772FE0"/>
    <w:rsid w:val="00773559"/>
    <w:rsid w:val="007737C1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2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49B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BEC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344"/>
    <w:rsid w:val="007C267D"/>
    <w:rsid w:val="007C27DC"/>
    <w:rsid w:val="007C2E33"/>
    <w:rsid w:val="007C3559"/>
    <w:rsid w:val="007C39C4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566"/>
    <w:rsid w:val="007E2894"/>
    <w:rsid w:val="007E2C52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3F8"/>
    <w:rsid w:val="007E652B"/>
    <w:rsid w:val="007E6E02"/>
    <w:rsid w:val="007E6F26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C11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DCA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4D46"/>
    <w:rsid w:val="007F5006"/>
    <w:rsid w:val="007F5381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A9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9E8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705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43F"/>
    <w:rsid w:val="0083057F"/>
    <w:rsid w:val="0083067E"/>
    <w:rsid w:val="008306FA"/>
    <w:rsid w:val="008307BA"/>
    <w:rsid w:val="00830FD0"/>
    <w:rsid w:val="008311B6"/>
    <w:rsid w:val="008312AF"/>
    <w:rsid w:val="008313DC"/>
    <w:rsid w:val="008313F3"/>
    <w:rsid w:val="00831419"/>
    <w:rsid w:val="00831462"/>
    <w:rsid w:val="0083156C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AA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1E"/>
    <w:rsid w:val="008444E4"/>
    <w:rsid w:val="00844699"/>
    <w:rsid w:val="0084478E"/>
    <w:rsid w:val="0084486C"/>
    <w:rsid w:val="0084490E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D3B"/>
    <w:rsid w:val="00850DE7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B07"/>
    <w:rsid w:val="00860C6B"/>
    <w:rsid w:val="00860EBC"/>
    <w:rsid w:val="00860ECA"/>
    <w:rsid w:val="00860FA4"/>
    <w:rsid w:val="00861479"/>
    <w:rsid w:val="0086164E"/>
    <w:rsid w:val="00861836"/>
    <w:rsid w:val="00861914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179"/>
    <w:rsid w:val="00873205"/>
    <w:rsid w:val="00873241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5ED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375"/>
    <w:rsid w:val="0088354B"/>
    <w:rsid w:val="00883739"/>
    <w:rsid w:val="0088374E"/>
    <w:rsid w:val="0088378F"/>
    <w:rsid w:val="008837B9"/>
    <w:rsid w:val="00883AF3"/>
    <w:rsid w:val="00883CDC"/>
    <w:rsid w:val="00883F85"/>
    <w:rsid w:val="00883FB1"/>
    <w:rsid w:val="00884900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5D90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0F6D"/>
    <w:rsid w:val="0089121A"/>
    <w:rsid w:val="008912F2"/>
    <w:rsid w:val="008915AE"/>
    <w:rsid w:val="0089169A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4DA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BF"/>
    <w:rsid w:val="008B29BD"/>
    <w:rsid w:val="008B29FD"/>
    <w:rsid w:val="008B2E04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37F"/>
    <w:rsid w:val="008D06FF"/>
    <w:rsid w:val="008D078E"/>
    <w:rsid w:val="008D09C5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31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1"/>
    <w:rsid w:val="008E0B98"/>
    <w:rsid w:val="008E0D4B"/>
    <w:rsid w:val="008E0F51"/>
    <w:rsid w:val="008E0F7A"/>
    <w:rsid w:val="008E1266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B4"/>
    <w:rsid w:val="008E6C3E"/>
    <w:rsid w:val="008E6E0F"/>
    <w:rsid w:val="008E7165"/>
    <w:rsid w:val="008E716F"/>
    <w:rsid w:val="008E7333"/>
    <w:rsid w:val="008E763B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7A"/>
    <w:rsid w:val="008F14D7"/>
    <w:rsid w:val="008F14DC"/>
    <w:rsid w:val="008F1724"/>
    <w:rsid w:val="008F193A"/>
    <w:rsid w:val="008F19DA"/>
    <w:rsid w:val="008F1BB7"/>
    <w:rsid w:val="008F1C78"/>
    <w:rsid w:val="008F1FAA"/>
    <w:rsid w:val="008F2153"/>
    <w:rsid w:val="008F21FC"/>
    <w:rsid w:val="008F2250"/>
    <w:rsid w:val="008F227A"/>
    <w:rsid w:val="008F2B62"/>
    <w:rsid w:val="008F2C12"/>
    <w:rsid w:val="008F2C6C"/>
    <w:rsid w:val="008F2CC0"/>
    <w:rsid w:val="008F2D1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1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5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74D"/>
    <w:rsid w:val="00916B48"/>
    <w:rsid w:val="00916E6F"/>
    <w:rsid w:val="00916F22"/>
    <w:rsid w:val="00916F88"/>
    <w:rsid w:val="009170CD"/>
    <w:rsid w:val="009172BB"/>
    <w:rsid w:val="0091748E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40"/>
    <w:rsid w:val="0092278E"/>
    <w:rsid w:val="009228C5"/>
    <w:rsid w:val="00922DE8"/>
    <w:rsid w:val="00923167"/>
    <w:rsid w:val="0092339F"/>
    <w:rsid w:val="00923529"/>
    <w:rsid w:val="00923802"/>
    <w:rsid w:val="00923B54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4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7F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61"/>
    <w:rsid w:val="009411B6"/>
    <w:rsid w:val="009415A2"/>
    <w:rsid w:val="009418A1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3DC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875"/>
    <w:rsid w:val="00943905"/>
    <w:rsid w:val="00943A27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5E49"/>
    <w:rsid w:val="00946483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8FE"/>
    <w:rsid w:val="00955CB9"/>
    <w:rsid w:val="00955D63"/>
    <w:rsid w:val="00955E1C"/>
    <w:rsid w:val="00955FA4"/>
    <w:rsid w:val="0095603C"/>
    <w:rsid w:val="00956367"/>
    <w:rsid w:val="0095675D"/>
    <w:rsid w:val="009567EE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DFE"/>
    <w:rsid w:val="00976011"/>
    <w:rsid w:val="00976062"/>
    <w:rsid w:val="009761A4"/>
    <w:rsid w:val="00976746"/>
    <w:rsid w:val="00976938"/>
    <w:rsid w:val="00976BD4"/>
    <w:rsid w:val="009773C3"/>
    <w:rsid w:val="009775F0"/>
    <w:rsid w:val="00977844"/>
    <w:rsid w:val="0097784A"/>
    <w:rsid w:val="009779CB"/>
    <w:rsid w:val="00977DD0"/>
    <w:rsid w:val="009804F5"/>
    <w:rsid w:val="00980645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07B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593"/>
    <w:rsid w:val="00994627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8E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6E9"/>
    <w:rsid w:val="009A173D"/>
    <w:rsid w:val="009A178C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834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ABD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4D6"/>
    <w:rsid w:val="00A10511"/>
    <w:rsid w:val="00A10562"/>
    <w:rsid w:val="00A105D8"/>
    <w:rsid w:val="00A107C9"/>
    <w:rsid w:val="00A10C23"/>
    <w:rsid w:val="00A110D4"/>
    <w:rsid w:val="00A1129F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06A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913"/>
    <w:rsid w:val="00A27C2C"/>
    <w:rsid w:val="00A27EAA"/>
    <w:rsid w:val="00A3003D"/>
    <w:rsid w:val="00A3008D"/>
    <w:rsid w:val="00A3010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2B2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5E00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46"/>
    <w:rsid w:val="00A6467A"/>
    <w:rsid w:val="00A646C3"/>
    <w:rsid w:val="00A646F4"/>
    <w:rsid w:val="00A64B1F"/>
    <w:rsid w:val="00A64B6A"/>
    <w:rsid w:val="00A64BA3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AAD"/>
    <w:rsid w:val="00A65B4B"/>
    <w:rsid w:val="00A65C5D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88A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B8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745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3FB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D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521"/>
    <w:rsid w:val="00AE46C9"/>
    <w:rsid w:val="00AE4FFB"/>
    <w:rsid w:val="00AE5001"/>
    <w:rsid w:val="00AE5108"/>
    <w:rsid w:val="00AE51E7"/>
    <w:rsid w:val="00AE54D7"/>
    <w:rsid w:val="00AE5C1B"/>
    <w:rsid w:val="00AE5E47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BE2"/>
    <w:rsid w:val="00AF3E34"/>
    <w:rsid w:val="00AF415F"/>
    <w:rsid w:val="00AF41FA"/>
    <w:rsid w:val="00AF446C"/>
    <w:rsid w:val="00AF450A"/>
    <w:rsid w:val="00AF4924"/>
    <w:rsid w:val="00AF4AB8"/>
    <w:rsid w:val="00AF4AD7"/>
    <w:rsid w:val="00AF5267"/>
    <w:rsid w:val="00AF53DE"/>
    <w:rsid w:val="00AF5464"/>
    <w:rsid w:val="00AF54E7"/>
    <w:rsid w:val="00AF57F5"/>
    <w:rsid w:val="00AF59B4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631"/>
    <w:rsid w:val="00B1296D"/>
    <w:rsid w:val="00B12F32"/>
    <w:rsid w:val="00B12FCF"/>
    <w:rsid w:val="00B1312C"/>
    <w:rsid w:val="00B132AB"/>
    <w:rsid w:val="00B13381"/>
    <w:rsid w:val="00B1391E"/>
    <w:rsid w:val="00B139FB"/>
    <w:rsid w:val="00B13AF4"/>
    <w:rsid w:val="00B13D58"/>
    <w:rsid w:val="00B13EE0"/>
    <w:rsid w:val="00B14354"/>
    <w:rsid w:val="00B144F8"/>
    <w:rsid w:val="00B14EB1"/>
    <w:rsid w:val="00B14FF7"/>
    <w:rsid w:val="00B151DD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E65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B7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CD2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73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5F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73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F8"/>
    <w:rsid w:val="00BA577A"/>
    <w:rsid w:val="00BA5791"/>
    <w:rsid w:val="00BA597F"/>
    <w:rsid w:val="00BA5A02"/>
    <w:rsid w:val="00BA5BAC"/>
    <w:rsid w:val="00BA5BF6"/>
    <w:rsid w:val="00BA5CA7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4F"/>
    <w:rsid w:val="00BB6EC4"/>
    <w:rsid w:val="00BB6F8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B0A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3C2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59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BF"/>
    <w:rsid w:val="00BD1AF8"/>
    <w:rsid w:val="00BD200A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BE7"/>
    <w:rsid w:val="00BE0E6B"/>
    <w:rsid w:val="00BE0ECD"/>
    <w:rsid w:val="00BE105B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7B8"/>
    <w:rsid w:val="00BE6802"/>
    <w:rsid w:val="00BE6878"/>
    <w:rsid w:val="00BE6C47"/>
    <w:rsid w:val="00BE6E9C"/>
    <w:rsid w:val="00BE6F5E"/>
    <w:rsid w:val="00BE7037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9A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20C5"/>
    <w:rsid w:val="00C024CA"/>
    <w:rsid w:val="00C024D4"/>
    <w:rsid w:val="00C02848"/>
    <w:rsid w:val="00C02881"/>
    <w:rsid w:val="00C02A9D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23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C45"/>
    <w:rsid w:val="00C13F93"/>
    <w:rsid w:val="00C13FFA"/>
    <w:rsid w:val="00C142EF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1AF"/>
    <w:rsid w:val="00C172A7"/>
    <w:rsid w:val="00C1768F"/>
    <w:rsid w:val="00C179A9"/>
    <w:rsid w:val="00C17EAA"/>
    <w:rsid w:val="00C2019E"/>
    <w:rsid w:val="00C2028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191"/>
    <w:rsid w:val="00C30226"/>
    <w:rsid w:val="00C30412"/>
    <w:rsid w:val="00C3053C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9D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D34"/>
    <w:rsid w:val="00C60ECC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044"/>
    <w:rsid w:val="00C6410A"/>
    <w:rsid w:val="00C642ED"/>
    <w:rsid w:val="00C64330"/>
    <w:rsid w:val="00C64712"/>
    <w:rsid w:val="00C64A1E"/>
    <w:rsid w:val="00C64A2A"/>
    <w:rsid w:val="00C64B45"/>
    <w:rsid w:val="00C64D92"/>
    <w:rsid w:val="00C64F45"/>
    <w:rsid w:val="00C64FA5"/>
    <w:rsid w:val="00C65089"/>
    <w:rsid w:val="00C652B3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02E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BF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DDB"/>
    <w:rsid w:val="00C82EE6"/>
    <w:rsid w:val="00C82EF8"/>
    <w:rsid w:val="00C830E4"/>
    <w:rsid w:val="00C832C5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314E"/>
    <w:rsid w:val="00C933BE"/>
    <w:rsid w:val="00C934D5"/>
    <w:rsid w:val="00C9357A"/>
    <w:rsid w:val="00C93714"/>
    <w:rsid w:val="00C937B9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DD7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43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503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6AA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4B0"/>
    <w:rsid w:val="00CD257E"/>
    <w:rsid w:val="00CD2630"/>
    <w:rsid w:val="00CD26B5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52C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12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32F"/>
    <w:rsid w:val="00CF23F3"/>
    <w:rsid w:val="00CF2A3C"/>
    <w:rsid w:val="00CF2AC0"/>
    <w:rsid w:val="00CF2CC1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98A"/>
    <w:rsid w:val="00CF6B55"/>
    <w:rsid w:val="00CF6E35"/>
    <w:rsid w:val="00CF6FDA"/>
    <w:rsid w:val="00CF7025"/>
    <w:rsid w:val="00CF7077"/>
    <w:rsid w:val="00CF71DA"/>
    <w:rsid w:val="00CF73E1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2081"/>
    <w:rsid w:val="00D020F6"/>
    <w:rsid w:val="00D02151"/>
    <w:rsid w:val="00D02A68"/>
    <w:rsid w:val="00D02B45"/>
    <w:rsid w:val="00D02CA1"/>
    <w:rsid w:val="00D02F03"/>
    <w:rsid w:val="00D02FEF"/>
    <w:rsid w:val="00D03050"/>
    <w:rsid w:val="00D03101"/>
    <w:rsid w:val="00D03118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99C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2F43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40"/>
    <w:rsid w:val="00D44D59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ABA"/>
    <w:rsid w:val="00D71C20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759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49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A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B1C"/>
    <w:rsid w:val="00DE4D07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4B0"/>
    <w:rsid w:val="00DE6D8B"/>
    <w:rsid w:val="00DE6EC2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22B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47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111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70"/>
    <w:rsid w:val="00E10417"/>
    <w:rsid w:val="00E106B3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479"/>
    <w:rsid w:val="00E15D47"/>
    <w:rsid w:val="00E15E68"/>
    <w:rsid w:val="00E160F3"/>
    <w:rsid w:val="00E16966"/>
    <w:rsid w:val="00E16972"/>
    <w:rsid w:val="00E1697B"/>
    <w:rsid w:val="00E16A88"/>
    <w:rsid w:val="00E16B4B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3003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8B3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940"/>
    <w:rsid w:val="00E44BB9"/>
    <w:rsid w:val="00E45154"/>
    <w:rsid w:val="00E4565E"/>
    <w:rsid w:val="00E45675"/>
    <w:rsid w:val="00E45796"/>
    <w:rsid w:val="00E45C2A"/>
    <w:rsid w:val="00E45C36"/>
    <w:rsid w:val="00E45C59"/>
    <w:rsid w:val="00E46032"/>
    <w:rsid w:val="00E4615E"/>
    <w:rsid w:val="00E46500"/>
    <w:rsid w:val="00E4679A"/>
    <w:rsid w:val="00E467D6"/>
    <w:rsid w:val="00E46A5A"/>
    <w:rsid w:val="00E46C91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43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081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578"/>
    <w:rsid w:val="00E678A1"/>
    <w:rsid w:val="00E67D5D"/>
    <w:rsid w:val="00E702CF"/>
    <w:rsid w:val="00E702EC"/>
    <w:rsid w:val="00E7092A"/>
    <w:rsid w:val="00E70AB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1D3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B2F"/>
    <w:rsid w:val="00E80C3B"/>
    <w:rsid w:val="00E80E0E"/>
    <w:rsid w:val="00E80F11"/>
    <w:rsid w:val="00E80FDD"/>
    <w:rsid w:val="00E810A5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A3B"/>
    <w:rsid w:val="00E90CF4"/>
    <w:rsid w:val="00E90DEA"/>
    <w:rsid w:val="00E90E94"/>
    <w:rsid w:val="00E91361"/>
    <w:rsid w:val="00E918ED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75A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0C5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72"/>
    <w:rsid w:val="00EB60A7"/>
    <w:rsid w:val="00EB6239"/>
    <w:rsid w:val="00EB65B8"/>
    <w:rsid w:val="00EB682A"/>
    <w:rsid w:val="00EB6FA0"/>
    <w:rsid w:val="00EB716F"/>
    <w:rsid w:val="00EB71D7"/>
    <w:rsid w:val="00EB73B1"/>
    <w:rsid w:val="00EB75FC"/>
    <w:rsid w:val="00EB761D"/>
    <w:rsid w:val="00EB7791"/>
    <w:rsid w:val="00EB77C4"/>
    <w:rsid w:val="00EB78A2"/>
    <w:rsid w:val="00EB7B4F"/>
    <w:rsid w:val="00EB7FF9"/>
    <w:rsid w:val="00EC03E3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1DA"/>
    <w:rsid w:val="00ED1BC3"/>
    <w:rsid w:val="00ED1EF2"/>
    <w:rsid w:val="00ED2107"/>
    <w:rsid w:val="00ED229F"/>
    <w:rsid w:val="00ED24D8"/>
    <w:rsid w:val="00ED2694"/>
    <w:rsid w:val="00ED27EF"/>
    <w:rsid w:val="00ED2D6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35A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3F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7191"/>
    <w:rsid w:val="00F07571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473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610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5C"/>
    <w:rsid w:val="00F2298D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1CA"/>
    <w:rsid w:val="00F353C5"/>
    <w:rsid w:val="00F35522"/>
    <w:rsid w:val="00F3579B"/>
    <w:rsid w:val="00F35903"/>
    <w:rsid w:val="00F3597F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4DF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933"/>
    <w:rsid w:val="00F44ADD"/>
    <w:rsid w:val="00F45303"/>
    <w:rsid w:val="00F456BB"/>
    <w:rsid w:val="00F457A0"/>
    <w:rsid w:val="00F4599B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01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340"/>
    <w:rsid w:val="00F807F1"/>
    <w:rsid w:val="00F80C27"/>
    <w:rsid w:val="00F80C35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E37"/>
    <w:rsid w:val="00F84E96"/>
    <w:rsid w:val="00F8528B"/>
    <w:rsid w:val="00F852AC"/>
    <w:rsid w:val="00F8548B"/>
    <w:rsid w:val="00F854A1"/>
    <w:rsid w:val="00F854CE"/>
    <w:rsid w:val="00F85A92"/>
    <w:rsid w:val="00F85AA2"/>
    <w:rsid w:val="00F85BAF"/>
    <w:rsid w:val="00F85C58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492"/>
    <w:rsid w:val="00F90D8D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8CD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591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0D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A5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01F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501F"/>
    <w:rsid w:val="00FC5087"/>
    <w:rsid w:val="00FC522C"/>
    <w:rsid w:val="00FC5257"/>
    <w:rsid w:val="00FC52A3"/>
    <w:rsid w:val="00FC52D8"/>
    <w:rsid w:val="00FC533D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DC7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E34"/>
    <w:rsid w:val="00FD2F9C"/>
    <w:rsid w:val="00FD2FB1"/>
    <w:rsid w:val="00FD30AA"/>
    <w:rsid w:val="00FD31B4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6928B9AE-769A-44A3-9DA2-7C808227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18539-ADC6-4932-AD87-AA2040E4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38</Pages>
  <Words>7624</Words>
  <Characters>30692</Characters>
  <Application>Microsoft Office Word</Application>
  <DocSecurity>0</DocSecurity>
  <Lines>255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Chanantorn S.Srikanjanasak (CSK)</cp:lastModifiedBy>
  <cp:revision>3</cp:revision>
  <cp:lastPrinted>2021-07-30T02:29:00Z</cp:lastPrinted>
  <dcterms:created xsi:type="dcterms:W3CDTF">2021-08-09T02:50:00Z</dcterms:created>
  <dcterms:modified xsi:type="dcterms:W3CDTF">2021-08-10T03:17:00Z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</Properties>
</file>